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442A0CFB" w:rsidR="004F0988" w:rsidRDefault="008D72A7" w:rsidP="00DD0F60">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DD0F60">
              <w:t>3</w:t>
            </w:r>
            <w:r>
              <w:t xml:space="preserve">.0 </w:t>
            </w:r>
            <w:r>
              <w:rPr>
                <w:sz w:val="32"/>
              </w:rPr>
              <w:t>(</w:t>
            </w:r>
            <w:r w:rsidR="0013513E">
              <w:rPr>
                <w:sz w:val="32"/>
              </w:rPr>
              <w:t>20</w:t>
            </w:r>
            <w:r w:rsidR="0013513E">
              <w:rPr>
                <w:rFonts w:hint="eastAsia"/>
                <w:sz w:val="32"/>
                <w:lang w:eastAsia="zh-CN"/>
              </w:rPr>
              <w:t>2</w:t>
            </w:r>
            <w:r w:rsidR="005E58A1">
              <w:rPr>
                <w:rFonts w:eastAsiaTheme="minorEastAsia" w:hint="eastAsia"/>
                <w:sz w:val="32"/>
                <w:lang w:eastAsia="zh-CN"/>
              </w:rPr>
              <w:t>3</w:t>
            </w:r>
            <w:r>
              <w:rPr>
                <w:sz w:val="32"/>
              </w:rPr>
              <w:t>-</w:t>
            </w:r>
            <w:r w:rsidR="00DD0F60">
              <w:rPr>
                <w:rFonts w:eastAsiaTheme="minorEastAsia" w:hint="eastAsia"/>
                <w:sz w:val="32"/>
                <w:lang w:eastAsia="zh-CN"/>
              </w:rPr>
              <w:t>0</w:t>
            </w:r>
            <w:r w:rsidR="00DD0F60">
              <w:rPr>
                <w:rFonts w:eastAsiaTheme="minorEastAsia"/>
                <w:sz w:val="32"/>
                <w:lang w:eastAsia="zh-CN"/>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35pt" o:ole="">
                  <v:imagedata r:id="rId9" o:title=""/>
                </v:shape>
                <o:OLEObject Type="Embed" ProgID="Word.Picture.8" ShapeID="_x0000_i1025" DrawAspect="Content" ObjectID="_1756559813" r:id="rId10"/>
              </w:object>
            </w:r>
          </w:p>
        </w:tc>
        <w:tc>
          <w:tcPr>
            <w:tcW w:w="5540" w:type="dxa"/>
            <w:shd w:val="clear" w:color="auto" w:fill="auto"/>
          </w:tcPr>
          <w:p w14:paraId="46A41D9B" w14:textId="77777777" w:rsidR="00F0284F" w:rsidRDefault="001F6B7B" w:rsidP="00F0284F">
            <w:pPr>
              <w:jc w:val="right"/>
            </w:pPr>
            <w:bookmarkStart w:id="3" w:name="logos"/>
            <w:r>
              <w:pict w14:anchorId="0979F25D">
                <v:shape id="_x0000_i1026" type="#_x0000_t75" style="width:128.4pt;height:74.7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96A8944"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F5483D">
              <w:rPr>
                <w:noProof/>
                <w:sz w:val="18"/>
              </w:rPr>
              <w:t>3</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2C96D639" w14:textId="56CDC0A9" w:rsidR="001F6B7B" w:rsidRDefault="00C768ED">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F6B7B">
        <w:rPr>
          <w:noProof/>
        </w:rPr>
        <w:t>Foreword</w:t>
      </w:r>
      <w:r w:rsidR="001F6B7B">
        <w:rPr>
          <w:noProof/>
        </w:rPr>
        <w:tab/>
      </w:r>
      <w:r w:rsidR="001F6B7B">
        <w:rPr>
          <w:noProof/>
        </w:rPr>
        <w:fldChar w:fldCharType="begin" w:fldLock="1"/>
      </w:r>
      <w:r w:rsidR="001F6B7B">
        <w:rPr>
          <w:noProof/>
        </w:rPr>
        <w:instrText xml:space="preserve"> PAGEREF _Toc145946961 \h </w:instrText>
      </w:r>
      <w:r w:rsidR="001F6B7B">
        <w:rPr>
          <w:noProof/>
        </w:rPr>
      </w:r>
      <w:r w:rsidR="001F6B7B">
        <w:rPr>
          <w:noProof/>
        </w:rPr>
        <w:fldChar w:fldCharType="separate"/>
      </w:r>
      <w:r w:rsidR="001F6B7B">
        <w:rPr>
          <w:noProof/>
        </w:rPr>
        <w:t>5</w:t>
      </w:r>
      <w:r w:rsidR="001F6B7B">
        <w:rPr>
          <w:noProof/>
        </w:rPr>
        <w:fldChar w:fldCharType="end"/>
      </w:r>
    </w:p>
    <w:p w14:paraId="31A51F40" w14:textId="6F5A8A47" w:rsidR="001F6B7B" w:rsidRDefault="001F6B7B">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_Toc145946962 \h </w:instrText>
      </w:r>
      <w:r>
        <w:rPr>
          <w:noProof/>
        </w:rPr>
      </w:r>
      <w:r>
        <w:rPr>
          <w:noProof/>
        </w:rPr>
        <w:fldChar w:fldCharType="separate"/>
      </w:r>
      <w:r>
        <w:rPr>
          <w:noProof/>
        </w:rPr>
        <w:t>6</w:t>
      </w:r>
      <w:r>
        <w:rPr>
          <w:noProof/>
        </w:rPr>
        <w:fldChar w:fldCharType="end"/>
      </w:r>
    </w:p>
    <w:p w14:paraId="26ACAC39" w14:textId="757D7444" w:rsidR="001F6B7B" w:rsidRDefault="001F6B7B">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_Toc145946963 \h </w:instrText>
      </w:r>
      <w:r>
        <w:rPr>
          <w:noProof/>
        </w:rPr>
      </w:r>
      <w:r>
        <w:rPr>
          <w:noProof/>
        </w:rPr>
        <w:fldChar w:fldCharType="separate"/>
      </w:r>
      <w:r>
        <w:rPr>
          <w:noProof/>
        </w:rPr>
        <w:t>6</w:t>
      </w:r>
      <w:r>
        <w:rPr>
          <w:noProof/>
        </w:rPr>
        <w:fldChar w:fldCharType="end"/>
      </w:r>
    </w:p>
    <w:p w14:paraId="4957D59B" w14:textId="045985D0" w:rsidR="001F6B7B" w:rsidRDefault="001F6B7B">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_Toc145946964 \h </w:instrText>
      </w:r>
      <w:r>
        <w:rPr>
          <w:noProof/>
        </w:rPr>
      </w:r>
      <w:r>
        <w:rPr>
          <w:noProof/>
        </w:rPr>
        <w:fldChar w:fldCharType="separate"/>
      </w:r>
      <w:r>
        <w:rPr>
          <w:noProof/>
        </w:rPr>
        <w:t>7</w:t>
      </w:r>
      <w:r>
        <w:rPr>
          <w:noProof/>
        </w:rPr>
        <w:fldChar w:fldCharType="end"/>
      </w:r>
    </w:p>
    <w:p w14:paraId="49AA7F6A" w14:textId="14B6C4F4" w:rsidR="001F6B7B" w:rsidRDefault="001F6B7B">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_Toc145946965 \h </w:instrText>
      </w:r>
      <w:r>
        <w:rPr>
          <w:noProof/>
        </w:rPr>
      </w:r>
      <w:r>
        <w:rPr>
          <w:noProof/>
        </w:rPr>
        <w:fldChar w:fldCharType="separate"/>
      </w:r>
      <w:r>
        <w:rPr>
          <w:noProof/>
        </w:rPr>
        <w:t>7</w:t>
      </w:r>
      <w:r>
        <w:rPr>
          <w:noProof/>
        </w:rPr>
        <w:fldChar w:fldCharType="end"/>
      </w:r>
    </w:p>
    <w:p w14:paraId="2CE6D2C3" w14:textId="43B3B479" w:rsidR="001F6B7B" w:rsidRDefault="001F6B7B">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_Toc145946966 \h </w:instrText>
      </w:r>
      <w:r>
        <w:rPr>
          <w:noProof/>
        </w:rPr>
      </w:r>
      <w:r>
        <w:rPr>
          <w:noProof/>
        </w:rPr>
        <w:fldChar w:fldCharType="separate"/>
      </w:r>
      <w:r>
        <w:rPr>
          <w:noProof/>
        </w:rPr>
        <w:t>7</w:t>
      </w:r>
      <w:r>
        <w:rPr>
          <w:noProof/>
        </w:rPr>
        <w:fldChar w:fldCharType="end"/>
      </w:r>
    </w:p>
    <w:p w14:paraId="2E3040BB" w14:textId="04B3853E" w:rsidR="001F6B7B" w:rsidRDefault="001F6B7B">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_Toc145946967 \h </w:instrText>
      </w:r>
      <w:r>
        <w:rPr>
          <w:noProof/>
        </w:rPr>
      </w:r>
      <w:r>
        <w:rPr>
          <w:noProof/>
        </w:rPr>
        <w:fldChar w:fldCharType="separate"/>
      </w:r>
      <w:r>
        <w:rPr>
          <w:noProof/>
        </w:rPr>
        <w:t>7</w:t>
      </w:r>
      <w:r>
        <w:rPr>
          <w:noProof/>
        </w:rPr>
        <w:fldChar w:fldCharType="end"/>
      </w:r>
    </w:p>
    <w:p w14:paraId="0C302120" w14:textId="721E68D8" w:rsidR="001F6B7B" w:rsidRDefault="001F6B7B">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_Toc145946968 \h </w:instrText>
      </w:r>
      <w:r>
        <w:rPr>
          <w:noProof/>
        </w:rPr>
      </w:r>
      <w:r>
        <w:rPr>
          <w:noProof/>
        </w:rPr>
        <w:fldChar w:fldCharType="separate"/>
      </w:r>
      <w:r>
        <w:rPr>
          <w:noProof/>
        </w:rPr>
        <w:t>7</w:t>
      </w:r>
      <w:r>
        <w:rPr>
          <w:noProof/>
        </w:rPr>
        <w:fldChar w:fldCharType="end"/>
      </w:r>
    </w:p>
    <w:p w14:paraId="2D737E46" w14:textId="3E4298E4" w:rsidR="001F6B7B" w:rsidRDefault="001F6B7B">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_Toc145946969 \h </w:instrText>
      </w:r>
      <w:r>
        <w:rPr>
          <w:noProof/>
        </w:rPr>
      </w:r>
      <w:r>
        <w:rPr>
          <w:noProof/>
        </w:rPr>
        <w:fldChar w:fldCharType="separate"/>
      </w:r>
      <w:r>
        <w:rPr>
          <w:noProof/>
        </w:rPr>
        <w:t>8</w:t>
      </w:r>
      <w:r>
        <w:rPr>
          <w:noProof/>
        </w:rPr>
        <w:fldChar w:fldCharType="end"/>
      </w:r>
    </w:p>
    <w:p w14:paraId="42C01F5E" w14:textId="132F214D" w:rsidR="001F6B7B" w:rsidRDefault="001F6B7B">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_Toc145946970 \h </w:instrText>
      </w:r>
      <w:r>
        <w:rPr>
          <w:noProof/>
        </w:rPr>
      </w:r>
      <w:r>
        <w:rPr>
          <w:noProof/>
        </w:rPr>
        <w:fldChar w:fldCharType="separate"/>
      </w:r>
      <w:r>
        <w:rPr>
          <w:noProof/>
        </w:rPr>
        <w:t>8</w:t>
      </w:r>
      <w:r>
        <w:rPr>
          <w:noProof/>
        </w:rPr>
        <w:fldChar w:fldCharType="end"/>
      </w:r>
    </w:p>
    <w:p w14:paraId="5F802E1E" w14:textId="4A565CCC" w:rsidR="001F6B7B" w:rsidRDefault="001F6B7B">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_Toc145946971 \h </w:instrText>
      </w:r>
      <w:r>
        <w:rPr>
          <w:noProof/>
        </w:rPr>
      </w:r>
      <w:r>
        <w:rPr>
          <w:noProof/>
        </w:rPr>
        <w:fldChar w:fldCharType="separate"/>
      </w:r>
      <w:r>
        <w:rPr>
          <w:noProof/>
        </w:rPr>
        <w:t>8</w:t>
      </w:r>
      <w:r>
        <w:rPr>
          <w:noProof/>
        </w:rPr>
        <w:fldChar w:fldCharType="end"/>
      </w:r>
    </w:p>
    <w:p w14:paraId="53760DFD" w14:textId="700CB3D0" w:rsidR="001F6B7B" w:rsidRDefault="001F6B7B">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_Toc145946972 \h </w:instrText>
      </w:r>
      <w:r>
        <w:rPr>
          <w:noProof/>
        </w:rPr>
      </w:r>
      <w:r>
        <w:rPr>
          <w:noProof/>
        </w:rPr>
        <w:fldChar w:fldCharType="separate"/>
      </w:r>
      <w:r>
        <w:rPr>
          <w:noProof/>
        </w:rPr>
        <w:t>8</w:t>
      </w:r>
      <w:r>
        <w:rPr>
          <w:noProof/>
        </w:rPr>
        <w:fldChar w:fldCharType="end"/>
      </w:r>
    </w:p>
    <w:p w14:paraId="73037B9F" w14:textId="23C7F9AB" w:rsidR="001F6B7B" w:rsidRDefault="001F6B7B">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_Toc145946973 \h </w:instrText>
      </w:r>
      <w:r>
        <w:rPr>
          <w:noProof/>
        </w:rPr>
      </w:r>
      <w:r>
        <w:rPr>
          <w:noProof/>
        </w:rPr>
        <w:fldChar w:fldCharType="separate"/>
      </w:r>
      <w:r>
        <w:rPr>
          <w:noProof/>
        </w:rPr>
        <w:t>9</w:t>
      </w:r>
      <w:r>
        <w:rPr>
          <w:noProof/>
        </w:rPr>
        <w:fldChar w:fldCharType="end"/>
      </w:r>
    </w:p>
    <w:p w14:paraId="67AA855C" w14:textId="0A3FEAA5" w:rsidR="001F6B7B" w:rsidRDefault="001F6B7B">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_Toc145946974 \h </w:instrText>
      </w:r>
      <w:r>
        <w:rPr>
          <w:noProof/>
        </w:rPr>
      </w:r>
      <w:r>
        <w:rPr>
          <w:noProof/>
        </w:rPr>
        <w:fldChar w:fldCharType="separate"/>
      </w:r>
      <w:r>
        <w:rPr>
          <w:noProof/>
        </w:rPr>
        <w:t>9</w:t>
      </w:r>
      <w:r>
        <w:rPr>
          <w:noProof/>
        </w:rPr>
        <w:fldChar w:fldCharType="end"/>
      </w:r>
    </w:p>
    <w:p w14:paraId="13CB0B58" w14:textId="75DF1CF7" w:rsidR="001F6B7B" w:rsidRDefault="001F6B7B">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_Toc145946975 \h </w:instrText>
      </w:r>
      <w:r>
        <w:rPr>
          <w:noProof/>
        </w:rPr>
      </w:r>
      <w:r>
        <w:rPr>
          <w:noProof/>
        </w:rPr>
        <w:fldChar w:fldCharType="separate"/>
      </w:r>
      <w:r>
        <w:rPr>
          <w:noProof/>
        </w:rPr>
        <w:t>9</w:t>
      </w:r>
      <w:r>
        <w:rPr>
          <w:noProof/>
        </w:rPr>
        <w:fldChar w:fldCharType="end"/>
      </w:r>
    </w:p>
    <w:p w14:paraId="6F7ED82D" w14:textId="59020BBC" w:rsidR="001F6B7B" w:rsidRDefault="001F6B7B">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_Toc145946976 \h </w:instrText>
      </w:r>
      <w:r>
        <w:rPr>
          <w:noProof/>
        </w:rPr>
      </w:r>
      <w:r>
        <w:rPr>
          <w:noProof/>
        </w:rPr>
        <w:fldChar w:fldCharType="separate"/>
      </w:r>
      <w:r>
        <w:rPr>
          <w:noProof/>
        </w:rPr>
        <w:t>9</w:t>
      </w:r>
      <w:r>
        <w:rPr>
          <w:noProof/>
        </w:rPr>
        <w:fldChar w:fldCharType="end"/>
      </w:r>
    </w:p>
    <w:p w14:paraId="703832CD" w14:textId="7C6DCE0C" w:rsidR="001F6B7B" w:rsidRDefault="001F6B7B">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_Toc145946977 \h </w:instrText>
      </w:r>
      <w:r>
        <w:rPr>
          <w:noProof/>
        </w:rPr>
      </w:r>
      <w:r>
        <w:rPr>
          <w:noProof/>
        </w:rPr>
        <w:fldChar w:fldCharType="separate"/>
      </w:r>
      <w:r>
        <w:rPr>
          <w:noProof/>
        </w:rPr>
        <w:t>9</w:t>
      </w:r>
      <w:r>
        <w:rPr>
          <w:noProof/>
        </w:rPr>
        <w:fldChar w:fldCharType="end"/>
      </w:r>
    </w:p>
    <w:p w14:paraId="3701D770" w14:textId="7442BB51" w:rsidR="001F6B7B" w:rsidRDefault="001F6B7B">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_Toc145946978 \h </w:instrText>
      </w:r>
      <w:r>
        <w:rPr>
          <w:noProof/>
        </w:rPr>
      </w:r>
      <w:r>
        <w:rPr>
          <w:noProof/>
        </w:rPr>
        <w:fldChar w:fldCharType="separate"/>
      </w:r>
      <w:r>
        <w:rPr>
          <w:noProof/>
        </w:rPr>
        <w:t>10</w:t>
      </w:r>
      <w:r>
        <w:rPr>
          <w:noProof/>
        </w:rPr>
        <w:fldChar w:fldCharType="end"/>
      </w:r>
    </w:p>
    <w:p w14:paraId="5CB2ABFE" w14:textId="4EC18610" w:rsidR="001F6B7B" w:rsidRDefault="001F6B7B">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_Toc145946979 \h </w:instrText>
      </w:r>
      <w:r>
        <w:rPr>
          <w:noProof/>
        </w:rPr>
      </w:r>
      <w:r>
        <w:rPr>
          <w:noProof/>
        </w:rPr>
        <w:fldChar w:fldCharType="separate"/>
      </w:r>
      <w:r>
        <w:rPr>
          <w:noProof/>
        </w:rPr>
        <w:t>11</w:t>
      </w:r>
      <w:r>
        <w:rPr>
          <w:noProof/>
        </w:rPr>
        <w:fldChar w:fldCharType="end"/>
      </w:r>
    </w:p>
    <w:p w14:paraId="4D7D13FA" w14:textId="2FDE9EA7" w:rsidR="001F6B7B" w:rsidRDefault="001F6B7B">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_Toc145946980 \h </w:instrText>
      </w:r>
      <w:r>
        <w:rPr>
          <w:noProof/>
        </w:rPr>
      </w:r>
      <w:r>
        <w:rPr>
          <w:noProof/>
        </w:rPr>
        <w:fldChar w:fldCharType="separate"/>
      </w:r>
      <w:r>
        <w:rPr>
          <w:noProof/>
        </w:rPr>
        <w:t>11</w:t>
      </w:r>
      <w:r>
        <w:rPr>
          <w:noProof/>
        </w:rPr>
        <w:fldChar w:fldCharType="end"/>
      </w:r>
    </w:p>
    <w:p w14:paraId="52743C74" w14:textId="1A030E0C" w:rsidR="001F6B7B" w:rsidRDefault="001F6B7B">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_Toc145946981 \h </w:instrText>
      </w:r>
      <w:r>
        <w:rPr>
          <w:noProof/>
        </w:rPr>
      </w:r>
      <w:r>
        <w:rPr>
          <w:noProof/>
        </w:rPr>
        <w:fldChar w:fldCharType="separate"/>
      </w:r>
      <w:r>
        <w:rPr>
          <w:noProof/>
        </w:rPr>
        <w:t>11</w:t>
      </w:r>
      <w:r>
        <w:rPr>
          <w:noProof/>
        </w:rPr>
        <w:fldChar w:fldCharType="end"/>
      </w:r>
    </w:p>
    <w:p w14:paraId="504017CA" w14:textId="78AD426A" w:rsidR="001F6B7B" w:rsidRDefault="001F6B7B">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_Toc145946982 \h </w:instrText>
      </w:r>
      <w:r>
        <w:rPr>
          <w:noProof/>
        </w:rPr>
      </w:r>
      <w:r>
        <w:rPr>
          <w:noProof/>
        </w:rPr>
        <w:fldChar w:fldCharType="separate"/>
      </w:r>
      <w:r>
        <w:rPr>
          <w:noProof/>
        </w:rPr>
        <w:t>11</w:t>
      </w:r>
      <w:r>
        <w:rPr>
          <w:noProof/>
        </w:rPr>
        <w:fldChar w:fldCharType="end"/>
      </w:r>
    </w:p>
    <w:p w14:paraId="45DD7E91" w14:textId="796A6981" w:rsidR="001F6B7B" w:rsidRDefault="001F6B7B">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_Toc145946983 \h </w:instrText>
      </w:r>
      <w:r>
        <w:rPr>
          <w:noProof/>
        </w:rPr>
      </w:r>
      <w:r>
        <w:rPr>
          <w:noProof/>
        </w:rPr>
        <w:fldChar w:fldCharType="separate"/>
      </w:r>
      <w:r>
        <w:rPr>
          <w:noProof/>
        </w:rPr>
        <w:t>12</w:t>
      </w:r>
      <w:r>
        <w:rPr>
          <w:noProof/>
        </w:rPr>
        <w:fldChar w:fldCharType="end"/>
      </w:r>
    </w:p>
    <w:p w14:paraId="5D4D66E0" w14:textId="1774EF6E" w:rsidR="001F6B7B" w:rsidRDefault="001F6B7B">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_Toc145946984 \h </w:instrText>
      </w:r>
      <w:r>
        <w:rPr>
          <w:noProof/>
        </w:rPr>
      </w:r>
      <w:r>
        <w:rPr>
          <w:noProof/>
        </w:rPr>
        <w:fldChar w:fldCharType="separate"/>
      </w:r>
      <w:r>
        <w:rPr>
          <w:noProof/>
        </w:rPr>
        <w:t>12</w:t>
      </w:r>
      <w:r>
        <w:rPr>
          <w:noProof/>
        </w:rPr>
        <w:fldChar w:fldCharType="end"/>
      </w:r>
    </w:p>
    <w:p w14:paraId="7D709648" w14:textId="1EEF9FF7" w:rsidR="001F6B7B" w:rsidRDefault="001F6B7B">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_Toc145946985 \h </w:instrText>
      </w:r>
      <w:r>
        <w:rPr>
          <w:noProof/>
        </w:rPr>
      </w:r>
      <w:r>
        <w:rPr>
          <w:noProof/>
        </w:rPr>
        <w:fldChar w:fldCharType="separate"/>
      </w:r>
      <w:r>
        <w:rPr>
          <w:noProof/>
        </w:rPr>
        <w:t>12</w:t>
      </w:r>
      <w:r>
        <w:rPr>
          <w:noProof/>
        </w:rPr>
        <w:fldChar w:fldCharType="end"/>
      </w:r>
    </w:p>
    <w:p w14:paraId="63425279" w14:textId="2C1BD11D" w:rsidR="001F6B7B" w:rsidRDefault="001F6B7B">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_Toc145946986 \h </w:instrText>
      </w:r>
      <w:r>
        <w:rPr>
          <w:noProof/>
        </w:rPr>
      </w:r>
      <w:r>
        <w:rPr>
          <w:noProof/>
        </w:rPr>
        <w:fldChar w:fldCharType="separate"/>
      </w:r>
      <w:r>
        <w:rPr>
          <w:noProof/>
        </w:rPr>
        <w:t>13</w:t>
      </w:r>
      <w:r>
        <w:rPr>
          <w:noProof/>
        </w:rPr>
        <w:fldChar w:fldCharType="end"/>
      </w:r>
    </w:p>
    <w:p w14:paraId="0262D1CA" w14:textId="1DBFC03C" w:rsidR="001F6B7B" w:rsidRDefault="001F6B7B">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_Toc145946987 \h </w:instrText>
      </w:r>
      <w:r>
        <w:rPr>
          <w:noProof/>
        </w:rPr>
      </w:r>
      <w:r>
        <w:rPr>
          <w:noProof/>
        </w:rPr>
        <w:fldChar w:fldCharType="separate"/>
      </w:r>
      <w:r>
        <w:rPr>
          <w:noProof/>
        </w:rPr>
        <w:t>14</w:t>
      </w:r>
      <w:r>
        <w:rPr>
          <w:noProof/>
        </w:rPr>
        <w:fldChar w:fldCharType="end"/>
      </w:r>
    </w:p>
    <w:p w14:paraId="2416E017" w14:textId="75186ACB" w:rsidR="001F6B7B" w:rsidRDefault="001F6B7B">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_Toc145946988 \h </w:instrText>
      </w:r>
      <w:r>
        <w:rPr>
          <w:noProof/>
        </w:rPr>
      </w:r>
      <w:r>
        <w:rPr>
          <w:noProof/>
        </w:rPr>
        <w:fldChar w:fldCharType="separate"/>
      </w:r>
      <w:r>
        <w:rPr>
          <w:noProof/>
        </w:rPr>
        <w:t>14</w:t>
      </w:r>
      <w:r>
        <w:rPr>
          <w:noProof/>
        </w:rPr>
        <w:fldChar w:fldCharType="end"/>
      </w:r>
    </w:p>
    <w:p w14:paraId="1C9FA48E" w14:textId="3FDA3A3E" w:rsidR="001F6B7B" w:rsidRDefault="001F6B7B">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_Toc145946989 \h </w:instrText>
      </w:r>
      <w:r>
        <w:rPr>
          <w:noProof/>
        </w:rPr>
      </w:r>
      <w:r>
        <w:rPr>
          <w:noProof/>
        </w:rPr>
        <w:fldChar w:fldCharType="separate"/>
      </w:r>
      <w:r>
        <w:rPr>
          <w:noProof/>
        </w:rPr>
        <w:t>14</w:t>
      </w:r>
      <w:r>
        <w:rPr>
          <w:noProof/>
        </w:rPr>
        <w:fldChar w:fldCharType="end"/>
      </w:r>
    </w:p>
    <w:p w14:paraId="3378B008" w14:textId="3ABA0576" w:rsidR="001F6B7B" w:rsidRDefault="001F6B7B">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_Toc145946990 \h </w:instrText>
      </w:r>
      <w:r>
        <w:rPr>
          <w:noProof/>
        </w:rPr>
      </w:r>
      <w:r>
        <w:rPr>
          <w:noProof/>
        </w:rPr>
        <w:fldChar w:fldCharType="separate"/>
      </w:r>
      <w:r>
        <w:rPr>
          <w:noProof/>
        </w:rPr>
        <w:t>14</w:t>
      </w:r>
      <w:r>
        <w:rPr>
          <w:noProof/>
        </w:rPr>
        <w:fldChar w:fldCharType="end"/>
      </w:r>
    </w:p>
    <w:p w14:paraId="3805F195" w14:textId="705F5ABD" w:rsidR="001F6B7B" w:rsidRDefault="001F6B7B">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_Toc145946991 \h </w:instrText>
      </w:r>
      <w:r>
        <w:rPr>
          <w:noProof/>
        </w:rPr>
      </w:r>
      <w:r>
        <w:rPr>
          <w:noProof/>
        </w:rPr>
        <w:fldChar w:fldCharType="separate"/>
      </w:r>
      <w:r>
        <w:rPr>
          <w:noProof/>
        </w:rPr>
        <w:t>15</w:t>
      </w:r>
      <w:r>
        <w:rPr>
          <w:noProof/>
        </w:rPr>
        <w:fldChar w:fldCharType="end"/>
      </w:r>
    </w:p>
    <w:p w14:paraId="5711B054" w14:textId="43A95709" w:rsidR="001F6B7B" w:rsidRDefault="001F6B7B">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_Toc145946992 \h </w:instrText>
      </w:r>
      <w:r>
        <w:rPr>
          <w:noProof/>
        </w:rPr>
      </w:r>
      <w:r>
        <w:rPr>
          <w:noProof/>
        </w:rPr>
        <w:fldChar w:fldCharType="separate"/>
      </w:r>
      <w:r>
        <w:rPr>
          <w:noProof/>
        </w:rPr>
        <w:t>15</w:t>
      </w:r>
      <w:r>
        <w:rPr>
          <w:noProof/>
        </w:rPr>
        <w:fldChar w:fldCharType="end"/>
      </w:r>
    </w:p>
    <w:p w14:paraId="5CA66021" w14:textId="304836BD" w:rsidR="001F6B7B" w:rsidRDefault="001F6B7B">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_Toc145946993 \h </w:instrText>
      </w:r>
      <w:r>
        <w:rPr>
          <w:noProof/>
        </w:rPr>
      </w:r>
      <w:r>
        <w:rPr>
          <w:noProof/>
        </w:rPr>
        <w:fldChar w:fldCharType="separate"/>
      </w:r>
      <w:r>
        <w:rPr>
          <w:noProof/>
        </w:rPr>
        <w:t>15</w:t>
      </w:r>
      <w:r>
        <w:rPr>
          <w:noProof/>
        </w:rPr>
        <w:fldChar w:fldCharType="end"/>
      </w:r>
    </w:p>
    <w:p w14:paraId="75C2B51E" w14:textId="6BA9F7AF" w:rsidR="001F6B7B" w:rsidRDefault="001F6B7B">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_Toc145946994 \h </w:instrText>
      </w:r>
      <w:r>
        <w:rPr>
          <w:noProof/>
        </w:rPr>
      </w:r>
      <w:r>
        <w:rPr>
          <w:noProof/>
        </w:rPr>
        <w:fldChar w:fldCharType="separate"/>
      </w:r>
      <w:r>
        <w:rPr>
          <w:noProof/>
        </w:rPr>
        <w:t>15</w:t>
      </w:r>
      <w:r>
        <w:rPr>
          <w:noProof/>
        </w:rPr>
        <w:fldChar w:fldCharType="end"/>
      </w:r>
    </w:p>
    <w:p w14:paraId="49AB25A7" w14:textId="7C8128A8" w:rsidR="001F6B7B" w:rsidRDefault="001F6B7B">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_Toc145946995 \h </w:instrText>
      </w:r>
      <w:r>
        <w:rPr>
          <w:noProof/>
        </w:rPr>
      </w:r>
      <w:r>
        <w:rPr>
          <w:noProof/>
        </w:rPr>
        <w:fldChar w:fldCharType="separate"/>
      </w:r>
      <w:r>
        <w:rPr>
          <w:noProof/>
        </w:rPr>
        <w:t>15</w:t>
      </w:r>
      <w:r>
        <w:rPr>
          <w:noProof/>
        </w:rPr>
        <w:fldChar w:fldCharType="end"/>
      </w:r>
    </w:p>
    <w:p w14:paraId="45D044EB" w14:textId="33CBE2BD" w:rsidR="001F6B7B" w:rsidRDefault="001F6B7B">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_Toc145946996 \h </w:instrText>
      </w:r>
      <w:r>
        <w:rPr>
          <w:noProof/>
        </w:rPr>
      </w:r>
      <w:r>
        <w:rPr>
          <w:noProof/>
        </w:rPr>
        <w:fldChar w:fldCharType="separate"/>
      </w:r>
      <w:r>
        <w:rPr>
          <w:noProof/>
        </w:rPr>
        <w:t>16</w:t>
      </w:r>
      <w:r>
        <w:rPr>
          <w:noProof/>
        </w:rPr>
        <w:fldChar w:fldCharType="end"/>
      </w:r>
    </w:p>
    <w:p w14:paraId="61F0CFA0" w14:textId="28A25395" w:rsidR="001F6B7B" w:rsidRDefault="001F6B7B">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_Toc145946997 \h </w:instrText>
      </w:r>
      <w:r>
        <w:rPr>
          <w:noProof/>
        </w:rPr>
      </w:r>
      <w:r>
        <w:rPr>
          <w:noProof/>
        </w:rPr>
        <w:fldChar w:fldCharType="separate"/>
      </w:r>
      <w:r>
        <w:rPr>
          <w:noProof/>
        </w:rPr>
        <w:t>16</w:t>
      </w:r>
      <w:r>
        <w:rPr>
          <w:noProof/>
        </w:rPr>
        <w:fldChar w:fldCharType="end"/>
      </w:r>
    </w:p>
    <w:p w14:paraId="6E5A084F" w14:textId="1BDD138C" w:rsidR="001F6B7B" w:rsidRDefault="001F6B7B">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_Toc145946998 \h </w:instrText>
      </w:r>
      <w:r>
        <w:rPr>
          <w:noProof/>
        </w:rPr>
      </w:r>
      <w:r>
        <w:rPr>
          <w:noProof/>
        </w:rPr>
        <w:fldChar w:fldCharType="separate"/>
      </w:r>
      <w:r>
        <w:rPr>
          <w:noProof/>
        </w:rPr>
        <w:t>16</w:t>
      </w:r>
      <w:r>
        <w:rPr>
          <w:noProof/>
        </w:rPr>
        <w:fldChar w:fldCharType="end"/>
      </w:r>
    </w:p>
    <w:p w14:paraId="0EFDC114" w14:textId="52F4AE35" w:rsidR="001F6B7B" w:rsidRDefault="001F6B7B">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_Toc145946999 \h </w:instrText>
      </w:r>
      <w:r>
        <w:rPr>
          <w:noProof/>
        </w:rPr>
      </w:r>
      <w:r>
        <w:rPr>
          <w:noProof/>
        </w:rPr>
        <w:fldChar w:fldCharType="separate"/>
      </w:r>
      <w:r>
        <w:rPr>
          <w:noProof/>
        </w:rPr>
        <w:t>16</w:t>
      </w:r>
      <w:r>
        <w:rPr>
          <w:noProof/>
        </w:rPr>
        <w:fldChar w:fldCharType="end"/>
      </w:r>
    </w:p>
    <w:p w14:paraId="37E4D1D7" w14:textId="78D599AA" w:rsidR="001F6B7B" w:rsidRDefault="001F6B7B">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_Toc145947000 \h </w:instrText>
      </w:r>
      <w:r>
        <w:rPr>
          <w:noProof/>
        </w:rPr>
      </w:r>
      <w:r>
        <w:rPr>
          <w:noProof/>
        </w:rPr>
        <w:fldChar w:fldCharType="separate"/>
      </w:r>
      <w:r>
        <w:rPr>
          <w:noProof/>
        </w:rPr>
        <w:t>16</w:t>
      </w:r>
      <w:r>
        <w:rPr>
          <w:noProof/>
        </w:rPr>
        <w:fldChar w:fldCharType="end"/>
      </w:r>
    </w:p>
    <w:p w14:paraId="6052FA13" w14:textId="75C8D1A6" w:rsidR="001F6B7B" w:rsidRDefault="001F6B7B">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_Toc145947001 \h </w:instrText>
      </w:r>
      <w:r>
        <w:rPr>
          <w:noProof/>
        </w:rPr>
      </w:r>
      <w:r>
        <w:rPr>
          <w:noProof/>
        </w:rPr>
        <w:fldChar w:fldCharType="separate"/>
      </w:r>
      <w:r>
        <w:rPr>
          <w:noProof/>
        </w:rPr>
        <w:t>16</w:t>
      </w:r>
      <w:r>
        <w:rPr>
          <w:noProof/>
        </w:rPr>
        <w:fldChar w:fldCharType="end"/>
      </w:r>
    </w:p>
    <w:p w14:paraId="6A5083FD" w14:textId="4EAD82F9"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_Toc145947002 \h </w:instrText>
      </w:r>
      <w:r>
        <w:rPr>
          <w:noProof/>
        </w:rPr>
      </w:r>
      <w:r>
        <w:rPr>
          <w:noProof/>
        </w:rPr>
        <w:fldChar w:fldCharType="separate"/>
      </w:r>
      <w:r>
        <w:rPr>
          <w:noProof/>
        </w:rPr>
        <w:t>16</w:t>
      </w:r>
      <w:r>
        <w:rPr>
          <w:noProof/>
        </w:rPr>
        <w:fldChar w:fldCharType="end"/>
      </w:r>
    </w:p>
    <w:p w14:paraId="2DE47FFD" w14:textId="0B185172"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_Toc145947003 \h </w:instrText>
      </w:r>
      <w:r>
        <w:rPr>
          <w:noProof/>
        </w:rPr>
      </w:r>
      <w:r>
        <w:rPr>
          <w:noProof/>
        </w:rPr>
        <w:fldChar w:fldCharType="separate"/>
      </w:r>
      <w:r>
        <w:rPr>
          <w:noProof/>
        </w:rPr>
        <w:t>17</w:t>
      </w:r>
      <w:r>
        <w:rPr>
          <w:noProof/>
        </w:rPr>
        <w:fldChar w:fldCharType="end"/>
      </w:r>
    </w:p>
    <w:p w14:paraId="320EE926" w14:textId="06BA5742"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_Toc145947004 \h </w:instrText>
      </w:r>
      <w:r>
        <w:rPr>
          <w:noProof/>
        </w:rPr>
      </w:r>
      <w:r>
        <w:rPr>
          <w:noProof/>
        </w:rPr>
        <w:fldChar w:fldCharType="separate"/>
      </w:r>
      <w:r>
        <w:rPr>
          <w:noProof/>
        </w:rPr>
        <w:t>17</w:t>
      </w:r>
      <w:r>
        <w:rPr>
          <w:noProof/>
        </w:rPr>
        <w:fldChar w:fldCharType="end"/>
      </w:r>
    </w:p>
    <w:p w14:paraId="0113214A" w14:textId="23BDA8B5"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_Toc145947005 \h </w:instrText>
      </w:r>
      <w:r>
        <w:rPr>
          <w:noProof/>
        </w:rPr>
      </w:r>
      <w:r>
        <w:rPr>
          <w:noProof/>
        </w:rPr>
        <w:fldChar w:fldCharType="separate"/>
      </w:r>
      <w:r>
        <w:rPr>
          <w:noProof/>
        </w:rPr>
        <w:t>17</w:t>
      </w:r>
      <w:r>
        <w:rPr>
          <w:noProof/>
        </w:rPr>
        <w:fldChar w:fldCharType="end"/>
      </w:r>
    </w:p>
    <w:p w14:paraId="55F0B620" w14:textId="426665E8"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_Toc145947006 \h </w:instrText>
      </w:r>
      <w:r>
        <w:rPr>
          <w:noProof/>
        </w:rPr>
      </w:r>
      <w:r>
        <w:rPr>
          <w:noProof/>
        </w:rPr>
        <w:fldChar w:fldCharType="separate"/>
      </w:r>
      <w:r>
        <w:rPr>
          <w:noProof/>
        </w:rPr>
        <w:t>19</w:t>
      </w:r>
      <w:r>
        <w:rPr>
          <w:noProof/>
        </w:rPr>
        <w:fldChar w:fldCharType="end"/>
      </w:r>
    </w:p>
    <w:p w14:paraId="0E87C3D8" w14:textId="356D75AD"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_Toc145947007 \h </w:instrText>
      </w:r>
      <w:r>
        <w:rPr>
          <w:noProof/>
        </w:rPr>
      </w:r>
      <w:r>
        <w:rPr>
          <w:noProof/>
        </w:rPr>
        <w:fldChar w:fldCharType="separate"/>
      </w:r>
      <w:r>
        <w:rPr>
          <w:noProof/>
        </w:rPr>
        <w:t>19</w:t>
      </w:r>
      <w:r>
        <w:rPr>
          <w:noProof/>
        </w:rPr>
        <w:fldChar w:fldCharType="end"/>
      </w:r>
    </w:p>
    <w:p w14:paraId="0970E8B9" w14:textId="0F06B959"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_Toc145947008 \h </w:instrText>
      </w:r>
      <w:r>
        <w:rPr>
          <w:noProof/>
        </w:rPr>
      </w:r>
      <w:r>
        <w:rPr>
          <w:noProof/>
        </w:rPr>
        <w:fldChar w:fldCharType="separate"/>
      </w:r>
      <w:r>
        <w:rPr>
          <w:noProof/>
        </w:rPr>
        <w:t>19</w:t>
      </w:r>
      <w:r>
        <w:rPr>
          <w:noProof/>
        </w:rPr>
        <w:fldChar w:fldCharType="end"/>
      </w:r>
    </w:p>
    <w:p w14:paraId="4B9CBDF9" w14:textId="355473D9"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_Toc145947009 \h </w:instrText>
      </w:r>
      <w:r>
        <w:rPr>
          <w:noProof/>
        </w:rPr>
      </w:r>
      <w:r>
        <w:rPr>
          <w:noProof/>
        </w:rPr>
        <w:fldChar w:fldCharType="separate"/>
      </w:r>
      <w:r>
        <w:rPr>
          <w:noProof/>
        </w:rPr>
        <w:t>20</w:t>
      </w:r>
      <w:r>
        <w:rPr>
          <w:noProof/>
        </w:rPr>
        <w:fldChar w:fldCharType="end"/>
      </w:r>
    </w:p>
    <w:p w14:paraId="5730DF35" w14:textId="036E410E"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_Toc145947010 \h </w:instrText>
      </w:r>
      <w:r>
        <w:rPr>
          <w:noProof/>
        </w:rPr>
      </w:r>
      <w:r>
        <w:rPr>
          <w:noProof/>
        </w:rPr>
        <w:fldChar w:fldCharType="separate"/>
      </w:r>
      <w:r>
        <w:rPr>
          <w:noProof/>
        </w:rPr>
        <w:t>20</w:t>
      </w:r>
      <w:r>
        <w:rPr>
          <w:noProof/>
        </w:rPr>
        <w:fldChar w:fldCharType="end"/>
      </w:r>
    </w:p>
    <w:p w14:paraId="08EFE7B9" w14:textId="5701AE99"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_Toc145947011 \h </w:instrText>
      </w:r>
      <w:r>
        <w:rPr>
          <w:noProof/>
        </w:rPr>
      </w:r>
      <w:r>
        <w:rPr>
          <w:noProof/>
        </w:rPr>
        <w:fldChar w:fldCharType="separate"/>
      </w:r>
      <w:r>
        <w:rPr>
          <w:noProof/>
        </w:rPr>
        <w:t>20</w:t>
      </w:r>
      <w:r>
        <w:rPr>
          <w:noProof/>
        </w:rPr>
        <w:fldChar w:fldCharType="end"/>
      </w:r>
    </w:p>
    <w:p w14:paraId="76995428" w14:textId="2C0A0BFE"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_Toc145947012 \h </w:instrText>
      </w:r>
      <w:r>
        <w:rPr>
          <w:noProof/>
        </w:rPr>
      </w:r>
      <w:r>
        <w:rPr>
          <w:noProof/>
        </w:rPr>
        <w:fldChar w:fldCharType="separate"/>
      </w:r>
      <w:r>
        <w:rPr>
          <w:noProof/>
        </w:rPr>
        <w:t>21</w:t>
      </w:r>
      <w:r>
        <w:rPr>
          <w:noProof/>
        </w:rPr>
        <w:fldChar w:fldCharType="end"/>
      </w:r>
    </w:p>
    <w:p w14:paraId="733E8C52" w14:textId="623BEE95"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_Toc145947013 \h </w:instrText>
      </w:r>
      <w:r>
        <w:rPr>
          <w:noProof/>
        </w:rPr>
      </w:r>
      <w:r>
        <w:rPr>
          <w:noProof/>
        </w:rPr>
        <w:fldChar w:fldCharType="separate"/>
      </w:r>
      <w:r>
        <w:rPr>
          <w:noProof/>
        </w:rPr>
        <w:t>21</w:t>
      </w:r>
      <w:r>
        <w:rPr>
          <w:noProof/>
        </w:rPr>
        <w:fldChar w:fldCharType="end"/>
      </w:r>
    </w:p>
    <w:p w14:paraId="419A277D" w14:textId="10011A55"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_Toc145947014 \h </w:instrText>
      </w:r>
      <w:r>
        <w:rPr>
          <w:noProof/>
        </w:rPr>
      </w:r>
      <w:r>
        <w:rPr>
          <w:noProof/>
        </w:rPr>
        <w:fldChar w:fldCharType="separate"/>
      </w:r>
      <w:r>
        <w:rPr>
          <w:noProof/>
        </w:rPr>
        <w:t>21</w:t>
      </w:r>
      <w:r>
        <w:rPr>
          <w:noProof/>
        </w:rPr>
        <w:fldChar w:fldCharType="end"/>
      </w:r>
    </w:p>
    <w:p w14:paraId="51E9D06F" w14:textId="276ACEE1" w:rsidR="001F6B7B" w:rsidRDefault="001F6B7B">
      <w:pPr>
        <w:pStyle w:val="TOC3"/>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_Toc145947015 \h </w:instrText>
      </w:r>
      <w:r>
        <w:rPr>
          <w:noProof/>
        </w:rPr>
      </w:r>
      <w:r>
        <w:rPr>
          <w:noProof/>
        </w:rPr>
        <w:fldChar w:fldCharType="separate"/>
      </w:r>
      <w:r>
        <w:rPr>
          <w:noProof/>
        </w:rPr>
        <w:t>22</w:t>
      </w:r>
      <w:r>
        <w:rPr>
          <w:noProof/>
        </w:rPr>
        <w:fldChar w:fldCharType="end"/>
      </w:r>
    </w:p>
    <w:p w14:paraId="11EE0CFE" w14:textId="78A6AF0D"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_Toc145947016 \h </w:instrText>
      </w:r>
      <w:r>
        <w:rPr>
          <w:noProof/>
        </w:rPr>
      </w:r>
      <w:r>
        <w:rPr>
          <w:noProof/>
        </w:rPr>
        <w:fldChar w:fldCharType="separate"/>
      </w:r>
      <w:r>
        <w:rPr>
          <w:noProof/>
        </w:rPr>
        <w:t>22</w:t>
      </w:r>
      <w:r>
        <w:rPr>
          <w:noProof/>
        </w:rPr>
        <w:fldChar w:fldCharType="end"/>
      </w:r>
    </w:p>
    <w:p w14:paraId="74751781" w14:textId="5934EA00"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_Toc145947017 \h </w:instrText>
      </w:r>
      <w:r>
        <w:rPr>
          <w:noProof/>
        </w:rPr>
      </w:r>
      <w:r>
        <w:rPr>
          <w:noProof/>
        </w:rPr>
        <w:fldChar w:fldCharType="separate"/>
      </w:r>
      <w:r>
        <w:rPr>
          <w:noProof/>
        </w:rPr>
        <w:t>22</w:t>
      </w:r>
      <w:r>
        <w:rPr>
          <w:noProof/>
        </w:rPr>
        <w:fldChar w:fldCharType="end"/>
      </w:r>
    </w:p>
    <w:p w14:paraId="4B13A8A6" w14:textId="0B82CC61"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_Toc145947018 \h </w:instrText>
      </w:r>
      <w:r>
        <w:rPr>
          <w:noProof/>
        </w:rPr>
      </w:r>
      <w:r>
        <w:rPr>
          <w:noProof/>
        </w:rPr>
        <w:fldChar w:fldCharType="separate"/>
      </w:r>
      <w:r>
        <w:rPr>
          <w:noProof/>
        </w:rPr>
        <w:t>22</w:t>
      </w:r>
      <w:r>
        <w:rPr>
          <w:noProof/>
        </w:rPr>
        <w:fldChar w:fldCharType="end"/>
      </w:r>
    </w:p>
    <w:p w14:paraId="4C39BAA7" w14:textId="5D94F5F3"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_Toc145947019 \h </w:instrText>
      </w:r>
      <w:r>
        <w:rPr>
          <w:noProof/>
        </w:rPr>
      </w:r>
      <w:r>
        <w:rPr>
          <w:noProof/>
        </w:rPr>
        <w:fldChar w:fldCharType="separate"/>
      </w:r>
      <w:r>
        <w:rPr>
          <w:noProof/>
        </w:rPr>
        <w:t>22</w:t>
      </w:r>
      <w:r>
        <w:rPr>
          <w:noProof/>
        </w:rPr>
        <w:fldChar w:fldCharType="end"/>
      </w:r>
    </w:p>
    <w:p w14:paraId="5DBA640B" w14:textId="68401A55"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_Toc145947020 \h </w:instrText>
      </w:r>
      <w:r>
        <w:rPr>
          <w:noProof/>
        </w:rPr>
      </w:r>
      <w:r>
        <w:rPr>
          <w:noProof/>
        </w:rPr>
        <w:fldChar w:fldCharType="separate"/>
      </w:r>
      <w:r>
        <w:rPr>
          <w:noProof/>
        </w:rPr>
        <w:t>22</w:t>
      </w:r>
      <w:r>
        <w:rPr>
          <w:noProof/>
        </w:rPr>
        <w:fldChar w:fldCharType="end"/>
      </w:r>
    </w:p>
    <w:p w14:paraId="529CEFDC" w14:textId="69FC96EA" w:rsidR="001F6B7B" w:rsidRDefault="001F6B7B">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_Toc145947021 \h </w:instrText>
      </w:r>
      <w:r>
        <w:rPr>
          <w:noProof/>
        </w:rPr>
      </w:r>
      <w:r>
        <w:rPr>
          <w:noProof/>
        </w:rPr>
        <w:fldChar w:fldCharType="separate"/>
      </w:r>
      <w:r>
        <w:rPr>
          <w:noProof/>
        </w:rPr>
        <w:t>22</w:t>
      </w:r>
      <w:r>
        <w:rPr>
          <w:noProof/>
        </w:rPr>
        <w:fldChar w:fldCharType="end"/>
      </w:r>
    </w:p>
    <w:p w14:paraId="69AA9A0B" w14:textId="4B0ED679"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_Toc145947022 \h </w:instrText>
      </w:r>
      <w:r>
        <w:rPr>
          <w:noProof/>
        </w:rPr>
      </w:r>
      <w:r>
        <w:rPr>
          <w:noProof/>
        </w:rPr>
        <w:fldChar w:fldCharType="separate"/>
      </w:r>
      <w:r>
        <w:rPr>
          <w:noProof/>
        </w:rPr>
        <w:t>23</w:t>
      </w:r>
      <w:r>
        <w:rPr>
          <w:noProof/>
        </w:rPr>
        <w:fldChar w:fldCharType="end"/>
      </w:r>
    </w:p>
    <w:p w14:paraId="50E49101" w14:textId="09C89804"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_Toc145947023 \h </w:instrText>
      </w:r>
      <w:r>
        <w:rPr>
          <w:noProof/>
        </w:rPr>
      </w:r>
      <w:r>
        <w:rPr>
          <w:noProof/>
        </w:rPr>
        <w:fldChar w:fldCharType="separate"/>
      </w:r>
      <w:r>
        <w:rPr>
          <w:noProof/>
        </w:rPr>
        <w:t>23</w:t>
      </w:r>
      <w:r>
        <w:rPr>
          <w:noProof/>
        </w:rPr>
        <w:fldChar w:fldCharType="end"/>
      </w:r>
    </w:p>
    <w:p w14:paraId="6B9BBA9D" w14:textId="23BF12A0"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_Toc145947024 \h </w:instrText>
      </w:r>
      <w:r>
        <w:rPr>
          <w:noProof/>
        </w:rPr>
      </w:r>
      <w:r>
        <w:rPr>
          <w:noProof/>
        </w:rPr>
        <w:fldChar w:fldCharType="separate"/>
      </w:r>
      <w:r>
        <w:rPr>
          <w:noProof/>
        </w:rPr>
        <w:t>23</w:t>
      </w:r>
      <w:r>
        <w:rPr>
          <w:noProof/>
        </w:rPr>
        <w:fldChar w:fldCharType="end"/>
      </w:r>
    </w:p>
    <w:p w14:paraId="5052FE6A" w14:textId="52F9E5A3" w:rsidR="001F6B7B" w:rsidRDefault="001F6B7B">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_Toc145947025 \h </w:instrText>
      </w:r>
      <w:r>
        <w:rPr>
          <w:noProof/>
        </w:rPr>
      </w:r>
      <w:r>
        <w:rPr>
          <w:noProof/>
        </w:rPr>
        <w:fldChar w:fldCharType="separate"/>
      </w:r>
      <w:r>
        <w:rPr>
          <w:noProof/>
        </w:rPr>
        <w:t>23</w:t>
      </w:r>
      <w:r>
        <w:rPr>
          <w:noProof/>
        </w:rPr>
        <w:fldChar w:fldCharType="end"/>
      </w:r>
    </w:p>
    <w:p w14:paraId="1AF6F935" w14:textId="79CC545E" w:rsidR="001F6B7B" w:rsidRDefault="001F6B7B">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_Toc145947026 \h </w:instrText>
      </w:r>
      <w:r>
        <w:rPr>
          <w:noProof/>
        </w:rPr>
      </w:r>
      <w:r>
        <w:rPr>
          <w:noProof/>
        </w:rPr>
        <w:fldChar w:fldCharType="separate"/>
      </w:r>
      <w:r>
        <w:rPr>
          <w:noProof/>
        </w:rPr>
        <w:t>23</w:t>
      </w:r>
      <w:r>
        <w:rPr>
          <w:noProof/>
        </w:rPr>
        <w:fldChar w:fldCharType="end"/>
      </w:r>
    </w:p>
    <w:p w14:paraId="0FC331C9" w14:textId="17ACDF15" w:rsidR="001F6B7B" w:rsidRDefault="001F6B7B">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_Toc145947027 \h </w:instrText>
      </w:r>
      <w:r>
        <w:rPr>
          <w:noProof/>
        </w:rPr>
      </w:r>
      <w:r>
        <w:rPr>
          <w:noProof/>
        </w:rPr>
        <w:fldChar w:fldCharType="separate"/>
      </w:r>
      <w:r>
        <w:rPr>
          <w:noProof/>
        </w:rPr>
        <w:t>24</w:t>
      </w:r>
      <w:r>
        <w:rPr>
          <w:noProof/>
        </w:rPr>
        <w:fldChar w:fldCharType="end"/>
      </w:r>
    </w:p>
    <w:p w14:paraId="4E59A317" w14:textId="0C1C43B6"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_Toc145947028 \h </w:instrText>
      </w:r>
      <w:r>
        <w:rPr>
          <w:noProof/>
        </w:rPr>
      </w:r>
      <w:r>
        <w:rPr>
          <w:noProof/>
        </w:rPr>
        <w:fldChar w:fldCharType="separate"/>
      </w:r>
      <w:r>
        <w:rPr>
          <w:noProof/>
        </w:rPr>
        <w:t>24</w:t>
      </w:r>
      <w:r>
        <w:rPr>
          <w:noProof/>
        </w:rPr>
        <w:fldChar w:fldCharType="end"/>
      </w:r>
    </w:p>
    <w:p w14:paraId="5FD29699" w14:textId="3690304C" w:rsidR="001F6B7B" w:rsidRDefault="001F6B7B">
      <w:pPr>
        <w:pStyle w:val="TOC4"/>
        <w:rPr>
          <w:rFonts w:asciiTheme="minorHAnsi" w:hAnsiTheme="minorHAnsi" w:cstheme="minorBidi"/>
          <w:noProof/>
          <w:kern w:val="2"/>
          <w:sz w:val="22"/>
          <w:szCs w:val="22"/>
          <w:lang w:eastAsia="en-GB"/>
          <w14:ligatures w14:val="standardContextual"/>
        </w:rPr>
      </w:pPr>
      <w:r w:rsidRPr="00433B94">
        <w:rPr>
          <w:noProof/>
          <w:lang w:val="en-US"/>
        </w:rPr>
        <w:t>6.1.</w:t>
      </w:r>
      <w:r w:rsidRPr="00433B94">
        <w:rPr>
          <w:noProof/>
          <w:lang w:val="en-US" w:eastAsia="zh-CN"/>
        </w:rPr>
        <w:t>5</w:t>
      </w:r>
      <w:r w:rsidRPr="00433B94">
        <w:rPr>
          <w:noProof/>
          <w:lang w:val="en-US"/>
        </w:rPr>
        <w:t>.2</w:t>
      </w:r>
      <w:r>
        <w:rPr>
          <w:rFonts w:asciiTheme="minorHAnsi" w:hAnsiTheme="minorHAnsi" w:cstheme="minorBidi"/>
          <w:noProof/>
          <w:kern w:val="2"/>
          <w:sz w:val="22"/>
          <w:szCs w:val="22"/>
          <w:lang w:eastAsia="en-GB"/>
          <w14:ligatures w14:val="standardContextual"/>
        </w:rPr>
        <w:tab/>
      </w:r>
      <w:r w:rsidRPr="00433B94">
        <w:rPr>
          <w:noProof/>
          <w:lang w:val="en-US"/>
        </w:rPr>
        <w:t>Structured data types</w:t>
      </w:r>
      <w:r>
        <w:rPr>
          <w:noProof/>
        </w:rPr>
        <w:tab/>
      </w:r>
      <w:r>
        <w:rPr>
          <w:noProof/>
        </w:rPr>
        <w:fldChar w:fldCharType="begin" w:fldLock="1"/>
      </w:r>
      <w:r>
        <w:rPr>
          <w:noProof/>
        </w:rPr>
        <w:instrText xml:space="preserve"> PAGEREF _Toc145947029 \h </w:instrText>
      </w:r>
      <w:r>
        <w:rPr>
          <w:noProof/>
        </w:rPr>
      </w:r>
      <w:r>
        <w:rPr>
          <w:noProof/>
        </w:rPr>
        <w:fldChar w:fldCharType="separate"/>
      </w:r>
      <w:r>
        <w:rPr>
          <w:noProof/>
        </w:rPr>
        <w:t>26</w:t>
      </w:r>
      <w:r>
        <w:rPr>
          <w:noProof/>
        </w:rPr>
        <w:fldChar w:fldCharType="end"/>
      </w:r>
    </w:p>
    <w:p w14:paraId="2CE86558" w14:textId="2E953A81"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_Toc145947030 \h </w:instrText>
      </w:r>
      <w:r>
        <w:rPr>
          <w:noProof/>
        </w:rPr>
      </w:r>
      <w:r>
        <w:rPr>
          <w:noProof/>
        </w:rPr>
        <w:fldChar w:fldCharType="separate"/>
      </w:r>
      <w:r>
        <w:rPr>
          <w:noProof/>
        </w:rPr>
        <w:t>26</w:t>
      </w:r>
      <w:r>
        <w:rPr>
          <w:noProof/>
        </w:rPr>
        <w:fldChar w:fldCharType="end"/>
      </w:r>
    </w:p>
    <w:p w14:paraId="6A849AD0" w14:textId="6E4EA5DB"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_Toc145947031 \h </w:instrText>
      </w:r>
      <w:r>
        <w:rPr>
          <w:noProof/>
        </w:rPr>
      </w:r>
      <w:r>
        <w:rPr>
          <w:noProof/>
        </w:rPr>
        <w:fldChar w:fldCharType="separate"/>
      </w:r>
      <w:r>
        <w:rPr>
          <w:noProof/>
        </w:rPr>
        <w:t>27</w:t>
      </w:r>
      <w:r>
        <w:rPr>
          <w:noProof/>
        </w:rPr>
        <w:fldChar w:fldCharType="end"/>
      </w:r>
    </w:p>
    <w:p w14:paraId="7C340017" w14:textId="3C4F582A"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_Toc145947032 \h </w:instrText>
      </w:r>
      <w:r>
        <w:rPr>
          <w:noProof/>
        </w:rPr>
      </w:r>
      <w:r>
        <w:rPr>
          <w:noProof/>
        </w:rPr>
        <w:fldChar w:fldCharType="separate"/>
      </w:r>
      <w:r>
        <w:rPr>
          <w:noProof/>
        </w:rPr>
        <w:t>30</w:t>
      </w:r>
      <w:r>
        <w:rPr>
          <w:noProof/>
        </w:rPr>
        <w:fldChar w:fldCharType="end"/>
      </w:r>
    </w:p>
    <w:p w14:paraId="71F46D16" w14:textId="48F02C06"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_Toc145947033 \h </w:instrText>
      </w:r>
      <w:r>
        <w:rPr>
          <w:noProof/>
        </w:rPr>
      </w:r>
      <w:r>
        <w:rPr>
          <w:noProof/>
        </w:rPr>
        <w:fldChar w:fldCharType="separate"/>
      </w:r>
      <w:r>
        <w:rPr>
          <w:noProof/>
        </w:rPr>
        <w:t>33</w:t>
      </w:r>
      <w:r>
        <w:rPr>
          <w:noProof/>
        </w:rPr>
        <w:fldChar w:fldCharType="end"/>
      </w:r>
    </w:p>
    <w:p w14:paraId="4909D336" w14:textId="44B6B069"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_Toc145947034 \h </w:instrText>
      </w:r>
      <w:r>
        <w:rPr>
          <w:noProof/>
        </w:rPr>
      </w:r>
      <w:r>
        <w:rPr>
          <w:noProof/>
        </w:rPr>
        <w:fldChar w:fldCharType="separate"/>
      </w:r>
      <w:r>
        <w:rPr>
          <w:noProof/>
        </w:rPr>
        <w:t>34</w:t>
      </w:r>
      <w:r>
        <w:rPr>
          <w:noProof/>
        </w:rPr>
        <w:fldChar w:fldCharType="end"/>
      </w:r>
    </w:p>
    <w:p w14:paraId="18F89FF4" w14:textId="2E16CBBC"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_Toc145947035 \h </w:instrText>
      </w:r>
      <w:r>
        <w:rPr>
          <w:noProof/>
        </w:rPr>
      </w:r>
      <w:r>
        <w:rPr>
          <w:noProof/>
        </w:rPr>
        <w:fldChar w:fldCharType="separate"/>
      </w:r>
      <w:r>
        <w:rPr>
          <w:noProof/>
        </w:rPr>
        <w:t>35</w:t>
      </w:r>
      <w:r>
        <w:rPr>
          <w:noProof/>
        </w:rPr>
        <w:fldChar w:fldCharType="end"/>
      </w:r>
    </w:p>
    <w:p w14:paraId="151D053F" w14:textId="77170F4C"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_Toc145947036 \h </w:instrText>
      </w:r>
      <w:r>
        <w:rPr>
          <w:noProof/>
        </w:rPr>
      </w:r>
      <w:r>
        <w:rPr>
          <w:noProof/>
        </w:rPr>
        <w:fldChar w:fldCharType="separate"/>
      </w:r>
      <w:r>
        <w:rPr>
          <w:noProof/>
        </w:rPr>
        <w:t>36</w:t>
      </w:r>
      <w:r>
        <w:rPr>
          <w:noProof/>
        </w:rPr>
        <w:fldChar w:fldCharType="end"/>
      </w:r>
    </w:p>
    <w:p w14:paraId="155EFECE" w14:textId="57E487C7"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_Toc145947037 \h </w:instrText>
      </w:r>
      <w:r>
        <w:rPr>
          <w:noProof/>
        </w:rPr>
      </w:r>
      <w:r>
        <w:rPr>
          <w:noProof/>
        </w:rPr>
        <w:fldChar w:fldCharType="separate"/>
      </w:r>
      <w:r>
        <w:rPr>
          <w:noProof/>
        </w:rPr>
        <w:t>37</w:t>
      </w:r>
      <w:r>
        <w:rPr>
          <w:noProof/>
        </w:rPr>
        <w:fldChar w:fldCharType="end"/>
      </w:r>
    </w:p>
    <w:p w14:paraId="7861F229" w14:textId="483AFC4B"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_Toc145947038 \h </w:instrText>
      </w:r>
      <w:r>
        <w:rPr>
          <w:noProof/>
        </w:rPr>
      </w:r>
      <w:r>
        <w:rPr>
          <w:noProof/>
        </w:rPr>
        <w:fldChar w:fldCharType="separate"/>
      </w:r>
      <w:r>
        <w:rPr>
          <w:noProof/>
        </w:rPr>
        <w:t>37</w:t>
      </w:r>
      <w:r>
        <w:rPr>
          <w:noProof/>
        </w:rPr>
        <w:fldChar w:fldCharType="end"/>
      </w:r>
    </w:p>
    <w:p w14:paraId="6093FA1E" w14:textId="6FD80B8F" w:rsidR="001F6B7B" w:rsidRDefault="001F6B7B">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_Toc145947039 \h </w:instrText>
      </w:r>
      <w:r>
        <w:rPr>
          <w:noProof/>
        </w:rPr>
      </w:r>
      <w:r>
        <w:rPr>
          <w:noProof/>
        </w:rPr>
        <w:fldChar w:fldCharType="separate"/>
      </w:r>
      <w:r>
        <w:rPr>
          <w:noProof/>
        </w:rPr>
        <w:t>37</w:t>
      </w:r>
      <w:r>
        <w:rPr>
          <w:noProof/>
        </w:rPr>
        <w:fldChar w:fldCharType="end"/>
      </w:r>
    </w:p>
    <w:p w14:paraId="27EF280B" w14:textId="5733646C"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_Toc145947040 \h </w:instrText>
      </w:r>
      <w:r>
        <w:rPr>
          <w:noProof/>
        </w:rPr>
      </w:r>
      <w:r>
        <w:rPr>
          <w:noProof/>
        </w:rPr>
        <w:fldChar w:fldCharType="separate"/>
      </w:r>
      <w:r>
        <w:rPr>
          <w:noProof/>
        </w:rPr>
        <w:t>38</w:t>
      </w:r>
      <w:r>
        <w:rPr>
          <w:noProof/>
        </w:rPr>
        <w:fldChar w:fldCharType="end"/>
      </w:r>
    </w:p>
    <w:p w14:paraId="1CDFEAFD" w14:textId="1EFBB814"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_Toc145947041 \h </w:instrText>
      </w:r>
      <w:r>
        <w:rPr>
          <w:noProof/>
        </w:rPr>
      </w:r>
      <w:r>
        <w:rPr>
          <w:noProof/>
        </w:rPr>
        <w:fldChar w:fldCharType="separate"/>
      </w:r>
      <w:r>
        <w:rPr>
          <w:noProof/>
        </w:rPr>
        <w:t>38</w:t>
      </w:r>
      <w:r>
        <w:rPr>
          <w:noProof/>
        </w:rPr>
        <w:fldChar w:fldCharType="end"/>
      </w:r>
    </w:p>
    <w:p w14:paraId="5546C034" w14:textId="1EAAF66A" w:rsidR="001F6B7B" w:rsidRDefault="001F6B7B">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_Toc145947042 \h </w:instrText>
      </w:r>
      <w:r>
        <w:rPr>
          <w:noProof/>
        </w:rPr>
      </w:r>
      <w:r>
        <w:rPr>
          <w:noProof/>
        </w:rPr>
        <w:fldChar w:fldCharType="separate"/>
      </w:r>
      <w:r>
        <w:rPr>
          <w:noProof/>
        </w:rPr>
        <w:t>38</w:t>
      </w:r>
      <w:r>
        <w:rPr>
          <w:noProof/>
        </w:rPr>
        <w:fldChar w:fldCharType="end"/>
      </w:r>
    </w:p>
    <w:p w14:paraId="164871FF" w14:textId="0F5EDA81" w:rsidR="001F6B7B" w:rsidRDefault="001F6B7B">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_Toc145947043 \h </w:instrText>
      </w:r>
      <w:r>
        <w:rPr>
          <w:noProof/>
        </w:rPr>
      </w:r>
      <w:r>
        <w:rPr>
          <w:noProof/>
        </w:rPr>
        <w:fldChar w:fldCharType="separate"/>
      </w:r>
      <w:r>
        <w:rPr>
          <w:noProof/>
        </w:rPr>
        <w:t>38</w:t>
      </w:r>
      <w:r>
        <w:rPr>
          <w:noProof/>
        </w:rPr>
        <w:fldChar w:fldCharType="end"/>
      </w:r>
    </w:p>
    <w:p w14:paraId="7449F4B6" w14:textId="4362CCE2" w:rsidR="001F6B7B" w:rsidRDefault="001F6B7B">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_Toc145947044 \h </w:instrText>
      </w:r>
      <w:r>
        <w:rPr>
          <w:noProof/>
        </w:rPr>
      </w:r>
      <w:r>
        <w:rPr>
          <w:noProof/>
        </w:rPr>
        <w:fldChar w:fldCharType="separate"/>
      </w:r>
      <w:r>
        <w:rPr>
          <w:noProof/>
        </w:rPr>
        <w:t>39</w:t>
      </w:r>
      <w:r>
        <w:rPr>
          <w:noProof/>
        </w:rPr>
        <w:fldChar w:fldCharType="end"/>
      </w:r>
    </w:p>
    <w:p w14:paraId="543DE958" w14:textId="4908725A" w:rsidR="001F6B7B" w:rsidRDefault="001F6B7B">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_Toc145947045 \h </w:instrText>
      </w:r>
      <w:r>
        <w:rPr>
          <w:noProof/>
        </w:rPr>
      </w:r>
      <w:r>
        <w:rPr>
          <w:noProof/>
        </w:rPr>
        <w:fldChar w:fldCharType="separate"/>
      </w:r>
      <w:r>
        <w:rPr>
          <w:noProof/>
        </w:rPr>
        <w:t>39</w:t>
      </w:r>
      <w:r>
        <w:rPr>
          <w:noProof/>
        </w:rPr>
        <w:fldChar w:fldCharType="end"/>
      </w:r>
    </w:p>
    <w:p w14:paraId="662DBF4A" w14:textId="0BB1338A" w:rsidR="001F6B7B" w:rsidRDefault="001F6B7B">
      <w:pPr>
        <w:pStyle w:val="TOC4"/>
        <w:rPr>
          <w:rFonts w:asciiTheme="minorHAnsi" w:hAnsiTheme="minorHAnsi" w:cstheme="minorBidi"/>
          <w:noProof/>
          <w:kern w:val="2"/>
          <w:sz w:val="22"/>
          <w:szCs w:val="22"/>
          <w:lang w:eastAsia="en-GB"/>
          <w14:ligatures w14:val="standardContextual"/>
        </w:rPr>
      </w:pPr>
      <w:r w:rsidRPr="00433B94">
        <w:rPr>
          <w:noProof/>
          <w:lang w:val="en-US"/>
        </w:rPr>
        <w:t>6.1.</w:t>
      </w:r>
      <w:r w:rsidRPr="00433B94">
        <w:rPr>
          <w:noProof/>
          <w:lang w:val="en-US" w:eastAsia="zh-CN"/>
        </w:rPr>
        <w:t>5</w:t>
      </w:r>
      <w:r w:rsidRPr="00433B94">
        <w:rPr>
          <w:noProof/>
          <w:lang w:val="en-US"/>
        </w:rPr>
        <w:t>.3</w:t>
      </w:r>
      <w:r>
        <w:rPr>
          <w:rFonts w:asciiTheme="minorHAnsi" w:hAnsiTheme="minorHAnsi" w:cstheme="minorBidi"/>
          <w:noProof/>
          <w:kern w:val="2"/>
          <w:sz w:val="22"/>
          <w:szCs w:val="22"/>
          <w:lang w:eastAsia="en-GB"/>
          <w14:ligatures w14:val="standardContextual"/>
        </w:rPr>
        <w:tab/>
      </w:r>
      <w:r w:rsidRPr="00433B94">
        <w:rPr>
          <w:noProof/>
          <w:lang w:val="en-US"/>
        </w:rPr>
        <w:t>Simple data types and enumerations</w:t>
      </w:r>
      <w:r>
        <w:rPr>
          <w:noProof/>
        </w:rPr>
        <w:tab/>
      </w:r>
      <w:r>
        <w:rPr>
          <w:noProof/>
        </w:rPr>
        <w:fldChar w:fldCharType="begin" w:fldLock="1"/>
      </w:r>
      <w:r>
        <w:rPr>
          <w:noProof/>
        </w:rPr>
        <w:instrText xml:space="preserve"> PAGEREF _Toc145947046 \h </w:instrText>
      </w:r>
      <w:r>
        <w:rPr>
          <w:noProof/>
        </w:rPr>
      </w:r>
      <w:r>
        <w:rPr>
          <w:noProof/>
        </w:rPr>
        <w:fldChar w:fldCharType="separate"/>
      </w:r>
      <w:r>
        <w:rPr>
          <w:noProof/>
        </w:rPr>
        <w:t>39</w:t>
      </w:r>
      <w:r>
        <w:rPr>
          <w:noProof/>
        </w:rPr>
        <w:fldChar w:fldCharType="end"/>
      </w:r>
    </w:p>
    <w:p w14:paraId="0410706C" w14:textId="52B456AD"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_Toc145947047 \h </w:instrText>
      </w:r>
      <w:r>
        <w:rPr>
          <w:noProof/>
        </w:rPr>
      </w:r>
      <w:r>
        <w:rPr>
          <w:noProof/>
        </w:rPr>
        <w:fldChar w:fldCharType="separate"/>
      </w:r>
      <w:r>
        <w:rPr>
          <w:noProof/>
        </w:rPr>
        <w:t>39</w:t>
      </w:r>
      <w:r>
        <w:rPr>
          <w:noProof/>
        </w:rPr>
        <w:fldChar w:fldCharType="end"/>
      </w:r>
    </w:p>
    <w:p w14:paraId="05B5A05A" w14:textId="4C549877"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_Toc145947048 \h </w:instrText>
      </w:r>
      <w:r>
        <w:rPr>
          <w:noProof/>
        </w:rPr>
      </w:r>
      <w:r>
        <w:rPr>
          <w:noProof/>
        </w:rPr>
        <w:fldChar w:fldCharType="separate"/>
      </w:r>
      <w:r>
        <w:rPr>
          <w:noProof/>
        </w:rPr>
        <w:t>39</w:t>
      </w:r>
      <w:r>
        <w:rPr>
          <w:noProof/>
        </w:rPr>
        <w:fldChar w:fldCharType="end"/>
      </w:r>
    </w:p>
    <w:p w14:paraId="23D54A41" w14:textId="19337BE2"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_Toc145947049 \h </w:instrText>
      </w:r>
      <w:r>
        <w:rPr>
          <w:noProof/>
        </w:rPr>
      </w:r>
      <w:r>
        <w:rPr>
          <w:noProof/>
        </w:rPr>
        <w:fldChar w:fldCharType="separate"/>
      </w:r>
      <w:r>
        <w:rPr>
          <w:noProof/>
        </w:rPr>
        <w:t>40</w:t>
      </w:r>
      <w:r>
        <w:rPr>
          <w:noProof/>
        </w:rPr>
        <w:fldChar w:fldCharType="end"/>
      </w:r>
    </w:p>
    <w:p w14:paraId="488E63DF" w14:textId="5C914767"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_Toc145947050 \h </w:instrText>
      </w:r>
      <w:r>
        <w:rPr>
          <w:noProof/>
        </w:rPr>
      </w:r>
      <w:r>
        <w:rPr>
          <w:noProof/>
        </w:rPr>
        <w:fldChar w:fldCharType="separate"/>
      </w:r>
      <w:r>
        <w:rPr>
          <w:noProof/>
        </w:rPr>
        <w:t>40</w:t>
      </w:r>
      <w:r>
        <w:rPr>
          <w:noProof/>
        </w:rPr>
        <w:fldChar w:fldCharType="end"/>
      </w:r>
    </w:p>
    <w:p w14:paraId="199A4E10" w14:textId="754A7914"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_Toc145947051 \h </w:instrText>
      </w:r>
      <w:r>
        <w:rPr>
          <w:noProof/>
        </w:rPr>
      </w:r>
      <w:r>
        <w:rPr>
          <w:noProof/>
        </w:rPr>
        <w:fldChar w:fldCharType="separate"/>
      </w:r>
      <w:r>
        <w:rPr>
          <w:noProof/>
        </w:rPr>
        <w:t>40</w:t>
      </w:r>
      <w:r>
        <w:rPr>
          <w:noProof/>
        </w:rPr>
        <w:fldChar w:fldCharType="end"/>
      </w:r>
    </w:p>
    <w:p w14:paraId="4FB16C71" w14:textId="097E15ED"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_Toc145947052 \h </w:instrText>
      </w:r>
      <w:r>
        <w:rPr>
          <w:noProof/>
        </w:rPr>
      </w:r>
      <w:r>
        <w:rPr>
          <w:noProof/>
        </w:rPr>
        <w:fldChar w:fldCharType="separate"/>
      </w:r>
      <w:r>
        <w:rPr>
          <w:noProof/>
        </w:rPr>
        <w:t>40</w:t>
      </w:r>
      <w:r>
        <w:rPr>
          <w:noProof/>
        </w:rPr>
        <w:fldChar w:fldCharType="end"/>
      </w:r>
    </w:p>
    <w:p w14:paraId="649A0078" w14:textId="4D82FC62" w:rsidR="001F6B7B" w:rsidRDefault="001F6B7B">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_Toc145947053 \h </w:instrText>
      </w:r>
      <w:r>
        <w:rPr>
          <w:noProof/>
        </w:rPr>
      </w:r>
      <w:r>
        <w:rPr>
          <w:noProof/>
        </w:rPr>
        <w:fldChar w:fldCharType="separate"/>
      </w:r>
      <w:r>
        <w:rPr>
          <w:noProof/>
        </w:rPr>
        <w:t>41</w:t>
      </w:r>
      <w:r>
        <w:rPr>
          <w:noProof/>
        </w:rPr>
        <w:fldChar w:fldCharType="end"/>
      </w:r>
    </w:p>
    <w:p w14:paraId="0310D822" w14:textId="7E1ACC07" w:rsidR="001F6B7B" w:rsidRDefault="001F6B7B">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_Toc145947054 \h </w:instrText>
      </w:r>
      <w:r>
        <w:rPr>
          <w:noProof/>
        </w:rPr>
      </w:r>
      <w:r>
        <w:rPr>
          <w:noProof/>
        </w:rPr>
        <w:fldChar w:fldCharType="separate"/>
      </w:r>
      <w:r>
        <w:rPr>
          <w:noProof/>
        </w:rPr>
        <w:t>41</w:t>
      </w:r>
      <w:r>
        <w:rPr>
          <w:noProof/>
        </w:rPr>
        <w:fldChar w:fldCharType="end"/>
      </w:r>
    </w:p>
    <w:p w14:paraId="38405057" w14:textId="07C6E6C5" w:rsidR="001F6B7B" w:rsidRDefault="001F6B7B">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2"/>
          <w:szCs w:val="22"/>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_Toc145947055 \h </w:instrText>
      </w:r>
      <w:r>
        <w:rPr>
          <w:noProof/>
        </w:rPr>
      </w:r>
      <w:r>
        <w:rPr>
          <w:noProof/>
        </w:rPr>
        <w:fldChar w:fldCharType="separate"/>
      </w:r>
      <w:r>
        <w:rPr>
          <w:noProof/>
        </w:rPr>
        <w:t>41</w:t>
      </w:r>
      <w:r>
        <w:rPr>
          <w:noProof/>
        </w:rPr>
        <w:fldChar w:fldCharType="end"/>
      </w:r>
    </w:p>
    <w:p w14:paraId="1656F818" w14:textId="61AC2027" w:rsidR="001F6B7B" w:rsidRDefault="001F6B7B">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_Toc145947056 \h </w:instrText>
      </w:r>
      <w:r>
        <w:rPr>
          <w:noProof/>
        </w:rPr>
      </w:r>
      <w:r>
        <w:rPr>
          <w:noProof/>
        </w:rPr>
        <w:fldChar w:fldCharType="separate"/>
      </w:r>
      <w:r>
        <w:rPr>
          <w:noProof/>
        </w:rPr>
        <w:t>42</w:t>
      </w:r>
      <w:r>
        <w:rPr>
          <w:noProof/>
        </w:rPr>
        <w:fldChar w:fldCharType="end"/>
      </w:r>
    </w:p>
    <w:p w14:paraId="21787D13" w14:textId="32D00E7F"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_Toc145947057 \h </w:instrText>
      </w:r>
      <w:r>
        <w:rPr>
          <w:noProof/>
        </w:rPr>
      </w:r>
      <w:r>
        <w:rPr>
          <w:noProof/>
        </w:rPr>
        <w:fldChar w:fldCharType="separate"/>
      </w:r>
      <w:r>
        <w:rPr>
          <w:noProof/>
        </w:rPr>
        <w:t>42</w:t>
      </w:r>
      <w:r>
        <w:rPr>
          <w:noProof/>
        </w:rPr>
        <w:fldChar w:fldCharType="end"/>
      </w:r>
    </w:p>
    <w:p w14:paraId="2662F8E7" w14:textId="67E9217D"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_Toc145947058 \h </w:instrText>
      </w:r>
      <w:r>
        <w:rPr>
          <w:noProof/>
        </w:rPr>
      </w:r>
      <w:r>
        <w:rPr>
          <w:noProof/>
        </w:rPr>
        <w:fldChar w:fldCharType="separate"/>
      </w:r>
      <w:r>
        <w:rPr>
          <w:noProof/>
        </w:rPr>
        <w:t>42</w:t>
      </w:r>
      <w:r>
        <w:rPr>
          <w:noProof/>
        </w:rPr>
        <w:fldChar w:fldCharType="end"/>
      </w:r>
    </w:p>
    <w:p w14:paraId="3DF375D5" w14:textId="4F5A57C4" w:rsidR="001F6B7B" w:rsidRDefault="001F6B7B">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_Toc145947059 \h </w:instrText>
      </w:r>
      <w:r>
        <w:rPr>
          <w:noProof/>
        </w:rPr>
      </w:r>
      <w:r>
        <w:rPr>
          <w:noProof/>
        </w:rPr>
        <w:fldChar w:fldCharType="separate"/>
      </w:r>
      <w:r>
        <w:rPr>
          <w:noProof/>
        </w:rPr>
        <w:t>42</w:t>
      </w:r>
      <w:r>
        <w:rPr>
          <w:noProof/>
        </w:rPr>
        <w:fldChar w:fldCharType="end"/>
      </w:r>
    </w:p>
    <w:p w14:paraId="3FFC43E5" w14:textId="666195E9" w:rsidR="001F6B7B" w:rsidRDefault="001F6B7B">
      <w:pPr>
        <w:pStyle w:val="TOC3"/>
        <w:rPr>
          <w:rFonts w:asciiTheme="minorHAnsi" w:hAnsiTheme="minorHAnsi" w:cstheme="minorBidi"/>
          <w:noProof/>
          <w:kern w:val="2"/>
          <w:sz w:val="22"/>
          <w:szCs w:val="22"/>
          <w:lang w:eastAsia="en-GB"/>
          <w14:ligatures w14:val="standardContextual"/>
        </w:rPr>
      </w:pPr>
      <w:r w:rsidRPr="00433B94">
        <w:rPr>
          <w:noProof/>
          <w:lang w:val="en-US"/>
        </w:rPr>
        <w:t>6.1.</w:t>
      </w:r>
      <w:r w:rsidRPr="00433B94">
        <w:rPr>
          <w:noProof/>
          <w:lang w:val="en-US" w:eastAsia="zh-CN"/>
        </w:rPr>
        <w:t>7</w:t>
      </w:r>
      <w:r>
        <w:rPr>
          <w:rFonts w:asciiTheme="minorHAnsi" w:hAnsiTheme="minorHAnsi" w:cstheme="minorBidi"/>
          <w:noProof/>
          <w:kern w:val="2"/>
          <w:sz w:val="22"/>
          <w:szCs w:val="22"/>
          <w:lang w:eastAsia="en-GB"/>
          <w14:ligatures w14:val="standardContextual"/>
        </w:rPr>
        <w:tab/>
      </w:r>
      <w:r w:rsidRPr="00433B94">
        <w:rPr>
          <w:noProof/>
          <w:lang w:val="en-US"/>
        </w:rPr>
        <w:t>Feature negotiation</w:t>
      </w:r>
      <w:r>
        <w:rPr>
          <w:noProof/>
        </w:rPr>
        <w:tab/>
      </w:r>
      <w:r>
        <w:rPr>
          <w:noProof/>
        </w:rPr>
        <w:fldChar w:fldCharType="begin" w:fldLock="1"/>
      </w:r>
      <w:r>
        <w:rPr>
          <w:noProof/>
        </w:rPr>
        <w:instrText xml:space="preserve"> PAGEREF _Toc145947060 \h </w:instrText>
      </w:r>
      <w:r>
        <w:rPr>
          <w:noProof/>
        </w:rPr>
      </w:r>
      <w:r>
        <w:rPr>
          <w:noProof/>
        </w:rPr>
        <w:fldChar w:fldCharType="separate"/>
      </w:r>
      <w:r>
        <w:rPr>
          <w:noProof/>
        </w:rPr>
        <w:t>42</w:t>
      </w:r>
      <w:r>
        <w:rPr>
          <w:noProof/>
        </w:rPr>
        <w:fldChar w:fldCharType="end"/>
      </w:r>
    </w:p>
    <w:p w14:paraId="4BC58806" w14:textId="1CF8DD3D" w:rsidR="001F6B7B" w:rsidRDefault="001F6B7B">
      <w:pPr>
        <w:pStyle w:val="TOC3"/>
        <w:rPr>
          <w:rFonts w:asciiTheme="minorHAnsi" w:hAnsiTheme="minorHAnsi" w:cstheme="minorBidi"/>
          <w:noProof/>
          <w:kern w:val="2"/>
          <w:sz w:val="22"/>
          <w:szCs w:val="22"/>
          <w:lang w:eastAsia="en-GB"/>
          <w14:ligatures w14:val="standardContextual"/>
        </w:rPr>
      </w:pPr>
      <w:r w:rsidRPr="00433B94">
        <w:rPr>
          <w:noProof/>
          <w:lang w:val="en-US"/>
        </w:rPr>
        <w:t>6.1.</w:t>
      </w:r>
      <w:r w:rsidRPr="00433B94">
        <w:rPr>
          <w:noProof/>
          <w:lang w:val="en-US" w:eastAsia="zh-CN"/>
        </w:rPr>
        <w:t>8</w:t>
      </w:r>
      <w:r>
        <w:rPr>
          <w:rFonts w:asciiTheme="minorHAnsi" w:hAnsiTheme="minorHAnsi" w:cstheme="minorBidi"/>
          <w:noProof/>
          <w:kern w:val="2"/>
          <w:sz w:val="22"/>
          <w:szCs w:val="22"/>
          <w:lang w:eastAsia="en-GB"/>
          <w14:ligatures w14:val="standardContextual"/>
        </w:rPr>
        <w:tab/>
      </w:r>
      <w:r w:rsidRPr="00433B94">
        <w:rPr>
          <w:noProof/>
          <w:lang w:val="en-US"/>
        </w:rPr>
        <w:t>Security</w:t>
      </w:r>
      <w:r>
        <w:rPr>
          <w:noProof/>
        </w:rPr>
        <w:tab/>
      </w:r>
      <w:r>
        <w:rPr>
          <w:noProof/>
        </w:rPr>
        <w:fldChar w:fldCharType="begin" w:fldLock="1"/>
      </w:r>
      <w:r>
        <w:rPr>
          <w:noProof/>
        </w:rPr>
        <w:instrText xml:space="preserve"> PAGEREF _Toc145947061 \h </w:instrText>
      </w:r>
      <w:r>
        <w:rPr>
          <w:noProof/>
        </w:rPr>
      </w:r>
      <w:r>
        <w:rPr>
          <w:noProof/>
        </w:rPr>
        <w:fldChar w:fldCharType="separate"/>
      </w:r>
      <w:r>
        <w:rPr>
          <w:noProof/>
        </w:rPr>
        <w:t>42</w:t>
      </w:r>
      <w:r>
        <w:rPr>
          <w:noProof/>
        </w:rPr>
        <w:fldChar w:fldCharType="end"/>
      </w:r>
    </w:p>
    <w:p w14:paraId="7400343B" w14:textId="7E1C34BA" w:rsidR="001F6B7B" w:rsidRDefault="001F6B7B">
      <w:pPr>
        <w:pStyle w:val="TOC3"/>
        <w:rPr>
          <w:rFonts w:asciiTheme="minorHAnsi" w:hAnsiTheme="minorHAnsi" w:cstheme="minorBidi"/>
          <w:noProof/>
          <w:kern w:val="2"/>
          <w:sz w:val="22"/>
          <w:szCs w:val="22"/>
          <w:lang w:eastAsia="en-GB"/>
          <w14:ligatures w14:val="standardContextual"/>
        </w:rPr>
      </w:pPr>
      <w:r w:rsidRPr="00433B94">
        <w:rPr>
          <w:noProof/>
          <w:lang w:val="en-US"/>
        </w:rPr>
        <w:t>6.1.</w:t>
      </w:r>
      <w:r w:rsidRPr="00433B94">
        <w:rPr>
          <w:noProof/>
          <w:lang w:val="en-US" w:eastAsia="zh-CN"/>
        </w:rPr>
        <w:t>9</w:t>
      </w:r>
      <w:r>
        <w:rPr>
          <w:rFonts w:asciiTheme="minorHAnsi" w:hAnsiTheme="minorHAnsi" w:cstheme="minorBidi"/>
          <w:noProof/>
          <w:kern w:val="2"/>
          <w:sz w:val="22"/>
          <w:szCs w:val="22"/>
          <w:lang w:eastAsia="en-GB"/>
          <w14:ligatures w14:val="standardContextual"/>
        </w:rPr>
        <w:tab/>
      </w:r>
      <w:r w:rsidRPr="00433B94">
        <w:rPr>
          <w:noProof/>
          <w:lang w:val="en-US"/>
        </w:rPr>
        <w:t>HTTP redirection</w:t>
      </w:r>
      <w:r>
        <w:rPr>
          <w:noProof/>
        </w:rPr>
        <w:tab/>
      </w:r>
      <w:r>
        <w:rPr>
          <w:noProof/>
        </w:rPr>
        <w:fldChar w:fldCharType="begin" w:fldLock="1"/>
      </w:r>
      <w:r>
        <w:rPr>
          <w:noProof/>
        </w:rPr>
        <w:instrText xml:space="preserve"> PAGEREF _Toc145947062 \h </w:instrText>
      </w:r>
      <w:r>
        <w:rPr>
          <w:noProof/>
        </w:rPr>
      </w:r>
      <w:r>
        <w:rPr>
          <w:noProof/>
        </w:rPr>
        <w:fldChar w:fldCharType="separate"/>
      </w:r>
      <w:r>
        <w:rPr>
          <w:noProof/>
        </w:rPr>
        <w:t>43</w:t>
      </w:r>
      <w:r>
        <w:rPr>
          <w:noProof/>
        </w:rPr>
        <w:fldChar w:fldCharType="end"/>
      </w:r>
    </w:p>
    <w:p w14:paraId="46E0A468" w14:textId="0465C8A9" w:rsidR="001F6B7B" w:rsidRDefault="001F6B7B" w:rsidP="001F6B7B">
      <w:pPr>
        <w:pStyle w:val="TOC8"/>
        <w:rPr>
          <w:rFonts w:asciiTheme="minorHAnsi"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_Toc145947063 \h </w:instrText>
      </w:r>
      <w:r>
        <w:rPr>
          <w:noProof/>
        </w:rPr>
      </w:r>
      <w:r>
        <w:rPr>
          <w:noProof/>
        </w:rPr>
        <w:fldChar w:fldCharType="separate"/>
      </w:r>
      <w:r>
        <w:rPr>
          <w:noProof/>
        </w:rPr>
        <w:t>44</w:t>
      </w:r>
      <w:r>
        <w:rPr>
          <w:noProof/>
        </w:rPr>
        <w:fldChar w:fldCharType="end"/>
      </w:r>
    </w:p>
    <w:p w14:paraId="3310160E" w14:textId="7E38A48D" w:rsidR="001F6B7B" w:rsidRDefault="001F6B7B">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_Toc145947064 \h </w:instrText>
      </w:r>
      <w:r>
        <w:rPr>
          <w:noProof/>
        </w:rPr>
      </w:r>
      <w:r>
        <w:rPr>
          <w:noProof/>
        </w:rPr>
        <w:fldChar w:fldCharType="separate"/>
      </w:r>
      <w:r>
        <w:rPr>
          <w:noProof/>
        </w:rPr>
        <w:t>44</w:t>
      </w:r>
      <w:r>
        <w:rPr>
          <w:noProof/>
        </w:rPr>
        <w:fldChar w:fldCharType="end"/>
      </w:r>
    </w:p>
    <w:p w14:paraId="0B2ADC9F" w14:textId="33903322" w:rsidR="001F6B7B" w:rsidRDefault="001F6B7B">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_Toc145947065 \h </w:instrText>
      </w:r>
      <w:r>
        <w:rPr>
          <w:noProof/>
        </w:rPr>
      </w:r>
      <w:r>
        <w:rPr>
          <w:noProof/>
        </w:rPr>
        <w:fldChar w:fldCharType="separate"/>
      </w:r>
      <w:r>
        <w:rPr>
          <w:noProof/>
        </w:rPr>
        <w:t>44</w:t>
      </w:r>
      <w:r>
        <w:rPr>
          <w:noProof/>
        </w:rPr>
        <w:fldChar w:fldCharType="end"/>
      </w:r>
    </w:p>
    <w:p w14:paraId="065E88D2" w14:textId="604ADA60" w:rsidR="001F6B7B" w:rsidRDefault="001F6B7B" w:rsidP="001F6B7B">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_Toc145947066 \h </w:instrText>
      </w:r>
      <w:r>
        <w:rPr>
          <w:noProof/>
        </w:rPr>
      </w:r>
      <w:r>
        <w:rPr>
          <w:noProof/>
        </w:rPr>
        <w:fldChar w:fldCharType="separate"/>
      </w:r>
      <w:r>
        <w:rPr>
          <w:noProof/>
        </w:rPr>
        <w:t>56</w:t>
      </w:r>
      <w:r>
        <w:rPr>
          <w:noProof/>
        </w:rPr>
        <w:fldChar w:fldCharType="end"/>
      </w:r>
    </w:p>
    <w:p w14:paraId="548BFB11" w14:textId="73B39795" w:rsidR="008D72A7" w:rsidRDefault="00C768ED"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7021CA49" w14:textId="77777777" w:rsidR="008D72A7" w:rsidRPr="008D72A7" w:rsidRDefault="008D72A7" w:rsidP="008D72A7">
      <w:r>
        <w:t xml:space="preserve">This Technical </w:t>
      </w:r>
      <w:bookmarkStart w:id="25" w:name="spectype3"/>
      <w:r>
        <w:t>Specification</w:t>
      </w:r>
      <w:bookmarkEnd w:id="25"/>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6" w:name="introduction"/>
      <w:bookmarkStart w:id="27" w:name="_Toc18853021"/>
      <w:bookmarkStart w:id="28" w:name="_Toc22141021"/>
      <w:bookmarkStart w:id="29" w:name="_Toc22624223"/>
      <w:bookmarkStart w:id="30" w:name="_Toc26202284"/>
      <w:bookmarkStart w:id="31" w:name="_Toc26202470"/>
      <w:bookmarkStart w:id="32" w:name="_Toc34804178"/>
      <w:bookmarkStart w:id="33" w:name="_Toc35935749"/>
      <w:bookmarkStart w:id="34" w:name="_Toc45029969"/>
      <w:bookmarkStart w:id="35" w:name="_Toc51922329"/>
      <w:bookmarkStart w:id="36" w:name="_Toc51922743"/>
      <w:bookmarkStart w:id="37" w:name="_Toc122015796"/>
      <w:bookmarkStart w:id="38" w:name="_Toc130844959"/>
      <w:bookmarkStart w:id="39" w:name="_Toc138344456"/>
      <w:bookmarkStart w:id="40" w:name="_Toc145946962"/>
      <w:bookmarkEnd w:id="26"/>
      <w:r w:rsidRPr="008D72A7">
        <w:t>1</w:t>
      </w:r>
      <w:r w:rsidRPr="008D72A7">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1" w:name="_Toc26202285"/>
      <w:bookmarkStart w:id="42" w:name="_Toc22624224"/>
      <w:bookmarkStart w:id="43" w:name="_Toc22141022"/>
      <w:bookmarkStart w:id="44" w:name="_Toc18853022"/>
      <w:bookmarkStart w:id="45" w:name="_Toc26202471"/>
      <w:bookmarkStart w:id="46" w:name="_Toc34804179"/>
      <w:bookmarkStart w:id="47" w:name="_Toc35935750"/>
      <w:bookmarkStart w:id="48" w:name="_Toc45029970"/>
      <w:bookmarkStart w:id="49" w:name="_Toc51922330"/>
      <w:bookmarkStart w:id="50" w:name="_Toc51922744"/>
      <w:bookmarkStart w:id="51" w:name="_Toc122015797"/>
      <w:bookmarkStart w:id="52" w:name="_Toc130844960"/>
      <w:bookmarkStart w:id="53" w:name="_Toc138344457"/>
      <w:bookmarkStart w:id="54" w:name="_Toc145946963"/>
      <w:r w:rsidRPr="008D72A7">
        <w:t>2</w:t>
      </w:r>
      <w:r w:rsidRPr="008D72A7">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55"/>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30625A47" w:rsidR="002E22CB" w:rsidRPr="00C2532B" w:rsidRDefault="002E22CB" w:rsidP="00791867">
      <w:pPr>
        <w:pStyle w:val="EX"/>
        <w:rPr>
          <w:rFonts w:eastAsiaTheme="minorEastAsia"/>
          <w:lang w:eastAsia="zh-CN"/>
        </w:rPr>
      </w:pPr>
      <w:r>
        <w:rPr>
          <w:lang w:eastAsia="zh-CN"/>
        </w:rPr>
        <w:t>[23]</w:t>
      </w:r>
      <w:r>
        <w:rPr>
          <w:lang w:eastAsia="zh-CN"/>
        </w:rPr>
        <w:tab/>
        <w:t xml:space="preserve">3GPP </w:t>
      </w:r>
      <w:r>
        <w:t>TS 37.355: "Technical Specification Group Radio Access Network; LTE Positioning Protocol (LPP)".</w:t>
      </w:r>
    </w:p>
    <w:p w14:paraId="76E7A1FD" w14:textId="77777777" w:rsidR="008D72A7" w:rsidRPr="008D72A7" w:rsidRDefault="008D72A7" w:rsidP="00EF4063">
      <w:pPr>
        <w:pStyle w:val="Heading1"/>
      </w:pPr>
      <w:r w:rsidRPr="008D72A7">
        <w:t xml:space="preserve"> </w:t>
      </w:r>
      <w:bookmarkStart w:id="56" w:name="_Toc26202286"/>
      <w:bookmarkStart w:id="57" w:name="_Toc22624225"/>
      <w:bookmarkStart w:id="58" w:name="_Toc22141023"/>
      <w:bookmarkStart w:id="59" w:name="_Toc18853023"/>
      <w:bookmarkStart w:id="60" w:name="_Toc26202472"/>
      <w:bookmarkStart w:id="61" w:name="_Toc34804180"/>
      <w:bookmarkStart w:id="62" w:name="_Toc35935751"/>
      <w:bookmarkStart w:id="63" w:name="_Toc45029971"/>
      <w:bookmarkStart w:id="64" w:name="_Toc51922331"/>
      <w:bookmarkStart w:id="65" w:name="_Toc51922745"/>
      <w:bookmarkStart w:id="66" w:name="_Toc122015798"/>
      <w:bookmarkStart w:id="67" w:name="_Toc130844961"/>
      <w:bookmarkStart w:id="68" w:name="_Toc138344458"/>
      <w:bookmarkStart w:id="69" w:name="_Toc145946964"/>
      <w:r w:rsidRPr="008D72A7">
        <w:t>3</w:t>
      </w:r>
      <w:r w:rsidRPr="008D72A7">
        <w:tab/>
      </w:r>
      <w:bookmarkEnd w:id="56"/>
      <w:bookmarkEnd w:id="57"/>
      <w:bookmarkEnd w:id="58"/>
      <w:bookmarkEnd w:id="59"/>
      <w:bookmarkEnd w:id="60"/>
      <w:bookmarkEnd w:id="61"/>
      <w:r w:rsidR="00325ACD" w:rsidRPr="004D3578">
        <w:t>Definitions</w:t>
      </w:r>
      <w:r w:rsidR="00325ACD">
        <w:t xml:space="preserve"> of terms, symbols and abbreviations</w:t>
      </w:r>
      <w:bookmarkEnd w:id="62"/>
      <w:bookmarkEnd w:id="63"/>
      <w:bookmarkEnd w:id="64"/>
      <w:bookmarkEnd w:id="65"/>
      <w:bookmarkEnd w:id="66"/>
      <w:bookmarkEnd w:id="67"/>
      <w:bookmarkEnd w:id="68"/>
      <w:bookmarkEnd w:id="69"/>
    </w:p>
    <w:p w14:paraId="2F3E6790" w14:textId="77777777" w:rsidR="008D72A7" w:rsidRPr="008D72A7" w:rsidRDefault="008D72A7" w:rsidP="00EF4063">
      <w:pPr>
        <w:pStyle w:val="Heading2"/>
      </w:pPr>
      <w:bookmarkStart w:id="70" w:name="_Toc26202287"/>
      <w:bookmarkStart w:id="71" w:name="_Toc22624226"/>
      <w:bookmarkStart w:id="72" w:name="_Toc22141024"/>
      <w:bookmarkStart w:id="73" w:name="_Toc18853024"/>
      <w:bookmarkStart w:id="74" w:name="_Toc26202473"/>
      <w:bookmarkStart w:id="75" w:name="_Toc34804181"/>
      <w:bookmarkStart w:id="76" w:name="_Toc35935752"/>
      <w:bookmarkStart w:id="77" w:name="_Toc45029972"/>
      <w:bookmarkStart w:id="78" w:name="_Toc51922332"/>
      <w:bookmarkStart w:id="79" w:name="_Toc51922746"/>
      <w:bookmarkStart w:id="80" w:name="_Toc122015799"/>
      <w:bookmarkStart w:id="81" w:name="_Toc130844962"/>
      <w:bookmarkStart w:id="82" w:name="_Toc138344459"/>
      <w:bookmarkStart w:id="83" w:name="_Toc145946965"/>
      <w:r w:rsidRPr="008D72A7">
        <w:t>3.1</w:t>
      </w:r>
      <w:r w:rsidRPr="008D72A7">
        <w:tab/>
      </w:r>
      <w:bookmarkEnd w:id="70"/>
      <w:bookmarkEnd w:id="71"/>
      <w:bookmarkEnd w:id="72"/>
      <w:bookmarkEnd w:id="73"/>
      <w:bookmarkEnd w:id="74"/>
      <w:bookmarkEnd w:id="75"/>
      <w:r w:rsidR="00325ACD">
        <w:t>Terms</w:t>
      </w:r>
      <w:bookmarkEnd w:id="76"/>
      <w:bookmarkEnd w:id="77"/>
      <w:bookmarkEnd w:id="78"/>
      <w:bookmarkEnd w:id="79"/>
      <w:bookmarkEnd w:id="80"/>
      <w:bookmarkEnd w:id="81"/>
      <w:bookmarkEnd w:id="82"/>
      <w:bookmarkEnd w:id="8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84" w:name="_Toc26202288"/>
      <w:bookmarkStart w:id="85" w:name="_Toc22624227"/>
      <w:bookmarkStart w:id="86" w:name="_Toc22141025"/>
      <w:bookmarkStart w:id="87" w:name="_Toc18853025"/>
      <w:bookmarkStart w:id="88" w:name="_Toc26202474"/>
      <w:bookmarkStart w:id="89" w:name="_Toc34804182"/>
      <w:bookmarkStart w:id="90" w:name="_Toc35935753"/>
      <w:bookmarkStart w:id="91" w:name="_Toc45029973"/>
      <w:bookmarkStart w:id="92" w:name="_Toc51922333"/>
      <w:bookmarkStart w:id="93" w:name="_Toc51922747"/>
      <w:bookmarkStart w:id="94" w:name="_Toc122015800"/>
      <w:bookmarkStart w:id="95" w:name="_Toc130844963"/>
      <w:bookmarkStart w:id="96" w:name="_Toc138344460"/>
      <w:bookmarkStart w:id="97" w:name="_Toc145946966"/>
      <w:r w:rsidRPr="008D72A7">
        <w:t>3.2</w:t>
      </w:r>
      <w:r w:rsidRPr="008D72A7">
        <w:tab/>
        <w:t>Symbols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98" w:name="_Toc26202289"/>
      <w:bookmarkStart w:id="99" w:name="_Toc22624228"/>
      <w:bookmarkStart w:id="100" w:name="_Toc22141026"/>
      <w:bookmarkStart w:id="101" w:name="_Toc18853026"/>
      <w:bookmarkStart w:id="102" w:name="_Toc26202475"/>
      <w:bookmarkStart w:id="103" w:name="_Toc34804183"/>
      <w:bookmarkStart w:id="104" w:name="_Toc35935754"/>
      <w:bookmarkStart w:id="105" w:name="_Toc45029974"/>
      <w:bookmarkStart w:id="106" w:name="_Toc51922334"/>
      <w:bookmarkStart w:id="107" w:name="_Toc51922748"/>
      <w:bookmarkStart w:id="108" w:name="_Toc122015801"/>
      <w:bookmarkStart w:id="109" w:name="_Toc130844964"/>
      <w:bookmarkStart w:id="110" w:name="_Toc138344461"/>
      <w:bookmarkStart w:id="111" w:name="_Toc145946967"/>
      <w:r w:rsidRPr="008D72A7">
        <w:t>3.3</w:t>
      </w:r>
      <w:r w:rsidRPr="008D72A7">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12" w:name="_Toc26202290"/>
      <w:bookmarkStart w:id="113" w:name="_Toc22624229"/>
      <w:bookmarkStart w:id="114" w:name="_Toc22141027"/>
      <w:bookmarkStart w:id="115" w:name="_Toc18853027"/>
      <w:bookmarkStart w:id="116" w:name="_Toc26202476"/>
      <w:bookmarkStart w:id="117" w:name="_Toc34804184"/>
      <w:bookmarkStart w:id="118" w:name="_Toc35935755"/>
      <w:bookmarkStart w:id="119" w:name="_Toc45029975"/>
      <w:bookmarkStart w:id="120" w:name="_Toc51922335"/>
      <w:bookmarkStart w:id="121" w:name="_Toc51922749"/>
      <w:bookmarkStart w:id="122" w:name="_Toc122015802"/>
      <w:bookmarkStart w:id="123" w:name="_Toc130844965"/>
      <w:bookmarkStart w:id="124" w:name="_Toc138344462"/>
      <w:bookmarkStart w:id="125" w:name="_Toc145946968"/>
      <w:r w:rsidRPr="008D72A7">
        <w:t>4</w:t>
      </w:r>
      <w:r w:rsidRPr="008D72A7">
        <w:tab/>
        <w:t>Overview</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7579D0" w14:textId="081E762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8F28E6">
        <w:rPr>
          <w:lang w:eastAsia="zh-CN"/>
        </w:rPr>
        <w:t xml:space="preserve"> and NWDAF</w:t>
      </w:r>
      <w:r>
        <w:rPr>
          <w:lang w:eastAsia="zh-CN"/>
        </w:rPr>
        <w:t xml:space="preserve">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13A891D7" w:rsidR="008D72A7" w:rsidRDefault="00AC63AC" w:rsidP="008D72A7">
      <w:pPr>
        <w:pStyle w:val="TH"/>
        <w:rPr>
          <w:lang w:eastAsia="zh-CN"/>
        </w:rPr>
      </w:pPr>
      <w:r w:rsidRPr="008D72A7">
        <w:object w:dxaOrig="5775" w:dyaOrig="4005" w14:anchorId="4329D266">
          <v:shape id="_x0000_i1027" type="#_x0000_t75" style="width:289.6pt;height:200.95pt" o:ole="">
            <v:imagedata r:id="rId13" o:title=""/>
          </v:shape>
          <o:OLEObject Type="Embed" ProgID="Visio.Drawing.11" ShapeID="_x0000_i1027" DrawAspect="Content" ObjectID="_175655981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26" w:name="_Toc26202291"/>
      <w:bookmarkStart w:id="127" w:name="_Toc22624230"/>
      <w:bookmarkStart w:id="128" w:name="_Toc22141028"/>
      <w:bookmarkStart w:id="129" w:name="_Toc18853028"/>
      <w:bookmarkStart w:id="130" w:name="_Toc26202477"/>
      <w:bookmarkStart w:id="131" w:name="_Toc34804185"/>
      <w:bookmarkStart w:id="132" w:name="_Toc35935756"/>
      <w:bookmarkStart w:id="133" w:name="_Toc45029976"/>
      <w:bookmarkStart w:id="134" w:name="_Toc51922336"/>
      <w:bookmarkStart w:id="135" w:name="_Toc51922750"/>
      <w:bookmarkStart w:id="136" w:name="_Toc122015803"/>
      <w:bookmarkStart w:id="137" w:name="_Toc130844966"/>
      <w:bookmarkStart w:id="138" w:name="_Toc138344463"/>
      <w:bookmarkStart w:id="139" w:name="_Toc145946969"/>
      <w:r w:rsidRPr="008D72A7">
        <w:t>5</w:t>
      </w:r>
      <w:r w:rsidRPr="008D72A7">
        <w:tab/>
        <w:t xml:space="preserve">Services offered by the </w:t>
      </w:r>
      <w:r w:rsidRPr="008D72A7">
        <w:rPr>
          <w:lang w:eastAsia="zh-CN"/>
        </w:rPr>
        <w:t>GMLC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7F23BFE" w14:textId="77777777" w:rsidR="008D72A7" w:rsidRPr="008D72A7" w:rsidRDefault="008D72A7" w:rsidP="00EF4063">
      <w:pPr>
        <w:pStyle w:val="Heading2"/>
      </w:pPr>
      <w:bookmarkStart w:id="140" w:name="_Toc26202292"/>
      <w:bookmarkStart w:id="141" w:name="_Toc22624231"/>
      <w:bookmarkStart w:id="142" w:name="_Toc22141029"/>
      <w:bookmarkStart w:id="143" w:name="_Toc18853029"/>
      <w:bookmarkStart w:id="144" w:name="_Toc26202478"/>
      <w:bookmarkStart w:id="145" w:name="_Toc34804186"/>
      <w:bookmarkStart w:id="146" w:name="_Toc35935757"/>
      <w:bookmarkStart w:id="147" w:name="_Toc45029977"/>
      <w:bookmarkStart w:id="148" w:name="_Toc51922337"/>
      <w:bookmarkStart w:id="149" w:name="_Toc51922751"/>
      <w:bookmarkStart w:id="150" w:name="_Toc122015804"/>
      <w:bookmarkStart w:id="151" w:name="_Toc130844967"/>
      <w:bookmarkStart w:id="152" w:name="_Toc138344464"/>
      <w:bookmarkStart w:id="153" w:name="_Toc145946970"/>
      <w:r w:rsidRPr="008D72A7">
        <w:t>5.1</w:t>
      </w:r>
      <w:r w:rsidRPr="008D72A7">
        <w:tab/>
        <w:t>Introduction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0930E0F0"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r w:rsidR="0019724E">
              <w:rPr>
                <w:lang w:eastAsia="zh-CN"/>
              </w:rPr>
              <w:t>, LMF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54" w:name="_Toc26202293"/>
      <w:bookmarkStart w:id="155" w:name="_Toc22624232"/>
      <w:bookmarkStart w:id="156" w:name="_Toc22141030"/>
      <w:bookmarkStart w:id="157" w:name="_Toc18853030"/>
      <w:bookmarkStart w:id="158" w:name="_Toc26202479"/>
      <w:bookmarkStart w:id="159" w:name="_Toc34804187"/>
      <w:bookmarkStart w:id="160" w:name="_Toc35935758"/>
      <w:bookmarkStart w:id="161" w:name="_Toc45029978"/>
      <w:bookmarkStart w:id="162" w:name="_Toc51922338"/>
      <w:bookmarkStart w:id="163" w:name="_Toc51922752"/>
      <w:bookmarkStart w:id="164" w:name="_Toc122015805"/>
      <w:bookmarkStart w:id="165" w:name="_Toc130844968"/>
      <w:bookmarkStart w:id="166" w:name="_Toc138344465"/>
      <w:bookmarkStart w:id="167" w:name="_Toc14594697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D963C8" w14:textId="77777777" w:rsidR="008D72A7" w:rsidRPr="008D72A7" w:rsidRDefault="008D72A7" w:rsidP="00EF4063">
      <w:pPr>
        <w:pStyle w:val="Heading3"/>
      </w:pPr>
      <w:bookmarkStart w:id="168" w:name="_Toc26202294"/>
      <w:bookmarkStart w:id="169" w:name="_Toc22624233"/>
      <w:bookmarkStart w:id="170" w:name="_Toc22141031"/>
      <w:bookmarkStart w:id="171" w:name="_Toc18853031"/>
      <w:bookmarkStart w:id="172" w:name="_Toc26202480"/>
      <w:bookmarkStart w:id="173" w:name="_Toc34804188"/>
      <w:bookmarkStart w:id="174" w:name="_Toc35935759"/>
      <w:bookmarkStart w:id="175" w:name="_Toc45029979"/>
      <w:bookmarkStart w:id="176" w:name="_Toc51922339"/>
      <w:bookmarkStart w:id="177" w:name="_Toc51922753"/>
      <w:bookmarkStart w:id="178" w:name="_Toc122015806"/>
      <w:bookmarkStart w:id="179" w:name="_Toc130844969"/>
      <w:bookmarkStart w:id="180" w:name="_Toc138344466"/>
      <w:bookmarkStart w:id="181" w:name="_Toc145946972"/>
      <w:r w:rsidRPr="008D72A7">
        <w:t>5.2.1</w:t>
      </w:r>
      <w:r w:rsidRPr="008D72A7">
        <w:tab/>
        <w:t>Service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lastRenderedPageBreak/>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82" w:name="_Toc26202295"/>
      <w:bookmarkStart w:id="183" w:name="_Toc22624234"/>
      <w:bookmarkStart w:id="184" w:name="_Toc22141032"/>
      <w:bookmarkStart w:id="185" w:name="_Toc18853032"/>
      <w:bookmarkStart w:id="186" w:name="_Toc26202481"/>
      <w:bookmarkStart w:id="187" w:name="_Toc34804189"/>
      <w:bookmarkStart w:id="188" w:name="_Toc35935760"/>
      <w:bookmarkStart w:id="189" w:name="_Toc45029980"/>
      <w:bookmarkStart w:id="190" w:name="_Toc51922340"/>
      <w:bookmarkStart w:id="191" w:name="_Toc51922754"/>
      <w:bookmarkStart w:id="192" w:name="_Toc122015807"/>
      <w:bookmarkStart w:id="193" w:name="_Toc130844970"/>
      <w:bookmarkStart w:id="194" w:name="_Toc138344467"/>
      <w:bookmarkStart w:id="195" w:name="_Toc145946973"/>
      <w:r w:rsidRPr="008D72A7">
        <w:t>5.2.2</w:t>
      </w:r>
      <w:r w:rsidRPr="008D72A7">
        <w:tab/>
        <w:t>Service Operations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C598159" w14:textId="77777777" w:rsidR="008D72A7" w:rsidRPr="008D72A7" w:rsidRDefault="008D72A7" w:rsidP="00EF4063">
      <w:pPr>
        <w:pStyle w:val="Heading4"/>
      </w:pPr>
      <w:bookmarkStart w:id="196" w:name="_Toc26202296"/>
      <w:bookmarkStart w:id="197" w:name="_Toc22624235"/>
      <w:bookmarkStart w:id="198" w:name="_Toc22141033"/>
      <w:bookmarkStart w:id="199" w:name="_Toc18853033"/>
      <w:bookmarkStart w:id="200" w:name="_Toc26202482"/>
      <w:bookmarkStart w:id="201" w:name="_Toc34804190"/>
      <w:bookmarkStart w:id="202" w:name="_Toc35935761"/>
      <w:bookmarkStart w:id="203" w:name="_Toc45029981"/>
      <w:bookmarkStart w:id="204" w:name="_Toc51922341"/>
      <w:bookmarkStart w:id="205" w:name="_Toc51922755"/>
      <w:bookmarkStart w:id="206" w:name="_Toc122015808"/>
      <w:bookmarkStart w:id="207" w:name="_Toc130844971"/>
      <w:bookmarkStart w:id="208" w:name="_Toc138344468"/>
      <w:bookmarkStart w:id="209" w:name="_Toc145946974"/>
      <w:r w:rsidRPr="008D72A7">
        <w:t>5.2.2.1</w:t>
      </w:r>
      <w:r w:rsidRPr="008D72A7">
        <w:tab/>
        <w:t>Introduction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003D2A20" w14:textId="18D7F267" w:rsidR="008D72A7" w:rsidRDefault="00D6554C" w:rsidP="00D6554C">
      <w:pPr>
        <w:pStyle w:val="B1"/>
        <w:rPr>
          <w:lang w:eastAsia="zh-CN"/>
        </w:rPr>
      </w:pPr>
      <w:r w:rsidRPr="0016578E">
        <w:rPr>
          <w:lang w:eastAsia="zh-CN"/>
        </w:rPr>
        <w:t>-</w:t>
      </w:r>
      <w:r w:rsidRPr="0016578E">
        <w:rPr>
          <w:lang w:eastAsia="zh-CN"/>
        </w:rPr>
        <w:tab/>
        <w:t>LocationUpdateSubscribe</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10" w:name="_Toc26202297"/>
      <w:bookmarkStart w:id="211" w:name="_Toc22624236"/>
      <w:bookmarkStart w:id="212" w:name="_Toc22141034"/>
      <w:bookmarkStart w:id="213" w:name="_Toc18853034"/>
      <w:bookmarkStart w:id="214" w:name="_Toc26202483"/>
      <w:bookmarkStart w:id="215" w:name="_Toc34804191"/>
      <w:bookmarkStart w:id="216" w:name="_Toc35935762"/>
      <w:bookmarkStart w:id="217" w:name="_Toc45029982"/>
      <w:bookmarkStart w:id="218" w:name="_Toc51922342"/>
      <w:bookmarkStart w:id="219" w:name="_Toc51922756"/>
      <w:bookmarkStart w:id="220" w:name="_Toc122015809"/>
      <w:bookmarkStart w:id="221" w:name="_Toc130844972"/>
      <w:bookmarkStart w:id="222" w:name="_Toc138344469"/>
      <w:bookmarkStart w:id="223" w:name="_Toc145946975"/>
      <w:r w:rsidRPr="008D72A7">
        <w:t>5.2.2.2</w:t>
      </w:r>
      <w:r w:rsidRPr="008D72A7">
        <w:tab/>
      </w:r>
      <w:r w:rsidRPr="008D72A7">
        <w:rPr>
          <w:lang w:eastAsia="zh-CN"/>
        </w:rPr>
        <w:t>ProvideLocation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8BDCF10" w14:textId="77777777" w:rsidR="008D72A7" w:rsidRPr="008D72A7" w:rsidRDefault="008D72A7" w:rsidP="00EF4063">
      <w:pPr>
        <w:pStyle w:val="Heading5"/>
      </w:pPr>
      <w:bookmarkStart w:id="224" w:name="_Toc26202298"/>
      <w:bookmarkStart w:id="225" w:name="_Toc22624237"/>
      <w:bookmarkStart w:id="226" w:name="_Toc22141035"/>
      <w:bookmarkStart w:id="227" w:name="_Toc18853035"/>
      <w:bookmarkStart w:id="228" w:name="_Toc26202484"/>
      <w:bookmarkStart w:id="229" w:name="_Toc34804192"/>
      <w:bookmarkStart w:id="230" w:name="_Toc35935763"/>
      <w:bookmarkStart w:id="231" w:name="_Toc45029983"/>
      <w:bookmarkStart w:id="232" w:name="_Toc51922343"/>
      <w:bookmarkStart w:id="233" w:name="_Toc51922757"/>
      <w:bookmarkStart w:id="234" w:name="_Toc122015810"/>
      <w:bookmarkStart w:id="235" w:name="_Toc130844973"/>
      <w:bookmarkStart w:id="236" w:name="_Toc138344470"/>
      <w:bookmarkStart w:id="237" w:name="_Toc145946976"/>
      <w:r w:rsidRPr="008D72A7">
        <w:t>5.2.2.2.1</w:t>
      </w:r>
      <w:r w:rsidRPr="008D72A7">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354C21A3" w14:textId="27230FEC" w:rsidR="00A54158" w:rsidRDefault="00A54158" w:rsidP="00A54158">
      <w:pPr>
        <w:pStyle w:val="B1"/>
        <w:rPr>
          <w:lang w:eastAsia="zh-CN"/>
        </w:rPr>
      </w:pPr>
      <w:r>
        <w:t>-</w:t>
      </w:r>
      <w:r>
        <w:tab/>
        <w:t xml:space="preserve">Provide </w:t>
      </w:r>
      <w:r w:rsidR="00E17056">
        <w:t xml:space="preserve">locations </w:t>
      </w:r>
      <w:r>
        <w:t>of a group of UEs</w:t>
      </w:r>
    </w:p>
    <w:p w14:paraId="44B34ACC" w14:textId="77777777" w:rsidR="00A54158" w:rsidRPr="00A54158" w:rsidRDefault="00A54158" w:rsidP="00EF4063">
      <w:pPr>
        <w:pStyle w:val="Heading5"/>
        <w:rPr>
          <w:lang w:eastAsia="zh-CN"/>
        </w:rPr>
      </w:pPr>
      <w:bookmarkStart w:id="238" w:name="_Toc34147867"/>
      <w:bookmarkStart w:id="239" w:name="_Toc36463251"/>
      <w:bookmarkStart w:id="240" w:name="_Toc43215091"/>
      <w:bookmarkStart w:id="241" w:name="_Toc45032339"/>
      <w:bookmarkStart w:id="242" w:name="_Toc122015811"/>
      <w:bookmarkStart w:id="243" w:name="_Toc130844974"/>
      <w:bookmarkStart w:id="244" w:name="_Toc138344471"/>
      <w:bookmarkStart w:id="245" w:name="_Toc145946977"/>
      <w:r>
        <w:t>5.2.2.2.2</w:t>
      </w:r>
      <w:r>
        <w:tab/>
      </w:r>
      <w:bookmarkEnd w:id="238"/>
      <w:bookmarkEnd w:id="239"/>
      <w:bookmarkEnd w:id="240"/>
      <w:bookmarkEnd w:id="241"/>
      <w:r>
        <w:t>Provide Location of a single UE</w:t>
      </w:r>
      <w:bookmarkEnd w:id="242"/>
      <w:bookmarkEnd w:id="243"/>
      <w:bookmarkEnd w:id="244"/>
      <w:bookmarkEnd w:id="245"/>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07268BEE"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5565C93A" w14:textId="0E719598" w:rsidR="00393534" w:rsidRDefault="004E1715" w:rsidP="008D72A7">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05pt;height:106.4pt" o:ole="">
            <v:imagedata r:id="rId15" o:title=""/>
          </v:shape>
          <o:OLEObject Type="Embed" ProgID="Visio.Drawing.11" ShapeID="_x0000_i1028" DrawAspect="Content" ObjectID="_175655981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8D569A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 xml:space="preserve">LOS/NLOS measurement indication,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46"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46"/>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47" w:name="_Toc122015812"/>
      <w:bookmarkStart w:id="248" w:name="_Toc130844975"/>
      <w:bookmarkStart w:id="249" w:name="_Toc138344472"/>
      <w:bookmarkStart w:id="250" w:name="_Toc145946978"/>
      <w:r>
        <w:t>5.2.2.2.3</w:t>
      </w:r>
      <w:r>
        <w:tab/>
        <w:t>Provide Locations of a group of UEs</w:t>
      </w:r>
      <w:bookmarkEnd w:id="247"/>
      <w:bookmarkEnd w:id="248"/>
      <w:bookmarkEnd w:id="249"/>
      <w:bookmarkEnd w:id="25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05pt;height:106.4pt" o:ole="">
            <v:imagedata r:id="rId17" o:title=""/>
          </v:shape>
          <o:OLEObject Type="Embed" ProgID="Visio.Drawing.11" ShapeID="_x0000_i1029" DrawAspect="Content" ObjectID="_175655981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lastRenderedPageBreak/>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5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51"/>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52" w:name="_Toc26202299"/>
      <w:bookmarkStart w:id="253" w:name="_Toc22624238"/>
      <w:bookmarkStart w:id="254" w:name="_Toc22141036"/>
      <w:bookmarkStart w:id="255" w:name="_Toc18853038"/>
      <w:bookmarkStart w:id="256" w:name="_Toc26202485"/>
      <w:bookmarkStart w:id="257" w:name="_Toc34804193"/>
      <w:bookmarkStart w:id="258" w:name="_Toc35935764"/>
      <w:bookmarkStart w:id="259" w:name="_Toc45029984"/>
      <w:bookmarkStart w:id="260" w:name="_Toc51922344"/>
      <w:bookmarkStart w:id="261" w:name="_Toc51922758"/>
      <w:bookmarkStart w:id="262" w:name="_Toc122015813"/>
      <w:bookmarkStart w:id="263" w:name="_Toc130844976"/>
      <w:bookmarkStart w:id="264" w:name="_Toc138344473"/>
      <w:bookmarkStart w:id="265" w:name="_Toc145946979"/>
      <w:r w:rsidRPr="008D72A7">
        <w:t>5.2.2.3</w:t>
      </w:r>
      <w:r w:rsidRPr="008D72A7">
        <w:tab/>
      </w:r>
      <w:r w:rsidRPr="008D72A7">
        <w:rPr>
          <w:lang w:eastAsia="zh-CN"/>
        </w:rPr>
        <w:t>LocationUpdate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D33FA4C" w14:textId="77777777" w:rsidR="008D72A7" w:rsidRPr="008D72A7" w:rsidRDefault="008D72A7" w:rsidP="00EF4063">
      <w:pPr>
        <w:pStyle w:val="Heading5"/>
        <w:rPr>
          <w:lang w:eastAsia="zh-CN"/>
        </w:rPr>
      </w:pPr>
      <w:bookmarkStart w:id="266" w:name="_Toc26202300"/>
      <w:bookmarkStart w:id="267" w:name="_Toc22624239"/>
      <w:bookmarkStart w:id="268" w:name="_Toc22141037"/>
      <w:bookmarkStart w:id="269" w:name="_Toc18853039"/>
      <w:bookmarkStart w:id="270" w:name="_Toc26202486"/>
      <w:bookmarkStart w:id="271" w:name="_Toc34804194"/>
      <w:bookmarkStart w:id="272" w:name="_Toc35935765"/>
      <w:bookmarkStart w:id="273" w:name="_Toc45029985"/>
      <w:bookmarkStart w:id="274" w:name="_Toc51922345"/>
      <w:bookmarkStart w:id="275" w:name="_Toc51922759"/>
      <w:bookmarkStart w:id="276" w:name="_Toc122015814"/>
      <w:bookmarkStart w:id="277" w:name="_Toc130844977"/>
      <w:bookmarkStart w:id="278" w:name="_Toc138344474"/>
      <w:bookmarkStart w:id="279" w:name="_Toc145946980"/>
      <w:r w:rsidRPr="008D72A7">
        <w:t>5.2.2.</w:t>
      </w:r>
      <w:r w:rsidRPr="008D72A7">
        <w:rPr>
          <w:lang w:eastAsia="zh-CN"/>
        </w:rPr>
        <w:t>3</w:t>
      </w:r>
      <w:r w:rsidRPr="008D72A7">
        <w:t>.1</w:t>
      </w:r>
      <w:r w:rsidRPr="008D72A7">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9pt;height:103.7pt" o:ole="">
            <v:imagedata r:id="rId19" o:title=""/>
          </v:shape>
          <o:OLEObject Type="Embed" ProgID="Visio.Drawing.15" ShapeID="_x0000_i1030" DrawAspect="Content" ObjectID="_175655981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8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81" w:name="_Toc26202301"/>
      <w:bookmarkStart w:id="282" w:name="_Toc22624240"/>
      <w:bookmarkStart w:id="283" w:name="_Toc22141038"/>
      <w:bookmarkStart w:id="284" w:name="_Toc18853040"/>
      <w:bookmarkStart w:id="285" w:name="_Toc26202487"/>
      <w:bookmarkStart w:id="286" w:name="_Toc34804195"/>
      <w:bookmarkStart w:id="287" w:name="_Toc35935766"/>
      <w:bookmarkStart w:id="288" w:name="_Toc45029986"/>
      <w:bookmarkStart w:id="289" w:name="_Toc51922346"/>
      <w:bookmarkStart w:id="290" w:name="_Toc51922760"/>
      <w:bookmarkStart w:id="291" w:name="_Toc122015815"/>
      <w:bookmarkStart w:id="292" w:name="_Toc130844978"/>
      <w:bookmarkStart w:id="293" w:name="_Toc138344475"/>
      <w:bookmarkStart w:id="294" w:name="_Toc145946981"/>
      <w:bookmarkEnd w:id="280"/>
      <w:r w:rsidRPr="008D72A7">
        <w:t>5.2.2.</w:t>
      </w:r>
      <w:r w:rsidRPr="008D72A7">
        <w:rPr>
          <w:lang w:eastAsia="zh-CN"/>
        </w:rPr>
        <w:t>4</w:t>
      </w:r>
      <w:r w:rsidRPr="008D72A7">
        <w:tab/>
      </w:r>
      <w:r w:rsidRPr="008D72A7">
        <w:rPr>
          <w:lang w:eastAsia="zh-CN"/>
        </w:rPr>
        <w:t>CancelLocation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6E6EB65" w14:textId="77777777" w:rsidR="008D72A7" w:rsidRPr="008D72A7" w:rsidRDefault="008D72A7" w:rsidP="00EF4063">
      <w:pPr>
        <w:pStyle w:val="Heading5"/>
        <w:rPr>
          <w:lang w:eastAsia="zh-CN"/>
        </w:rPr>
      </w:pPr>
      <w:bookmarkStart w:id="295" w:name="_Toc26202302"/>
      <w:bookmarkStart w:id="296" w:name="_Toc22624241"/>
      <w:bookmarkStart w:id="297" w:name="_Toc22141039"/>
      <w:bookmarkStart w:id="298" w:name="_Toc18853041"/>
      <w:bookmarkStart w:id="299" w:name="_Toc26202488"/>
      <w:bookmarkStart w:id="300" w:name="_Toc34804196"/>
      <w:bookmarkStart w:id="301" w:name="_Toc35935767"/>
      <w:bookmarkStart w:id="302" w:name="_Toc45029987"/>
      <w:bookmarkStart w:id="303" w:name="_Toc51922347"/>
      <w:bookmarkStart w:id="304" w:name="_Toc51922761"/>
      <w:bookmarkStart w:id="305" w:name="_Toc122015816"/>
      <w:bookmarkStart w:id="306" w:name="_Toc130844979"/>
      <w:bookmarkStart w:id="307" w:name="_Toc138344476"/>
      <w:bookmarkStart w:id="308" w:name="_Toc145946982"/>
      <w:r w:rsidRPr="008D72A7">
        <w:t>5.2.2.</w:t>
      </w:r>
      <w:r w:rsidRPr="008D72A7">
        <w:rPr>
          <w:lang w:eastAsia="zh-CN"/>
        </w:rPr>
        <w:t>4</w:t>
      </w:r>
      <w:r w:rsidRPr="008D72A7">
        <w:t>.1</w:t>
      </w:r>
      <w:r w:rsidRPr="008D72A7">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4pt" o:ole="">
            <v:imagedata r:id="rId21" o:title=""/>
          </v:shape>
          <o:OLEObject Type="Embed" ProgID="Visio.Drawing.11" ShapeID="_x0000_i1031" DrawAspect="Content" ObjectID="_175655981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09" w:name="_Toc26202303"/>
      <w:bookmarkStart w:id="310" w:name="_Toc22624242"/>
      <w:bookmarkStart w:id="311" w:name="_Toc22141040"/>
      <w:bookmarkStart w:id="312" w:name="_Toc18853042"/>
      <w:bookmarkStart w:id="313" w:name="_Toc26202489"/>
      <w:bookmarkStart w:id="314" w:name="_Toc34804197"/>
      <w:bookmarkStart w:id="315" w:name="_Toc35935768"/>
      <w:bookmarkStart w:id="316" w:name="_Toc45029988"/>
      <w:bookmarkStart w:id="317" w:name="_Toc51922348"/>
      <w:bookmarkStart w:id="318" w:name="_Toc51922762"/>
      <w:bookmarkStart w:id="319" w:name="_Toc122015817"/>
      <w:bookmarkStart w:id="320" w:name="_Toc130844980"/>
      <w:bookmarkStart w:id="321" w:name="_Toc138344477"/>
      <w:bookmarkStart w:id="322" w:name="_Toc145946983"/>
      <w:r w:rsidRPr="008D72A7">
        <w:t>5.2.2.</w:t>
      </w:r>
      <w:r w:rsidRPr="008D72A7">
        <w:rPr>
          <w:lang w:eastAsia="zh-CN"/>
        </w:rPr>
        <w:t>5</w:t>
      </w:r>
      <w:r w:rsidRPr="008D72A7">
        <w:tab/>
      </w:r>
      <w:r w:rsidRPr="008D72A7">
        <w:rPr>
          <w:lang w:eastAsia="zh-CN"/>
        </w:rPr>
        <w:t>EventNotify</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C02A795" w14:textId="77777777" w:rsidR="008D72A7" w:rsidRPr="008D72A7" w:rsidRDefault="008D72A7" w:rsidP="00EF4063">
      <w:pPr>
        <w:pStyle w:val="Heading5"/>
        <w:rPr>
          <w:lang w:eastAsia="zh-CN"/>
        </w:rPr>
      </w:pPr>
      <w:bookmarkStart w:id="323" w:name="_Toc26202304"/>
      <w:bookmarkStart w:id="324" w:name="_Toc22624243"/>
      <w:bookmarkStart w:id="325" w:name="_Toc22141041"/>
      <w:bookmarkStart w:id="326" w:name="_Toc18853043"/>
      <w:bookmarkStart w:id="327" w:name="_Toc26202490"/>
      <w:bookmarkStart w:id="328" w:name="_Toc34804198"/>
      <w:bookmarkStart w:id="329" w:name="_Toc35935769"/>
      <w:bookmarkStart w:id="330" w:name="_Toc45029989"/>
      <w:bookmarkStart w:id="331" w:name="_Toc51922349"/>
      <w:bookmarkStart w:id="332" w:name="_Toc51922763"/>
      <w:bookmarkStart w:id="333" w:name="_Toc122015818"/>
      <w:bookmarkStart w:id="334" w:name="_Toc130844981"/>
      <w:bookmarkStart w:id="335" w:name="_Toc138344478"/>
      <w:bookmarkStart w:id="336" w:name="_Toc145946984"/>
      <w:r w:rsidRPr="008D72A7">
        <w:t>5.2.2.</w:t>
      </w:r>
      <w:r w:rsidRPr="008D72A7">
        <w:rPr>
          <w:lang w:eastAsia="zh-CN"/>
        </w:rPr>
        <w:t>5</w:t>
      </w:r>
      <w:r w:rsidRPr="008D72A7">
        <w:t>.1</w:t>
      </w:r>
      <w:r w:rsidRPr="008D72A7">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337" w:name="_Toc122015819"/>
      <w:bookmarkStart w:id="338" w:name="_Toc130844982"/>
      <w:bookmarkStart w:id="339" w:name="_Toc138344479"/>
      <w:bookmarkStart w:id="340" w:name="_Toc145946985"/>
      <w:r>
        <w:t>5.2.2.5.2</w:t>
      </w:r>
      <w:r>
        <w:tab/>
        <w:t>EventNotify for a single UE</w:t>
      </w:r>
      <w:bookmarkEnd w:id="337"/>
      <w:bookmarkEnd w:id="338"/>
      <w:bookmarkEnd w:id="339"/>
      <w:bookmarkEnd w:id="340"/>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68F0D050" w14:textId="245782D0" w:rsidR="00F9748F" w:rsidRDefault="00F9748F" w:rsidP="008D72A7">
      <w:pPr>
        <w:pStyle w:val="B1"/>
        <w:rPr>
          <w:lang w:eastAsia="zh-CN"/>
        </w:rPr>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4D5B900B" w14:textId="30F11556"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45pt" o:ole="">
            <v:imagedata r:id="rId23" o:title=""/>
          </v:shape>
          <o:OLEObject Type="Embed" ProgID="Visio.Drawing.11" ShapeID="_x0000_i1032" DrawAspect="Content" ObjectID="_175655981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w:t>
      </w:r>
      <w:r>
        <w:rPr>
          <w:lang w:eastAsia="zh-CN"/>
        </w:rPr>
        <w:lastRenderedPageBreak/>
        <w:t xml:space="preserve">(e.g.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41" w:name="_Toc122015820"/>
      <w:bookmarkStart w:id="342" w:name="_Toc130844983"/>
      <w:bookmarkStart w:id="343" w:name="_Toc138344480"/>
      <w:bookmarkStart w:id="344" w:name="_Toc145946986"/>
      <w:r>
        <w:t>5.2.2.5.3</w:t>
      </w:r>
      <w:r>
        <w:tab/>
        <w:t>EventNotify for the UEs in a target group</w:t>
      </w:r>
      <w:bookmarkEnd w:id="341"/>
      <w:bookmarkEnd w:id="342"/>
      <w:bookmarkEnd w:id="343"/>
      <w:bookmarkEnd w:id="34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45pt" o:ole="">
            <v:imagedata r:id="rId25" o:title=""/>
          </v:shape>
          <o:OLEObject Type="Embed" ProgID="Visio.Drawing.11" ShapeID="_x0000_i1033" DrawAspect="Content" ObjectID="_175655982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lastRenderedPageBreak/>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45" w:name="_Toc34804199"/>
      <w:bookmarkStart w:id="346" w:name="_Toc35935770"/>
      <w:bookmarkStart w:id="347" w:name="_Toc45029990"/>
      <w:bookmarkStart w:id="348" w:name="_Toc51922350"/>
      <w:bookmarkStart w:id="349" w:name="_Toc51922764"/>
      <w:bookmarkStart w:id="350" w:name="_Toc122015821"/>
      <w:bookmarkStart w:id="351" w:name="_Toc130844984"/>
      <w:bookmarkStart w:id="352" w:name="_Toc138344481"/>
      <w:bookmarkStart w:id="353" w:name="_Toc14594698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345"/>
      <w:bookmarkEnd w:id="346"/>
      <w:bookmarkEnd w:id="347"/>
      <w:bookmarkEnd w:id="348"/>
      <w:bookmarkEnd w:id="349"/>
      <w:bookmarkEnd w:id="350"/>
      <w:bookmarkEnd w:id="351"/>
      <w:bookmarkEnd w:id="352"/>
      <w:bookmarkEnd w:id="353"/>
    </w:p>
    <w:p w14:paraId="1DC8CCAD" w14:textId="77777777" w:rsidR="00F332EC" w:rsidRPr="00B24285" w:rsidRDefault="00F332EC" w:rsidP="00EF4063">
      <w:pPr>
        <w:pStyle w:val="Heading5"/>
        <w:rPr>
          <w:lang w:eastAsia="zh-CN"/>
        </w:rPr>
      </w:pPr>
      <w:bookmarkStart w:id="354" w:name="_Toc34804200"/>
      <w:bookmarkStart w:id="355" w:name="_Toc35935771"/>
      <w:bookmarkStart w:id="356" w:name="_Toc45029991"/>
      <w:bookmarkStart w:id="357" w:name="_Toc51922351"/>
      <w:bookmarkStart w:id="358" w:name="_Toc51922765"/>
      <w:bookmarkStart w:id="359" w:name="_Toc122015822"/>
      <w:bookmarkStart w:id="360" w:name="_Toc130844985"/>
      <w:bookmarkStart w:id="361" w:name="_Toc138344482"/>
      <w:bookmarkStart w:id="362" w:name="_Toc145946988"/>
      <w:r w:rsidRPr="00B24285">
        <w:t>5.2.2.</w:t>
      </w:r>
      <w:r>
        <w:rPr>
          <w:rFonts w:hint="eastAsia"/>
          <w:lang w:eastAsia="zh-CN"/>
        </w:rPr>
        <w:t>6</w:t>
      </w:r>
      <w:r w:rsidRPr="00B24285">
        <w:t>.1</w:t>
      </w:r>
      <w:r w:rsidRPr="00B24285">
        <w:tab/>
        <w:t>General</w:t>
      </w:r>
      <w:bookmarkEnd w:id="354"/>
      <w:bookmarkEnd w:id="355"/>
      <w:bookmarkEnd w:id="356"/>
      <w:bookmarkEnd w:id="357"/>
      <w:bookmarkEnd w:id="358"/>
      <w:bookmarkEnd w:id="359"/>
      <w:bookmarkEnd w:id="360"/>
      <w:bookmarkEnd w:id="361"/>
      <w:bookmarkEnd w:id="362"/>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55pt" o:ole="">
            <v:imagedata r:id="rId27" o:title=""/>
          </v:shape>
          <o:OLEObject Type="Embed" ProgID="Visio.Drawing.11" ShapeID="_x0000_i1034" DrawAspect="Content" ObjectID="_175655982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63" w:name="_Toc51922766"/>
      <w:bookmarkStart w:id="364" w:name="_Toc122015823"/>
      <w:bookmarkStart w:id="365" w:name="_Toc130844986"/>
      <w:bookmarkStart w:id="366" w:name="_Toc138344483"/>
      <w:bookmarkStart w:id="367" w:name="_Toc145946989"/>
      <w:r w:rsidRPr="00303E07">
        <w:t>5.2.2.</w:t>
      </w:r>
      <w:r w:rsidR="00F0284F">
        <w:rPr>
          <w:lang w:eastAsia="zh-CN"/>
        </w:rPr>
        <w:t>7</w:t>
      </w:r>
      <w:r w:rsidRPr="00303E07">
        <w:tab/>
      </w:r>
      <w:r w:rsidRPr="00303E07">
        <w:rPr>
          <w:rFonts w:hint="eastAsia"/>
          <w:lang w:eastAsia="zh-CN"/>
        </w:rPr>
        <w:t>LocationUpdate</w:t>
      </w:r>
      <w:r>
        <w:rPr>
          <w:lang w:eastAsia="zh-CN"/>
        </w:rPr>
        <w:t>Subscribe</w:t>
      </w:r>
      <w:bookmarkEnd w:id="363"/>
      <w:bookmarkEnd w:id="364"/>
      <w:bookmarkEnd w:id="365"/>
      <w:bookmarkEnd w:id="366"/>
      <w:bookmarkEnd w:id="367"/>
    </w:p>
    <w:p w14:paraId="59CB583E" w14:textId="77777777" w:rsidR="0016578E" w:rsidRPr="00303E07" w:rsidRDefault="0016578E" w:rsidP="00EF4063">
      <w:pPr>
        <w:pStyle w:val="Heading5"/>
        <w:rPr>
          <w:lang w:eastAsia="zh-CN"/>
        </w:rPr>
      </w:pPr>
      <w:bookmarkStart w:id="368" w:name="_Toc51922767"/>
      <w:bookmarkStart w:id="369" w:name="_Toc122015824"/>
      <w:bookmarkStart w:id="370" w:name="_Toc130844987"/>
      <w:bookmarkStart w:id="371" w:name="_Toc138344484"/>
      <w:bookmarkStart w:id="372" w:name="_Toc145946990"/>
      <w:r w:rsidRPr="00303E07">
        <w:t>5.2.2.</w:t>
      </w:r>
      <w:r w:rsidR="00F0284F">
        <w:rPr>
          <w:lang w:eastAsia="zh-CN"/>
        </w:rPr>
        <w:t>7</w:t>
      </w:r>
      <w:r w:rsidRPr="00303E07">
        <w:t>.1</w:t>
      </w:r>
      <w:r w:rsidRPr="00303E07">
        <w:tab/>
        <w:t>General</w:t>
      </w:r>
      <w:bookmarkEnd w:id="368"/>
      <w:bookmarkEnd w:id="369"/>
      <w:bookmarkEnd w:id="370"/>
      <w:bookmarkEnd w:id="371"/>
      <w:bookmarkEnd w:id="372"/>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3.05pt;height:118.75pt" o:ole="">
            <v:imagedata r:id="rId29" o:title=""/>
          </v:shape>
          <o:OLEObject Type="Embed" ProgID="Visio.Drawing.15" ShapeID="_x0000_i1035" DrawAspect="Content" ObjectID="_175655982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6D79C288"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373" w:name="_Toc26202305"/>
      <w:bookmarkStart w:id="374" w:name="_Toc22624244"/>
      <w:bookmarkStart w:id="375" w:name="_Toc22141042"/>
      <w:bookmarkStart w:id="376" w:name="_Toc18853044"/>
      <w:bookmarkStart w:id="377" w:name="_Toc26202491"/>
      <w:bookmarkStart w:id="378" w:name="_Toc34804201"/>
      <w:bookmarkStart w:id="379" w:name="_Toc35935772"/>
      <w:bookmarkStart w:id="380" w:name="_Toc45029992"/>
      <w:bookmarkStart w:id="381" w:name="_Toc51922352"/>
      <w:bookmarkStart w:id="382" w:name="_Toc51922768"/>
      <w:bookmarkStart w:id="383" w:name="_Toc122015825"/>
      <w:bookmarkStart w:id="384" w:name="_Toc130844988"/>
      <w:bookmarkStart w:id="385" w:name="_Toc138344485"/>
      <w:bookmarkStart w:id="386" w:name="_Toc145946991"/>
      <w:r w:rsidRPr="008D72A7">
        <w:t>6</w:t>
      </w:r>
      <w:r w:rsidRPr="008D72A7">
        <w:tab/>
        <w:t>API Definitions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BDE4399" w14:textId="77777777" w:rsidR="008D72A7" w:rsidRPr="008D72A7" w:rsidRDefault="008D72A7" w:rsidP="00EF4063">
      <w:pPr>
        <w:pStyle w:val="Heading2"/>
      </w:pPr>
      <w:bookmarkStart w:id="387" w:name="_Toc26202306"/>
      <w:bookmarkStart w:id="388" w:name="_Toc22624245"/>
      <w:bookmarkStart w:id="389" w:name="_Toc22141043"/>
      <w:bookmarkStart w:id="390" w:name="_Toc18853045"/>
      <w:bookmarkStart w:id="391" w:name="_Toc26202492"/>
      <w:bookmarkStart w:id="392" w:name="_Toc34804202"/>
      <w:bookmarkStart w:id="393" w:name="_Toc35935773"/>
      <w:bookmarkStart w:id="394" w:name="_Toc45029993"/>
      <w:bookmarkStart w:id="395" w:name="_Toc51922353"/>
      <w:bookmarkStart w:id="396" w:name="_Toc51922769"/>
      <w:bookmarkStart w:id="397" w:name="_Toc122015826"/>
      <w:bookmarkStart w:id="398" w:name="_Toc130844989"/>
      <w:bookmarkStart w:id="399" w:name="_Toc138344486"/>
      <w:bookmarkStart w:id="400" w:name="_Toc14594699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8D3FD9B" w14:textId="77777777" w:rsidR="008D72A7" w:rsidRPr="008D72A7" w:rsidRDefault="008D72A7" w:rsidP="00EF4063">
      <w:pPr>
        <w:pStyle w:val="Heading3"/>
        <w:rPr>
          <w:lang w:eastAsia="zh-CN"/>
        </w:rPr>
      </w:pPr>
      <w:bookmarkStart w:id="401" w:name="_Toc26202307"/>
      <w:bookmarkStart w:id="402" w:name="_Toc22624246"/>
      <w:bookmarkStart w:id="403" w:name="_Toc22141044"/>
      <w:bookmarkStart w:id="404" w:name="_Toc26202493"/>
      <w:bookmarkStart w:id="405" w:name="_Toc34804203"/>
      <w:bookmarkStart w:id="406" w:name="_Toc35935774"/>
      <w:bookmarkStart w:id="407" w:name="_Toc45029994"/>
      <w:bookmarkStart w:id="408" w:name="_Toc51922354"/>
      <w:bookmarkStart w:id="409" w:name="_Toc51922770"/>
      <w:bookmarkStart w:id="410" w:name="_Toc122015827"/>
      <w:bookmarkStart w:id="411" w:name="_Toc130844990"/>
      <w:bookmarkStart w:id="412" w:name="_Toc138344487"/>
      <w:bookmarkStart w:id="413" w:name="_Toc145946993"/>
      <w:r w:rsidRPr="008D72A7">
        <w:t>6.1.1</w:t>
      </w:r>
      <w:r w:rsidRPr="008D72A7">
        <w:tab/>
        <w:t>Introduction</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414" w:name="_Toc26202308"/>
      <w:bookmarkStart w:id="415" w:name="_Toc22624247"/>
      <w:bookmarkStart w:id="416" w:name="_Toc22141045"/>
      <w:bookmarkStart w:id="417" w:name="_Toc18853047"/>
      <w:bookmarkStart w:id="418" w:name="_Toc26202494"/>
      <w:bookmarkStart w:id="419" w:name="_Toc34804204"/>
      <w:bookmarkStart w:id="420" w:name="_Toc35935775"/>
      <w:bookmarkStart w:id="421" w:name="_Toc45029995"/>
      <w:bookmarkStart w:id="422" w:name="_Toc51922355"/>
      <w:bookmarkStart w:id="423" w:name="_Toc51922771"/>
      <w:bookmarkStart w:id="424" w:name="_Toc122015828"/>
      <w:bookmarkStart w:id="425" w:name="_Toc130844991"/>
      <w:bookmarkStart w:id="426" w:name="_Toc138344488"/>
      <w:bookmarkStart w:id="427" w:name="_Toc145946994"/>
      <w:r w:rsidRPr="008D72A7">
        <w:t>6.1.2</w:t>
      </w:r>
      <w:r w:rsidRPr="008D72A7">
        <w:tab/>
        <w:t>Usage of HTTP</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19ABCEA" w14:textId="77777777" w:rsidR="008D72A7" w:rsidRPr="008D72A7" w:rsidRDefault="008D72A7" w:rsidP="00EF4063">
      <w:pPr>
        <w:pStyle w:val="Heading4"/>
      </w:pPr>
      <w:bookmarkStart w:id="428" w:name="_Toc26202309"/>
      <w:bookmarkStart w:id="429" w:name="_Toc22624248"/>
      <w:bookmarkStart w:id="430" w:name="_Toc22141046"/>
      <w:bookmarkStart w:id="431" w:name="_Toc18853048"/>
      <w:bookmarkStart w:id="432" w:name="_Toc26202495"/>
      <w:bookmarkStart w:id="433" w:name="_Toc34804205"/>
      <w:bookmarkStart w:id="434" w:name="_Toc35935776"/>
      <w:bookmarkStart w:id="435" w:name="_Toc45029996"/>
      <w:bookmarkStart w:id="436" w:name="_Toc51922356"/>
      <w:bookmarkStart w:id="437" w:name="_Toc51922772"/>
      <w:bookmarkStart w:id="438" w:name="_Toc122015829"/>
      <w:bookmarkStart w:id="439" w:name="_Toc130844992"/>
      <w:bookmarkStart w:id="440" w:name="_Toc138344489"/>
      <w:bookmarkStart w:id="441" w:name="_Toc145946995"/>
      <w:r w:rsidRPr="008D72A7">
        <w:t>6.1.2.1</w:t>
      </w:r>
      <w:r w:rsidRPr="008D72A7">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lastRenderedPageBreak/>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42" w:name="_Toc26202310"/>
      <w:bookmarkStart w:id="443" w:name="_Toc22624249"/>
      <w:bookmarkStart w:id="444" w:name="_Toc22141047"/>
      <w:bookmarkStart w:id="445" w:name="_Toc18853049"/>
      <w:bookmarkStart w:id="446" w:name="_Toc26202496"/>
      <w:bookmarkStart w:id="447" w:name="_Toc34804206"/>
      <w:bookmarkStart w:id="448" w:name="_Toc35935777"/>
      <w:bookmarkStart w:id="449" w:name="_Toc45029997"/>
      <w:bookmarkStart w:id="450" w:name="_Toc51922357"/>
      <w:bookmarkStart w:id="451" w:name="_Toc51922773"/>
      <w:bookmarkStart w:id="452" w:name="_Toc122015830"/>
      <w:bookmarkStart w:id="453" w:name="_Toc130844993"/>
      <w:bookmarkStart w:id="454" w:name="_Toc138344490"/>
      <w:bookmarkStart w:id="455" w:name="_Toc145946996"/>
      <w:r w:rsidRPr="008D72A7">
        <w:t>6.1.2.2</w:t>
      </w:r>
      <w:r w:rsidRPr="008D72A7">
        <w:tab/>
        <w:t>HTTP standard headers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6D521DC" w14:textId="77777777" w:rsidR="008D72A7" w:rsidRPr="008D72A7" w:rsidRDefault="008D72A7" w:rsidP="00EF4063">
      <w:pPr>
        <w:pStyle w:val="Heading5"/>
        <w:rPr>
          <w:lang w:eastAsia="zh-CN"/>
        </w:rPr>
      </w:pPr>
      <w:bookmarkStart w:id="456" w:name="_Toc26202311"/>
      <w:bookmarkStart w:id="457" w:name="_Toc22624250"/>
      <w:bookmarkStart w:id="458" w:name="_Toc22141048"/>
      <w:bookmarkStart w:id="459" w:name="_Toc18853050"/>
      <w:bookmarkStart w:id="460" w:name="_Toc26202497"/>
      <w:bookmarkStart w:id="461" w:name="_Toc34804207"/>
      <w:bookmarkStart w:id="462" w:name="_Toc35935778"/>
      <w:bookmarkStart w:id="463" w:name="_Toc45029998"/>
      <w:bookmarkStart w:id="464" w:name="_Toc51922358"/>
      <w:bookmarkStart w:id="465" w:name="_Toc51922774"/>
      <w:bookmarkStart w:id="466" w:name="_Toc122015831"/>
      <w:bookmarkStart w:id="467" w:name="_Toc130844994"/>
      <w:bookmarkStart w:id="468" w:name="_Toc138344491"/>
      <w:bookmarkStart w:id="469" w:name="_Toc145946997"/>
      <w:r w:rsidRPr="008D72A7">
        <w:t>6.1.2.2.1</w:t>
      </w:r>
      <w:r w:rsidRPr="008D72A7">
        <w:rPr>
          <w:lang w:eastAsia="zh-CN"/>
        </w:rP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980E504" w14:textId="77777777" w:rsidR="008D72A7" w:rsidRPr="008D72A7" w:rsidRDefault="008D72A7" w:rsidP="00EF4063">
      <w:pPr>
        <w:pStyle w:val="Heading5"/>
      </w:pPr>
      <w:bookmarkStart w:id="470" w:name="_Toc26202312"/>
      <w:bookmarkStart w:id="471" w:name="_Toc22624251"/>
      <w:bookmarkStart w:id="472" w:name="_Toc22141049"/>
      <w:bookmarkStart w:id="473" w:name="_Toc18853051"/>
      <w:bookmarkStart w:id="474" w:name="_Toc26202498"/>
      <w:bookmarkStart w:id="475" w:name="_Toc34804208"/>
      <w:bookmarkStart w:id="476" w:name="_Toc35935779"/>
      <w:bookmarkStart w:id="477" w:name="_Toc45029999"/>
      <w:bookmarkStart w:id="478" w:name="_Toc51922359"/>
      <w:bookmarkStart w:id="479" w:name="_Toc51922775"/>
      <w:bookmarkStart w:id="480" w:name="_Toc122015832"/>
      <w:bookmarkStart w:id="481" w:name="_Toc130844995"/>
      <w:bookmarkStart w:id="482" w:name="_Toc138344492"/>
      <w:bookmarkStart w:id="483" w:name="_Toc145946998"/>
      <w:r w:rsidRPr="008D72A7">
        <w:t>6.1.2.2.2</w:t>
      </w:r>
      <w:r w:rsidRPr="008D72A7">
        <w:tab/>
        <w:t>Content type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84" w:name="_Toc26202313"/>
      <w:bookmarkStart w:id="485" w:name="_Toc22624252"/>
      <w:bookmarkStart w:id="486" w:name="_Toc22141050"/>
      <w:bookmarkStart w:id="487" w:name="_Toc18853052"/>
      <w:bookmarkStart w:id="488" w:name="_Toc26202499"/>
      <w:bookmarkStart w:id="489" w:name="_Toc34804209"/>
      <w:bookmarkStart w:id="490" w:name="_Toc35935780"/>
      <w:bookmarkStart w:id="491" w:name="_Toc45030000"/>
      <w:bookmarkStart w:id="492" w:name="_Toc51922360"/>
      <w:bookmarkStart w:id="493" w:name="_Toc51922776"/>
      <w:bookmarkStart w:id="494" w:name="_Toc122015833"/>
      <w:bookmarkStart w:id="495" w:name="_Toc130844996"/>
      <w:bookmarkStart w:id="496" w:name="_Toc138344493"/>
      <w:bookmarkStart w:id="497" w:name="_Toc145946999"/>
      <w:r w:rsidRPr="008D72A7">
        <w:t>6.1.2.3</w:t>
      </w:r>
      <w:r w:rsidRPr="008D72A7">
        <w:tab/>
        <w:t>HTTP custom headers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2D0686" w14:textId="77777777" w:rsidR="008D72A7" w:rsidRPr="008D72A7" w:rsidRDefault="008D72A7" w:rsidP="00EF4063">
      <w:pPr>
        <w:pStyle w:val="Heading5"/>
        <w:rPr>
          <w:lang w:eastAsia="zh-CN"/>
        </w:rPr>
      </w:pPr>
      <w:bookmarkStart w:id="498" w:name="_Toc26202314"/>
      <w:bookmarkStart w:id="499" w:name="_Toc22624253"/>
      <w:bookmarkStart w:id="500" w:name="_Toc22141051"/>
      <w:bookmarkStart w:id="501" w:name="_Toc18853053"/>
      <w:bookmarkStart w:id="502" w:name="_Toc26202500"/>
      <w:bookmarkStart w:id="503" w:name="_Toc34804210"/>
      <w:bookmarkStart w:id="504" w:name="_Toc35935781"/>
      <w:bookmarkStart w:id="505" w:name="_Toc45030001"/>
      <w:bookmarkStart w:id="506" w:name="_Toc51922361"/>
      <w:bookmarkStart w:id="507" w:name="_Toc51922777"/>
      <w:bookmarkStart w:id="508" w:name="_Toc122015834"/>
      <w:bookmarkStart w:id="509" w:name="_Toc130844997"/>
      <w:bookmarkStart w:id="510" w:name="_Toc138344494"/>
      <w:bookmarkStart w:id="511" w:name="_Toc145947000"/>
      <w:r w:rsidRPr="008D72A7">
        <w:t>6.1.2.3.1</w:t>
      </w:r>
      <w:r w:rsidRPr="008D72A7">
        <w:rPr>
          <w:lang w:eastAsia="zh-CN"/>
        </w:rP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512" w:name="_Toc26202315"/>
      <w:bookmarkStart w:id="513" w:name="_Toc22624254"/>
      <w:bookmarkStart w:id="514" w:name="_Toc22141052"/>
      <w:bookmarkStart w:id="515" w:name="_Toc18853069"/>
      <w:bookmarkStart w:id="516" w:name="_Toc26202501"/>
      <w:bookmarkStart w:id="517" w:name="_Toc34804211"/>
      <w:bookmarkStart w:id="518" w:name="_Toc35935782"/>
      <w:bookmarkStart w:id="519" w:name="_Toc45030002"/>
      <w:bookmarkStart w:id="520" w:name="_Toc51922362"/>
      <w:bookmarkStart w:id="521" w:name="_Toc51922778"/>
      <w:bookmarkStart w:id="522" w:name="_Toc122015835"/>
      <w:bookmarkStart w:id="523" w:name="_Toc130844998"/>
      <w:bookmarkStart w:id="524" w:name="_Toc138344495"/>
      <w:bookmarkStart w:id="525" w:name="_Toc145947001"/>
      <w:r w:rsidRPr="008D72A7">
        <w:t>6.1.</w:t>
      </w:r>
      <w:r w:rsidRPr="008D72A7">
        <w:rPr>
          <w:lang w:eastAsia="zh-CN"/>
        </w:rPr>
        <w:t>3</w:t>
      </w:r>
      <w:r w:rsidRPr="008D72A7">
        <w:tab/>
        <w:t>Custom Operations without associated resources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034CE7E" w14:textId="77777777" w:rsidR="008D72A7" w:rsidRPr="008D72A7" w:rsidRDefault="008D72A7" w:rsidP="00EF4063">
      <w:pPr>
        <w:pStyle w:val="Heading4"/>
      </w:pPr>
      <w:bookmarkStart w:id="526" w:name="_Toc26202316"/>
      <w:bookmarkStart w:id="527" w:name="_Toc22624255"/>
      <w:bookmarkStart w:id="528" w:name="_Toc22141053"/>
      <w:bookmarkStart w:id="529" w:name="_Toc18853070"/>
      <w:bookmarkStart w:id="530" w:name="_Toc26202502"/>
      <w:bookmarkStart w:id="531" w:name="_Toc34804212"/>
      <w:bookmarkStart w:id="532" w:name="_Toc35935783"/>
      <w:bookmarkStart w:id="533" w:name="_Toc45030003"/>
      <w:bookmarkStart w:id="534" w:name="_Toc51922363"/>
      <w:bookmarkStart w:id="535" w:name="_Toc51922779"/>
      <w:bookmarkStart w:id="536" w:name="_Toc122015836"/>
      <w:bookmarkStart w:id="537" w:name="_Toc130844999"/>
      <w:bookmarkStart w:id="538" w:name="_Toc138344496"/>
      <w:bookmarkStart w:id="539" w:name="_Toc145947002"/>
      <w:r w:rsidRPr="008D72A7">
        <w:t>6.1.</w:t>
      </w:r>
      <w:r w:rsidRPr="008D72A7">
        <w:rPr>
          <w:lang w:eastAsia="zh-CN"/>
        </w:rPr>
        <w:t>3</w:t>
      </w:r>
      <w:r w:rsidRPr="008D72A7">
        <w:t>.1</w:t>
      </w:r>
      <w:r w:rsidRPr="008D72A7">
        <w:tab/>
        <w:t>Overview</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1.95pt;height:329.35pt" o:ole="">
            <v:imagedata r:id="rId31" o:title=""/>
          </v:shape>
          <o:OLEObject Type="Embed" ProgID="Visio.Drawing.15" ShapeID="_x0000_i1036" DrawAspect="Content" ObjectID="_1756559823" r:id="rId32"/>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540" w:name="_Toc22624256"/>
      <w:bookmarkStart w:id="541" w:name="_Toc22141054"/>
    </w:p>
    <w:p w14:paraId="68A5D445" w14:textId="77777777" w:rsidR="008D72A7" w:rsidRPr="008D72A7" w:rsidRDefault="008D72A7" w:rsidP="00EF4063">
      <w:pPr>
        <w:pStyle w:val="Heading4"/>
        <w:rPr>
          <w:lang w:eastAsia="zh-CN"/>
        </w:rPr>
      </w:pPr>
      <w:bookmarkStart w:id="542" w:name="_Toc26202317"/>
      <w:bookmarkStart w:id="543" w:name="_Toc26202503"/>
      <w:bookmarkStart w:id="544" w:name="_Toc34804213"/>
      <w:bookmarkStart w:id="545" w:name="_Toc35935784"/>
      <w:bookmarkStart w:id="546" w:name="_Toc45030004"/>
      <w:bookmarkStart w:id="547" w:name="_Toc51922364"/>
      <w:bookmarkStart w:id="548" w:name="_Toc51922780"/>
      <w:bookmarkStart w:id="549" w:name="_Toc122015837"/>
      <w:bookmarkStart w:id="550" w:name="_Toc130845000"/>
      <w:bookmarkStart w:id="551" w:name="_Toc138344497"/>
      <w:bookmarkStart w:id="552" w:name="_Toc14594700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3CCD52A7" w14:textId="77777777" w:rsidR="008D72A7" w:rsidRPr="008D72A7" w:rsidRDefault="008D72A7" w:rsidP="00EF4063">
      <w:pPr>
        <w:pStyle w:val="Heading5"/>
      </w:pPr>
      <w:bookmarkStart w:id="553" w:name="_Toc26202318"/>
      <w:bookmarkStart w:id="554" w:name="_Toc22624257"/>
      <w:bookmarkStart w:id="555" w:name="_Toc22141055"/>
      <w:bookmarkStart w:id="556" w:name="_Toc11339799"/>
      <w:bookmarkStart w:id="557" w:name="_Toc26202504"/>
      <w:bookmarkStart w:id="558" w:name="_Toc34804214"/>
      <w:bookmarkStart w:id="559" w:name="_Toc35935785"/>
      <w:bookmarkStart w:id="560" w:name="_Toc45030005"/>
      <w:bookmarkStart w:id="561" w:name="_Toc51922365"/>
      <w:bookmarkStart w:id="562" w:name="_Toc51922781"/>
      <w:bookmarkStart w:id="563" w:name="_Toc122015838"/>
      <w:bookmarkStart w:id="564" w:name="_Toc130845001"/>
      <w:bookmarkStart w:id="565" w:name="_Toc138344498"/>
      <w:bookmarkStart w:id="566" w:name="_Toc145947004"/>
      <w:r w:rsidRPr="008D72A7">
        <w:t>6.1.</w:t>
      </w:r>
      <w:r w:rsidRPr="008D72A7">
        <w:rPr>
          <w:lang w:eastAsia="zh-CN"/>
        </w:rPr>
        <w:t>3</w:t>
      </w:r>
      <w:r w:rsidRPr="008D72A7">
        <w:t>.2.1</w:t>
      </w:r>
      <w:r w:rsidRPr="008D72A7">
        <w:tab/>
        <w:t>Description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567" w:name="_Toc26202319"/>
      <w:bookmarkStart w:id="568" w:name="_Toc22624258"/>
      <w:bookmarkStart w:id="569" w:name="_Toc22141056"/>
      <w:bookmarkStart w:id="570" w:name="_Toc26202505"/>
      <w:bookmarkStart w:id="571" w:name="_Toc34804215"/>
      <w:bookmarkStart w:id="572" w:name="_Toc35935786"/>
      <w:bookmarkStart w:id="573" w:name="_Toc45030006"/>
      <w:bookmarkStart w:id="574" w:name="_Toc51922366"/>
      <w:bookmarkStart w:id="575" w:name="_Toc51922782"/>
      <w:bookmarkStart w:id="576" w:name="_Toc122015839"/>
      <w:bookmarkStart w:id="577" w:name="_Toc130845002"/>
      <w:bookmarkStart w:id="578" w:name="_Toc138344499"/>
      <w:bookmarkStart w:id="579" w:name="_Toc14594700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580"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580"/>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581"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581"/>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582" w:name="_PERM_MCCTEMPBM_CRPT13160013___2"/>
            <w:r>
              <w:t>-</w:t>
            </w:r>
            <w:r>
              <w:tab/>
              <w:t>POSITIONING_FAILED</w:t>
            </w:r>
          </w:p>
          <w:bookmarkEnd w:id="582"/>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583" w:name="_PERM_MCCTEMPBM_CRPT13160014___2"/>
            <w:r>
              <w:t>-</w:t>
            </w:r>
            <w:r>
              <w:tab/>
              <w:t>UNREACHABLE_USER</w:t>
            </w:r>
          </w:p>
          <w:bookmarkEnd w:id="583"/>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584" w:name="_Toc26202320"/>
      <w:bookmarkStart w:id="585" w:name="_Toc22624259"/>
      <w:bookmarkStart w:id="586" w:name="_Toc22141057"/>
      <w:bookmarkStart w:id="587" w:name="_Toc26202506"/>
      <w:bookmarkStart w:id="588" w:name="_Toc34804216"/>
      <w:bookmarkStart w:id="589" w:name="_Toc35935787"/>
      <w:bookmarkStart w:id="590" w:name="_Toc45030007"/>
      <w:bookmarkStart w:id="591" w:name="_Toc51922367"/>
      <w:bookmarkStart w:id="592" w:name="_Toc51922783"/>
      <w:bookmarkStart w:id="593" w:name="_Toc122015840"/>
      <w:bookmarkStart w:id="594" w:name="_Toc130845003"/>
      <w:bookmarkStart w:id="595" w:name="_Toc138344500"/>
      <w:bookmarkStart w:id="596" w:name="_Toc14594700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8A3D199" w14:textId="77777777" w:rsidR="008D72A7" w:rsidRPr="008D72A7" w:rsidRDefault="008D72A7" w:rsidP="00EF4063">
      <w:pPr>
        <w:pStyle w:val="Heading5"/>
      </w:pPr>
      <w:bookmarkStart w:id="597" w:name="_Toc26202321"/>
      <w:bookmarkStart w:id="598" w:name="_Toc22624260"/>
      <w:bookmarkStart w:id="599" w:name="_Toc22141058"/>
      <w:bookmarkStart w:id="600" w:name="_Toc26202507"/>
      <w:bookmarkStart w:id="601" w:name="_Toc34804217"/>
      <w:bookmarkStart w:id="602" w:name="_Toc35935788"/>
      <w:bookmarkStart w:id="603" w:name="_Toc45030008"/>
      <w:bookmarkStart w:id="604" w:name="_Toc51922368"/>
      <w:bookmarkStart w:id="605" w:name="_Toc51922784"/>
      <w:bookmarkStart w:id="606" w:name="_Toc122015841"/>
      <w:bookmarkStart w:id="607" w:name="_Toc130845004"/>
      <w:bookmarkStart w:id="608" w:name="_Toc138344501"/>
      <w:bookmarkStart w:id="609" w:name="_Toc145947007"/>
      <w:r w:rsidRPr="008D72A7">
        <w:t>6.1.</w:t>
      </w:r>
      <w:r w:rsidRPr="008D72A7">
        <w:rPr>
          <w:lang w:eastAsia="zh-CN"/>
        </w:rPr>
        <w:t>3</w:t>
      </w:r>
      <w:r w:rsidRPr="008D72A7">
        <w:t>.</w:t>
      </w:r>
      <w:r w:rsidRPr="008D72A7">
        <w:rPr>
          <w:lang w:eastAsia="zh-CN"/>
        </w:rPr>
        <w:t>3</w:t>
      </w:r>
      <w:r w:rsidRPr="008D72A7">
        <w:t>.1</w:t>
      </w:r>
      <w:r w:rsidRPr="008D72A7">
        <w:tab/>
        <w:t>Description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610" w:name="_Toc26202322"/>
      <w:bookmarkStart w:id="611" w:name="_Toc22624261"/>
      <w:bookmarkStart w:id="612" w:name="_Toc22141059"/>
      <w:bookmarkStart w:id="613" w:name="_Toc26202508"/>
      <w:bookmarkStart w:id="614" w:name="_Toc34804218"/>
      <w:bookmarkStart w:id="615" w:name="_Toc35935789"/>
      <w:bookmarkStart w:id="616" w:name="_Toc45030009"/>
      <w:bookmarkStart w:id="617" w:name="_Toc51922369"/>
      <w:bookmarkStart w:id="618" w:name="_Toc51922785"/>
      <w:bookmarkStart w:id="619" w:name="_Toc122015842"/>
      <w:bookmarkStart w:id="620" w:name="_Toc130845005"/>
      <w:bookmarkStart w:id="621" w:name="_Toc138344502"/>
      <w:bookmarkStart w:id="622" w:name="_Toc14594700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623"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623"/>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624" w:name="_Toc26202323"/>
      <w:bookmarkStart w:id="625" w:name="_Toc22624262"/>
      <w:bookmarkStart w:id="626" w:name="_Toc22141060"/>
      <w:bookmarkStart w:id="627" w:name="_Toc26202509"/>
      <w:bookmarkStart w:id="628" w:name="_Toc34804219"/>
      <w:bookmarkStart w:id="629" w:name="_Toc35935790"/>
      <w:bookmarkStart w:id="630" w:name="_Toc45030010"/>
      <w:bookmarkStart w:id="631" w:name="_Toc51922370"/>
      <w:bookmarkStart w:id="632" w:name="_Toc51922786"/>
      <w:bookmarkStart w:id="633" w:name="_Toc122015843"/>
      <w:bookmarkStart w:id="634" w:name="_Toc130845006"/>
      <w:bookmarkStart w:id="635" w:name="_Toc138344503"/>
      <w:bookmarkStart w:id="636" w:name="_Toc14594700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134BDC1C" w14:textId="77777777" w:rsidR="008D72A7" w:rsidRPr="008D72A7" w:rsidRDefault="008D72A7" w:rsidP="00EF4063">
      <w:pPr>
        <w:pStyle w:val="Heading5"/>
      </w:pPr>
      <w:bookmarkStart w:id="637" w:name="_Toc26202324"/>
      <w:bookmarkStart w:id="638" w:name="_Toc22624263"/>
      <w:bookmarkStart w:id="639" w:name="_Toc22141061"/>
      <w:bookmarkStart w:id="640" w:name="_Toc26202510"/>
      <w:bookmarkStart w:id="641" w:name="_Toc34804220"/>
      <w:bookmarkStart w:id="642" w:name="_Toc35935791"/>
      <w:bookmarkStart w:id="643" w:name="_Toc45030011"/>
      <w:bookmarkStart w:id="644" w:name="_Toc51922371"/>
      <w:bookmarkStart w:id="645" w:name="_Toc51922787"/>
      <w:bookmarkStart w:id="646" w:name="_Toc122015844"/>
      <w:bookmarkStart w:id="647" w:name="_Toc130845007"/>
      <w:bookmarkStart w:id="648" w:name="_Toc138344504"/>
      <w:bookmarkStart w:id="649" w:name="_Toc145947010"/>
      <w:r w:rsidRPr="008D72A7">
        <w:t>6.1.</w:t>
      </w:r>
      <w:r w:rsidRPr="008D72A7">
        <w:rPr>
          <w:lang w:eastAsia="zh-CN"/>
        </w:rPr>
        <w:t>3</w:t>
      </w:r>
      <w:r w:rsidRPr="008D72A7">
        <w:t>.</w:t>
      </w:r>
      <w:r w:rsidRPr="008D72A7">
        <w:rPr>
          <w:lang w:eastAsia="zh-CN"/>
        </w:rPr>
        <w:t>4</w:t>
      </w:r>
      <w:r w:rsidRPr="008D72A7">
        <w:t>.1</w:t>
      </w:r>
      <w:r w:rsidRPr="008D72A7">
        <w:tab/>
        <w:t>Description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650" w:name="_Toc26202325"/>
      <w:bookmarkStart w:id="651" w:name="_Toc22624264"/>
      <w:bookmarkStart w:id="652" w:name="_Toc22141062"/>
      <w:bookmarkStart w:id="653" w:name="_Toc26202511"/>
      <w:bookmarkStart w:id="654" w:name="_Toc34804221"/>
      <w:bookmarkStart w:id="655" w:name="_Toc35935792"/>
      <w:bookmarkStart w:id="656" w:name="_Toc45030012"/>
      <w:bookmarkStart w:id="657" w:name="_Toc51922372"/>
      <w:bookmarkStart w:id="658" w:name="_Toc51922788"/>
      <w:bookmarkStart w:id="659" w:name="_Toc122015845"/>
      <w:bookmarkStart w:id="660" w:name="_Toc130845008"/>
      <w:bookmarkStart w:id="661" w:name="_Toc138344505"/>
      <w:bookmarkStart w:id="662" w:name="_Toc14594701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66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66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664" w:name="_Toc22624265"/>
      <w:bookmarkStart w:id="665" w:name="_Toc22141063"/>
      <w:bookmarkStart w:id="666"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667" w:name="_Toc51922789"/>
      <w:bookmarkStart w:id="668" w:name="_Toc122015846"/>
      <w:bookmarkStart w:id="669" w:name="_Toc130845009"/>
      <w:bookmarkStart w:id="670" w:name="_Toc138344506"/>
      <w:bookmarkStart w:id="671" w:name="_Toc14594701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667"/>
      <w:bookmarkEnd w:id="668"/>
      <w:bookmarkEnd w:id="669"/>
      <w:bookmarkEnd w:id="670"/>
      <w:bookmarkEnd w:id="671"/>
    </w:p>
    <w:p w14:paraId="145AD7A4" w14:textId="77777777" w:rsidR="0016578E" w:rsidRPr="004A6A8E" w:rsidRDefault="0016578E" w:rsidP="00EF4063">
      <w:pPr>
        <w:pStyle w:val="Heading5"/>
      </w:pPr>
      <w:bookmarkStart w:id="672" w:name="_Toc51922790"/>
      <w:bookmarkStart w:id="673" w:name="_Toc122015847"/>
      <w:bookmarkStart w:id="674" w:name="_Toc130845010"/>
      <w:bookmarkStart w:id="675" w:name="_Toc138344507"/>
      <w:bookmarkStart w:id="676" w:name="_Toc145947013"/>
      <w:r w:rsidRPr="004A6A8E">
        <w:t>6.1.</w:t>
      </w:r>
      <w:r w:rsidRPr="004A6A8E">
        <w:rPr>
          <w:lang w:eastAsia="zh-CN"/>
        </w:rPr>
        <w:t>3</w:t>
      </w:r>
      <w:r w:rsidRPr="004A6A8E">
        <w:t>.</w:t>
      </w:r>
      <w:r>
        <w:rPr>
          <w:rFonts w:hint="eastAsia"/>
          <w:lang w:eastAsia="zh-CN"/>
        </w:rPr>
        <w:t>5</w:t>
      </w:r>
      <w:r w:rsidRPr="004A6A8E">
        <w:t>.1</w:t>
      </w:r>
      <w:r w:rsidRPr="004A6A8E">
        <w:tab/>
        <w:t>Description</w:t>
      </w:r>
      <w:bookmarkEnd w:id="672"/>
      <w:bookmarkEnd w:id="673"/>
      <w:bookmarkEnd w:id="674"/>
      <w:bookmarkEnd w:id="675"/>
      <w:bookmarkEnd w:id="676"/>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677" w:name="_Toc51922791"/>
      <w:bookmarkStart w:id="678" w:name="_Toc122015848"/>
      <w:bookmarkStart w:id="679" w:name="_Toc130845011"/>
      <w:bookmarkStart w:id="680" w:name="_Toc138344508"/>
      <w:bookmarkStart w:id="681" w:name="_Toc14594701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677"/>
      <w:bookmarkEnd w:id="678"/>
      <w:bookmarkEnd w:id="679"/>
      <w:bookmarkEnd w:id="680"/>
      <w:bookmarkEnd w:id="681"/>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682"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682"/>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683" w:name="_Toc26202326"/>
      <w:bookmarkStart w:id="684" w:name="_Toc26202512"/>
      <w:bookmarkStart w:id="685" w:name="_Toc34804222"/>
      <w:bookmarkStart w:id="686" w:name="_Toc35935793"/>
      <w:bookmarkStart w:id="687" w:name="_Toc45030013"/>
      <w:bookmarkStart w:id="688" w:name="_Toc51922373"/>
      <w:bookmarkStart w:id="689" w:name="_Toc51922792"/>
      <w:bookmarkStart w:id="690" w:name="_Toc122015849"/>
      <w:bookmarkStart w:id="691" w:name="_Toc130845012"/>
      <w:bookmarkStart w:id="692" w:name="_Toc138344509"/>
      <w:bookmarkStart w:id="693" w:name="_Toc145947015"/>
      <w:r w:rsidRPr="008D72A7">
        <w:t>6.1.</w:t>
      </w:r>
      <w:r w:rsidRPr="008D72A7">
        <w:rPr>
          <w:lang w:eastAsia="zh-CN"/>
        </w:rPr>
        <w:t>4</w:t>
      </w:r>
      <w:r w:rsidRPr="008D72A7">
        <w:tab/>
        <w:t>Notifications</w:t>
      </w:r>
      <w:bookmarkEnd w:id="664"/>
      <w:bookmarkEnd w:id="665"/>
      <w:bookmarkEnd w:id="666"/>
      <w:bookmarkEnd w:id="683"/>
      <w:bookmarkEnd w:id="684"/>
      <w:bookmarkEnd w:id="685"/>
      <w:bookmarkEnd w:id="686"/>
      <w:bookmarkEnd w:id="687"/>
      <w:bookmarkEnd w:id="688"/>
      <w:bookmarkEnd w:id="689"/>
      <w:bookmarkEnd w:id="690"/>
      <w:bookmarkEnd w:id="691"/>
      <w:bookmarkEnd w:id="692"/>
      <w:bookmarkEnd w:id="693"/>
    </w:p>
    <w:p w14:paraId="52AE3342" w14:textId="193C19E0" w:rsidR="008D72A7" w:rsidRDefault="008D72A7" w:rsidP="00EF4063">
      <w:pPr>
        <w:pStyle w:val="Heading4"/>
      </w:pPr>
      <w:bookmarkStart w:id="694" w:name="_Toc26202327"/>
      <w:bookmarkStart w:id="695" w:name="_Toc22624266"/>
      <w:bookmarkStart w:id="696" w:name="_Toc22141064"/>
      <w:bookmarkStart w:id="697" w:name="_Toc18853076"/>
      <w:bookmarkStart w:id="698" w:name="_Toc26202513"/>
      <w:bookmarkStart w:id="699" w:name="_Toc34804223"/>
      <w:bookmarkStart w:id="700" w:name="_Toc35935794"/>
      <w:bookmarkStart w:id="701" w:name="_Toc45030014"/>
      <w:bookmarkStart w:id="702" w:name="_Toc51922374"/>
      <w:bookmarkStart w:id="703" w:name="_Toc51922793"/>
      <w:bookmarkStart w:id="704" w:name="_Toc122015850"/>
      <w:bookmarkStart w:id="705" w:name="_Toc130845013"/>
      <w:bookmarkStart w:id="706" w:name="_Toc138344510"/>
      <w:bookmarkStart w:id="707" w:name="_Toc145947016"/>
      <w:r w:rsidRPr="008D72A7">
        <w:t>6.1.</w:t>
      </w:r>
      <w:r w:rsidRPr="008D72A7">
        <w:rPr>
          <w:lang w:eastAsia="zh-CN"/>
        </w:rPr>
        <w:t>4</w:t>
      </w:r>
      <w:r w:rsidRPr="008D72A7">
        <w:t>.1</w:t>
      </w:r>
      <w:r w:rsidRPr="008D72A7">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B42EF6">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B42EF6">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B42EF6">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B42EF6">
            <w:pPr>
              <w:pStyle w:val="TAH"/>
            </w:pPr>
            <w:r>
              <w:t>Description</w:t>
            </w:r>
          </w:p>
          <w:p w14:paraId="5BA1F931" w14:textId="77777777" w:rsidR="00206099" w:rsidRDefault="00206099" w:rsidP="00B42EF6">
            <w:pPr>
              <w:pStyle w:val="TAH"/>
            </w:pPr>
            <w:r>
              <w:t>(service operation)</w:t>
            </w:r>
          </w:p>
        </w:tc>
      </w:tr>
      <w:tr w:rsidR="00206099" w14:paraId="4BA5DB3D"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B42EF6">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B42EF6">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B42EF6">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B42EF6">
            <w:pPr>
              <w:pStyle w:val="TAL"/>
              <w:rPr>
                <w:lang w:val="en-US"/>
              </w:rPr>
            </w:pPr>
          </w:p>
        </w:tc>
      </w:tr>
      <w:tr w:rsidR="00206099" w14:paraId="6CAC504C" w14:textId="77777777" w:rsidTr="00B42EF6">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B42EF6">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B42EF6">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B42EF6">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B42EF6">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708" w:name="_Toc26202328"/>
      <w:bookmarkStart w:id="709" w:name="_Toc22624267"/>
      <w:bookmarkStart w:id="710" w:name="_Toc22141065"/>
      <w:bookmarkStart w:id="711" w:name="_Toc26202514"/>
      <w:bookmarkStart w:id="712" w:name="_Toc34804224"/>
      <w:bookmarkStart w:id="713" w:name="_Toc35935795"/>
      <w:bookmarkStart w:id="714" w:name="_Toc45030015"/>
      <w:bookmarkStart w:id="715" w:name="_Toc51922375"/>
      <w:bookmarkStart w:id="716" w:name="_Toc51922794"/>
      <w:bookmarkStart w:id="717" w:name="_Toc122015851"/>
      <w:bookmarkStart w:id="718" w:name="_Toc130845014"/>
      <w:bookmarkStart w:id="719" w:name="_Toc138344511"/>
      <w:bookmarkStart w:id="720" w:name="_Toc18853077"/>
      <w:bookmarkStart w:id="721" w:name="_Toc145947017"/>
      <w:r w:rsidRPr="008D72A7">
        <w:t>6.1.</w:t>
      </w:r>
      <w:r w:rsidRPr="008D72A7">
        <w:rPr>
          <w:lang w:eastAsia="zh-CN"/>
        </w:rPr>
        <w:t>4</w:t>
      </w:r>
      <w:r w:rsidRPr="008D72A7">
        <w:t>.2</w:t>
      </w:r>
      <w:r w:rsidRPr="008D72A7">
        <w:tab/>
      </w:r>
      <w:r w:rsidRPr="008D72A7">
        <w:rPr>
          <w:lang w:eastAsia="zh-CN"/>
        </w:rPr>
        <w:t>Eventnotify</w:t>
      </w:r>
      <w:bookmarkEnd w:id="708"/>
      <w:bookmarkEnd w:id="709"/>
      <w:bookmarkEnd w:id="710"/>
      <w:bookmarkEnd w:id="711"/>
      <w:bookmarkEnd w:id="712"/>
      <w:bookmarkEnd w:id="713"/>
      <w:bookmarkEnd w:id="714"/>
      <w:bookmarkEnd w:id="715"/>
      <w:bookmarkEnd w:id="716"/>
      <w:bookmarkEnd w:id="717"/>
      <w:bookmarkEnd w:id="718"/>
      <w:bookmarkEnd w:id="719"/>
      <w:bookmarkEnd w:id="721"/>
    </w:p>
    <w:p w14:paraId="65294043" w14:textId="77777777" w:rsidR="008D72A7" w:rsidRPr="008D72A7" w:rsidRDefault="008D72A7" w:rsidP="00EF4063">
      <w:pPr>
        <w:pStyle w:val="Heading5"/>
        <w:rPr>
          <w:lang w:eastAsia="zh-CN"/>
        </w:rPr>
      </w:pPr>
      <w:bookmarkStart w:id="722" w:name="_Toc26202329"/>
      <w:bookmarkStart w:id="723" w:name="_Toc22624268"/>
      <w:bookmarkStart w:id="724" w:name="_Toc22141066"/>
      <w:bookmarkStart w:id="725" w:name="_Toc26202515"/>
      <w:bookmarkStart w:id="726" w:name="_Toc34804225"/>
      <w:bookmarkStart w:id="727" w:name="_Toc35935796"/>
      <w:bookmarkStart w:id="728" w:name="_Toc45030016"/>
      <w:bookmarkStart w:id="729" w:name="_Toc51922376"/>
      <w:bookmarkStart w:id="730" w:name="_Toc51922795"/>
      <w:bookmarkStart w:id="731" w:name="_Toc122015852"/>
      <w:bookmarkStart w:id="732" w:name="_Toc130845015"/>
      <w:bookmarkStart w:id="733" w:name="_Toc138344512"/>
      <w:bookmarkStart w:id="734" w:name="_Toc145947018"/>
      <w:r w:rsidRPr="008D72A7">
        <w:rPr>
          <w:sz w:val="24"/>
          <w:lang w:eastAsia="zh-CN"/>
        </w:rPr>
        <w:t>6.1.4.2.1</w:t>
      </w:r>
      <w:r w:rsidRPr="008D72A7">
        <w:tab/>
      </w:r>
      <w:r w:rsidRPr="008D72A7">
        <w:rPr>
          <w:lang w:eastAsia="zh-CN"/>
        </w:rPr>
        <w:t>Description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735" w:name="_Toc26202330"/>
      <w:bookmarkStart w:id="736" w:name="_Toc22624269"/>
      <w:bookmarkStart w:id="737" w:name="_Toc22141067"/>
      <w:bookmarkStart w:id="738" w:name="_Toc26202516"/>
      <w:bookmarkStart w:id="739" w:name="_Toc34804226"/>
      <w:bookmarkStart w:id="740" w:name="_Toc35935797"/>
      <w:bookmarkStart w:id="741" w:name="_Toc45030017"/>
      <w:bookmarkStart w:id="742" w:name="_Toc51922377"/>
      <w:bookmarkStart w:id="743" w:name="_Toc51922796"/>
      <w:bookmarkStart w:id="744" w:name="_Toc122015853"/>
      <w:bookmarkStart w:id="745" w:name="_Toc130845016"/>
      <w:bookmarkStart w:id="746" w:name="_Toc138344513"/>
      <w:bookmarkStart w:id="747" w:name="_Toc145947019"/>
      <w:r w:rsidRPr="008D72A7">
        <w:rPr>
          <w:lang w:eastAsia="zh-CN"/>
        </w:rPr>
        <w:t>6.1.4.2.2</w:t>
      </w:r>
      <w:r w:rsidRPr="008D72A7">
        <w:rPr>
          <w:lang w:eastAsia="zh-CN"/>
        </w:rPr>
        <w:tab/>
        <w:t>Notification Definition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748" w:name="_Toc26202331"/>
      <w:bookmarkStart w:id="749" w:name="_Toc22624270"/>
      <w:bookmarkStart w:id="750" w:name="_Toc22141068"/>
      <w:bookmarkStart w:id="751" w:name="_Toc26202517"/>
      <w:bookmarkStart w:id="752" w:name="_Toc34804227"/>
      <w:bookmarkStart w:id="753" w:name="_Toc35935798"/>
      <w:bookmarkStart w:id="754" w:name="_Toc45030018"/>
      <w:bookmarkStart w:id="755" w:name="_Toc51922378"/>
      <w:bookmarkStart w:id="756" w:name="_Toc51922797"/>
      <w:bookmarkStart w:id="757" w:name="_Toc122015854"/>
      <w:bookmarkStart w:id="758" w:name="_Toc130845017"/>
      <w:bookmarkStart w:id="759" w:name="_Toc138344514"/>
      <w:bookmarkStart w:id="760" w:name="_Toc145947020"/>
      <w:r w:rsidRPr="008D72A7">
        <w:rPr>
          <w:lang w:eastAsia="zh-CN"/>
        </w:rPr>
        <w:t>6.1.4.2.3</w:t>
      </w:r>
      <w:r w:rsidRPr="008D72A7">
        <w:rPr>
          <w:lang w:eastAsia="zh-CN"/>
        </w:rPr>
        <w:tab/>
        <w:t>Notification Standard Methods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46A53CC7" w14:textId="77777777" w:rsidR="008D72A7" w:rsidRPr="008D72A7" w:rsidRDefault="008D72A7" w:rsidP="00EF4063">
      <w:pPr>
        <w:pStyle w:val="Heading6"/>
        <w:numPr>
          <w:ilvl w:val="5"/>
          <w:numId w:val="0"/>
        </w:numPr>
        <w:ind w:left="1152" w:hanging="432"/>
      </w:pPr>
      <w:bookmarkStart w:id="761" w:name="_Toc26202332"/>
      <w:bookmarkStart w:id="762" w:name="_Toc22624271"/>
      <w:bookmarkStart w:id="763" w:name="_Toc22141069"/>
      <w:bookmarkStart w:id="764" w:name="_Toc11343370"/>
      <w:bookmarkStart w:id="765" w:name="_Toc26202518"/>
      <w:bookmarkStart w:id="766" w:name="_Toc34804228"/>
      <w:bookmarkStart w:id="767" w:name="_Toc35935799"/>
      <w:bookmarkStart w:id="768" w:name="_Toc45030019"/>
      <w:bookmarkStart w:id="769" w:name="_Toc51922379"/>
      <w:bookmarkStart w:id="770" w:name="_Toc51922798"/>
      <w:bookmarkStart w:id="771" w:name="_Toc122015855"/>
      <w:bookmarkStart w:id="772" w:name="_Toc130845018"/>
      <w:bookmarkStart w:id="773" w:name="_Toc138344515"/>
      <w:bookmarkStart w:id="774" w:name="_Toc145947021"/>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77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77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77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777" w:name="_Toc35935800"/>
      <w:bookmarkStart w:id="778" w:name="_Toc45030020"/>
      <w:bookmarkStart w:id="779" w:name="_Toc51922380"/>
      <w:bookmarkStart w:id="780" w:name="_Toc51922799"/>
      <w:bookmarkStart w:id="781" w:name="_Toc122015856"/>
      <w:bookmarkStart w:id="782" w:name="_Toc130845019"/>
      <w:bookmarkStart w:id="783" w:name="_Toc138344516"/>
      <w:bookmarkStart w:id="784" w:name="_Toc145947022"/>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776"/>
      <w:bookmarkEnd w:id="777"/>
      <w:bookmarkEnd w:id="778"/>
      <w:bookmarkEnd w:id="779"/>
      <w:bookmarkEnd w:id="780"/>
      <w:bookmarkEnd w:id="781"/>
      <w:bookmarkEnd w:id="782"/>
      <w:bookmarkEnd w:id="783"/>
      <w:bookmarkEnd w:id="784"/>
    </w:p>
    <w:p w14:paraId="6D79A293" w14:textId="77777777" w:rsidR="00F332EC" w:rsidRPr="00B24285" w:rsidRDefault="00F332EC" w:rsidP="00EF4063">
      <w:pPr>
        <w:pStyle w:val="Heading5"/>
        <w:rPr>
          <w:lang w:eastAsia="zh-CN"/>
        </w:rPr>
      </w:pPr>
      <w:bookmarkStart w:id="785" w:name="_Toc34804230"/>
      <w:bookmarkStart w:id="786" w:name="_Toc35935801"/>
      <w:bookmarkStart w:id="787" w:name="_Toc45030021"/>
      <w:bookmarkStart w:id="788" w:name="_Toc51922381"/>
      <w:bookmarkStart w:id="789" w:name="_Toc51922800"/>
      <w:bookmarkStart w:id="790" w:name="_Toc122015857"/>
      <w:bookmarkStart w:id="791" w:name="_Toc130845020"/>
      <w:bookmarkStart w:id="792" w:name="_Toc138344517"/>
      <w:bookmarkStart w:id="793" w:name="_Toc145947023"/>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785"/>
      <w:bookmarkEnd w:id="786"/>
      <w:bookmarkEnd w:id="787"/>
      <w:bookmarkEnd w:id="788"/>
      <w:bookmarkEnd w:id="789"/>
      <w:bookmarkEnd w:id="790"/>
      <w:bookmarkEnd w:id="791"/>
      <w:bookmarkEnd w:id="792"/>
      <w:bookmarkEnd w:id="79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794" w:name="_Toc34804231"/>
      <w:bookmarkStart w:id="795" w:name="_Toc35935802"/>
      <w:bookmarkStart w:id="796" w:name="_Toc45030022"/>
      <w:bookmarkStart w:id="797" w:name="_Toc51922382"/>
      <w:bookmarkStart w:id="798" w:name="_Toc51922801"/>
      <w:bookmarkStart w:id="799" w:name="_Toc122015858"/>
      <w:bookmarkStart w:id="800" w:name="_Toc130845021"/>
      <w:bookmarkStart w:id="801" w:name="_Toc138344518"/>
      <w:bookmarkStart w:id="802" w:name="_Toc145947024"/>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794"/>
      <w:bookmarkEnd w:id="795"/>
      <w:bookmarkEnd w:id="796"/>
      <w:bookmarkEnd w:id="797"/>
      <w:bookmarkEnd w:id="798"/>
      <w:bookmarkEnd w:id="799"/>
      <w:bookmarkEnd w:id="800"/>
      <w:bookmarkEnd w:id="801"/>
      <w:bookmarkEnd w:id="80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803" w:name="_Toc34804232"/>
      <w:bookmarkStart w:id="804" w:name="_Toc35935803"/>
      <w:bookmarkStart w:id="805" w:name="_Toc45030023"/>
      <w:bookmarkStart w:id="806" w:name="_Toc51922383"/>
      <w:bookmarkStart w:id="807" w:name="_Toc51922802"/>
      <w:bookmarkStart w:id="808" w:name="_Toc122015859"/>
      <w:bookmarkStart w:id="809" w:name="_Toc130845022"/>
      <w:bookmarkStart w:id="810" w:name="_Toc138344519"/>
      <w:bookmarkStart w:id="811" w:name="_Toc145947025"/>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803"/>
      <w:bookmarkEnd w:id="804"/>
      <w:bookmarkEnd w:id="805"/>
      <w:bookmarkEnd w:id="806"/>
      <w:bookmarkEnd w:id="807"/>
      <w:bookmarkEnd w:id="808"/>
      <w:bookmarkEnd w:id="809"/>
      <w:bookmarkEnd w:id="810"/>
      <w:bookmarkEnd w:id="811"/>
    </w:p>
    <w:p w14:paraId="7AE12E65" w14:textId="77777777" w:rsidR="00F332EC" w:rsidRPr="00B24285" w:rsidRDefault="00F332EC" w:rsidP="00EF4063">
      <w:pPr>
        <w:pStyle w:val="Heading6"/>
        <w:numPr>
          <w:ilvl w:val="5"/>
          <w:numId w:val="0"/>
        </w:numPr>
        <w:ind w:left="1152" w:hanging="432"/>
      </w:pPr>
      <w:bookmarkStart w:id="812" w:name="_Toc34804233"/>
      <w:bookmarkStart w:id="813" w:name="_Toc35935804"/>
      <w:bookmarkStart w:id="814" w:name="_Toc45030024"/>
      <w:bookmarkStart w:id="815" w:name="_Toc51922384"/>
      <w:bookmarkStart w:id="816" w:name="_Toc51922803"/>
      <w:bookmarkStart w:id="817" w:name="_Toc122015860"/>
      <w:bookmarkStart w:id="818" w:name="_Toc130845023"/>
      <w:bookmarkStart w:id="819" w:name="_Toc138344520"/>
      <w:bookmarkStart w:id="820" w:name="_Toc145947026"/>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812"/>
      <w:bookmarkEnd w:id="813"/>
      <w:bookmarkEnd w:id="814"/>
      <w:bookmarkEnd w:id="815"/>
      <w:bookmarkEnd w:id="816"/>
      <w:bookmarkEnd w:id="817"/>
      <w:bookmarkEnd w:id="818"/>
      <w:bookmarkEnd w:id="819"/>
      <w:bookmarkEnd w:id="820"/>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821"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821"/>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822" w:name="_Toc26202333"/>
      <w:bookmarkStart w:id="823" w:name="_Toc22624272"/>
      <w:bookmarkStart w:id="824" w:name="_Toc22141070"/>
      <w:bookmarkStart w:id="825" w:name="_Toc18853079"/>
      <w:bookmarkStart w:id="826" w:name="_Toc26202519"/>
      <w:bookmarkStart w:id="827" w:name="_Toc34804234"/>
      <w:bookmarkStart w:id="828" w:name="_Toc35935805"/>
      <w:bookmarkStart w:id="829" w:name="_Toc45030025"/>
      <w:bookmarkStart w:id="830" w:name="_Toc51922385"/>
      <w:bookmarkStart w:id="831" w:name="_Toc51922804"/>
      <w:bookmarkStart w:id="832" w:name="_Toc122015861"/>
      <w:bookmarkStart w:id="833" w:name="_Toc130845024"/>
      <w:bookmarkStart w:id="834" w:name="_Toc138344521"/>
      <w:bookmarkStart w:id="835" w:name="_Toc145947027"/>
      <w:bookmarkEnd w:id="720"/>
      <w:r w:rsidRPr="008D72A7">
        <w:t>6.1.</w:t>
      </w:r>
      <w:r w:rsidRPr="008D72A7">
        <w:rPr>
          <w:lang w:eastAsia="zh-CN"/>
        </w:rPr>
        <w:t>5</w:t>
      </w:r>
      <w:r w:rsidRPr="008D72A7">
        <w:tab/>
        <w:t>Data Model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A6F9089" w14:textId="77777777" w:rsidR="008D72A7" w:rsidRPr="008D72A7" w:rsidRDefault="008D72A7" w:rsidP="00EF4063">
      <w:pPr>
        <w:pStyle w:val="Heading4"/>
      </w:pPr>
      <w:bookmarkStart w:id="836" w:name="_Toc26202334"/>
      <w:bookmarkStart w:id="837" w:name="_Toc22624273"/>
      <w:bookmarkStart w:id="838" w:name="_Toc22141071"/>
      <w:bookmarkStart w:id="839" w:name="_Toc18853080"/>
      <w:bookmarkStart w:id="840" w:name="_Toc26202520"/>
      <w:bookmarkStart w:id="841" w:name="_Toc34804235"/>
      <w:bookmarkStart w:id="842" w:name="_Toc35935806"/>
      <w:bookmarkStart w:id="843" w:name="_Toc45030026"/>
      <w:bookmarkStart w:id="844" w:name="_Toc51922386"/>
      <w:bookmarkStart w:id="845" w:name="_Toc51922805"/>
      <w:bookmarkStart w:id="846" w:name="_Toc122015862"/>
      <w:bookmarkStart w:id="847" w:name="_Toc130845025"/>
      <w:bookmarkStart w:id="848" w:name="_Toc138344522"/>
      <w:bookmarkStart w:id="849" w:name="_Toc145947028"/>
      <w:r w:rsidRPr="008D72A7">
        <w:t>6.1.</w:t>
      </w:r>
      <w:r w:rsidRPr="008D72A7">
        <w:rPr>
          <w:lang w:eastAsia="zh-CN"/>
        </w:rPr>
        <w:t>5</w:t>
      </w:r>
      <w:r w:rsidRPr="008D72A7">
        <w:t>.1</w:t>
      </w:r>
      <w:r w:rsidRPr="008D72A7">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2BDBD7E8" w:rsidR="00407386" w:rsidRDefault="00407386" w:rsidP="00407386">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407386"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07386" w:rsidRDefault="00407386" w:rsidP="00407386">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07386" w:rsidRDefault="00407386" w:rsidP="00407386">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07386" w:rsidRDefault="00407386" w:rsidP="00407386">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07386" w:rsidRDefault="00407386" w:rsidP="00407386">
            <w:pPr>
              <w:pStyle w:val="TAL"/>
              <w:rPr>
                <w:rFonts w:cs="Arial"/>
                <w:szCs w:val="18"/>
              </w:rPr>
            </w:pPr>
          </w:p>
        </w:tc>
      </w:tr>
      <w:tr w:rsidR="00407386"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07386" w:rsidRDefault="00407386" w:rsidP="00407386">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07386" w:rsidRDefault="00407386" w:rsidP="00407386">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07386" w:rsidRDefault="00407386" w:rsidP="00407386">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07386" w:rsidRDefault="00407386" w:rsidP="00407386">
            <w:pPr>
              <w:pStyle w:val="TAL"/>
              <w:rPr>
                <w:rFonts w:cs="Arial"/>
                <w:szCs w:val="18"/>
              </w:rPr>
            </w:pPr>
          </w:p>
        </w:tc>
      </w:tr>
      <w:tr w:rsidR="00407386"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07386" w:rsidRDefault="00407386" w:rsidP="00407386">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07386" w:rsidRDefault="00407386" w:rsidP="00407386">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07386" w:rsidRDefault="00407386" w:rsidP="00407386">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07386" w:rsidRDefault="00407386" w:rsidP="00407386">
            <w:pPr>
              <w:pStyle w:val="TAL"/>
              <w:rPr>
                <w:rFonts w:cs="Arial"/>
                <w:szCs w:val="18"/>
              </w:rPr>
            </w:pPr>
          </w:p>
        </w:tc>
      </w:tr>
      <w:tr w:rsidR="00407386"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07386" w:rsidRDefault="00407386" w:rsidP="00407386">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07386" w:rsidRDefault="00407386" w:rsidP="00407386">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07386" w:rsidRDefault="00407386" w:rsidP="00407386">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07386" w:rsidRDefault="00407386" w:rsidP="00407386">
            <w:pPr>
              <w:pStyle w:val="TAL"/>
              <w:rPr>
                <w:rFonts w:cs="Arial"/>
                <w:szCs w:val="18"/>
              </w:rPr>
            </w:pPr>
          </w:p>
        </w:tc>
      </w:tr>
      <w:tr w:rsidR="00407386"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407386" w:rsidRDefault="00407386" w:rsidP="00407386">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407386" w:rsidRDefault="00407386" w:rsidP="00407386">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407386" w:rsidRDefault="00407386" w:rsidP="00407386">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407386" w:rsidRDefault="00407386" w:rsidP="00407386">
            <w:pPr>
              <w:pStyle w:val="TAL"/>
              <w:rPr>
                <w:rFonts w:cs="Arial"/>
                <w:szCs w:val="18"/>
              </w:rPr>
            </w:pPr>
          </w:p>
        </w:tc>
      </w:tr>
      <w:tr w:rsidR="00F9750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9750A" w:rsidRDefault="00F9750A" w:rsidP="00F9750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9750A" w:rsidRDefault="00F9750A" w:rsidP="00F9750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9750A" w:rsidRDefault="00F9750A" w:rsidP="00F9750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9750A" w:rsidRDefault="00F9750A" w:rsidP="00F9750A">
            <w:pPr>
              <w:pStyle w:val="TAL"/>
              <w:rPr>
                <w:rFonts w:cs="Arial"/>
                <w:szCs w:val="18"/>
              </w:rPr>
            </w:pPr>
          </w:p>
        </w:tc>
      </w:tr>
      <w:tr w:rsidR="00F9750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9750A" w:rsidRDefault="00F9750A" w:rsidP="00F9750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9750A" w:rsidRDefault="00F9750A" w:rsidP="00F9750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9750A" w:rsidRDefault="00F9750A" w:rsidP="00F9750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9750A" w:rsidRDefault="00F9750A" w:rsidP="00F9750A">
            <w:pPr>
              <w:pStyle w:val="TAL"/>
              <w:rPr>
                <w:rFonts w:cs="Arial"/>
                <w:szCs w:val="18"/>
              </w:rPr>
            </w:pPr>
          </w:p>
        </w:tc>
      </w:tr>
      <w:tr w:rsidR="00F9750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9750A" w:rsidRDefault="00F9750A" w:rsidP="00F9750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9750A" w:rsidRDefault="00F9750A" w:rsidP="00F9750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9750A" w:rsidRDefault="00F9750A" w:rsidP="00F9750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9750A" w:rsidRDefault="00F9750A" w:rsidP="00F9750A">
            <w:pPr>
              <w:pStyle w:val="TAL"/>
              <w:rPr>
                <w:rFonts w:cs="Arial"/>
                <w:szCs w:val="18"/>
              </w:rPr>
            </w:pPr>
          </w:p>
        </w:tc>
      </w:tr>
      <w:tr w:rsidR="00F9750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9750A" w:rsidRDefault="00F9750A" w:rsidP="00F9750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9750A" w:rsidRDefault="00F9750A" w:rsidP="00F9750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9750A" w:rsidRDefault="00F9750A" w:rsidP="00F9750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9750A" w:rsidRDefault="00F9750A" w:rsidP="00F9750A">
            <w:pPr>
              <w:pStyle w:val="TAL"/>
              <w:rPr>
                <w:rFonts w:cs="Arial"/>
                <w:szCs w:val="18"/>
              </w:rPr>
            </w:pPr>
          </w:p>
        </w:tc>
      </w:tr>
      <w:tr w:rsidR="00F9750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9750A" w:rsidRDefault="00F9750A" w:rsidP="00F9750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9750A" w:rsidRDefault="00F9750A" w:rsidP="00F9750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9750A" w:rsidRDefault="00F9750A" w:rsidP="00F9750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9750A" w:rsidRDefault="00F9750A" w:rsidP="00F9750A">
            <w:pPr>
              <w:pStyle w:val="TAL"/>
              <w:rPr>
                <w:rFonts w:cs="Arial"/>
                <w:szCs w:val="18"/>
              </w:rPr>
            </w:pPr>
          </w:p>
        </w:tc>
      </w:tr>
      <w:tr w:rsidR="00F9750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9750A" w:rsidRDefault="00F9750A" w:rsidP="00F9750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9750A" w:rsidRDefault="00F9750A" w:rsidP="00F9750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9750A" w:rsidRDefault="00F9750A" w:rsidP="00F9750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9750A" w:rsidRDefault="00F9750A" w:rsidP="00F9750A">
            <w:pPr>
              <w:pStyle w:val="TAL"/>
              <w:rPr>
                <w:rFonts w:cs="Arial"/>
                <w:szCs w:val="18"/>
              </w:rPr>
            </w:pPr>
          </w:p>
        </w:tc>
      </w:tr>
      <w:tr w:rsidR="00F9750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9750A" w:rsidRDefault="00F9750A" w:rsidP="00F9750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9750A" w:rsidRDefault="00F9750A" w:rsidP="00F9750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9750A" w:rsidRDefault="00F9750A" w:rsidP="00F9750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9750A" w:rsidRDefault="00F9750A" w:rsidP="00F9750A">
            <w:pPr>
              <w:pStyle w:val="TAL"/>
              <w:rPr>
                <w:rFonts w:cs="Arial"/>
                <w:szCs w:val="18"/>
              </w:rPr>
            </w:pPr>
          </w:p>
        </w:tc>
      </w:tr>
      <w:tr w:rsidR="00F9750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9750A" w:rsidRDefault="00F9750A" w:rsidP="00F9750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9750A" w:rsidRDefault="00F9750A" w:rsidP="00F9750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9750A" w:rsidRDefault="00F9750A" w:rsidP="00F9750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9750A" w:rsidRDefault="00F9750A" w:rsidP="00F9750A">
            <w:pPr>
              <w:pStyle w:val="TAL"/>
              <w:rPr>
                <w:rFonts w:cs="Arial"/>
                <w:szCs w:val="18"/>
              </w:rPr>
            </w:pPr>
          </w:p>
        </w:tc>
      </w:tr>
      <w:tr w:rsidR="00F9750A"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F9750A" w:rsidRDefault="00F9750A" w:rsidP="00F9750A">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F9750A" w:rsidRDefault="00F9750A" w:rsidP="00F9750A">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F9750A" w:rsidRPr="00E00EE5" w:rsidRDefault="00F9750A" w:rsidP="00F9750A">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F9750A" w:rsidRDefault="00F9750A" w:rsidP="00F9750A">
            <w:pPr>
              <w:pStyle w:val="TAL"/>
              <w:rPr>
                <w:rFonts w:cs="Arial"/>
                <w:szCs w:val="18"/>
              </w:rPr>
            </w:pPr>
          </w:p>
        </w:tc>
      </w:tr>
      <w:tr w:rsidR="00F9750A"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F9750A" w:rsidRDefault="00F9750A" w:rsidP="00F9750A">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F9750A" w:rsidRDefault="00F9750A" w:rsidP="00F9750A">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F9750A" w:rsidRPr="00E00EE5" w:rsidRDefault="00F9750A" w:rsidP="00F9750A">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F9750A" w:rsidRDefault="00F9750A" w:rsidP="00F9750A">
            <w:pPr>
              <w:pStyle w:val="TAL"/>
              <w:rPr>
                <w:rFonts w:cs="Arial"/>
                <w:szCs w:val="18"/>
              </w:rPr>
            </w:pPr>
          </w:p>
        </w:tc>
      </w:tr>
      <w:tr w:rsidR="00F9750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9750A" w:rsidRDefault="00F9750A" w:rsidP="00F9750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9750A" w:rsidRDefault="00F9750A" w:rsidP="00F9750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9750A" w:rsidRPr="00E00EE5" w:rsidRDefault="00F9750A" w:rsidP="00F9750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9750A" w:rsidRDefault="00F9750A" w:rsidP="00F9750A">
            <w:pPr>
              <w:pStyle w:val="TAL"/>
              <w:rPr>
                <w:rFonts w:cs="Arial"/>
                <w:szCs w:val="18"/>
              </w:rPr>
            </w:pPr>
          </w:p>
        </w:tc>
      </w:tr>
      <w:tr w:rsidR="00F9750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9750A" w:rsidRPr="00BB2080" w:rsidRDefault="00F9750A" w:rsidP="00F9750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9750A" w:rsidRDefault="00F9750A" w:rsidP="00F9750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9750A" w:rsidRPr="00BB2080" w:rsidRDefault="00F9750A" w:rsidP="00F9750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9750A" w:rsidRPr="00BB2080" w:rsidRDefault="00F9750A" w:rsidP="00F9750A">
            <w:pPr>
              <w:pStyle w:val="TAL"/>
              <w:rPr>
                <w:lang w:eastAsia="zh-CN"/>
              </w:rPr>
            </w:pPr>
          </w:p>
        </w:tc>
      </w:tr>
      <w:tr w:rsidR="00F9750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9750A" w:rsidRDefault="00F9750A" w:rsidP="00F9750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9750A" w:rsidRDefault="00F9750A" w:rsidP="00F9750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9750A" w:rsidRDefault="00F9750A" w:rsidP="00F9750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9750A" w:rsidRPr="00BB2080" w:rsidRDefault="00F9750A" w:rsidP="00F9750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850" w:name="_Toc26202335"/>
      <w:bookmarkStart w:id="851" w:name="_Toc22624274"/>
      <w:bookmarkStart w:id="852" w:name="_Toc22141072"/>
      <w:bookmarkStart w:id="853" w:name="_Toc18853081"/>
      <w:bookmarkStart w:id="854" w:name="_Toc26202521"/>
      <w:bookmarkStart w:id="855" w:name="_Toc34804236"/>
      <w:bookmarkStart w:id="856" w:name="_Toc35935807"/>
      <w:bookmarkStart w:id="857" w:name="_Toc45030027"/>
      <w:bookmarkStart w:id="858" w:name="_Toc51922387"/>
      <w:bookmarkStart w:id="859" w:name="_Toc51922806"/>
      <w:bookmarkStart w:id="860" w:name="_Toc122015863"/>
      <w:bookmarkStart w:id="861" w:name="_Toc130845026"/>
      <w:bookmarkStart w:id="862" w:name="_Toc138344523"/>
      <w:bookmarkStart w:id="863" w:name="_Toc145947029"/>
      <w:r w:rsidRPr="008D72A7">
        <w:rPr>
          <w:lang w:val="en-US"/>
        </w:rPr>
        <w:t>6.1.</w:t>
      </w:r>
      <w:r w:rsidRPr="008D72A7">
        <w:rPr>
          <w:lang w:val="en-US" w:eastAsia="zh-CN"/>
        </w:rPr>
        <w:t>5</w:t>
      </w:r>
      <w:r w:rsidRPr="008D72A7">
        <w:rPr>
          <w:lang w:val="en-US"/>
        </w:rPr>
        <w:t>.2</w:t>
      </w:r>
      <w:r w:rsidRPr="008D72A7">
        <w:rPr>
          <w:lang w:val="en-US"/>
        </w:rPr>
        <w:tab/>
        <w:t>Structured data types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B5BEF60" w14:textId="77777777" w:rsidR="008D72A7" w:rsidRPr="008D72A7" w:rsidRDefault="008D72A7" w:rsidP="00EF4063">
      <w:pPr>
        <w:pStyle w:val="Heading5"/>
      </w:pPr>
      <w:bookmarkStart w:id="864" w:name="_Toc26202336"/>
      <w:bookmarkStart w:id="865" w:name="_Toc22624275"/>
      <w:bookmarkStart w:id="866" w:name="_Toc22141073"/>
      <w:bookmarkStart w:id="867" w:name="_Toc18853082"/>
      <w:bookmarkStart w:id="868" w:name="_Toc26202522"/>
      <w:bookmarkStart w:id="869" w:name="_Toc34804237"/>
      <w:bookmarkStart w:id="870" w:name="_Toc35935808"/>
      <w:bookmarkStart w:id="871" w:name="_Toc45030028"/>
      <w:bookmarkStart w:id="872" w:name="_Toc51922388"/>
      <w:bookmarkStart w:id="873" w:name="_Toc51922807"/>
      <w:bookmarkStart w:id="874" w:name="_Toc122015864"/>
      <w:bookmarkStart w:id="875" w:name="_Toc130845027"/>
      <w:bookmarkStart w:id="876" w:name="_Toc138344524"/>
      <w:bookmarkStart w:id="877" w:name="_Toc145947030"/>
      <w:r w:rsidRPr="008D72A7">
        <w:t>6.1.</w:t>
      </w:r>
      <w:r w:rsidRPr="008D72A7">
        <w:rPr>
          <w:lang w:eastAsia="zh-CN"/>
        </w:rPr>
        <w:t>5</w:t>
      </w:r>
      <w:r w:rsidRPr="008D72A7">
        <w:t>.2.1</w:t>
      </w:r>
      <w:r w:rsidRPr="008D72A7">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878" w:name="_Toc26202337"/>
      <w:bookmarkStart w:id="879" w:name="_Toc22624276"/>
      <w:bookmarkStart w:id="880" w:name="_Toc22141074"/>
      <w:bookmarkStart w:id="881" w:name="_Toc18853083"/>
      <w:bookmarkStart w:id="882" w:name="_Toc26202523"/>
      <w:bookmarkStart w:id="883" w:name="_Toc34804238"/>
      <w:bookmarkStart w:id="884" w:name="_Toc35935809"/>
      <w:bookmarkStart w:id="885" w:name="_Toc45030029"/>
      <w:bookmarkStart w:id="886" w:name="_Toc51922389"/>
      <w:bookmarkStart w:id="887" w:name="_Toc51922808"/>
      <w:bookmarkStart w:id="888" w:name="_Toc122015865"/>
      <w:bookmarkStart w:id="889" w:name="_Toc130845028"/>
      <w:bookmarkStart w:id="890" w:name="_Toc138344525"/>
      <w:bookmarkStart w:id="891" w:name="_Toc145947031"/>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w:t>
            </w:r>
            <w:r w:rsidRPr="00501872">
              <w:rPr>
                <w:noProof/>
                <w:lang w:eastAsia="zh-CN"/>
              </w:rPr>
              <w:lastRenderedPageBreak/>
              <w:t>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lastRenderedPageBreak/>
              <w:t>GeographicAre</w:t>
            </w:r>
            <w:r w:rsidRPr="00B06F7A">
              <w:lastRenderedPageBreak/>
              <w:t>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w:t>
            </w:r>
            <w:r>
              <w:rPr>
                <w:rFonts w:cs="Arial"/>
                <w:szCs w:val="18"/>
                <w:lang w:eastAsia="zh-CN"/>
              </w:rPr>
              <w:lastRenderedPageBreak/>
              <w:t xml:space="preserve">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3E48F918" w:rsidR="005D5D9F" w:rsidRPr="00E03231" w:rsidRDefault="007535D4" w:rsidP="007535D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ndicates</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77777777" w:rsidR="00A074D4" w:rsidRPr="00140B0A" w:rsidRDefault="00A074D4" w:rsidP="00A074D4">
            <w:pPr>
              <w:pStyle w:val="TAL"/>
              <w:rPr>
                <w:lang w:val="en-US" w:eastAsia="zh-CN"/>
              </w:rPr>
            </w:pPr>
            <w:r>
              <w:t>When present, this IE shall i</w:t>
            </w:r>
            <w:r w:rsidRPr="00140B0A">
              <w:t>ndicat</w:t>
            </w:r>
            <w:r>
              <w:t>e</w:t>
            </w:r>
            <w:r w:rsidRPr="00140B0A">
              <w:t xml:space="preserve"> one of the following mutually exclusive global settings:</w:t>
            </w:r>
          </w:p>
          <w:p w14:paraId="2A97FB22" w14:textId="77777777" w:rsidR="00A074D4" w:rsidRPr="00140B0A" w:rsidRDefault="00A074D4" w:rsidP="00A074D4">
            <w:pPr>
              <w:pStyle w:val="TAL"/>
              <w:ind w:left="523" w:hanging="240"/>
            </w:pPr>
            <w:r w:rsidRPr="00140B0A">
              <w:t>-</w:t>
            </w:r>
            <w:r w:rsidRPr="00140B0A">
              <w:tab/>
              <w:t>Opposite sense</w:t>
            </w:r>
          </w:p>
          <w:p w14:paraId="238A07DE" w14:textId="38FBDF36" w:rsidR="00A074D4" w:rsidRDefault="00A074D4" w:rsidP="00A074D4">
            <w:pPr>
              <w:pStyle w:val="TAL"/>
              <w:ind w:left="523" w:hanging="240"/>
            </w:pPr>
            <w:r w:rsidRPr="00140B0A">
              <w:t>-</w:t>
            </w:r>
            <w:r w:rsidRPr="00140B0A">
              <w:tab/>
              <w:t>Positive sense</w:t>
            </w:r>
            <w:r w:rsidR="004A73DF">
              <w:t xml:space="preserve"> (default)</w:t>
            </w:r>
          </w:p>
          <w:p w14:paraId="6B3AA117" w14:textId="015C9230" w:rsidR="00A074D4" w:rsidRPr="00B06F7A" w:rsidRDefault="00A074D4" w:rsidP="00A074D4">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4A20B9"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4A20B9" w:rsidRDefault="004A20B9" w:rsidP="004A20B9">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4A20B9" w:rsidRDefault="004A20B9" w:rsidP="004A20B9">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4A20B9" w:rsidRDefault="004A20B9" w:rsidP="004A20B9">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4318705B" w14:textId="77777777" w:rsidR="008B6946" w:rsidRDefault="008B6946" w:rsidP="008B6946">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892" w:name="_Toc26202338"/>
      <w:bookmarkStart w:id="893" w:name="_Toc22624277"/>
      <w:bookmarkStart w:id="894" w:name="_Toc22141075"/>
      <w:bookmarkStart w:id="895" w:name="_Toc18853084"/>
      <w:bookmarkStart w:id="896" w:name="_Toc26202524"/>
      <w:bookmarkStart w:id="897" w:name="_Toc34804239"/>
      <w:bookmarkStart w:id="898" w:name="_Toc35935810"/>
      <w:bookmarkStart w:id="899" w:name="_Toc45030030"/>
      <w:bookmarkStart w:id="900" w:name="_Toc51922390"/>
      <w:bookmarkStart w:id="901" w:name="_Toc51922809"/>
      <w:bookmarkStart w:id="902" w:name="_Toc122015866"/>
      <w:bookmarkStart w:id="903" w:name="_Toc130845029"/>
      <w:bookmarkStart w:id="904" w:name="_Toc138344526"/>
      <w:bookmarkStart w:id="905" w:name="_Toc145947032"/>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906"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906"/>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881F69">
            <w:pPr>
              <w:pStyle w:val="TAL"/>
              <w:rPr>
                <w:noProof/>
              </w:rPr>
            </w:pPr>
            <w:r>
              <w:rPr>
                <w:noProof/>
              </w:rPr>
              <w:t>When present, this IE shall be set for the following value:</w:t>
            </w:r>
          </w:p>
          <w:p w14:paraId="07BC1BBD" w14:textId="77777777" w:rsidR="00377E9E" w:rsidRDefault="00377E9E" w:rsidP="00881F69">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881F69">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bl>
    <w:p w14:paraId="679E53F7" w14:textId="77777777" w:rsidR="008D72A7" w:rsidRDefault="008D72A7" w:rsidP="008D72A7">
      <w:bookmarkStart w:id="907" w:name="_Toc26202339"/>
      <w:bookmarkStart w:id="908" w:name="_Toc26202525"/>
      <w:bookmarkStart w:id="909" w:name="_Toc34804240"/>
      <w:bookmarkStart w:id="910" w:name="_Toc35935811"/>
      <w:bookmarkStart w:id="911" w:name="_Toc45030031"/>
      <w:bookmarkStart w:id="912" w:name="_Toc22624278"/>
      <w:bookmarkStart w:id="913" w:name="_Toc22141076"/>
    </w:p>
    <w:p w14:paraId="4008167A" w14:textId="77777777" w:rsidR="008D72A7" w:rsidRPr="008D72A7" w:rsidRDefault="008D72A7" w:rsidP="00EF4063">
      <w:pPr>
        <w:pStyle w:val="Heading5"/>
        <w:rPr>
          <w:lang w:eastAsia="zh-CN"/>
        </w:rPr>
      </w:pPr>
      <w:bookmarkStart w:id="914" w:name="_Toc51922391"/>
      <w:bookmarkStart w:id="915" w:name="_Toc51922810"/>
      <w:bookmarkStart w:id="916" w:name="_Toc122015867"/>
      <w:bookmarkStart w:id="917" w:name="_Toc130845030"/>
      <w:bookmarkStart w:id="918" w:name="_Toc138344527"/>
      <w:bookmarkStart w:id="919" w:name="_Toc145947033"/>
      <w:r w:rsidRPr="008D72A7">
        <w:lastRenderedPageBreak/>
        <w:t>6.1.</w:t>
      </w:r>
      <w:r w:rsidRPr="008D72A7">
        <w:rPr>
          <w:lang w:eastAsia="zh-CN"/>
        </w:rPr>
        <w:t>5</w:t>
      </w:r>
      <w:r w:rsidRPr="008D72A7">
        <w:t>.2.</w:t>
      </w:r>
      <w:r w:rsidRPr="008D72A7">
        <w:rPr>
          <w:lang w:eastAsia="zh-CN"/>
        </w:rPr>
        <w:t>4</w:t>
      </w:r>
      <w:r w:rsidRPr="008D72A7">
        <w:tab/>
        <w:t>Type: CancelLocData</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920" w:name="_Toc22624279"/>
      <w:bookmarkStart w:id="921" w:name="_Toc22141077"/>
    </w:p>
    <w:p w14:paraId="218F694E" w14:textId="77777777" w:rsidR="008D72A7" w:rsidRPr="008D72A7" w:rsidRDefault="008D72A7" w:rsidP="00EF4063">
      <w:pPr>
        <w:pStyle w:val="Heading5"/>
        <w:rPr>
          <w:lang w:eastAsia="zh-CN"/>
        </w:rPr>
      </w:pPr>
      <w:bookmarkStart w:id="922" w:name="_Toc26202340"/>
      <w:bookmarkStart w:id="923" w:name="_Toc26202526"/>
      <w:bookmarkStart w:id="924" w:name="_Toc34804241"/>
      <w:bookmarkStart w:id="925" w:name="_Toc35935812"/>
      <w:bookmarkStart w:id="926" w:name="_Toc45030032"/>
      <w:bookmarkStart w:id="927" w:name="_Toc51922392"/>
      <w:bookmarkStart w:id="928" w:name="_Toc51922811"/>
      <w:bookmarkStart w:id="929" w:name="_Toc122015868"/>
      <w:bookmarkStart w:id="930" w:name="_Toc130845031"/>
      <w:bookmarkStart w:id="931" w:name="_Toc138344528"/>
      <w:bookmarkStart w:id="932" w:name="_Toc145947034"/>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933" w:name="_Toc22624280"/>
      <w:bookmarkStart w:id="934" w:name="_Toc22141078"/>
    </w:p>
    <w:p w14:paraId="0FB495E5" w14:textId="77777777" w:rsidR="008D72A7" w:rsidRPr="008D72A7" w:rsidRDefault="008D72A7" w:rsidP="00EF4063">
      <w:pPr>
        <w:pStyle w:val="Heading5"/>
        <w:rPr>
          <w:lang w:eastAsia="zh-CN"/>
        </w:rPr>
      </w:pPr>
      <w:bookmarkStart w:id="935" w:name="_Toc26202341"/>
      <w:bookmarkStart w:id="936" w:name="_Toc26202527"/>
      <w:bookmarkStart w:id="937" w:name="_Toc34804242"/>
      <w:bookmarkStart w:id="938" w:name="_Toc35935813"/>
      <w:bookmarkStart w:id="939" w:name="_Toc45030033"/>
      <w:bookmarkStart w:id="940" w:name="_Toc51922393"/>
      <w:bookmarkStart w:id="941" w:name="_Toc51922812"/>
      <w:bookmarkStart w:id="942" w:name="_Toc122015869"/>
      <w:bookmarkStart w:id="943" w:name="_Toc130845032"/>
      <w:bookmarkStart w:id="944" w:name="_Toc138344529"/>
      <w:bookmarkStart w:id="945" w:name="_Toc145947035"/>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bl>
    <w:p w14:paraId="4B57A92B" w14:textId="77777777" w:rsidR="008D72A7" w:rsidRDefault="008D72A7" w:rsidP="008D72A7">
      <w:bookmarkStart w:id="946" w:name="_Toc22624281"/>
      <w:bookmarkStart w:id="947" w:name="_Toc22141079"/>
    </w:p>
    <w:p w14:paraId="7D01C344" w14:textId="77777777" w:rsidR="008D72A7" w:rsidRPr="008D72A7" w:rsidRDefault="008D72A7" w:rsidP="00EF4063">
      <w:pPr>
        <w:pStyle w:val="Heading5"/>
        <w:rPr>
          <w:lang w:eastAsia="zh-CN"/>
        </w:rPr>
      </w:pPr>
      <w:bookmarkStart w:id="948" w:name="_Toc26202342"/>
      <w:bookmarkStart w:id="949" w:name="_Toc26202528"/>
      <w:bookmarkStart w:id="950" w:name="_Toc34804243"/>
      <w:bookmarkStart w:id="951" w:name="_Toc35935814"/>
      <w:bookmarkStart w:id="952" w:name="_Toc45030034"/>
      <w:bookmarkStart w:id="953" w:name="_Toc51922394"/>
      <w:bookmarkStart w:id="954" w:name="_Toc51922813"/>
      <w:bookmarkStart w:id="955" w:name="_Toc122015870"/>
      <w:bookmarkStart w:id="956" w:name="_Toc130845033"/>
      <w:bookmarkStart w:id="957" w:name="_Toc138344530"/>
      <w:bookmarkStart w:id="958" w:name="_Toc145947036"/>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959" w:name="_Toc22624282"/>
      <w:bookmarkStart w:id="960" w:name="_Toc22141080"/>
    </w:p>
    <w:p w14:paraId="791D80D2" w14:textId="77777777" w:rsidR="008D72A7" w:rsidRPr="008D72A7" w:rsidRDefault="008D72A7" w:rsidP="00EF4063">
      <w:pPr>
        <w:pStyle w:val="Heading5"/>
        <w:rPr>
          <w:lang w:eastAsia="zh-CN"/>
        </w:rPr>
      </w:pPr>
      <w:bookmarkStart w:id="961" w:name="_Toc26202343"/>
      <w:bookmarkStart w:id="962" w:name="_Toc26202529"/>
      <w:bookmarkStart w:id="963" w:name="_Toc34804244"/>
      <w:bookmarkStart w:id="964" w:name="_Toc35935815"/>
      <w:bookmarkStart w:id="965" w:name="_Toc45030035"/>
      <w:bookmarkStart w:id="966" w:name="_Toc51922395"/>
      <w:bookmarkStart w:id="967" w:name="_Toc51922814"/>
      <w:bookmarkStart w:id="968" w:name="_Toc122015871"/>
      <w:bookmarkStart w:id="969" w:name="_Toc130845034"/>
      <w:bookmarkStart w:id="970" w:name="_Toc138344531"/>
      <w:bookmarkStart w:id="971" w:name="_Toc145947037"/>
      <w:r w:rsidRPr="008D72A7">
        <w:lastRenderedPageBreak/>
        <w:t>6.1.</w:t>
      </w:r>
      <w:r w:rsidRPr="008D72A7">
        <w:rPr>
          <w:lang w:eastAsia="zh-CN"/>
        </w:rPr>
        <w:t>5</w:t>
      </w:r>
      <w:r w:rsidRPr="008D72A7">
        <w:t>.2.</w:t>
      </w:r>
      <w:r w:rsidRPr="008D72A7">
        <w:rPr>
          <w:lang w:eastAsia="zh-CN"/>
        </w:rPr>
        <w:t>8</w:t>
      </w:r>
      <w:r w:rsidRPr="008D72A7">
        <w:tab/>
      </w:r>
      <w:bookmarkEnd w:id="959"/>
      <w:bookmarkEnd w:id="960"/>
      <w:bookmarkEnd w:id="961"/>
      <w:bookmarkEnd w:id="962"/>
      <w:bookmarkEnd w:id="963"/>
      <w:bookmarkEnd w:id="964"/>
      <w:r w:rsidR="0014411C">
        <w:rPr>
          <w:rFonts w:hint="eastAsia"/>
          <w:lang w:eastAsia="zh-CN"/>
        </w:rPr>
        <w:t>Void</w:t>
      </w:r>
      <w:bookmarkEnd w:id="965"/>
      <w:bookmarkEnd w:id="966"/>
      <w:bookmarkEnd w:id="967"/>
      <w:bookmarkEnd w:id="968"/>
      <w:bookmarkEnd w:id="969"/>
      <w:bookmarkEnd w:id="970"/>
      <w:bookmarkEnd w:id="971"/>
    </w:p>
    <w:p w14:paraId="7BE4023B" w14:textId="77777777" w:rsidR="00F332EC" w:rsidRPr="00B24285" w:rsidRDefault="00F332EC" w:rsidP="00EF4063">
      <w:pPr>
        <w:pStyle w:val="Heading5"/>
        <w:rPr>
          <w:lang w:eastAsia="zh-CN"/>
        </w:rPr>
      </w:pPr>
      <w:bookmarkStart w:id="972" w:name="_Toc34804245"/>
      <w:bookmarkStart w:id="973" w:name="_Toc35935816"/>
      <w:bookmarkStart w:id="974" w:name="_Toc45030036"/>
      <w:bookmarkStart w:id="975" w:name="_Toc51922396"/>
      <w:bookmarkStart w:id="976" w:name="_Toc51922815"/>
      <w:bookmarkStart w:id="977" w:name="_Toc122015872"/>
      <w:bookmarkStart w:id="978" w:name="_Toc130845035"/>
      <w:bookmarkStart w:id="979" w:name="_Toc138344532"/>
      <w:bookmarkStart w:id="980" w:name="_Toc145947038"/>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972"/>
      <w:bookmarkEnd w:id="973"/>
      <w:bookmarkEnd w:id="974"/>
      <w:bookmarkEnd w:id="975"/>
      <w:bookmarkEnd w:id="976"/>
      <w:bookmarkEnd w:id="977"/>
      <w:bookmarkEnd w:id="978"/>
      <w:bookmarkEnd w:id="979"/>
      <w:bookmarkEnd w:id="980"/>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981" w:name="_Toc510696637"/>
      <w:bookmarkStart w:id="982" w:name="_Toc51922397"/>
    </w:p>
    <w:p w14:paraId="6B05AE57" w14:textId="77777777" w:rsidR="007C6ECB" w:rsidRDefault="007C6ECB" w:rsidP="00EF4063">
      <w:pPr>
        <w:pStyle w:val="Heading5"/>
      </w:pPr>
      <w:bookmarkStart w:id="983" w:name="_Toc51922816"/>
      <w:bookmarkStart w:id="984" w:name="_Toc122015873"/>
      <w:bookmarkStart w:id="985" w:name="_Toc130845036"/>
      <w:bookmarkStart w:id="986" w:name="_Toc138344533"/>
      <w:bookmarkStart w:id="987" w:name="_Toc145947039"/>
      <w:r>
        <w:t>6.1.5.2.</w:t>
      </w:r>
      <w:r>
        <w:rPr>
          <w:rFonts w:hint="eastAsia"/>
          <w:lang w:eastAsia="zh-CN"/>
        </w:rPr>
        <w:t>10</w:t>
      </w:r>
      <w:r>
        <w:tab/>
        <w:t xml:space="preserve">Type: </w:t>
      </w:r>
      <w:bookmarkEnd w:id="981"/>
      <w:r>
        <w:t>LocUpdateSubs</w:t>
      </w:r>
      <w:bookmarkEnd w:id="982"/>
      <w:bookmarkEnd w:id="983"/>
      <w:bookmarkEnd w:id="984"/>
      <w:bookmarkEnd w:id="985"/>
      <w:bookmarkEnd w:id="986"/>
      <w:bookmarkEnd w:id="987"/>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988" w:name="_Toc122015874"/>
      <w:bookmarkStart w:id="989" w:name="_Toc130845037"/>
      <w:bookmarkStart w:id="990" w:name="_Toc138344534"/>
      <w:bookmarkStart w:id="991" w:name="_Toc145947040"/>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988"/>
      <w:bookmarkEnd w:id="989"/>
      <w:bookmarkEnd w:id="990"/>
      <w:bookmarkEnd w:id="99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992" w:name="_Toc122015875"/>
      <w:bookmarkStart w:id="993" w:name="_Toc130845038"/>
      <w:bookmarkStart w:id="994" w:name="_Toc138344535"/>
      <w:bookmarkStart w:id="995" w:name="_Toc145947041"/>
      <w:r>
        <w:t>6.1.</w:t>
      </w:r>
      <w:r>
        <w:rPr>
          <w:lang w:eastAsia="zh-CN"/>
        </w:rPr>
        <w:t>5</w:t>
      </w:r>
      <w:r>
        <w:t>.2.</w:t>
      </w:r>
      <w:r>
        <w:rPr>
          <w:rFonts w:hint="eastAsia"/>
          <w:lang w:eastAsia="zh-CN"/>
        </w:rPr>
        <w:t>12</w:t>
      </w:r>
      <w:r>
        <w:tab/>
        <w:t xml:space="preserve">Type: </w:t>
      </w:r>
      <w:r>
        <w:rPr>
          <w:lang w:eastAsia="zh-CN"/>
        </w:rPr>
        <w:t>EventNotifyDataExt</w:t>
      </w:r>
      <w:bookmarkEnd w:id="992"/>
      <w:bookmarkEnd w:id="993"/>
      <w:bookmarkEnd w:id="994"/>
      <w:bookmarkEnd w:id="995"/>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996" w:name="_Toc20150406"/>
      <w:bookmarkStart w:id="997" w:name="_Toc25168653"/>
      <w:bookmarkStart w:id="998" w:name="_Toc27593072"/>
      <w:bookmarkStart w:id="999" w:name="_Toc34147943"/>
      <w:bookmarkStart w:id="1000" w:name="_Toc36463327"/>
      <w:bookmarkStart w:id="1001" w:name="_Toc43215167"/>
      <w:bookmarkStart w:id="1002" w:name="_Toc45032415"/>
      <w:bookmarkStart w:id="1003" w:name="_Toc49849904"/>
      <w:bookmarkStart w:id="1004" w:name="_Toc51873418"/>
      <w:bookmarkStart w:id="1005" w:name="_Toc56517546"/>
      <w:bookmarkStart w:id="1006" w:name="_Toc58594447"/>
      <w:bookmarkStart w:id="1007" w:name="_Toc122015876"/>
      <w:bookmarkStart w:id="1008" w:name="_Toc130845039"/>
      <w:bookmarkStart w:id="1009" w:name="_Toc138344536"/>
      <w:bookmarkStart w:id="1010" w:name="_Toc145947042"/>
      <w:r>
        <w:t>6.1.5.2.</w:t>
      </w:r>
      <w:r>
        <w:rPr>
          <w:rFonts w:hint="eastAsia"/>
          <w:lang w:eastAsia="zh-CN"/>
        </w:rPr>
        <w:t>13</w:t>
      </w:r>
      <w:r>
        <w:tab/>
        <w:t>Type: AreaEventInfo</w:t>
      </w:r>
      <w:bookmarkEnd w:id="996"/>
      <w:bookmarkEnd w:id="997"/>
      <w:bookmarkEnd w:id="998"/>
      <w:bookmarkEnd w:id="999"/>
      <w:bookmarkEnd w:id="1000"/>
      <w:bookmarkEnd w:id="1001"/>
      <w:bookmarkEnd w:id="1002"/>
      <w:bookmarkEnd w:id="1003"/>
      <w:bookmarkEnd w:id="1004"/>
      <w:bookmarkEnd w:id="1005"/>
      <w:bookmarkEnd w:id="1006"/>
      <w:r>
        <w:t>Addition</w:t>
      </w:r>
      <w:bookmarkEnd w:id="1007"/>
      <w:bookmarkEnd w:id="1008"/>
      <w:bookmarkEnd w:id="1009"/>
      <w:bookmarkEnd w:id="1010"/>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011" w:name="_Toc122015877"/>
      <w:bookmarkStart w:id="1012" w:name="_Toc130845040"/>
      <w:bookmarkStart w:id="1013" w:name="_Toc138344537"/>
      <w:bookmarkStart w:id="1014" w:name="_Toc145947043"/>
      <w:r>
        <w:t>6.1.5.2.</w:t>
      </w:r>
      <w:r>
        <w:rPr>
          <w:rFonts w:hint="eastAsia"/>
          <w:lang w:eastAsia="zh-CN"/>
        </w:rPr>
        <w:t>14</w:t>
      </w:r>
      <w:r>
        <w:tab/>
        <w:t>Type: AreaEventInfoExt</w:t>
      </w:r>
      <w:bookmarkEnd w:id="1011"/>
      <w:bookmarkEnd w:id="1012"/>
      <w:bookmarkEnd w:id="1013"/>
      <w:bookmarkEnd w:id="1014"/>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015" w:name="_Toc145947044"/>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015"/>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6B6852">
            <w:pPr>
              <w:pStyle w:val="TAH"/>
              <w:rPr>
                <w:rFonts w:cs="Arial"/>
                <w:szCs w:val="18"/>
              </w:rPr>
            </w:pPr>
            <w:r>
              <w:rPr>
                <w:rFonts w:cs="Arial"/>
                <w:szCs w:val="18"/>
              </w:rPr>
              <w:t>Description</w:t>
            </w:r>
          </w:p>
        </w:tc>
      </w:tr>
      <w:tr w:rsidR="004A20B9" w14:paraId="4D5BC8EA"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6B6852">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6B6852">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4E192800" w:rsidR="004A20B9" w:rsidRPr="00B665C4" w:rsidRDefault="004A20B9" w:rsidP="00F54152">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F54152">
              <w:rPr>
                <w:lang w:eastAsia="zh-CN"/>
              </w:rPr>
              <w:t>23</w:t>
            </w:r>
            <w:r>
              <w:rPr>
                <w:lang w:eastAsia="zh-CN"/>
              </w:rPr>
              <w:t>].</w:t>
            </w:r>
          </w:p>
        </w:tc>
      </w:tr>
      <w:tr w:rsidR="004A20B9" w14:paraId="1E65178C"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6B6852">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6B6852">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77777777" w:rsidR="004A20B9" w:rsidRPr="006B6852" w:rsidRDefault="004A20B9" w:rsidP="006B6852">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4A20B9" w14:paraId="56AA6CB2"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6B6852">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6B6852">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35E5140A" w:rsidR="004A20B9" w:rsidRPr="006B6852" w:rsidRDefault="004A20B9" w:rsidP="00F54152">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016" w:name="_Toc145947045"/>
      <w:r>
        <w:t>6.1.5.2.</w:t>
      </w:r>
      <w:r w:rsidR="006F332F">
        <w:rPr>
          <w:lang w:eastAsia="zh-CN"/>
        </w:rPr>
        <w:t>16</w:t>
      </w:r>
      <w:r>
        <w:tab/>
        <w:t xml:space="preserve">Type: </w:t>
      </w:r>
      <w:r>
        <w:rPr>
          <w:lang w:eastAsia="zh-CN"/>
        </w:rPr>
        <w:t>AlertLimit</w:t>
      </w:r>
      <w:bookmarkEnd w:id="101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6B6852">
            <w:pPr>
              <w:pStyle w:val="TAH"/>
              <w:rPr>
                <w:rFonts w:cs="Arial"/>
                <w:szCs w:val="18"/>
              </w:rPr>
            </w:pPr>
            <w:r>
              <w:rPr>
                <w:rFonts w:cs="Arial"/>
                <w:szCs w:val="18"/>
              </w:rPr>
              <w:t>Description</w:t>
            </w:r>
          </w:p>
        </w:tc>
      </w:tr>
      <w:tr w:rsidR="004A20B9" w14:paraId="2CBDE6F6"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6B6852">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6B6852">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6B685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6B685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6B6852">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6B6852">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77777777" w:rsidR="004A20B9" w:rsidRPr="004C7A68" w:rsidRDefault="004A20B9" w:rsidP="00F332EC">
      <w:pPr>
        <w:rPr>
          <w:lang w:eastAsia="zh-CN"/>
        </w:rPr>
      </w:pPr>
    </w:p>
    <w:p w14:paraId="36011C6C" w14:textId="77777777" w:rsidR="008D72A7" w:rsidRPr="008D72A7" w:rsidRDefault="008D72A7" w:rsidP="00EF4063">
      <w:pPr>
        <w:pStyle w:val="Heading4"/>
        <w:rPr>
          <w:lang w:val="en-US"/>
        </w:rPr>
      </w:pPr>
      <w:bookmarkStart w:id="1017" w:name="_Toc26202344"/>
      <w:bookmarkStart w:id="1018" w:name="_Toc22624283"/>
      <w:bookmarkStart w:id="1019" w:name="_Toc22141081"/>
      <w:bookmarkStart w:id="1020" w:name="_Toc18853085"/>
      <w:bookmarkStart w:id="1021" w:name="_Toc26202530"/>
      <w:bookmarkStart w:id="1022" w:name="_Toc34804246"/>
      <w:bookmarkStart w:id="1023" w:name="_Toc35935817"/>
      <w:bookmarkStart w:id="1024" w:name="_Toc45030037"/>
      <w:bookmarkStart w:id="1025" w:name="_Toc51922398"/>
      <w:bookmarkStart w:id="1026" w:name="_Toc51922817"/>
      <w:bookmarkStart w:id="1027" w:name="_Toc122015878"/>
      <w:bookmarkStart w:id="1028" w:name="_Toc130845041"/>
      <w:bookmarkStart w:id="1029" w:name="_Toc138344538"/>
      <w:bookmarkStart w:id="1030" w:name="_Toc14594704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3AC2B55" w14:textId="77777777" w:rsidR="008D72A7" w:rsidRPr="008D72A7" w:rsidRDefault="008D72A7" w:rsidP="00EF4063">
      <w:pPr>
        <w:pStyle w:val="Heading5"/>
      </w:pPr>
      <w:bookmarkStart w:id="1031" w:name="_Toc26202345"/>
      <w:bookmarkStart w:id="1032" w:name="_Toc22624284"/>
      <w:bookmarkStart w:id="1033" w:name="_Toc22141082"/>
      <w:bookmarkStart w:id="1034" w:name="_Toc18853086"/>
      <w:bookmarkStart w:id="1035" w:name="_Toc26202531"/>
      <w:bookmarkStart w:id="1036" w:name="_Toc34804247"/>
      <w:bookmarkStart w:id="1037" w:name="_Toc35935818"/>
      <w:bookmarkStart w:id="1038" w:name="_Toc45030038"/>
      <w:bookmarkStart w:id="1039" w:name="_Toc51922399"/>
      <w:bookmarkStart w:id="1040" w:name="_Toc51922818"/>
      <w:bookmarkStart w:id="1041" w:name="_Toc122015879"/>
      <w:bookmarkStart w:id="1042" w:name="_Toc130845042"/>
      <w:bookmarkStart w:id="1043" w:name="_Toc138344539"/>
      <w:bookmarkStart w:id="1044" w:name="_Toc145947047"/>
      <w:r w:rsidRPr="008D72A7">
        <w:t>6.1.</w:t>
      </w:r>
      <w:r w:rsidRPr="008D72A7">
        <w:rPr>
          <w:lang w:eastAsia="zh-CN"/>
        </w:rPr>
        <w:t>5</w:t>
      </w:r>
      <w:r w:rsidRPr="008D72A7">
        <w:t>.3.1</w:t>
      </w:r>
      <w:r w:rsidRPr="008D72A7">
        <w:tab/>
        <w:t>Introduction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045" w:name="_Toc26202346"/>
      <w:bookmarkStart w:id="1046" w:name="_Toc22624285"/>
      <w:bookmarkStart w:id="1047" w:name="_Toc22141083"/>
      <w:bookmarkStart w:id="1048" w:name="_Toc18853087"/>
      <w:bookmarkStart w:id="1049" w:name="_Toc26202532"/>
      <w:bookmarkStart w:id="1050" w:name="_Toc34804248"/>
      <w:bookmarkStart w:id="1051" w:name="_Toc35935819"/>
      <w:bookmarkStart w:id="1052" w:name="_Toc45030039"/>
      <w:bookmarkStart w:id="1053" w:name="_Toc51922400"/>
      <w:bookmarkStart w:id="1054" w:name="_Toc51922819"/>
      <w:bookmarkStart w:id="1055" w:name="_Toc122015880"/>
      <w:bookmarkStart w:id="1056" w:name="_Toc130845043"/>
      <w:bookmarkStart w:id="1057" w:name="_Toc138344540"/>
      <w:bookmarkStart w:id="1058" w:name="_Toc145947048"/>
      <w:r w:rsidRPr="008D72A7">
        <w:t>6.1.</w:t>
      </w:r>
      <w:r w:rsidRPr="008D72A7">
        <w:rPr>
          <w:lang w:eastAsia="zh-CN"/>
        </w:rPr>
        <w:t>5</w:t>
      </w:r>
      <w:r w:rsidRPr="008D72A7">
        <w:t>.3.2</w:t>
      </w:r>
      <w:r w:rsidRPr="008D72A7">
        <w:tab/>
        <w:t>Simple data types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059" w:name="_Toc26202347"/>
      <w:bookmarkStart w:id="1060" w:name="_Toc22624286"/>
      <w:bookmarkStart w:id="1061" w:name="_Toc22141084"/>
      <w:bookmarkStart w:id="1062" w:name="_Toc18853088"/>
      <w:bookmarkStart w:id="1063" w:name="_Toc26202533"/>
      <w:bookmarkStart w:id="1064" w:name="_Toc34804249"/>
      <w:bookmarkStart w:id="1065" w:name="_Toc35935820"/>
      <w:bookmarkStart w:id="1066" w:name="_Toc45030040"/>
      <w:bookmarkStart w:id="1067" w:name="_Toc51922401"/>
      <w:bookmarkStart w:id="1068" w:name="_Toc51922820"/>
      <w:bookmarkStart w:id="1069" w:name="_Toc122015881"/>
      <w:bookmarkStart w:id="1070" w:name="_Toc130845044"/>
      <w:bookmarkStart w:id="1071" w:name="_Toc138344541"/>
      <w:bookmarkStart w:id="1072" w:name="_Toc145947049"/>
      <w:r w:rsidRPr="008D72A7">
        <w:lastRenderedPageBreak/>
        <w:t>6.1.</w:t>
      </w:r>
      <w:r w:rsidR="00F748C1">
        <w:rPr>
          <w:rFonts w:hint="eastAsia"/>
          <w:lang w:eastAsia="zh-CN"/>
        </w:rPr>
        <w:t>5</w:t>
      </w:r>
      <w:r w:rsidRPr="008D72A7">
        <w:t>.3.3</w:t>
      </w:r>
      <w:r w:rsidRPr="008D72A7">
        <w:tab/>
        <w:t xml:space="preserve">Enumeration: </w:t>
      </w:r>
      <w:r w:rsidRPr="008D72A7">
        <w:rPr>
          <w:lang w:eastAsia="zh-CN"/>
        </w:rPr>
        <w:t>PseudonymIndicator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073" w:name="_Toc26202348"/>
      <w:bookmarkStart w:id="1074" w:name="_Toc22624287"/>
      <w:bookmarkStart w:id="1075" w:name="_Toc22141085"/>
      <w:bookmarkStart w:id="1076" w:name="_Toc18853089"/>
      <w:bookmarkStart w:id="1077" w:name="_Toc26202534"/>
      <w:bookmarkStart w:id="1078" w:name="_Toc34804250"/>
      <w:bookmarkStart w:id="1079" w:name="_Toc35935821"/>
      <w:bookmarkStart w:id="1080" w:name="_Toc45030041"/>
      <w:bookmarkStart w:id="1081" w:name="_Toc51922402"/>
      <w:bookmarkStart w:id="1082" w:name="_Toc51922821"/>
      <w:bookmarkStart w:id="1083" w:name="_Toc122015882"/>
      <w:bookmarkStart w:id="1084" w:name="_Toc130845045"/>
      <w:bookmarkStart w:id="1085" w:name="_Toc138344542"/>
      <w:bookmarkStart w:id="1086" w:name="_Toc14594705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1087" w:name="_Toc22624288"/>
      <w:bookmarkStart w:id="1088" w:name="_Toc22141086"/>
    </w:p>
    <w:p w14:paraId="06FBBCCF" w14:textId="77777777" w:rsidR="008D72A7" w:rsidRPr="008D72A7" w:rsidRDefault="008D72A7" w:rsidP="00EF4063">
      <w:pPr>
        <w:pStyle w:val="Heading5"/>
      </w:pPr>
      <w:bookmarkStart w:id="1089" w:name="_Toc26202349"/>
      <w:bookmarkStart w:id="1090" w:name="_Toc26202535"/>
      <w:bookmarkStart w:id="1091" w:name="_Toc34804251"/>
      <w:bookmarkStart w:id="1092" w:name="_Toc35935822"/>
      <w:bookmarkStart w:id="1093" w:name="_Toc45030042"/>
      <w:bookmarkStart w:id="1094" w:name="_Toc51922403"/>
      <w:bookmarkStart w:id="1095" w:name="_Toc51922822"/>
      <w:bookmarkStart w:id="1096" w:name="_Toc122015883"/>
      <w:bookmarkStart w:id="1097" w:name="_Toc130845046"/>
      <w:bookmarkStart w:id="1098" w:name="_Toc138344543"/>
      <w:bookmarkStart w:id="1099" w:name="_Toc14594705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100" w:name="_Toc22624289"/>
      <w:bookmarkStart w:id="110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102" w:name="_Toc26202350"/>
      <w:bookmarkStart w:id="1103" w:name="_Toc26202536"/>
      <w:bookmarkStart w:id="1104" w:name="_Toc34804252"/>
      <w:bookmarkStart w:id="1105" w:name="_Toc35935823"/>
      <w:bookmarkStart w:id="1106" w:name="_Toc45030043"/>
      <w:bookmarkStart w:id="1107" w:name="_Toc51922404"/>
      <w:bookmarkStart w:id="1108" w:name="_Toc51922823"/>
      <w:bookmarkStart w:id="1109" w:name="_Toc122015884"/>
      <w:bookmarkStart w:id="1110" w:name="_Toc130845047"/>
      <w:bookmarkStart w:id="1111" w:name="_Toc138344544"/>
      <w:bookmarkStart w:id="1112" w:name="_Toc14594705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6"/>
        <w:gridCol w:w="3896"/>
        <w:gridCol w:w="1835"/>
      </w:tblGrid>
      <w:tr w:rsidR="008D72A7" w14:paraId="484CD238" w14:textId="77777777" w:rsidTr="002F2862">
        <w:tc>
          <w:tcPr>
            <w:tcW w:w="20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2F2862">
        <w:tc>
          <w:tcPr>
            <w:tcW w:w="2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113" w:name="_Toc122015885"/>
      <w:bookmarkStart w:id="1114" w:name="_Toc130845048"/>
      <w:bookmarkStart w:id="1115" w:name="_Toc138344545"/>
      <w:bookmarkStart w:id="1116" w:name="_Toc145947053"/>
      <w:r>
        <w:t>6.1.5.3.</w:t>
      </w:r>
      <w:r>
        <w:rPr>
          <w:rFonts w:hint="eastAsia"/>
        </w:rPr>
        <w:t>7</w:t>
      </w:r>
      <w:r w:rsidR="006B79A1">
        <w:tab/>
      </w:r>
      <w:r>
        <w:t xml:space="preserve">Enumeration: </w:t>
      </w:r>
      <w:r w:rsidRPr="00043171">
        <w:t>FailureCause</w:t>
      </w:r>
      <w:bookmarkEnd w:id="1113"/>
      <w:bookmarkEnd w:id="1114"/>
      <w:bookmarkEnd w:id="1115"/>
      <w:bookmarkEnd w:id="111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117" w:name="_Toc122015886"/>
      <w:bookmarkStart w:id="1118" w:name="_Toc130845049"/>
      <w:bookmarkStart w:id="1119" w:name="_Toc138344546"/>
      <w:bookmarkStart w:id="1120" w:name="_Toc145947054"/>
      <w:r>
        <w:t>6.1.5.3.</w:t>
      </w:r>
      <w:r>
        <w:rPr>
          <w:rFonts w:hint="eastAsia"/>
        </w:rPr>
        <w:t>8</w:t>
      </w:r>
      <w:r>
        <w:tab/>
        <w:t>Enumeration: SuccessType</w:t>
      </w:r>
      <w:bookmarkEnd w:id="1117"/>
      <w:bookmarkEnd w:id="1118"/>
      <w:bookmarkEnd w:id="1119"/>
      <w:bookmarkEnd w:id="1120"/>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121" w:name="_Toc138344547"/>
      <w:bookmarkStart w:id="1122" w:name="_Toc145947055"/>
      <w:r>
        <w:t>6.1.</w:t>
      </w:r>
      <w:r>
        <w:rPr>
          <w:lang w:eastAsia="zh-CN"/>
        </w:rPr>
        <w:t>5</w:t>
      </w:r>
      <w:r>
        <w:t>.3.</w:t>
      </w:r>
      <w:r w:rsidR="00C5161A">
        <w:t>9</w:t>
      </w:r>
      <w:r>
        <w:tab/>
        <w:t>Enumeration: ReportingInd</w:t>
      </w:r>
      <w:bookmarkEnd w:id="1121"/>
      <w:bookmarkEnd w:id="1122"/>
    </w:p>
    <w:p w14:paraId="6A4FA4B0" w14:textId="7777777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when the UE detects the triggered or periodic event happens, if it is outside the event report allowed area</w:t>
      </w:r>
      <w:r>
        <w:t>. It shall comply with the provisions defined in table 6.1.</w:t>
      </w:r>
      <w:r>
        <w:rPr>
          <w:lang w:eastAsia="zh-CN"/>
        </w:rPr>
        <w:t>5</w:t>
      </w:r>
      <w:r>
        <w:t>.3.x-1.</w:t>
      </w:r>
    </w:p>
    <w:p w14:paraId="0C6DE515" w14:textId="77777777" w:rsidR="00413B4B" w:rsidRDefault="00413B4B" w:rsidP="00413B4B">
      <w:pPr>
        <w:pStyle w:val="TH"/>
      </w:pPr>
      <w:r>
        <w:t>Table 6.1.</w:t>
      </w:r>
      <w:r>
        <w:rPr>
          <w:lang w:eastAsia="zh-CN"/>
        </w:rPr>
        <w:t>5</w:t>
      </w:r>
      <w:r>
        <w:t>.3.</w:t>
      </w:r>
      <w:r>
        <w:rPr>
          <w:lang w:eastAsia="zh-CN"/>
        </w:rPr>
        <w:t>x</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B42EF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B42EF6">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B42EF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B42EF6">
            <w:pPr>
              <w:pStyle w:val="TAH"/>
            </w:pPr>
            <w:r>
              <w:t>Applicability</w:t>
            </w:r>
          </w:p>
        </w:tc>
      </w:tr>
      <w:tr w:rsidR="00413B4B" w14:paraId="20C341B4" w14:textId="77777777" w:rsidTr="00B42E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77777777" w:rsidR="00413B4B" w:rsidRDefault="00413B4B" w:rsidP="00B42EF6">
            <w:pPr>
              <w:pStyle w:val="TAL"/>
              <w:rPr>
                <w:lang w:eastAsia="zh-CN"/>
              </w:rPr>
            </w:pPr>
            <w:r>
              <w:t>"OPPOSITE_SENSE"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77777777" w:rsidR="00413B4B" w:rsidRDefault="00413B4B" w:rsidP="00B42EF6">
            <w:pPr>
              <w:pStyle w:val="TAL"/>
              <w:rPr>
                <w:lang w:eastAsia="zh-CN"/>
              </w:rPr>
            </w:pPr>
            <w:r>
              <w:rPr>
                <w:lang w:eastAsia="ko-KR"/>
              </w:rPr>
              <w:t>The UE is allowed to generate and send the event report when t</w:t>
            </w:r>
            <w:r>
              <w:t>he UE is outside the event report allowed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B42EF6">
            <w:pPr>
              <w:pStyle w:val="TAL"/>
            </w:pPr>
          </w:p>
        </w:tc>
      </w:tr>
      <w:tr w:rsidR="00413B4B" w14:paraId="4369354E" w14:textId="77777777" w:rsidTr="00B42E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77777777" w:rsidR="00413B4B" w:rsidRDefault="00413B4B" w:rsidP="00B42EF6">
            <w:pPr>
              <w:pStyle w:val="TAL"/>
              <w:rPr>
                <w:lang w:eastAsia="zh-CN"/>
              </w:rPr>
            </w:pPr>
            <w:r>
              <w:t>"POSITIVE_SENSE"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77777777" w:rsidR="00413B4B" w:rsidRDefault="00413B4B" w:rsidP="00B42EF6">
            <w:pPr>
              <w:pStyle w:val="TAL"/>
            </w:pPr>
            <w:r>
              <w:rPr>
                <w:bCs/>
              </w:rPr>
              <w:t>T</w:t>
            </w:r>
            <w:r w:rsidRPr="004E03E8">
              <w:rPr>
                <w:bCs/>
              </w:rPr>
              <w:t>he UE is allowed to generate and send the event report when the UE is inside the event report allowed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B42EF6">
            <w:pPr>
              <w:pStyle w:val="TAL"/>
            </w:pPr>
          </w:p>
        </w:tc>
      </w:tr>
    </w:tbl>
    <w:p w14:paraId="362ECF86" w14:textId="77777777" w:rsidR="00413B4B" w:rsidRDefault="00413B4B" w:rsidP="00413B4B"/>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123" w:name="_Toc26202355"/>
      <w:bookmarkStart w:id="1124" w:name="_Toc22624294"/>
      <w:bookmarkStart w:id="1125" w:name="_Toc22141092"/>
      <w:bookmarkStart w:id="1126" w:name="_Toc18853094"/>
      <w:bookmarkStart w:id="1127" w:name="_Toc26202541"/>
      <w:bookmarkStart w:id="1128" w:name="_Toc34804253"/>
      <w:bookmarkStart w:id="1129" w:name="_Toc35935824"/>
      <w:bookmarkStart w:id="1130" w:name="_Toc45030044"/>
      <w:bookmarkStart w:id="1131" w:name="_Toc51922405"/>
      <w:bookmarkStart w:id="1132" w:name="_Toc51922824"/>
      <w:bookmarkStart w:id="1133" w:name="_Toc122015887"/>
      <w:bookmarkStart w:id="1134" w:name="_Toc130845050"/>
      <w:bookmarkStart w:id="1135" w:name="_Toc138344548"/>
      <w:bookmarkStart w:id="1136" w:name="_Toc145947056"/>
      <w:r w:rsidRPr="008D72A7">
        <w:t>6.1.</w:t>
      </w:r>
      <w:r w:rsidRPr="008D72A7">
        <w:rPr>
          <w:lang w:eastAsia="zh-CN"/>
        </w:rPr>
        <w:t>6</w:t>
      </w:r>
      <w:r w:rsidRPr="008D72A7">
        <w:tab/>
        <w:t>Error Handling</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491F978" w14:textId="77777777" w:rsidR="008D72A7" w:rsidRPr="008D72A7" w:rsidRDefault="008D72A7" w:rsidP="00EF4063">
      <w:pPr>
        <w:pStyle w:val="Heading4"/>
      </w:pPr>
      <w:bookmarkStart w:id="1137" w:name="_Toc26202356"/>
      <w:bookmarkStart w:id="1138" w:name="_Toc22624295"/>
      <w:bookmarkStart w:id="1139" w:name="_Toc22141093"/>
      <w:bookmarkStart w:id="1140" w:name="_Toc18853095"/>
      <w:bookmarkStart w:id="1141" w:name="_Toc26202542"/>
      <w:bookmarkStart w:id="1142" w:name="_Toc34804254"/>
      <w:bookmarkStart w:id="1143" w:name="_Toc35935825"/>
      <w:bookmarkStart w:id="1144" w:name="_Toc45030045"/>
      <w:bookmarkStart w:id="1145" w:name="_Toc51922406"/>
      <w:bookmarkStart w:id="1146" w:name="_Toc51922825"/>
      <w:bookmarkStart w:id="1147" w:name="_Toc122015888"/>
      <w:bookmarkStart w:id="1148" w:name="_Toc130845051"/>
      <w:bookmarkStart w:id="1149" w:name="_Toc138344549"/>
      <w:bookmarkStart w:id="1150" w:name="_Toc145947057"/>
      <w:r w:rsidRPr="008D72A7">
        <w:t>6.1.</w:t>
      </w:r>
      <w:r w:rsidRPr="008D72A7">
        <w:rPr>
          <w:lang w:eastAsia="zh-CN"/>
        </w:rPr>
        <w:t>6</w:t>
      </w:r>
      <w:r w:rsidRPr="008D72A7">
        <w:t>.1</w:t>
      </w:r>
      <w:r w:rsidRPr="008D72A7">
        <w:tab/>
        <w:t>General</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151" w:name="_Toc26202357"/>
      <w:bookmarkStart w:id="1152" w:name="_Toc22624296"/>
      <w:bookmarkStart w:id="1153" w:name="_Toc22141094"/>
      <w:bookmarkStart w:id="1154" w:name="_Toc18853096"/>
      <w:bookmarkStart w:id="1155" w:name="_Toc26202543"/>
      <w:bookmarkStart w:id="1156" w:name="_Toc34804255"/>
      <w:bookmarkStart w:id="1157" w:name="_Toc35935826"/>
      <w:bookmarkStart w:id="1158" w:name="_Toc45030046"/>
      <w:bookmarkStart w:id="1159" w:name="_Toc51922407"/>
      <w:bookmarkStart w:id="1160" w:name="_Toc51922826"/>
      <w:bookmarkStart w:id="1161" w:name="_Toc122015889"/>
      <w:bookmarkStart w:id="1162" w:name="_Toc130845052"/>
      <w:bookmarkStart w:id="1163" w:name="_Toc138344550"/>
      <w:bookmarkStart w:id="1164" w:name="_Toc145947058"/>
      <w:r w:rsidRPr="008D72A7">
        <w:t>6.1.</w:t>
      </w:r>
      <w:r w:rsidRPr="008D72A7">
        <w:rPr>
          <w:lang w:eastAsia="zh-CN"/>
        </w:rPr>
        <w:t>6</w:t>
      </w:r>
      <w:r w:rsidRPr="008D72A7">
        <w:t>.2</w:t>
      </w:r>
      <w:r w:rsidRPr="008D72A7">
        <w:tab/>
        <w:t>Protocol Errors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165" w:name="_Toc26202358"/>
      <w:bookmarkStart w:id="1166" w:name="_Toc22624297"/>
      <w:bookmarkStart w:id="1167" w:name="_Toc22141095"/>
      <w:bookmarkStart w:id="1168" w:name="_Toc18853097"/>
      <w:bookmarkStart w:id="1169" w:name="_Toc26202544"/>
      <w:bookmarkStart w:id="1170" w:name="_Toc34804256"/>
      <w:bookmarkStart w:id="1171" w:name="_Toc35935827"/>
      <w:bookmarkStart w:id="1172" w:name="_Toc45030047"/>
      <w:bookmarkStart w:id="1173" w:name="_Toc51922408"/>
      <w:bookmarkStart w:id="1174" w:name="_Toc51922827"/>
      <w:bookmarkStart w:id="1175" w:name="_Toc122015890"/>
      <w:bookmarkStart w:id="1176" w:name="_Toc130845053"/>
      <w:bookmarkStart w:id="1177" w:name="_Toc138344551"/>
      <w:bookmarkStart w:id="1178" w:name="_Toc145947059"/>
      <w:r w:rsidRPr="008D72A7">
        <w:t>6.1.</w:t>
      </w:r>
      <w:r w:rsidRPr="008D72A7">
        <w:rPr>
          <w:lang w:eastAsia="zh-CN"/>
        </w:rPr>
        <w:t>6</w:t>
      </w:r>
      <w:r w:rsidRPr="008D72A7">
        <w:t>.3</w:t>
      </w:r>
      <w:r w:rsidRPr="008D72A7">
        <w:tab/>
        <w:t>Application Errors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179" w:name="_Toc26202359"/>
      <w:bookmarkStart w:id="1180" w:name="_Toc22624298"/>
      <w:bookmarkStart w:id="1181" w:name="_Toc22141096"/>
      <w:bookmarkStart w:id="1182" w:name="_Toc18853098"/>
      <w:bookmarkStart w:id="1183" w:name="_Toc26202545"/>
      <w:bookmarkStart w:id="1184" w:name="_Toc34804257"/>
      <w:bookmarkStart w:id="1185" w:name="_Toc35935828"/>
      <w:bookmarkStart w:id="1186" w:name="_Toc45030048"/>
      <w:bookmarkStart w:id="1187" w:name="_Toc51922409"/>
      <w:bookmarkStart w:id="1188" w:name="_Toc51922828"/>
      <w:bookmarkStart w:id="1189" w:name="_Toc122015891"/>
      <w:bookmarkStart w:id="1190" w:name="_Toc130845054"/>
      <w:bookmarkStart w:id="1191" w:name="_Toc138344552"/>
      <w:bookmarkStart w:id="1192" w:name="_Toc145947060"/>
      <w:r w:rsidRPr="006128D2">
        <w:rPr>
          <w:lang w:val="en-US"/>
        </w:rPr>
        <w:t>6.1.</w:t>
      </w:r>
      <w:r w:rsidR="00BB2BE5">
        <w:rPr>
          <w:rFonts w:hint="eastAsia"/>
          <w:lang w:val="en-US" w:eastAsia="zh-CN"/>
        </w:rPr>
        <w:t>7</w:t>
      </w:r>
      <w:r w:rsidRPr="006128D2">
        <w:rPr>
          <w:lang w:val="en-US"/>
        </w:rPr>
        <w:tab/>
        <w:t>Feature negotiation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1193" w:name="_Toc34804258"/>
      <w:bookmarkStart w:id="1194" w:name="_Toc35935829"/>
      <w:bookmarkStart w:id="1195" w:name="_Toc45030049"/>
      <w:bookmarkStart w:id="1196" w:name="_Toc51922410"/>
      <w:bookmarkStart w:id="1197" w:name="_Toc51922829"/>
      <w:bookmarkStart w:id="1198" w:name="_Toc122015892"/>
      <w:bookmarkStart w:id="1199" w:name="_Toc130845055"/>
      <w:bookmarkStart w:id="1200" w:name="_Toc138344553"/>
      <w:bookmarkStart w:id="1201" w:name="_Toc145947061"/>
      <w:r>
        <w:rPr>
          <w:lang w:val="en-US"/>
        </w:rPr>
        <w:t>6.1.</w:t>
      </w:r>
      <w:r>
        <w:rPr>
          <w:rFonts w:hint="eastAsia"/>
          <w:lang w:val="en-US" w:eastAsia="zh-CN"/>
        </w:rPr>
        <w:t>8</w:t>
      </w:r>
      <w:r>
        <w:rPr>
          <w:lang w:val="en-US"/>
        </w:rPr>
        <w:tab/>
        <w:t>Security</w:t>
      </w:r>
      <w:bookmarkEnd w:id="1193"/>
      <w:bookmarkEnd w:id="1194"/>
      <w:bookmarkEnd w:id="1195"/>
      <w:bookmarkEnd w:id="1196"/>
      <w:bookmarkEnd w:id="1197"/>
      <w:bookmarkEnd w:id="1198"/>
      <w:bookmarkEnd w:id="1199"/>
      <w:bookmarkEnd w:id="1200"/>
      <w:bookmarkEnd w:id="1201"/>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lastRenderedPageBreak/>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B42EF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B42EF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B42EF6">
            <w:pPr>
              <w:pStyle w:val="TAH"/>
            </w:pPr>
            <w:r>
              <w:t>Description</w:t>
            </w:r>
          </w:p>
        </w:tc>
      </w:tr>
      <w:tr w:rsidR="008D3AFB" w14:paraId="57FE1FB2"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77777777" w:rsidR="008D3AFB" w:rsidRDefault="008D3AFB" w:rsidP="00B42EF6">
            <w:pPr>
              <w:pStyle w:val="TAL"/>
            </w:pPr>
            <w:r>
              <w:t>"ngmlc_loc"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B42EF6">
            <w:pPr>
              <w:pStyle w:val="TAL"/>
            </w:pPr>
            <w:r>
              <w:t xml:space="preserve">Access to the </w:t>
            </w:r>
            <w:r>
              <w:rPr>
                <w:lang w:val="en-US"/>
              </w:rPr>
              <w:t>Ngmlc_Location</w:t>
            </w:r>
            <w:r w:rsidRPr="00630AB6">
              <w:rPr>
                <w:lang w:val="en-US"/>
              </w:rPr>
              <w:t xml:space="preserve"> </w:t>
            </w:r>
            <w:r>
              <w:t>API.</w:t>
            </w:r>
          </w:p>
        </w:tc>
      </w:tr>
      <w:tr w:rsidR="008D3AFB" w14:paraId="2E0413F5"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77777777" w:rsidR="008D3AFB" w:rsidRDefault="008D3AFB" w:rsidP="00B42EF6">
            <w:pPr>
              <w:pStyle w:val="TAL"/>
            </w:pPr>
            <w:r>
              <w:t>"ngmlc_loc:provide-location:invoke"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B42EF6">
            <w:pPr>
              <w:pStyle w:val="TAL"/>
            </w:pPr>
            <w:r>
              <w:t>Access to invoke Provide Location</w:t>
            </w:r>
          </w:p>
        </w:tc>
      </w:tr>
      <w:tr w:rsidR="008D3AFB" w14:paraId="633D6389"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77777777" w:rsidR="008D3AFB" w:rsidRDefault="008D3AFB" w:rsidP="00B42EF6">
            <w:pPr>
              <w:pStyle w:val="TAL"/>
            </w:pPr>
            <w:r>
              <w:t>"ngmlc_loc:cancel-location:invoke"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B42EF6">
            <w:pPr>
              <w:pStyle w:val="TAL"/>
            </w:pPr>
            <w:r>
              <w:t>Access to invoke Cancel Location</w:t>
            </w:r>
          </w:p>
        </w:tc>
      </w:tr>
      <w:tr w:rsidR="008D3AFB" w14:paraId="271663AD"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77777777" w:rsidR="008D3AFB" w:rsidRDefault="008D3AFB" w:rsidP="00B42EF6">
            <w:pPr>
              <w:pStyle w:val="TAL"/>
            </w:pPr>
            <w:r>
              <w:t>"ngmlc_loc:location-update:invoke"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B42EF6">
            <w:pPr>
              <w:pStyle w:val="TAL"/>
            </w:pPr>
            <w:r>
              <w:t>Access to invoke Location update</w:t>
            </w:r>
          </w:p>
        </w:tc>
      </w:tr>
      <w:tr w:rsidR="008D3AFB" w14:paraId="4F8AE07D" w14:textId="77777777" w:rsidTr="00B42EF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77777777" w:rsidR="008D3AFB" w:rsidRDefault="008D3AFB" w:rsidP="00B42EF6">
            <w:pPr>
              <w:pStyle w:val="TAL"/>
            </w:pPr>
            <w:r>
              <w:t>"ngmlc_loc:loc-update-subs:invoke"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B42EF6">
            <w:pPr>
              <w:pStyle w:val="TAL"/>
              <w:tabs>
                <w:tab w:val="left" w:pos="3928"/>
              </w:tabs>
            </w:pPr>
            <w:r>
              <w:t xml:space="preserve">Access to invoke Location update </w:t>
            </w:r>
            <w:r>
              <w:rPr>
                <w:rFonts w:eastAsia="DengXian"/>
                <w:lang w:eastAsia="zh-CN"/>
              </w:rPr>
              <w:t>subscribe</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202" w:name="_Toc25074008"/>
      <w:bookmarkStart w:id="1203" w:name="_Toc34063200"/>
      <w:bookmarkStart w:id="1204" w:name="_Toc43120185"/>
      <w:bookmarkStart w:id="1205" w:name="_Toc49768242"/>
      <w:bookmarkStart w:id="1206" w:name="_Toc51867092"/>
      <w:bookmarkStart w:id="1207" w:name="_Toc122015893"/>
      <w:bookmarkStart w:id="1208" w:name="_Toc130845056"/>
      <w:bookmarkStart w:id="1209" w:name="_Toc138344554"/>
      <w:bookmarkStart w:id="1210" w:name="_Toc145947062"/>
      <w:r>
        <w:rPr>
          <w:lang w:val="en-US"/>
        </w:rPr>
        <w:t>6.1.</w:t>
      </w:r>
      <w:r>
        <w:rPr>
          <w:rFonts w:hint="eastAsia"/>
          <w:lang w:val="en-US" w:eastAsia="zh-CN"/>
        </w:rPr>
        <w:t>9</w:t>
      </w:r>
      <w:r>
        <w:rPr>
          <w:lang w:val="en-US"/>
        </w:rPr>
        <w:tab/>
      </w:r>
      <w:bookmarkEnd w:id="1202"/>
      <w:bookmarkEnd w:id="1203"/>
      <w:bookmarkEnd w:id="1204"/>
      <w:bookmarkEnd w:id="1205"/>
      <w:bookmarkEnd w:id="1206"/>
      <w:r>
        <w:rPr>
          <w:lang w:val="en-US"/>
        </w:rPr>
        <w:t>HTTP redirection</w:t>
      </w:r>
      <w:bookmarkEnd w:id="1207"/>
      <w:bookmarkEnd w:id="1208"/>
      <w:bookmarkEnd w:id="1209"/>
      <w:bookmarkEnd w:id="121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211" w:name="_Toc26202360"/>
      <w:bookmarkStart w:id="1212" w:name="_Toc22624299"/>
      <w:bookmarkStart w:id="1213" w:name="_Toc22141097"/>
      <w:bookmarkStart w:id="1214" w:name="_Toc18853099"/>
      <w:bookmarkStart w:id="1215" w:name="_Toc26202546"/>
      <w:bookmarkStart w:id="1216" w:name="_Toc34804259"/>
      <w:bookmarkStart w:id="1217" w:name="_Toc35935830"/>
      <w:bookmarkStart w:id="1218" w:name="_Toc45030050"/>
      <w:bookmarkStart w:id="1219" w:name="_Toc51922411"/>
      <w:bookmarkStart w:id="1220" w:name="_Toc51922830"/>
      <w:bookmarkStart w:id="1221" w:name="_Toc122015894"/>
      <w:bookmarkStart w:id="1222" w:name="_Toc130845057"/>
      <w:bookmarkStart w:id="1223" w:name="_Toc138344555"/>
      <w:bookmarkStart w:id="1224" w:name="_Toc145947063"/>
      <w:r w:rsidR="009D54C9">
        <w:lastRenderedPageBreak/>
        <w:t>Annex A (normative):</w:t>
      </w:r>
      <w:r w:rsidR="009D54C9">
        <w:br/>
        <w:t>OpenAPI specification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CAB788F" w14:textId="77777777" w:rsidR="008D72A7" w:rsidRDefault="008D72A7" w:rsidP="00254A98">
      <w:pPr>
        <w:pStyle w:val="Heading1"/>
        <w:rPr>
          <w:lang w:eastAsia="zh-CN"/>
        </w:rPr>
      </w:pPr>
      <w:bookmarkStart w:id="1225" w:name="_Toc26202361"/>
      <w:bookmarkStart w:id="1226" w:name="_Toc22624300"/>
      <w:bookmarkStart w:id="1227" w:name="_Toc22141098"/>
      <w:bookmarkStart w:id="1228" w:name="_Toc18853100"/>
      <w:bookmarkStart w:id="1229" w:name="_Toc26202547"/>
      <w:bookmarkStart w:id="1230" w:name="_Toc34804260"/>
      <w:bookmarkStart w:id="1231" w:name="_Toc35935831"/>
      <w:bookmarkStart w:id="1232" w:name="_Toc45030051"/>
      <w:bookmarkStart w:id="1233" w:name="_Toc51922412"/>
      <w:bookmarkStart w:id="1234" w:name="_Toc51922831"/>
      <w:bookmarkStart w:id="1235" w:name="_Toc122015895"/>
      <w:bookmarkStart w:id="1236" w:name="_Toc130845058"/>
      <w:bookmarkStart w:id="1237" w:name="_Toc138344556"/>
      <w:bookmarkStart w:id="1238" w:name="_Toc145947064"/>
      <w:r w:rsidRPr="008D72A7">
        <w:t>A.1</w:t>
      </w:r>
      <w:r w:rsidRPr="008D72A7">
        <w:tab/>
        <w:t>General</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239" w:name="_Toc26202362"/>
      <w:bookmarkStart w:id="1240" w:name="_Toc22624301"/>
      <w:bookmarkStart w:id="1241" w:name="_Toc22141099"/>
      <w:bookmarkStart w:id="1242" w:name="_Toc18853101"/>
      <w:bookmarkStart w:id="1243" w:name="_Toc26202548"/>
      <w:bookmarkStart w:id="1244" w:name="_Toc34804261"/>
      <w:bookmarkStart w:id="1245" w:name="_Toc35935832"/>
      <w:bookmarkStart w:id="1246" w:name="_Toc45030052"/>
      <w:bookmarkStart w:id="1247" w:name="_Toc51922413"/>
      <w:bookmarkStart w:id="1248" w:name="_Toc51922832"/>
      <w:bookmarkStart w:id="1249" w:name="_Toc122015896"/>
      <w:bookmarkStart w:id="1250" w:name="_Toc130845059"/>
      <w:bookmarkStart w:id="1251" w:name="_Toc138344557"/>
      <w:bookmarkStart w:id="1252" w:name="_Toc145947065"/>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5849CB2D" w14:textId="77777777" w:rsidR="008D72A7" w:rsidRPr="008D72A7" w:rsidRDefault="008D72A7" w:rsidP="008D72A7">
      <w:pPr>
        <w:pStyle w:val="PL"/>
      </w:pPr>
      <w:bookmarkStart w:id="1253" w:name="OLE_LINK5"/>
      <w:r>
        <w:t>openapi: 3.0.0</w:t>
      </w:r>
    </w:p>
    <w:p w14:paraId="2204649A" w14:textId="77777777" w:rsidR="008D72A7" w:rsidRPr="00C67917" w:rsidRDefault="008D72A7" w:rsidP="008D72A7">
      <w:pPr>
        <w:pStyle w:val="PL"/>
      </w:pPr>
      <w:r>
        <w:t>info:</w:t>
      </w:r>
    </w:p>
    <w:bookmarkEnd w:id="1253"/>
    <w:p w14:paraId="5069AE1E" w14:textId="231B1E13"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w:t>
      </w:r>
      <w:r w:rsidR="005B429B">
        <w:rPr>
          <w:rFonts w:eastAsiaTheme="minorEastAsia"/>
          <w:lang w:eastAsia="zh-CN"/>
        </w:rPr>
        <w:t>4</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1BB6E01" w:rsidR="008D72A7" w:rsidRPr="00AA59C7" w:rsidRDefault="008D72A7" w:rsidP="008D72A7">
      <w:pPr>
        <w:pStyle w:val="PL"/>
      </w:pPr>
      <w:r>
        <w:t xml:space="preserve">    © </w:t>
      </w:r>
      <w:r w:rsidR="001F299B">
        <w:t>20</w:t>
      </w:r>
      <w:r w:rsidR="001F299B">
        <w:rPr>
          <w:rFonts w:hint="eastAsia"/>
          <w:lang w:eastAsia="zh-CN"/>
        </w:rPr>
        <w:t>2</w:t>
      </w:r>
      <w:r w:rsidR="0003004E">
        <w:rPr>
          <w:rFonts w:eastAsiaTheme="minorEastAsia"/>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254" w:name="OLE_LINK2"/>
      <w:r>
        <w:t>externalDocs:</w:t>
      </w:r>
    </w:p>
    <w:bookmarkEnd w:id="1254"/>
    <w:p w14:paraId="43C16036" w14:textId="625D7E5D"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5B429B">
        <w:t>3</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lastRenderedPageBreak/>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lastRenderedPageBreak/>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lastRenderedPageBreak/>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lastRenderedPageBreak/>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77777777" w:rsidR="00C87C4D" w:rsidRDefault="00C87C4D" w:rsidP="00C87C4D">
      <w:pPr>
        <w:pStyle w:val="PL"/>
        <w:tabs>
          <w:tab w:val="clear" w:pos="8832"/>
          <w:tab w:val="left" w:pos="8755"/>
        </w:tabs>
      </w:pPr>
      <w:r>
        <w:t xml:space="preserve">            ngmlc-loc:loc-update-subs:invoke: Access to invoke Location update </w:t>
      </w:r>
      <w:r>
        <w:rPr>
          <w:rFonts w:eastAsia="DengXian"/>
          <w:lang w:eastAsia="zh-CN"/>
        </w:rPr>
        <w:t>subscribe</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lastRenderedPageBreak/>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553FFA05" w:rsidR="00331708" w:rsidRDefault="00331708" w:rsidP="00E66776">
      <w:pPr>
        <w:pStyle w:val="PL"/>
      </w:pPr>
      <w:r w:rsidRPr="00331708">
        <w:t xml:space="preserve">          default: POSITIVE_SENSE</w:t>
      </w:r>
    </w:p>
    <w:p w14:paraId="510913EC" w14:textId="77777777" w:rsidR="002E00F0" w:rsidRDefault="002E00F0" w:rsidP="002E00F0">
      <w:pPr>
        <w:pStyle w:val="PL"/>
      </w:pPr>
      <w:r>
        <w:t xml:space="preserve">        integrityRequirements:</w:t>
      </w:r>
    </w:p>
    <w:p w14:paraId="12678403" w14:textId="644E32F4" w:rsidR="002E00F0" w:rsidRDefault="002E00F0" w:rsidP="002E00F0">
      <w:pPr>
        <w:pStyle w:val="PL"/>
      </w:pPr>
      <w:r>
        <w:t xml:space="preserve">          $ref: '#/components/schemas/IntegrityRequirements'</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lastRenderedPageBreak/>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4703262E" w:rsidR="00A6153B" w:rsidRPr="004375A7" w:rsidRDefault="00A6153B" w:rsidP="00A6153B">
      <w:pPr>
        <w:pStyle w:val="PL"/>
        <w:rPr>
          <w:lang w:val="en-US"/>
        </w:rPr>
      </w:pPr>
      <w:r w:rsidRPr="00A6153B">
        <w:rPr>
          <w:lang w:val="en-US"/>
        </w:rPr>
        <w:t xml:space="preserve">          $ref: 'TS29572_Nlmf_Location.yaml#/components/schemas/LosNlosMeasureInd'</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lastRenderedPageBreak/>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0E5BB94" w14:textId="08D42B39" w:rsidR="002964A3" w:rsidRDefault="002964A3" w:rsidP="00740B14">
      <w:pPr>
        <w:pStyle w:val="PL"/>
        <w:rPr>
          <w:lang w:eastAsia="zh-CN"/>
        </w:rPr>
      </w:pPr>
      <w:r>
        <w:rPr>
          <w:lang w:eastAsia="zh-CN"/>
        </w:rPr>
        <w:t xml:space="preserve">          $ref: 'TS29572_Nlmf_Location.yaml#/components/schemas/LosNlosMeasureInd'</w:t>
      </w:r>
    </w:p>
    <w:p w14:paraId="4EEB3192" w14:textId="77777777" w:rsidR="002964A3" w:rsidRPr="006306AB" w:rsidRDefault="002964A3" w:rsidP="00740B14">
      <w:pPr>
        <w:pStyle w:val="PL"/>
        <w:rPr>
          <w:lang w:eastAsia="zh-CN"/>
        </w:rPr>
      </w:pP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lastRenderedPageBreak/>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lastRenderedPageBreak/>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lastRenderedPageBreak/>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71B444C" w:rsidR="00B7044A" w:rsidRPr="006306AB" w:rsidRDefault="00C6272E" w:rsidP="008D72A7">
      <w:pPr>
        <w:pStyle w:val="PL"/>
        <w:rPr>
          <w:lang w:eastAsia="zh-CN"/>
        </w:rPr>
      </w:pPr>
      <w:r>
        <w:rPr>
          <w:lang w:val="en-US"/>
        </w:rPr>
        <w:t xml:space="preserve">            - </w:t>
      </w:r>
      <w:r>
        <w:t>DIRECT_REPORT_EVENT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77777777" w:rsidR="00094360" w:rsidRDefault="00094360" w:rsidP="00094360">
      <w:pPr>
        <w:pStyle w:val="PL"/>
      </w:pPr>
      <w:r>
        <w:t xml:space="preserve">        Indicates one of the mutually exclusive global settings</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366DE918" w:rsidR="00094360" w:rsidRDefault="00094360" w:rsidP="00094360">
      <w:pPr>
        <w:pStyle w:val="PL"/>
      </w:pPr>
      <w:r>
        <w:t xml:space="preserve">          </w:t>
      </w:r>
      <w:r w:rsidR="008F2339">
        <w:t xml:space="preserve">  </w:t>
      </w:r>
      <w:r>
        <w:t>- OPPOSITE_SENSE</w:t>
      </w:r>
    </w:p>
    <w:p w14:paraId="0851C97A" w14:textId="4681A84A" w:rsidR="00094360" w:rsidRDefault="00094360" w:rsidP="00094360">
      <w:pPr>
        <w:pStyle w:val="PL"/>
      </w:pPr>
      <w:r>
        <w:t xml:space="preserve">          </w:t>
      </w:r>
      <w:r w:rsidR="008F2339">
        <w:t xml:space="preserve">  </w:t>
      </w:r>
      <w:r>
        <w:t>- POSITIVE_SENSE</w:t>
      </w:r>
    </w:p>
    <w:p w14:paraId="44AB0E22" w14:textId="77777777" w:rsidR="00094360" w:rsidRDefault="00094360" w:rsidP="00094360">
      <w:pPr>
        <w:pStyle w:val="PL"/>
      </w:pPr>
      <w:r>
        <w:t xml:space="preserve">        - type: string</w:t>
      </w:r>
    </w:p>
    <w:p w14:paraId="0D8A8D35" w14:textId="77777777" w:rsidR="00094360" w:rsidRDefault="00094360" w:rsidP="006C5D01">
      <w:pPr>
        <w:pStyle w:val="PL"/>
        <w:rPr>
          <w:lang w:eastAsia="zh-CN"/>
        </w:rPr>
      </w:pPr>
    </w:p>
    <w:p w14:paraId="56370394" w14:textId="77777777" w:rsidR="008D72A7" w:rsidRDefault="008D72A7" w:rsidP="00EF4063">
      <w:pPr>
        <w:pStyle w:val="Heading8"/>
        <w:rPr>
          <w:lang w:eastAsia="zh-CN"/>
        </w:rPr>
      </w:pPr>
      <w:bookmarkStart w:id="1255" w:name="_Toc26202363"/>
      <w:bookmarkStart w:id="1256" w:name="_Toc22624302"/>
      <w:bookmarkStart w:id="1257" w:name="_Toc22141100"/>
      <w:bookmarkStart w:id="1258" w:name="_Toc18853102"/>
      <w:bookmarkStart w:id="1259" w:name="_Toc26202549"/>
      <w:bookmarkStart w:id="1260" w:name="_Toc34804262"/>
      <w:bookmarkStart w:id="1261" w:name="_Toc35935833"/>
      <w:bookmarkStart w:id="1262" w:name="_Toc45030053"/>
      <w:bookmarkStart w:id="1263" w:name="_Toc51922414"/>
      <w:bookmarkStart w:id="1264" w:name="_Toc51922833"/>
      <w:bookmarkStart w:id="1265" w:name="_Toc122015897"/>
      <w:bookmarkStart w:id="1266" w:name="_Toc130845060"/>
      <w:bookmarkStart w:id="1267" w:name="_Toc138344558"/>
      <w:bookmarkStart w:id="1268" w:name="historyclause"/>
      <w:bookmarkStart w:id="1269" w:name="_Toc145947066"/>
      <w:r>
        <w:lastRenderedPageBreak/>
        <w:t>Annex B (informative):</w:t>
      </w:r>
      <w:r>
        <w:br/>
        <w:t>Change history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9"/>
    </w:p>
    <w:bookmarkEnd w:id="1268"/>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3"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4"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5"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7"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bl>
    <w:p w14:paraId="1B61844D"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DA6C" w14:textId="77777777" w:rsidR="006F3B9F" w:rsidRDefault="006F3B9F">
      <w:r>
        <w:separator/>
      </w:r>
    </w:p>
  </w:endnote>
  <w:endnote w:type="continuationSeparator" w:id="0">
    <w:p w14:paraId="6AABA681" w14:textId="77777777" w:rsidR="006F3B9F" w:rsidRDefault="006F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A27DB" w:rsidRDefault="00DA27D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5464" w14:textId="77777777" w:rsidR="006F3B9F" w:rsidRDefault="006F3B9F">
      <w:r>
        <w:separator/>
      </w:r>
    </w:p>
  </w:footnote>
  <w:footnote w:type="continuationSeparator" w:id="0">
    <w:p w14:paraId="1F851B93" w14:textId="77777777" w:rsidR="006F3B9F" w:rsidRDefault="006F3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99F14AC" w:rsidR="00DA27DB" w:rsidRDefault="00DA27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B7B">
      <w:rPr>
        <w:rFonts w:ascii="Arial" w:hAnsi="Arial" w:cs="Arial"/>
        <w:b/>
        <w:noProof/>
        <w:sz w:val="18"/>
        <w:szCs w:val="18"/>
      </w:rPr>
      <w:t>3GPP TS 29.515 V18.3.0 (2023-09)</w:t>
    </w:r>
    <w:r>
      <w:rPr>
        <w:rFonts w:ascii="Arial" w:hAnsi="Arial" w:cs="Arial"/>
        <w:b/>
        <w:sz w:val="18"/>
        <w:szCs w:val="18"/>
      </w:rPr>
      <w:fldChar w:fldCharType="end"/>
    </w:r>
  </w:p>
  <w:p w14:paraId="414B0BCE" w14:textId="1C458B23" w:rsidR="00DA27DB" w:rsidRDefault="00DA27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2B86">
      <w:rPr>
        <w:rFonts w:ascii="Arial" w:hAnsi="Arial" w:cs="Arial"/>
        <w:b/>
        <w:noProof/>
        <w:sz w:val="18"/>
        <w:szCs w:val="18"/>
      </w:rPr>
      <w:t>18</w:t>
    </w:r>
    <w:r>
      <w:rPr>
        <w:rFonts w:ascii="Arial" w:hAnsi="Arial" w:cs="Arial"/>
        <w:b/>
        <w:sz w:val="18"/>
        <w:szCs w:val="18"/>
      </w:rPr>
      <w:fldChar w:fldCharType="end"/>
    </w:r>
  </w:p>
  <w:p w14:paraId="7710B3C7" w14:textId="6EB19FA7" w:rsidR="00DA27DB" w:rsidRDefault="00DA27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B7B">
      <w:rPr>
        <w:rFonts w:ascii="Arial" w:hAnsi="Arial" w:cs="Arial"/>
        <w:b/>
        <w:noProof/>
        <w:sz w:val="18"/>
        <w:szCs w:val="18"/>
      </w:rPr>
      <w:t>Release 18</w:t>
    </w:r>
    <w:r>
      <w:rPr>
        <w:rFonts w:ascii="Arial" w:hAnsi="Arial" w:cs="Arial"/>
        <w:b/>
        <w:sz w:val="18"/>
        <w:szCs w:val="18"/>
      </w:rPr>
      <w:fldChar w:fldCharType="end"/>
    </w:r>
  </w:p>
  <w:p w14:paraId="56CDC03E" w14:textId="77777777" w:rsidR="00DA27DB" w:rsidRDefault="00DA27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45726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2343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0803186">
    <w:abstractNumId w:val="11"/>
  </w:num>
  <w:num w:numId="4" w16cid:durableId="921337189">
    <w:abstractNumId w:val="15"/>
  </w:num>
  <w:num w:numId="5" w16cid:durableId="774600064">
    <w:abstractNumId w:val="12"/>
  </w:num>
  <w:num w:numId="6" w16cid:durableId="52001958">
    <w:abstractNumId w:val="13"/>
  </w:num>
  <w:num w:numId="7" w16cid:durableId="1624533904">
    <w:abstractNumId w:val="14"/>
  </w:num>
  <w:num w:numId="8" w16cid:durableId="1062296269">
    <w:abstractNumId w:val="9"/>
  </w:num>
  <w:num w:numId="9" w16cid:durableId="1269198893">
    <w:abstractNumId w:val="7"/>
  </w:num>
  <w:num w:numId="10" w16cid:durableId="1369381123">
    <w:abstractNumId w:val="6"/>
  </w:num>
  <w:num w:numId="11" w16cid:durableId="1787650200">
    <w:abstractNumId w:val="5"/>
  </w:num>
  <w:num w:numId="12" w16cid:durableId="1938244102">
    <w:abstractNumId w:val="4"/>
  </w:num>
  <w:num w:numId="13" w16cid:durableId="1202091921">
    <w:abstractNumId w:val="8"/>
  </w:num>
  <w:num w:numId="14" w16cid:durableId="1845436163">
    <w:abstractNumId w:val="3"/>
  </w:num>
  <w:num w:numId="15" w16cid:durableId="1663966624">
    <w:abstractNumId w:val="2"/>
  </w:num>
  <w:num w:numId="16" w16cid:durableId="1338994524">
    <w:abstractNumId w:val="1"/>
  </w:num>
  <w:num w:numId="17" w16cid:durableId="2028211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06395"/>
    <w:rsid w:val="000109FB"/>
    <w:rsid w:val="00011B3D"/>
    <w:rsid w:val="0001557A"/>
    <w:rsid w:val="00016353"/>
    <w:rsid w:val="000163E7"/>
    <w:rsid w:val="0002178C"/>
    <w:rsid w:val="00023FFA"/>
    <w:rsid w:val="0002794E"/>
    <w:rsid w:val="0003004E"/>
    <w:rsid w:val="00030EFC"/>
    <w:rsid w:val="00031131"/>
    <w:rsid w:val="00032AD9"/>
    <w:rsid w:val="00033397"/>
    <w:rsid w:val="00033712"/>
    <w:rsid w:val="00036B44"/>
    <w:rsid w:val="00040095"/>
    <w:rsid w:val="00043171"/>
    <w:rsid w:val="00045EA4"/>
    <w:rsid w:val="00051834"/>
    <w:rsid w:val="000545C0"/>
    <w:rsid w:val="00054A22"/>
    <w:rsid w:val="00055E01"/>
    <w:rsid w:val="00061D54"/>
    <w:rsid w:val="00062023"/>
    <w:rsid w:val="000655A6"/>
    <w:rsid w:val="00065FB0"/>
    <w:rsid w:val="00070D81"/>
    <w:rsid w:val="00072023"/>
    <w:rsid w:val="00074186"/>
    <w:rsid w:val="0007527B"/>
    <w:rsid w:val="00076E0A"/>
    <w:rsid w:val="00080512"/>
    <w:rsid w:val="000832B0"/>
    <w:rsid w:val="000847BD"/>
    <w:rsid w:val="0008634A"/>
    <w:rsid w:val="000918FF"/>
    <w:rsid w:val="00093116"/>
    <w:rsid w:val="00093B41"/>
    <w:rsid w:val="00094360"/>
    <w:rsid w:val="000958CF"/>
    <w:rsid w:val="00096D4A"/>
    <w:rsid w:val="000976F7"/>
    <w:rsid w:val="000A4249"/>
    <w:rsid w:val="000A513E"/>
    <w:rsid w:val="000B3E10"/>
    <w:rsid w:val="000B6DB9"/>
    <w:rsid w:val="000B7BCC"/>
    <w:rsid w:val="000C47C3"/>
    <w:rsid w:val="000D00CF"/>
    <w:rsid w:val="000D58AB"/>
    <w:rsid w:val="000D64A2"/>
    <w:rsid w:val="000E1DD4"/>
    <w:rsid w:val="000E2BC0"/>
    <w:rsid w:val="000E488F"/>
    <w:rsid w:val="000E5015"/>
    <w:rsid w:val="000E5FC3"/>
    <w:rsid w:val="000E7159"/>
    <w:rsid w:val="000E7B52"/>
    <w:rsid w:val="000F4002"/>
    <w:rsid w:val="0011128F"/>
    <w:rsid w:val="00116621"/>
    <w:rsid w:val="00117D2A"/>
    <w:rsid w:val="00130710"/>
    <w:rsid w:val="001316BD"/>
    <w:rsid w:val="00131C9E"/>
    <w:rsid w:val="00133525"/>
    <w:rsid w:val="0013513E"/>
    <w:rsid w:val="001354AB"/>
    <w:rsid w:val="0014411C"/>
    <w:rsid w:val="001517E5"/>
    <w:rsid w:val="00151BB9"/>
    <w:rsid w:val="00155002"/>
    <w:rsid w:val="00155989"/>
    <w:rsid w:val="00161044"/>
    <w:rsid w:val="001616FF"/>
    <w:rsid w:val="00163985"/>
    <w:rsid w:val="0016578E"/>
    <w:rsid w:val="00173D91"/>
    <w:rsid w:val="0018056A"/>
    <w:rsid w:val="00181019"/>
    <w:rsid w:val="00182EB3"/>
    <w:rsid w:val="00185FBF"/>
    <w:rsid w:val="00192131"/>
    <w:rsid w:val="0019214E"/>
    <w:rsid w:val="00195022"/>
    <w:rsid w:val="0019680B"/>
    <w:rsid w:val="0019724E"/>
    <w:rsid w:val="001A4C42"/>
    <w:rsid w:val="001A5102"/>
    <w:rsid w:val="001A7420"/>
    <w:rsid w:val="001A7BE9"/>
    <w:rsid w:val="001B2FF0"/>
    <w:rsid w:val="001B3121"/>
    <w:rsid w:val="001B620B"/>
    <w:rsid w:val="001B6637"/>
    <w:rsid w:val="001C0A4D"/>
    <w:rsid w:val="001C21C3"/>
    <w:rsid w:val="001C38E8"/>
    <w:rsid w:val="001C6313"/>
    <w:rsid w:val="001C6A2F"/>
    <w:rsid w:val="001D02C2"/>
    <w:rsid w:val="001D457F"/>
    <w:rsid w:val="001D626C"/>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7CFE"/>
    <w:rsid w:val="002347A2"/>
    <w:rsid w:val="002412BC"/>
    <w:rsid w:val="002426FB"/>
    <w:rsid w:val="00246131"/>
    <w:rsid w:val="00253BDF"/>
    <w:rsid w:val="00254A98"/>
    <w:rsid w:val="002556EB"/>
    <w:rsid w:val="00257D84"/>
    <w:rsid w:val="0026166B"/>
    <w:rsid w:val="00263468"/>
    <w:rsid w:val="0026360B"/>
    <w:rsid w:val="00266632"/>
    <w:rsid w:val="00267026"/>
    <w:rsid w:val="002675F0"/>
    <w:rsid w:val="00275E25"/>
    <w:rsid w:val="002763AC"/>
    <w:rsid w:val="002768FA"/>
    <w:rsid w:val="00280B34"/>
    <w:rsid w:val="00282417"/>
    <w:rsid w:val="002866C1"/>
    <w:rsid w:val="00287628"/>
    <w:rsid w:val="002915CC"/>
    <w:rsid w:val="0029370F"/>
    <w:rsid w:val="002964A3"/>
    <w:rsid w:val="00296541"/>
    <w:rsid w:val="002973B4"/>
    <w:rsid w:val="002B07B7"/>
    <w:rsid w:val="002B3410"/>
    <w:rsid w:val="002B4E9B"/>
    <w:rsid w:val="002B6339"/>
    <w:rsid w:val="002C0237"/>
    <w:rsid w:val="002C3E6A"/>
    <w:rsid w:val="002C6079"/>
    <w:rsid w:val="002C6CEC"/>
    <w:rsid w:val="002D470B"/>
    <w:rsid w:val="002D4E7F"/>
    <w:rsid w:val="002E00EE"/>
    <w:rsid w:val="002E00F0"/>
    <w:rsid w:val="002E22CB"/>
    <w:rsid w:val="002E725E"/>
    <w:rsid w:val="002F25F9"/>
    <w:rsid w:val="002F2862"/>
    <w:rsid w:val="002F7E48"/>
    <w:rsid w:val="003002C4"/>
    <w:rsid w:val="003004D7"/>
    <w:rsid w:val="003062B1"/>
    <w:rsid w:val="00314917"/>
    <w:rsid w:val="003172DC"/>
    <w:rsid w:val="00325ACD"/>
    <w:rsid w:val="00331708"/>
    <w:rsid w:val="00331B6E"/>
    <w:rsid w:val="00340418"/>
    <w:rsid w:val="003417E5"/>
    <w:rsid w:val="0034428C"/>
    <w:rsid w:val="00346044"/>
    <w:rsid w:val="00347B84"/>
    <w:rsid w:val="00351905"/>
    <w:rsid w:val="00351AFE"/>
    <w:rsid w:val="0035288C"/>
    <w:rsid w:val="003537C1"/>
    <w:rsid w:val="0035462D"/>
    <w:rsid w:val="003553A9"/>
    <w:rsid w:val="003556FD"/>
    <w:rsid w:val="003560DF"/>
    <w:rsid w:val="003574B0"/>
    <w:rsid w:val="00363FA0"/>
    <w:rsid w:val="00367F2C"/>
    <w:rsid w:val="00367FA6"/>
    <w:rsid w:val="003765B8"/>
    <w:rsid w:val="00377E9E"/>
    <w:rsid w:val="00390F76"/>
    <w:rsid w:val="00391A56"/>
    <w:rsid w:val="00393534"/>
    <w:rsid w:val="003A2B86"/>
    <w:rsid w:val="003A5BCC"/>
    <w:rsid w:val="003B2369"/>
    <w:rsid w:val="003B413B"/>
    <w:rsid w:val="003C0947"/>
    <w:rsid w:val="003C1376"/>
    <w:rsid w:val="003C162B"/>
    <w:rsid w:val="003C3107"/>
    <w:rsid w:val="003C3885"/>
    <w:rsid w:val="003C3971"/>
    <w:rsid w:val="003C4A8D"/>
    <w:rsid w:val="003C7B93"/>
    <w:rsid w:val="003D056A"/>
    <w:rsid w:val="003D139D"/>
    <w:rsid w:val="003D4C2C"/>
    <w:rsid w:val="003E0827"/>
    <w:rsid w:val="003E4D12"/>
    <w:rsid w:val="003E60CE"/>
    <w:rsid w:val="003F36A9"/>
    <w:rsid w:val="003F443C"/>
    <w:rsid w:val="003F58DF"/>
    <w:rsid w:val="003F5C17"/>
    <w:rsid w:val="003F624C"/>
    <w:rsid w:val="0040052B"/>
    <w:rsid w:val="004063AD"/>
    <w:rsid w:val="00407386"/>
    <w:rsid w:val="00410250"/>
    <w:rsid w:val="00413B4B"/>
    <w:rsid w:val="00417A02"/>
    <w:rsid w:val="00423334"/>
    <w:rsid w:val="00425DE6"/>
    <w:rsid w:val="0043312E"/>
    <w:rsid w:val="004345EC"/>
    <w:rsid w:val="00436F25"/>
    <w:rsid w:val="004374D6"/>
    <w:rsid w:val="00437F66"/>
    <w:rsid w:val="004413E9"/>
    <w:rsid w:val="00452FC8"/>
    <w:rsid w:val="00454A22"/>
    <w:rsid w:val="004624AF"/>
    <w:rsid w:val="00465515"/>
    <w:rsid w:val="00470000"/>
    <w:rsid w:val="00470807"/>
    <w:rsid w:val="00473A7B"/>
    <w:rsid w:val="00480950"/>
    <w:rsid w:val="00481E15"/>
    <w:rsid w:val="00485F49"/>
    <w:rsid w:val="0048661E"/>
    <w:rsid w:val="00486646"/>
    <w:rsid w:val="0048689F"/>
    <w:rsid w:val="00494E9C"/>
    <w:rsid w:val="004A0A1E"/>
    <w:rsid w:val="004A0E19"/>
    <w:rsid w:val="004A20B9"/>
    <w:rsid w:val="004A2614"/>
    <w:rsid w:val="004A27BA"/>
    <w:rsid w:val="004A31A2"/>
    <w:rsid w:val="004A73DF"/>
    <w:rsid w:val="004B5161"/>
    <w:rsid w:val="004B6EC9"/>
    <w:rsid w:val="004C75B8"/>
    <w:rsid w:val="004C7A68"/>
    <w:rsid w:val="004D195A"/>
    <w:rsid w:val="004D2CAC"/>
    <w:rsid w:val="004D3578"/>
    <w:rsid w:val="004D4A34"/>
    <w:rsid w:val="004D5E0C"/>
    <w:rsid w:val="004E1715"/>
    <w:rsid w:val="004E213A"/>
    <w:rsid w:val="004E2AF0"/>
    <w:rsid w:val="004E474E"/>
    <w:rsid w:val="004E4959"/>
    <w:rsid w:val="004E58B3"/>
    <w:rsid w:val="004F0988"/>
    <w:rsid w:val="004F1258"/>
    <w:rsid w:val="004F171F"/>
    <w:rsid w:val="004F3340"/>
    <w:rsid w:val="004F3992"/>
    <w:rsid w:val="004F66A7"/>
    <w:rsid w:val="0050344B"/>
    <w:rsid w:val="005169C1"/>
    <w:rsid w:val="00521C07"/>
    <w:rsid w:val="005226E2"/>
    <w:rsid w:val="00524342"/>
    <w:rsid w:val="00524863"/>
    <w:rsid w:val="00530D38"/>
    <w:rsid w:val="0053388B"/>
    <w:rsid w:val="00535773"/>
    <w:rsid w:val="0053650A"/>
    <w:rsid w:val="00537333"/>
    <w:rsid w:val="005376D5"/>
    <w:rsid w:val="00543E6C"/>
    <w:rsid w:val="00547A71"/>
    <w:rsid w:val="0055045E"/>
    <w:rsid w:val="005608EB"/>
    <w:rsid w:val="00561EDB"/>
    <w:rsid w:val="00565087"/>
    <w:rsid w:val="005751B7"/>
    <w:rsid w:val="0057636B"/>
    <w:rsid w:val="00580A99"/>
    <w:rsid w:val="005853AB"/>
    <w:rsid w:val="00587B6B"/>
    <w:rsid w:val="00594B6D"/>
    <w:rsid w:val="005975A3"/>
    <w:rsid w:val="00597B11"/>
    <w:rsid w:val="005A055C"/>
    <w:rsid w:val="005A7DB9"/>
    <w:rsid w:val="005B2F20"/>
    <w:rsid w:val="005B429B"/>
    <w:rsid w:val="005B619E"/>
    <w:rsid w:val="005C739A"/>
    <w:rsid w:val="005D1217"/>
    <w:rsid w:val="005D2E01"/>
    <w:rsid w:val="005D3EDE"/>
    <w:rsid w:val="005D417D"/>
    <w:rsid w:val="005D4C92"/>
    <w:rsid w:val="005D5D9F"/>
    <w:rsid w:val="005D6D04"/>
    <w:rsid w:val="005D7526"/>
    <w:rsid w:val="005E2825"/>
    <w:rsid w:val="005E4BB2"/>
    <w:rsid w:val="005E509F"/>
    <w:rsid w:val="005E58A1"/>
    <w:rsid w:val="005E5AC9"/>
    <w:rsid w:val="005F46EE"/>
    <w:rsid w:val="005F5F06"/>
    <w:rsid w:val="00601C0C"/>
    <w:rsid w:val="00602AEA"/>
    <w:rsid w:val="006031CE"/>
    <w:rsid w:val="006128D2"/>
    <w:rsid w:val="0061389F"/>
    <w:rsid w:val="00613CC8"/>
    <w:rsid w:val="00614FDF"/>
    <w:rsid w:val="0061793D"/>
    <w:rsid w:val="0062350D"/>
    <w:rsid w:val="006306AB"/>
    <w:rsid w:val="0063543D"/>
    <w:rsid w:val="00647114"/>
    <w:rsid w:val="00652EF7"/>
    <w:rsid w:val="0065558F"/>
    <w:rsid w:val="006652F8"/>
    <w:rsid w:val="006766D6"/>
    <w:rsid w:val="00684C91"/>
    <w:rsid w:val="00690F85"/>
    <w:rsid w:val="006929CC"/>
    <w:rsid w:val="00697AC0"/>
    <w:rsid w:val="00697D71"/>
    <w:rsid w:val="00697FC8"/>
    <w:rsid w:val="006A323F"/>
    <w:rsid w:val="006A377E"/>
    <w:rsid w:val="006B1587"/>
    <w:rsid w:val="006B2472"/>
    <w:rsid w:val="006B30D0"/>
    <w:rsid w:val="006B4195"/>
    <w:rsid w:val="006B6BDB"/>
    <w:rsid w:val="006B79A1"/>
    <w:rsid w:val="006C15E9"/>
    <w:rsid w:val="006C3D95"/>
    <w:rsid w:val="006C5D01"/>
    <w:rsid w:val="006D71BB"/>
    <w:rsid w:val="006E19DA"/>
    <w:rsid w:val="006E1C72"/>
    <w:rsid w:val="006E5C86"/>
    <w:rsid w:val="006F055E"/>
    <w:rsid w:val="006F0671"/>
    <w:rsid w:val="006F332F"/>
    <w:rsid w:val="006F38A9"/>
    <w:rsid w:val="006F3B9F"/>
    <w:rsid w:val="00701116"/>
    <w:rsid w:val="0070220A"/>
    <w:rsid w:val="00704B22"/>
    <w:rsid w:val="007055D2"/>
    <w:rsid w:val="00710E21"/>
    <w:rsid w:val="00713C44"/>
    <w:rsid w:val="00714690"/>
    <w:rsid w:val="00715F77"/>
    <w:rsid w:val="007179B6"/>
    <w:rsid w:val="007219AE"/>
    <w:rsid w:val="00734A5B"/>
    <w:rsid w:val="00734F74"/>
    <w:rsid w:val="00736596"/>
    <w:rsid w:val="007372B4"/>
    <w:rsid w:val="007378DF"/>
    <w:rsid w:val="0074026F"/>
    <w:rsid w:val="00740B14"/>
    <w:rsid w:val="00742531"/>
    <w:rsid w:val="007429F6"/>
    <w:rsid w:val="00744E76"/>
    <w:rsid w:val="00745DB1"/>
    <w:rsid w:val="00746AB0"/>
    <w:rsid w:val="007509EF"/>
    <w:rsid w:val="007535D4"/>
    <w:rsid w:val="00774DA4"/>
    <w:rsid w:val="00775637"/>
    <w:rsid w:val="00776896"/>
    <w:rsid w:val="0078017C"/>
    <w:rsid w:val="0078021A"/>
    <w:rsid w:val="0078180F"/>
    <w:rsid w:val="00781F0F"/>
    <w:rsid w:val="00782875"/>
    <w:rsid w:val="0078372D"/>
    <w:rsid w:val="00791136"/>
    <w:rsid w:val="00791867"/>
    <w:rsid w:val="00793FBA"/>
    <w:rsid w:val="007A30FB"/>
    <w:rsid w:val="007A4504"/>
    <w:rsid w:val="007B00D3"/>
    <w:rsid w:val="007B0A1C"/>
    <w:rsid w:val="007B11DD"/>
    <w:rsid w:val="007B600E"/>
    <w:rsid w:val="007B6841"/>
    <w:rsid w:val="007C2A6D"/>
    <w:rsid w:val="007C6ECB"/>
    <w:rsid w:val="007D2F02"/>
    <w:rsid w:val="007D3352"/>
    <w:rsid w:val="007D379C"/>
    <w:rsid w:val="007D43ED"/>
    <w:rsid w:val="007E0293"/>
    <w:rsid w:val="007E2C13"/>
    <w:rsid w:val="007E4D8D"/>
    <w:rsid w:val="007E7490"/>
    <w:rsid w:val="007F0F4A"/>
    <w:rsid w:val="007F39C0"/>
    <w:rsid w:val="007F4DFB"/>
    <w:rsid w:val="007F6969"/>
    <w:rsid w:val="0080140A"/>
    <w:rsid w:val="008028A4"/>
    <w:rsid w:val="008046BA"/>
    <w:rsid w:val="008158A7"/>
    <w:rsid w:val="00817DE5"/>
    <w:rsid w:val="00821DC5"/>
    <w:rsid w:val="00824445"/>
    <w:rsid w:val="00830747"/>
    <w:rsid w:val="00840EA9"/>
    <w:rsid w:val="0084101B"/>
    <w:rsid w:val="0084551D"/>
    <w:rsid w:val="00845981"/>
    <w:rsid w:val="00856925"/>
    <w:rsid w:val="00861869"/>
    <w:rsid w:val="008641A3"/>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61CA"/>
    <w:rsid w:val="008B6946"/>
    <w:rsid w:val="008C1589"/>
    <w:rsid w:val="008C36C1"/>
    <w:rsid w:val="008C384C"/>
    <w:rsid w:val="008C4B7D"/>
    <w:rsid w:val="008C5C4B"/>
    <w:rsid w:val="008D3AFB"/>
    <w:rsid w:val="008D72A7"/>
    <w:rsid w:val="008F2075"/>
    <w:rsid w:val="008F2339"/>
    <w:rsid w:val="008F28E6"/>
    <w:rsid w:val="008F6317"/>
    <w:rsid w:val="008F7F7E"/>
    <w:rsid w:val="0090123C"/>
    <w:rsid w:val="0090271F"/>
    <w:rsid w:val="00902E23"/>
    <w:rsid w:val="009060E3"/>
    <w:rsid w:val="009114D7"/>
    <w:rsid w:val="00912F1F"/>
    <w:rsid w:val="0091348E"/>
    <w:rsid w:val="00913BA8"/>
    <w:rsid w:val="00914770"/>
    <w:rsid w:val="009165B4"/>
    <w:rsid w:val="00917C8E"/>
    <w:rsid w:val="00917CCB"/>
    <w:rsid w:val="00930E96"/>
    <w:rsid w:val="00934066"/>
    <w:rsid w:val="00935500"/>
    <w:rsid w:val="00936E16"/>
    <w:rsid w:val="00942EC2"/>
    <w:rsid w:val="009432EF"/>
    <w:rsid w:val="00954205"/>
    <w:rsid w:val="009554C7"/>
    <w:rsid w:val="00955823"/>
    <w:rsid w:val="00960024"/>
    <w:rsid w:val="00966759"/>
    <w:rsid w:val="009751BF"/>
    <w:rsid w:val="00996577"/>
    <w:rsid w:val="0099745A"/>
    <w:rsid w:val="009A0E25"/>
    <w:rsid w:val="009B4846"/>
    <w:rsid w:val="009B60E4"/>
    <w:rsid w:val="009C23BE"/>
    <w:rsid w:val="009C2C48"/>
    <w:rsid w:val="009C566E"/>
    <w:rsid w:val="009C679C"/>
    <w:rsid w:val="009C7456"/>
    <w:rsid w:val="009D42A5"/>
    <w:rsid w:val="009D54C9"/>
    <w:rsid w:val="009D647C"/>
    <w:rsid w:val="009D6678"/>
    <w:rsid w:val="009D6D4E"/>
    <w:rsid w:val="009D71C4"/>
    <w:rsid w:val="009E3E16"/>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6956"/>
    <w:rsid w:val="00A27486"/>
    <w:rsid w:val="00A30912"/>
    <w:rsid w:val="00A32971"/>
    <w:rsid w:val="00A37897"/>
    <w:rsid w:val="00A452DB"/>
    <w:rsid w:val="00A45B00"/>
    <w:rsid w:val="00A53724"/>
    <w:rsid w:val="00A54158"/>
    <w:rsid w:val="00A55723"/>
    <w:rsid w:val="00A55D55"/>
    <w:rsid w:val="00A55D76"/>
    <w:rsid w:val="00A56066"/>
    <w:rsid w:val="00A56349"/>
    <w:rsid w:val="00A6153B"/>
    <w:rsid w:val="00A62281"/>
    <w:rsid w:val="00A649A9"/>
    <w:rsid w:val="00A6719A"/>
    <w:rsid w:val="00A73129"/>
    <w:rsid w:val="00A765F9"/>
    <w:rsid w:val="00A82346"/>
    <w:rsid w:val="00A83192"/>
    <w:rsid w:val="00A92BA1"/>
    <w:rsid w:val="00A95067"/>
    <w:rsid w:val="00A9669B"/>
    <w:rsid w:val="00AA14EE"/>
    <w:rsid w:val="00AA59C7"/>
    <w:rsid w:val="00AB1C9B"/>
    <w:rsid w:val="00AC5C91"/>
    <w:rsid w:val="00AC63AC"/>
    <w:rsid w:val="00AC6BC6"/>
    <w:rsid w:val="00AE1F45"/>
    <w:rsid w:val="00AE65E2"/>
    <w:rsid w:val="00AF1387"/>
    <w:rsid w:val="00B01A3A"/>
    <w:rsid w:val="00B0340B"/>
    <w:rsid w:val="00B035FC"/>
    <w:rsid w:val="00B07E87"/>
    <w:rsid w:val="00B11944"/>
    <w:rsid w:val="00B15449"/>
    <w:rsid w:val="00B173B3"/>
    <w:rsid w:val="00B2084B"/>
    <w:rsid w:val="00B25A16"/>
    <w:rsid w:val="00B25DD3"/>
    <w:rsid w:val="00B328EC"/>
    <w:rsid w:val="00B3482A"/>
    <w:rsid w:val="00B35354"/>
    <w:rsid w:val="00B35675"/>
    <w:rsid w:val="00B435B2"/>
    <w:rsid w:val="00B45358"/>
    <w:rsid w:val="00B5076E"/>
    <w:rsid w:val="00B510B5"/>
    <w:rsid w:val="00B519B7"/>
    <w:rsid w:val="00B55304"/>
    <w:rsid w:val="00B60566"/>
    <w:rsid w:val="00B62B6E"/>
    <w:rsid w:val="00B62CCC"/>
    <w:rsid w:val="00B63CD4"/>
    <w:rsid w:val="00B649A4"/>
    <w:rsid w:val="00B654B4"/>
    <w:rsid w:val="00B7044A"/>
    <w:rsid w:val="00B70A51"/>
    <w:rsid w:val="00B70B77"/>
    <w:rsid w:val="00B712E7"/>
    <w:rsid w:val="00B73AA5"/>
    <w:rsid w:val="00B76C44"/>
    <w:rsid w:val="00B8218A"/>
    <w:rsid w:val="00B827CB"/>
    <w:rsid w:val="00B84622"/>
    <w:rsid w:val="00B916CB"/>
    <w:rsid w:val="00B93086"/>
    <w:rsid w:val="00BA19ED"/>
    <w:rsid w:val="00BA2A2E"/>
    <w:rsid w:val="00BA4B8D"/>
    <w:rsid w:val="00BA5C7C"/>
    <w:rsid w:val="00BB2080"/>
    <w:rsid w:val="00BB26D1"/>
    <w:rsid w:val="00BB2BE5"/>
    <w:rsid w:val="00BC0F7D"/>
    <w:rsid w:val="00BC2F8D"/>
    <w:rsid w:val="00BC4B64"/>
    <w:rsid w:val="00BD1177"/>
    <w:rsid w:val="00BD6407"/>
    <w:rsid w:val="00BD71F4"/>
    <w:rsid w:val="00BD7D31"/>
    <w:rsid w:val="00BE146E"/>
    <w:rsid w:val="00BE3255"/>
    <w:rsid w:val="00BE50C7"/>
    <w:rsid w:val="00BE7B42"/>
    <w:rsid w:val="00BF128E"/>
    <w:rsid w:val="00C00BEF"/>
    <w:rsid w:val="00C041A9"/>
    <w:rsid w:val="00C048A2"/>
    <w:rsid w:val="00C074DD"/>
    <w:rsid w:val="00C116A7"/>
    <w:rsid w:val="00C120E7"/>
    <w:rsid w:val="00C1496A"/>
    <w:rsid w:val="00C155F3"/>
    <w:rsid w:val="00C2466B"/>
    <w:rsid w:val="00C2532B"/>
    <w:rsid w:val="00C33079"/>
    <w:rsid w:val="00C40AE8"/>
    <w:rsid w:val="00C44520"/>
    <w:rsid w:val="00C45231"/>
    <w:rsid w:val="00C45EA9"/>
    <w:rsid w:val="00C500D7"/>
    <w:rsid w:val="00C5161A"/>
    <w:rsid w:val="00C608E5"/>
    <w:rsid w:val="00C61969"/>
    <w:rsid w:val="00C619F6"/>
    <w:rsid w:val="00C6272E"/>
    <w:rsid w:val="00C66AB0"/>
    <w:rsid w:val="00C67917"/>
    <w:rsid w:val="00C72833"/>
    <w:rsid w:val="00C7490B"/>
    <w:rsid w:val="00C768ED"/>
    <w:rsid w:val="00C76FE6"/>
    <w:rsid w:val="00C8009C"/>
    <w:rsid w:val="00C80230"/>
    <w:rsid w:val="00C80F1D"/>
    <w:rsid w:val="00C8668A"/>
    <w:rsid w:val="00C87C4D"/>
    <w:rsid w:val="00C87E8E"/>
    <w:rsid w:val="00C93F40"/>
    <w:rsid w:val="00C9697E"/>
    <w:rsid w:val="00C971AB"/>
    <w:rsid w:val="00CA13CF"/>
    <w:rsid w:val="00CA1A16"/>
    <w:rsid w:val="00CA3D0C"/>
    <w:rsid w:val="00CC0A28"/>
    <w:rsid w:val="00CC3880"/>
    <w:rsid w:val="00CC3B50"/>
    <w:rsid w:val="00CC3D5A"/>
    <w:rsid w:val="00CC66E3"/>
    <w:rsid w:val="00CD0B9A"/>
    <w:rsid w:val="00CD0F50"/>
    <w:rsid w:val="00CD609F"/>
    <w:rsid w:val="00CD6C70"/>
    <w:rsid w:val="00CE30C8"/>
    <w:rsid w:val="00CE6802"/>
    <w:rsid w:val="00CF3712"/>
    <w:rsid w:val="00D02B56"/>
    <w:rsid w:val="00D0615C"/>
    <w:rsid w:val="00D15FD0"/>
    <w:rsid w:val="00D1773D"/>
    <w:rsid w:val="00D20288"/>
    <w:rsid w:val="00D20422"/>
    <w:rsid w:val="00D26885"/>
    <w:rsid w:val="00D26941"/>
    <w:rsid w:val="00D27342"/>
    <w:rsid w:val="00D351A5"/>
    <w:rsid w:val="00D412DF"/>
    <w:rsid w:val="00D435F6"/>
    <w:rsid w:val="00D51B1C"/>
    <w:rsid w:val="00D527FA"/>
    <w:rsid w:val="00D53F32"/>
    <w:rsid w:val="00D5535B"/>
    <w:rsid w:val="00D57972"/>
    <w:rsid w:val="00D60049"/>
    <w:rsid w:val="00D61CAF"/>
    <w:rsid w:val="00D6554C"/>
    <w:rsid w:val="00D675A9"/>
    <w:rsid w:val="00D70A44"/>
    <w:rsid w:val="00D72CA1"/>
    <w:rsid w:val="00D738D6"/>
    <w:rsid w:val="00D74904"/>
    <w:rsid w:val="00D755EB"/>
    <w:rsid w:val="00D76048"/>
    <w:rsid w:val="00D81E70"/>
    <w:rsid w:val="00D8654D"/>
    <w:rsid w:val="00D87E00"/>
    <w:rsid w:val="00D90CF6"/>
    <w:rsid w:val="00D9134D"/>
    <w:rsid w:val="00D91E49"/>
    <w:rsid w:val="00D93C4A"/>
    <w:rsid w:val="00DA22BE"/>
    <w:rsid w:val="00DA27DB"/>
    <w:rsid w:val="00DA3460"/>
    <w:rsid w:val="00DA4925"/>
    <w:rsid w:val="00DA5253"/>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2B1F"/>
    <w:rsid w:val="00DF4991"/>
    <w:rsid w:val="00DF53F4"/>
    <w:rsid w:val="00DF62CD"/>
    <w:rsid w:val="00E00EE5"/>
    <w:rsid w:val="00E04B51"/>
    <w:rsid w:val="00E055BC"/>
    <w:rsid w:val="00E056C0"/>
    <w:rsid w:val="00E057BA"/>
    <w:rsid w:val="00E05F35"/>
    <w:rsid w:val="00E13F9C"/>
    <w:rsid w:val="00E16509"/>
    <w:rsid w:val="00E17056"/>
    <w:rsid w:val="00E21242"/>
    <w:rsid w:val="00E23065"/>
    <w:rsid w:val="00E24831"/>
    <w:rsid w:val="00E27064"/>
    <w:rsid w:val="00E331A9"/>
    <w:rsid w:val="00E35D6A"/>
    <w:rsid w:val="00E44582"/>
    <w:rsid w:val="00E44A3F"/>
    <w:rsid w:val="00E6370B"/>
    <w:rsid w:val="00E65A90"/>
    <w:rsid w:val="00E65AAF"/>
    <w:rsid w:val="00E65CA2"/>
    <w:rsid w:val="00E660A0"/>
    <w:rsid w:val="00E66776"/>
    <w:rsid w:val="00E7443C"/>
    <w:rsid w:val="00E74564"/>
    <w:rsid w:val="00E75E1C"/>
    <w:rsid w:val="00E77645"/>
    <w:rsid w:val="00E86EE9"/>
    <w:rsid w:val="00E87430"/>
    <w:rsid w:val="00E9249D"/>
    <w:rsid w:val="00E93473"/>
    <w:rsid w:val="00E9428C"/>
    <w:rsid w:val="00E95281"/>
    <w:rsid w:val="00E96E4A"/>
    <w:rsid w:val="00EA15B0"/>
    <w:rsid w:val="00EA185E"/>
    <w:rsid w:val="00EA21D3"/>
    <w:rsid w:val="00EA32B4"/>
    <w:rsid w:val="00EA5EA7"/>
    <w:rsid w:val="00EA626A"/>
    <w:rsid w:val="00EB0CDF"/>
    <w:rsid w:val="00EB3533"/>
    <w:rsid w:val="00EB4CE5"/>
    <w:rsid w:val="00EC0BD0"/>
    <w:rsid w:val="00EC1584"/>
    <w:rsid w:val="00EC1A24"/>
    <w:rsid w:val="00EC4A25"/>
    <w:rsid w:val="00EC57D6"/>
    <w:rsid w:val="00EC7711"/>
    <w:rsid w:val="00ED0A9D"/>
    <w:rsid w:val="00ED5D27"/>
    <w:rsid w:val="00EE0F08"/>
    <w:rsid w:val="00EE36C1"/>
    <w:rsid w:val="00EE38C9"/>
    <w:rsid w:val="00EE6572"/>
    <w:rsid w:val="00EF1B1F"/>
    <w:rsid w:val="00EF272C"/>
    <w:rsid w:val="00EF4063"/>
    <w:rsid w:val="00EF4F1B"/>
    <w:rsid w:val="00EF6074"/>
    <w:rsid w:val="00F0167D"/>
    <w:rsid w:val="00F025A2"/>
    <w:rsid w:val="00F0284F"/>
    <w:rsid w:val="00F04712"/>
    <w:rsid w:val="00F0678E"/>
    <w:rsid w:val="00F128D2"/>
    <w:rsid w:val="00F13360"/>
    <w:rsid w:val="00F139D8"/>
    <w:rsid w:val="00F225EA"/>
    <w:rsid w:val="00F22864"/>
    <w:rsid w:val="00F22EC7"/>
    <w:rsid w:val="00F325C8"/>
    <w:rsid w:val="00F332EC"/>
    <w:rsid w:val="00F34487"/>
    <w:rsid w:val="00F35C78"/>
    <w:rsid w:val="00F4402C"/>
    <w:rsid w:val="00F4532D"/>
    <w:rsid w:val="00F457F0"/>
    <w:rsid w:val="00F4598D"/>
    <w:rsid w:val="00F46F62"/>
    <w:rsid w:val="00F51290"/>
    <w:rsid w:val="00F54152"/>
    <w:rsid w:val="00F5483D"/>
    <w:rsid w:val="00F6009E"/>
    <w:rsid w:val="00F60A7E"/>
    <w:rsid w:val="00F60DFE"/>
    <w:rsid w:val="00F621A9"/>
    <w:rsid w:val="00F653B8"/>
    <w:rsid w:val="00F6692C"/>
    <w:rsid w:val="00F71AAF"/>
    <w:rsid w:val="00F748C1"/>
    <w:rsid w:val="00F75401"/>
    <w:rsid w:val="00F82DD0"/>
    <w:rsid w:val="00F83D6F"/>
    <w:rsid w:val="00F8456A"/>
    <w:rsid w:val="00F853FA"/>
    <w:rsid w:val="00F8785C"/>
    <w:rsid w:val="00F9008D"/>
    <w:rsid w:val="00F907D1"/>
    <w:rsid w:val="00F9395B"/>
    <w:rsid w:val="00F9558B"/>
    <w:rsid w:val="00F95CCA"/>
    <w:rsid w:val="00F96296"/>
    <w:rsid w:val="00F96474"/>
    <w:rsid w:val="00F9748F"/>
    <w:rsid w:val="00F9750A"/>
    <w:rsid w:val="00F97C61"/>
    <w:rsid w:val="00FA1266"/>
    <w:rsid w:val="00FA1998"/>
    <w:rsid w:val="00FA4603"/>
    <w:rsid w:val="00FA51A2"/>
    <w:rsid w:val="00FA5650"/>
    <w:rsid w:val="00FB56AC"/>
    <w:rsid w:val="00FC1192"/>
    <w:rsid w:val="00FC4FC9"/>
    <w:rsid w:val="00FC58B2"/>
    <w:rsid w:val="00FD6759"/>
    <w:rsid w:val="00FD740A"/>
    <w:rsid w:val="00FE1E40"/>
    <w:rsid w:val="00FE27C8"/>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1102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11026"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hyperlink" Target="https://portal.3gpp.org/ngppapp/CreateTdoc.aspx?mode=view&amp;contributionUid=CP-211059" TargetMode="External"/><Relationship Id="rId40"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59"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5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C374-DF2B-43E4-A0AA-4BD51676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Pages>
  <Words>19246</Words>
  <Characters>109705</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295</cp:revision>
  <cp:lastPrinted>2019-02-25T07:05:00Z</cp:lastPrinted>
  <dcterms:created xsi:type="dcterms:W3CDTF">2022-05-27T06:20:00Z</dcterms:created>
  <dcterms:modified xsi:type="dcterms:W3CDTF">2023-09-18T14:30:00Z</dcterms:modified>
</cp:coreProperties>
</file>