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483901A0" w:rsidR="004F0988" w:rsidRDefault="008D72A7" w:rsidP="006C15E9">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6C15E9">
              <w:t>2</w:t>
            </w:r>
            <w:r>
              <w:t xml:space="preserve">.0 </w:t>
            </w:r>
            <w:r>
              <w:rPr>
                <w:sz w:val="32"/>
              </w:rPr>
              <w:t>(</w:t>
            </w:r>
            <w:r w:rsidR="0013513E">
              <w:rPr>
                <w:sz w:val="32"/>
              </w:rPr>
              <w:t>20</w:t>
            </w:r>
            <w:r w:rsidR="0013513E">
              <w:rPr>
                <w:rFonts w:hint="eastAsia"/>
                <w:sz w:val="32"/>
                <w:lang w:eastAsia="zh-CN"/>
              </w:rPr>
              <w:t>2</w:t>
            </w:r>
            <w:r w:rsidR="005E58A1">
              <w:rPr>
                <w:rFonts w:eastAsiaTheme="minorEastAsia" w:hint="eastAsia"/>
                <w:sz w:val="32"/>
                <w:lang w:eastAsia="zh-CN"/>
              </w:rPr>
              <w:t>3</w:t>
            </w:r>
            <w:r>
              <w:rPr>
                <w:sz w:val="32"/>
              </w:rPr>
              <w:t>-</w:t>
            </w:r>
            <w:r w:rsidR="005E58A1">
              <w:rPr>
                <w:rFonts w:eastAsiaTheme="minorEastAsia" w:hint="eastAsia"/>
                <w:sz w:val="32"/>
                <w:lang w:eastAsia="zh-CN"/>
              </w:rPr>
              <w:t>0</w:t>
            </w:r>
            <w:r w:rsidR="006C15E9">
              <w:rPr>
                <w:rFonts w:eastAsiaTheme="minorEastAsia"/>
                <w:sz w:val="32"/>
                <w:lang w:eastAsia="zh-CN"/>
              </w:rPr>
              <w:t>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48957299"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4pt;height:75.4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96A8944"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F5483D">
              <w:rPr>
                <w:noProof/>
                <w:sz w:val="18"/>
              </w:rPr>
              <w:t>3</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3C0D2155" w14:textId="41FC9B56" w:rsidR="00192131" w:rsidRDefault="00AB1C9B">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192131">
        <w:rPr>
          <w:noProof/>
        </w:rPr>
        <w:t>Foreword</w:t>
      </w:r>
      <w:r w:rsidR="00192131">
        <w:rPr>
          <w:noProof/>
        </w:rPr>
        <w:tab/>
      </w:r>
      <w:r w:rsidR="00192131">
        <w:rPr>
          <w:noProof/>
        </w:rPr>
        <w:fldChar w:fldCharType="begin" w:fldLock="1"/>
      </w:r>
      <w:r w:rsidR="00192131">
        <w:rPr>
          <w:noProof/>
        </w:rPr>
        <w:instrText xml:space="preserve"> PAGEREF _Toc138344455 \h </w:instrText>
      </w:r>
      <w:r w:rsidR="00192131">
        <w:rPr>
          <w:noProof/>
        </w:rPr>
      </w:r>
      <w:r w:rsidR="00192131">
        <w:rPr>
          <w:noProof/>
        </w:rPr>
        <w:fldChar w:fldCharType="separate"/>
      </w:r>
      <w:r w:rsidR="00192131">
        <w:rPr>
          <w:noProof/>
        </w:rPr>
        <w:t>5</w:t>
      </w:r>
      <w:r w:rsidR="00192131">
        <w:rPr>
          <w:noProof/>
        </w:rPr>
        <w:fldChar w:fldCharType="end"/>
      </w:r>
    </w:p>
    <w:p w14:paraId="5EC48D46" w14:textId="08DCFFDB" w:rsidR="00192131" w:rsidRDefault="0019213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_Toc138344456 \h </w:instrText>
      </w:r>
      <w:r>
        <w:rPr>
          <w:noProof/>
        </w:rPr>
      </w:r>
      <w:r>
        <w:rPr>
          <w:noProof/>
        </w:rPr>
        <w:fldChar w:fldCharType="separate"/>
      </w:r>
      <w:r>
        <w:rPr>
          <w:noProof/>
        </w:rPr>
        <w:t>6</w:t>
      </w:r>
      <w:r>
        <w:rPr>
          <w:noProof/>
        </w:rPr>
        <w:fldChar w:fldCharType="end"/>
      </w:r>
    </w:p>
    <w:p w14:paraId="356C96A3" w14:textId="1F3E0752" w:rsidR="00192131" w:rsidRDefault="0019213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_Toc138344457 \h </w:instrText>
      </w:r>
      <w:r>
        <w:rPr>
          <w:noProof/>
        </w:rPr>
      </w:r>
      <w:r>
        <w:rPr>
          <w:noProof/>
        </w:rPr>
        <w:fldChar w:fldCharType="separate"/>
      </w:r>
      <w:r>
        <w:rPr>
          <w:noProof/>
        </w:rPr>
        <w:t>6</w:t>
      </w:r>
      <w:r>
        <w:rPr>
          <w:noProof/>
        </w:rPr>
        <w:fldChar w:fldCharType="end"/>
      </w:r>
    </w:p>
    <w:p w14:paraId="21DBCDBF" w14:textId="743CA11A" w:rsidR="00192131" w:rsidRDefault="0019213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_Toc138344458 \h </w:instrText>
      </w:r>
      <w:r>
        <w:rPr>
          <w:noProof/>
        </w:rPr>
      </w:r>
      <w:r>
        <w:rPr>
          <w:noProof/>
        </w:rPr>
        <w:fldChar w:fldCharType="separate"/>
      </w:r>
      <w:r>
        <w:rPr>
          <w:noProof/>
        </w:rPr>
        <w:t>7</w:t>
      </w:r>
      <w:r>
        <w:rPr>
          <w:noProof/>
        </w:rPr>
        <w:fldChar w:fldCharType="end"/>
      </w:r>
    </w:p>
    <w:p w14:paraId="0870ECC2" w14:textId="654E6829" w:rsidR="00192131" w:rsidRDefault="0019213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_Toc138344459 \h </w:instrText>
      </w:r>
      <w:r>
        <w:rPr>
          <w:noProof/>
        </w:rPr>
      </w:r>
      <w:r>
        <w:rPr>
          <w:noProof/>
        </w:rPr>
        <w:fldChar w:fldCharType="separate"/>
      </w:r>
      <w:r>
        <w:rPr>
          <w:noProof/>
        </w:rPr>
        <w:t>7</w:t>
      </w:r>
      <w:r>
        <w:rPr>
          <w:noProof/>
        </w:rPr>
        <w:fldChar w:fldCharType="end"/>
      </w:r>
    </w:p>
    <w:p w14:paraId="6F37962E" w14:textId="1F9582F1" w:rsidR="00192131" w:rsidRDefault="0019213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_Toc138344460 \h </w:instrText>
      </w:r>
      <w:r>
        <w:rPr>
          <w:noProof/>
        </w:rPr>
      </w:r>
      <w:r>
        <w:rPr>
          <w:noProof/>
        </w:rPr>
        <w:fldChar w:fldCharType="separate"/>
      </w:r>
      <w:r>
        <w:rPr>
          <w:noProof/>
        </w:rPr>
        <w:t>7</w:t>
      </w:r>
      <w:r>
        <w:rPr>
          <w:noProof/>
        </w:rPr>
        <w:fldChar w:fldCharType="end"/>
      </w:r>
    </w:p>
    <w:p w14:paraId="42895C65" w14:textId="0CE0C587" w:rsidR="00192131" w:rsidRDefault="0019213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_Toc138344461 \h </w:instrText>
      </w:r>
      <w:r>
        <w:rPr>
          <w:noProof/>
        </w:rPr>
      </w:r>
      <w:r>
        <w:rPr>
          <w:noProof/>
        </w:rPr>
        <w:fldChar w:fldCharType="separate"/>
      </w:r>
      <w:r>
        <w:rPr>
          <w:noProof/>
        </w:rPr>
        <w:t>7</w:t>
      </w:r>
      <w:r>
        <w:rPr>
          <w:noProof/>
        </w:rPr>
        <w:fldChar w:fldCharType="end"/>
      </w:r>
    </w:p>
    <w:p w14:paraId="2AAA67EF" w14:textId="24A861F5" w:rsidR="00192131" w:rsidRDefault="0019213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_Toc138344462 \h </w:instrText>
      </w:r>
      <w:r>
        <w:rPr>
          <w:noProof/>
        </w:rPr>
      </w:r>
      <w:r>
        <w:rPr>
          <w:noProof/>
        </w:rPr>
        <w:fldChar w:fldCharType="separate"/>
      </w:r>
      <w:r>
        <w:rPr>
          <w:noProof/>
        </w:rPr>
        <w:t>7</w:t>
      </w:r>
      <w:r>
        <w:rPr>
          <w:noProof/>
        </w:rPr>
        <w:fldChar w:fldCharType="end"/>
      </w:r>
    </w:p>
    <w:p w14:paraId="6661FC1C" w14:textId="16061DB3" w:rsidR="00192131" w:rsidRDefault="0019213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_Toc138344463 \h </w:instrText>
      </w:r>
      <w:r>
        <w:rPr>
          <w:noProof/>
        </w:rPr>
      </w:r>
      <w:r>
        <w:rPr>
          <w:noProof/>
        </w:rPr>
        <w:fldChar w:fldCharType="separate"/>
      </w:r>
      <w:r>
        <w:rPr>
          <w:noProof/>
        </w:rPr>
        <w:t>8</w:t>
      </w:r>
      <w:r>
        <w:rPr>
          <w:noProof/>
        </w:rPr>
        <w:fldChar w:fldCharType="end"/>
      </w:r>
    </w:p>
    <w:p w14:paraId="5811B887" w14:textId="31C8CC48" w:rsidR="00192131" w:rsidRDefault="00192131">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_Toc138344464 \h </w:instrText>
      </w:r>
      <w:r>
        <w:rPr>
          <w:noProof/>
        </w:rPr>
      </w:r>
      <w:r>
        <w:rPr>
          <w:noProof/>
        </w:rPr>
        <w:fldChar w:fldCharType="separate"/>
      </w:r>
      <w:r>
        <w:rPr>
          <w:noProof/>
        </w:rPr>
        <w:t>8</w:t>
      </w:r>
      <w:r>
        <w:rPr>
          <w:noProof/>
        </w:rPr>
        <w:fldChar w:fldCharType="end"/>
      </w:r>
    </w:p>
    <w:p w14:paraId="3AE104A3" w14:textId="0D3268C0" w:rsidR="00192131" w:rsidRDefault="00192131">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_Toc138344465 \h </w:instrText>
      </w:r>
      <w:r>
        <w:rPr>
          <w:noProof/>
        </w:rPr>
      </w:r>
      <w:r>
        <w:rPr>
          <w:noProof/>
        </w:rPr>
        <w:fldChar w:fldCharType="separate"/>
      </w:r>
      <w:r>
        <w:rPr>
          <w:noProof/>
        </w:rPr>
        <w:t>8</w:t>
      </w:r>
      <w:r>
        <w:rPr>
          <w:noProof/>
        </w:rPr>
        <w:fldChar w:fldCharType="end"/>
      </w:r>
    </w:p>
    <w:p w14:paraId="657BA2C6" w14:textId="3BB0D1F8" w:rsidR="00192131" w:rsidRDefault="00192131">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_Toc138344466 \h </w:instrText>
      </w:r>
      <w:r>
        <w:rPr>
          <w:noProof/>
        </w:rPr>
      </w:r>
      <w:r>
        <w:rPr>
          <w:noProof/>
        </w:rPr>
        <w:fldChar w:fldCharType="separate"/>
      </w:r>
      <w:r>
        <w:rPr>
          <w:noProof/>
        </w:rPr>
        <w:t>8</w:t>
      </w:r>
      <w:r>
        <w:rPr>
          <w:noProof/>
        </w:rPr>
        <w:fldChar w:fldCharType="end"/>
      </w:r>
    </w:p>
    <w:p w14:paraId="532083A9" w14:textId="3286CD4A" w:rsidR="00192131" w:rsidRDefault="00192131">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_Toc138344467 \h </w:instrText>
      </w:r>
      <w:r>
        <w:rPr>
          <w:noProof/>
        </w:rPr>
      </w:r>
      <w:r>
        <w:rPr>
          <w:noProof/>
        </w:rPr>
        <w:fldChar w:fldCharType="separate"/>
      </w:r>
      <w:r>
        <w:rPr>
          <w:noProof/>
        </w:rPr>
        <w:t>9</w:t>
      </w:r>
      <w:r>
        <w:rPr>
          <w:noProof/>
        </w:rPr>
        <w:fldChar w:fldCharType="end"/>
      </w:r>
    </w:p>
    <w:p w14:paraId="2167BC4B" w14:textId="1FB6F7E9" w:rsidR="00192131" w:rsidRDefault="00192131">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_Toc138344468 \h </w:instrText>
      </w:r>
      <w:r>
        <w:rPr>
          <w:noProof/>
        </w:rPr>
      </w:r>
      <w:r>
        <w:rPr>
          <w:noProof/>
        </w:rPr>
        <w:fldChar w:fldCharType="separate"/>
      </w:r>
      <w:r>
        <w:rPr>
          <w:noProof/>
        </w:rPr>
        <w:t>9</w:t>
      </w:r>
      <w:r>
        <w:rPr>
          <w:noProof/>
        </w:rPr>
        <w:fldChar w:fldCharType="end"/>
      </w:r>
    </w:p>
    <w:p w14:paraId="23AF512E" w14:textId="25923717" w:rsidR="00192131" w:rsidRDefault="00192131">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lang w:eastAsia="zh-CN"/>
        </w:rPr>
        <w:t>ProvideLocation</w:t>
      </w:r>
      <w:r>
        <w:rPr>
          <w:noProof/>
        </w:rPr>
        <w:tab/>
      </w:r>
      <w:r>
        <w:rPr>
          <w:noProof/>
        </w:rPr>
        <w:fldChar w:fldCharType="begin" w:fldLock="1"/>
      </w:r>
      <w:r>
        <w:rPr>
          <w:noProof/>
        </w:rPr>
        <w:instrText xml:space="preserve"> PAGEREF _Toc138344469 \h </w:instrText>
      </w:r>
      <w:r>
        <w:rPr>
          <w:noProof/>
        </w:rPr>
      </w:r>
      <w:r>
        <w:rPr>
          <w:noProof/>
        </w:rPr>
        <w:fldChar w:fldCharType="separate"/>
      </w:r>
      <w:r>
        <w:rPr>
          <w:noProof/>
        </w:rPr>
        <w:t>9</w:t>
      </w:r>
      <w:r>
        <w:rPr>
          <w:noProof/>
        </w:rPr>
        <w:fldChar w:fldCharType="end"/>
      </w:r>
    </w:p>
    <w:p w14:paraId="17CA1393" w14:textId="37CA2585" w:rsidR="00192131" w:rsidRDefault="00192131">
      <w:pPr>
        <w:pStyle w:val="TOC5"/>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_Toc138344470 \h </w:instrText>
      </w:r>
      <w:r>
        <w:rPr>
          <w:noProof/>
        </w:rPr>
      </w:r>
      <w:r>
        <w:rPr>
          <w:noProof/>
        </w:rPr>
        <w:fldChar w:fldCharType="separate"/>
      </w:r>
      <w:r>
        <w:rPr>
          <w:noProof/>
        </w:rPr>
        <w:t>9</w:t>
      </w:r>
      <w:r>
        <w:rPr>
          <w:noProof/>
        </w:rPr>
        <w:fldChar w:fldCharType="end"/>
      </w:r>
    </w:p>
    <w:p w14:paraId="3E5DBB47" w14:textId="5DF30921" w:rsidR="00192131" w:rsidRDefault="00192131">
      <w:pPr>
        <w:pStyle w:val="TOC5"/>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Provide Location of a single UE</w:t>
      </w:r>
      <w:r>
        <w:rPr>
          <w:noProof/>
        </w:rPr>
        <w:tab/>
      </w:r>
      <w:r>
        <w:rPr>
          <w:noProof/>
        </w:rPr>
        <w:fldChar w:fldCharType="begin" w:fldLock="1"/>
      </w:r>
      <w:r>
        <w:rPr>
          <w:noProof/>
        </w:rPr>
        <w:instrText xml:space="preserve"> PAGEREF _Toc138344471 \h </w:instrText>
      </w:r>
      <w:r>
        <w:rPr>
          <w:noProof/>
        </w:rPr>
      </w:r>
      <w:r>
        <w:rPr>
          <w:noProof/>
        </w:rPr>
        <w:fldChar w:fldCharType="separate"/>
      </w:r>
      <w:r>
        <w:rPr>
          <w:noProof/>
        </w:rPr>
        <w:t>9</w:t>
      </w:r>
      <w:r>
        <w:rPr>
          <w:noProof/>
        </w:rPr>
        <w:fldChar w:fldCharType="end"/>
      </w:r>
    </w:p>
    <w:p w14:paraId="2CE67A92" w14:textId="75A2E593" w:rsidR="00192131" w:rsidRDefault="00192131">
      <w:pPr>
        <w:pStyle w:val="TOC5"/>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Provide Locations of a group of UEs</w:t>
      </w:r>
      <w:r>
        <w:rPr>
          <w:noProof/>
        </w:rPr>
        <w:tab/>
      </w:r>
      <w:r>
        <w:rPr>
          <w:noProof/>
        </w:rPr>
        <w:fldChar w:fldCharType="begin" w:fldLock="1"/>
      </w:r>
      <w:r>
        <w:rPr>
          <w:noProof/>
        </w:rPr>
        <w:instrText xml:space="preserve"> PAGEREF _Toc138344472 \h </w:instrText>
      </w:r>
      <w:r>
        <w:rPr>
          <w:noProof/>
        </w:rPr>
      </w:r>
      <w:r>
        <w:rPr>
          <w:noProof/>
        </w:rPr>
        <w:fldChar w:fldCharType="separate"/>
      </w:r>
      <w:r>
        <w:rPr>
          <w:noProof/>
        </w:rPr>
        <w:t>10</w:t>
      </w:r>
      <w:r>
        <w:rPr>
          <w:noProof/>
        </w:rPr>
        <w:fldChar w:fldCharType="end"/>
      </w:r>
    </w:p>
    <w:p w14:paraId="20F8FC79" w14:textId="2256B189" w:rsidR="00192131" w:rsidRDefault="00192131">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lang w:eastAsia="zh-CN"/>
        </w:rPr>
        <w:t>LocationUpdate</w:t>
      </w:r>
      <w:r>
        <w:rPr>
          <w:noProof/>
        </w:rPr>
        <w:tab/>
      </w:r>
      <w:r>
        <w:rPr>
          <w:noProof/>
        </w:rPr>
        <w:fldChar w:fldCharType="begin" w:fldLock="1"/>
      </w:r>
      <w:r>
        <w:rPr>
          <w:noProof/>
        </w:rPr>
        <w:instrText xml:space="preserve"> PAGEREF _Toc138344473 \h </w:instrText>
      </w:r>
      <w:r>
        <w:rPr>
          <w:noProof/>
        </w:rPr>
      </w:r>
      <w:r>
        <w:rPr>
          <w:noProof/>
        </w:rPr>
        <w:fldChar w:fldCharType="separate"/>
      </w:r>
      <w:r>
        <w:rPr>
          <w:noProof/>
        </w:rPr>
        <w:t>11</w:t>
      </w:r>
      <w:r>
        <w:rPr>
          <w:noProof/>
        </w:rPr>
        <w:fldChar w:fldCharType="end"/>
      </w:r>
    </w:p>
    <w:p w14:paraId="0AFA61BC" w14:textId="25C3B0F2" w:rsidR="00192131" w:rsidRDefault="00192131">
      <w:pPr>
        <w:pStyle w:val="TOC5"/>
        <w:rPr>
          <w:rFonts w:asciiTheme="minorHAnsi" w:hAnsiTheme="minorHAnsi" w:cstheme="minorBidi"/>
          <w:noProof/>
          <w:sz w:val="22"/>
          <w:szCs w:val="22"/>
          <w:lang w:eastAsia="en-GB"/>
        </w:rPr>
      </w:pPr>
      <w:r>
        <w:rPr>
          <w:noProof/>
        </w:rPr>
        <w:t>5.2.2.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_Toc138344474 \h </w:instrText>
      </w:r>
      <w:r>
        <w:rPr>
          <w:noProof/>
        </w:rPr>
      </w:r>
      <w:r>
        <w:rPr>
          <w:noProof/>
        </w:rPr>
        <w:fldChar w:fldCharType="separate"/>
      </w:r>
      <w:r>
        <w:rPr>
          <w:noProof/>
        </w:rPr>
        <w:t>11</w:t>
      </w:r>
      <w:r>
        <w:rPr>
          <w:noProof/>
        </w:rPr>
        <w:fldChar w:fldCharType="end"/>
      </w:r>
    </w:p>
    <w:p w14:paraId="4284307B" w14:textId="6BF67015" w:rsidR="00192131" w:rsidRDefault="00192131">
      <w:pPr>
        <w:pStyle w:val="TOC4"/>
        <w:rPr>
          <w:rFonts w:asciiTheme="minorHAnsi" w:hAnsiTheme="minorHAnsi" w:cstheme="minorBidi"/>
          <w:noProof/>
          <w:sz w:val="22"/>
          <w:szCs w:val="22"/>
          <w:lang w:eastAsia="en-GB"/>
        </w:rPr>
      </w:pPr>
      <w:r>
        <w:rPr>
          <w:noProof/>
        </w:rPr>
        <w:t>5.2.2.</w:t>
      </w:r>
      <w:r>
        <w:rPr>
          <w:noProof/>
          <w:lang w:eastAsia="zh-CN"/>
        </w:rPr>
        <w:t>4</w:t>
      </w:r>
      <w:r>
        <w:rPr>
          <w:rFonts w:asciiTheme="minorHAnsi" w:hAnsiTheme="minorHAnsi" w:cstheme="minorBidi"/>
          <w:noProof/>
          <w:sz w:val="22"/>
          <w:szCs w:val="22"/>
          <w:lang w:eastAsia="en-GB"/>
        </w:rPr>
        <w:tab/>
      </w:r>
      <w:r>
        <w:rPr>
          <w:noProof/>
          <w:lang w:eastAsia="zh-CN"/>
        </w:rPr>
        <w:t>CancelLocation</w:t>
      </w:r>
      <w:r>
        <w:rPr>
          <w:noProof/>
        </w:rPr>
        <w:tab/>
      </w:r>
      <w:r>
        <w:rPr>
          <w:noProof/>
        </w:rPr>
        <w:fldChar w:fldCharType="begin" w:fldLock="1"/>
      </w:r>
      <w:r>
        <w:rPr>
          <w:noProof/>
        </w:rPr>
        <w:instrText xml:space="preserve"> PAGEREF _Toc138344475 \h </w:instrText>
      </w:r>
      <w:r>
        <w:rPr>
          <w:noProof/>
        </w:rPr>
      </w:r>
      <w:r>
        <w:rPr>
          <w:noProof/>
        </w:rPr>
        <w:fldChar w:fldCharType="separate"/>
      </w:r>
      <w:r>
        <w:rPr>
          <w:noProof/>
        </w:rPr>
        <w:t>11</w:t>
      </w:r>
      <w:r>
        <w:rPr>
          <w:noProof/>
        </w:rPr>
        <w:fldChar w:fldCharType="end"/>
      </w:r>
    </w:p>
    <w:p w14:paraId="6444A796" w14:textId="59EFED7F" w:rsidR="00192131" w:rsidRDefault="00192131">
      <w:pPr>
        <w:pStyle w:val="TOC5"/>
        <w:rPr>
          <w:rFonts w:asciiTheme="minorHAnsi" w:hAnsiTheme="minorHAnsi" w:cstheme="minorBidi"/>
          <w:noProof/>
          <w:sz w:val="22"/>
          <w:szCs w:val="22"/>
          <w:lang w:eastAsia="en-GB"/>
        </w:rPr>
      </w:pPr>
      <w:r>
        <w:rPr>
          <w:noProof/>
        </w:rPr>
        <w:t>5.2.2.</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_Toc138344476 \h </w:instrText>
      </w:r>
      <w:r>
        <w:rPr>
          <w:noProof/>
        </w:rPr>
      </w:r>
      <w:r>
        <w:rPr>
          <w:noProof/>
        </w:rPr>
        <w:fldChar w:fldCharType="separate"/>
      </w:r>
      <w:r>
        <w:rPr>
          <w:noProof/>
        </w:rPr>
        <w:t>11</w:t>
      </w:r>
      <w:r>
        <w:rPr>
          <w:noProof/>
        </w:rPr>
        <w:fldChar w:fldCharType="end"/>
      </w:r>
    </w:p>
    <w:p w14:paraId="38DE1B94" w14:textId="116AC913" w:rsidR="00192131" w:rsidRDefault="00192131">
      <w:pPr>
        <w:pStyle w:val="TOC4"/>
        <w:rPr>
          <w:rFonts w:asciiTheme="minorHAnsi" w:hAnsiTheme="minorHAnsi" w:cstheme="minorBidi"/>
          <w:noProof/>
          <w:sz w:val="22"/>
          <w:szCs w:val="22"/>
          <w:lang w:eastAsia="en-GB"/>
        </w:rPr>
      </w:pPr>
      <w:r>
        <w:rPr>
          <w:noProof/>
        </w:rPr>
        <w:t>5.2.2.</w:t>
      </w:r>
      <w:r>
        <w:rPr>
          <w:noProof/>
          <w:lang w:eastAsia="zh-CN"/>
        </w:rPr>
        <w:t>5</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_Toc138344477 \h </w:instrText>
      </w:r>
      <w:r>
        <w:rPr>
          <w:noProof/>
        </w:rPr>
      </w:r>
      <w:r>
        <w:rPr>
          <w:noProof/>
        </w:rPr>
        <w:fldChar w:fldCharType="separate"/>
      </w:r>
      <w:r>
        <w:rPr>
          <w:noProof/>
        </w:rPr>
        <w:t>12</w:t>
      </w:r>
      <w:r>
        <w:rPr>
          <w:noProof/>
        </w:rPr>
        <w:fldChar w:fldCharType="end"/>
      </w:r>
    </w:p>
    <w:p w14:paraId="3BD4E0CC" w14:textId="3D4D3D87" w:rsidR="00192131" w:rsidRDefault="00192131">
      <w:pPr>
        <w:pStyle w:val="TOC5"/>
        <w:rPr>
          <w:rFonts w:asciiTheme="minorHAnsi" w:hAnsiTheme="minorHAnsi" w:cstheme="minorBidi"/>
          <w:noProof/>
          <w:sz w:val="22"/>
          <w:szCs w:val="22"/>
          <w:lang w:eastAsia="en-GB"/>
        </w:rPr>
      </w:pPr>
      <w:r>
        <w:rPr>
          <w:noProof/>
        </w:rPr>
        <w:t>5.2.2.</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_Toc138344478 \h </w:instrText>
      </w:r>
      <w:r>
        <w:rPr>
          <w:noProof/>
        </w:rPr>
      </w:r>
      <w:r>
        <w:rPr>
          <w:noProof/>
        </w:rPr>
        <w:fldChar w:fldCharType="separate"/>
      </w:r>
      <w:r>
        <w:rPr>
          <w:noProof/>
        </w:rPr>
        <w:t>12</w:t>
      </w:r>
      <w:r>
        <w:rPr>
          <w:noProof/>
        </w:rPr>
        <w:fldChar w:fldCharType="end"/>
      </w:r>
    </w:p>
    <w:p w14:paraId="70C0B864" w14:textId="1265F8B1" w:rsidR="00192131" w:rsidRDefault="00192131">
      <w:pPr>
        <w:pStyle w:val="TOC5"/>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EventNotify for a single UE</w:t>
      </w:r>
      <w:r>
        <w:rPr>
          <w:noProof/>
        </w:rPr>
        <w:tab/>
      </w:r>
      <w:r>
        <w:rPr>
          <w:noProof/>
        </w:rPr>
        <w:fldChar w:fldCharType="begin" w:fldLock="1"/>
      </w:r>
      <w:r>
        <w:rPr>
          <w:noProof/>
        </w:rPr>
        <w:instrText xml:space="preserve"> PAGEREF _Toc138344479 \h </w:instrText>
      </w:r>
      <w:r>
        <w:rPr>
          <w:noProof/>
        </w:rPr>
      </w:r>
      <w:r>
        <w:rPr>
          <w:noProof/>
        </w:rPr>
        <w:fldChar w:fldCharType="separate"/>
      </w:r>
      <w:r>
        <w:rPr>
          <w:noProof/>
        </w:rPr>
        <w:t>12</w:t>
      </w:r>
      <w:r>
        <w:rPr>
          <w:noProof/>
        </w:rPr>
        <w:fldChar w:fldCharType="end"/>
      </w:r>
    </w:p>
    <w:p w14:paraId="2C6EBCB4" w14:textId="5F7E0909" w:rsidR="00192131" w:rsidRDefault="00192131">
      <w:pPr>
        <w:pStyle w:val="TOC5"/>
        <w:rPr>
          <w:rFonts w:asciiTheme="minorHAnsi" w:hAnsiTheme="minorHAnsi" w:cstheme="minorBidi"/>
          <w:noProof/>
          <w:sz w:val="22"/>
          <w:szCs w:val="22"/>
          <w:lang w:eastAsia="en-GB"/>
        </w:rPr>
      </w:pPr>
      <w:r>
        <w:rPr>
          <w:noProof/>
        </w:rPr>
        <w:t>5.2.2.5.3</w:t>
      </w:r>
      <w:r>
        <w:rPr>
          <w:rFonts w:asciiTheme="minorHAnsi" w:hAnsiTheme="minorHAnsi" w:cstheme="minorBidi"/>
          <w:noProof/>
          <w:sz w:val="22"/>
          <w:szCs w:val="22"/>
          <w:lang w:eastAsia="en-GB"/>
        </w:rPr>
        <w:tab/>
      </w:r>
      <w:r>
        <w:rPr>
          <w:noProof/>
        </w:rPr>
        <w:t>EventNotify for the UEs in a target group</w:t>
      </w:r>
      <w:r>
        <w:rPr>
          <w:noProof/>
        </w:rPr>
        <w:tab/>
      </w:r>
      <w:r>
        <w:rPr>
          <w:noProof/>
        </w:rPr>
        <w:fldChar w:fldCharType="begin" w:fldLock="1"/>
      </w:r>
      <w:r>
        <w:rPr>
          <w:noProof/>
        </w:rPr>
        <w:instrText xml:space="preserve"> PAGEREF _Toc138344480 \h </w:instrText>
      </w:r>
      <w:r>
        <w:rPr>
          <w:noProof/>
        </w:rPr>
      </w:r>
      <w:r>
        <w:rPr>
          <w:noProof/>
        </w:rPr>
        <w:fldChar w:fldCharType="separate"/>
      </w:r>
      <w:r>
        <w:rPr>
          <w:noProof/>
        </w:rPr>
        <w:t>13</w:t>
      </w:r>
      <w:r>
        <w:rPr>
          <w:noProof/>
        </w:rPr>
        <w:fldChar w:fldCharType="end"/>
      </w:r>
    </w:p>
    <w:p w14:paraId="2F4A2048" w14:textId="4F8754C9" w:rsidR="00192131" w:rsidRDefault="00192131">
      <w:pPr>
        <w:pStyle w:val="TOC4"/>
        <w:rPr>
          <w:rFonts w:asciiTheme="minorHAnsi" w:hAnsiTheme="minorHAnsi" w:cstheme="minorBidi"/>
          <w:noProof/>
          <w:sz w:val="22"/>
          <w:szCs w:val="22"/>
          <w:lang w:eastAsia="en-GB"/>
        </w:rPr>
      </w:pPr>
      <w:r>
        <w:rPr>
          <w:noProof/>
        </w:rPr>
        <w:t>5.2.2.</w:t>
      </w:r>
      <w:r>
        <w:rPr>
          <w:noProof/>
          <w:lang w:eastAsia="zh-CN"/>
        </w:rPr>
        <w:t>6</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_Toc138344481 \h </w:instrText>
      </w:r>
      <w:r>
        <w:rPr>
          <w:noProof/>
        </w:rPr>
      </w:r>
      <w:r>
        <w:rPr>
          <w:noProof/>
        </w:rPr>
        <w:fldChar w:fldCharType="separate"/>
      </w:r>
      <w:r>
        <w:rPr>
          <w:noProof/>
        </w:rPr>
        <w:t>14</w:t>
      </w:r>
      <w:r>
        <w:rPr>
          <w:noProof/>
        </w:rPr>
        <w:fldChar w:fldCharType="end"/>
      </w:r>
    </w:p>
    <w:p w14:paraId="49C52A4B" w14:textId="127E6B73" w:rsidR="00192131" w:rsidRDefault="00192131">
      <w:pPr>
        <w:pStyle w:val="TOC5"/>
        <w:rPr>
          <w:rFonts w:asciiTheme="minorHAnsi" w:hAnsiTheme="minorHAnsi" w:cstheme="minorBidi"/>
          <w:noProof/>
          <w:sz w:val="22"/>
          <w:szCs w:val="22"/>
          <w:lang w:eastAsia="en-GB"/>
        </w:rPr>
      </w:pPr>
      <w:r>
        <w:rPr>
          <w:noProof/>
        </w:rPr>
        <w:t>5.2.2.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_Toc138344482 \h </w:instrText>
      </w:r>
      <w:r>
        <w:rPr>
          <w:noProof/>
        </w:rPr>
      </w:r>
      <w:r>
        <w:rPr>
          <w:noProof/>
        </w:rPr>
        <w:fldChar w:fldCharType="separate"/>
      </w:r>
      <w:r>
        <w:rPr>
          <w:noProof/>
        </w:rPr>
        <w:t>14</w:t>
      </w:r>
      <w:r>
        <w:rPr>
          <w:noProof/>
        </w:rPr>
        <w:fldChar w:fldCharType="end"/>
      </w:r>
    </w:p>
    <w:p w14:paraId="2BF46BAB" w14:textId="712CDEFF" w:rsidR="00192131" w:rsidRDefault="00192131">
      <w:pPr>
        <w:pStyle w:val="TOC4"/>
        <w:rPr>
          <w:rFonts w:asciiTheme="minorHAnsi" w:hAnsiTheme="minorHAnsi" w:cstheme="minorBidi"/>
          <w:noProof/>
          <w:sz w:val="22"/>
          <w:szCs w:val="22"/>
          <w:lang w:eastAsia="en-GB"/>
        </w:rPr>
      </w:pPr>
      <w:r>
        <w:rPr>
          <w:noProof/>
        </w:rPr>
        <w:t>5.2.2.</w:t>
      </w:r>
      <w:r>
        <w:rPr>
          <w:noProof/>
          <w:lang w:eastAsia="zh-CN"/>
        </w:rPr>
        <w:t>7</w:t>
      </w:r>
      <w:r>
        <w:rPr>
          <w:rFonts w:asciiTheme="minorHAnsi" w:hAnsiTheme="minorHAnsi" w:cstheme="minorBidi"/>
          <w:noProof/>
          <w:sz w:val="22"/>
          <w:szCs w:val="22"/>
          <w:lang w:eastAsia="en-GB"/>
        </w:rPr>
        <w:tab/>
      </w:r>
      <w:r>
        <w:rPr>
          <w:noProof/>
          <w:lang w:eastAsia="zh-CN"/>
        </w:rPr>
        <w:t>LocationUpdateSubscribe</w:t>
      </w:r>
      <w:r>
        <w:rPr>
          <w:noProof/>
        </w:rPr>
        <w:tab/>
      </w:r>
      <w:r>
        <w:rPr>
          <w:noProof/>
        </w:rPr>
        <w:fldChar w:fldCharType="begin" w:fldLock="1"/>
      </w:r>
      <w:r>
        <w:rPr>
          <w:noProof/>
        </w:rPr>
        <w:instrText xml:space="preserve"> PAGEREF _Toc138344483 \h </w:instrText>
      </w:r>
      <w:r>
        <w:rPr>
          <w:noProof/>
        </w:rPr>
      </w:r>
      <w:r>
        <w:rPr>
          <w:noProof/>
        </w:rPr>
        <w:fldChar w:fldCharType="separate"/>
      </w:r>
      <w:r>
        <w:rPr>
          <w:noProof/>
        </w:rPr>
        <w:t>14</w:t>
      </w:r>
      <w:r>
        <w:rPr>
          <w:noProof/>
        </w:rPr>
        <w:fldChar w:fldCharType="end"/>
      </w:r>
    </w:p>
    <w:p w14:paraId="5AD35297" w14:textId="41B30BD8" w:rsidR="00192131" w:rsidRDefault="00192131">
      <w:pPr>
        <w:pStyle w:val="TOC5"/>
        <w:rPr>
          <w:rFonts w:asciiTheme="minorHAnsi" w:hAnsiTheme="minorHAnsi" w:cstheme="minorBidi"/>
          <w:noProof/>
          <w:sz w:val="22"/>
          <w:szCs w:val="22"/>
          <w:lang w:eastAsia="en-GB"/>
        </w:rPr>
      </w:pPr>
      <w:r>
        <w:rPr>
          <w:noProof/>
        </w:rPr>
        <w:t>5.2.2.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_Toc138344484 \h </w:instrText>
      </w:r>
      <w:r>
        <w:rPr>
          <w:noProof/>
        </w:rPr>
      </w:r>
      <w:r>
        <w:rPr>
          <w:noProof/>
        </w:rPr>
        <w:fldChar w:fldCharType="separate"/>
      </w:r>
      <w:r>
        <w:rPr>
          <w:noProof/>
        </w:rPr>
        <w:t>14</w:t>
      </w:r>
      <w:r>
        <w:rPr>
          <w:noProof/>
        </w:rPr>
        <w:fldChar w:fldCharType="end"/>
      </w:r>
    </w:p>
    <w:p w14:paraId="78145207" w14:textId="3CFF9501" w:rsidR="00192131" w:rsidRDefault="0019213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_Toc138344485 \h </w:instrText>
      </w:r>
      <w:r>
        <w:rPr>
          <w:noProof/>
        </w:rPr>
      </w:r>
      <w:r>
        <w:rPr>
          <w:noProof/>
        </w:rPr>
        <w:fldChar w:fldCharType="separate"/>
      </w:r>
      <w:r>
        <w:rPr>
          <w:noProof/>
        </w:rPr>
        <w:t>15</w:t>
      </w:r>
      <w:r>
        <w:rPr>
          <w:noProof/>
        </w:rPr>
        <w:fldChar w:fldCharType="end"/>
      </w:r>
    </w:p>
    <w:p w14:paraId="3E9BDB51" w14:textId="2364BE1E" w:rsidR="00192131" w:rsidRDefault="00192131">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_Toc138344486 \h </w:instrText>
      </w:r>
      <w:r>
        <w:rPr>
          <w:noProof/>
        </w:rPr>
      </w:r>
      <w:r>
        <w:rPr>
          <w:noProof/>
        </w:rPr>
        <w:fldChar w:fldCharType="separate"/>
      </w:r>
      <w:r>
        <w:rPr>
          <w:noProof/>
        </w:rPr>
        <w:t>15</w:t>
      </w:r>
      <w:r>
        <w:rPr>
          <w:noProof/>
        </w:rPr>
        <w:fldChar w:fldCharType="end"/>
      </w:r>
    </w:p>
    <w:p w14:paraId="7C39872B" w14:textId="3F749477" w:rsidR="00192131" w:rsidRDefault="00192131">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_Toc138344487 \h </w:instrText>
      </w:r>
      <w:r>
        <w:rPr>
          <w:noProof/>
        </w:rPr>
      </w:r>
      <w:r>
        <w:rPr>
          <w:noProof/>
        </w:rPr>
        <w:fldChar w:fldCharType="separate"/>
      </w:r>
      <w:r>
        <w:rPr>
          <w:noProof/>
        </w:rPr>
        <w:t>15</w:t>
      </w:r>
      <w:r>
        <w:rPr>
          <w:noProof/>
        </w:rPr>
        <w:fldChar w:fldCharType="end"/>
      </w:r>
    </w:p>
    <w:p w14:paraId="4603672B" w14:textId="64B6AEFD" w:rsidR="00192131" w:rsidRDefault="00192131">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_Toc138344488 \h </w:instrText>
      </w:r>
      <w:r>
        <w:rPr>
          <w:noProof/>
        </w:rPr>
      </w:r>
      <w:r>
        <w:rPr>
          <w:noProof/>
        </w:rPr>
        <w:fldChar w:fldCharType="separate"/>
      </w:r>
      <w:r>
        <w:rPr>
          <w:noProof/>
        </w:rPr>
        <w:t>15</w:t>
      </w:r>
      <w:r>
        <w:rPr>
          <w:noProof/>
        </w:rPr>
        <w:fldChar w:fldCharType="end"/>
      </w:r>
    </w:p>
    <w:p w14:paraId="0B99C1DA" w14:textId="43435A08" w:rsidR="00192131" w:rsidRDefault="00192131">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_Toc138344489 \h </w:instrText>
      </w:r>
      <w:r>
        <w:rPr>
          <w:noProof/>
        </w:rPr>
      </w:r>
      <w:r>
        <w:rPr>
          <w:noProof/>
        </w:rPr>
        <w:fldChar w:fldCharType="separate"/>
      </w:r>
      <w:r>
        <w:rPr>
          <w:noProof/>
        </w:rPr>
        <w:t>15</w:t>
      </w:r>
      <w:r>
        <w:rPr>
          <w:noProof/>
        </w:rPr>
        <w:fldChar w:fldCharType="end"/>
      </w:r>
    </w:p>
    <w:p w14:paraId="24AE8AE2" w14:textId="50F6E1C0" w:rsidR="00192131" w:rsidRDefault="00192131">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_Toc138344490 \h </w:instrText>
      </w:r>
      <w:r>
        <w:rPr>
          <w:noProof/>
        </w:rPr>
      </w:r>
      <w:r>
        <w:rPr>
          <w:noProof/>
        </w:rPr>
        <w:fldChar w:fldCharType="separate"/>
      </w:r>
      <w:r>
        <w:rPr>
          <w:noProof/>
        </w:rPr>
        <w:t>16</w:t>
      </w:r>
      <w:r>
        <w:rPr>
          <w:noProof/>
        </w:rPr>
        <w:fldChar w:fldCharType="end"/>
      </w:r>
    </w:p>
    <w:p w14:paraId="5712CCE7" w14:textId="10F09AEF" w:rsidR="00192131" w:rsidRDefault="00192131">
      <w:pPr>
        <w:pStyle w:val="TOC5"/>
        <w:rPr>
          <w:rFonts w:asciiTheme="minorHAnsi" w:hAnsiTheme="minorHAnsi" w:cstheme="minorBidi"/>
          <w:noProof/>
          <w:sz w:val="22"/>
          <w:szCs w:val="22"/>
          <w:lang w:eastAsia="en-GB"/>
        </w:rPr>
      </w:pPr>
      <w:r>
        <w:rPr>
          <w:noProof/>
        </w:rPr>
        <w:t>6.1.2.2.1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_Toc138344491 \h </w:instrText>
      </w:r>
      <w:r>
        <w:rPr>
          <w:noProof/>
        </w:rPr>
      </w:r>
      <w:r>
        <w:rPr>
          <w:noProof/>
        </w:rPr>
        <w:fldChar w:fldCharType="separate"/>
      </w:r>
      <w:r>
        <w:rPr>
          <w:noProof/>
        </w:rPr>
        <w:t>16</w:t>
      </w:r>
      <w:r>
        <w:rPr>
          <w:noProof/>
        </w:rPr>
        <w:fldChar w:fldCharType="end"/>
      </w:r>
    </w:p>
    <w:p w14:paraId="074B9ABB" w14:textId="48A935DB" w:rsidR="00192131" w:rsidRDefault="00192131">
      <w:pPr>
        <w:pStyle w:val="TOC5"/>
        <w:rPr>
          <w:rFonts w:asciiTheme="minorHAnsi" w:hAnsiTheme="minorHAnsi" w:cstheme="minorBidi"/>
          <w:noProof/>
          <w:sz w:val="22"/>
          <w:szCs w:val="22"/>
          <w:lang w:eastAsia="en-GB"/>
        </w:rPr>
      </w:pPr>
      <w:r>
        <w:rPr>
          <w:noProof/>
        </w:rPr>
        <w:t>6.1.2.2.2</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_Toc138344492 \h </w:instrText>
      </w:r>
      <w:r>
        <w:rPr>
          <w:noProof/>
        </w:rPr>
      </w:r>
      <w:r>
        <w:rPr>
          <w:noProof/>
        </w:rPr>
        <w:fldChar w:fldCharType="separate"/>
      </w:r>
      <w:r>
        <w:rPr>
          <w:noProof/>
        </w:rPr>
        <w:t>16</w:t>
      </w:r>
      <w:r>
        <w:rPr>
          <w:noProof/>
        </w:rPr>
        <w:fldChar w:fldCharType="end"/>
      </w:r>
    </w:p>
    <w:p w14:paraId="7A7B9F1E" w14:textId="1A92EC74" w:rsidR="00192131" w:rsidRDefault="00192131">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_Toc138344493 \h </w:instrText>
      </w:r>
      <w:r>
        <w:rPr>
          <w:noProof/>
        </w:rPr>
      </w:r>
      <w:r>
        <w:rPr>
          <w:noProof/>
        </w:rPr>
        <w:fldChar w:fldCharType="separate"/>
      </w:r>
      <w:r>
        <w:rPr>
          <w:noProof/>
        </w:rPr>
        <w:t>16</w:t>
      </w:r>
      <w:r>
        <w:rPr>
          <w:noProof/>
        </w:rPr>
        <w:fldChar w:fldCharType="end"/>
      </w:r>
    </w:p>
    <w:p w14:paraId="73944206" w14:textId="46BE2E4F" w:rsidR="00192131" w:rsidRDefault="00192131">
      <w:pPr>
        <w:pStyle w:val="TOC5"/>
        <w:rPr>
          <w:rFonts w:asciiTheme="minorHAnsi" w:hAnsiTheme="minorHAnsi" w:cstheme="minorBidi"/>
          <w:noProof/>
          <w:sz w:val="22"/>
          <w:szCs w:val="22"/>
          <w:lang w:eastAsia="en-GB"/>
        </w:rPr>
      </w:pPr>
      <w:r>
        <w:rPr>
          <w:noProof/>
        </w:rPr>
        <w:t>6.1.2.3.1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_Toc138344494 \h </w:instrText>
      </w:r>
      <w:r>
        <w:rPr>
          <w:noProof/>
        </w:rPr>
      </w:r>
      <w:r>
        <w:rPr>
          <w:noProof/>
        </w:rPr>
        <w:fldChar w:fldCharType="separate"/>
      </w:r>
      <w:r>
        <w:rPr>
          <w:noProof/>
        </w:rPr>
        <w:t>16</w:t>
      </w:r>
      <w:r>
        <w:rPr>
          <w:noProof/>
        </w:rPr>
        <w:fldChar w:fldCharType="end"/>
      </w:r>
    </w:p>
    <w:p w14:paraId="19B5D166" w14:textId="56BA0C0B" w:rsidR="00192131" w:rsidRDefault="00192131">
      <w:pPr>
        <w:pStyle w:val="TOC3"/>
        <w:rPr>
          <w:rFonts w:asciiTheme="minorHAnsi" w:hAnsiTheme="minorHAnsi" w:cstheme="minorBidi"/>
          <w:noProof/>
          <w:sz w:val="22"/>
          <w:szCs w:val="22"/>
          <w:lang w:eastAsia="en-GB"/>
        </w:rPr>
      </w:pPr>
      <w:r>
        <w:rPr>
          <w:noProof/>
        </w:rPr>
        <w:t>6.1.</w:t>
      </w:r>
      <w:r>
        <w:rPr>
          <w:noProof/>
          <w:lang w:eastAsia="zh-CN"/>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_Toc138344495 \h </w:instrText>
      </w:r>
      <w:r>
        <w:rPr>
          <w:noProof/>
        </w:rPr>
      </w:r>
      <w:r>
        <w:rPr>
          <w:noProof/>
        </w:rPr>
        <w:fldChar w:fldCharType="separate"/>
      </w:r>
      <w:r>
        <w:rPr>
          <w:noProof/>
        </w:rPr>
        <w:t>16</w:t>
      </w:r>
      <w:r>
        <w:rPr>
          <w:noProof/>
        </w:rPr>
        <w:fldChar w:fldCharType="end"/>
      </w:r>
    </w:p>
    <w:p w14:paraId="6F2EFB36" w14:textId="3DEDE700" w:rsidR="00192131" w:rsidRDefault="00192131">
      <w:pPr>
        <w:pStyle w:val="TOC4"/>
        <w:rPr>
          <w:rFonts w:asciiTheme="minorHAnsi" w:hAnsiTheme="minorHAnsi" w:cstheme="minorBidi"/>
          <w:noProof/>
          <w:sz w:val="22"/>
          <w:szCs w:val="22"/>
          <w:lang w:eastAsia="en-GB"/>
        </w:rPr>
      </w:pPr>
      <w:r>
        <w:rPr>
          <w:noProof/>
        </w:rPr>
        <w:t>6.1.</w:t>
      </w:r>
      <w:r>
        <w:rPr>
          <w:noProof/>
          <w:lang w:eastAsia="zh-CN"/>
        </w:rPr>
        <w:t>3</w:t>
      </w:r>
      <w:r>
        <w:rPr>
          <w:noProof/>
        </w:rPr>
        <w:t>.1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_Toc138344496 \h </w:instrText>
      </w:r>
      <w:r>
        <w:rPr>
          <w:noProof/>
        </w:rPr>
      </w:r>
      <w:r>
        <w:rPr>
          <w:noProof/>
        </w:rPr>
        <w:fldChar w:fldCharType="separate"/>
      </w:r>
      <w:r>
        <w:rPr>
          <w:noProof/>
        </w:rPr>
        <w:t>16</w:t>
      </w:r>
      <w:r>
        <w:rPr>
          <w:noProof/>
        </w:rPr>
        <w:fldChar w:fldCharType="end"/>
      </w:r>
    </w:p>
    <w:p w14:paraId="7868398E" w14:textId="27935700" w:rsidR="00192131" w:rsidRDefault="0019213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provide-location</w:t>
      </w:r>
      <w:r>
        <w:rPr>
          <w:noProof/>
        </w:rPr>
        <w:tab/>
      </w:r>
      <w:r>
        <w:rPr>
          <w:noProof/>
        </w:rPr>
        <w:fldChar w:fldCharType="begin" w:fldLock="1"/>
      </w:r>
      <w:r>
        <w:rPr>
          <w:noProof/>
        </w:rPr>
        <w:instrText xml:space="preserve"> PAGEREF _Toc138344497 \h </w:instrText>
      </w:r>
      <w:r>
        <w:rPr>
          <w:noProof/>
        </w:rPr>
      </w:r>
      <w:r>
        <w:rPr>
          <w:noProof/>
        </w:rPr>
        <w:fldChar w:fldCharType="separate"/>
      </w:r>
      <w:r>
        <w:rPr>
          <w:noProof/>
        </w:rPr>
        <w:t>17</w:t>
      </w:r>
      <w:r>
        <w:rPr>
          <w:noProof/>
        </w:rPr>
        <w:fldChar w:fldCharType="end"/>
      </w:r>
    </w:p>
    <w:p w14:paraId="5174EF00" w14:textId="7D551512"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_Toc138344498 \h </w:instrText>
      </w:r>
      <w:r>
        <w:rPr>
          <w:noProof/>
        </w:rPr>
      </w:r>
      <w:r>
        <w:rPr>
          <w:noProof/>
        </w:rPr>
        <w:fldChar w:fldCharType="separate"/>
      </w:r>
      <w:r>
        <w:rPr>
          <w:noProof/>
        </w:rPr>
        <w:t>17</w:t>
      </w:r>
      <w:r>
        <w:rPr>
          <w:noProof/>
        </w:rPr>
        <w:fldChar w:fldCharType="end"/>
      </w:r>
    </w:p>
    <w:p w14:paraId="0E01BAEE" w14:textId="7448A7C5"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_Toc138344499 \h </w:instrText>
      </w:r>
      <w:r>
        <w:rPr>
          <w:noProof/>
        </w:rPr>
      </w:r>
      <w:r>
        <w:rPr>
          <w:noProof/>
        </w:rPr>
        <w:fldChar w:fldCharType="separate"/>
      </w:r>
      <w:r>
        <w:rPr>
          <w:noProof/>
        </w:rPr>
        <w:t>17</w:t>
      </w:r>
      <w:r>
        <w:rPr>
          <w:noProof/>
        </w:rPr>
        <w:fldChar w:fldCharType="end"/>
      </w:r>
    </w:p>
    <w:p w14:paraId="736CED76" w14:textId="4335C454" w:rsidR="00192131" w:rsidRDefault="0019213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eastAsia="en-GB"/>
        </w:rPr>
        <w:tab/>
      </w:r>
      <w:r>
        <w:rPr>
          <w:noProof/>
          <w:lang w:eastAsia="zh-CN"/>
        </w:rPr>
        <w:t>Operation: cancel-location</w:t>
      </w:r>
      <w:r>
        <w:rPr>
          <w:noProof/>
        </w:rPr>
        <w:tab/>
      </w:r>
      <w:r>
        <w:rPr>
          <w:noProof/>
        </w:rPr>
        <w:fldChar w:fldCharType="begin" w:fldLock="1"/>
      </w:r>
      <w:r>
        <w:rPr>
          <w:noProof/>
        </w:rPr>
        <w:instrText xml:space="preserve"> PAGEREF _Toc138344500 \h </w:instrText>
      </w:r>
      <w:r>
        <w:rPr>
          <w:noProof/>
        </w:rPr>
      </w:r>
      <w:r>
        <w:rPr>
          <w:noProof/>
        </w:rPr>
        <w:fldChar w:fldCharType="separate"/>
      </w:r>
      <w:r>
        <w:rPr>
          <w:noProof/>
        </w:rPr>
        <w:t>19</w:t>
      </w:r>
      <w:r>
        <w:rPr>
          <w:noProof/>
        </w:rPr>
        <w:fldChar w:fldCharType="end"/>
      </w:r>
    </w:p>
    <w:p w14:paraId="34DEC021" w14:textId="48D4F5D5"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_Toc138344501 \h </w:instrText>
      </w:r>
      <w:r>
        <w:rPr>
          <w:noProof/>
        </w:rPr>
      </w:r>
      <w:r>
        <w:rPr>
          <w:noProof/>
        </w:rPr>
        <w:fldChar w:fldCharType="separate"/>
      </w:r>
      <w:r>
        <w:rPr>
          <w:noProof/>
        </w:rPr>
        <w:t>19</w:t>
      </w:r>
      <w:r>
        <w:rPr>
          <w:noProof/>
        </w:rPr>
        <w:fldChar w:fldCharType="end"/>
      </w:r>
    </w:p>
    <w:p w14:paraId="607D79FE" w14:textId="3351DF56"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_Toc138344502 \h </w:instrText>
      </w:r>
      <w:r>
        <w:rPr>
          <w:noProof/>
        </w:rPr>
      </w:r>
      <w:r>
        <w:rPr>
          <w:noProof/>
        </w:rPr>
        <w:fldChar w:fldCharType="separate"/>
      </w:r>
      <w:r>
        <w:rPr>
          <w:noProof/>
        </w:rPr>
        <w:t>19</w:t>
      </w:r>
      <w:r>
        <w:rPr>
          <w:noProof/>
        </w:rPr>
        <w:fldChar w:fldCharType="end"/>
      </w:r>
    </w:p>
    <w:p w14:paraId="48BDF478" w14:textId="3E150BCE" w:rsidR="00192131" w:rsidRDefault="0019213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eastAsia="en-GB"/>
        </w:rPr>
        <w:tab/>
      </w:r>
      <w:r>
        <w:rPr>
          <w:noProof/>
          <w:lang w:eastAsia="zh-CN"/>
        </w:rPr>
        <w:t>Operation: location-update</w:t>
      </w:r>
      <w:r>
        <w:rPr>
          <w:noProof/>
        </w:rPr>
        <w:tab/>
      </w:r>
      <w:r>
        <w:rPr>
          <w:noProof/>
        </w:rPr>
        <w:fldChar w:fldCharType="begin" w:fldLock="1"/>
      </w:r>
      <w:r>
        <w:rPr>
          <w:noProof/>
        </w:rPr>
        <w:instrText xml:space="preserve"> PAGEREF _Toc138344503 \h </w:instrText>
      </w:r>
      <w:r>
        <w:rPr>
          <w:noProof/>
        </w:rPr>
      </w:r>
      <w:r>
        <w:rPr>
          <w:noProof/>
        </w:rPr>
        <w:fldChar w:fldCharType="separate"/>
      </w:r>
      <w:r>
        <w:rPr>
          <w:noProof/>
        </w:rPr>
        <w:t>20</w:t>
      </w:r>
      <w:r>
        <w:rPr>
          <w:noProof/>
        </w:rPr>
        <w:fldChar w:fldCharType="end"/>
      </w:r>
    </w:p>
    <w:p w14:paraId="3A58685A" w14:textId="1B3C9AEF"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_Toc138344504 \h </w:instrText>
      </w:r>
      <w:r>
        <w:rPr>
          <w:noProof/>
        </w:rPr>
      </w:r>
      <w:r>
        <w:rPr>
          <w:noProof/>
        </w:rPr>
        <w:fldChar w:fldCharType="separate"/>
      </w:r>
      <w:r>
        <w:rPr>
          <w:noProof/>
        </w:rPr>
        <w:t>20</w:t>
      </w:r>
      <w:r>
        <w:rPr>
          <w:noProof/>
        </w:rPr>
        <w:fldChar w:fldCharType="end"/>
      </w:r>
    </w:p>
    <w:p w14:paraId="6CA8067B" w14:textId="03A4646C"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_Toc138344505 \h </w:instrText>
      </w:r>
      <w:r>
        <w:rPr>
          <w:noProof/>
        </w:rPr>
      </w:r>
      <w:r>
        <w:rPr>
          <w:noProof/>
        </w:rPr>
        <w:fldChar w:fldCharType="separate"/>
      </w:r>
      <w:r>
        <w:rPr>
          <w:noProof/>
        </w:rPr>
        <w:t>20</w:t>
      </w:r>
      <w:r>
        <w:rPr>
          <w:noProof/>
        </w:rPr>
        <w:fldChar w:fldCharType="end"/>
      </w:r>
    </w:p>
    <w:p w14:paraId="050D88F5" w14:textId="64073E10" w:rsidR="00192131" w:rsidRDefault="00192131">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eastAsia="en-GB"/>
        </w:rPr>
        <w:tab/>
      </w:r>
      <w:r>
        <w:rPr>
          <w:noProof/>
          <w:lang w:eastAsia="zh-CN"/>
        </w:rPr>
        <w:t>Operation: loc-update-subs</w:t>
      </w:r>
      <w:r>
        <w:rPr>
          <w:noProof/>
        </w:rPr>
        <w:tab/>
      </w:r>
      <w:r>
        <w:rPr>
          <w:noProof/>
        </w:rPr>
        <w:fldChar w:fldCharType="begin" w:fldLock="1"/>
      </w:r>
      <w:r>
        <w:rPr>
          <w:noProof/>
        </w:rPr>
        <w:instrText xml:space="preserve"> PAGEREF _Toc138344506 \h </w:instrText>
      </w:r>
      <w:r>
        <w:rPr>
          <w:noProof/>
        </w:rPr>
      </w:r>
      <w:r>
        <w:rPr>
          <w:noProof/>
        </w:rPr>
        <w:fldChar w:fldCharType="separate"/>
      </w:r>
      <w:r>
        <w:rPr>
          <w:noProof/>
        </w:rPr>
        <w:t>21</w:t>
      </w:r>
      <w:r>
        <w:rPr>
          <w:noProof/>
        </w:rPr>
        <w:fldChar w:fldCharType="end"/>
      </w:r>
    </w:p>
    <w:p w14:paraId="734BE49C" w14:textId="38145270"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_Toc138344507 \h </w:instrText>
      </w:r>
      <w:r>
        <w:rPr>
          <w:noProof/>
        </w:rPr>
      </w:r>
      <w:r>
        <w:rPr>
          <w:noProof/>
        </w:rPr>
        <w:fldChar w:fldCharType="separate"/>
      </w:r>
      <w:r>
        <w:rPr>
          <w:noProof/>
        </w:rPr>
        <w:t>21</w:t>
      </w:r>
      <w:r>
        <w:rPr>
          <w:noProof/>
        </w:rPr>
        <w:fldChar w:fldCharType="end"/>
      </w:r>
    </w:p>
    <w:p w14:paraId="418E2B0F" w14:textId="3657FD16" w:rsidR="00192131" w:rsidRDefault="00192131">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_Toc138344508 \h </w:instrText>
      </w:r>
      <w:r>
        <w:rPr>
          <w:noProof/>
        </w:rPr>
      </w:r>
      <w:r>
        <w:rPr>
          <w:noProof/>
        </w:rPr>
        <w:fldChar w:fldCharType="separate"/>
      </w:r>
      <w:r>
        <w:rPr>
          <w:noProof/>
        </w:rPr>
        <w:t>21</w:t>
      </w:r>
      <w:r>
        <w:rPr>
          <w:noProof/>
        </w:rPr>
        <w:fldChar w:fldCharType="end"/>
      </w:r>
    </w:p>
    <w:p w14:paraId="0616B7FE" w14:textId="490A9996" w:rsidR="00192131" w:rsidRDefault="00192131">
      <w:pPr>
        <w:pStyle w:val="TOC3"/>
        <w:rPr>
          <w:rFonts w:asciiTheme="minorHAnsi" w:hAnsiTheme="minorHAnsi" w:cstheme="minorBidi"/>
          <w:noProof/>
          <w:sz w:val="22"/>
          <w:szCs w:val="22"/>
          <w:lang w:eastAsia="en-GB"/>
        </w:rPr>
      </w:pPr>
      <w:r>
        <w:rPr>
          <w:noProof/>
        </w:rPr>
        <w:lastRenderedPageBreak/>
        <w:t>6.1.</w:t>
      </w:r>
      <w:r>
        <w:rPr>
          <w:noProof/>
          <w:lang w:eastAsia="zh-CN"/>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_Toc138344509 \h </w:instrText>
      </w:r>
      <w:r>
        <w:rPr>
          <w:noProof/>
        </w:rPr>
      </w:r>
      <w:r>
        <w:rPr>
          <w:noProof/>
        </w:rPr>
        <w:fldChar w:fldCharType="separate"/>
      </w:r>
      <w:r>
        <w:rPr>
          <w:noProof/>
        </w:rPr>
        <w:t>22</w:t>
      </w:r>
      <w:r>
        <w:rPr>
          <w:noProof/>
        </w:rPr>
        <w:fldChar w:fldCharType="end"/>
      </w:r>
    </w:p>
    <w:p w14:paraId="309D4113" w14:textId="51617CFB" w:rsidR="00192131" w:rsidRDefault="00192131">
      <w:pPr>
        <w:pStyle w:val="TOC4"/>
        <w:rPr>
          <w:rFonts w:asciiTheme="minorHAnsi" w:hAnsiTheme="minorHAnsi" w:cstheme="minorBidi"/>
          <w:noProof/>
          <w:sz w:val="22"/>
          <w:szCs w:val="22"/>
          <w:lang w:eastAsia="en-GB"/>
        </w:rPr>
      </w:pPr>
      <w:r>
        <w:rPr>
          <w:noProof/>
        </w:rPr>
        <w:t>6.1.</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_Toc138344510 \h </w:instrText>
      </w:r>
      <w:r>
        <w:rPr>
          <w:noProof/>
        </w:rPr>
      </w:r>
      <w:r>
        <w:rPr>
          <w:noProof/>
        </w:rPr>
        <w:fldChar w:fldCharType="separate"/>
      </w:r>
      <w:r>
        <w:rPr>
          <w:noProof/>
        </w:rPr>
        <w:t>22</w:t>
      </w:r>
      <w:r>
        <w:rPr>
          <w:noProof/>
        </w:rPr>
        <w:fldChar w:fldCharType="end"/>
      </w:r>
    </w:p>
    <w:p w14:paraId="1BD6396A" w14:textId="2793366E" w:rsidR="00192131" w:rsidRDefault="00192131">
      <w:pPr>
        <w:pStyle w:val="TOC4"/>
        <w:rPr>
          <w:rFonts w:asciiTheme="minorHAnsi" w:hAnsiTheme="minorHAnsi" w:cstheme="minorBidi"/>
          <w:noProof/>
          <w:sz w:val="22"/>
          <w:szCs w:val="22"/>
          <w:lang w:eastAsia="en-GB"/>
        </w:rPr>
      </w:pPr>
      <w:r>
        <w:rPr>
          <w:noProof/>
        </w:rPr>
        <w:t>6.1.</w:t>
      </w:r>
      <w:r>
        <w:rPr>
          <w:noProof/>
          <w:lang w:eastAsia="zh-CN"/>
        </w:rPr>
        <w:t>4</w:t>
      </w:r>
      <w:r>
        <w:rPr>
          <w:noProof/>
        </w:rPr>
        <w:t>.2</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_Toc138344511 \h </w:instrText>
      </w:r>
      <w:r>
        <w:rPr>
          <w:noProof/>
        </w:rPr>
      </w:r>
      <w:r>
        <w:rPr>
          <w:noProof/>
        </w:rPr>
        <w:fldChar w:fldCharType="separate"/>
      </w:r>
      <w:r>
        <w:rPr>
          <w:noProof/>
        </w:rPr>
        <w:t>22</w:t>
      </w:r>
      <w:r>
        <w:rPr>
          <w:noProof/>
        </w:rPr>
        <w:fldChar w:fldCharType="end"/>
      </w:r>
    </w:p>
    <w:p w14:paraId="0465643D" w14:textId="4D3EDFE8" w:rsidR="00192131" w:rsidRDefault="00192131">
      <w:pPr>
        <w:pStyle w:val="TOC5"/>
        <w:rPr>
          <w:rFonts w:asciiTheme="minorHAnsi" w:hAnsiTheme="minorHAnsi" w:cstheme="minorBidi"/>
          <w:noProof/>
          <w:sz w:val="22"/>
          <w:szCs w:val="22"/>
          <w:lang w:eastAsia="en-GB"/>
        </w:rPr>
      </w:pPr>
      <w:r>
        <w:rPr>
          <w:noProof/>
          <w:lang w:eastAsia="zh-CN"/>
        </w:rPr>
        <w:t>6.1.4.2.1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_Toc138344512 \h </w:instrText>
      </w:r>
      <w:r>
        <w:rPr>
          <w:noProof/>
        </w:rPr>
      </w:r>
      <w:r>
        <w:rPr>
          <w:noProof/>
        </w:rPr>
        <w:fldChar w:fldCharType="separate"/>
      </w:r>
      <w:r>
        <w:rPr>
          <w:noProof/>
        </w:rPr>
        <w:t>22</w:t>
      </w:r>
      <w:r>
        <w:rPr>
          <w:noProof/>
        </w:rPr>
        <w:fldChar w:fldCharType="end"/>
      </w:r>
    </w:p>
    <w:p w14:paraId="40C32BA3" w14:textId="612982A4" w:rsidR="00192131" w:rsidRDefault="00192131">
      <w:pPr>
        <w:pStyle w:val="TOC5"/>
        <w:rPr>
          <w:rFonts w:asciiTheme="minorHAnsi" w:hAnsiTheme="minorHAnsi" w:cstheme="minorBidi"/>
          <w:noProof/>
          <w:sz w:val="22"/>
          <w:szCs w:val="22"/>
          <w:lang w:eastAsia="en-GB"/>
        </w:rPr>
      </w:pPr>
      <w:r>
        <w:rPr>
          <w:noProof/>
          <w:lang w:eastAsia="zh-CN"/>
        </w:rPr>
        <w:t>6.1.4.2.2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_Toc138344513 \h </w:instrText>
      </w:r>
      <w:r>
        <w:rPr>
          <w:noProof/>
        </w:rPr>
      </w:r>
      <w:r>
        <w:rPr>
          <w:noProof/>
        </w:rPr>
        <w:fldChar w:fldCharType="separate"/>
      </w:r>
      <w:r>
        <w:rPr>
          <w:noProof/>
        </w:rPr>
        <w:t>22</w:t>
      </w:r>
      <w:r>
        <w:rPr>
          <w:noProof/>
        </w:rPr>
        <w:fldChar w:fldCharType="end"/>
      </w:r>
    </w:p>
    <w:p w14:paraId="1A6DDDE4" w14:textId="7C9E8C4B" w:rsidR="00192131" w:rsidRDefault="00192131">
      <w:pPr>
        <w:pStyle w:val="TOC5"/>
        <w:rPr>
          <w:rFonts w:asciiTheme="minorHAnsi" w:hAnsiTheme="minorHAnsi" w:cstheme="minorBidi"/>
          <w:noProof/>
          <w:sz w:val="22"/>
          <w:szCs w:val="22"/>
          <w:lang w:eastAsia="en-GB"/>
        </w:rPr>
      </w:pPr>
      <w:r>
        <w:rPr>
          <w:noProof/>
          <w:lang w:eastAsia="zh-CN"/>
        </w:rPr>
        <w:t>6.1.4.2.3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_Toc138344514 \h </w:instrText>
      </w:r>
      <w:r>
        <w:rPr>
          <w:noProof/>
        </w:rPr>
      </w:r>
      <w:r>
        <w:rPr>
          <w:noProof/>
        </w:rPr>
        <w:fldChar w:fldCharType="separate"/>
      </w:r>
      <w:r>
        <w:rPr>
          <w:noProof/>
        </w:rPr>
        <w:t>22</w:t>
      </w:r>
      <w:r>
        <w:rPr>
          <w:noProof/>
        </w:rPr>
        <w:fldChar w:fldCharType="end"/>
      </w:r>
    </w:p>
    <w:p w14:paraId="03E626DC" w14:textId="341B0DE9" w:rsidR="00192131" w:rsidRDefault="00192131">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_Toc138344515 \h </w:instrText>
      </w:r>
      <w:r>
        <w:rPr>
          <w:noProof/>
        </w:rPr>
      </w:r>
      <w:r>
        <w:rPr>
          <w:noProof/>
        </w:rPr>
        <w:fldChar w:fldCharType="separate"/>
      </w:r>
      <w:r>
        <w:rPr>
          <w:noProof/>
        </w:rPr>
        <w:t>22</w:t>
      </w:r>
      <w:r>
        <w:rPr>
          <w:noProof/>
        </w:rPr>
        <w:fldChar w:fldCharType="end"/>
      </w:r>
    </w:p>
    <w:p w14:paraId="2F6D6DC9" w14:textId="00A04491" w:rsidR="00192131" w:rsidRDefault="00192131">
      <w:pPr>
        <w:pStyle w:val="TOC4"/>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_Toc138344516 \h </w:instrText>
      </w:r>
      <w:r>
        <w:rPr>
          <w:noProof/>
        </w:rPr>
      </w:r>
      <w:r>
        <w:rPr>
          <w:noProof/>
        </w:rPr>
        <w:fldChar w:fldCharType="separate"/>
      </w:r>
      <w:r>
        <w:rPr>
          <w:noProof/>
        </w:rPr>
        <w:t>23</w:t>
      </w:r>
      <w:r>
        <w:rPr>
          <w:noProof/>
        </w:rPr>
        <w:fldChar w:fldCharType="end"/>
      </w:r>
    </w:p>
    <w:p w14:paraId="141983C6" w14:textId="105D71AC" w:rsidR="00192131" w:rsidRDefault="00192131">
      <w:pPr>
        <w:pStyle w:val="TOC5"/>
        <w:rPr>
          <w:rFonts w:asciiTheme="minorHAnsi" w:hAnsiTheme="minorHAnsi" w:cstheme="minorBidi"/>
          <w:noProof/>
          <w:sz w:val="22"/>
          <w:szCs w:val="22"/>
          <w:lang w:eastAsia="en-GB"/>
        </w:rPr>
      </w:pPr>
      <w:r>
        <w:rPr>
          <w:noProof/>
          <w:lang w:eastAsia="zh-CN"/>
        </w:rPr>
        <w:t>6.1.4.3.1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_Toc138344517 \h </w:instrText>
      </w:r>
      <w:r>
        <w:rPr>
          <w:noProof/>
        </w:rPr>
      </w:r>
      <w:r>
        <w:rPr>
          <w:noProof/>
        </w:rPr>
        <w:fldChar w:fldCharType="separate"/>
      </w:r>
      <w:r>
        <w:rPr>
          <w:noProof/>
        </w:rPr>
        <w:t>23</w:t>
      </w:r>
      <w:r>
        <w:rPr>
          <w:noProof/>
        </w:rPr>
        <w:fldChar w:fldCharType="end"/>
      </w:r>
    </w:p>
    <w:p w14:paraId="31E10EE8" w14:textId="38FE16FE" w:rsidR="00192131" w:rsidRDefault="00192131">
      <w:pPr>
        <w:pStyle w:val="TOC5"/>
        <w:rPr>
          <w:rFonts w:asciiTheme="minorHAnsi" w:hAnsiTheme="minorHAnsi" w:cstheme="minorBidi"/>
          <w:noProof/>
          <w:sz w:val="22"/>
          <w:szCs w:val="22"/>
          <w:lang w:eastAsia="en-GB"/>
        </w:rPr>
      </w:pPr>
      <w:r>
        <w:rPr>
          <w:noProof/>
          <w:lang w:eastAsia="zh-CN"/>
        </w:rPr>
        <w:t>6.1.4.3.2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_Toc138344518 \h </w:instrText>
      </w:r>
      <w:r>
        <w:rPr>
          <w:noProof/>
        </w:rPr>
      </w:r>
      <w:r>
        <w:rPr>
          <w:noProof/>
        </w:rPr>
        <w:fldChar w:fldCharType="separate"/>
      </w:r>
      <w:r>
        <w:rPr>
          <w:noProof/>
        </w:rPr>
        <w:t>23</w:t>
      </w:r>
      <w:r>
        <w:rPr>
          <w:noProof/>
        </w:rPr>
        <w:fldChar w:fldCharType="end"/>
      </w:r>
    </w:p>
    <w:p w14:paraId="2205BB2A" w14:textId="4A813828" w:rsidR="00192131" w:rsidRDefault="00192131">
      <w:pPr>
        <w:pStyle w:val="TOC5"/>
        <w:rPr>
          <w:rFonts w:asciiTheme="minorHAnsi" w:hAnsiTheme="minorHAnsi" w:cstheme="minorBidi"/>
          <w:noProof/>
          <w:sz w:val="22"/>
          <w:szCs w:val="22"/>
          <w:lang w:eastAsia="en-GB"/>
        </w:rPr>
      </w:pPr>
      <w:r>
        <w:rPr>
          <w:noProof/>
          <w:lang w:eastAsia="zh-CN"/>
        </w:rPr>
        <w:t>6.1.4.3.3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_Toc138344519 \h </w:instrText>
      </w:r>
      <w:r>
        <w:rPr>
          <w:noProof/>
        </w:rPr>
      </w:r>
      <w:r>
        <w:rPr>
          <w:noProof/>
        </w:rPr>
        <w:fldChar w:fldCharType="separate"/>
      </w:r>
      <w:r>
        <w:rPr>
          <w:noProof/>
        </w:rPr>
        <w:t>23</w:t>
      </w:r>
      <w:r>
        <w:rPr>
          <w:noProof/>
        </w:rPr>
        <w:fldChar w:fldCharType="end"/>
      </w:r>
    </w:p>
    <w:p w14:paraId="50EA0EC7" w14:textId="421166FE" w:rsidR="00192131" w:rsidRDefault="00192131">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_Toc138344520 \h </w:instrText>
      </w:r>
      <w:r>
        <w:rPr>
          <w:noProof/>
        </w:rPr>
      </w:r>
      <w:r>
        <w:rPr>
          <w:noProof/>
        </w:rPr>
        <w:fldChar w:fldCharType="separate"/>
      </w:r>
      <w:r>
        <w:rPr>
          <w:noProof/>
        </w:rPr>
        <w:t>23</w:t>
      </w:r>
      <w:r>
        <w:rPr>
          <w:noProof/>
        </w:rPr>
        <w:fldChar w:fldCharType="end"/>
      </w:r>
    </w:p>
    <w:p w14:paraId="3E45BDF0" w14:textId="413C1E40" w:rsidR="00192131" w:rsidRDefault="00192131">
      <w:pPr>
        <w:pStyle w:val="TOC3"/>
        <w:rPr>
          <w:rFonts w:asciiTheme="minorHAnsi" w:hAnsiTheme="minorHAnsi" w:cstheme="minorBidi"/>
          <w:noProof/>
          <w:sz w:val="22"/>
          <w:szCs w:val="22"/>
          <w:lang w:eastAsia="en-GB"/>
        </w:rPr>
      </w:pPr>
      <w:r>
        <w:rPr>
          <w:noProof/>
        </w:rPr>
        <w:t>6.1.</w:t>
      </w:r>
      <w:r>
        <w:rPr>
          <w:noProof/>
          <w:lang w:eastAsia="zh-CN"/>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_Toc138344521 \h </w:instrText>
      </w:r>
      <w:r>
        <w:rPr>
          <w:noProof/>
        </w:rPr>
      </w:r>
      <w:r>
        <w:rPr>
          <w:noProof/>
        </w:rPr>
        <w:fldChar w:fldCharType="separate"/>
      </w:r>
      <w:r>
        <w:rPr>
          <w:noProof/>
        </w:rPr>
        <w:t>24</w:t>
      </w:r>
      <w:r>
        <w:rPr>
          <w:noProof/>
        </w:rPr>
        <w:fldChar w:fldCharType="end"/>
      </w:r>
    </w:p>
    <w:p w14:paraId="14946B45" w14:textId="2B8653F1" w:rsidR="00192131" w:rsidRDefault="00192131">
      <w:pPr>
        <w:pStyle w:val="TOC4"/>
        <w:rPr>
          <w:rFonts w:asciiTheme="minorHAnsi" w:hAnsiTheme="minorHAnsi" w:cstheme="minorBidi"/>
          <w:noProof/>
          <w:sz w:val="22"/>
          <w:szCs w:val="22"/>
          <w:lang w:eastAsia="en-GB"/>
        </w:rPr>
      </w:pPr>
      <w:r>
        <w:rPr>
          <w:noProof/>
        </w:rPr>
        <w:t>6.1.</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_Toc138344522 \h </w:instrText>
      </w:r>
      <w:r>
        <w:rPr>
          <w:noProof/>
        </w:rPr>
      </w:r>
      <w:r>
        <w:rPr>
          <w:noProof/>
        </w:rPr>
        <w:fldChar w:fldCharType="separate"/>
      </w:r>
      <w:r>
        <w:rPr>
          <w:noProof/>
        </w:rPr>
        <w:t>24</w:t>
      </w:r>
      <w:r>
        <w:rPr>
          <w:noProof/>
        </w:rPr>
        <w:fldChar w:fldCharType="end"/>
      </w:r>
    </w:p>
    <w:p w14:paraId="1CE3E9B2" w14:textId="3AC2A756" w:rsidR="00192131" w:rsidRDefault="00192131">
      <w:pPr>
        <w:pStyle w:val="TOC4"/>
        <w:rPr>
          <w:rFonts w:asciiTheme="minorHAnsi" w:hAnsiTheme="minorHAnsi" w:cstheme="minorBidi"/>
          <w:noProof/>
          <w:sz w:val="22"/>
          <w:szCs w:val="22"/>
          <w:lang w:eastAsia="en-GB"/>
        </w:rPr>
      </w:pPr>
      <w:r w:rsidRPr="00234A9D">
        <w:rPr>
          <w:noProof/>
          <w:lang w:val="en-US"/>
        </w:rPr>
        <w:t>6.1.</w:t>
      </w:r>
      <w:r w:rsidRPr="00234A9D">
        <w:rPr>
          <w:noProof/>
          <w:lang w:val="en-US" w:eastAsia="zh-CN"/>
        </w:rPr>
        <w:t>5</w:t>
      </w:r>
      <w:r w:rsidRPr="00234A9D">
        <w:rPr>
          <w:noProof/>
          <w:lang w:val="en-US"/>
        </w:rPr>
        <w:t>.2</w:t>
      </w:r>
      <w:r>
        <w:rPr>
          <w:rFonts w:asciiTheme="minorHAnsi" w:hAnsiTheme="minorHAnsi" w:cstheme="minorBidi"/>
          <w:noProof/>
          <w:sz w:val="22"/>
          <w:szCs w:val="22"/>
          <w:lang w:eastAsia="en-GB"/>
        </w:rPr>
        <w:tab/>
      </w:r>
      <w:r w:rsidRPr="00234A9D">
        <w:rPr>
          <w:noProof/>
          <w:lang w:val="en-US"/>
        </w:rPr>
        <w:t>Structured data types</w:t>
      </w:r>
      <w:r>
        <w:rPr>
          <w:noProof/>
        </w:rPr>
        <w:tab/>
      </w:r>
      <w:r>
        <w:rPr>
          <w:noProof/>
        </w:rPr>
        <w:fldChar w:fldCharType="begin" w:fldLock="1"/>
      </w:r>
      <w:r>
        <w:rPr>
          <w:noProof/>
        </w:rPr>
        <w:instrText xml:space="preserve"> PAGEREF _Toc138344523 \h </w:instrText>
      </w:r>
      <w:r>
        <w:rPr>
          <w:noProof/>
        </w:rPr>
      </w:r>
      <w:r>
        <w:rPr>
          <w:noProof/>
        </w:rPr>
        <w:fldChar w:fldCharType="separate"/>
      </w:r>
      <w:r>
        <w:rPr>
          <w:noProof/>
        </w:rPr>
        <w:t>26</w:t>
      </w:r>
      <w:r>
        <w:rPr>
          <w:noProof/>
        </w:rPr>
        <w:fldChar w:fldCharType="end"/>
      </w:r>
    </w:p>
    <w:p w14:paraId="6E890AE8" w14:textId="1FDBC35F"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_Toc138344524 \h </w:instrText>
      </w:r>
      <w:r>
        <w:rPr>
          <w:noProof/>
        </w:rPr>
      </w:r>
      <w:r>
        <w:rPr>
          <w:noProof/>
        </w:rPr>
        <w:fldChar w:fldCharType="separate"/>
      </w:r>
      <w:r>
        <w:rPr>
          <w:noProof/>
        </w:rPr>
        <w:t>26</w:t>
      </w:r>
      <w:r>
        <w:rPr>
          <w:noProof/>
        </w:rPr>
        <w:fldChar w:fldCharType="end"/>
      </w:r>
    </w:p>
    <w:p w14:paraId="1A745DCB" w14:textId="649EF1DF"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.2.2</w:t>
      </w:r>
      <w:r>
        <w:rPr>
          <w:rFonts w:asciiTheme="minorHAnsi" w:hAnsiTheme="minorHAnsi" w:cstheme="minorBidi"/>
          <w:noProof/>
          <w:sz w:val="22"/>
          <w:szCs w:val="22"/>
          <w:lang w:eastAsia="en-GB"/>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_Toc138344525 \h </w:instrText>
      </w:r>
      <w:r>
        <w:rPr>
          <w:noProof/>
        </w:rPr>
      </w:r>
      <w:r>
        <w:rPr>
          <w:noProof/>
        </w:rPr>
        <w:fldChar w:fldCharType="separate"/>
      </w:r>
      <w:r>
        <w:rPr>
          <w:noProof/>
        </w:rPr>
        <w:t>27</w:t>
      </w:r>
      <w:r>
        <w:rPr>
          <w:noProof/>
        </w:rPr>
        <w:fldChar w:fldCharType="end"/>
      </w:r>
    </w:p>
    <w:p w14:paraId="7D3F03CB" w14:textId="2B0E72B7"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.2.3</w:t>
      </w:r>
      <w:r>
        <w:rPr>
          <w:rFonts w:asciiTheme="minorHAnsi" w:hAnsiTheme="minorHAnsi" w:cstheme="minorBidi"/>
          <w:noProof/>
          <w:sz w:val="22"/>
          <w:szCs w:val="22"/>
          <w:lang w:eastAsia="en-GB"/>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_Toc138344526 \h </w:instrText>
      </w:r>
      <w:r>
        <w:rPr>
          <w:noProof/>
        </w:rPr>
      </w:r>
      <w:r>
        <w:rPr>
          <w:noProof/>
        </w:rPr>
        <w:fldChar w:fldCharType="separate"/>
      </w:r>
      <w:r>
        <w:rPr>
          <w:noProof/>
        </w:rPr>
        <w:t>30</w:t>
      </w:r>
      <w:r>
        <w:rPr>
          <w:noProof/>
        </w:rPr>
        <w:fldChar w:fldCharType="end"/>
      </w:r>
    </w:p>
    <w:p w14:paraId="758174C9" w14:textId="640A08DD"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_Toc138344527 \h </w:instrText>
      </w:r>
      <w:r>
        <w:rPr>
          <w:noProof/>
        </w:rPr>
      </w:r>
      <w:r>
        <w:rPr>
          <w:noProof/>
        </w:rPr>
        <w:fldChar w:fldCharType="separate"/>
      </w:r>
      <w:r>
        <w:rPr>
          <w:noProof/>
        </w:rPr>
        <w:t>32</w:t>
      </w:r>
      <w:r>
        <w:rPr>
          <w:noProof/>
        </w:rPr>
        <w:fldChar w:fldCharType="end"/>
      </w:r>
    </w:p>
    <w:p w14:paraId="026A2E8C" w14:textId="6C258C78"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eastAsia="en-GB"/>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_Toc138344528 \h </w:instrText>
      </w:r>
      <w:r>
        <w:rPr>
          <w:noProof/>
        </w:rPr>
      </w:r>
      <w:r>
        <w:rPr>
          <w:noProof/>
        </w:rPr>
        <w:fldChar w:fldCharType="separate"/>
      </w:r>
      <w:r>
        <w:rPr>
          <w:noProof/>
        </w:rPr>
        <w:t>33</w:t>
      </w:r>
      <w:r>
        <w:rPr>
          <w:noProof/>
        </w:rPr>
        <w:fldChar w:fldCharType="end"/>
      </w:r>
    </w:p>
    <w:p w14:paraId="3E885726" w14:textId="4403D209"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_Toc138344529 \h </w:instrText>
      </w:r>
      <w:r>
        <w:rPr>
          <w:noProof/>
        </w:rPr>
      </w:r>
      <w:r>
        <w:rPr>
          <w:noProof/>
        </w:rPr>
        <w:fldChar w:fldCharType="separate"/>
      </w:r>
      <w:r>
        <w:rPr>
          <w:noProof/>
        </w:rPr>
        <w:t>34</w:t>
      </w:r>
      <w:r>
        <w:rPr>
          <w:noProof/>
        </w:rPr>
        <w:fldChar w:fldCharType="end"/>
      </w:r>
    </w:p>
    <w:p w14:paraId="0F841FAE" w14:textId="6E90B187"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eastAsia="en-GB"/>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_Toc138344530 \h </w:instrText>
      </w:r>
      <w:r>
        <w:rPr>
          <w:noProof/>
        </w:rPr>
      </w:r>
      <w:r>
        <w:rPr>
          <w:noProof/>
        </w:rPr>
        <w:fldChar w:fldCharType="separate"/>
      </w:r>
      <w:r>
        <w:rPr>
          <w:noProof/>
        </w:rPr>
        <w:t>35</w:t>
      </w:r>
      <w:r>
        <w:rPr>
          <w:noProof/>
        </w:rPr>
        <w:fldChar w:fldCharType="end"/>
      </w:r>
    </w:p>
    <w:p w14:paraId="5AC01CA4" w14:textId="62470084"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_Toc138344531 \h </w:instrText>
      </w:r>
      <w:r>
        <w:rPr>
          <w:noProof/>
        </w:rPr>
      </w:r>
      <w:r>
        <w:rPr>
          <w:noProof/>
        </w:rPr>
        <w:fldChar w:fldCharType="separate"/>
      </w:r>
      <w:r>
        <w:rPr>
          <w:noProof/>
        </w:rPr>
        <w:t>36</w:t>
      </w:r>
      <w:r>
        <w:rPr>
          <w:noProof/>
        </w:rPr>
        <w:fldChar w:fldCharType="end"/>
      </w:r>
    </w:p>
    <w:p w14:paraId="1717B5E5" w14:textId="66199BCB"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eastAsia="en-GB"/>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_Toc138344532 \h </w:instrText>
      </w:r>
      <w:r>
        <w:rPr>
          <w:noProof/>
        </w:rPr>
      </w:r>
      <w:r>
        <w:rPr>
          <w:noProof/>
        </w:rPr>
        <w:fldChar w:fldCharType="separate"/>
      </w:r>
      <w:r>
        <w:rPr>
          <w:noProof/>
        </w:rPr>
        <w:t>36</w:t>
      </w:r>
      <w:r>
        <w:rPr>
          <w:noProof/>
        </w:rPr>
        <w:fldChar w:fldCharType="end"/>
      </w:r>
    </w:p>
    <w:p w14:paraId="03A9BE67" w14:textId="7AD59D58" w:rsidR="00192131" w:rsidRDefault="00192131">
      <w:pPr>
        <w:pStyle w:val="TOC5"/>
        <w:rPr>
          <w:rFonts w:asciiTheme="minorHAnsi" w:hAnsiTheme="minorHAnsi" w:cstheme="minorBidi"/>
          <w:noProof/>
          <w:sz w:val="22"/>
          <w:szCs w:val="22"/>
          <w:lang w:eastAsia="en-GB"/>
        </w:rPr>
      </w:pPr>
      <w:r>
        <w:rPr>
          <w:noProof/>
        </w:rPr>
        <w:t>6.1.5.2.</w:t>
      </w:r>
      <w:r>
        <w:rPr>
          <w:noProof/>
          <w:lang w:eastAsia="zh-CN"/>
        </w:rPr>
        <w:t>10</w:t>
      </w:r>
      <w:r>
        <w:rPr>
          <w:rFonts w:asciiTheme="minorHAnsi" w:hAnsiTheme="minorHAnsi" w:cstheme="minorBidi"/>
          <w:noProof/>
          <w:sz w:val="22"/>
          <w:szCs w:val="22"/>
          <w:lang w:eastAsia="en-GB"/>
        </w:rPr>
        <w:tab/>
      </w:r>
      <w:r>
        <w:rPr>
          <w:noProof/>
        </w:rPr>
        <w:t>Type: LocUpdateSubs</w:t>
      </w:r>
      <w:r>
        <w:rPr>
          <w:noProof/>
        </w:rPr>
        <w:tab/>
      </w:r>
      <w:r>
        <w:rPr>
          <w:noProof/>
        </w:rPr>
        <w:fldChar w:fldCharType="begin" w:fldLock="1"/>
      </w:r>
      <w:r>
        <w:rPr>
          <w:noProof/>
        </w:rPr>
        <w:instrText xml:space="preserve"> PAGEREF _Toc138344533 \h </w:instrText>
      </w:r>
      <w:r>
        <w:rPr>
          <w:noProof/>
        </w:rPr>
      </w:r>
      <w:r>
        <w:rPr>
          <w:noProof/>
        </w:rPr>
        <w:fldChar w:fldCharType="separate"/>
      </w:r>
      <w:r>
        <w:rPr>
          <w:noProof/>
        </w:rPr>
        <w:t>36</w:t>
      </w:r>
      <w:r>
        <w:rPr>
          <w:noProof/>
        </w:rPr>
        <w:fldChar w:fldCharType="end"/>
      </w:r>
    </w:p>
    <w:p w14:paraId="21FA2F57" w14:textId="5BFC7252"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eastAsia="en-GB"/>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_Toc138344534 \h </w:instrText>
      </w:r>
      <w:r>
        <w:rPr>
          <w:noProof/>
        </w:rPr>
      </w:r>
      <w:r>
        <w:rPr>
          <w:noProof/>
        </w:rPr>
        <w:fldChar w:fldCharType="separate"/>
      </w:r>
      <w:r>
        <w:rPr>
          <w:noProof/>
        </w:rPr>
        <w:t>37</w:t>
      </w:r>
      <w:r>
        <w:rPr>
          <w:noProof/>
        </w:rPr>
        <w:fldChar w:fldCharType="end"/>
      </w:r>
    </w:p>
    <w:p w14:paraId="15F6DFBE" w14:textId="56A05D4A"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eastAsia="en-GB"/>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_Toc138344535 \h </w:instrText>
      </w:r>
      <w:r>
        <w:rPr>
          <w:noProof/>
        </w:rPr>
      </w:r>
      <w:r>
        <w:rPr>
          <w:noProof/>
        </w:rPr>
        <w:fldChar w:fldCharType="separate"/>
      </w:r>
      <w:r>
        <w:rPr>
          <w:noProof/>
        </w:rPr>
        <w:t>37</w:t>
      </w:r>
      <w:r>
        <w:rPr>
          <w:noProof/>
        </w:rPr>
        <w:fldChar w:fldCharType="end"/>
      </w:r>
    </w:p>
    <w:p w14:paraId="3AF24C46" w14:textId="1DA77E88" w:rsidR="00192131" w:rsidRDefault="00192131">
      <w:pPr>
        <w:pStyle w:val="TOC5"/>
        <w:rPr>
          <w:rFonts w:asciiTheme="minorHAnsi" w:hAnsiTheme="minorHAnsi" w:cstheme="minorBidi"/>
          <w:noProof/>
          <w:sz w:val="22"/>
          <w:szCs w:val="22"/>
          <w:lang w:eastAsia="en-GB"/>
        </w:rPr>
      </w:pPr>
      <w:r>
        <w:rPr>
          <w:noProof/>
        </w:rPr>
        <w:t>6.1.5.2.</w:t>
      </w:r>
      <w:r>
        <w:rPr>
          <w:noProof/>
          <w:lang w:eastAsia="zh-CN"/>
        </w:rPr>
        <w:t>13</w:t>
      </w:r>
      <w:r>
        <w:rPr>
          <w:rFonts w:asciiTheme="minorHAnsi" w:hAnsiTheme="minorHAnsi" w:cstheme="minorBidi"/>
          <w:noProof/>
          <w:sz w:val="22"/>
          <w:szCs w:val="22"/>
          <w:lang w:eastAsia="en-GB"/>
        </w:rPr>
        <w:tab/>
      </w:r>
      <w:r>
        <w:rPr>
          <w:noProof/>
        </w:rPr>
        <w:t>Type: AreaEventInfoAddition</w:t>
      </w:r>
      <w:r>
        <w:rPr>
          <w:noProof/>
        </w:rPr>
        <w:tab/>
      </w:r>
      <w:r>
        <w:rPr>
          <w:noProof/>
        </w:rPr>
        <w:fldChar w:fldCharType="begin" w:fldLock="1"/>
      </w:r>
      <w:r>
        <w:rPr>
          <w:noProof/>
        </w:rPr>
        <w:instrText xml:space="preserve"> PAGEREF _Toc138344536 \h </w:instrText>
      </w:r>
      <w:r>
        <w:rPr>
          <w:noProof/>
        </w:rPr>
      </w:r>
      <w:r>
        <w:rPr>
          <w:noProof/>
        </w:rPr>
        <w:fldChar w:fldCharType="separate"/>
      </w:r>
      <w:r>
        <w:rPr>
          <w:noProof/>
        </w:rPr>
        <w:t>37</w:t>
      </w:r>
      <w:r>
        <w:rPr>
          <w:noProof/>
        </w:rPr>
        <w:fldChar w:fldCharType="end"/>
      </w:r>
    </w:p>
    <w:p w14:paraId="7C64E182" w14:textId="6BB6493C" w:rsidR="00192131" w:rsidRDefault="00192131">
      <w:pPr>
        <w:pStyle w:val="TOC5"/>
        <w:rPr>
          <w:rFonts w:asciiTheme="minorHAnsi" w:hAnsiTheme="minorHAnsi" w:cstheme="minorBidi"/>
          <w:noProof/>
          <w:sz w:val="22"/>
          <w:szCs w:val="22"/>
          <w:lang w:eastAsia="en-GB"/>
        </w:rPr>
      </w:pPr>
      <w:r>
        <w:rPr>
          <w:noProof/>
        </w:rPr>
        <w:t>6.1.5.2.</w:t>
      </w:r>
      <w:r>
        <w:rPr>
          <w:noProof/>
          <w:lang w:eastAsia="zh-CN"/>
        </w:rPr>
        <w:t>14</w:t>
      </w:r>
      <w:r>
        <w:rPr>
          <w:rFonts w:asciiTheme="minorHAnsi" w:hAnsiTheme="minorHAnsi" w:cstheme="minorBidi"/>
          <w:noProof/>
          <w:sz w:val="22"/>
          <w:szCs w:val="22"/>
          <w:lang w:eastAsia="en-GB"/>
        </w:rPr>
        <w:tab/>
      </w:r>
      <w:r>
        <w:rPr>
          <w:noProof/>
        </w:rPr>
        <w:t>Type: AreaEventInfoExt</w:t>
      </w:r>
      <w:r>
        <w:rPr>
          <w:noProof/>
        </w:rPr>
        <w:tab/>
      </w:r>
      <w:r>
        <w:rPr>
          <w:noProof/>
        </w:rPr>
        <w:fldChar w:fldCharType="begin" w:fldLock="1"/>
      </w:r>
      <w:r>
        <w:rPr>
          <w:noProof/>
        </w:rPr>
        <w:instrText xml:space="preserve"> PAGEREF _Toc138344537 \h </w:instrText>
      </w:r>
      <w:r>
        <w:rPr>
          <w:noProof/>
        </w:rPr>
      </w:r>
      <w:r>
        <w:rPr>
          <w:noProof/>
        </w:rPr>
        <w:fldChar w:fldCharType="separate"/>
      </w:r>
      <w:r>
        <w:rPr>
          <w:noProof/>
        </w:rPr>
        <w:t>37</w:t>
      </w:r>
      <w:r>
        <w:rPr>
          <w:noProof/>
        </w:rPr>
        <w:fldChar w:fldCharType="end"/>
      </w:r>
    </w:p>
    <w:p w14:paraId="452C2E63" w14:textId="05F0D517" w:rsidR="00192131" w:rsidRDefault="00192131">
      <w:pPr>
        <w:pStyle w:val="TOC4"/>
        <w:rPr>
          <w:rFonts w:asciiTheme="minorHAnsi" w:hAnsiTheme="minorHAnsi" w:cstheme="minorBidi"/>
          <w:noProof/>
          <w:sz w:val="22"/>
          <w:szCs w:val="22"/>
          <w:lang w:eastAsia="en-GB"/>
        </w:rPr>
      </w:pPr>
      <w:r w:rsidRPr="00234A9D">
        <w:rPr>
          <w:noProof/>
          <w:lang w:val="en-US"/>
        </w:rPr>
        <w:t>6.1.</w:t>
      </w:r>
      <w:r w:rsidRPr="00234A9D">
        <w:rPr>
          <w:noProof/>
          <w:lang w:val="en-US" w:eastAsia="zh-CN"/>
        </w:rPr>
        <w:t>5</w:t>
      </w:r>
      <w:r w:rsidRPr="00234A9D">
        <w:rPr>
          <w:noProof/>
          <w:lang w:val="en-US"/>
        </w:rPr>
        <w:t>.3</w:t>
      </w:r>
      <w:r>
        <w:rPr>
          <w:rFonts w:asciiTheme="minorHAnsi" w:hAnsiTheme="minorHAnsi" w:cstheme="minorBidi"/>
          <w:noProof/>
          <w:sz w:val="22"/>
          <w:szCs w:val="22"/>
          <w:lang w:eastAsia="en-GB"/>
        </w:rPr>
        <w:tab/>
      </w:r>
      <w:r w:rsidRPr="00234A9D">
        <w:rPr>
          <w:noProof/>
          <w:lang w:val="en-US"/>
        </w:rPr>
        <w:t>Simple data types and enumerations</w:t>
      </w:r>
      <w:r>
        <w:rPr>
          <w:noProof/>
        </w:rPr>
        <w:tab/>
      </w:r>
      <w:r>
        <w:rPr>
          <w:noProof/>
        </w:rPr>
        <w:fldChar w:fldCharType="begin" w:fldLock="1"/>
      </w:r>
      <w:r>
        <w:rPr>
          <w:noProof/>
        </w:rPr>
        <w:instrText xml:space="preserve"> PAGEREF _Toc138344538 \h </w:instrText>
      </w:r>
      <w:r>
        <w:rPr>
          <w:noProof/>
        </w:rPr>
      </w:r>
      <w:r>
        <w:rPr>
          <w:noProof/>
        </w:rPr>
        <w:fldChar w:fldCharType="separate"/>
      </w:r>
      <w:r>
        <w:rPr>
          <w:noProof/>
        </w:rPr>
        <w:t>38</w:t>
      </w:r>
      <w:r>
        <w:rPr>
          <w:noProof/>
        </w:rPr>
        <w:fldChar w:fldCharType="end"/>
      </w:r>
    </w:p>
    <w:p w14:paraId="4AFC7709" w14:textId="3D6A9185"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_Toc138344539 \h </w:instrText>
      </w:r>
      <w:r>
        <w:rPr>
          <w:noProof/>
        </w:rPr>
      </w:r>
      <w:r>
        <w:rPr>
          <w:noProof/>
        </w:rPr>
        <w:fldChar w:fldCharType="separate"/>
      </w:r>
      <w:r>
        <w:rPr>
          <w:noProof/>
        </w:rPr>
        <w:t>38</w:t>
      </w:r>
      <w:r>
        <w:rPr>
          <w:noProof/>
        </w:rPr>
        <w:fldChar w:fldCharType="end"/>
      </w:r>
    </w:p>
    <w:p w14:paraId="526F83C3" w14:textId="031970B1"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_Toc138344540 \h </w:instrText>
      </w:r>
      <w:r>
        <w:rPr>
          <w:noProof/>
        </w:rPr>
      </w:r>
      <w:r>
        <w:rPr>
          <w:noProof/>
        </w:rPr>
        <w:fldChar w:fldCharType="separate"/>
      </w:r>
      <w:r>
        <w:rPr>
          <w:noProof/>
        </w:rPr>
        <w:t>38</w:t>
      </w:r>
      <w:r>
        <w:rPr>
          <w:noProof/>
        </w:rPr>
        <w:fldChar w:fldCharType="end"/>
      </w:r>
    </w:p>
    <w:p w14:paraId="1B1EB479" w14:textId="0BE1DC1C"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.3.3</w:t>
      </w:r>
      <w:r>
        <w:rPr>
          <w:rFonts w:asciiTheme="minorHAnsi" w:hAnsiTheme="minorHAnsi" w:cstheme="minorBidi"/>
          <w:noProof/>
          <w:sz w:val="22"/>
          <w:szCs w:val="22"/>
          <w:lang w:eastAsia="en-GB"/>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_Toc138344541 \h </w:instrText>
      </w:r>
      <w:r>
        <w:rPr>
          <w:noProof/>
        </w:rPr>
      </w:r>
      <w:r>
        <w:rPr>
          <w:noProof/>
        </w:rPr>
        <w:fldChar w:fldCharType="separate"/>
      </w:r>
      <w:r>
        <w:rPr>
          <w:noProof/>
        </w:rPr>
        <w:t>38</w:t>
      </w:r>
      <w:r>
        <w:rPr>
          <w:noProof/>
        </w:rPr>
        <w:fldChar w:fldCharType="end"/>
      </w:r>
    </w:p>
    <w:p w14:paraId="03FE3744" w14:textId="6504B600"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.3.4</w:t>
      </w:r>
      <w:r>
        <w:rPr>
          <w:rFonts w:asciiTheme="minorHAnsi" w:hAnsiTheme="minorHAnsi" w:cstheme="minorBidi"/>
          <w:noProof/>
          <w:sz w:val="22"/>
          <w:szCs w:val="22"/>
          <w:lang w:eastAsia="en-GB"/>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_Toc138344542 \h </w:instrText>
      </w:r>
      <w:r>
        <w:rPr>
          <w:noProof/>
        </w:rPr>
      </w:r>
      <w:r>
        <w:rPr>
          <w:noProof/>
        </w:rPr>
        <w:fldChar w:fldCharType="separate"/>
      </w:r>
      <w:r>
        <w:rPr>
          <w:noProof/>
        </w:rPr>
        <w:t>38</w:t>
      </w:r>
      <w:r>
        <w:rPr>
          <w:noProof/>
        </w:rPr>
        <w:fldChar w:fldCharType="end"/>
      </w:r>
    </w:p>
    <w:p w14:paraId="4A9ACCBF" w14:textId="1CB6D534"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eastAsia="en-GB"/>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_Toc138344543 \h </w:instrText>
      </w:r>
      <w:r>
        <w:rPr>
          <w:noProof/>
        </w:rPr>
      </w:r>
      <w:r>
        <w:rPr>
          <w:noProof/>
        </w:rPr>
        <w:fldChar w:fldCharType="separate"/>
      </w:r>
      <w:r>
        <w:rPr>
          <w:noProof/>
        </w:rPr>
        <w:t>38</w:t>
      </w:r>
      <w:r>
        <w:rPr>
          <w:noProof/>
        </w:rPr>
        <w:fldChar w:fldCharType="end"/>
      </w:r>
    </w:p>
    <w:p w14:paraId="2FAD9933" w14:textId="2D6FB560"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eastAsia="en-GB"/>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_Toc138344544 \h </w:instrText>
      </w:r>
      <w:r>
        <w:rPr>
          <w:noProof/>
        </w:rPr>
      </w:r>
      <w:r>
        <w:rPr>
          <w:noProof/>
        </w:rPr>
        <w:fldChar w:fldCharType="separate"/>
      </w:r>
      <w:r>
        <w:rPr>
          <w:noProof/>
        </w:rPr>
        <w:t>39</w:t>
      </w:r>
      <w:r>
        <w:rPr>
          <w:noProof/>
        </w:rPr>
        <w:fldChar w:fldCharType="end"/>
      </w:r>
    </w:p>
    <w:p w14:paraId="31DAFCE4" w14:textId="61B481D5" w:rsidR="00192131" w:rsidRDefault="00192131">
      <w:pPr>
        <w:pStyle w:val="TOC5"/>
        <w:rPr>
          <w:rFonts w:asciiTheme="minorHAnsi" w:hAnsiTheme="minorHAnsi" w:cstheme="minorBidi"/>
          <w:noProof/>
          <w:sz w:val="22"/>
          <w:szCs w:val="22"/>
          <w:lang w:eastAsia="en-GB"/>
        </w:rPr>
      </w:pPr>
      <w:r>
        <w:rPr>
          <w:noProof/>
        </w:rPr>
        <w:t>6.1.5.3.7</w:t>
      </w:r>
      <w:r>
        <w:rPr>
          <w:rFonts w:asciiTheme="minorHAnsi" w:hAnsiTheme="minorHAnsi" w:cstheme="minorBidi"/>
          <w:noProof/>
          <w:sz w:val="22"/>
          <w:szCs w:val="22"/>
          <w:lang w:eastAsia="en-GB"/>
        </w:rPr>
        <w:tab/>
      </w:r>
      <w:r>
        <w:rPr>
          <w:noProof/>
        </w:rPr>
        <w:t>Enumeration: FailureCause</w:t>
      </w:r>
      <w:r>
        <w:rPr>
          <w:noProof/>
        </w:rPr>
        <w:tab/>
      </w:r>
      <w:r>
        <w:rPr>
          <w:noProof/>
        </w:rPr>
        <w:fldChar w:fldCharType="begin" w:fldLock="1"/>
      </w:r>
      <w:r>
        <w:rPr>
          <w:noProof/>
        </w:rPr>
        <w:instrText xml:space="preserve"> PAGEREF _Toc138344545 \h </w:instrText>
      </w:r>
      <w:r>
        <w:rPr>
          <w:noProof/>
        </w:rPr>
      </w:r>
      <w:r>
        <w:rPr>
          <w:noProof/>
        </w:rPr>
        <w:fldChar w:fldCharType="separate"/>
      </w:r>
      <w:r>
        <w:rPr>
          <w:noProof/>
        </w:rPr>
        <w:t>39</w:t>
      </w:r>
      <w:r>
        <w:rPr>
          <w:noProof/>
        </w:rPr>
        <w:fldChar w:fldCharType="end"/>
      </w:r>
    </w:p>
    <w:p w14:paraId="3924759E" w14:textId="3E66F035" w:rsidR="00192131" w:rsidRDefault="00192131">
      <w:pPr>
        <w:pStyle w:val="TOC5"/>
        <w:rPr>
          <w:rFonts w:asciiTheme="minorHAnsi" w:hAnsiTheme="minorHAnsi" w:cstheme="minorBidi"/>
          <w:noProof/>
          <w:sz w:val="22"/>
          <w:szCs w:val="22"/>
          <w:lang w:eastAsia="en-GB"/>
        </w:rPr>
      </w:pPr>
      <w:r>
        <w:rPr>
          <w:noProof/>
        </w:rPr>
        <w:t>6.1.5.3.8</w:t>
      </w:r>
      <w:r>
        <w:rPr>
          <w:rFonts w:asciiTheme="minorHAnsi" w:hAnsiTheme="minorHAnsi" w:cstheme="minorBidi"/>
          <w:noProof/>
          <w:sz w:val="22"/>
          <w:szCs w:val="22"/>
          <w:lang w:eastAsia="en-GB"/>
        </w:rPr>
        <w:tab/>
      </w:r>
      <w:r>
        <w:rPr>
          <w:noProof/>
        </w:rPr>
        <w:t>Enumeration: SuccessType</w:t>
      </w:r>
      <w:r>
        <w:rPr>
          <w:noProof/>
        </w:rPr>
        <w:tab/>
      </w:r>
      <w:r>
        <w:rPr>
          <w:noProof/>
        </w:rPr>
        <w:fldChar w:fldCharType="begin" w:fldLock="1"/>
      </w:r>
      <w:r>
        <w:rPr>
          <w:noProof/>
        </w:rPr>
        <w:instrText xml:space="preserve"> PAGEREF _Toc138344546 \h </w:instrText>
      </w:r>
      <w:r>
        <w:rPr>
          <w:noProof/>
        </w:rPr>
      </w:r>
      <w:r>
        <w:rPr>
          <w:noProof/>
        </w:rPr>
        <w:fldChar w:fldCharType="separate"/>
      </w:r>
      <w:r>
        <w:rPr>
          <w:noProof/>
        </w:rPr>
        <w:t>39</w:t>
      </w:r>
      <w:r>
        <w:rPr>
          <w:noProof/>
        </w:rPr>
        <w:fldChar w:fldCharType="end"/>
      </w:r>
    </w:p>
    <w:p w14:paraId="46C1107B" w14:textId="3AB2E875" w:rsidR="00192131" w:rsidRDefault="00192131">
      <w:pPr>
        <w:pStyle w:val="TOC5"/>
        <w:rPr>
          <w:rFonts w:asciiTheme="minorHAnsi" w:hAnsiTheme="minorHAnsi" w:cstheme="minorBidi"/>
          <w:noProof/>
          <w:sz w:val="22"/>
          <w:szCs w:val="22"/>
          <w:lang w:eastAsia="en-GB"/>
        </w:rPr>
      </w:pPr>
      <w:r>
        <w:rPr>
          <w:noProof/>
        </w:rPr>
        <w:t>6.1.</w:t>
      </w:r>
      <w:r>
        <w:rPr>
          <w:noProof/>
          <w:lang w:eastAsia="zh-CN"/>
        </w:rPr>
        <w:t>5</w:t>
      </w:r>
      <w:r>
        <w:rPr>
          <w:noProof/>
        </w:rPr>
        <w:t>.3.9</w:t>
      </w:r>
      <w:r>
        <w:rPr>
          <w:rFonts w:asciiTheme="minorHAnsi" w:hAnsiTheme="minorHAnsi" w:cstheme="minorBidi"/>
          <w:noProof/>
          <w:sz w:val="22"/>
          <w:szCs w:val="22"/>
          <w:lang w:eastAsia="en-GB"/>
        </w:rPr>
        <w:tab/>
      </w:r>
      <w:r>
        <w:rPr>
          <w:noProof/>
        </w:rPr>
        <w:t>Enumeration: ReportingInd</w:t>
      </w:r>
      <w:r>
        <w:rPr>
          <w:noProof/>
        </w:rPr>
        <w:tab/>
      </w:r>
      <w:r>
        <w:rPr>
          <w:noProof/>
        </w:rPr>
        <w:fldChar w:fldCharType="begin" w:fldLock="1"/>
      </w:r>
      <w:r>
        <w:rPr>
          <w:noProof/>
        </w:rPr>
        <w:instrText xml:space="preserve"> PAGEREF _Toc138344547 \h </w:instrText>
      </w:r>
      <w:r>
        <w:rPr>
          <w:noProof/>
        </w:rPr>
      </w:r>
      <w:r>
        <w:rPr>
          <w:noProof/>
        </w:rPr>
        <w:fldChar w:fldCharType="separate"/>
      </w:r>
      <w:r>
        <w:rPr>
          <w:noProof/>
        </w:rPr>
        <w:t>40</w:t>
      </w:r>
      <w:r>
        <w:rPr>
          <w:noProof/>
        </w:rPr>
        <w:fldChar w:fldCharType="end"/>
      </w:r>
    </w:p>
    <w:p w14:paraId="77A20F9A" w14:textId="5577F3BF" w:rsidR="00192131" w:rsidRDefault="00192131">
      <w:pPr>
        <w:pStyle w:val="TOC3"/>
        <w:rPr>
          <w:rFonts w:asciiTheme="minorHAnsi" w:hAnsiTheme="minorHAnsi" w:cstheme="minorBidi"/>
          <w:noProof/>
          <w:sz w:val="22"/>
          <w:szCs w:val="22"/>
          <w:lang w:eastAsia="en-GB"/>
        </w:rPr>
      </w:pPr>
      <w:r>
        <w:rPr>
          <w:noProof/>
        </w:rPr>
        <w:t>6.1.</w:t>
      </w:r>
      <w:r>
        <w:rPr>
          <w:noProof/>
          <w:lang w:eastAsia="zh-CN"/>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_Toc138344548 \h </w:instrText>
      </w:r>
      <w:r>
        <w:rPr>
          <w:noProof/>
        </w:rPr>
      </w:r>
      <w:r>
        <w:rPr>
          <w:noProof/>
        </w:rPr>
        <w:fldChar w:fldCharType="separate"/>
      </w:r>
      <w:r>
        <w:rPr>
          <w:noProof/>
        </w:rPr>
        <w:t>40</w:t>
      </w:r>
      <w:r>
        <w:rPr>
          <w:noProof/>
        </w:rPr>
        <w:fldChar w:fldCharType="end"/>
      </w:r>
    </w:p>
    <w:p w14:paraId="1F3D8DBE" w14:textId="0C2E15CA" w:rsidR="00192131" w:rsidRDefault="00192131">
      <w:pPr>
        <w:pStyle w:val="TOC4"/>
        <w:rPr>
          <w:rFonts w:asciiTheme="minorHAnsi" w:hAnsiTheme="minorHAnsi" w:cstheme="minorBidi"/>
          <w:noProof/>
          <w:sz w:val="22"/>
          <w:szCs w:val="22"/>
          <w:lang w:eastAsia="en-GB"/>
        </w:rPr>
      </w:pPr>
      <w:r>
        <w:rPr>
          <w:noProof/>
        </w:rPr>
        <w:t>6.1.</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_Toc138344549 \h </w:instrText>
      </w:r>
      <w:r>
        <w:rPr>
          <w:noProof/>
        </w:rPr>
      </w:r>
      <w:r>
        <w:rPr>
          <w:noProof/>
        </w:rPr>
        <w:fldChar w:fldCharType="separate"/>
      </w:r>
      <w:r>
        <w:rPr>
          <w:noProof/>
        </w:rPr>
        <w:t>40</w:t>
      </w:r>
      <w:r>
        <w:rPr>
          <w:noProof/>
        </w:rPr>
        <w:fldChar w:fldCharType="end"/>
      </w:r>
    </w:p>
    <w:p w14:paraId="1773832C" w14:textId="50D40FE1" w:rsidR="00192131" w:rsidRDefault="00192131">
      <w:pPr>
        <w:pStyle w:val="TOC4"/>
        <w:rPr>
          <w:rFonts w:asciiTheme="minorHAnsi" w:hAnsiTheme="minorHAnsi" w:cstheme="minorBidi"/>
          <w:noProof/>
          <w:sz w:val="22"/>
          <w:szCs w:val="22"/>
          <w:lang w:eastAsia="en-GB"/>
        </w:rPr>
      </w:pPr>
      <w:r>
        <w:rPr>
          <w:noProof/>
        </w:rPr>
        <w:t>6.1.</w:t>
      </w:r>
      <w:r>
        <w:rPr>
          <w:noProof/>
          <w:lang w:eastAsia="zh-CN"/>
        </w:rPr>
        <w:t>6</w:t>
      </w:r>
      <w:r>
        <w:rPr>
          <w:noProof/>
        </w:rPr>
        <w:t>.2</w:t>
      </w:r>
      <w:r>
        <w:rPr>
          <w:rFonts w:asciiTheme="minorHAnsi"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_Toc138344550 \h </w:instrText>
      </w:r>
      <w:r>
        <w:rPr>
          <w:noProof/>
        </w:rPr>
      </w:r>
      <w:r>
        <w:rPr>
          <w:noProof/>
        </w:rPr>
        <w:fldChar w:fldCharType="separate"/>
      </w:r>
      <w:r>
        <w:rPr>
          <w:noProof/>
        </w:rPr>
        <w:t>40</w:t>
      </w:r>
      <w:r>
        <w:rPr>
          <w:noProof/>
        </w:rPr>
        <w:fldChar w:fldCharType="end"/>
      </w:r>
    </w:p>
    <w:p w14:paraId="457BFDF5" w14:textId="641BF25C" w:rsidR="00192131" w:rsidRDefault="00192131">
      <w:pPr>
        <w:pStyle w:val="TOC4"/>
        <w:rPr>
          <w:rFonts w:asciiTheme="minorHAnsi" w:hAnsiTheme="minorHAnsi" w:cstheme="minorBidi"/>
          <w:noProof/>
          <w:sz w:val="22"/>
          <w:szCs w:val="22"/>
          <w:lang w:eastAsia="en-GB"/>
        </w:rPr>
      </w:pPr>
      <w:r>
        <w:rPr>
          <w:noProof/>
        </w:rPr>
        <w:t>6.1.</w:t>
      </w:r>
      <w:r>
        <w:rPr>
          <w:noProof/>
          <w:lang w:eastAsia="zh-CN"/>
        </w:rPr>
        <w:t>6</w:t>
      </w:r>
      <w:r>
        <w:rPr>
          <w:noProof/>
        </w:rPr>
        <w:t>.3</w:t>
      </w:r>
      <w:r>
        <w:rPr>
          <w:rFonts w:asciiTheme="minorHAnsi"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_Toc138344551 \h </w:instrText>
      </w:r>
      <w:r>
        <w:rPr>
          <w:noProof/>
        </w:rPr>
      </w:r>
      <w:r>
        <w:rPr>
          <w:noProof/>
        </w:rPr>
        <w:fldChar w:fldCharType="separate"/>
      </w:r>
      <w:r>
        <w:rPr>
          <w:noProof/>
        </w:rPr>
        <w:t>40</w:t>
      </w:r>
      <w:r>
        <w:rPr>
          <w:noProof/>
        </w:rPr>
        <w:fldChar w:fldCharType="end"/>
      </w:r>
    </w:p>
    <w:p w14:paraId="40CA8B14" w14:textId="74047ED9" w:rsidR="00192131" w:rsidRDefault="00192131">
      <w:pPr>
        <w:pStyle w:val="TOC3"/>
        <w:rPr>
          <w:rFonts w:asciiTheme="minorHAnsi" w:hAnsiTheme="minorHAnsi" w:cstheme="minorBidi"/>
          <w:noProof/>
          <w:sz w:val="22"/>
          <w:szCs w:val="22"/>
          <w:lang w:eastAsia="en-GB"/>
        </w:rPr>
      </w:pPr>
      <w:r w:rsidRPr="00234A9D">
        <w:rPr>
          <w:noProof/>
          <w:lang w:val="en-US"/>
        </w:rPr>
        <w:t>6.1.</w:t>
      </w:r>
      <w:r w:rsidRPr="00234A9D">
        <w:rPr>
          <w:noProof/>
          <w:lang w:val="en-US" w:eastAsia="zh-CN"/>
        </w:rPr>
        <w:t>7</w:t>
      </w:r>
      <w:r>
        <w:rPr>
          <w:rFonts w:asciiTheme="minorHAnsi" w:hAnsiTheme="minorHAnsi" w:cstheme="minorBidi"/>
          <w:noProof/>
          <w:sz w:val="22"/>
          <w:szCs w:val="22"/>
          <w:lang w:eastAsia="en-GB"/>
        </w:rPr>
        <w:tab/>
      </w:r>
      <w:r w:rsidRPr="00234A9D">
        <w:rPr>
          <w:noProof/>
          <w:lang w:val="en-US"/>
        </w:rPr>
        <w:t>Feature negotiation</w:t>
      </w:r>
      <w:r>
        <w:rPr>
          <w:noProof/>
        </w:rPr>
        <w:tab/>
      </w:r>
      <w:r>
        <w:rPr>
          <w:noProof/>
        </w:rPr>
        <w:fldChar w:fldCharType="begin" w:fldLock="1"/>
      </w:r>
      <w:r>
        <w:rPr>
          <w:noProof/>
        </w:rPr>
        <w:instrText xml:space="preserve"> PAGEREF _Toc138344552 \h </w:instrText>
      </w:r>
      <w:r>
        <w:rPr>
          <w:noProof/>
        </w:rPr>
      </w:r>
      <w:r>
        <w:rPr>
          <w:noProof/>
        </w:rPr>
        <w:fldChar w:fldCharType="separate"/>
      </w:r>
      <w:r>
        <w:rPr>
          <w:noProof/>
        </w:rPr>
        <w:t>40</w:t>
      </w:r>
      <w:r>
        <w:rPr>
          <w:noProof/>
        </w:rPr>
        <w:fldChar w:fldCharType="end"/>
      </w:r>
    </w:p>
    <w:p w14:paraId="35464766" w14:textId="72A35DA2" w:rsidR="00192131" w:rsidRDefault="00192131">
      <w:pPr>
        <w:pStyle w:val="TOC3"/>
        <w:rPr>
          <w:rFonts w:asciiTheme="minorHAnsi" w:hAnsiTheme="minorHAnsi" w:cstheme="minorBidi"/>
          <w:noProof/>
          <w:sz w:val="22"/>
          <w:szCs w:val="22"/>
          <w:lang w:eastAsia="en-GB"/>
        </w:rPr>
      </w:pPr>
      <w:r w:rsidRPr="00234A9D">
        <w:rPr>
          <w:noProof/>
          <w:lang w:val="en-US"/>
        </w:rPr>
        <w:t>6.1.</w:t>
      </w:r>
      <w:r w:rsidRPr="00234A9D">
        <w:rPr>
          <w:noProof/>
          <w:lang w:val="en-US" w:eastAsia="zh-CN"/>
        </w:rPr>
        <w:t>8</w:t>
      </w:r>
      <w:r>
        <w:rPr>
          <w:rFonts w:asciiTheme="minorHAnsi" w:hAnsiTheme="minorHAnsi" w:cstheme="minorBidi"/>
          <w:noProof/>
          <w:sz w:val="22"/>
          <w:szCs w:val="22"/>
          <w:lang w:eastAsia="en-GB"/>
        </w:rPr>
        <w:tab/>
      </w:r>
      <w:r w:rsidRPr="00234A9D">
        <w:rPr>
          <w:noProof/>
          <w:lang w:val="en-US"/>
        </w:rPr>
        <w:t>Security</w:t>
      </w:r>
      <w:r>
        <w:rPr>
          <w:noProof/>
        </w:rPr>
        <w:tab/>
      </w:r>
      <w:r>
        <w:rPr>
          <w:noProof/>
        </w:rPr>
        <w:fldChar w:fldCharType="begin" w:fldLock="1"/>
      </w:r>
      <w:r>
        <w:rPr>
          <w:noProof/>
        </w:rPr>
        <w:instrText xml:space="preserve"> PAGEREF _Toc138344553 \h </w:instrText>
      </w:r>
      <w:r>
        <w:rPr>
          <w:noProof/>
        </w:rPr>
      </w:r>
      <w:r>
        <w:rPr>
          <w:noProof/>
        </w:rPr>
        <w:fldChar w:fldCharType="separate"/>
      </w:r>
      <w:r>
        <w:rPr>
          <w:noProof/>
        </w:rPr>
        <w:t>41</w:t>
      </w:r>
      <w:r>
        <w:rPr>
          <w:noProof/>
        </w:rPr>
        <w:fldChar w:fldCharType="end"/>
      </w:r>
    </w:p>
    <w:p w14:paraId="642DD251" w14:textId="1DAFC127" w:rsidR="00192131" w:rsidRDefault="00192131">
      <w:pPr>
        <w:pStyle w:val="TOC3"/>
        <w:rPr>
          <w:rFonts w:asciiTheme="minorHAnsi" w:hAnsiTheme="minorHAnsi" w:cstheme="minorBidi"/>
          <w:noProof/>
          <w:sz w:val="22"/>
          <w:szCs w:val="22"/>
          <w:lang w:eastAsia="en-GB"/>
        </w:rPr>
      </w:pPr>
      <w:r w:rsidRPr="00234A9D">
        <w:rPr>
          <w:noProof/>
          <w:lang w:val="en-US"/>
        </w:rPr>
        <w:t>6.1.</w:t>
      </w:r>
      <w:r w:rsidRPr="00234A9D">
        <w:rPr>
          <w:noProof/>
          <w:lang w:val="en-US" w:eastAsia="zh-CN"/>
        </w:rPr>
        <w:t>9</w:t>
      </w:r>
      <w:r>
        <w:rPr>
          <w:rFonts w:asciiTheme="minorHAnsi" w:hAnsiTheme="minorHAnsi" w:cstheme="minorBidi"/>
          <w:noProof/>
          <w:sz w:val="22"/>
          <w:szCs w:val="22"/>
          <w:lang w:eastAsia="en-GB"/>
        </w:rPr>
        <w:tab/>
      </w:r>
      <w:r w:rsidRPr="00234A9D">
        <w:rPr>
          <w:noProof/>
          <w:lang w:val="en-US"/>
        </w:rPr>
        <w:t>HTTP redirection</w:t>
      </w:r>
      <w:r>
        <w:rPr>
          <w:noProof/>
        </w:rPr>
        <w:tab/>
      </w:r>
      <w:r>
        <w:rPr>
          <w:noProof/>
        </w:rPr>
        <w:fldChar w:fldCharType="begin" w:fldLock="1"/>
      </w:r>
      <w:r>
        <w:rPr>
          <w:noProof/>
        </w:rPr>
        <w:instrText xml:space="preserve"> PAGEREF _Toc138344554 \h </w:instrText>
      </w:r>
      <w:r>
        <w:rPr>
          <w:noProof/>
        </w:rPr>
      </w:r>
      <w:r>
        <w:rPr>
          <w:noProof/>
        </w:rPr>
        <w:fldChar w:fldCharType="separate"/>
      </w:r>
      <w:r>
        <w:rPr>
          <w:noProof/>
        </w:rPr>
        <w:t>41</w:t>
      </w:r>
      <w:r>
        <w:rPr>
          <w:noProof/>
        </w:rPr>
        <w:fldChar w:fldCharType="end"/>
      </w:r>
    </w:p>
    <w:p w14:paraId="4CEA6B74" w14:textId="0274B725" w:rsidR="00192131" w:rsidRDefault="00192131" w:rsidP="00192131">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_Toc138344555 \h </w:instrText>
      </w:r>
      <w:r>
        <w:rPr>
          <w:noProof/>
        </w:rPr>
      </w:r>
      <w:r>
        <w:rPr>
          <w:noProof/>
        </w:rPr>
        <w:fldChar w:fldCharType="separate"/>
      </w:r>
      <w:r>
        <w:rPr>
          <w:noProof/>
        </w:rPr>
        <w:t>42</w:t>
      </w:r>
      <w:r>
        <w:rPr>
          <w:noProof/>
        </w:rPr>
        <w:fldChar w:fldCharType="end"/>
      </w:r>
    </w:p>
    <w:p w14:paraId="58292EE9" w14:textId="359F75F2" w:rsidR="00192131" w:rsidRDefault="00192131">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_Toc138344556 \h </w:instrText>
      </w:r>
      <w:r>
        <w:rPr>
          <w:noProof/>
        </w:rPr>
      </w:r>
      <w:r>
        <w:rPr>
          <w:noProof/>
        </w:rPr>
        <w:fldChar w:fldCharType="separate"/>
      </w:r>
      <w:r>
        <w:rPr>
          <w:noProof/>
        </w:rPr>
        <w:t>42</w:t>
      </w:r>
      <w:r>
        <w:rPr>
          <w:noProof/>
        </w:rPr>
        <w:fldChar w:fldCharType="end"/>
      </w:r>
    </w:p>
    <w:p w14:paraId="3EF97E75" w14:textId="3E7BB551" w:rsidR="00192131" w:rsidRDefault="00192131">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_Toc138344557 \h </w:instrText>
      </w:r>
      <w:r>
        <w:rPr>
          <w:noProof/>
        </w:rPr>
      </w:r>
      <w:r>
        <w:rPr>
          <w:noProof/>
        </w:rPr>
        <w:fldChar w:fldCharType="separate"/>
      </w:r>
      <w:r>
        <w:rPr>
          <w:noProof/>
        </w:rPr>
        <w:t>42</w:t>
      </w:r>
      <w:r>
        <w:rPr>
          <w:noProof/>
        </w:rPr>
        <w:fldChar w:fldCharType="end"/>
      </w:r>
    </w:p>
    <w:p w14:paraId="047511DE" w14:textId="30B144D5" w:rsidR="00192131" w:rsidRDefault="00192131" w:rsidP="00192131">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_Toc138344558 \h </w:instrText>
      </w:r>
      <w:r>
        <w:rPr>
          <w:noProof/>
        </w:rPr>
      </w:r>
      <w:r>
        <w:rPr>
          <w:noProof/>
        </w:rPr>
        <w:fldChar w:fldCharType="separate"/>
      </w:r>
      <w:r>
        <w:rPr>
          <w:noProof/>
        </w:rPr>
        <w:t>54</w:t>
      </w:r>
      <w:r>
        <w:rPr>
          <w:noProof/>
        </w:rPr>
        <w:fldChar w:fldCharType="end"/>
      </w:r>
    </w:p>
    <w:p w14:paraId="548BFB11" w14:textId="1A3B3071" w:rsidR="008D72A7" w:rsidRDefault="00AB1C9B"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7021CA49" w14:textId="77777777" w:rsidR="008D72A7" w:rsidRPr="008D72A7" w:rsidRDefault="008D72A7" w:rsidP="008D72A7">
      <w:r>
        <w:t xml:space="preserve">This Technical </w:t>
      </w:r>
      <w:bookmarkStart w:id="24" w:name="spectype3"/>
      <w:r>
        <w:t>Specification</w:t>
      </w:r>
      <w:bookmarkEnd w:id="2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5" w:name="introduction"/>
      <w:bookmarkStart w:id="26" w:name="_Toc18853021"/>
      <w:bookmarkStart w:id="27" w:name="_Toc22141021"/>
      <w:bookmarkStart w:id="28" w:name="_Toc22624223"/>
      <w:bookmarkStart w:id="29" w:name="_Toc26202284"/>
      <w:bookmarkStart w:id="30" w:name="_Toc26202470"/>
      <w:bookmarkStart w:id="31" w:name="_Toc34804178"/>
      <w:bookmarkStart w:id="32" w:name="_Toc35935749"/>
      <w:bookmarkStart w:id="33" w:name="_Toc45029969"/>
      <w:bookmarkStart w:id="34" w:name="_Toc51922329"/>
      <w:bookmarkStart w:id="35" w:name="_Toc51922743"/>
      <w:bookmarkStart w:id="36" w:name="_Toc122015796"/>
      <w:bookmarkStart w:id="37" w:name="_Toc130844959"/>
      <w:bookmarkStart w:id="38" w:name="_Toc138344456"/>
      <w:bookmarkEnd w:id="25"/>
      <w:r w:rsidRPr="008D72A7">
        <w:t>1</w:t>
      </w:r>
      <w:r w:rsidRPr="008D72A7">
        <w:tab/>
        <w:t>Scope</w:t>
      </w:r>
      <w:bookmarkEnd w:id="26"/>
      <w:bookmarkEnd w:id="27"/>
      <w:bookmarkEnd w:id="28"/>
      <w:bookmarkEnd w:id="29"/>
      <w:bookmarkEnd w:id="30"/>
      <w:bookmarkEnd w:id="31"/>
      <w:bookmarkEnd w:id="32"/>
      <w:bookmarkEnd w:id="33"/>
      <w:bookmarkEnd w:id="34"/>
      <w:bookmarkEnd w:id="35"/>
      <w:bookmarkEnd w:id="36"/>
      <w:bookmarkEnd w:id="37"/>
      <w:bookmarkEnd w:id="38"/>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9" w:name="_Toc26202285"/>
      <w:bookmarkStart w:id="40" w:name="_Toc22624224"/>
      <w:bookmarkStart w:id="41" w:name="_Toc22141022"/>
      <w:bookmarkStart w:id="42" w:name="_Toc18853022"/>
      <w:bookmarkStart w:id="43" w:name="_Toc26202471"/>
      <w:bookmarkStart w:id="44" w:name="_Toc34804179"/>
      <w:bookmarkStart w:id="45" w:name="_Toc35935750"/>
      <w:bookmarkStart w:id="46" w:name="_Toc45029970"/>
      <w:bookmarkStart w:id="47" w:name="_Toc51922330"/>
      <w:bookmarkStart w:id="48" w:name="_Toc51922744"/>
      <w:bookmarkStart w:id="49" w:name="_Toc122015797"/>
      <w:bookmarkStart w:id="50" w:name="_Toc130844960"/>
      <w:bookmarkStart w:id="51" w:name="_Toc138344457"/>
      <w:r w:rsidRPr="008D72A7">
        <w:t>2</w:t>
      </w:r>
      <w:r w:rsidRPr="008D72A7">
        <w:tab/>
        <w:t>References</w:t>
      </w:r>
      <w:bookmarkEnd w:id="39"/>
      <w:bookmarkEnd w:id="40"/>
      <w:bookmarkEnd w:id="41"/>
      <w:bookmarkEnd w:id="42"/>
      <w:bookmarkEnd w:id="43"/>
      <w:bookmarkEnd w:id="44"/>
      <w:bookmarkEnd w:id="45"/>
      <w:bookmarkEnd w:id="46"/>
      <w:bookmarkEnd w:id="47"/>
      <w:bookmarkEnd w:id="48"/>
      <w:bookmarkEnd w:id="49"/>
      <w:bookmarkEnd w:id="50"/>
      <w:bookmarkEnd w:id="51"/>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52"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52"/>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1B47EB2B" w:rsidR="00F35C78" w:rsidRPr="00C2532B" w:rsidRDefault="00F35C78" w:rsidP="00791867">
      <w:pPr>
        <w:pStyle w:val="EX"/>
        <w:rPr>
          <w:rFonts w:eastAsiaTheme="minorEastAsia"/>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76E7A1FD" w14:textId="77777777" w:rsidR="008D72A7" w:rsidRPr="008D72A7" w:rsidRDefault="008D72A7" w:rsidP="00EF4063">
      <w:pPr>
        <w:pStyle w:val="Heading1"/>
      </w:pPr>
      <w:r w:rsidRPr="008D72A7">
        <w:t xml:space="preserve"> </w:t>
      </w:r>
      <w:bookmarkStart w:id="53" w:name="_Toc26202286"/>
      <w:bookmarkStart w:id="54" w:name="_Toc22624225"/>
      <w:bookmarkStart w:id="55" w:name="_Toc22141023"/>
      <w:bookmarkStart w:id="56" w:name="_Toc18853023"/>
      <w:bookmarkStart w:id="57" w:name="_Toc26202472"/>
      <w:bookmarkStart w:id="58" w:name="_Toc34804180"/>
      <w:bookmarkStart w:id="59" w:name="_Toc35935751"/>
      <w:bookmarkStart w:id="60" w:name="_Toc45029971"/>
      <w:bookmarkStart w:id="61" w:name="_Toc51922331"/>
      <w:bookmarkStart w:id="62" w:name="_Toc51922745"/>
      <w:bookmarkStart w:id="63" w:name="_Toc122015798"/>
      <w:bookmarkStart w:id="64" w:name="_Toc130844961"/>
      <w:bookmarkStart w:id="65" w:name="_Toc138344458"/>
      <w:r w:rsidRPr="008D72A7">
        <w:t>3</w:t>
      </w:r>
      <w:r w:rsidRPr="008D72A7">
        <w:tab/>
      </w:r>
      <w:bookmarkEnd w:id="53"/>
      <w:bookmarkEnd w:id="54"/>
      <w:bookmarkEnd w:id="55"/>
      <w:bookmarkEnd w:id="56"/>
      <w:bookmarkEnd w:id="57"/>
      <w:bookmarkEnd w:id="58"/>
      <w:r w:rsidR="00325ACD" w:rsidRPr="004D3578">
        <w:t>Definitions</w:t>
      </w:r>
      <w:r w:rsidR="00325ACD">
        <w:t xml:space="preserve"> of terms, symbols and abbreviations</w:t>
      </w:r>
      <w:bookmarkEnd w:id="59"/>
      <w:bookmarkEnd w:id="60"/>
      <w:bookmarkEnd w:id="61"/>
      <w:bookmarkEnd w:id="62"/>
      <w:bookmarkEnd w:id="63"/>
      <w:bookmarkEnd w:id="64"/>
      <w:bookmarkEnd w:id="65"/>
    </w:p>
    <w:p w14:paraId="2F3E6790" w14:textId="77777777" w:rsidR="008D72A7" w:rsidRPr="008D72A7" w:rsidRDefault="008D72A7" w:rsidP="00EF4063">
      <w:pPr>
        <w:pStyle w:val="Heading2"/>
      </w:pPr>
      <w:bookmarkStart w:id="66" w:name="_Toc26202287"/>
      <w:bookmarkStart w:id="67" w:name="_Toc22624226"/>
      <w:bookmarkStart w:id="68" w:name="_Toc22141024"/>
      <w:bookmarkStart w:id="69" w:name="_Toc18853024"/>
      <w:bookmarkStart w:id="70" w:name="_Toc26202473"/>
      <w:bookmarkStart w:id="71" w:name="_Toc34804181"/>
      <w:bookmarkStart w:id="72" w:name="_Toc35935752"/>
      <w:bookmarkStart w:id="73" w:name="_Toc45029972"/>
      <w:bookmarkStart w:id="74" w:name="_Toc51922332"/>
      <w:bookmarkStart w:id="75" w:name="_Toc51922746"/>
      <w:bookmarkStart w:id="76" w:name="_Toc122015799"/>
      <w:bookmarkStart w:id="77" w:name="_Toc130844962"/>
      <w:bookmarkStart w:id="78" w:name="_Toc138344459"/>
      <w:r w:rsidRPr="008D72A7">
        <w:t>3.1</w:t>
      </w:r>
      <w:r w:rsidRPr="008D72A7">
        <w:tab/>
      </w:r>
      <w:bookmarkEnd w:id="66"/>
      <w:bookmarkEnd w:id="67"/>
      <w:bookmarkEnd w:id="68"/>
      <w:bookmarkEnd w:id="69"/>
      <w:bookmarkEnd w:id="70"/>
      <w:bookmarkEnd w:id="71"/>
      <w:r w:rsidR="00325ACD">
        <w:t>Terms</w:t>
      </w:r>
      <w:bookmarkEnd w:id="72"/>
      <w:bookmarkEnd w:id="73"/>
      <w:bookmarkEnd w:id="74"/>
      <w:bookmarkEnd w:id="75"/>
      <w:bookmarkEnd w:id="76"/>
      <w:bookmarkEnd w:id="77"/>
      <w:bookmarkEnd w:id="7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9" w:name="_Toc26202288"/>
      <w:bookmarkStart w:id="80" w:name="_Toc22624227"/>
      <w:bookmarkStart w:id="81" w:name="_Toc22141025"/>
      <w:bookmarkStart w:id="82" w:name="_Toc18853025"/>
      <w:bookmarkStart w:id="83" w:name="_Toc26202474"/>
      <w:bookmarkStart w:id="84" w:name="_Toc34804182"/>
      <w:bookmarkStart w:id="85" w:name="_Toc35935753"/>
      <w:bookmarkStart w:id="86" w:name="_Toc45029973"/>
      <w:bookmarkStart w:id="87" w:name="_Toc51922333"/>
      <w:bookmarkStart w:id="88" w:name="_Toc51922747"/>
      <w:bookmarkStart w:id="89" w:name="_Toc122015800"/>
      <w:bookmarkStart w:id="90" w:name="_Toc130844963"/>
      <w:bookmarkStart w:id="91" w:name="_Toc138344460"/>
      <w:r w:rsidRPr="008D72A7">
        <w:t>3.2</w:t>
      </w:r>
      <w:r w:rsidRPr="008D72A7">
        <w:tab/>
        <w:t>Symbols</w:t>
      </w:r>
      <w:bookmarkEnd w:id="79"/>
      <w:bookmarkEnd w:id="80"/>
      <w:bookmarkEnd w:id="81"/>
      <w:bookmarkEnd w:id="82"/>
      <w:bookmarkEnd w:id="83"/>
      <w:bookmarkEnd w:id="84"/>
      <w:bookmarkEnd w:id="85"/>
      <w:bookmarkEnd w:id="86"/>
      <w:bookmarkEnd w:id="87"/>
      <w:bookmarkEnd w:id="88"/>
      <w:bookmarkEnd w:id="89"/>
      <w:bookmarkEnd w:id="90"/>
      <w:bookmarkEnd w:id="91"/>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92" w:name="_Toc26202289"/>
      <w:bookmarkStart w:id="93" w:name="_Toc22624228"/>
      <w:bookmarkStart w:id="94" w:name="_Toc22141026"/>
      <w:bookmarkStart w:id="95" w:name="_Toc18853026"/>
      <w:bookmarkStart w:id="96" w:name="_Toc26202475"/>
      <w:bookmarkStart w:id="97" w:name="_Toc34804183"/>
      <w:bookmarkStart w:id="98" w:name="_Toc35935754"/>
      <w:bookmarkStart w:id="99" w:name="_Toc45029974"/>
      <w:bookmarkStart w:id="100" w:name="_Toc51922334"/>
      <w:bookmarkStart w:id="101" w:name="_Toc51922748"/>
      <w:bookmarkStart w:id="102" w:name="_Toc122015801"/>
      <w:bookmarkStart w:id="103" w:name="_Toc130844964"/>
      <w:bookmarkStart w:id="104" w:name="_Toc138344461"/>
      <w:r w:rsidRPr="008D72A7">
        <w:t>3.3</w:t>
      </w:r>
      <w:r w:rsidRPr="008D72A7">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05" w:name="_Toc26202290"/>
      <w:bookmarkStart w:id="106" w:name="_Toc22624229"/>
      <w:bookmarkStart w:id="107" w:name="_Toc22141027"/>
      <w:bookmarkStart w:id="108" w:name="_Toc18853027"/>
      <w:bookmarkStart w:id="109" w:name="_Toc26202476"/>
      <w:bookmarkStart w:id="110" w:name="_Toc34804184"/>
      <w:bookmarkStart w:id="111" w:name="_Toc35935755"/>
      <w:bookmarkStart w:id="112" w:name="_Toc45029975"/>
      <w:bookmarkStart w:id="113" w:name="_Toc51922335"/>
      <w:bookmarkStart w:id="114" w:name="_Toc51922749"/>
      <w:bookmarkStart w:id="115" w:name="_Toc122015802"/>
      <w:bookmarkStart w:id="116" w:name="_Toc130844965"/>
      <w:bookmarkStart w:id="117" w:name="_Toc138344462"/>
      <w:r w:rsidRPr="008D72A7">
        <w:t>4</w:t>
      </w:r>
      <w:r w:rsidRPr="008D72A7">
        <w:tab/>
        <w:t>Overview</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3F7579D0" w14:textId="081E762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8F28E6">
        <w:rPr>
          <w:lang w:eastAsia="zh-CN"/>
        </w:rPr>
        <w:t xml:space="preserve"> and NWDAF</w:t>
      </w:r>
      <w:r>
        <w:rPr>
          <w:lang w:eastAsia="zh-CN"/>
        </w:rPr>
        <w:t xml:space="preserve">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13A891D7" w:rsidR="008D72A7" w:rsidRDefault="00AC63AC" w:rsidP="008D72A7">
      <w:pPr>
        <w:pStyle w:val="TH"/>
        <w:rPr>
          <w:lang w:eastAsia="zh-CN"/>
        </w:rPr>
      </w:pPr>
      <w:r w:rsidRPr="008D72A7">
        <w:object w:dxaOrig="5775" w:dyaOrig="4005" w14:anchorId="4329D266">
          <v:shape id="_x0000_i1027" type="#_x0000_t75" style="width:289.35pt;height:201.05pt" o:ole="">
            <v:imagedata r:id="rId13" o:title=""/>
          </v:shape>
          <o:OLEObject Type="Embed" ProgID="Visio.Drawing.11" ShapeID="_x0000_i1027" DrawAspect="Content" ObjectID="_1748957300"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18" w:name="_Toc26202291"/>
      <w:bookmarkStart w:id="119" w:name="_Toc22624230"/>
      <w:bookmarkStart w:id="120" w:name="_Toc22141028"/>
      <w:bookmarkStart w:id="121" w:name="_Toc18853028"/>
      <w:bookmarkStart w:id="122" w:name="_Toc26202477"/>
      <w:bookmarkStart w:id="123" w:name="_Toc34804185"/>
      <w:bookmarkStart w:id="124" w:name="_Toc35935756"/>
      <w:bookmarkStart w:id="125" w:name="_Toc45029976"/>
      <w:bookmarkStart w:id="126" w:name="_Toc51922336"/>
      <w:bookmarkStart w:id="127" w:name="_Toc51922750"/>
      <w:bookmarkStart w:id="128" w:name="_Toc122015803"/>
      <w:bookmarkStart w:id="129" w:name="_Toc130844966"/>
      <w:bookmarkStart w:id="130" w:name="_Toc138344463"/>
      <w:r w:rsidRPr="008D72A7">
        <w:t>5</w:t>
      </w:r>
      <w:r w:rsidRPr="008D72A7">
        <w:tab/>
        <w:t xml:space="preserve">Services offered by the </w:t>
      </w:r>
      <w:r w:rsidRPr="008D72A7">
        <w:rPr>
          <w:lang w:eastAsia="zh-CN"/>
        </w:rPr>
        <w:t>GMLC</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27F23BFE" w14:textId="77777777" w:rsidR="008D72A7" w:rsidRPr="008D72A7" w:rsidRDefault="008D72A7" w:rsidP="00EF4063">
      <w:pPr>
        <w:pStyle w:val="Heading2"/>
      </w:pPr>
      <w:bookmarkStart w:id="131" w:name="_Toc26202292"/>
      <w:bookmarkStart w:id="132" w:name="_Toc22624231"/>
      <w:bookmarkStart w:id="133" w:name="_Toc22141029"/>
      <w:bookmarkStart w:id="134" w:name="_Toc18853029"/>
      <w:bookmarkStart w:id="135" w:name="_Toc26202478"/>
      <w:bookmarkStart w:id="136" w:name="_Toc34804186"/>
      <w:bookmarkStart w:id="137" w:name="_Toc35935757"/>
      <w:bookmarkStart w:id="138" w:name="_Toc45029977"/>
      <w:bookmarkStart w:id="139" w:name="_Toc51922337"/>
      <w:bookmarkStart w:id="140" w:name="_Toc51922751"/>
      <w:bookmarkStart w:id="141" w:name="_Toc122015804"/>
      <w:bookmarkStart w:id="142" w:name="_Toc130844967"/>
      <w:bookmarkStart w:id="143" w:name="_Toc138344464"/>
      <w:r w:rsidRPr="008D72A7">
        <w:t>5.1</w:t>
      </w:r>
      <w:r w:rsidRPr="008D72A7">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13D6C86F"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44" w:name="_Toc26202293"/>
      <w:bookmarkStart w:id="145" w:name="_Toc22624232"/>
      <w:bookmarkStart w:id="146" w:name="_Toc22141030"/>
      <w:bookmarkStart w:id="147" w:name="_Toc18853030"/>
      <w:bookmarkStart w:id="148" w:name="_Toc26202479"/>
      <w:bookmarkStart w:id="149" w:name="_Toc34804187"/>
      <w:bookmarkStart w:id="150" w:name="_Toc35935758"/>
      <w:bookmarkStart w:id="151" w:name="_Toc45029978"/>
      <w:bookmarkStart w:id="152" w:name="_Toc51922338"/>
      <w:bookmarkStart w:id="153" w:name="_Toc51922752"/>
      <w:bookmarkStart w:id="154" w:name="_Toc122015805"/>
      <w:bookmarkStart w:id="155" w:name="_Toc130844968"/>
      <w:bookmarkStart w:id="156" w:name="_Toc138344465"/>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37D963C8" w14:textId="77777777" w:rsidR="008D72A7" w:rsidRPr="008D72A7" w:rsidRDefault="008D72A7" w:rsidP="00EF4063">
      <w:pPr>
        <w:pStyle w:val="Heading3"/>
      </w:pPr>
      <w:bookmarkStart w:id="157" w:name="_Toc26202294"/>
      <w:bookmarkStart w:id="158" w:name="_Toc22624233"/>
      <w:bookmarkStart w:id="159" w:name="_Toc22141031"/>
      <w:bookmarkStart w:id="160" w:name="_Toc18853031"/>
      <w:bookmarkStart w:id="161" w:name="_Toc26202480"/>
      <w:bookmarkStart w:id="162" w:name="_Toc34804188"/>
      <w:bookmarkStart w:id="163" w:name="_Toc35935759"/>
      <w:bookmarkStart w:id="164" w:name="_Toc45029979"/>
      <w:bookmarkStart w:id="165" w:name="_Toc51922339"/>
      <w:bookmarkStart w:id="166" w:name="_Toc51922753"/>
      <w:bookmarkStart w:id="167" w:name="_Toc122015806"/>
      <w:bookmarkStart w:id="168" w:name="_Toc130844969"/>
      <w:bookmarkStart w:id="169" w:name="_Toc138344466"/>
      <w:r w:rsidRPr="008D72A7">
        <w:t>5.2.1</w:t>
      </w:r>
      <w:r w:rsidRPr="008D72A7">
        <w:tab/>
        <w:t>Service Description</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lastRenderedPageBreak/>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70" w:name="_Toc26202295"/>
      <w:bookmarkStart w:id="171" w:name="_Toc22624234"/>
      <w:bookmarkStart w:id="172" w:name="_Toc22141032"/>
      <w:bookmarkStart w:id="173" w:name="_Toc18853032"/>
      <w:bookmarkStart w:id="174" w:name="_Toc26202481"/>
      <w:bookmarkStart w:id="175" w:name="_Toc34804189"/>
      <w:bookmarkStart w:id="176" w:name="_Toc35935760"/>
      <w:bookmarkStart w:id="177" w:name="_Toc45029980"/>
      <w:bookmarkStart w:id="178" w:name="_Toc51922340"/>
      <w:bookmarkStart w:id="179" w:name="_Toc51922754"/>
      <w:bookmarkStart w:id="180" w:name="_Toc122015807"/>
      <w:bookmarkStart w:id="181" w:name="_Toc130844970"/>
      <w:bookmarkStart w:id="182" w:name="_Toc138344467"/>
      <w:r w:rsidRPr="008D72A7">
        <w:t>5.2.2</w:t>
      </w:r>
      <w:r w:rsidRPr="008D72A7">
        <w:tab/>
        <w:t>Service Operations</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5C598159" w14:textId="77777777" w:rsidR="008D72A7" w:rsidRPr="008D72A7" w:rsidRDefault="008D72A7" w:rsidP="00EF4063">
      <w:pPr>
        <w:pStyle w:val="Heading4"/>
      </w:pPr>
      <w:bookmarkStart w:id="183" w:name="_Toc26202296"/>
      <w:bookmarkStart w:id="184" w:name="_Toc22624235"/>
      <w:bookmarkStart w:id="185" w:name="_Toc22141033"/>
      <w:bookmarkStart w:id="186" w:name="_Toc18853033"/>
      <w:bookmarkStart w:id="187" w:name="_Toc26202482"/>
      <w:bookmarkStart w:id="188" w:name="_Toc34804190"/>
      <w:bookmarkStart w:id="189" w:name="_Toc35935761"/>
      <w:bookmarkStart w:id="190" w:name="_Toc45029981"/>
      <w:bookmarkStart w:id="191" w:name="_Toc51922341"/>
      <w:bookmarkStart w:id="192" w:name="_Toc51922755"/>
      <w:bookmarkStart w:id="193" w:name="_Toc122015808"/>
      <w:bookmarkStart w:id="194" w:name="_Toc130844971"/>
      <w:bookmarkStart w:id="195" w:name="_Toc138344468"/>
      <w:r w:rsidRPr="008D72A7">
        <w:t>5.2.2.1</w:t>
      </w:r>
      <w:r w:rsidRPr="008D72A7">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003D2A20" w14:textId="18D7F267" w:rsidR="008D72A7" w:rsidRDefault="00D6554C" w:rsidP="00D6554C">
      <w:pPr>
        <w:pStyle w:val="B1"/>
        <w:rPr>
          <w:lang w:eastAsia="zh-CN"/>
        </w:rPr>
      </w:pPr>
      <w:r w:rsidRPr="0016578E">
        <w:rPr>
          <w:lang w:eastAsia="zh-CN"/>
        </w:rPr>
        <w:t>-</w:t>
      </w:r>
      <w:r w:rsidRPr="0016578E">
        <w:rPr>
          <w:lang w:eastAsia="zh-CN"/>
        </w:rPr>
        <w:tab/>
        <w:t>LocationUpdateSubscribe</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196" w:name="_Toc26202297"/>
      <w:bookmarkStart w:id="197" w:name="_Toc22624236"/>
      <w:bookmarkStart w:id="198" w:name="_Toc22141034"/>
      <w:bookmarkStart w:id="199" w:name="_Toc18853034"/>
      <w:bookmarkStart w:id="200" w:name="_Toc26202483"/>
      <w:bookmarkStart w:id="201" w:name="_Toc34804191"/>
      <w:bookmarkStart w:id="202" w:name="_Toc35935762"/>
      <w:bookmarkStart w:id="203" w:name="_Toc45029982"/>
      <w:bookmarkStart w:id="204" w:name="_Toc51922342"/>
      <w:bookmarkStart w:id="205" w:name="_Toc51922756"/>
      <w:bookmarkStart w:id="206" w:name="_Toc122015809"/>
      <w:bookmarkStart w:id="207" w:name="_Toc130844972"/>
      <w:bookmarkStart w:id="208" w:name="_Toc138344469"/>
      <w:r w:rsidRPr="008D72A7">
        <w:t>5.2.2.2</w:t>
      </w:r>
      <w:r w:rsidRPr="008D72A7">
        <w:tab/>
      </w:r>
      <w:r w:rsidRPr="008D72A7">
        <w:rPr>
          <w:lang w:eastAsia="zh-CN"/>
        </w:rPr>
        <w:t>ProvideLocation</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38BDCF10" w14:textId="77777777" w:rsidR="008D72A7" w:rsidRPr="008D72A7" w:rsidRDefault="008D72A7" w:rsidP="00EF4063">
      <w:pPr>
        <w:pStyle w:val="Heading5"/>
      </w:pPr>
      <w:bookmarkStart w:id="209" w:name="_Toc26202298"/>
      <w:bookmarkStart w:id="210" w:name="_Toc22624237"/>
      <w:bookmarkStart w:id="211" w:name="_Toc22141035"/>
      <w:bookmarkStart w:id="212" w:name="_Toc18853035"/>
      <w:bookmarkStart w:id="213" w:name="_Toc26202484"/>
      <w:bookmarkStart w:id="214" w:name="_Toc34804192"/>
      <w:bookmarkStart w:id="215" w:name="_Toc35935763"/>
      <w:bookmarkStart w:id="216" w:name="_Toc45029983"/>
      <w:bookmarkStart w:id="217" w:name="_Toc51922343"/>
      <w:bookmarkStart w:id="218" w:name="_Toc51922757"/>
      <w:bookmarkStart w:id="219" w:name="_Toc122015810"/>
      <w:bookmarkStart w:id="220" w:name="_Toc130844973"/>
      <w:bookmarkStart w:id="221" w:name="_Toc138344470"/>
      <w:r w:rsidRPr="008D72A7">
        <w:t>5.2.2.2.1</w:t>
      </w:r>
      <w:r w:rsidRPr="008D72A7">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354C21A3" w14:textId="27230FEC" w:rsidR="00A54158" w:rsidRDefault="00A54158" w:rsidP="00A54158">
      <w:pPr>
        <w:pStyle w:val="B1"/>
        <w:rPr>
          <w:lang w:eastAsia="zh-CN"/>
        </w:rPr>
      </w:pPr>
      <w:r>
        <w:t>-</w:t>
      </w:r>
      <w:r>
        <w:tab/>
        <w:t xml:space="preserve">Provide </w:t>
      </w:r>
      <w:r w:rsidR="00E17056">
        <w:t xml:space="preserve">locations </w:t>
      </w:r>
      <w:r>
        <w:t>of a group of UEs</w:t>
      </w:r>
    </w:p>
    <w:p w14:paraId="44B34ACC" w14:textId="77777777" w:rsidR="00A54158" w:rsidRPr="00A54158" w:rsidRDefault="00A54158" w:rsidP="00EF4063">
      <w:pPr>
        <w:pStyle w:val="Heading5"/>
        <w:rPr>
          <w:lang w:eastAsia="zh-CN"/>
        </w:rPr>
      </w:pPr>
      <w:bookmarkStart w:id="222" w:name="_Toc34147867"/>
      <w:bookmarkStart w:id="223" w:name="_Toc36463251"/>
      <w:bookmarkStart w:id="224" w:name="_Toc43215091"/>
      <w:bookmarkStart w:id="225" w:name="_Toc45032339"/>
      <w:bookmarkStart w:id="226" w:name="_Toc122015811"/>
      <w:bookmarkStart w:id="227" w:name="_Toc130844974"/>
      <w:bookmarkStart w:id="228" w:name="_Toc138344471"/>
      <w:r>
        <w:t>5.2.2.2.2</w:t>
      </w:r>
      <w:r>
        <w:tab/>
      </w:r>
      <w:bookmarkEnd w:id="222"/>
      <w:bookmarkEnd w:id="223"/>
      <w:bookmarkEnd w:id="224"/>
      <w:bookmarkEnd w:id="225"/>
      <w:r>
        <w:t>Provide Location of a single UE</w:t>
      </w:r>
      <w:bookmarkEnd w:id="226"/>
      <w:bookmarkEnd w:id="227"/>
      <w:bookmarkEnd w:id="228"/>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07268BEE"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5565C93A" w14:textId="0E719598" w:rsidR="00393534" w:rsidRDefault="004E1715" w:rsidP="008D72A7">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045C377E" w14:textId="6CD2EFF7"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or NWDAF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2.7pt;height:106.65pt" o:ole="">
            <v:imagedata r:id="rId15" o:title=""/>
          </v:shape>
          <o:OLEObject Type="Embed" ProgID="Visio.Drawing.11" ShapeID="_x0000_i1028" DrawAspect="Content" ObjectID="_1748957301"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656E458A"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29"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2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30" w:name="_Toc122015812"/>
      <w:bookmarkStart w:id="231" w:name="_Toc130844975"/>
      <w:bookmarkStart w:id="232" w:name="_Toc138344472"/>
      <w:r>
        <w:t>5.2.2.2.3</w:t>
      </w:r>
      <w:r>
        <w:tab/>
        <w:t>Provide Locations of a group of UEs</w:t>
      </w:r>
      <w:bookmarkEnd w:id="230"/>
      <w:bookmarkEnd w:id="231"/>
      <w:bookmarkEnd w:id="232"/>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2.7pt;height:106.65pt" o:ole="">
            <v:imagedata r:id="rId17" o:title=""/>
          </v:shape>
          <o:OLEObject Type="Embed" ProgID="Visio.Drawing.11" ShapeID="_x0000_i1029" DrawAspect="Content" ObjectID="_1748957302"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lastRenderedPageBreak/>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233"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33"/>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34" w:name="_Toc26202299"/>
      <w:bookmarkStart w:id="235" w:name="_Toc22624238"/>
      <w:bookmarkStart w:id="236" w:name="_Toc22141036"/>
      <w:bookmarkStart w:id="237" w:name="_Toc18853038"/>
      <w:bookmarkStart w:id="238" w:name="_Toc26202485"/>
      <w:bookmarkStart w:id="239" w:name="_Toc34804193"/>
      <w:bookmarkStart w:id="240" w:name="_Toc35935764"/>
      <w:bookmarkStart w:id="241" w:name="_Toc45029984"/>
      <w:bookmarkStart w:id="242" w:name="_Toc51922344"/>
      <w:bookmarkStart w:id="243" w:name="_Toc51922758"/>
      <w:bookmarkStart w:id="244" w:name="_Toc122015813"/>
      <w:bookmarkStart w:id="245" w:name="_Toc130844976"/>
      <w:bookmarkStart w:id="246" w:name="_Toc138344473"/>
      <w:r w:rsidRPr="008D72A7">
        <w:t>5.2.2.3</w:t>
      </w:r>
      <w:r w:rsidRPr="008D72A7">
        <w:tab/>
      </w:r>
      <w:r w:rsidRPr="008D72A7">
        <w:rPr>
          <w:lang w:eastAsia="zh-CN"/>
        </w:rPr>
        <w:t>LocationUpdate</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1D33FA4C" w14:textId="77777777" w:rsidR="008D72A7" w:rsidRPr="008D72A7" w:rsidRDefault="008D72A7" w:rsidP="00EF4063">
      <w:pPr>
        <w:pStyle w:val="Heading5"/>
        <w:rPr>
          <w:lang w:eastAsia="zh-CN"/>
        </w:rPr>
      </w:pPr>
      <w:bookmarkStart w:id="247" w:name="_Toc26202300"/>
      <w:bookmarkStart w:id="248" w:name="_Toc22624239"/>
      <w:bookmarkStart w:id="249" w:name="_Toc22141037"/>
      <w:bookmarkStart w:id="250" w:name="_Toc18853039"/>
      <w:bookmarkStart w:id="251" w:name="_Toc26202486"/>
      <w:bookmarkStart w:id="252" w:name="_Toc34804194"/>
      <w:bookmarkStart w:id="253" w:name="_Toc35935765"/>
      <w:bookmarkStart w:id="254" w:name="_Toc45029985"/>
      <w:bookmarkStart w:id="255" w:name="_Toc51922345"/>
      <w:bookmarkStart w:id="256" w:name="_Toc51922759"/>
      <w:bookmarkStart w:id="257" w:name="_Toc122015814"/>
      <w:bookmarkStart w:id="258" w:name="_Toc130844977"/>
      <w:bookmarkStart w:id="259" w:name="_Toc138344474"/>
      <w:r w:rsidRPr="008D72A7">
        <w:t>5.2.2.</w:t>
      </w:r>
      <w:r w:rsidRPr="008D72A7">
        <w:rPr>
          <w:lang w:eastAsia="zh-CN"/>
        </w:rPr>
        <w:t>3</w:t>
      </w:r>
      <w:r w:rsidRPr="008D72A7">
        <w:t>.1</w:t>
      </w:r>
      <w:r w:rsidRPr="008D72A7">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4pt;height:103.25pt" o:ole="">
            <v:imagedata r:id="rId19" o:title=""/>
          </v:shape>
          <o:OLEObject Type="Embed" ProgID="Visio.Drawing.15" ShapeID="_x0000_i1030" DrawAspect="Content" ObjectID="_1748957303"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60"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61" w:name="_Toc26202301"/>
      <w:bookmarkStart w:id="262" w:name="_Toc22624240"/>
      <w:bookmarkStart w:id="263" w:name="_Toc22141038"/>
      <w:bookmarkStart w:id="264" w:name="_Toc18853040"/>
      <w:bookmarkStart w:id="265" w:name="_Toc26202487"/>
      <w:bookmarkStart w:id="266" w:name="_Toc34804195"/>
      <w:bookmarkStart w:id="267" w:name="_Toc35935766"/>
      <w:bookmarkStart w:id="268" w:name="_Toc45029986"/>
      <w:bookmarkStart w:id="269" w:name="_Toc51922346"/>
      <w:bookmarkStart w:id="270" w:name="_Toc51922760"/>
      <w:bookmarkStart w:id="271" w:name="_Toc122015815"/>
      <w:bookmarkStart w:id="272" w:name="_Toc130844978"/>
      <w:bookmarkStart w:id="273" w:name="_Toc138344475"/>
      <w:bookmarkEnd w:id="260"/>
      <w:r w:rsidRPr="008D72A7">
        <w:t>5.2.2.</w:t>
      </w:r>
      <w:r w:rsidRPr="008D72A7">
        <w:rPr>
          <w:lang w:eastAsia="zh-CN"/>
        </w:rPr>
        <w:t>4</w:t>
      </w:r>
      <w:r w:rsidRPr="008D72A7">
        <w:tab/>
      </w:r>
      <w:r w:rsidRPr="008D72A7">
        <w:rPr>
          <w:lang w:eastAsia="zh-CN"/>
        </w:rPr>
        <w:t>CancelLocation</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06E6EB65" w14:textId="77777777" w:rsidR="008D72A7" w:rsidRPr="008D72A7" w:rsidRDefault="008D72A7" w:rsidP="00EF4063">
      <w:pPr>
        <w:pStyle w:val="Heading5"/>
        <w:rPr>
          <w:lang w:eastAsia="zh-CN"/>
        </w:rPr>
      </w:pPr>
      <w:bookmarkStart w:id="274" w:name="_Toc26202302"/>
      <w:bookmarkStart w:id="275" w:name="_Toc22624241"/>
      <w:bookmarkStart w:id="276" w:name="_Toc22141039"/>
      <w:bookmarkStart w:id="277" w:name="_Toc18853041"/>
      <w:bookmarkStart w:id="278" w:name="_Toc26202488"/>
      <w:bookmarkStart w:id="279" w:name="_Toc34804196"/>
      <w:bookmarkStart w:id="280" w:name="_Toc35935767"/>
      <w:bookmarkStart w:id="281" w:name="_Toc45029987"/>
      <w:bookmarkStart w:id="282" w:name="_Toc51922347"/>
      <w:bookmarkStart w:id="283" w:name="_Toc51922761"/>
      <w:bookmarkStart w:id="284" w:name="_Toc122015816"/>
      <w:bookmarkStart w:id="285" w:name="_Toc130844979"/>
      <w:bookmarkStart w:id="286" w:name="_Toc138344476"/>
      <w:r w:rsidRPr="008D72A7">
        <w:t>5.2.2.</w:t>
      </w:r>
      <w:r w:rsidRPr="008D72A7">
        <w:rPr>
          <w:lang w:eastAsia="zh-CN"/>
        </w:rPr>
        <w:t>4</w:t>
      </w:r>
      <w:r w:rsidRPr="008D72A7">
        <w:t>.1</w:t>
      </w:r>
      <w:r w:rsidRPr="008D72A7">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48957304"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87" w:name="_Toc26202303"/>
      <w:bookmarkStart w:id="288" w:name="_Toc22624242"/>
      <w:bookmarkStart w:id="289" w:name="_Toc22141040"/>
      <w:bookmarkStart w:id="290" w:name="_Toc18853042"/>
      <w:bookmarkStart w:id="291" w:name="_Toc26202489"/>
      <w:bookmarkStart w:id="292" w:name="_Toc34804197"/>
      <w:bookmarkStart w:id="293" w:name="_Toc35935768"/>
      <w:bookmarkStart w:id="294" w:name="_Toc45029988"/>
      <w:bookmarkStart w:id="295" w:name="_Toc51922348"/>
      <w:bookmarkStart w:id="296" w:name="_Toc51922762"/>
      <w:bookmarkStart w:id="297" w:name="_Toc122015817"/>
      <w:bookmarkStart w:id="298" w:name="_Toc130844980"/>
      <w:bookmarkStart w:id="299" w:name="_Toc138344477"/>
      <w:r w:rsidRPr="008D72A7">
        <w:t>5.2.2.</w:t>
      </w:r>
      <w:r w:rsidRPr="008D72A7">
        <w:rPr>
          <w:lang w:eastAsia="zh-CN"/>
        </w:rPr>
        <w:t>5</w:t>
      </w:r>
      <w:r w:rsidRPr="008D72A7">
        <w:tab/>
      </w:r>
      <w:r w:rsidRPr="008D72A7">
        <w:rPr>
          <w:lang w:eastAsia="zh-CN"/>
        </w:rPr>
        <w:t>EventNotify</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2C02A795" w14:textId="77777777" w:rsidR="008D72A7" w:rsidRPr="008D72A7" w:rsidRDefault="008D72A7" w:rsidP="00EF4063">
      <w:pPr>
        <w:pStyle w:val="Heading5"/>
        <w:rPr>
          <w:lang w:eastAsia="zh-CN"/>
        </w:rPr>
      </w:pPr>
      <w:bookmarkStart w:id="300" w:name="_Toc26202304"/>
      <w:bookmarkStart w:id="301" w:name="_Toc22624243"/>
      <w:bookmarkStart w:id="302" w:name="_Toc22141041"/>
      <w:bookmarkStart w:id="303" w:name="_Toc18853043"/>
      <w:bookmarkStart w:id="304" w:name="_Toc26202490"/>
      <w:bookmarkStart w:id="305" w:name="_Toc34804198"/>
      <w:bookmarkStart w:id="306" w:name="_Toc35935769"/>
      <w:bookmarkStart w:id="307" w:name="_Toc45029989"/>
      <w:bookmarkStart w:id="308" w:name="_Toc51922349"/>
      <w:bookmarkStart w:id="309" w:name="_Toc51922763"/>
      <w:bookmarkStart w:id="310" w:name="_Toc122015818"/>
      <w:bookmarkStart w:id="311" w:name="_Toc130844981"/>
      <w:bookmarkStart w:id="312" w:name="_Toc138344478"/>
      <w:r w:rsidRPr="008D72A7">
        <w:t>5.2.2.</w:t>
      </w:r>
      <w:r w:rsidRPr="008D72A7">
        <w:rPr>
          <w:lang w:eastAsia="zh-CN"/>
        </w:rPr>
        <w:t>5</w:t>
      </w:r>
      <w:r w:rsidRPr="008D72A7">
        <w:t>.1</w:t>
      </w:r>
      <w:r w:rsidRPr="008D72A7">
        <w:tab/>
        <w:t>General</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313" w:name="_Toc122015819"/>
      <w:bookmarkStart w:id="314" w:name="_Toc130844982"/>
      <w:bookmarkStart w:id="315" w:name="_Toc138344479"/>
      <w:r>
        <w:t>5.2.2.5.2</w:t>
      </w:r>
      <w:r>
        <w:tab/>
        <w:t>EventNotify for a single UE</w:t>
      </w:r>
      <w:bookmarkEnd w:id="313"/>
      <w:bookmarkEnd w:id="314"/>
      <w:bookmarkEnd w:id="315"/>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68F0D050" w14:textId="245782D0" w:rsidR="00F9748F" w:rsidRDefault="00F9748F" w:rsidP="008D72A7">
      <w:pPr>
        <w:pStyle w:val="B1"/>
        <w:rPr>
          <w:lang w:eastAsia="zh-CN"/>
        </w:rPr>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4D5B900B" w14:textId="30F11556"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7pt;height:107.3pt" o:ole="">
            <v:imagedata r:id="rId23" o:title=""/>
          </v:shape>
          <o:OLEObject Type="Embed" ProgID="Visio.Drawing.11" ShapeID="_x0000_i1032" DrawAspect="Content" ObjectID="_1748957305"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w:t>
      </w:r>
      <w:r>
        <w:rPr>
          <w:lang w:eastAsia="zh-CN"/>
        </w:rPr>
        <w:lastRenderedPageBreak/>
        <w:t xml:space="preserve">(e.g.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316" w:name="_Toc122015820"/>
      <w:bookmarkStart w:id="317" w:name="_Toc130844983"/>
      <w:bookmarkStart w:id="318" w:name="_Toc138344480"/>
      <w:r>
        <w:t>5.2.2.5.3</w:t>
      </w:r>
      <w:r>
        <w:tab/>
        <w:t>EventNotify for the UEs in a target group</w:t>
      </w:r>
      <w:bookmarkEnd w:id="316"/>
      <w:bookmarkEnd w:id="317"/>
      <w:bookmarkEnd w:id="31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7pt;height:107.3pt" o:ole="">
            <v:imagedata r:id="rId25" o:title=""/>
          </v:shape>
          <o:OLEObject Type="Embed" ProgID="Visio.Drawing.11" ShapeID="_x0000_i1033" DrawAspect="Content" ObjectID="_1748957306"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lastRenderedPageBreak/>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319" w:name="_Toc34804199"/>
      <w:bookmarkStart w:id="320" w:name="_Toc35935770"/>
      <w:bookmarkStart w:id="321" w:name="_Toc45029990"/>
      <w:bookmarkStart w:id="322" w:name="_Toc51922350"/>
      <w:bookmarkStart w:id="323" w:name="_Toc51922764"/>
      <w:bookmarkStart w:id="324" w:name="_Toc122015821"/>
      <w:bookmarkStart w:id="325" w:name="_Toc130844984"/>
      <w:bookmarkStart w:id="326" w:name="_Toc138344481"/>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319"/>
      <w:bookmarkEnd w:id="320"/>
      <w:bookmarkEnd w:id="321"/>
      <w:bookmarkEnd w:id="322"/>
      <w:bookmarkEnd w:id="323"/>
      <w:bookmarkEnd w:id="324"/>
      <w:bookmarkEnd w:id="325"/>
      <w:bookmarkEnd w:id="326"/>
    </w:p>
    <w:p w14:paraId="1DC8CCAD" w14:textId="77777777" w:rsidR="00F332EC" w:rsidRPr="00B24285" w:rsidRDefault="00F332EC" w:rsidP="00EF4063">
      <w:pPr>
        <w:pStyle w:val="Heading5"/>
        <w:rPr>
          <w:lang w:eastAsia="zh-CN"/>
        </w:rPr>
      </w:pPr>
      <w:bookmarkStart w:id="327" w:name="_Toc34804200"/>
      <w:bookmarkStart w:id="328" w:name="_Toc35935771"/>
      <w:bookmarkStart w:id="329" w:name="_Toc45029991"/>
      <w:bookmarkStart w:id="330" w:name="_Toc51922351"/>
      <w:bookmarkStart w:id="331" w:name="_Toc51922765"/>
      <w:bookmarkStart w:id="332" w:name="_Toc122015822"/>
      <w:bookmarkStart w:id="333" w:name="_Toc130844985"/>
      <w:bookmarkStart w:id="334" w:name="_Toc138344482"/>
      <w:r w:rsidRPr="00B24285">
        <w:t>5.2.2.</w:t>
      </w:r>
      <w:r>
        <w:rPr>
          <w:rFonts w:hint="eastAsia"/>
          <w:lang w:eastAsia="zh-CN"/>
        </w:rPr>
        <w:t>6</w:t>
      </w:r>
      <w:r w:rsidRPr="00B24285">
        <w:t>.1</w:t>
      </w:r>
      <w:r w:rsidRPr="00B24285">
        <w:tab/>
        <w:t>General</w:t>
      </w:r>
      <w:bookmarkEnd w:id="327"/>
      <w:bookmarkEnd w:id="328"/>
      <w:bookmarkEnd w:id="329"/>
      <w:bookmarkEnd w:id="330"/>
      <w:bookmarkEnd w:id="331"/>
      <w:bookmarkEnd w:id="332"/>
      <w:bookmarkEnd w:id="333"/>
      <w:bookmarkEnd w:id="334"/>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7pt;height:108.7pt" o:ole="">
            <v:imagedata r:id="rId27" o:title=""/>
          </v:shape>
          <o:OLEObject Type="Embed" ProgID="Visio.Drawing.11" ShapeID="_x0000_i1034" DrawAspect="Content" ObjectID="_1748957307"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35" w:name="_Toc51922766"/>
      <w:bookmarkStart w:id="336" w:name="_Toc122015823"/>
      <w:bookmarkStart w:id="337" w:name="_Toc130844986"/>
      <w:bookmarkStart w:id="338" w:name="_Toc138344483"/>
      <w:r w:rsidRPr="00303E07">
        <w:t>5.2.2.</w:t>
      </w:r>
      <w:r w:rsidR="00F0284F">
        <w:rPr>
          <w:lang w:eastAsia="zh-CN"/>
        </w:rPr>
        <w:t>7</w:t>
      </w:r>
      <w:r w:rsidRPr="00303E07">
        <w:tab/>
      </w:r>
      <w:r w:rsidRPr="00303E07">
        <w:rPr>
          <w:rFonts w:hint="eastAsia"/>
          <w:lang w:eastAsia="zh-CN"/>
        </w:rPr>
        <w:t>LocationUpdate</w:t>
      </w:r>
      <w:r>
        <w:rPr>
          <w:lang w:eastAsia="zh-CN"/>
        </w:rPr>
        <w:t>Subscribe</w:t>
      </w:r>
      <w:bookmarkEnd w:id="335"/>
      <w:bookmarkEnd w:id="336"/>
      <w:bookmarkEnd w:id="337"/>
      <w:bookmarkEnd w:id="338"/>
    </w:p>
    <w:p w14:paraId="59CB583E" w14:textId="77777777" w:rsidR="0016578E" w:rsidRPr="00303E07" w:rsidRDefault="0016578E" w:rsidP="00EF4063">
      <w:pPr>
        <w:pStyle w:val="Heading5"/>
        <w:rPr>
          <w:lang w:eastAsia="zh-CN"/>
        </w:rPr>
      </w:pPr>
      <w:bookmarkStart w:id="339" w:name="_Toc51922767"/>
      <w:bookmarkStart w:id="340" w:name="_Toc122015824"/>
      <w:bookmarkStart w:id="341" w:name="_Toc130844987"/>
      <w:bookmarkStart w:id="342" w:name="_Toc138344484"/>
      <w:r w:rsidRPr="00303E07">
        <w:t>5.2.2.</w:t>
      </w:r>
      <w:r w:rsidR="00F0284F">
        <w:rPr>
          <w:lang w:eastAsia="zh-CN"/>
        </w:rPr>
        <w:t>7</w:t>
      </w:r>
      <w:r w:rsidRPr="00303E07">
        <w:t>.1</w:t>
      </w:r>
      <w:r w:rsidRPr="00303E07">
        <w:tab/>
        <w:t>General</w:t>
      </w:r>
      <w:bookmarkEnd w:id="339"/>
      <w:bookmarkEnd w:id="340"/>
      <w:bookmarkEnd w:id="341"/>
      <w:bookmarkEnd w:id="342"/>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8.2pt" o:ole="">
            <v:imagedata r:id="rId29" o:title=""/>
          </v:shape>
          <o:OLEObject Type="Embed" ProgID="Visio.Drawing.15" ShapeID="_x0000_i1035" DrawAspect="Content" ObjectID="_1748957308"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6D79C288"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343" w:name="_Toc26202305"/>
      <w:bookmarkStart w:id="344" w:name="_Toc22624244"/>
      <w:bookmarkStart w:id="345" w:name="_Toc22141042"/>
      <w:bookmarkStart w:id="346" w:name="_Toc18853044"/>
      <w:bookmarkStart w:id="347" w:name="_Toc26202491"/>
      <w:bookmarkStart w:id="348" w:name="_Toc34804201"/>
      <w:bookmarkStart w:id="349" w:name="_Toc35935772"/>
      <w:bookmarkStart w:id="350" w:name="_Toc45029992"/>
      <w:bookmarkStart w:id="351" w:name="_Toc51922352"/>
      <w:bookmarkStart w:id="352" w:name="_Toc51922768"/>
      <w:bookmarkStart w:id="353" w:name="_Toc122015825"/>
      <w:bookmarkStart w:id="354" w:name="_Toc130844988"/>
      <w:bookmarkStart w:id="355" w:name="_Toc138344485"/>
      <w:r w:rsidRPr="008D72A7">
        <w:t>6</w:t>
      </w:r>
      <w:r w:rsidRPr="008D72A7">
        <w:tab/>
        <w:t>API Definitions</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2BDE4399" w14:textId="77777777" w:rsidR="008D72A7" w:rsidRPr="008D72A7" w:rsidRDefault="008D72A7" w:rsidP="00EF4063">
      <w:pPr>
        <w:pStyle w:val="Heading2"/>
      </w:pPr>
      <w:bookmarkStart w:id="356" w:name="_Toc26202306"/>
      <w:bookmarkStart w:id="357" w:name="_Toc22624245"/>
      <w:bookmarkStart w:id="358" w:name="_Toc22141043"/>
      <w:bookmarkStart w:id="359" w:name="_Toc18853045"/>
      <w:bookmarkStart w:id="360" w:name="_Toc26202492"/>
      <w:bookmarkStart w:id="361" w:name="_Toc34804202"/>
      <w:bookmarkStart w:id="362" w:name="_Toc35935773"/>
      <w:bookmarkStart w:id="363" w:name="_Toc45029993"/>
      <w:bookmarkStart w:id="364" w:name="_Toc51922353"/>
      <w:bookmarkStart w:id="365" w:name="_Toc51922769"/>
      <w:bookmarkStart w:id="366" w:name="_Toc122015826"/>
      <w:bookmarkStart w:id="367" w:name="_Toc130844989"/>
      <w:bookmarkStart w:id="368" w:name="_Toc138344486"/>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08D3FD9B" w14:textId="77777777" w:rsidR="008D72A7" w:rsidRPr="008D72A7" w:rsidRDefault="008D72A7" w:rsidP="00EF4063">
      <w:pPr>
        <w:pStyle w:val="Heading3"/>
        <w:rPr>
          <w:lang w:eastAsia="zh-CN"/>
        </w:rPr>
      </w:pPr>
      <w:bookmarkStart w:id="369" w:name="_Toc26202307"/>
      <w:bookmarkStart w:id="370" w:name="_Toc22624246"/>
      <w:bookmarkStart w:id="371" w:name="_Toc22141044"/>
      <w:bookmarkStart w:id="372" w:name="_Toc26202493"/>
      <w:bookmarkStart w:id="373" w:name="_Toc34804203"/>
      <w:bookmarkStart w:id="374" w:name="_Toc35935774"/>
      <w:bookmarkStart w:id="375" w:name="_Toc45029994"/>
      <w:bookmarkStart w:id="376" w:name="_Toc51922354"/>
      <w:bookmarkStart w:id="377" w:name="_Toc51922770"/>
      <w:bookmarkStart w:id="378" w:name="_Toc122015827"/>
      <w:bookmarkStart w:id="379" w:name="_Toc130844990"/>
      <w:bookmarkStart w:id="380" w:name="_Toc138344487"/>
      <w:r w:rsidRPr="008D72A7">
        <w:t>6.1.1</w:t>
      </w:r>
      <w:r w:rsidRPr="008D72A7">
        <w:tab/>
        <w:t>Introduction</w:t>
      </w:r>
      <w:bookmarkEnd w:id="369"/>
      <w:bookmarkEnd w:id="370"/>
      <w:bookmarkEnd w:id="371"/>
      <w:bookmarkEnd w:id="372"/>
      <w:bookmarkEnd w:id="373"/>
      <w:bookmarkEnd w:id="374"/>
      <w:bookmarkEnd w:id="375"/>
      <w:bookmarkEnd w:id="376"/>
      <w:bookmarkEnd w:id="377"/>
      <w:bookmarkEnd w:id="378"/>
      <w:bookmarkEnd w:id="379"/>
      <w:bookmarkEnd w:id="380"/>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381" w:name="_Toc26202308"/>
      <w:bookmarkStart w:id="382" w:name="_Toc22624247"/>
      <w:bookmarkStart w:id="383" w:name="_Toc22141045"/>
      <w:bookmarkStart w:id="384" w:name="_Toc18853047"/>
      <w:bookmarkStart w:id="385" w:name="_Toc26202494"/>
      <w:bookmarkStart w:id="386" w:name="_Toc34804204"/>
      <w:bookmarkStart w:id="387" w:name="_Toc35935775"/>
      <w:bookmarkStart w:id="388" w:name="_Toc45029995"/>
      <w:bookmarkStart w:id="389" w:name="_Toc51922355"/>
      <w:bookmarkStart w:id="390" w:name="_Toc51922771"/>
      <w:bookmarkStart w:id="391" w:name="_Toc122015828"/>
      <w:bookmarkStart w:id="392" w:name="_Toc130844991"/>
      <w:bookmarkStart w:id="393" w:name="_Toc138344488"/>
      <w:r w:rsidRPr="008D72A7">
        <w:t>6.1.2</w:t>
      </w:r>
      <w:r w:rsidRPr="008D72A7">
        <w:tab/>
        <w:t>Usage of HTTP</w:t>
      </w:r>
      <w:bookmarkEnd w:id="381"/>
      <w:bookmarkEnd w:id="382"/>
      <w:bookmarkEnd w:id="383"/>
      <w:bookmarkEnd w:id="384"/>
      <w:bookmarkEnd w:id="385"/>
      <w:bookmarkEnd w:id="386"/>
      <w:bookmarkEnd w:id="387"/>
      <w:bookmarkEnd w:id="388"/>
      <w:bookmarkEnd w:id="389"/>
      <w:bookmarkEnd w:id="390"/>
      <w:bookmarkEnd w:id="391"/>
      <w:bookmarkEnd w:id="392"/>
      <w:bookmarkEnd w:id="393"/>
    </w:p>
    <w:p w14:paraId="319ABCEA" w14:textId="77777777" w:rsidR="008D72A7" w:rsidRPr="008D72A7" w:rsidRDefault="008D72A7" w:rsidP="00EF4063">
      <w:pPr>
        <w:pStyle w:val="Heading4"/>
      </w:pPr>
      <w:bookmarkStart w:id="394" w:name="_Toc26202309"/>
      <w:bookmarkStart w:id="395" w:name="_Toc22624248"/>
      <w:bookmarkStart w:id="396" w:name="_Toc22141046"/>
      <w:bookmarkStart w:id="397" w:name="_Toc18853048"/>
      <w:bookmarkStart w:id="398" w:name="_Toc26202495"/>
      <w:bookmarkStart w:id="399" w:name="_Toc34804205"/>
      <w:bookmarkStart w:id="400" w:name="_Toc35935776"/>
      <w:bookmarkStart w:id="401" w:name="_Toc45029996"/>
      <w:bookmarkStart w:id="402" w:name="_Toc51922356"/>
      <w:bookmarkStart w:id="403" w:name="_Toc51922772"/>
      <w:bookmarkStart w:id="404" w:name="_Toc122015829"/>
      <w:bookmarkStart w:id="405" w:name="_Toc130844992"/>
      <w:bookmarkStart w:id="406" w:name="_Toc138344489"/>
      <w:r w:rsidRPr="008D72A7">
        <w:t>6.1.2.1</w:t>
      </w:r>
      <w:r w:rsidRPr="008D72A7">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lastRenderedPageBreak/>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407" w:name="_Toc26202310"/>
      <w:bookmarkStart w:id="408" w:name="_Toc22624249"/>
      <w:bookmarkStart w:id="409" w:name="_Toc22141047"/>
      <w:bookmarkStart w:id="410" w:name="_Toc18853049"/>
      <w:bookmarkStart w:id="411" w:name="_Toc26202496"/>
      <w:bookmarkStart w:id="412" w:name="_Toc34804206"/>
      <w:bookmarkStart w:id="413" w:name="_Toc35935777"/>
      <w:bookmarkStart w:id="414" w:name="_Toc45029997"/>
      <w:bookmarkStart w:id="415" w:name="_Toc51922357"/>
      <w:bookmarkStart w:id="416" w:name="_Toc51922773"/>
      <w:bookmarkStart w:id="417" w:name="_Toc122015830"/>
      <w:bookmarkStart w:id="418" w:name="_Toc130844993"/>
      <w:bookmarkStart w:id="419" w:name="_Toc138344490"/>
      <w:r w:rsidRPr="008D72A7">
        <w:t>6.1.2.2</w:t>
      </w:r>
      <w:r w:rsidRPr="008D72A7">
        <w:tab/>
        <w:t>HTTP standard headers</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56D521DC" w14:textId="77777777" w:rsidR="008D72A7" w:rsidRPr="008D72A7" w:rsidRDefault="008D72A7" w:rsidP="00EF4063">
      <w:pPr>
        <w:pStyle w:val="Heading5"/>
        <w:rPr>
          <w:lang w:eastAsia="zh-CN"/>
        </w:rPr>
      </w:pPr>
      <w:bookmarkStart w:id="420" w:name="_Toc26202311"/>
      <w:bookmarkStart w:id="421" w:name="_Toc22624250"/>
      <w:bookmarkStart w:id="422" w:name="_Toc22141048"/>
      <w:bookmarkStart w:id="423" w:name="_Toc18853050"/>
      <w:bookmarkStart w:id="424" w:name="_Toc26202497"/>
      <w:bookmarkStart w:id="425" w:name="_Toc34804207"/>
      <w:bookmarkStart w:id="426" w:name="_Toc35935778"/>
      <w:bookmarkStart w:id="427" w:name="_Toc45029998"/>
      <w:bookmarkStart w:id="428" w:name="_Toc51922358"/>
      <w:bookmarkStart w:id="429" w:name="_Toc51922774"/>
      <w:bookmarkStart w:id="430" w:name="_Toc122015831"/>
      <w:bookmarkStart w:id="431" w:name="_Toc130844994"/>
      <w:bookmarkStart w:id="432" w:name="_Toc138344491"/>
      <w:r w:rsidRPr="008D72A7">
        <w:t>6.1.2.2.1</w:t>
      </w:r>
      <w:r w:rsidRPr="008D72A7">
        <w:rPr>
          <w:lang w:eastAsia="zh-CN"/>
        </w:rPr>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4980E504" w14:textId="77777777" w:rsidR="008D72A7" w:rsidRPr="008D72A7" w:rsidRDefault="008D72A7" w:rsidP="00EF4063">
      <w:pPr>
        <w:pStyle w:val="Heading5"/>
      </w:pPr>
      <w:bookmarkStart w:id="433" w:name="_Toc26202312"/>
      <w:bookmarkStart w:id="434" w:name="_Toc22624251"/>
      <w:bookmarkStart w:id="435" w:name="_Toc22141049"/>
      <w:bookmarkStart w:id="436" w:name="_Toc18853051"/>
      <w:bookmarkStart w:id="437" w:name="_Toc26202498"/>
      <w:bookmarkStart w:id="438" w:name="_Toc34804208"/>
      <w:bookmarkStart w:id="439" w:name="_Toc35935779"/>
      <w:bookmarkStart w:id="440" w:name="_Toc45029999"/>
      <w:bookmarkStart w:id="441" w:name="_Toc51922359"/>
      <w:bookmarkStart w:id="442" w:name="_Toc51922775"/>
      <w:bookmarkStart w:id="443" w:name="_Toc122015832"/>
      <w:bookmarkStart w:id="444" w:name="_Toc130844995"/>
      <w:bookmarkStart w:id="445" w:name="_Toc138344492"/>
      <w:r w:rsidRPr="008D72A7">
        <w:t>6.1.2.2.2</w:t>
      </w:r>
      <w:r w:rsidRPr="008D72A7">
        <w:tab/>
        <w:t>Content type</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446" w:name="_Toc26202313"/>
      <w:bookmarkStart w:id="447" w:name="_Toc22624252"/>
      <w:bookmarkStart w:id="448" w:name="_Toc22141050"/>
      <w:bookmarkStart w:id="449" w:name="_Toc18853052"/>
      <w:bookmarkStart w:id="450" w:name="_Toc26202499"/>
      <w:bookmarkStart w:id="451" w:name="_Toc34804209"/>
      <w:bookmarkStart w:id="452" w:name="_Toc35935780"/>
      <w:bookmarkStart w:id="453" w:name="_Toc45030000"/>
      <w:bookmarkStart w:id="454" w:name="_Toc51922360"/>
      <w:bookmarkStart w:id="455" w:name="_Toc51922776"/>
      <w:bookmarkStart w:id="456" w:name="_Toc122015833"/>
      <w:bookmarkStart w:id="457" w:name="_Toc130844996"/>
      <w:bookmarkStart w:id="458" w:name="_Toc138344493"/>
      <w:r w:rsidRPr="008D72A7">
        <w:t>6.1.2.3</w:t>
      </w:r>
      <w:r w:rsidRPr="008D72A7">
        <w:tab/>
        <w:t>HTTP custom headers</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682D0686" w14:textId="77777777" w:rsidR="008D72A7" w:rsidRPr="008D72A7" w:rsidRDefault="008D72A7" w:rsidP="00EF4063">
      <w:pPr>
        <w:pStyle w:val="Heading5"/>
        <w:rPr>
          <w:lang w:eastAsia="zh-CN"/>
        </w:rPr>
      </w:pPr>
      <w:bookmarkStart w:id="459" w:name="_Toc26202314"/>
      <w:bookmarkStart w:id="460" w:name="_Toc22624253"/>
      <w:bookmarkStart w:id="461" w:name="_Toc22141051"/>
      <w:bookmarkStart w:id="462" w:name="_Toc18853053"/>
      <w:bookmarkStart w:id="463" w:name="_Toc26202500"/>
      <w:bookmarkStart w:id="464" w:name="_Toc34804210"/>
      <w:bookmarkStart w:id="465" w:name="_Toc35935781"/>
      <w:bookmarkStart w:id="466" w:name="_Toc45030001"/>
      <w:bookmarkStart w:id="467" w:name="_Toc51922361"/>
      <w:bookmarkStart w:id="468" w:name="_Toc51922777"/>
      <w:bookmarkStart w:id="469" w:name="_Toc122015834"/>
      <w:bookmarkStart w:id="470" w:name="_Toc130844997"/>
      <w:bookmarkStart w:id="471" w:name="_Toc138344494"/>
      <w:r w:rsidRPr="008D72A7">
        <w:t>6.1.2.3.1</w:t>
      </w:r>
      <w:r w:rsidRPr="008D72A7">
        <w:rPr>
          <w:lang w:eastAsia="zh-CN"/>
        </w:rPr>
        <w:tab/>
        <w:t>General</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472" w:name="_Toc26202315"/>
      <w:bookmarkStart w:id="473" w:name="_Toc22624254"/>
      <w:bookmarkStart w:id="474" w:name="_Toc22141052"/>
      <w:bookmarkStart w:id="475" w:name="_Toc18853069"/>
      <w:bookmarkStart w:id="476" w:name="_Toc26202501"/>
      <w:bookmarkStart w:id="477" w:name="_Toc34804211"/>
      <w:bookmarkStart w:id="478" w:name="_Toc35935782"/>
      <w:bookmarkStart w:id="479" w:name="_Toc45030002"/>
      <w:bookmarkStart w:id="480" w:name="_Toc51922362"/>
      <w:bookmarkStart w:id="481" w:name="_Toc51922778"/>
      <w:bookmarkStart w:id="482" w:name="_Toc122015835"/>
      <w:bookmarkStart w:id="483" w:name="_Toc130844998"/>
      <w:bookmarkStart w:id="484" w:name="_Toc138344495"/>
      <w:r w:rsidRPr="008D72A7">
        <w:t>6.1.</w:t>
      </w:r>
      <w:r w:rsidRPr="008D72A7">
        <w:rPr>
          <w:lang w:eastAsia="zh-CN"/>
        </w:rPr>
        <w:t>3</w:t>
      </w:r>
      <w:r w:rsidRPr="008D72A7">
        <w:tab/>
        <w:t>Custom Operations without associated resources</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034CE7E" w14:textId="77777777" w:rsidR="008D72A7" w:rsidRPr="008D72A7" w:rsidRDefault="008D72A7" w:rsidP="00EF4063">
      <w:pPr>
        <w:pStyle w:val="Heading4"/>
      </w:pPr>
      <w:bookmarkStart w:id="485" w:name="_Toc26202316"/>
      <w:bookmarkStart w:id="486" w:name="_Toc22624255"/>
      <w:bookmarkStart w:id="487" w:name="_Toc22141053"/>
      <w:bookmarkStart w:id="488" w:name="_Toc18853070"/>
      <w:bookmarkStart w:id="489" w:name="_Toc26202502"/>
      <w:bookmarkStart w:id="490" w:name="_Toc34804212"/>
      <w:bookmarkStart w:id="491" w:name="_Toc35935783"/>
      <w:bookmarkStart w:id="492" w:name="_Toc45030003"/>
      <w:bookmarkStart w:id="493" w:name="_Toc51922363"/>
      <w:bookmarkStart w:id="494" w:name="_Toc51922779"/>
      <w:bookmarkStart w:id="495" w:name="_Toc122015836"/>
      <w:bookmarkStart w:id="496" w:name="_Toc130844999"/>
      <w:bookmarkStart w:id="497" w:name="_Toc138344496"/>
      <w:r w:rsidRPr="008D72A7">
        <w:t>6.1.</w:t>
      </w:r>
      <w:r w:rsidRPr="008D72A7">
        <w:rPr>
          <w:lang w:eastAsia="zh-CN"/>
        </w:rPr>
        <w:t>3</w:t>
      </w:r>
      <w:r w:rsidRPr="008D72A7">
        <w:t>.1</w:t>
      </w:r>
      <w:r w:rsidRPr="008D72A7">
        <w:tab/>
        <w:t>Overview</w:t>
      </w:r>
      <w:bookmarkEnd w:id="485"/>
      <w:bookmarkEnd w:id="486"/>
      <w:bookmarkEnd w:id="487"/>
      <w:bookmarkEnd w:id="488"/>
      <w:bookmarkEnd w:id="489"/>
      <w:bookmarkEnd w:id="490"/>
      <w:bookmarkEnd w:id="491"/>
      <w:bookmarkEnd w:id="492"/>
      <w:bookmarkEnd w:id="493"/>
      <w:bookmarkEnd w:id="494"/>
      <w:bookmarkEnd w:id="495"/>
      <w:bookmarkEnd w:id="496"/>
      <w:bookmarkEnd w:id="497"/>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25pt;height:329.45pt" o:ole="">
            <v:imagedata r:id="rId31" o:title=""/>
          </v:shape>
          <o:OLEObject Type="Embed" ProgID="Visio.Drawing.15" ShapeID="_x0000_i1036" DrawAspect="Content" ObjectID="_1748957309" r:id="rId32"/>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98" w:name="_Toc22624256"/>
      <w:bookmarkStart w:id="499" w:name="_Toc22141054"/>
    </w:p>
    <w:p w14:paraId="68A5D445" w14:textId="77777777" w:rsidR="008D72A7" w:rsidRPr="008D72A7" w:rsidRDefault="008D72A7" w:rsidP="00EF4063">
      <w:pPr>
        <w:pStyle w:val="Heading4"/>
        <w:rPr>
          <w:lang w:eastAsia="zh-CN"/>
        </w:rPr>
      </w:pPr>
      <w:bookmarkStart w:id="500" w:name="_Toc26202317"/>
      <w:bookmarkStart w:id="501" w:name="_Toc26202503"/>
      <w:bookmarkStart w:id="502" w:name="_Toc34804213"/>
      <w:bookmarkStart w:id="503" w:name="_Toc35935784"/>
      <w:bookmarkStart w:id="504" w:name="_Toc45030004"/>
      <w:bookmarkStart w:id="505" w:name="_Toc51922364"/>
      <w:bookmarkStart w:id="506" w:name="_Toc51922780"/>
      <w:bookmarkStart w:id="507" w:name="_Toc122015837"/>
      <w:bookmarkStart w:id="508" w:name="_Toc130845000"/>
      <w:bookmarkStart w:id="509" w:name="_Toc138344497"/>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98"/>
      <w:bookmarkEnd w:id="499"/>
      <w:bookmarkEnd w:id="500"/>
      <w:bookmarkEnd w:id="501"/>
      <w:bookmarkEnd w:id="502"/>
      <w:bookmarkEnd w:id="503"/>
      <w:bookmarkEnd w:id="504"/>
      <w:bookmarkEnd w:id="505"/>
      <w:bookmarkEnd w:id="506"/>
      <w:bookmarkEnd w:id="507"/>
      <w:bookmarkEnd w:id="508"/>
      <w:bookmarkEnd w:id="509"/>
    </w:p>
    <w:p w14:paraId="3CCD52A7" w14:textId="77777777" w:rsidR="008D72A7" w:rsidRPr="008D72A7" w:rsidRDefault="008D72A7" w:rsidP="00EF4063">
      <w:pPr>
        <w:pStyle w:val="Heading5"/>
      </w:pPr>
      <w:bookmarkStart w:id="510" w:name="_Toc26202318"/>
      <w:bookmarkStart w:id="511" w:name="_Toc22624257"/>
      <w:bookmarkStart w:id="512" w:name="_Toc22141055"/>
      <w:bookmarkStart w:id="513" w:name="_Toc11339799"/>
      <w:bookmarkStart w:id="514" w:name="_Toc26202504"/>
      <w:bookmarkStart w:id="515" w:name="_Toc34804214"/>
      <w:bookmarkStart w:id="516" w:name="_Toc35935785"/>
      <w:bookmarkStart w:id="517" w:name="_Toc45030005"/>
      <w:bookmarkStart w:id="518" w:name="_Toc51922365"/>
      <w:bookmarkStart w:id="519" w:name="_Toc51922781"/>
      <w:bookmarkStart w:id="520" w:name="_Toc122015838"/>
      <w:bookmarkStart w:id="521" w:name="_Toc130845001"/>
      <w:bookmarkStart w:id="522" w:name="_Toc138344498"/>
      <w:r w:rsidRPr="008D72A7">
        <w:t>6.1.</w:t>
      </w:r>
      <w:r w:rsidRPr="008D72A7">
        <w:rPr>
          <w:lang w:eastAsia="zh-CN"/>
        </w:rPr>
        <w:t>3</w:t>
      </w:r>
      <w:r w:rsidRPr="008D72A7">
        <w:t>.2.1</w:t>
      </w:r>
      <w:r w:rsidRPr="008D72A7">
        <w:tab/>
        <w:t>Description</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523" w:name="_Toc26202319"/>
      <w:bookmarkStart w:id="524" w:name="_Toc22624258"/>
      <w:bookmarkStart w:id="525" w:name="_Toc22141056"/>
      <w:bookmarkStart w:id="526" w:name="_Toc26202505"/>
      <w:bookmarkStart w:id="527" w:name="_Toc34804215"/>
      <w:bookmarkStart w:id="528" w:name="_Toc35935786"/>
      <w:bookmarkStart w:id="529" w:name="_Toc45030006"/>
      <w:bookmarkStart w:id="530" w:name="_Toc51922366"/>
      <w:bookmarkStart w:id="531" w:name="_Toc51922782"/>
      <w:bookmarkStart w:id="532" w:name="_Toc122015839"/>
      <w:bookmarkStart w:id="533" w:name="_Toc130845002"/>
      <w:bookmarkStart w:id="534" w:name="_Toc138344499"/>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23"/>
      <w:bookmarkEnd w:id="524"/>
      <w:bookmarkEnd w:id="525"/>
      <w:bookmarkEnd w:id="526"/>
      <w:bookmarkEnd w:id="527"/>
      <w:bookmarkEnd w:id="528"/>
      <w:bookmarkEnd w:id="529"/>
      <w:bookmarkEnd w:id="530"/>
      <w:bookmarkEnd w:id="531"/>
      <w:bookmarkEnd w:id="532"/>
      <w:bookmarkEnd w:id="533"/>
      <w:bookmarkEnd w:id="534"/>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535"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535"/>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536"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536"/>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537" w:name="_PERM_MCCTEMPBM_CRPT13160013___2"/>
            <w:r>
              <w:t>-</w:t>
            </w:r>
            <w:r>
              <w:tab/>
              <w:t>POSITIONING_FAILED</w:t>
            </w:r>
          </w:p>
          <w:bookmarkEnd w:id="537"/>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538" w:name="_PERM_MCCTEMPBM_CRPT13160014___2"/>
            <w:r>
              <w:t>-</w:t>
            </w:r>
            <w:r>
              <w:tab/>
              <w:t>UNREACHABLE_USER</w:t>
            </w:r>
          </w:p>
          <w:bookmarkEnd w:id="538"/>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539" w:name="_Toc26202320"/>
      <w:bookmarkStart w:id="540" w:name="_Toc22624259"/>
      <w:bookmarkStart w:id="541" w:name="_Toc22141057"/>
      <w:bookmarkStart w:id="542" w:name="_Toc26202506"/>
      <w:bookmarkStart w:id="543" w:name="_Toc34804216"/>
      <w:bookmarkStart w:id="544" w:name="_Toc35935787"/>
      <w:bookmarkStart w:id="545" w:name="_Toc45030007"/>
      <w:bookmarkStart w:id="546" w:name="_Toc51922367"/>
      <w:bookmarkStart w:id="547" w:name="_Toc51922783"/>
      <w:bookmarkStart w:id="548" w:name="_Toc122015840"/>
      <w:bookmarkStart w:id="549" w:name="_Toc130845003"/>
      <w:bookmarkStart w:id="550" w:name="_Toc138344500"/>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539"/>
      <w:bookmarkEnd w:id="540"/>
      <w:bookmarkEnd w:id="541"/>
      <w:bookmarkEnd w:id="542"/>
      <w:bookmarkEnd w:id="543"/>
      <w:bookmarkEnd w:id="544"/>
      <w:bookmarkEnd w:id="545"/>
      <w:bookmarkEnd w:id="546"/>
      <w:bookmarkEnd w:id="547"/>
      <w:bookmarkEnd w:id="548"/>
      <w:bookmarkEnd w:id="549"/>
      <w:bookmarkEnd w:id="550"/>
    </w:p>
    <w:p w14:paraId="08A3D199" w14:textId="77777777" w:rsidR="008D72A7" w:rsidRPr="008D72A7" w:rsidRDefault="008D72A7" w:rsidP="00EF4063">
      <w:pPr>
        <w:pStyle w:val="Heading5"/>
      </w:pPr>
      <w:bookmarkStart w:id="551" w:name="_Toc26202321"/>
      <w:bookmarkStart w:id="552" w:name="_Toc22624260"/>
      <w:bookmarkStart w:id="553" w:name="_Toc22141058"/>
      <w:bookmarkStart w:id="554" w:name="_Toc26202507"/>
      <w:bookmarkStart w:id="555" w:name="_Toc34804217"/>
      <w:bookmarkStart w:id="556" w:name="_Toc35935788"/>
      <w:bookmarkStart w:id="557" w:name="_Toc45030008"/>
      <w:bookmarkStart w:id="558" w:name="_Toc51922368"/>
      <w:bookmarkStart w:id="559" w:name="_Toc51922784"/>
      <w:bookmarkStart w:id="560" w:name="_Toc122015841"/>
      <w:bookmarkStart w:id="561" w:name="_Toc130845004"/>
      <w:bookmarkStart w:id="562" w:name="_Toc138344501"/>
      <w:r w:rsidRPr="008D72A7">
        <w:t>6.1.</w:t>
      </w:r>
      <w:r w:rsidRPr="008D72A7">
        <w:rPr>
          <w:lang w:eastAsia="zh-CN"/>
        </w:rPr>
        <w:t>3</w:t>
      </w:r>
      <w:r w:rsidRPr="008D72A7">
        <w:t>.</w:t>
      </w:r>
      <w:r w:rsidRPr="008D72A7">
        <w:rPr>
          <w:lang w:eastAsia="zh-CN"/>
        </w:rPr>
        <w:t>3</w:t>
      </w:r>
      <w:r w:rsidRPr="008D72A7">
        <w:t>.1</w:t>
      </w:r>
      <w:r w:rsidRPr="008D72A7">
        <w:tab/>
        <w:t>Description</w:t>
      </w:r>
      <w:bookmarkEnd w:id="551"/>
      <w:bookmarkEnd w:id="552"/>
      <w:bookmarkEnd w:id="553"/>
      <w:bookmarkEnd w:id="554"/>
      <w:bookmarkEnd w:id="555"/>
      <w:bookmarkEnd w:id="556"/>
      <w:bookmarkEnd w:id="557"/>
      <w:bookmarkEnd w:id="558"/>
      <w:bookmarkEnd w:id="559"/>
      <w:bookmarkEnd w:id="560"/>
      <w:bookmarkEnd w:id="561"/>
      <w:bookmarkEnd w:id="562"/>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563" w:name="_Toc26202322"/>
      <w:bookmarkStart w:id="564" w:name="_Toc22624261"/>
      <w:bookmarkStart w:id="565" w:name="_Toc22141059"/>
      <w:bookmarkStart w:id="566" w:name="_Toc26202508"/>
      <w:bookmarkStart w:id="567" w:name="_Toc34804218"/>
      <w:bookmarkStart w:id="568" w:name="_Toc35935789"/>
      <w:bookmarkStart w:id="569" w:name="_Toc45030009"/>
      <w:bookmarkStart w:id="570" w:name="_Toc51922369"/>
      <w:bookmarkStart w:id="571" w:name="_Toc51922785"/>
      <w:bookmarkStart w:id="572" w:name="_Toc122015842"/>
      <w:bookmarkStart w:id="573" w:name="_Toc130845005"/>
      <w:bookmarkStart w:id="574" w:name="_Toc138344502"/>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563"/>
      <w:bookmarkEnd w:id="564"/>
      <w:bookmarkEnd w:id="565"/>
      <w:bookmarkEnd w:id="566"/>
      <w:bookmarkEnd w:id="567"/>
      <w:bookmarkEnd w:id="568"/>
      <w:bookmarkEnd w:id="569"/>
      <w:bookmarkEnd w:id="570"/>
      <w:bookmarkEnd w:id="571"/>
      <w:bookmarkEnd w:id="572"/>
      <w:bookmarkEnd w:id="573"/>
      <w:bookmarkEnd w:id="57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57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57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576" w:name="_Toc26202323"/>
      <w:bookmarkStart w:id="577" w:name="_Toc22624262"/>
      <w:bookmarkStart w:id="578" w:name="_Toc22141060"/>
      <w:bookmarkStart w:id="579" w:name="_Toc26202509"/>
      <w:bookmarkStart w:id="580" w:name="_Toc34804219"/>
      <w:bookmarkStart w:id="581" w:name="_Toc35935790"/>
      <w:bookmarkStart w:id="582" w:name="_Toc45030010"/>
      <w:bookmarkStart w:id="583" w:name="_Toc51922370"/>
      <w:bookmarkStart w:id="584" w:name="_Toc51922786"/>
      <w:bookmarkStart w:id="585" w:name="_Toc122015843"/>
      <w:bookmarkStart w:id="586" w:name="_Toc130845006"/>
      <w:bookmarkStart w:id="587" w:name="_Toc138344503"/>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576"/>
      <w:bookmarkEnd w:id="577"/>
      <w:bookmarkEnd w:id="578"/>
      <w:bookmarkEnd w:id="579"/>
      <w:bookmarkEnd w:id="580"/>
      <w:bookmarkEnd w:id="581"/>
      <w:bookmarkEnd w:id="582"/>
      <w:bookmarkEnd w:id="583"/>
      <w:bookmarkEnd w:id="584"/>
      <w:bookmarkEnd w:id="585"/>
      <w:bookmarkEnd w:id="586"/>
      <w:bookmarkEnd w:id="587"/>
    </w:p>
    <w:p w14:paraId="134BDC1C" w14:textId="77777777" w:rsidR="008D72A7" w:rsidRPr="008D72A7" w:rsidRDefault="008D72A7" w:rsidP="00EF4063">
      <w:pPr>
        <w:pStyle w:val="Heading5"/>
      </w:pPr>
      <w:bookmarkStart w:id="588" w:name="_Toc26202324"/>
      <w:bookmarkStart w:id="589" w:name="_Toc22624263"/>
      <w:bookmarkStart w:id="590" w:name="_Toc22141061"/>
      <w:bookmarkStart w:id="591" w:name="_Toc26202510"/>
      <w:bookmarkStart w:id="592" w:name="_Toc34804220"/>
      <w:bookmarkStart w:id="593" w:name="_Toc35935791"/>
      <w:bookmarkStart w:id="594" w:name="_Toc45030011"/>
      <w:bookmarkStart w:id="595" w:name="_Toc51922371"/>
      <w:bookmarkStart w:id="596" w:name="_Toc51922787"/>
      <w:bookmarkStart w:id="597" w:name="_Toc122015844"/>
      <w:bookmarkStart w:id="598" w:name="_Toc130845007"/>
      <w:bookmarkStart w:id="599" w:name="_Toc138344504"/>
      <w:r w:rsidRPr="008D72A7">
        <w:t>6.1.</w:t>
      </w:r>
      <w:r w:rsidRPr="008D72A7">
        <w:rPr>
          <w:lang w:eastAsia="zh-CN"/>
        </w:rPr>
        <w:t>3</w:t>
      </w:r>
      <w:r w:rsidRPr="008D72A7">
        <w:t>.</w:t>
      </w:r>
      <w:r w:rsidRPr="008D72A7">
        <w:rPr>
          <w:lang w:eastAsia="zh-CN"/>
        </w:rPr>
        <w:t>4</w:t>
      </w:r>
      <w:r w:rsidRPr="008D72A7">
        <w:t>.1</w:t>
      </w:r>
      <w:r w:rsidRPr="008D72A7">
        <w:tab/>
        <w:t>Description</w:t>
      </w:r>
      <w:bookmarkEnd w:id="588"/>
      <w:bookmarkEnd w:id="589"/>
      <w:bookmarkEnd w:id="590"/>
      <w:bookmarkEnd w:id="591"/>
      <w:bookmarkEnd w:id="592"/>
      <w:bookmarkEnd w:id="593"/>
      <w:bookmarkEnd w:id="594"/>
      <w:bookmarkEnd w:id="595"/>
      <w:bookmarkEnd w:id="596"/>
      <w:bookmarkEnd w:id="597"/>
      <w:bookmarkEnd w:id="598"/>
      <w:bookmarkEnd w:id="599"/>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600" w:name="_Toc26202325"/>
      <w:bookmarkStart w:id="601" w:name="_Toc22624264"/>
      <w:bookmarkStart w:id="602" w:name="_Toc22141062"/>
      <w:bookmarkStart w:id="603" w:name="_Toc26202511"/>
      <w:bookmarkStart w:id="604" w:name="_Toc34804221"/>
      <w:bookmarkStart w:id="605" w:name="_Toc35935792"/>
      <w:bookmarkStart w:id="606" w:name="_Toc45030012"/>
      <w:bookmarkStart w:id="607" w:name="_Toc51922372"/>
      <w:bookmarkStart w:id="608" w:name="_Toc51922788"/>
      <w:bookmarkStart w:id="609" w:name="_Toc122015845"/>
      <w:bookmarkStart w:id="610" w:name="_Toc130845008"/>
      <w:bookmarkStart w:id="611" w:name="_Toc138344505"/>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600"/>
      <w:bookmarkEnd w:id="601"/>
      <w:bookmarkEnd w:id="602"/>
      <w:bookmarkEnd w:id="603"/>
      <w:bookmarkEnd w:id="604"/>
      <w:bookmarkEnd w:id="605"/>
      <w:bookmarkEnd w:id="606"/>
      <w:bookmarkEnd w:id="607"/>
      <w:bookmarkEnd w:id="608"/>
      <w:bookmarkEnd w:id="609"/>
      <w:bookmarkEnd w:id="610"/>
      <w:bookmarkEnd w:id="611"/>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612"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612"/>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613" w:name="_Toc22624265"/>
      <w:bookmarkStart w:id="614" w:name="_Toc22141063"/>
      <w:bookmarkStart w:id="615"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616" w:name="_Toc51922789"/>
      <w:bookmarkStart w:id="617" w:name="_Toc122015846"/>
      <w:bookmarkStart w:id="618" w:name="_Toc130845009"/>
      <w:bookmarkStart w:id="619" w:name="_Toc138344506"/>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616"/>
      <w:bookmarkEnd w:id="617"/>
      <w:bookmarkEnd w:id="618"/>
      <w:bookmarkEnd w:id="619"/>
    </w:p>
    <w:p w14:paraId="145AD7A4" w14:textId="77777777" w:rsidR="0016578E" w:rsidRPr="004A6A8E" w:rsidRDefault="0016578E" w:rsidP="00EF4063">
      <w:pPr>
        <w:pStyle w:val="Heading5"/>
      </w:pPr>
      <w:bookmarkStart w:id="620" w:name="_Toc51922790"/>
      <w:bookmarkStart w:id="621" w:name="_Toc122015847"/>
      <w:bookmarkStart w:id="622" w:name="_Toc130845010"/>
      <w:bookmarkStart w:id="623" w:name="_Toc138344507"/>
      <w:r w:rsidRPr="004A6A8E">
        <w:t>6.1.</w:t>
      </w:r>
      <w:r w:rsidRPr="004A6A8E">
        <w:rPr>
          <w:lang w:eastAsia="zh-CN"/>
        </w:rPr>
        <w:t>3</w:t>
      </w:r>
      <w:r w:rsidRPr="004A6A8E">
        <w:t>.</w:t>
      </w:r>
      <w:r>
        <w:rPr>
          <w:rFonts w:hint="eastAsia"/>
          <w:lang w:eastAsia="zh-CN"/>
        </w:rPr>
        <w:t>5</w:t>
      </w:r>
      <w:r w:rsidRPr="004A6A8E">
        <w:t>.1</w:t>
      </w:r>
      <w:r w:rsidRPr="004A6A8E">
        <w:tab/>
        <w:t>Description</w:t>
      </w:r>
      <w:bookmarkEnd w:id="620"/>
      <w:bookmarkEnd w:id="621"/>
      <w:bookmarkEnd w:id="622"/>
      <w:bookmarkEnd w:id="623"/>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624" w:name="_Toc51922791"/>
      <w:bookmarkStart w:id="625" w:name="_Toc122015848"/>
      <w:bookmarkStart w:id="626" w:name="_Toc130845011"/>
      <w:bookmarkStart w:id="627" w:name="_Toc138344508"/>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624"/>
      <w:bookmarkEnd w:id="625"/>
      <w:bookmarkEnd w:id="626"/>
      <w:bookmarkEnd w:id="627"/>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628"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628"/>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629" w:name="_Toc26202326"/>
      <w:bookmarkStart w:id="630" w:name="_Toc26202512"/>
      <w:bookmarkStart w:id="631" w:name="_Toc34804222"/>
      <w:bookmarkStart w:id="632" w:name="_Toc35935793"/>
      <w:bookmarkStart w:id="633" w:name="_Toc45030013"/>
      <w:bookmarkStart w:id="634" w:name="_Toc51922373"/>
      <w:bookmarkStart w:id="635" w:name="_Toc51922792"/>
      <w:bookmarkStart w:id="636" w:name="_Toc122015849"/>
      <w:bookmarkStart w:id="637" w:name="_Toc130845012"/>
      <w:bookmarkStart w:id="638" w:name="_Toc138344509"/>
      <w:r w:rsidRPr="008D72A7">
        <w:t>6.1.</w:t>
      </w:r>
      <w:r w:rsidRPr="008D72A7">
        <w:rPr>
          <w:lang w:eastAsia="zh-CN"/>
        </w:rPr>
        <w:t>4</w:t>
      </w:r>
      <w:r w:rsidRPr="008D72A7">
        <w:tab/>
        <w:t>Notifications</w:t>
      </w:r>
      <w:bookmarkEnd w:id="613"/>
      <w:bookmarkEnd w:id="614"/>
      <w:bookmarkEnd w:id="615"/>
      <w:bookmarkEnd w:id="629"/>
      <w:bookmarkEnd w:id="630"/>
      <w:bookmarkEnd w:id="631"/>
      <w:bookmarkEnd w:id="632"/>
      <w:bookmarkEnd w:id="633"/>
      <w:bookmarkEnd w:id="634"/>
      <w:bookmarkEnd w:id="635"/>
      <w:bookmarkEnd w:id="636"/>
      <w:bookmarkEnd w:id="637"/>
      <w:bookmarkEnd w:id="638"/>
    </w:p>
    <w:p w14:paraId="52AE3342" w14:textId="193C19E0" w:rsidR="008D72A7" w:rsidRDefault="008D72A7" w:rsidP="00EF4063">
      <w:pPr>
        <w:pStyle w:val="Heading4"/>
      </w:pPr>
      <w:bookmarkStart w:id="639" w:name="_Toc26202327"/>
      <w:bookmarkStart w:id="640" w:name="_Toc22624266"/>
      <w:bookmarkStart w:id="641" w:name="_Toc22141064"/>
      <w:bookmarkStart w:id="642" w:name="_Toc18853076"/>
      <w:bookmarkStart w:id="643" w:name="_Toc26202513"/>
      <w:bookmarkStart w:id="644" w:name="_Toc34804223"/>
      <w:bookmarkStart w:id="645" w:name="_Toc35935794"/>
      <w:bookmarkStart w:id="646" w:name="_Toc45030014"/>
      <w:bookmarkStart w:id="647" w:name="_Toc51922374"/>
      <w:bookmarkStart w:id="648" w:name="_Toc51922793"/>
      <w:bookmarkStart w:id="649" w:name="_Toc122015850"/>
      <w:bookmarkStart w:id="650" w:name="_Toc130845013"/>
      <w:bookmarkStart w:id="651" w:name="_Toc138344510"/>
      <w:r w:rsidRPr="008D72A7">
        <w:t>6.1.</w:t>
      </w:r>
      <w:r w:rsidRPr="008D72A7">
        <w:rPr>
          <w:lang w:eastAsia="zh-CN"/>
        </w:rPr>
        <w:t>4</w:t>
      </w:r>
      <w:r w:rsidRPr="008D72A7">
        <w:t>.1</w:t>
      </w:r>
      <w:r w:rsidRPr="008D72A7">
        <w:tab/>
        <w:t>General</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B42EF6">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B42EF6">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B42EF6">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B42EF6">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B42EF6">
            <w:pPr>
              <w:pStyle w:val="TAH"/>
            </w:pPr>
            <w:r>
              <w:t>Description</w:t>
            </w:r>
          </w:p>
          <w:p w14:paraId="5BA1F931" w14:textId="77777777" w:rsidR="00206099" w:rsidRDefault="00206099" w:rsidP="00B42EF6">
            <w:pPr>
              <w:pStyle w:val="TAH"/>
            </w:pPr>
            <w:r>
              <w:t>(service operation)</w:t>
            </w:r>
          </w:p>
        </w:tc>
      </w:tr>
      <w:tr w:rsidR="00206099" w14:paraId="4BA5DB3D" w14:textId="77777777" w:rsidTr="00B42EF6">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B42EF6">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B42EF6">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B42EF6">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B42EF6">
            <w:pPr>
              <w:pStyle w:val="TAL"/>
              <w:rPr>
                <w:lang w:val="en-US"/>
              </w:rPr>
            </w:pPr>
          </w:p>
        </w:tc>
      </w:tr>
      <w:tr w:rsidR="00206099" w14:paraId="6CAC504C" w14:textId="77777777" w:rsidTr="00B42EF6">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B42EF6">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B42EF6">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B42EF6">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B42EF6">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652" w:name="_Toc26202328"/>
      <w:bookmarkStart w:id="653" w:name="_Toc22624267"/>
      <w:bookmarkStart w:id="654" w:name="_Toc22141065"/>
      <w:bookmarkStart w:id="655" w:name="_Toc26202514"/>
      <w:bookmarkStart w:id="656" w:name="_Toc34804224"/>
      <w:bookmarkStart w:id="657" w:name="_Toc35935795"/>
      <w:bookmarkStart w:id="658" w:name="_Toc45030015"/>
      <w:bookmarkStart w:id="659" w:name="_Toc51922375"/>
      <w:bookmarkStart w:id="660" w:name="_Toc51922794"/>
      <w:bookmarkStart w:id="661" w:name="_Toc122015851"/>
      <w:bookmarkStart w:id="662" w:name="_Toc130845014"/>
      <w:bookmarkStart w:id="663" w:name="_Toc18853077"/>
      <w:bookmarkStart w:id="664" w:name="_Toc138344511"/>
      <w:r w:rsidRPr="008D72A7">
        <w:t>6.1.</w:t>
      </w:r>
      <w:r w:rsidRPr="008D72A7">
        <w:rPr>
          <w:lang w:eastAsia="zh-CN"/>
        </w:rPr>
        <w:t>4</w:t>
      </w:r>
      <w:r w:rsidRPr="008D72A7">
        <w:t>.2</w:t>
      </w:r>
      <w:r w:rsidRPr="008D72A7">
        <w:tab/>
      </w:r>
      <w:r w:rsidRPr="008D72A7">
        <w:rPr>
          <w:lang w:eastAsia="zh-CN"/>
        </w:rPr>
        <w:t>Eventnotify</w:t>
      </w:r>
      <w:bookmarkEnd w:id="652"/>
      <w:bookmarkEnd w:id="653"/>
      <w:bookmarkEnd w:id="654"/>
      <w:bookmarkEnd w:id="655"/>
      <w:bookmarkEnd w:id="656"/>
      <w:bookmarkEnd w:id="657"/>
      <w:bookmarkEnd w:id="658"/>
      <w:bookmarkEnd w:id="659"/>
      <w:bookmarkEnd w:id="660"/>
      <w:bookmarkEnd w:id="661"/>
      <w:bookmarkEnd w:id="662"/>
      <w:bookmarkEnd w:id="664"/>
    </w:p>
    <w:p w14:paraId="65294043" w14:textId="77777777" w:rsidR="008D72A7" w:rsidRPr="008D72A7" w:rsidRDefault="008D72A7" w:rsidP="00EF4063">
      <w:pPr>
        <w:pStyle w:val="Heading5"/>
        <w:rPr>
          <w:lang w:eastAsia="zh-CN"/>
        </w:rPr>
      </w:pPr>
      <w:bookmarkStart w:id="665" w:name="_Toc26202329"/>
      <w:bookmarkStart w:id="666" w:name="_Toc22624268"/>
      <w:bookmarkStart w:id="667" w:name="_Toc22141066"/>
      <w:bookmarkStart w:id="668" w:name="_Toc26202515"/>
      <w:bookmarkStart w:id="669" w:name="_Toc34804225"/>
      <w:bookmarkStart w:id="670" w:name="_Toc35935796"/>
      <w:bookmarkStart w:id="671" w:name="_Toc45030016"/>
      <w:bookmarkStart w:id="672" w:name="_Toc51922376"/>
      <w:bookmarkStart w:id="673" w:name="_Toc51922795"/>
      <w:bookmarkStart w:id="674" w:name="_Toc122015852"/>
      <w:bookmarkStart w:id="675" w:name="_Toc130845015"/>
      <w:bookmarkStart w:id="676" w:name="_Toc138344512"/>
      <w:r w:rsidRPr="008D72A7">
        <w:rPr>
          <w:sz w:val="24"/>
          <w:lang w:eastAsia="zh-CN"/>
        </w:rPr>
        <w:t>6.1.4.2.1</w:t>
      </w:r>
      <w:r w:rsidRPr="008D72A7">
        <w:tab/>
      </w:r>
      <w:r w:rsidRPr="008D72A7">
        <w:rPr>
          <w:lang w:eastAsia="zh-CN"/>
        </w:rPr>
        <w:t>Description</w:t>
      </w:r>
      <w:bookmarkEnd w:id="665"/>
      <w:bookmarkEnd w:id="666"/>
      <w:bookmarkEnd w:id="667"/>
      <w:bookmarkEnd w:id="668"/>
      <w:bookmarkEnd w:id="669"/>
      <w:bookmarkEnd w:id="670"/>
      <w:bookmarkEnd w:id="671"/>
      <w:bookmarkEnd w:id="672"/>
      <w:bookmarkEnd w:id="673"/>
      <w:bookmarkEnd w:id="674"/>
      <w:bookmarkEnd w:id="675"/>
      <w:bookmarkEnd w:id="676"/>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677" w:name="_Toc26202330"/>
      <w:bookmarkStart w:id="678" w:name="_Toc22624269"/>
      <w:bookmarkStart w:id="679" w:name="_Toc22141067"/>
      <w:bookmarkStart w:id="680" w:name="_Toc26202516"/>
      <w:bookmarkStart w:id="681" w:name="_Toc34804226"/>
      <w:bookmarkStart w:id="682" w:name="_Toc35935797"/>
      <w:bookmarkStart w:id="683" w:name="_Toc45030017"/>
      <w:bookmarkStart w:id="684" w:name="_Toc51922377"/>
      <w:bookmarkStart w:id="685" w:name="_Toc51922796"/>
      <w:bookmarkStart w:id="686" w:name="_Toc122015853"/>
      <w:bookmarkStart w:id="687" w:name="_Toc130845016"/>
      <w:bookmarkStart w:id="688" w:name="_Toc138344513"/>
      <w:r w:rsidRPr="008D72A7">
        <w:rPr>
          <w:lang w:eastAsia="zh-CN"/>
        </w:rPr>
        <w:t>6.1.4.2.2</w:t>
      </w:r>
      <w:r w:rsidRPr="008D72A7">
        <w:rPr>
          <w:lang w:eastAsia="zh-CN"/>
        </w:rPr>
        <w:tab/>
        <w:t>Notification Definition</w:t>
      </w:r>
      <w:bookmarkEnd w:id="677"/>
      <w:bookmarkEnd w:id="678"/>
      <w:bookmarkEnd w:id="679"/>
      <w:bookmarkEnd w:id="680"/>
      <w:bookmarkEnd w:id="681"/>
      <w:bookmarkEnd w:id="682"/>
      <w:bookmarkEnd w:id="683"/>
      <w:bookmarkEnd w:id="684"/>
      <w:bookmarkEnd w:id="685"/>
      <w:bookmarkEnd w:id="686"/>
      <w:bookmarkEnd w:id="687"/>
      <w:bookmarkEnd w:id="68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689" w:name="_Toc26202331"/>
      <w:bookmarkStart w:id="690" w:name="_Toc22624270"/>
      <w:bookmarkStart w:id="691" w:name="_Toc22141068"/>
      <w:bookmarkStart w:id="692" w:name="_Toc26202517"/>
      <w:bookmarkStart w:id="693" w:name="_Toc34804227"/>
      <w:bookmarkStart w:id="694" w:name="_Toc35935798"/>
      <w:bookmarkStart w:id="695" w:name="_Toc45030018"/>
      <w:bookmarkStart w:id="696" w:name="_Toc51922378"/>
      <w:bookmarkStart w:id="697" w:name="_Toc51922797"/>
      <w:bookmarkStart w:id="698" w:name="_Toc122015854"/>
      <w:bookmarkStart w:id="699" w:name="_Toc130845017"/>
      <w:bookmarkStart w:id="700" w:name="_Toc138344514"/>
      <w:r w:rsidRPr="008D72A7">
        <w:rPr>
          <w:lang w:eastAsia="zh-CN"/>
        </w:rPr>
        <w:t>6.1.4.2.3</w:t>
      </w:r>
      <w:r w:rsidRPr="008D72A7">
        <w:rPr>
          <w:lang w:eastAsia="zh-CN"/>
        </w:rPr>
        <w:tab/>
        <w:t>Notification Standard Methods</w:t>
      </w:r>
      <w:bookmarkEnd w:id="689"/>
      <w:bookmarkEnd w:id="690"/>
      <w:bookmarkEnd w:id="691"/>
      <w:bookmarkEnd w:id="692"/>
      <w:bookmarkEnd w:id="693"/>
      <w:bookmarkEnd w:id="694"/>
      <w:bookmarkEnd w:id="695"/>
      <w:bookmarkEnd w:id="696"/>
      <w:bookmarkEnd w:id="697"/>
      <w:bookmarkEnd w:id="698"/>
      <w:bookmarkEnd w:id="699"/>
      <w:bookmarkEnd w:id="700"/>
    </w:p>
    <w:p w14:paraId="46A53CC7" w14:textId="77777777" w:rsidR="008D72A7" w:rsidRPr="008D72A7" w:rsidRDefault="008D72A7" w:rsidP="00EF4063">
      <w:pPr>
        <w:pStyle w:val="Heading6"/>
        <w:numPr>
          <w:ilvl w:val="5"/>
          <w:numId w:val="0"/>
        </w:numPr>
        <w:ind w:left="1152" w:hanging="432"/>
      </w:pPr>
      <w:bookmarkStart w:id="701" w:name="_Toc26202332"/>
      <w:bookmarkStart w:id="702" w:name="_Toc22624271"/>
      <w:bookmarkStart w:id="703" w:name="_Toc22141069"/>
      <w:bookmarkStart w:id="704" w:name="_Toc11343370"/>
      <w:bookmarkStart w:id="705" w:name="_Toc26202518"/>
      <w:bookmarkStart w:id="706" w:name="_Toc34804228"/>
      <w:bookmarkStart w:id="707" w:name="_Toc35935799"/>
      <w:bookmarkStart w:id="708" w:name="_Toc45030019"/>
      <w:bookmarkStart w:id="709" w:name="_Toc51922379"/>
      <w:bookmarkStart w:id="710" w:name="_Toc51922798"/>
      <w:bookmarkStart w:id="711" w:name="_Toc122015855"/>
      <w:bookmarkStart w:id="712" w:name="_Toc130845018"/>
      <w:bookmarkStart w:id="713" w:name="_Toc13834451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714"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714"/>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715"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716" w:name="_Toc35935800"/>
      <w:bookmarkStart w:id="717" w:name="_Toc45030020"/>
      <w:bookmarkStart w:id="718" w:name="_Toc51922380"/>
      <w:bookmarkStart w:id="719" w:name="_Toc51922799"/>
      <w:bookmarkStart w:id="720" w:name="_Toc122015856"/>
      <w:bookmarkStart w:id="721" w:name="_Toc130845019"/>
      <w:bookmarkStart w:id="722" w:name="_Toc13834451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715"/>
      <w:bookmarkEnd w:id="716"/>
      <w:bookmarkEnd w:id="717"/>
      <w:bookmarkEnd w:id="718"/>
      <w:bookmarkEnd w:id="719"/>
      <w:bookmarkEnd w:id="720"/>
      <w:bookmarkEnd w:id="721"/>
      <w:bookmarkEnd w:id="722"/>
    </w:p>
    <w:p w14:paraId="6D79A293" w14:textId="77777777" w:rsidR="00F332EC" w:rsidRPr="00B24285" w:rsidRDefault="00F332EC" w:rsidP="00EF4063">
      <w:pPr>
        <w:pStyle w:val="Heading5"/>
        <w:rPr>
          <w:lang w:eastAsia="zh-CN"/>
        </w:rPr>
      </w:pPr>
      <w:bookmarkStart w:id="723" w:name="_Toc34804230"/>
      <w:bookmarkStart w:id="724" w:name="_Toc35935801"/>
      <w:bookmarkStart w:id="725" w:name="_Toc45030021"/>
      <w:bookmarkStart w:id="726" w:name="_Toc51922381"/>
      <w:bookmarkStart w:id="727" w:name="_Toc51922800"/>
      <w:bookmarkStart w:id="728" w:name="_Toc122015857"/>
      <w:bookmarkStart w:id="729" w:name="_Toc130845020"/>
      <w:bookmarkStart w:id="730" w:name="_Toc13834451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723"/>
      <w:bookmarkEnd w:id="724"/>
      <w:bookmarkEnd w:id="725"/>
      <w:bookmarkEnd w:id="726"/>
      <w:bookmarkEnd w:id="727"/>
      <w:bookmarkEnd w:id="728"/>
      <w:bookmarkEnd w:id="729"/>
      <w:bookmarkEnd w:id="730"/>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731" w:name="_Toc34804231"/>
      <w:bookmarkStart w:id="732" w:name="_Toc35935802"/>
      <w:bookmarkStart w:id="733" w:name="_Toc45030022"/>
      <w:bookmarkStart w:id="734" w:name="_Toc51922382"/>
      <w:bookmarkStart w:id="735" w:name="_Toc51922801"/>
      <w:bookmarkStart w:id="736" w:name="_Toc122015858"/>
      <w:bookmarkStart w:id="737" w:name="_Toc130845021"/>
      <w:bookmarkStart w:id="738" w:name="_Toc13834451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731"/>
      <w:bookmarkEnd w:id="732"/>
      <w:bookmarkEnd w:id="733"/>
      <w:bookmarkEnd w:id="734"/>
      <w:bookmarkEnd w:id="735"/>
      <w:bookmarkEnd w:id="736"/>
      <w:bookmarkEnd w:id="737"/>
      <w:bookmarkEnd w:id="738"/>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739" w:name="_Toc34804232"/>
      <w:bookmarkStart w:id="740" w:name="_Toc35935803"/>
      <w:bookmarkStart w:id="741" w:name="_Toc45030023"/>
      <w:bookmarkStart w:id="742" w:name="_Toc51922383"/>
      <w:bookmarkStart w:id="743" w:name="_Toc51922802"/>
      <w:bookmarkStart w:id="744" w:name="_Toc122015859"/>
      <w:bookmarkStart w:id="745" w:name="_Toc130845022"/>
      <w:bookmarkStart w:id="746" w:name="_Toc13834451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739"/>
      <w:bookmarkEnd w:id="740"/>
      <w:bookmarkEnd w:id="741"/>
      <w:bookmarkEnd w:id="742"/>
      <w:bookmarkEnd w:id="743"/>
      <w:bookmarkEnd w:id="744"/>
      <w:bookmarkEnd w:id="745"/>
      <w:bookmarkEnd w:id="746"/>
    </w:p>
    <w:p w14:paraId="7AE12E65" w14:textId="77777777" w:rsidR="00F332EC" w:rsidRPr="00B24285" w:rsidRDefault="00F332EC" w:rsidP="00EF4063">
      <w:pPr>
        <w:pStyle w:val="Heading6"/>
        <w:numPr>
          <w:ilvl w:val="5"/>
          <w:numId w:val="0"/>
        </w:numPr>
        <w:ind w:left="1152" w:hanging="432"/>
      </w:pPr>
      <w:bookmarkStart w:id="747" w:name="_Toc34804233"/>
      <w:bookmarkStart w:id="748" w:name="_Toc35935804"/>
      <w:bookmarkStart w:id="749" w:name="_Toc45030024"/>
      <w:bookmarkStart w:id="750" w:name="_Toc51922384"/>
      <w:bookmarkStart w:id="751" w:name="_Toc51922803"/>
      <w:bookmarkStart w:id="752" w:name="_Toc122015860"/>
      <w:bookmarkStart w:id="753" w:name="_Toc130845023"/>
      <w:bookmarkStart w:id="754" w:name="_Toc13834452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747"/>
      <w:bookmarkEnd w:id="748"/>
      <w:bookmarkEnd w:id="749"/>
      <w:bookmarkEnd w:id="750"/>
      <w:bookmarkEnd w:id="751"/>
      <w:bookmarkEnd w:id="752"/>
      <w:bookmarkEnd w:id="753"/>
      <w:bookmarkEnd w:id="754"/>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755"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755"/>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756" w:name="_Toc26202333"/>
      <w:bookmarkStart w:id="757" w:name="_Toc22624272"/>
      <w:bookmarkStart w:id="758" w:name="_Toc22141070"/>
      <w:bookmarkStart w:id="759" w:name="_Toc18853079"/>
      <w:bookmarkStart w:id="760" w:name="_Toc26202519"/>
      <w:bookmarkStart w:id="761" w:name="_Toc34804234"/>
      <w:bookmarkStart w:id="762" w:name="_Toc35935805"/>
      <w:bookmarkStart w:id="763" w:name="_Toc45030025"/>
      <w:bookmarkStart w:id="764" w:name="_Toc51922385"/>
      <w:bookmarkStart w:id="765" w:name="_Toc51922804"/>
      <w:bookmarkStart w:id="766" w:name="_Toc122015861"/>
      <w:bookmarkStart w:id="767" w:name="_Toc130845024"/>
      <w:bookmarkStart w:id="768" w:name="_Toc138344521"/>
      <w:bookmarkEnd w:id="663"/>
      <w:r w:rsidRPr="008D72A7">
        <w:t>6.1.</w:t>
      </w:r>
      <w:r w:rsidRPr="008D72A7">
        <w:rPr>
          <w:lang w:eastAsia="zh-CN"/>
        </w:rPr>
        <w:t>5</w:t>
      </w:r>
      <w:r w:rsidRPr="008D72A7">
        <w:tab/>
        <w:t>Data Model</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3A6F9089" w14:textId="77777777" w:rsidR="008D72A7" w:rsidRPr="008D72A7" w:rsidRDefault="008D72A7" w:rsidP="00EF4063">
      <w:pPr>
        <w:pStyle w:val="Heading4"/>
      </w:pPr>
      <w:bookmarkStart w:id="769" w:name="_Toc26202334"/>
      <w:bookmarkStart w:id="770" w:name="_Toc22624273"/>
      <w:bookmarkStart w:id="771" w:name="_Toc22141071"/>
      <w:bookmarkStart w:id="772" w:name="_Toc18853080"/>
      <w:bookmarkStart w:id="773" w:name="_Toc26202520"/>
      <w:bookmarkStart w:id="774" w:name="_Toc34804235"/>
      <w:bookmarkStart w:id="775" w:name="_Toc35935806"/>
      <w:bookmarkStart w:id="776" w:name="_Toc45030026"/>
      <w:bookmarkStart w:id="777" w:name="_Toc51922386"/>
      <w:bookmarkStart w:id="778" w:name="_Toc51922805"/>
      <w:bookmarkStart w:id="779" w:name="_Toc122015862"/>
      <w:bookmarkStart w:id="780" w:name="_Toc130845025"/>
      <w:bookmarkStart w:id="781" w:name="_Toc138344522"/>
      <w:r w:rsidRPr="008D72A7">
        <w:t>6.1.</w:t>
      </w:r>
      <w:r w:rsidRPr="008D72A7">
        <w:rPr>
          <w:lang w:eastAsia="zh-CN"/>
        </w:rPr>
        <w:t>5</w:t>
      </w:r>
      <w:r w:rsidRPr="008D72A7">
        <w:t>.1</w:t>
      </w:r>
      <w:r w:rsidRPr="008D72A7">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r w:rsidR="00E637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E6370B" w:rsidRDefault="00E6370B" w:rsidP="00E637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E6370B" w:rsidRDefault="00E6370B" w:rsidP="00E6370B">
            <w:pPr>
              <w:pStyle w:val="TAL"/>
              <w:tabs>
                <w:tab w:val="left" w:pos="393"/>
              </w:tabs>
              <w:rPr>
                <w:lang w:eastAsia="zh-CN"/>
              </w:rPr>
            </w:pPr>
            <w:r>
              <w:rPr>
                <w:lang w:eastAsia="zh-CN"/>
              </w:rPr>
              <w:t>6.1.5.3.</w:t>
            </w:r>
            <w:r w:rsidR="000A4249">
              <w:rPr>
                <w:lang w:eastAsia="zh-CN"/>
              </w:rPr>
              <w:t>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E6370B" w:rsidRDefault="00E6370B" w:rsidP="00E6370B">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E6370B" w:rsidRPr="00BB2080" w:rsidRDefault="00E6370B" w:rsidP="00E637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782" w:name="_Toc26202335"/>
      <w:bookmarkStart w:id="783" w:name="_Toc22624274"/>
      <w:bookmarkStart w:id="784" w:name="_Toc22141072"/>
      <w:bookmarkStart w:id="785" w:name="_Toc18853081"/>
      <w:bookmarkStart w:id="786" w:name="_Toc26202521"/>
      <w:bookmarkStart w:id="787" w:name="_Toc34804236"/>
      <w:bookmarkStart w:id="788" w:name="_Toc35935807"/>
      <w:bookmarkStart w:id="789" w:name="_Toc45030027"/>
      <w:bookmarkStart w:id="790" w:name="_Toc51922387"/>
      <w:bookmarkStart w:id="791" w:name="_Toc51922806"/>
      <w:bookmarkStart w:id="792" w:name="_Toc122015863"/>
      <w:bookmarkStart w:id="793" w:name="_Toc130845026"/>
      <w:bookmarkStart w:id="794" w:name="_Toc138344523"/>
      <w:r w:rsidRPr="008D72A7">
        <w:rPr>
          <w:lang w:val="en-US"/>
        </w:rPr>
        <w:t>6.1.</w:t>
      </w:r>
      <w:r w:rsidRPr="008D72A7">
        <w:rPr>
          <w:lang w:val="en-US" w:eastAsia="zh-CN"/>
        </w:rPr>
        <w:t>5</w:t>
      </w:r>
      <w:r w:rsidRPr="008D72A7">
        <w:rPr>
          <w:lang w:val="en-US"/>
        </w:rPr>
        <w:t>.2</w:t>
      </w:r>
      <w:r w:rsidRPr="008D72A7">
        <w:rPr>
          <w:lang w:val="en-US"/>
        </w:rPr>
        <w:tab/>
        <w:t>Structured data types</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0B5BEF60" w14:textId="77777777" w:rsidR="008D72A7" w:rsidRPr="008D72A7" w:rsidRDefault="008D72A7" w:rsidP="00EF4063">
      <w:pPr>
        <w:pStyle w:val="Heading5"/>
      </w:pPr>
      <w:bookmarkStart w:id="795" w:name="_Toc26202336"/>
      <w:bookmarkStart w:id="796" w:name="_Toc22624275"/>
      <w:bookmarkStart w:id="797" w:name="_Toc22141073"/>
      <w:bookmarkStart w:id="798" w:name="_Toc18853082"/>
      <w:bookmarkStart w:id="799" w:name="_Toc26202522"/>
      <w:bookmarkStart w:id="800" w:name="_Toc34804237"/>
      <w:bookmarkStart w:id="801" w:name="_Toc35935808"/>
      <w:bookmarkStart w:id="802" w:name="_Toc45030028"/>
      <w:bookmarkStart w:id="803" w:name="_Toc51922388"/>
      <w:bookmarkStart w:id="804" w:name="_Toc51922807"/>
      <w:bookmarkStart w:id="805" w:name="_Toc122015864"/>
      <w:bookmarkStart w:id="806" w:name="_Toc130845027"/>
      <w:bookmarkStart w:id="807" w:name="_Toc138344524"/>
      <w:r w:rsidRPr="008D72A7">
        <w:t>6.1.</w:t>
      </w:r>
      <w:r w:rsidRPr="008D72A7">
        <w:rPr>
          <w:lang w:eastAsia="zh-CN"/>
        </w:rPr>
        <w:t>5</w:t>
      </w:r>
      <w:r w:rsidRPr="008D72A7">
        <w:t>.2.1</w:t>
      </w:r>
      <w:r w:rsidRPr="008D72A7">
        <w:tab/>
        <w:t>Introduction</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808" w:name="_Toc26202337"/>
      <w:bookmarkStart w:id="809" w:name="_Toc22624276"/>
      <w:bookmarkStart w:id="810" w:name="_Toc22141074"/>
      <w:bookmarkStart w:id="811" w:name="_Toc18853083"/>
      <w:bookmarkStart w:id="812" w:name="_Toc26202523"/>
      <w:bookmarkStart w:id="813" w:name="_Toc34804238"/>
      <w:bookmarkStart w:id="814" w:name="_Toc35935809"/>
      <w:bookmarkStart w:id="815" w:name="_Toc45030029"/>
      <w:bookmarkStart w:id="816" w:name="_Toc51922389"/>
      <w:bookmarkStart w:id="817" w:name="_Toc51922808"/>
      <w:bookmarkStart w:id="818" w:name="_Toc122015865"/>
      <w:bookmarkStart w:id="819" w:name="_Toc130845028"/>
      <w:bookmarkStart w:id="820" w:name="_Toc13834452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r w:rsidRPr="009B227E">
              <w:rPr>
                <w:lang w:eastAsia="zh-CN"/>
              </w:rPr>
              <w:lastRenderedPageBreak/>
              <w:t>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w:t>
            </w:r>
            <w:r w:rsidRPr="00501872">
              <w:rPr>
                <w:noProof/>
                <w:lang w:eastAsia="zh-CN"/>
              </w:rPr>
              <w:lastRenderedPageBreak/>
              <w:t>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lastRenderedPageBreak/>
              <w:t>GeographicAre</w:t>
            </w:r>
            <w:r w:rsidRPr="00B06F7A">
              <w:lastRenderedPageBreak/>
              <w:t>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3EC3208" w14:textId="798B8FB0" w:rsidR="005D5D9F" w:rsidRPr="00E03231" w:rsidRDefault="005D5D9F" w:rsidP="005D5D9F">
            <w:pPr>
              <w:pStyle w:val="TAL"/>
              <w:rPr>
                <w:rFonts w:cs="Arial"/>
                <w:color w:val="000000" w:themeColor="text1"/>
                <w:szCs w:val="18"/>
                <w:lang w:eastAsia="zh-CN"/>
              </w:rPr>
            </w:pPr>
            <w:r w:rsidRPr="00B06F7A">
              <w:rPr>
                <w:rFonts w:cs="Arial" w:hint="eastAsia"/>
                <w:szCs w:val="18"/>
                <w:lang w:eastAsia="zh-CN"/>
              </w:rPr>
              <w:t>Indicates</w:t>
            </w:r>
            <w:r>
              <w:rPr>
                <w:rFonts w:cs="Arial"/>
                <w:szCs w:val="18"/>
                <w:lang w:eastAsia="zh-CN"/>
              </w:rPr>
              <w:t xml:space="preserve"> </w:t>
            </w:r>
            <w:r w:rsidRPr="00425961">
              <w:rPr>
                <w:rFonts w:cs="Arial"/>
                <w:szCs w:val="18"/>
                <w:lang w:eastAsia="zh-CN"/>
              </w:rPr>
              <w:t xml:space="preserve">the </w:t>
            </w:r>
            <w:r>
              <w:rPr>
                <w:lang w:eastAsia="ko-KR"/>
              </w:rPr>
              <w:t xml:space="preserve">event report </w:t>
            </w:r>
            <w:r>
              <w:rPr>
                <w:lang w:eastAsia="ko-KR"/>
              </w:rPr>
              <w:lastRenderedPageBreak/>
              <w:t>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77777777" w:rsidR="00A074D4" w:rsidRDefault="00A074D4" w:rsidP="00A074D4">
            <w:pPr>
              <w:pStyle w:val="TAL"/>
              <w:rPr>
                <w:lang w:eastAsia="zh-CN"/>
              </w:rPr>
            </w:pPr>
            <w:r>
              <w:t xml:space="preserve">This IE shall be present if </w:t>
            </w:r>
            <w:r>
              <w:rPr>
                <w:lang w:eastAsia="ko-KR"/>
              </w:rPr>
              <w:t>area usage indication</w:t>
            </w:r>
            <w:r>
              <w:t xml:space="preserve"> is provided by UDM and event report allowed area is present</w:t>
            </w:r>
            <w:r>
              <w:rPr>
                <w:lang w:eastAsia="zh-CN"/>
              </w:rPr>
              <w:t xml:space="preserve">. </w:t>
            </w:r>
          </w:p>
          <w:p w14:paraId="332A4837" w14:textId="77777777" w:rsidR="00A074D4" w:rsidRDefault="00A074D4" w:rsidP="00A074D4">
            <w:pPr>
              <w:pStyle w:val="TAL"/>
              <w:rPr>
                <w:rFonts w:cs="Arial"/>
                <w:szCs w:val="18"/>
                <w:lang w:eastAsia="zh-CN"/>
              </w:rPr>
            </w:pPr>
          </w:p>
          <w:p w14:paraId="78212511" w14:textId="77777777" w:rsidR="00A074D4" w:rsidRPr="00140B0A" w:rsidRDefault="00A074D4" w:rsidP="00A074D4">
            <w:pPr>
              <w:pStyle w:val="TAL"/>
              <w:rPr>
                <w:lang w:val="en-US" w:eastAsia="zh-CN"/>
              </w:rPr>
            </w:pPr>
            <w:r>
              <w:t>When present, this IE shall i</w:t>
            </w:r>
            <w:r w:rsidRPr="00140B0A">
              <w:t>ndicat</w:t>
            </w:r>
            <w:r>
              <w:t>e</w:t>
            </w:r>
            <w:r w:rsidRPr="00140B0A">
              <w:t xml:space="preserve"> one of the following mutually exclusive global settings:</w:t>
            </w:r>
          </w:p>
          <w:p w14:paraId="2A97FB22" w14:textId="77777777" w:rsidR="00A074D4" w:rsidRPr="00140B0A" w:rsidRDefault="00A074D4" w:rsidP="00A074D4">
            <w:pPr>
              <w:pStyle w:val="TAL"/>
              <w:ind w:left="523" w:hanging="240"/>
            </w:pPr>
            <w:r w:rsidRPr="00140B0A">
              <w:t>-</w:t>
            </w:r>
            <w:r w:rsidRPr="00140B0A">
              <w:tab/>
              <w:t>Opposite sense</w:t>
            </w:r>
          </w:p>
          <w:p w14:paraId="238A07DE" w14:textId="77777777" w:rsidR="00A074D4" w:rsidRDefault="00A074D4" w:rsidP="00A074D4">
            <w:pPr>
              <w:pStyle w:val="TAL"/>
              <w:ind w:left="523" w:hanging="240"/>
            </w:pPr>
            <w:r w:rsidRPr="00140B0A">
              <w:t>-</w:t>
            </w:r>
            <w:r w:rsidRPr="00140B0A">
              <w:tab/>
              <w:t>Positive sense</w:t>
            </w:r>
          </w:p>
          <w:p w14:paraId="6B3AA117" w14:textId="015C9230" w:rsidR="00A074D4" w:rsidRPr="00B06F7A" w:rsidRDefault="00A074D4" w:rsidP="00A074D4">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A074D4"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A074D4" w:rsidRDefault="00A074D4" w:rsidP="00A074D4">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A074D4" w:rsidRDefault="00A074D4" w:rsidP="00A074D4">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A074D4" w:rsidRDefault="00A074D4" w:rsidP="00A074D4">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4318705B" w14:textId="77777777" w:rsidR="008B6946" w:rsidRDefault="008B6946" w:rsidP="008B6946">
      <w:pPr>
        <w:pStyle w:val="EditorsNote"/>
        <w:rPr>
          <w:lang w:val="en-US" w:eastAsia="ko-KR"/>
        </w:rPr>
      </w:pPr>
      <w:r>
        <w:rPr>
          <w:lang w:eastAsia="ko-KR"/>
        </w:rPr>
        <w:t>Editor's note: whether to pass</w:t>
      </w:r>
      <w:r w:rsidRPr="002F0A6B">
        <w:rPr>
          <w:color w:val="1F497D"/>
        </w:rPr>
        <w:t xml:space="preserve"> </w:t>
      </w:r>
      <w:r>
        <w:t>Geographic A</w:t>
      </w:r>
      <w:r>
        <w:rPr>
          <w:lang w:eastAsia="ko-KR"/>
        </w:rPr>
        <w:t>rea</w:t>
      </w:r>
      <w:r w:rsidRPr="00501872">
        <w:rPr>
          <w:lang w:eastAsia="ko-KR"/>
        </w:rPr>
        <w:t xml:space="preserve"> via HGMLC to VGMLC</w:t>
      </w:r>
      <w:r>
        <w:rPr>
          <w:lang w:eastAsia="ko-KR"/>
        </w:rPr>
        <w:t xml:space="preserve"> may need to be aligned with stage2 in the future.</w:t>
      </w:r>
    </w:p>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821" w:name="_Toc26202338"/>
      <w:bookmarkStart w:id="822" w:name="_Toc22624277"/>
      <w:bookmarkStart w:id="823" w:name="_Toc22141075"/>
      <w:bookmarkStart w:id="824" w:name="_Toc18853084"/>
      <w:bookmarkStart w:id="825" w:name="_Toc26202524"/>
      <w:bookmarkStart w:id="826" w:name="_Toc34804239"/>
      <w:bookmarkStart w:id="827" w:name="_Toc35935810"/>
      <w:bookmarkStart w:id="828" w:name="_Toc45030030"/>
      <w:bookmarkStart w:id="829" w:name="_Toc51922390"/>
      <w:bookmarkStart w:id="830" w:name="_Toc51922809"/>
      <w:bookmarkStart w:id="831" w:name="_Toc122015866"/>
      <w:bookmarkStart w:id="832" w:name="_Toc130845029"/>
      <w:bookmarkStart w:id="833" w:name="_Toc13834452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834"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834"/>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881F69">
            <w:pPr>
              <w:pStyle w:val="TAL"/>
              <w:rPr>
                <w:noProof/>
              </w:rPr>
            </w:pPr>
            <w:r>
              <w:rPr>
                <w:noProof/>
              </w:rPr>
              <w:t>When present, this IE shall be set for the following value:</w:t>
            </w:r>
          </w:p>
          <w:p w14:paraId="07BC1BBD" w14:textId="77777777" w:rsidR="00377E9E" w:rsidRDefault="00377E9E" w:rsidP="00881F69">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881F69">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bl>
    <w:p w14:paraId="679E53F7" w14:textId="77777777" w:rsidR="008D72A7" w:rsidRDefault="008D72A7" w:rsidP="008D72A7">
      <w:bookmarkStart w:id="835" w:name="_Toc26202339"/>
      <w:bookmarkStart w:id="836" w:name="_Toc26202525"/>
      <w:bookmarkStart w:id="837" w:name="_Toc34804240"/>
      <w:bookmarkStart w:id="838" w:name="_Toc35935811"/>
      <w:bookmarkStart w:id="839" w:name="_Toc45030031"/>
      <w:bookmarkStart w:id="840" w:name="_Toc22624278"/>
      <w:bookmarkStart w:id="841" w:name="_Toc22141076"/>
    </w:p>
    <w:p w14:paraId="4008167A" w14:textId="77777777" w:rsidR="008D72A7" w:rsidRPr="008D72A7" w:rsidRDefault="008D72A7" w:rsidP="00EF4063">
      <w:pPr>
        <w:pStyle w:val="Heading5"/>
        <w:rPr>
          <w:lang w:eastAsia="zh-CN"/>
        </w:rPr>
      </w:pPr>
      <w:bookmarkStart w:id="842" w:name="_Toc51922391"/>
      <w:bookmarkStart w:id="843" w:name="_Toc51922810"/>
      <w:bookmarkStart w:id="844" w:name="_Toc122015867"/>
      <w:bookmarkStart w:id="845" w:name="_Toc130845030"/>
      <w:bookmarkStart w:id="846" w:name="_Toc138344527"/>
      <w:r w:rsidRPr="008D72A7">
        <w:t>6.1.</w:t>
      </w:r>
      <w:r w:rsidRPr="008D72A7">
        <w:rPr>
          <w:lang w:eastAsia="zh-CN"/>
        </w:rPr>
        <w:t>5</w:t>
      </w:r>
      <w:r w:rsidRPr="008D72A7">
        <w:t>.2.</w:t>
      </w:r>
      <w:r w:rsidRPr="008D72A7">
        <w:rPr>
          <w:lang w:eastAsia="zh-CN"/>
        </w:rPr>
        <w:t>4</w:t>
      </w:r>
      <w:r w:rsidRPr="008D72A7">
        <w:tab/>
        <w:t>Type: CancelLocData</w:t>
      </w:r>
      <w:bookmarkEnd w:id="835"/>
      <w:bookmarkEnd w:id="836"/>
      <w:bookmarkEnd w:id="837"/>
      <w:bookmarkEnd w:id="838"/>
      <w:bookmarkEnd w:id="839"/>
      <w:bookmarkEnd w:id="840"/>
      <w:bookmarkEnd w:id="841"/>
      <w:bookmarkEnd w:id="842"/>
      <w:bookmarkEnd w:id="843"/>
      <w:bookmarkEnd w:id="844"/>
      <w:bookmarkEnd w:id="845"/>
      <w:bookmarkEnd w:id="846"/>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847" w:name="_Toc22624279"/>
      <w:bookmarkStart w:id="848" w:name="_Toc22141077"/>
    </w:p>
    <w:p w14:paraId="218F694E" w14:textId="77777777" w:rsidR="008D72A7" w:rsidRPr="008D72A7" w:rsidRDefault="008D72A7" w:rsidP="00EF4063">
      <w:pPr>
        <w:pStyle w:val="Heading5"/>
        <w:rPr>
          <w:lang w:eastAsia="zh-CN"/>
        </w:rPr>
      </w:pPr>
      <w:bookmarkStart w:id="849" w:name="_Toc26202340"/>
      <w:bookmarkStart w:id="850" w:name="_Toc26202526"/>
      <w:bookmarkStart w:id="851" w:name="_Toc34804241"/>
      <w:bookmarkStart w:id="852" w:name="_Toc35935812"/>
      <w:bookmarkStart w:id="853" w:name="_Toc45030032"/>
      <w:bookmarkStart w:id="854" w:name="_Toc51922392"/>
      <w:bookmarkStart w:id="855" w:name="_Toc51922811"/>
      <w:bookmarkStart w:id="856" w:name="_Toc122015868"/>
      <w:bookmarkStart w:id="857" w:name="_Toc130845031"/>
      <w:bookmarkStart w:id="858" w:name="_Toc13834452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847"/>
      <w:bookmarkEnd w:id="848"/>
      <w:bookmarkEnd w:id="849"/>
      <w:bookmarkEnd w:id="850"/>
      <w:bookmarkEnd w:id="851"/>
      <w:bookmarkEnd w:id="852"/>
      <w:bookmarkEnd w:id="853"/>
      <w:bookmarkEnd w:id="854"/>
      <w:bookmarkEnd w:id="855"/>
      <w:bookmarkEnd w:id="856"/>
      <w:bookmarkEnd w:id="857"/>
      <w:bookmarkEnd w:id="858"/>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859" w:name="_Toc22624280"/>
      <w:bookmarkStart w:id="860" w:name="_Toc22141078"/>
    </w:p>
    <w:p w14:paraId="0FB495E5" w14:textId="77777777" w:rsidR="008D72A7" w:rsidRPr="008D72A7" w:rsidRDefault="008D72A7" w:rsidP="00EF4063">
      <w:pPr>
        <w:pStyle w:val="Heading5"/>
        <w:rPr>
          <w:lang w:eastAsia="zh-CN"/>
        </w:rPr>
      </w:pPr>
      <w:bookmarkStart w:id="861" w:name="_Toc26202341"/>
      <w:bookmarkStart w:id="862" w:name="_Toc26202527"/>
      <w:bookmarkStart w:id="863" w:name="_Toc34804242"/>
      <w:bookmarkStart w:id="864" w:name="_Toc35935813"/>
      <w:bookmarkStart w:id="865" w:name="_Toc45030033"/>
      <w:bookmarkStart w:id="866" w:name="_Toc51922393"/>
      <w:bookmarkStart w:id="867" w:name="_Toc51922812"/>
      <w:bookmarkStart w:id="868" w:name="_Toc122015869"/>
      <w:bookmarkStart w:id="869" w:name="_Toc130845032"/>
      <w:bookmarkStart w:id="870" w:name="_Toc13834452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859"/>
      <w:bookmarkEnd w:id="860"/>
      <w:bookmarkEnd w:id="861"/>
      <w:bookmarkEnd w:id="862"/>
      <w:bookmarkEnd w:id="863"/>
      <w:bookmarkEnd w:id="864"/>
      <w:bookmarkEnd w:id="865"/>
      <w:bookmarkEnd w:id="866"/>
      <w:bookmarkEnd w:id="867"/>
      <w:bookmarkEnd w:id="868"/>
      <w:bookmarkEnd w:id="869"/>
      <w:bookmarkEnd w:id="870"/>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871" w:name="_Toc22624281"/>
      <w:bookmarkStart w:id="872" w:name="_Toc22141079"/>
    </w:p>
    <w:p w14:paraId="7D01C344" w14:textId="77777777" w:rsidR="008D72A7" w:rsidRPr="008D72A7" w:rsidRDefault="008D72A7" w:rsidP="00EF4063">
      <w:pPr>
        <w:pStyle w:val="Heading5"/>
        <w:rPr>
          <w:lang w:eastAsia="zh-CN"/>
        </w:rPr>
      </w:pPr>
      <w:bookmarkStart w:id="873" w:name="_Toc26202342"/>
      <w:bookmarkStart w:id="874" w:name="_Toc26202528"/>
      <w:bookmarkStart w:id="875" w:name="_Toc34804243"/>
      <w:bookmarkStart w:id="876" w:name="_Toc35935814"/>
      <w:bookmarkStart w:id="877" w:name="_Toc45030034"/>
      <w:bookmarkStart w:id="878" w:name="_Toc51922394"/>
      <w:bookmarkStart w:id="879" w:name="_Toc51922813"/>
      <w:bookmarkStart w:id="880" w:name="_Toc122015870"/>
      <w:bookmarkStart w:id="881" w:name="_Toc130845033"/>
      <w:bookmarkStart w:id="882" w:name="_Toc13834453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871"/>
      <w:bookmarkEnd w:id="872"/>
      <w:bookmarkEnd w:id="873"/>
      <w:bookmarkEnd w:id="874"/>
      <w:bookmarkEnd w:id="875"/>
      <w:bookmarkEnd w:id="876"/>
      <w:bookmarkEnd w:id="877"/>
      <w:bookmarkEnd w:id="878"/>
      <w:bookmarkEnd w:id="879"/>
      <w:bookmarkEnd w:id="880"/>
      <w:bookmarkEnd w:id="881"/>
      <w:bookmarkEnd w:id="882"/>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883" w:name="_Toc22624282"/>
      <w:bookmarkStart w:id="884" w:name="_Toc22141080"/>
    </w:p>
    <w:p w14:paraId="791D80D2" w14:textId="77777777" w:rsidR="008D72A7" w:rsidRPr="008D72A7" w:rsidRDefault="008D72A7" w:rsidP="00EF4063">
      <w:pPr>
        <w:pStyle w:val="Heading5"/>
        <w:rPr>
          <w:lang w:eastAsia="zh-CN"/>
        </w:rPr>
      </w:pPr>
      <w:bookmarkStart w:id="885" w:name="_Toc26202343"/>
      <w:bookmarkStart w:id="886" w:name="_Toc26202529"/>
      <w:bookmarkStart w:id="887" w:name="_Toc34804244"/>
      <w:bookmarkStart w:id="888" w:name="_Toc35935815"/>
      <w:bookmarkStart w:id="889" w:name="_Toc45030035"/>
      <w:bookmarkStart w:id="890" w:name="_Toc51922395"/>
      <w:bookmarkStart w:id="891" w:name="_Toc51922814"/>
      <w:bookmarkStart w:id="892" w:name="_Toc122015871"/>
      <w:bookmarkStart w:id="893" w:name="_Toc130845034"/>
      <w:bookmarkStart w:id="894" w:name="_Toc138344531"/>
      <w:r w:rsidRPr="008D72A7">
        <w:lastRenderedPageBreak/>
        <w:t>6.1.</w:t>
      </w:r>
      <w:r w:rsidRPr="008D72A7">
        <w:rPr>
          <w:lang w:eastAsia="zh-CN"/>
        </w:rPr>
        <w:t>5</w:t>
      </w:r>
      <w:r w:rsidRPr="008D72A7">
        <w:t>.2.</w:t>
      </w:r>
      <w:r w:rsidRPr="008D72A7">
        <w:rPr>
          <w:lang w:eastAsia="zh-CN"/>
        </w:rPr>
        <w:t>8</w:t>
      </w:r>
      <w:r w:rsidRPr="008D72A7">
        <w:tab/>
      </w:r>
      <w:bookmarkEnd w:id="883"/>
      <w:bookmarkEnd w:id="884"/>
      <w:bookmarkEnd w:id="885"/>
      <w:bookmarkEnd w:id="886"/>
      <w:bookmarkEnd w:id="887"/>
      <w:bookmarkEnd w:id="888"/>
      <w:r w:rsidR="0014411C">
        <w:rPr>
          <w:rFonts w:hint="eastAsia"/>
          <w:lang w:eastAsia="zh-CN"/>
        </w:rPr>
        <w:t>Void</w:t>
      </w:r>
      <w:bookmarkEnd w:id="889"/>
      <w:bookmarkEnd w:id="890"/>
      <w:bookmarkEnd w:id="891"/>
      <w:bookmarkEnd w:id="892"/>
      <w:bookmarkEnd w:id="893"/>
      <w:bookmarkEnd w:id="894"/>
    </w:p>
    <w:p w14:paraId="7BE4023B" w14:textId="77777777" w:rsidR="00F332EC" w:rsidRPr="00B24285" w:rsidRDefault="00F332EC" w:rsidP="00EF4063">
      <w:pPr>
        <w:pStyle w:val="Heading5"/>
        <w:rPr>
          <w:lang w:eastAsia="zh-CN"/>
        </w:rPr>
      </w:pPr>
      <w:bookmarkStart w:id="895" w:name="_Toc34804245"/>
      <w:bookmarkStart w:id="896" w:name="_Toc35935816"/>
      <w:bookmarkStart w:id="897" w:name="_Toc45030036"/>
      <w:bookmarkStart w:id="898" w:name="_Toc51922396"/>
      <w:bookmarkStart w:id="899" w:name="_Toc51922815"/>
      <w:bookmarkStart w:id="900" w:name="_Toc122015872"/>
      <w:bookmarkStart w:id="901" w:name="_Toc130845035"/>
      <w:bookmarkStart w:id="902" w:name="_Toc13834453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895"/>
      <w:bookmarkEnd w:id="896"/>
      <w:bookmarkEnd w:id="897"/>
      <w:bookmarkEnd w:id="898"/>
      <w:bookmarkEnd w:id="899"/>
      <w:bookmarkEnd w:id="900"/>
      <w:bookmarkEnd w:id="901"/>
      <w:bookmarkEnd w:id="902"/>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903" w:name="_Toc510696637"/>
      <w:bookmarkStart w:id="904" w:name="_Toc51922397"/>
    </w:p>
    <w:p w14:paraId="6B05AE57" w14:textId="77777777" w:rsidR="007C6ECB" w:rsidRDefault="007C6ECB" w:rsidP="00EF4063">
      <w:pPr>
        <w:pStyle w:val="Heading5"/>
      </w:pPr>
      <w:bookmarkStart w:id="905" w:name="_Toc51922816"/>
      <w:bookmarkStart w:id="906" w:name="_Toc122015873"/>
      <w:bookmarkStart w:id="907" w:name="_Toc130845036"/>
      <w:bookmarkStart w:id="908" w:name="_Toc138344533"/>
      <w:r>
        <w:t>6.1.5.2.</w:t>
      </w:r>
      <w:r>
        <w:rPr>
          <w:rFonts w:hint="eastAsia"/>
          <w:lang w:eastAsia="zh-CN"/>
        </w:rPr>
        <w:t>10</w:t>
      </w:r>
      <w:r>
        <w:tab/>
        <w:t xml:space="preserve">Type: </w:t>
      </w:r>
      <w:bookmarkEnd w:id="903"/>
      <w:r>
        <w:t>LocUpdateSubs</w:t>
      </w:r>
      <w:bookmarkEnd w:id="904"/>
      <w:bookmarkEnd w:id="905"/>
      <w:bookmarkEnd w:id="906"/>
      <w:bookmarkEnd w:id="907"/>
      <w:bookmarkEnd w:id="908"/>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909" w:name="_Toc122015874"/>
      <w:bookmarkStart w:id="910" w:name="_Toc130845037"/>
      <w:bookmarkStart w:id="911" w:name="_Toc138344534"/>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909"/>
      <w:bookmarkEnd w:id="910"/>
      <w:bookmarkEnd w:id="91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912" w:name="_Toc122015875"/>
      <w:bookmarkStart w:id="913" w:name="_Toc130845038"/>
      <w:bookmarkStart w:id="914" w:name="_Toc138344535"/>
      <w:r>
        <w:t>6.1.</w:t>
      </w:r>
      <w:r>
        <w:rPr>
          <w:lang w:eastAsia="zh-CN"/>
        </w:rPr>
        <w:t>5</w:t>
      </w:r>
      <w:r>
        <w:t>.2.</w:t>
      </w:r>
      <w:r>
        <w:rPr>
          <w:rFonts w:hint="eastAsia"/>
          <w:lang w:eastAsia="zh-CN"/>
        </w:rPr>
        <w:t>12</w:t>
      </w:r>
      <w:r>
        <w:tab/>
        <w:t xml:space="preserve">Type: </w:t>
      </w:r>
      <w:r>
        <w:rPr>
          <w:lang w:eastAsia="zh-CN"/>
        </w:rPr>
        <w:t>EventNotifyDataExt</w:t>
      </w:r>
      <w:bookmarkEnd w:id="912"/>
      <w:bookmarkEnd w:id="913"/>
      <w:bookmarkEnd w:id="91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915" w:name="_Toc20150406"/>
      <w:bookmarkStart w:id="916" w:name="_Toc25168653"/>
      <w:bookmarkStart w:id="917" w:name="_Toc27593072"/>
      <w:bookmarkStart w:id="918" w:name="_Toc34147943"/>
      <w:bookmarkStart w:id="919" w:name="_Toc36463327"/>
      <w:bookmarkStart w:id="920" w:name="_Toc43215167"/>
      <w:bookmarkStart w:id="921" w:name="_Toc45032415"/>
      <w:bookmarkStart w:id="922" w:name="_Toc49849904"/>
      <w:bookmarkStart w:id="923" w:name="_Toc51873418"/>
      <w:bookmarkStart w:id="924" w:name="_Toc56517546"/>
      <w:bookmarkStart w:id="925" w:name="_Toc58594447"/>
      <w:bookmarkStart w:id="926" w:name="_Toc122015876"/>
      <w:bookmarkStart w:id="927" w:name="_Toc130845039"/>
      <w:bookmarkStart w:id="928" w:name="_Toc138344536"/>
      <w:r>
        <w:t>6.1.5.2.</w:t>
      </w:r>
      <w:r>
        <w:rPr>
          <w:rFonts w:hint="eastAsia"/>
          <w:lang w:eastAsia="zh-CN"/>
        </w:rPr>
        <w:t>13</w:t>
      </w:r>
      <w:r>
        <w:tab/>
        <w:t>Type: AreaEventInfo</w:t>
      </w:r>
      <w:bookmarkEnd w:id="915"/>
      <w:bookmarkEnd w:id="916"/>
      <w:bookmarkEnd w:id="917"/>
      <w:bookmarkEnd w:id="918"/>
      <w:bookmarkEnd w:id="919"/>
      <w:bookmarkEnd w:id="920"/>
      <w:bookmarkEnd w:id="921"/>
      <w:bookmarkEnd w:id="922"/>
      <w:bookmarkEnd w:id="923"/>
      <w:bookmarkEnd w:id="924"/>
      <w:bookmarkEnd w:id="925"/>
      <w:r>
        <w:t>Addition</w:t>
      </w:r>
      <w:bookmarkEnd w:id="926"/>
      <w:bookmarkEnd w:id="927"/>
      <w:bookmarkEnd w:id="928"/>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929" w:name="_Toc122015877"/>
      <w:bookmarkStart w:id="930" w:name="_Toc130845040"/>
      <w:bookmarkStart w:id="931" w:name="_Toc138344537"/>
      <w:r>
        <w:t>6.1.5.2.</w:t>
      </w:r>
      <w:r>
        <w:rPr>
          <w:rFonts w:hint="eastAsia"/>
          <w:lang w:eastAsia="zh-CN"/>
        </w:rPr>
        <w:t>14</w:t>
      </w:r>
      <w:r>
        <w:tab/>
        <w:t>Type: AreaEventInfoExt</w:t>
      </w:r>
      <w:bookmarkEnd w:id="929"/>
      <w:bookmarkEnd w:id="930"/>
      <w:bookmarkEnd w:id="931"/>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932" w:name="_Toc26202344"/>
      <w:bookmarkStart w:id="933" w:name="_Toc22624283"/>
      <w:bookmarkStart w:id="934" w:name="_Toc22141081"/>
      <w:bookmarkStart w:id="935" w:name="_Toc18853085"/>
      <w:bookmarkStart w:id="936" w:name="_Toc26202530"/>
      <w:bookmarkStart w:id="937" w:name="_Toc34804246"/>
      <w:bookmarkStart w:id="938" w:name="_Toc35935817"/>
      <w:bookmarkStart w:id="939" w:name="_Toc45030037"/>
      <w:bookmarkStart w:id="940" w:name="_Toc51922398"/>
      <w:bookmarkStart w:id="941" w:name="_Toc51922817"/>
      <w:bookmarkStart w:id="942" w:name="_Toc122015878"/>
      <w:bookmarkStart w:id="943" w:name="_Toc130845041"/>
      <w:bookmarkStart w:id="944" w:name="_Toc138344538"/>
      <w:r w:rsidRPr="008D72A7">
        <w:rPr>
          <w:lang w:val="en-US"/>
        </w:rPr>
        <w:lastRenderedPageBreak/>
        <w:t>6.1.</w:t>
      </w:r>
      <w:r w:rsidRPr="008D72A7">
        <w:rPr>
          <w:lang w:val="en-US" w:eastAsia="zh-CN"/>
        </w:rPr>
        <w:t>5</w:t>
      </w:r>
      <w:r w:rsidRPr="008D72A7">
        <w:rPr>
          <w:lang w:val="en-US"/>
        </w:rPr>
        <w:t>.3</w:t>
      </w:r>
      <w:r w:rsidRPr="008D72A7">
        <w:rPr>
          <w:lang w:val="en-US"/>
        </w:rPr>
        <w:tab/>
        <w:t>Simple data types and enumerations</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63AC2B55" w14:textId="77777777" w:rsidR="008D72A7" w:rsidRPr="008D72A7" w:rsidRDefault="008D72A7" w:rsidP="00EF4063">
      <w:pPr>
        <w:pStyle w:val="Heading5"/>
      </w:pPr>
      <w:bookmarkStart w:id="945" w:name="_Toc26202345"/>
      <w:bookmarkStart w:id="946" w:name="_Toc22624284"/>
      <w:bookmarkStart w:id="947" w:name="_Toc22141082"/>
      <w:bookmarkStart w:id="948" w:name="_Toc18853086"/>
      <w:bookmarkStart w:id="949" w:name="_Toc26202531"/>
      <w:bookmarkStart w:id="950" w:name="_Toc34804247"/>
      <w:bookmarkStart w:id="951" w:name="_Toc35935818"/>
      <w:bookmarkStart w:id="952" w:name="_Toc45030038"/>
      <w:bookmarkStart w:id="953" w:name="_Toc51922399"/>
      <w:bookmarkStart w:id="954" w:name="_Toc51922818"/>
      <w:bookmarkStart w:id="955" w:name="_Toc122015879"/>
      <w:bookmarkStart w:id="956" w:name="_Toc130845042"/>
      <w:bookmarkStart w:id="957" w:name="_Toc138344539"/>
      <w:r w:rsidRPr="008D72A7">
        <w:t>6.1.</w:t>
      </w:r>
      <w:r w:rsidRPr="008D72A7">
        <w:rPr>
          <w:lang w:eastAsia="zh-CN"/>
        </w:rPr>
        <w:t>5</w:t>
      </w:r>
      <w:r w:rsidRPr="008D72A7">
        <w:t>.3.1</w:t>
      </w:r>
      <w:r w:rsidRPr="008D72A7">
        <w:tab/>
        <w:t>Introduction</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958" w:name="_Toc26202346"/>
      <w:bookmarkStart w:id="959" w:name="_Toc22624285"/>
      <w:bookmarkStart w:id="960" w:name="_Toc22141083"/>
      <w:bookmarkStart w:id="961" w:name="_Toc18853087"/>
      <w:bookmarkStart w:id="962" w:name="_Toc26202532"/>
      <w:bookmarkStart w:id="963" w:name="_Toc34804248"/>
      <w:bookmarkStart w:id="964" w:name="_Toc35935819"/>
      <w:bookmarkStart w:id="965" w:name="_Toc45030039"/>
      <w:bookmarkStart w:id="966" w:name="_Toc51922400"/>
      <w:bookmarkStart w:id="967" w:name="_Toc51922819"/>
      <w:bookmarkStart w:id="968" w:name="_Toc122015880"/>
      <w:bookmarkStart w:id="969" w:name="_Toc130845043"/>
      <w:bookmarkStart w:id="970" w:name="_Toc138344540"/>
      <w:r w:rsidRPr="008D72A7">
        <w:t>6.1.</w:t>
      </w:r>
      <w:r w:rsidRPr="008D72A7">
        <w:rPr>
          <w:lang w:eastAsia="zh-CN"/>
        </w:rPr>
        <w:t>5</w:t>
      </w:r>
      <w:r w:rsidRPr="008D72A7">
        <w:t>.3.2</w:t>
      </w:r>
      <w:r w:rsidRPr="008D72A7">
        <w:tab/>
        <w:t>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971" w:name="_Toc26202347"/>
      <w:bookmarkStart w:id="972" w:name="_Toc22624286"/>
      <w:bookmarkStart w:id="973" w:name="_Toc22141084"/>
      <w:bookmarkStart w:id="974" w:name="_Toc18853088"/>
      <w:bookmarkStart w:id="975" w:name="_Toc26202533"/>
      <w:bookmarkStart w:id="976" w:name="_Toc34804249"/>
      <w:bookmarkStart w:id="977" w:name="_Toc35935820"/>
      <w:bookmarkStart w:id="978" w:name="_Toc45030040"/>
      <w:bookmarkStart w:id="979" w:name="_Toc51922401"/>
      <w:bookmarkStart w:id="980" w:name="_Toc51922820"/>
      <w:bookmarkStart w:id="981" w:name="_Toc122015881"/>
      <w:bookmarkStart w:id="982" w:name="_Toc130845044"/>
      <w:bookmarkStart w:id="983" w:name="_Toc13834454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984" w:name="_Toc26202348"/>
      <w:bookmarkStart w:id="985" w:name="_Toc22624287"/>
      <w:bookmarkStart w:id="986" w:name="_Toc22141085"/>
      <w:bookmarkStart w:id="987" w:name="_Toc18853089"/>
      <w:bookmarkStart w:id="988" w:name="_Toc26202534"/>
      <w:bookmarkStart w:id="989" w:name="_Toc34804250"/>
      <w:bookmarkStart w:id="990" w:name="_Toc35935821"/>
      <w:bookmarkStart w:id="991" w:name="_Toc45030041"/>
      <w:bookmarkStart w:id="992" w:name="_Toc51922402"/>
      <w:bookmarkStart w:id="993" w:name="_Toc51922821"/>
      <w:bookmarkStart w:id="994" w:name="_Toc122015882"/>
      <w:bookmarkStart w:id="995" w:name="_Toc130845045"/>
      <w:bookmarkStart w:id="996" w:name="_Toc13834454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997" w:name="_Toc22624288"/>
      <w:bookmarkStart w:id="998" w:name="_Toc22141086"/>
    </w:p>
    <w:p w14:paraId="06FBBCCF" w14:textId="77777777" w:rsidR="008D72A7" w:rsidRPr="008D72A7" w:rsidRDefault="008D72A7" w:rsidP="00EF4063">
      <w:pPr>
        <w:pStyle w:val="Heading5"/>
      </w:pPr>
      <w:bookmarkStart w:id="999" w:name="_Toc26202349"/>
      <w:bookmarkStart w:id="1000" w:name="_Toc26202535"/>
      <w:bookmarkStart w:id="1001" w:name="_Toc34804251"/>
      <w:bookmarkStart w:id="1002" w:name="_Toc35935822"/>
      <w:bookmarkStart w:id="1003" w:name="_Toc45030042"/>
      <w:bookmarkStart w:id="1004" w:name="_Toc51922403"/>
      <w:bookmarkStart w:id="1005" w:name="_Toc51922822"/>
      <w:bookmarkStart w:id="1006" w:name="_Toc122015883"/>
      <w:bookmarkStart w:id="1007" w:name="_Toc130845046"/>
      <w:bookmarkStart w:id="1008" w:name="_Toc13834454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997"/>
      <w:bookmarkEnd w:id="998"/>
      <w:bookmarkEnd w:id="999"/>
      <w:bookmarkEnd w:id="1000"/>
      <w:bookmarkEnd w:id="1001"/>
      <w:bookmarkEnd w:id="1002"/>
      <w:bookmarkEnd w:id="1003"/>
      <w:bookmarkEnd w:id="1004"/>
      <w:bookmarkEnd w:id="1005"/>
      <w:bookmarkEnd w:id="1006"/>
      <w:bookmarkEnd w:id="1007"/>
      <w:bookmarkEnd w:id="1008"/>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009" w:name="_Toc22624289"/>
      <w:bookmarkStart w:id="1010"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011" w:name="_Toc26202350"/>
      <w:bookmarkStart w:id="1012" w:name="_Toc26202536"/>
      <w:bookmarkStart w:id="1013" w:name="_Toc34804252"/>
      <w:bookmarkStart w:id="1014" w:name="_Toc35935823"/>
      <w:bookmarkStart w:id="1015" w:name="_Toc45030043"/>
      <w:bookmarkStart w:id="1016" w:name="_Toc51922404"/>
      <w:bookmarkStart w:id="1017" w:name="_Toc51922823"/>
      <w:bookmarkStart w:id="1018" w:name="_Toc122015884"/>
      <w:bookmarkStart w:id="1019" w:name="_Toc130845047"/>
      <w:bookmarkStart w:id="1020" w:name="_Toc13834454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009"/>
      <w:bookmarkEnd w:id="1010"/>
      <w:bookmarkEnd w:id="1011"/>
      <w:bookmarkEnd w:id="1012"/>
      <w:bookmarkEnd w:id="1013"/>
      <w:bookmarkEnd w:id="1014"/>
      <w:bookmarkEnd w:id="1015"/>
      <w:bookmarkEnd w:id="1016"/>
      <w:bookmarkEnd w:id="1017"/>
      <w:bookmarkEnd w:id="1018"/>
      <w:bookmarkEnd w:id="1019"/>
      <w:bookmarkEnd w:id="102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6"/>
        <w:gridCol w:w="3896"/>
        <w:gridCol w:w="1835"/>
      </w:tblGrid>
      <w:tr w:rsidR="008D72A7" w14:paraId="484CD238" w14:textId="77777777" w:rsidTr="002F2862">
        <w:tc>
          <w:tcPr>
            <w:tcW w:w="20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021" w:name="_Toc122015885"/>
      <w:bookmarkStart w:id="1022" w:name="_Toc130845048"/>
      <w:bookmarkStart w:id="1023" w:name="_Toc138344545"/>
      <w:r>
        <w:t>6.1.5.3.</w:t>
      </w:r>
      <w:r>
        <w:rPr>
          <w:rFonts w:hint="eastAsia"/>
        </w:rPr>
        <w:t>7</w:t>
      </w:r>
      <w:r w:rsidR="006B79A1">
        <w:tab/>
      </w:r>
      <w:r>
        <w:t xml:space="preserve">Enumeration: </w:t>
      </w:r>
      <w:r w:rsidRPr="00043171">
        <w:t>FailureCause</w:t>
      </w:r>
      <w:bookmarkEnd w:id="1021"/>
      <w:bookmarkEnd w:id="1022"/>
      <w:bookmarkEnd w:id="102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024" w:name="_Toc122015886"/>
      <w:bookmarkStart w:id="1025" w:name="_Toc130845049"/>
      <w:bookmarkStart w:id="1026" w:name="_Toc138344546"/>
      <w:r>
        <w:t>6.1.5.3.</w:t>
      </w:r>
      <w:r>
        <w:rPr>
          <w:rFonts w:hint="eastAsia"/>
        </w:rPr>
        <w:t>8</w:t>
      </w:r>
      <w:r>
        <w:tab/>
        <w:t>Enumeration: SuccessType</w:t>
      </w:r>
      <w:bookmarkEnd w:id="1024"/>
      <w:bookmarkEnd w:id="1025"/>
      <w:bookmarkEnd w:id="1026"/>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027" w:name="_Toc138344547"/>
      <w:r>
        <w:lastRenderedPageBreak/>
        <w:t>6.1.</w:t>
      </w:r>
      <w:r>
        <w:rPr>
          <w:lang w:eastAsia="zh-CN"/>
        </w:rPr>
        <w:t>5</w:t>
      </w:r>
      <w:r>
        <w:t>.3.</w:t>
      </w:r>
      <w:r w:rsidR="00C5161A">
        <w:t>9</w:t>
      </w:r>
      <w:r>
        <w:tab/>
        <w:t>Enumeration: ReportingInd</w:t>
      </w:r>
      <w:bookmarkEnd w:id="1027"/>
    </w:p>
    <w:p w14:paraId="6A4FA4B0" w14:textId="7777777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when the UE detects the triggered or periodic event happens, if it is outside the event report allowed area</w:t>
      </w:r>
      <w:r>
        <w:t>. It shall comply with the provisions defined in table 6.1.</w:t>
      </w:r>
      <w:r>
        <w:rPr>
          <w:lang w:eastAsia="zh-CN"/>
        </w:rPr>
        <w:t>5</w:t>
      </w:r>
      <w:r>
        <w:t>.3.x-1.</w:t>
      </w:r>
    </w:p>
    <w:p w14:paraId="0C6DE515" w14:textId="77777777" w:rsidR="00413B4B" w:rsidRDefault="00413B4B" w:rsidP="00413B4B">
      <w:pPr>
        <w:pStyle w:val="TH"/>
      </w:pPr>
      <w:r>
        <w:t>Table 6.1.</w:t>
      </w:r>
      <w:r>
        <w:rPr>
          <w:lang w:eastAsia="zh-CN"/>
        </w:rPr>
        <w:t>5</w:t>
      </w:r>
      <w:r>
        <w:t>.3.</w:t>
      </w:r>
      <w:r>
        <w:rPr>
          <w:lang w:eastAsia="zh-CN"/>
        </w:rPr>
        <w:t>x</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B42EF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B42EF6">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B42EF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B42EF6">
            <w:pPr>
              <w:pStyle w:val="TAH"/>
            </w:pPr>
            <w:r>
              <w:t>Applicability</w:t>
            </w:r>
          </w:p>
        </w:tc>
      </w:tr>
      <w:tr w:rsidR="00413B4B" w14:paraId="20C341B4" w14:textId="77777777" w:rsidTr="00B42E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77777777" w:rsidR="00413B4B" w:rsidRDefault="00413B4B" w:rsidP="00B42EF6">
            <w:pPr>
              <w:pStyle w:val="TAL"/>
              <w:rPr>
                <w:lang w:eastAsia="zh-CN"/>
              </w:rPr>
            </w:pPr>
            <w:r>
              <w:t>"OPPOSITE_SENSE"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77777777" w:rsidR="00413B4B" w:rsidRDefault="00413B4B" w:rsidP="00B42EF6">
            <w:pPr>
              <w:pStyle w:val="TAL"/>
              <w:rPr>
                <w:lang w:eastAsia="zh-CN"/>
              </w:rPr>
            </w:pPr>
            <w:r>
              <w:rPr>
                <w:lang w:eastAsia="ko-KR"/>
              </w:rPr>
              <w:t>The UE is allowed to generate and send the event report when t</w:t>
            </w:r>
            <w:r>
              <w:t>he UE is outside the event report allowed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B42EF6">
            <w:pPr>
              <w:pStyle w:val="TAL"/>
            </w:pPr>
          </w:p>
        </w:tc>
      </w:tr>
      <w:tr w:rsidR="00413B4B" w14:paraId="4369354E" w14:textId="77777777" w:rsidTr="00B42E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77777777" w:rsidR="00413B4B" w:rsidRDefault="00413B4B" w:rsidP="00B42EF6">
            <w:pPr>
              <w:pStyle w:val="TAL"/>
              <w:rPr>
                <w:lang w:eastAsia="zh-CN"/>
              </w:rPr>
            </w:pPr>
            <w:r>
              <w:t>"POSITIVE_SENSE"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77777777" w:rsidR="00413B4B" w:rsidRDefault="00413B4B" w:rsidP="00B42EF6">
            <w:pPr>
              <w:pStyle w:val="TAL"/>
            </w:pPr>
            <w:r>
              <w:rPr>
                <w:bCs/>
              </w:rPr>
              <w:t>T</w:t>
            </w:r>
            <w:r w:rsidRPr="004E03E8">
              <w:rPr>
                <w:bCs/>
              </w:rPr>
              <w:t>he UE is allowed to generate and send the event report when the UE is inside the event report allowed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B42EF6">
            <w:pPr>
              <w:pStyle w:val="TAL"/>
            </w:pPr>
          </w:p>
        </w:tc>
      </w:tr>
    </w:tbl>
    <w:p w14:paraId="362ECF86" w14:textId="77777777" w:rsidR="00413B4B" w:rsidRDefault="00413B4B" w:rsidP="00413B4B"/>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028" w:name="_Toc26202355"/>
      <w:bookmarkStart w:id="1029" w:name="_Toc22624294"/>
      <w:bookmarkStart w:id="1030" w:name="_Toc22141092"/>
      <w:bookmarkStart w:id="1031" w:name="_Toc18853094"/>
      <w:bookmarkStart w:id="1032" w:name="_Toc26202541"/>
      <w:bookmarkStart w:id="1033" w:name="_Toc34804253"/>
      <w:bookmarkStart w:id="1034" w:name="_Toc35935824"/>
      <w:bookmarkStart w:id="1035" w:name="_Toc45030044"/>
      <w:bookmarkStart w:id="1036" w:name="_Toc51922405"/>
      <w:bookmarkStart w:id="1037" w:name="_Toc51922824"/>
      <w:bookmarkStart w:id="1038" w:name="_Toc122015887"/>
      <w:bookmarkStart w:id="1039" w:name="_Toc130845050"/>
      <w:bookmarkStart w:id="1040" w:name="_Toc138344548"/>
      <w:r w:rsidRPr="008D72A7">
        <w:t>6.1.</w:t>
      </w:r>
      <w:r w:rsidRPr="008D72A7">
        <w:rPr>
          <w:lang w:eastAsia="zh-CN"/>
        </w:rPr>
        <w:t>6</w:t>
      </w:r>
      <w:r w:rsidRPr="008D72A7">
        <w:tab/>
        <w:t>Error Handling</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4491F978" w14:textId="77777777" w:rsidR="008D72A7" w:rsidRPr="008D72A7" w:rsidRDefault="008D72A7" w:rsidP="00EF4063">
      <w:pPr>
        <w:pStyle w:val="Heading4"/>
      </w:pPr>
      <w:bookmarkStart w:id="1041" w:name="_Toc26202356"/>
      <w:bookmarkStart w:id="1042" w:name="_Toc22624295"/>
      <w:bookmarkStart w:id="1043" w:name="_Toc22141093"/>
      <w:bookmarkStart w:id="1044" w:name="_Toc18853095"/>
      <w:bookmarkStart w:id="1045" w:name="_Toc26202542"/>
      <w:bookmarkStart w:id="1046" w:name="_Toc34804254"/>
      <w:bookmarkStart w:id="1047" w:name="_Toc35935825"/>
      <w:bookmarkStart w:id="1048" w:name="_Toc45030045"/>
      <w:bookmarkStart w:id="1049" w:name="_Toc51922406"/>
      <w:bookmarkStart w:id="1050" w:name="_Toc51922825"/>
      <w:bookmarkStart w:id="1051" w:name="_Toc122015888"/>
      <w:bookmarkStart w:id="1052" w:name="_Toc130845051"/>
      <w:bookmarkStart w:id="1053" w:name="_Toc138344549"/>
      <w:r w:rsidRPr="008D72A7">
        <w:t>6.1.</w:t>
      </w:r>
      <w:r w:rsidRPr="008D72A7">
        <w:rPr>
          <w:lang w:eastAsia="zh-CN"/>
        </w:rPr>
        <w:t>6</w:t>
      </w:r>
      <w:r w:rsidRPr="008D72A7">
        <w:t>.1</w:t>
      </w:r>
      <w:r w:rsidRPr="008D72A7">
        <w:tab/>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054" w:name="_Toc26202357"/>
      <w:bookmarkStart w:id="1055" w:name="_Toc22624296"/>
      <w:bookmarkStart w:id="1056" w:name="_Toc22141094"/>
      <w:bookmarkStart w:id="1057" w:name="_Toc18853096"/>
      <w:bookmarkStart w:id="1058" w:name="_Toc26202543"/>
      <w:bookmarkStart w:id="1059" w:name="_Toc34804255"/>
      <w:bookmarkStart w:id="1060" w:name="_Toc35935826"/>
      <w:bookmarkStart w:id="1061" w:name="_Toc45030046"/>
      <w:bookmarkStart w:id="1062" w:name="_Toc51922407"/>
      <w:bookmarkStart w:id="1063" w:name="_Toc51922826"/>
      <w:bookmarkStart w:id="1064" w:name="_Toc122015889"/>
      <w:bookmarkStart w:id="1065" w:name="_Toc130845052"/>
      <w:bookmarkStart w:id="1066" w:name="_Toc138344550"/>
      <w:r w:rsidRPr="008D72A7">
        <w:t>6.1.</w:t>
      </w:r>
      <w:r w:rsidRPr="008D72A7">
        <w:rPr>
          <w:lang w:eastAsia="zh-CN"/>
        </w:rPr>
        <w:t>6</w:t>
      </w:r>
      <w:r w:rsidRPr="008D72A7">
        <w:t>.2</w:t>
      </w:r>
      <w:r w:rsidRPr="008D72A7">
        <w:tab/>
        <w:t>Protocol Errors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067" w:name="_Toc26202358"/>
      <w:bookmarkStart w:id="1068" w:name="_Toc22624297"/>
      <w:bookmarkStart w:id="1069" w:name="_Toc22141095"/>
      <w:bookmarkStart w:id="1070" w:name="_Toc18853097"/>
      <w:bookmarkStart w:id="1071" w:name="_Toc26202544"/>
      <w:bookmarkStart w:id="1072" w:name="_Toc34804256"/>
      <w:bookmarkStart w:id="1073" w:name="_Toc35935827"/>
      <w:bookmarkStart w:id="1074" w:name="_Toc45030047"/>
      <w:bookmarkStart w:id="1075" w:name="_Toc51922408"/>
      <w:bookmarkStart w:id="1076" w:name="_Toc51922827"/>
      <w:bookmarkStart w:id="1077" w:name="_Toc122015890"/>
      <w:bookmarkStart w:id="1078" w:name="_Toc130845053"/>
      <w:bookmarkStart w:id="1079" w:name="_Toc138344551"/>
      <w:r w:rsidRPr="008D72A7">
        <w:t>6.1.</w:t>
      </w:r>
      <w:r w:rsidRPr="008D72A7">
        <w:rPr>
          <w:lang w:eastAsia="zh-CN"/>
        </w:rPr>
        <w:t>6</w:t>
      </w:r>
      <w:r w:rsidRPr="008D72A7">
        <w:t>.3</w:t>
      </w:r>
      <w:r w:rsidRPr="008D72A7">
        <w:tab/>
        <w:t>Application Errors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080" w:name="_Toc26202359"/>
      <w:bookmarkStart w:id="1081" w:name="_Toc22624298"/>
      <w:bookmarkStart w:id="1082" w:name="_Toc22141096"/>
      <w:bookmarkStart w:id="1083" w:name="_Toc18853098"/>
      <w:bookmarkStart w:id="1084" w:name="_Toc26202545"/>
      <w:bookmarkStart w:id="1085" w:name="_Toc34804257"/>
      <w:bookmarkStart w:id="1086" w:name="_Toc35935828"/>
      <w:bookmarkStart w:id="1087" w:name="_Toc45030048"/>
      <w:bookmarkStart w:id="1088" w:name="_Toc51922409"/>
      <w:bookmarkStart w:id="1089" w:name="_Toc51922828"/>
      <w:bookmarkStart w:id="1090" w:name="_Toc122015891"/>
      <w:bookmarkStart w:id="1091" w:name="_Toc130845054"/>
      <w:bookmarkStart w:id="1092" w:name="_Toc138344552"/>
      <w:r w:rsidRPr="006128D2">
        <w:rPr>
          <w:lang w:val="en-US"/>
        </w:rPr>
        <w:t>6.1.</w:t>
      </w:r>
      <w:r w:rsidR="00BB2BE5">
        <w:rPr>
          <w:rFonts w:hint="eastAsia"/>
          <w:lang w:val="en-US" w:eastAsia="zh-CN"/>
        </w:rPr>
        <w:t>7</w:t>
      </w:r>
      <w:r w:rsidRPr="006128D2">
        <w:rPr>
          <w:lang w:val="en-US"/>
        </w:rPr>
        <w:tab/>
        <w:t>Feature negotiation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lastRenderedPageBreak/>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1093" w:name="_Toc34804258"/>
      <w:bookmarkStart w:id="1094" w:name="_Toc35935829"/>
      <w:bookmarkStart w:id="1095" w:name="_Toc45030049"/>
      <w:bookmarkStart w:id="1096" w:name="_Toc51922410"/>
      <w:bookmarkStart w:id="1097" w:name="_Toc51922829"/>
      <w:bookmarkStart w:id="1098" w:name="_Toc122015892"/>
      <w:bookmarkStart w:id="1099" w:name="_Toc130845055"/>
      <w:bookmarkStart w:id="1100" w:name="_Toc138344553"/>
      <w:r>
        <w:rPr>
          <w:lang w:val="en-US"/>
        </w:rPr>
        <w:t>6.1.</w:t>
      </w:r>
      <w:r>
        <w:rPr>
          <w:rFonts w:hint="eastAsia"/>
          <w:lang w:val="en-US" w:eastAsia="zh-CN"/>
        </w:rPr>
        <w:t>8</w:t>
      </w:r>
      <w:r>
        <w:rPr>
          <w:lang w:val="en-US"/>
        </w:rPr>
        <w:tab/>
        <w:t>Security</w:t>
      </w:r>
      <w:bookmarkEnd w:id="1093"/>
      <w:bookmarkEnd w:id="1094"/>
      <w:bookmarkEnd w:id="1095"/>
      <w:bookmarkEnd w:id="1096"/>
      <w:bookmarkEnd w:id="1097"/>
      <w:bookmarkEnd w:id="1098"/>
      <w:bookmarkEnd w:id="1099"/>
      <w:bookmarkEnd w:id="1100"/>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B42EF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B42EF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B42EF6">
            <w:pPr>
              <w:pStyle w:val="TAH"/>
            </w:pPr>
            <w:r>
              <w:t>Description</w:t>
            </w:r>
          </w:p>
        </w:tc>
      </w:tr>
      <w:tr w:rsidR="008D3AFB" w14:paraId="57FE1FB2"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77777777" w:rsidR="008D3AFB" w:rsidRDefault="008D3AFB" w:rsidP="00B42EF6">
            <w:pPr>
              <w:pStyle w:val="TAL"/>
            </w:pPr>
            <w:r>
              <w:t>"ngmlc_loc"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B42EF6">
            <w:pPr>
              <w:pStyle w:val="TAL"/>
            </w:pPr>
            <w:r>
              <w:t xml:space="preserve">Access to the </w:t>
            </w:r>
            <w:r>
              <w:rPr>
                <w:lang w:val="en-US"/>
              </w:rPr>
              <w:t>Ngmlc_Location</w:t>
            </w:r>
            <w:r w:rsidRPr="00630AB6">
              <w:rPr>
                <w:lang w:val="en-US"/>
              </w:rPr>
              <w:t xml:space="preserve"> </w:t>
            </w:r>
            <w:r>
              <w:t>API.</w:t>
            </w:r>
          </w:p>
        </w:tc>
      </w:tr>
      <w:tr w:rsidR="008D3AFB" w14:paraId="2E0413F5"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77777777" w:rsidR="008D3AFB" w:rsidRDefault="008D3AFB" w:rsidP="00B42EF6">
            <w:pPr>
              <w:pStyle w:val="TAL"/>
            </w:pPr>
            <w:r>
              <w:t>"ngmlc_loc:provide-location:invoke"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B42EF6">
            <w:pPr>
              <w:pStyle w:val="TAL"/>
            </w:pPr>
            <w:r>
              <w:t>Access to invoke Provide Location</w:t>
            </w:r>
          </w:p>
        </w:tc>
      </w:tr>
      <w:tr w:rsidR="008D3AFB" w14:paraId="633D6389"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77777777" w:rsidR="008D3AFB" w:rsidRDefault="008D3AFB" w:rsidP="00B42EF6">
            <w:pPr>
              <w:pStyle w:val="TAL"/>
            </w:pPr>
            <w:r>
              <w:t>"ngmlc_loc:cancel-location:invoke"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B42EF6">
            <w:pPr>
              <w:pStyle w:val="TAL"/>
            </w:pPr>
            <w:r>
              <w:t>Access to invoke Cancel Location</w:t>
            </w:r>
          </w:p>
        </w:tc>
      </w:tr>
      <w:tr w:rsidR="008D3AFB" w14:paraId="271663AD"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77777777" w:rsidR="008D3AFB" w:rsidRDefault="008D3AFB" w:rsidP="00B42EF6">
            <w:pPr>
              <w:pStyle w:val="TAL"/>
            </w:pPr>
            <w:r>
              <w:t>"ngmlc_loc:location-update:invoke"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B42EF6">
            <w:pPr>
              <w:pStyle w:val="TAL"/>
            </w:pPr>
            <w:r>
              <w:t>Access to invoke Location update</w:t>
            </w:r>
          </w:p>
        </w:tc>
      </w:tr>
      <w:tr w:rsidR="008D3AFB" w14:paraId="4F8AE07D"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77777777" w:rsidR="008D3AFB" w:rsidRDefault="008D3AFB" w:rsidP="00B42EF6">
            <w:pPr>
              <w:pStyle w:val="TAL"/>
            </w:pPr>
            <w:r>
              <w:t>"ngmlc_loc:loc-update-subs:invoke"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B42EF6">
            <w:pPr>
              <w:pStyle w:val="TAL"/>
              <w:tabs>
                <w:tab w:val="left" w:pos="3928"/>
              </w:tabs>
            </w:pPr>
            <w:r>
              <w:t xml:space="preserve">Access to invoke Location update </w:t>
            </w:r>
            <w:r>
              <w:rPr>
                <w:rFonts w:eastAsia="DengXian"/>
                <w:lang w:eastAsia="zh-CN"/>
              </w:rPr>
              <w:t>subscribe</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101" w:name="_Toc25074008"/>
      <w:bookmarkStart w:id="1102" w:name="_Toc34063200"/>
      <w:bookmarkStart w:id="1103" w:name="_Toc43120185"/>
      <w:bookmarkStart w:id="1104" w:name="_Toc49768242"/>
      <w:bookmarkStart w:id="1105" w:name="_Toc51867092"/>
      <w:bookmarkStart w:id="1106" w:name="_Toc122015893"/>
      <w:bookmarkStart w:id="1107" w:name="_Toc130845056"/>
      <w:bookmarkStart w:id="1108" w:name="_Toc138344554"/>
      <w:r>
        <w:rPr>
          <w:lang w:val="en-US"/>
        </w:rPr>
        <w:t>6.1.</w:t>
      </w:r>
      <w:r>
        <w:rPr>
          <w:rFonts w:hint="eastAsia"/>
          <w:lang w:val="en-US" w:eastAsia="zh-CN"/>
        </w:rPr>
        <w:t>9</w:t>
      </w:r>
      <w:r>
        <w:rPr>
          <w:lang w:val="en-US"/>
        </w:rPr>
        <w:tab/>
      </w:r>
      <w:bookmarkEnd w:id="1101"/>
      <w:bookmarkEnd w:id="1102"/>
      <w:bookmarkEnd w:id="1103"/>
      <w:bookmarkEnd w:id="1104"/>
      <w:bookmarkEnd w:id="1105"/>
      <w:r>
        <w:rPr>
          <w:lang w:val="en-US"/>
        </w:rPr>
        <w:t>HTTP redirection</w:t>
      </w:r>
      <w:bookmarkEnd w:id="1106"/>
      <w:bookmarkEnd w:id="1107"/>
      <w:bookmarkEnd w:id="1108"/>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109" w:name="_Toc26202360"/>
      <w:bookmarkStart w:id="1110" w:name="_Toc22624299"/>
      <w:bookmarkStart w:id="1111" w:name="_Toc22141097"/>
      <w:bookmarkStart w:id="1112" w:name="_Toc18853099"/>
      <w:bookmarkStart w:id="1113" w:name="_Toc26202546"/>
      <w:bookmarkStart w:id="1114" w:name="_Toc34804259"/>
      <w:bookmarkStart w:id="1115" w:name="_Toc35935830"/>
      <w:bookmarkStart w:id="1116" w:name="_Toc45030050"/>
      <w:bookmarkStart w:id="1117" w:name="_Toc51922411"/>
      <w:bookmarkStart w:id="1118" w:name="_Toc51922830"/>
      <w:bookmarkStart w:id="1119" w:name="_Toc122015894"/>
      <w:bookmarkStart w:id="1120" w:name="_Toc130845057"/>
      <w:bookmarkStart w:id="1121" w:name="_Toc138344555"/>
      <w:r w:rsidR="009D54C9">
        <w:lastRenderedPageBreak/>
        <w:t>Annex A (normative):</w:t>
      </w:r>
      <w:r w:rsidR="009D54C9">
        <w:br/>
        <w:t>OpenAPI specification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0CAB788F" w14:textId="77777777" w:rsidR="008D72A7" w:rsidRDefault="008D72A7" w:rsidP="00254A98">
      <w:pPr>
        <w:pStyle w:val="Heading1"/>
        <w:rPr>
          <w:lang w:eastAsia="zh-CN"/>
        </w:rPr>
      </w:pPr>
      <w:bookmarkStart w:id="1122" w:name="_Toc26202361"/>
      <w:bookmarkStart w:id="1123" w:name="_Toc22624300"/>
      <w:bookmarkStart w:id="1124" w:name="_Toc22141098"/>
      <w:bookmarkStart w:id="1125" w:name="_Toc18853100"/>
      <w:bookmarkStart w:id="1126" w:name="_Toc26202547"/>
      <w:bookmarkStart w:id="1127" w:name="_Toc34804260"/>
      <w:bookmarkStart w:id="1128" w:name="_Toc35935831"/>
      <w:bookmarkStart w:id="1129" w:name="_Toc45030051"/>
      <w:bookmarkStart w:id="1130" w:name="_Toc51922412"/>
      <w:bookmarkStart w:id="1131" w:name="_Toc51922831"/>
      <w:bookmarkStart w:id="1132" w:name="_Toc122015895"/>
      <w:bookmarkStart w:id="1133" w:name="_Toc130845058"/>
      <w:bookmarkStart w:id="1134" w:name="_Toc138344556"/>
      <w:r w:rsidRPr="008D72A7">
        <w:t>A.1</w:t>
      </w:r>
      <w:r w:rsidRPr="008D72A7">
        <w:tab/>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135" w:name="_Toc26202362"/>
      <w:bookmarkStart w:id="1136" w:name="_Toc22624301"/>
      <w:bookmarkStart w:id="1137" w:name="_Toc22141099"/>
      <w:bookmarkStart w:id="1138" w:name="_Toc18853101"/>
      <w:bookmarkStart w:id="1139" w:name="_Toc26202548"/>
      <w:bookmarkStart w:id="1140" w:name="_Toc34804261"/>
      <w:bookmarkStart w:id="1141" w:name="_Toc35935832"/>
      <w:bookmarkStart w:id="1142" w:name="_Toc45030052"/>
      <w:bookmarkStart w:id="1143" w:name="_Toc51922413"/>
      <w:bookmarkStart w:id="1144" w:name="_Toc51922832"/>
      <w:bookmarkStart w:id="1145" w:name="_Toc122015896"/>
      <w:bookmarkStart w:id="1146" w:name="_Toc130845059"/>
      <w:bookmarkStart w:id="1147" w:name="_Toc138344557"/>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849CB2D" w14:textId="77777777" w:rsidR="008D72A7" w:rsidRPr="008D72A7" w:rsidRDefault="008D72A7" w:rsidP="008D72A7">
      <w:pPr>
        <w:pStyle w:val="PL"/>
      </w:pPr>
      <w:bookmarkStart w:id="1148" w:name="OLE_LINK5"/>
      <w:r>
        <w:t>openapi: 3.0.0</w:t>
      </w:r>
    </w:p>
    <w:p w14:paraId="2204649A" w14:textId="77777777" w:rsidR="008D72A7" w:rsidRPr="00C67917" w:rsidRDefault="008D72A7" w:rsidP="008D72A7">
      <w:pPr>
        <w:pStyle w:val="PL"/>
      </w:pPr>
      <w:r>
        <w:t>info:</w:t>
      </w:r>
    </w:p>
    <w:bookmarkEnd w:id="1148"/>
    <w:p w14:paraId="5069AE1E" w14:textId="6B0CC8E0"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0-alpha.</w:t>
      </w:r>
      <w:r w:rsidR="00F95CCA">
        <w:rPr>
          <w:rFonts w:eastAsiaTheme="minorEastAsia"/>
          <w:lang w:eastAsia="zh-CN"/>
        </w:rPr>
        <w:t>3</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1BB6E01" w:rsidR="008D72A7" w:rsidRPr="00AA59C7" w:rsidRDefault="008D72A7" w:rsidP="008D72A7">
      <w:pPr>
        <w:pStyle w:val="PL"/>
      </w:pPr>
      <w:r>
        <w:t xml:space="preserve">    © </w:t>
      </w:r>
      <w:r w:rsidR="001F299B">
        <w:t>20</w:t>
      </w:r>
      <w:r w:rsidR="001F299B">
        <w:rPr>
          <w:rFonts w:hint="eastAsia"/>
          <w:lang w:eastAsia="zh-CN"/>
        </w:rPr>
        <w:t>2</w:t>
      </w:r>
      <w:r w:rsidR="0003004E">
        <w:rPr>
          <w:rFonts w:eastAsiaTheme="minorEastAsia"/>
          <w:lang w:eastAsia="zh-CN"/>
        </w:rPr>
        <w:t>3</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149" w:name="OLE_LINK2"/>
      <w:r>
        <w:t>externalDocs:</w:t>
      </w:r>
    </w:p>
    <w:bookmarkEnd w:id="1149"/>
    <w:p w14:paraId="43C16036" w14:textId="64832472"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F95CCA">
        <w:t>2</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lastRenderedPageBreak/>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lastRenderedPageBreak/>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lastRenderedPageBreak/>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lastRenderedPageBreak/>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77777777" w:rsidR="00C87C4D" w:rsidRDefault="00C87C4D" w:rsidP="00C87C4D">
      <w:pPr>
        <w:pStyle w:val="PL"/>
        <w:tabs>
          <w:tab w:val="clear" w:pos="8832"/>
          <w:tab w:val="left" w:pos="8755"/>
        </w:tabs>
      </w:pPr>
      <w:r>
        <w:t xml:space="preserve">            ngmlc-loc:loc-update-subs:invoke: Access to invoke Location update </w:t>
      </w:r>
      <w:r>
        <w:rPr>
          <w:rFonts w:eastAsia="DengXian"/>
          <w:lang w:eastAsia="zh-CN"/>
        </w:rPr>
        <w:t>subscribe</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lastRenderedPageBreak/>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77777777" w:rsidR="00E66776" w:rsidRDefault="00E66776" w:rsidP="00E66776">
      <w:pPr>
        <w:pStyle w:val="PL"/>
        <w:rPr>
          <w:lang w:val="en-US"/>
        </w:rPr>
      </w:pPr>
      <w:r>
        <w:rPr>
          <w:lang w:val="en-US"/>
        </w:rPr>
        <w:t xml:space="preserve">        </w:t>
      </w:r>
      <w:r>
        <w:rPr>
          <w:lang w:eastAsia="zh-CN"/>
        </w:rPr>
        <w:t>reportingInd</w:t>
      </w:r>
      <w:r>
        <w:rPr>
          <w:lang w:val="en-US"/>
        </w:rPr>
        <w:t>:</w:t>
      </w:r>
    </w:p>
    <w:p w14:paraId="010EC7D4" w14:textId="77777777" w:rsidR="00E66776" w:rsidRDefault="00E66776" w:rsidP="00E66776">
      <w:pPr>
        <w:pStyle w:val="PL"/>
      </w:pPr>
      <w:r>
        <w:t xml:space="preserve">          $ref: '#/components/schemas/ReportingInd'</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7777777" w:rsidR="00684C91" w:rsidRPr="004375A7"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lastRenderedPageBreak/>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lastRenderedPageBreak/>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lastRenderedPageBreak/>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71B444C" w:rsidR="00B7044A" w:rsidRPr="006306AB" w:rsidRDefault="00C6272E" w:rsidP="008D72A7">
      <w:pPr>
        <w:pStyle w:val="PL"/>
        <w:rPr>
          <w:lang w:eastAsia="zh-CN"/>
        </w:rPr>
      </w:pPr>
      <w:r>
        <w:rPr>
          <w:lang w:val="en-US"/>
        </w:rPr>
        <w:t xml:space="preserve">            - </w:t>
      </w:r>
      <w:r>
        <w:t>DIRECT_REPORT_EVENT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77777777" w:rsidR="00094360" w:rsidRDefault="00094360" w:rsidP="00094360">
      <w:pPr>
        <w:pStyle w:val="PL"/>
      </w:pPr>
      <w:r>
        <w:t xml:space="preserve">        Indicates one of the mutually exclusive global settings</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366DE918" w:rsidR="00094360" w:rsidRDefault="00094360" w:rsidP="00094360">
      <w:pPr>
        <w:pStyle w:val="PL"/>
      </w:pPr>
      <w:r>
        <w:t xml:space="preserve">          </w:t>
      </w:r>
      <w:r w:rsidR="008F2339">
        <w:t xml:space="preserve">  </w:t>
      </w:r>
      <w:r>
        <w:t>- OPPOSITE_SENSE</w:t>
      </w:r>
    </w:p>
    <w:p w14:paraId="0851C97A" w14:textId="4681A84A" w:rsidR="00094360" w:rsidRDefault="00094360" w:rsidP="00094360">
      <w:pPr>
        <w:pStyle w:val="PL"/>
      </w:pPr>
      <w:r>
        <w:lastRenderedPageBreak/>
        <w:t xml:space="preserve">          </w:t>
      </w:r>
      <w:r w:rsidR="008F2339">
        <w:t xml:space="preserve">  </w:t>
      </w:r>
      <w:r>
        <w:t>- POSITIVE_SENSE</w:t>
      </w:r>
    </w:p>
    <w:p w14:paraId="44AB0E22" w14:textId="77777777" w:rsidR="00094360" w:rsidRDefault="00094360" w:rsidP="00094360">
      <w:pPr>
        <w:pStyle w:val="PL"/>
      </w:pPr>
      <w:r>
        <w:t xml:space="preserve">        - type: string</w:t>
      </w:r>
    </w:p>
    <w:p w14:paraId="0D8A8D35" w14:textId="77777777" w:rsidR="00094360" w:rsidRDefault="00094360" w:rsidP="006C5D01">
      <w:pPr>
        <w:pStyle w:val="PL"/>
        <w:rPr>
          <w:lang w:eastAsia="zh-CN"/>
        </w:rPr>
      </w:pPr>
    </w:p>
    <w:p w14:paraId="56370394" w14:textId="77777777" w:rsidR="008D72A7" w:rsidRDefault="008D72A7" w:rsidP="00EF4063">
      <w:pPr>
        <w:pStyle w:val="Heading8"/>
        <w:rPr>
          <w:lang w:eastAsia="zh-CN"/>
        </w:rPr>
      </w:pPr>
      <w:bookmarkStart w:id="1150" w:name="_Toc26202363"/>
      <w:bookmarkStart w:id="1151" w:name="_Toc22624302"/>
      <w:bookmarkStart w:id="1152" w:name="_Toc22141100"/>
      <w:bookmarkStart w:id="1153" w:name="_Toc18853102"/>
      <w:bookmarkStart w:id="1154" w:name="_Toc26202549"/>
      <w:bookmarkStart w:id="1155" w:name="_Toc34804262"/>
      <w:bookmarkStart w:id="1156" w:name="_Toc35935833"/>
      <w:bookmarkStart w:id="1157" w:name="_Toc45030053"/>
      <w:bookmarkStart w:id="1158" w:name="_Toc51922414"/>
      <w:bookmarkStart w:id="1159" w:name="_Toc51922833"/>
      <w:bookmarkStart w:id="1160" w:name="_Toc122015897"/>
      <w:bookmarkStart w:id="1161" w:name="_Toc130845060"/>
      <w:bookmarkStart w:id="1162" w:name="historyclause"/>
      <w:bookmarkStart w:id="1163" w:name="_Toc138344558"/>
      <w:r>
        <w:lastRenderedPageBreak/>
        <w:t>Annex B (informative):</w:t>
      </w:r>
      <w:r>
        <w:br/>
        <w:t>Change history</w:t>
      </w:r>
      <w:bookmarkEnd w:id="1150"/>
      <w:bookmarkEnd w:id="1151"/>
      <w:bookmarkEnd w:id="1152"/>
      <w:bookmarkEnd w:id="1153"/>
      <w:bookmarkEnd w:id="1154"/>
      <w:bookmarkEnd w:id="1155"/>
      <w:bookmarkEnd w:id="1156"/>
      <w:bookmarkEnd w:id="1157"/>
      <w:bookmarkEnd w:id="1158"/>
      <w:bookmarkEnd w:id="1159"/>
      <w:bookmarkEnd w:id="1160"/>
      <w:bookmarkEnd w:id="1161"/>
      <w:bookmarkEnd w:id="1163"/>
    </w:p>
    <w:bookmarkEnd w:id="1162"/>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3"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4"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5"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7"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bl>
    <w:p w14:paraId="1B61844D"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99154" w14:textId="77777777" w:rsidR="00BB26D1" w:rsidRDefault="00BB26D1">
      <w:r>
        <w:separator/>
      </w:r>
    </w:p>
  </w:endnote>
  <w:endnote w:type="continuationSeparator" w:id="0">
    <w:p w14:paraId="0334148D" w14:textId="77777777" w:rsidR="00BB26D1" w:rsidRDefault="00BB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A27DB" w:rsidRDefault="00DA27D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B5A69" w14:textId="77777777" w:rsidR="00BB26D1" w:rsidRDefault="00BB26D1">
      <w:r>
        <w:separator/>
      </w:r>
    </w:p>
  </w:footnote>
  <w:footnote w:type="continuationSeparator" w:id="0">
    <w:p w14:paraId="36B4ED35" w14:textId="77777777" w:rsidR="00BB26D1" w:rsidRDefault="00BB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502E4D4E" w:rsidR="00DA27DB" w:rsidRDefault="00DA27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131">
      <w:rPr>
        <w:rFonts w:ascii="Arial" w:hAnsi="Arial" w:cs="Arial"/>
        <w:b/>
        <w:noProof/>
        <w:sz w:val="18"/>
        <w:szCs w:val="18"/>
      </w:rPr>
      <w:t>3GPP TS 29.515 V18.2.0 (2023-06)</w:t>
    </w:r>
    <w:r>
      <w:rPr>
        <w:rFonts w:ascii="Arial" w:hAnsi="Arial" w:cs="Arial"/>
        <w:b/>
        <w:sz w:val="18"/>
        <w:szCs w:val="18"/>
      </w:rPr>
      <w:fldChar w:fldCharType="end"/>
    </w:r>
  </w:p>
  <w:p w14:paraId="414B0BCE" w14:textId="32113139" w:rsidR="00DA27DB" w:rsidRDefault="00DA27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6632">
      <w:rPr>
        <w:rFonts w:ascii="Arial" w:hAnsi="Arial" w:cs="Arial"/>
        <w:b/>
        <w:noProof/>
        <w:sz w:val="18"/>
        <w:szCs w:val="18"/>
      </w:rPr>
      <w:t>55</w:t>
    </w:r>
    <w:r>
      <w:rPr>
        <w:rFonts w:ascii="Arial" w:hAnsi="Arial" w:cs="Arial"/>
        <w:b/>
        <w:sz w:val="18"/>
        <w:szCs w:val="18"/>
      </w:rPr>
      <w:fldChar w:fldCharType="end"/>
    </w:r>
  </w:p>
  <w:p w14:paraId="7710B3C7" w14:textId="30F77822" w:rsidR="00DA27DB" w:rsidRDefault="00DA27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131">
      <w:rPr>
        <w:rFonts w:ascii="Arial" w:hAnsi="Arial" w:cs="Arial"/>
        <w:b/>
        <w:noProof/>
        <w:sz w:val="18"/>
        <w:szCs w:val="18"/>
      </w:rPr>
      <w:t>Release 18</w:t>
    </w:r>
    <w:r>
      <w:rPr>
        <w:rFonts w:ascii="Arial" w:hAnsi="Arial" w:cs="Arial"/>
        <w:b/>
        <w:sz w:val="18"/>
        <w:szCs w:val="18"/>
      </w:rPr>
      <w:fldChar w:fldCharType="end"/>
    </w:r>
  </w:p>
  <w:p w14:paraId="56CDC03E" w14:textId="77777777" w:rsidR="00DA27DB" w:rsidRDefault="00DA27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6622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2824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2628594">
    <w:abstractNumId w:val="11"/>
  </w:num>
  <w:num w:numId="4" w16cid:durableId="363332259">
    <w:abstractNumId w:val="15"/>
  </w:num>
  <w:num w:numId="5" w16cid:durableId="658077378">
    <w:abstractNumId w:val="12"/>
  </w:num>
  <w:num w:numId="6" w16cid:durableId="1678069010">
    <w:abstractNumId w:val="13"/>
  </w:num>
  <w:num w:numId="7" w16cid:durableId="425075887">
    <w:abstractNumId w:val="14"/>
  </w:num>
  <w:num w:numId="8" w16cid:durableId="1167401078">
    <w:abstractNumId w:val="9"/>
  </w:num>
  <w:num w:numId="9" w16cid:durableId="1845440769">
    <w:abstractNumId w:val="7"/>
  </w:num>
  <w:num w:numId="10" w16cid:durableId="1306162692">
    <w:abstractNumId w:val="6"/>
  </w:num>
  <w:num w:numId="11" w16cid:durableId="1852914002">
    <w:abstractNumId w:val="5"/>
  </w:num>
  <w:num w:numId="12" w16cid:durableId="981737182">
    <w:abstractNumId w:val="4"/>
  </w:num>
  <w:num w:numId="13" w16cid:durableId="32385655">
    <w:abstractNumId w:val="8"/>
  </w:num>
  <w:num w:numId="14" w16cid:durableId="1857692414">
    <w:abstractNumId w:val="3"/>
  </w:num>
  <w:num w:numId="15" w16cid:durableId="1718705332">
    <w:abstractNumId w:val="2"/>
  </w:num>
  <w:num w:numId="16" w16cid:durableId="440340795">
    <w:abstractNumId w:val="1"/>
  </w:num>
  <w:num w:numId="17" w16cid:durableId="606813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06395"/>
    <w:rsid w:val="000109FB"/>
    <w:rsid w:val="00011B3D"/>
    <w:rsid w:val="0001557A"/>
    <w:rsid w:val="000163E7"/>
    <w:rsid w:val="0002178C"/>
    <w:rsid w:val="00023FFA"/>
    <w:rsid w:val="0002794E"/>
    <w:rsid w:val="0003004E"/>
    <w:rsid w:val="00030EFC"/>
    <w:rsid w:val="00032AD9"/>
    <w:rsid w:val="00033397"/>
    <w:rsid w:val="00033712"/>
    <w:rsid w:val="00036B44"/>
    <w:rsid w:val="00040095"/>
    <w:rsid w:val="00043171"/>
    <w:rsid w:val="00045EA4"/>
    <w:rsid w:val="00051834"/>
    <w:rsid w:val="000545C0"/>
    <w:rsid w:val="00054A22"/>
    <w:rsid w:val="00055E01"/>
    <w:rsid w:val="00061D54"/>
    <w:rsid w:val="00062023"/>
    <w:rsid w:val="000655A6"/>
    <w:rsid w:val="00065FB0"/>
    <w:rsid w:val="00072023"/>
    <w:rsid w:val="00074186"/>
    <w:rsid w:val="0007527B"/>
    <w:rsid w:val="00076E0A"/>
    <w:rsid w:val="00080512"/>
    <w:rsid w:val="000832B0"/>
    <w:rsid w:val="000847BD"/>
    <w:rsid w:val="0008634A"/>
    <w:rsid w:val="000918FF"/>
    <w:rsid w:val="00093116"/>
    <w:rsid w:val="00093B41"/>
    <w:rsid w:val="00094360"/>
    <w:rsid w:val="000958CF"/>
    <w:rsid w:val="00096D4A"/>
    <w:rsid w:val="000976F7"/>
    <w:rsid w:val="000A4249"/>
    <w:rsid w:val="000A513E"/>
    <w:rsid w:val="000B3E10"/>
    <w:rsid w:val="000B6DB9"/>
    <w:rsid w:val="000B7BCC"/>
    <w:rsid w:val="000C47C3"/>
    <w:rsid w:val="000D00CF"/>
    <w:rsid w:val="000D58AB"/>
    <w:rsid w:val="000D64A2"/>
    <w:rsid w:val="000E1DD4"/>
    <w:rsid w:val="000E2BC0"/>
    <w:rsid w:val="000E5015"/>
    <w:rsid w:val="000E5FC3"/>
    <w:rsid w:val="000E7159"/>
    <w:rsid w:val="000E7B52"/>
    <w:rsid w:val="000F4002"/>
    <w:rsid w:val="0011128F"/>
    <w:rsid w:val="00116621"/>
    <w:rsid w:val="00117D2A"/>
    <w:rsid w:val="00130710"/>
    <w:rsid w:val="001316BD"/>
    <w:rsid w:val="00131C9E"/>
    <w:rsid w:val="00133525"/>
    <w:rsid w:val="0013513E"/>
    <w:rsid w:val="001354AB"/>
    <w:rsid w:val="0014411C"/>
    <w:rsid w:val="001517E5"/>
    <w:rsid w:val="00151BB9"/>
    <w:rsid w:val="00155002"/>
    <w:rsid w:val="00155989"/>
    <w:rsid w:val="00161044"/>
    <w:rsid w:val="001616FF"/>
    <w:rsid w:val="00163985"/>
    <w:rsid w:val="0016578E"/>
    <w:rsid w:val="00173D91"/>
    <w:rsid w:val="00181019"/>
    <w:rsid w:val="00182EB3"/>
    <w:rsid w:val="00192131"/>
    <w:rsid w:val="0019214E"/>
    <w:rsid w:val="001A4C42"/>
    <w:rsid w:val="001A5102"/>
    <w:rsid w:val="001A7420"/>
    <w:rsid w:val="001A7BE9"/>
    <w:rsid w:val="001B2FF0"/>
    <w:rsid w:val="001B3121"/>
    <w:rsid w:val="001B620B"/>
    <w:rsid w:val="001B6637"/>
    <w:rsid w:val="001C0A4D"/>
    <w:rsid w:val="001C21C3"/>
    <w:rsid w:val="001C38E8"/>
    <w:rsid w:val="001C6A2F"/>
    <w:rsid w:val="001D02C2"/>
    <w:rsid w:val="001D457F"/>
    <w:rsid w:val="001E300A"/>
    <w:rsid w:val="001F0C1D"/>
    <w:rsid w:val="001F0D02"/>
    <w:rsid w:val="001F1132"/>
    <w:rsid w:val="001F168B"/>
    <w:rsid w:val="001F299B"/>
    <w:rsid w:val="001F44CF"/>
    <w:rsid w:val="001F4629"/>
    <w:rsid w:val="001F6058"/>
    <w:rsid w:val="001F723F"/>
    <w:rsid w:val="001F74F5"/>
    <w:rsid w:val="00206099"/>
    <w:rsid w:val="00207F13"/>
    <w:rsid w:val="00212990"/>
    <w:rsid w:val="0021403C"/>
    <w:rsid w:val="002159A9"/>
    <w:rsid w:val="00227CFE"/>
    <w:rsid w:val="002347A2"/>
    <w:rsid w:val="002426FB"/>
    <w:rsid w:val="00246131"/>
    <w:rsid w:val="00253BDF"/>
    <w:rsid w:val="00254A98"/>
    <w:rsid w:val="002556EB"/>
    <w:rsid w:val="00257D84"/>
    <w:rsid w:val="0026166B"/>
    <w:rsid w:val="00263468"/>
    <w:rsid w:val="0026360B"/>
    <w:rsid w:val="00266632"/>
    <w:rsid w:val="00267026"/>
    <w:rsid w:val="002675F0"/>
    <w:rsid w:val="00275E25"/>
    <w:rsid w:val="002763AC"/>
    <w:rsid w:val="002768FA"/>
    <w:rsid w:val="00280B34"/>
    <w:rsid w:val="00282417"/>
    <w:rsid w:val="002866C1"/>
    <w:rsid w:val="00287628"/>
    <w:rsid w:val="002915CC"/>
    <w:rsid w:val="0029370F"/>
    <w:rsid w:val="00296541"/>
    <w:rsid w:val="002973B4"/>
    <w:rsid w:val="002B07B7"/>
    <w:rsid w:val="002B3410"/>
    <w:rsid w:val="002B4E9B"/>
    <w:rsid w:val="002B6339"/>
    <w:rsid w:val="002C0237"/>
    <w:rsid w:val="002C3E6A"/>
    <w:rsid w:val="002C6079"/>
    <w:rsid w:val="002C6CEC"/>
    <w:rsid w:val="002D470B"/>
    <w:rsid w:val="002D4E7F"/>
    <w:rsid w:val="002E00EE"/>
    <w:rsid w:val="002E725E"/>
    <w:rsid w:val="002F25F9"/>
    <w:rsid w:val="002F2862"/>
    <w:rsid w:val="003002C4"/>
    <w:rsid w:val="003004D7"/>
    <w:rsid w:val="003062B1"/>
    <w:rsid w:val="00314917"/>
    <w:rsid w:val="003172DC"/>
    <w:rsid w:val="00325ACD"/>
    <w:rsid w:val="00331B6E"/>
    <w:rsid w:val="00340418"/>
    <w:rsid w:val="003417E5"/>
    <w:rsid w:val="0034428C"/>
    <w:rsid w:val="00346044"/>
    <w:rsid w:val="00347B84"/>
    <w:rsid w:val="00351905"/>
    <w:rsid w:val="0035288C"/>
    <w:rsid w:val="003537C1"/>
    <w:rsid w:val="0035462D"/>
    <w:rsid w:val="003553A9"/>
    <w:rsid w:val="003556FD"/>
    <w:rsid w:val="003560DF"/>
    <w:rsid w:val="003574B0"/>
    <w:rsid w:val="00363FA0"/>
    <w:rsid w:val="00367F2C"/>
    <w:rsid w:val="00367FA6"/>
    <w:rsid w:val="003765B8"/>
    <w:rsid w:val="00377E9E"/>
    <w:rsid w:val="00390F76"/>
    <w:rsid w:val="00393534"/>
    <w:rsid w:val="003A5BCC"/>
    <w:rsid w:val="003B2369"/>
    <w:rsid w:val="003B413B"/>
    <w:rsid w:val="003C0947"/>
    <w:rsid w:val="003C162B"/>
    <w:rsid w:val="003C3107"/>
    <w:rsid w:val="003C3885"/>
    <w:rsid w:val="003C3971"/>
    <w:rsid w:val="003C4A8D"/>
    <w:rsid w:val="003C7B93"/>
    <w:rsid w:val="003D056A"/>
    <w:rsid w:val="003D4C2C"/>
    <w:rsid w:val="003E0827"/>
    <w:rsid w:val="003E4D12"/>
    <w:rsid w:val="003E60CE"/>
    <w:rsid w:val="003F36A9"/>
    <w:rsid w:val="003F443C"/>
    <w:rsid w:val="003F58DF"/>
    <w:rsid w:val="003F5C17"/>
    <w:rsid w:val="0040052B"/>
    <w:rsid w:val="004063AD"/>
    <w:rsid w:val="00410250"/>
    <w:rsid w:val="00413B4B"/>
    <w:rsid w:val="00417A02"/>
    <w:rsid w:val="00423334"/>
    <w:rsid w:val="0043312E"/>
    <w:rsid w:val="004345EC"/>
    <w:rsid w:val="00436F25"/>
    <w:rsid w:val="004374D6"/>
    <w:rsid w:val="00437F66"/>
    <w:rsid w:val="004413E9"/>
    <w:rsid w:val="00452FC8"/>
    <w:rsid w:val="00454A22"/>
    <w:rsid w:val="004624AF"/>
    <w:rsid w:val="00465515"/>
    <w:rsid w:val="00470000"/>
    <w:rsid w:val="00470807"/>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7A68"/>
    <w:rsid w:val="004D195A"/>
    <w:rsid w:val="004D3578"/>
    <w:rsid w:val="004D4A34"/>
    <w:rsid w:val="004D5E0C"/>
    <w:rsid w:val="004E1715"/>
    <w:rsid w:val="004E213A"/>
    <w:rsid w:val="004E2AF0"/>
    <w:rsid w:val="004E474E"/>
    <w:rsid w:val="004E4959"/>
    <w:rsid w:val="004E58B3"/>
    <w:rsid w:val="004F0988"/>
    <w:rsid w:val="004F1258"/>
    <w:rsid w:val="004F171F"/>
    <w:rsid w:val="004F3340"/>
    <w:rsid w:val="004F3992"/>
    <w:rsid w:val="0050344B"/>
    <w:rsid w:val="005169C1"/>
    <w:rsid w:val="00521C07"/>
    <w:rsid w:val="005226E2"/>
    <w:rsid w:val="00524342"/>
    <w:rsid w:val="00524863"/>
    <w:rsid w:val="00530D38"/>
    <w:rsid w:val="0053388B"/>
    <w:rsid w:val="00535773"/>
    <w:rsid w:val="0053650A"/>
    <w:rsid w:val="00537333"/>
    <w:rsid w:val="005376D5"/>
    <w:rsid w:val="00543E6C"/>
    <w:rsid w:val="00547A71"/>
    <w:rsid w:val="0055045E"/>
    <w:rsid w:val="00561EDB"/>
    <w:rsid w:val="00565087"/>
    <w:rsid w:val="005751B7"/>
    <w:rsid w:val="0057636B"/>
    <w:rsid w:val="00580A99"/>
    <w:rsid w:val="005853AB"/>
    <w:rsid w:val="00594B6D"/>
    <w:rsid w:val="005975A3"/>
    <w:rsid w:val="00597B11"/>
    <w:rsid w:val="005A055C"/>
    <w:rsid w:val="005A7DB9"/>
    <w:rsid w:val="005B2F20"/>
    <w:rsid w:val="005B619E"/>
    <w:rsid w:val="005C739A"/>
    <w:rsid w:val="005D1217"/>
    <w:rsid w:val="005D2E01"/>
    <w:rsid w:val="005D3EDE"/>
    <w:rsid w:val="005D417D"/>
    <w:rsid w:val="005D4C92"/>
    <w:rsid w:val="005D5D9F"/>
    <w:rsid w:val="005D6D04"/>
    <w:rsid w:val="005D7526"/>
    <w:rsid w:val="005E4BB2"/>
    <w:rsid w:val="005E509F"/>
    <w:rsid w:val="005E58A1"/>
    <w:rsid w:val="005F46EE"/>
    <w:rsid w:val="005F5F06"/>
    <w:rsid w:val="00601C0C"/>
    <w:rsid w:val="00602AEA"/>
    <w:rsid w:val="006031CE"/>
    <w:rsid w:val="006128D2"/>
    <w:rsid w:val="0061389F"/>
    <w:rsid w:val="00613CC8"/>
    <w:rsid w:val="00614FDF"/>
    <w:rsid w:val="0061793D"/>
    <w:rsid w:val="0062350D"/>
    <w:rsid w:val="006306AB"/>
    <w:rsid w:val="0063543D"/>
    <w:rsid w:val="00647114"/>
    <w:rsid w:val="00652EF7"/>
    <w:rsid w:val="0065558F"/>
    <w:rsid w:val="006652F8"/>
    <w:rsid w:val="006766D6"/>
    <w:rsid w:val="00684C91"/>
    <w:rsid w:val="00690F85"/>
    <w:rsid w:val="006929CC"/>
    <w:rsid w:val="00697AC0"/>
    <w:rsid w:val="00697D71"/>
    <w:rsid w:val="00697FC8"/>
    <w:rsid w:val="006A323F"/>
    <w:rsid w:val="006A377E"/>
    <w:rsid w:val="006B1587"/>
    <w:rsid w:val="006B2472"/>
    <w:rsid w:val="006B30D0"/>
    <w:rsid w:val="006B4195"/>
    <w:rsid w:val="006B6BDB"/>
    <w:rsid w:val="006B79A1"/>
    <w:rsid w:val="006C15E9"/>
    <w:rsid w:val="006C3D95"/>
    <w:rsid w:val="006C5D01"/>
    <w:rsid w:val="006D71BB"/>
    <w:rsid w:val="006E19DA"/>
    <w:rsid w:val="006E1C72"/>
    <w:rsid w:val="006E5C86"/>
    <w:rsid w:val="006F055E"/>
    <w:rsid w:val="006F0671"/>
    <w:rsid w:val="006F38A9"/>
    <w:rsid w:val="00701116"/>
    <w:rsid w:val="0070220A"/>
    <w:rsid w:val="00704B22"/>
    <w:rsid w:val="007055D2"/>
    <w:rsid w:val="00710E21"/>
    <w:rsid w:val="00713C44"/>
    <w:rsid w:val="00714690"/>
    <w:rsid w:val="00715F77"/>
    <w:rsid w:val="007179B6"/>
    <w:rsid w:val="007219AE"/>
    <w:rsid w:val="00734A5B"/>
    <w:rsid w:val="00734F74"/>
    <w:rsid w:val="00736596"/>
    <w:rsid w:val="007378DF"/>
    <w:rsid w:val="0074026F"/>
    <w:rsid w:val="00742531"/>
    <w:rsid w:val="007429F6"/>
    <w:rsid w:val="00744E76"/>
    <w:rsid w:val="00745DB1"/>
    <w:rsid w:val="00746AB0"/>
    <w:rsid w:val="007509EF"/>
    <w:rsid w:val="00774DA4"/>
    <w:rsid w:val="00775637"/>
    <w:rsid w:val="00776896"/>
    <w:rsid w:val="0078017C"/>
    <w:rsid w:val="0078021A"/>
    <w:rsid w:val="0078180F"/>
    <w:rsid w:val="00781F0F"/>
    <w:rsid w:val="00782875"/>
    <w:rsid w:val="0078372D"/>
    <w:rsid w:val="00791136"/>
    <w:rsid w:val="00791867"/>
    <w:rsid w:val="00793FBA"/>
    <w:rsid w:val="007A30FB"/>
    <w:rsid w:val="007A4504"/>
    <w:rsid w:val="007B00D3"/>
    <w:rsid w:val="007B0A1C"/>
    <w:rsid w:val="007B11DD"/>
    <w:rsid w:val="007B600E"/>
    <w:rsid w:val="007B6841"/>
    <w:rsid w:val="007C2A6D"/>
    <w:rsid w:val="007C6ECB"/>
    <w:rsid w:val="007D2F02"/>
    <w:rsid w:val="007D379C"/>
    <w:rsid w:val="007D43ED"/>
    <w:rsid w:val="007E0293"/>
    <w:rsid w:val="007E2C13"/>
    <w:rsid w:val="007E4D8D"/>
    <w:rsid w:val="007E7490"/>
    <w:rsid w:val="007F0F4A"/>
    <w:rsid w:val="007F39C0"/>
    <w:rsid w:val="007F4DFB"/>
    <w:rsid w:val="007F6969"/>
    <w:rsid w:val="0080140A"/>
    <w:rsid w:val="008028A4"/>
    <w:rsid w:val="008046BA"/>
    <w:rsid w:val="008158A7"/>
    <w:rsid w:val="00817DE5"/>
    <w:rsid w:val="00821DC5"/>
    <w:rsid w:val="00824445"/>
    <w:rsid w:val="00830747"/>
    <w:rsid w:val="00840EA9"/>
    <w:rsid w:val="0084101B"/>
    <w:rsid w:val="00845981"/>
    <w:rsid w:val="00856925"/>
    <w:rsid w:val="00861869"/>
    <w:rsid w:val="008641A3"/>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61CA"/>
    <w:rsid w:val="008B6946"/>
    <w:rsid w:val="008C1589"/>
    <w:rsid w:val="008C36C1"/>
    <w:rsid w:val="008C384C"/>
    <w:rsid w:val="008C4B7D"/>
    <w:rsid w:val="008C5C4B"/>
    <w:rsid w:val="008D3AFB"/>
    <w:rsid w:val="008D72A7"/>
    <w:rsid w:val="008F2075"/>
    <w:rsid w:val="008F2339"/>
    <w:rsid w:val="008F28E6"/>
    <w:rsid w:val="008F6317"/>
    <w:rsid w:val="008F7F7E"/>
    <w:rsid w:val="0090123C"/>
    <w:rsid w:val="0090271F"/>
    <w:rsid w:val="00902E23"/>
    <w:rsid w:val="009060E3"/>
    <w:rsid w:val="009114D7"/>
    <w:rsid w:val="00912F1F"/>
    <w:rsid w:val="0091348E"/>
    <w:rsid w:val="00913BA8"/>
    <w:rsid w:val="00914770"/>
    <w:rsid w:val="009165B4"/>
    <w:rsid w:val="00917C8E"/>
    <w:rsid w:val="00917CCB"/>
    <w:rsid w:val="00930E96"/>
    <w:rsid w:val="00934066"/>
    <w:rsid w:val="00935500"/>
    <w:rsid w:val="00936E16"/>
    <w:rsid w:val="00942EC2"/>
    <w:rsid w:val="009432EF"/>
    <w:rsid w:val="00954205"/>
    <w:rsid w:val="009554C7"/>
    <w:rsid w:val="00960024"/>
    <w:rsid w:val="009751BF"/>
    <w:rsid w:val="00996577"/>
    <w:rsid w:val="0099745A"/>
    <w:rsid w:val="009A0E25"/>
    <w:rsid w:val="009B4846"/>
    <w:rsid w:val="009B60E4"/>
    <w:rsid w:val="009C23BE"/>
    <w:rsid w:val="009C2C48"/>
    <w:rsid w:val="009C566E"/>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6956"/>
    <w:rsid w:val="00A27486"/>
    <w:rsid w:val="00A30912"/>
    <w:rsid w:val="00A32971"/>
    <w:rsid w:val="00A37897"/>
    <w:rsid w:val="00A452DB"/>
    <w:rsid w:val="00A45B00"/>
    <w:rsid w:val="00A53724"/>
    <w:rsid w:val="00A54158"/>
    <w:rsid w:val="00A55723"/>
    <w:rsid w:val="00A55D55"/>
    <w:rsid w:val="00A55D76"/>
    <w:rsid w:val="00A56066"/>
    <w:rsid w:val="00A56349"/>
    <w:rsid w:val="00A62281"/>
    <w:rsid w:val="00A649A9"/>
    <w:rsid w:val="00A6719A"/>
    <w:rsid w:val="00A73129"/>
    <w:rsid w:val="00A765F9"/>
    <w:rsid w:val="00A82346"/>
    <w:rsid w:val="00A92BA1"/>
    <w:rsid w:val="00A9669B"/>
    <w:rsid w:val="00AA59C7"/>
    <w:rsid w:val="00AB1C9B"/>
    <w:rsid w:val="00AC5C91"/>
    <w:rsid w:val="00AC63AC"/>
    <w:rsid w:val="00AC6BC6"/>
    <w:rsid w:val="00AE1F45"/>
    <w:rsid w:val="00AE65E2"/>
    <w:rsid w:val="00AF1387"/>
    <w:rsid w:val="00B01A3A"/>
    <w:rsid w:val="00B0340B"/>
    <w:rsid w:val="00B035FC"/>
    <w:rsid w:val="00B07E87"/>
    <w:rsid w:val="00B15449"/>
    <w:rsid w:val="00B173B3"/>
    <w:rsid w:val="00B2084B"/>
    <w:rsid w:val="00B25A16"/>
    <w:rsid w:val="00B25DD3"/>
    <w:rsid w:val="00B328EC"/>
    <w:rsid w:val="00B3482A"/>
    <w:rsid w:val="00B35354"/>
    <w:rsid w:val="00B35675"/>
    <w:rsid w:val="00B435B2"/>
    <w:rsid w:val="00B45358"/>
    <w:rsid w:val="00B5076E"/>
    <w:rsid w:val="00B510B5"/>
    <w:rsid w:val="00B519B7"/>
    <w:rsid w:val="00B55304"/>
    <w:rsid w:val="00B60566"/>
    <w:rsid w:val="00B62B6E"/>
    <w:rsid w:val="00B63CD4"/>
    <w:rsid w:val="00B649A4"/>
    <w:rsid w:val="00B654B4"/>
    <w:rsid w:val="00B7044A"/>
    <w:rsid w:val="00B70A51"/>
    <w:rsid w:val="00B70B77"/>
    <w:rsid w:val="00B712E7"/>
    <w:rsid w:val="00B73AA5"/>
    <w:rsid w:val="00B76C44"/>
    <w:rsid w:val="00B8218A"/>
    <w:rsid w:val="00B827CB"/>
    <w:rsid w:val="00B84622"/>
    <w:rsid w:val="00B916CB"/>
    <w:rsid w:val="00B93086"/>
    <w:rsid w:val="00BA19ED"/>
    <w:rsid w:val="00BA2A2E"/>
    <w:rsid w:val="00BA4B8D"/>
    <w:rsid w:val="00BA5C7C"/>
    <w:rsid w:val="00BB2080"/>
    <w:rsid w:val="00BB26D1"/>
    <w:rsid w:val="00BB2BE5"/>
    <w:rsid w:val="00BC0F7D"/>
    <w:rsid w:val="00BC2F8D"/>
    <w:rsid w:val="00BC4B64"/>
    <w:rsid w:val="00BD1177"/>
    <w:rsid w:val="00BD6407"/>
    <w:rsid w:val="00BD71F4"/>
    <w:rsid w:val="00BD7D31"/>
    <w:rsid w:val="00BE146E"/>
    <w:rsid w:val="00BE3255"/>
    <w:rsid w:val="00BE50C7"/>
    <w:rsid w:val="00BE7B42"/>
    <w:rsid w:val="00BF128E"/>
    <w:rsid w:val="00C00BEF"/>
    <w:rsid w:val="00C041A9"/>
    <w:rsid w:val="00C048A2"/>
    <w:rsid w:val="00C074DD"/>
    <w:rsid w:val="00C120E7"/>
    <w:rsid w:val="00C1496A"/>
    <w:rsid w:val="00C155F3"/>
    <w:rsid w:val="00C2466B"/>
    <w:rsid w:val="00C2532B"/>
    <w:rsid w:val="00C33079"/>
    <w:rsid w:val="00C40AE8"/>
    <w:rsid w:val="00C45231"/>
    <w:rsid w:val="00C45EA9"/>
    <w:rsid w:val="00C5161A"/>
    <w:rsid w:val="00C608E5"/>
    <w:rsid w:val="00C61969"/>
    <w:rsid w:val="00C6272E"/>
    <w:rsid w:val="00C66AB0"/>
    <w:rsid w:val="00C67917"/>
    <w:rsid w:val="00C72833"/>
    <w:rsid w:val="00C76FE6"/>
    <w:rsid w:val="00C8009C"/>
    <w:rsid w:val="00C80F1D"/>
    <w:rsid w:val="00C8668A"/>
    <w:rsid w:val="00C87C4D"/>
    <w:rsid w:val="00C87E8E"/>
    <w:rsid w:val="00C93F40"/>
    <w:rsid w:val="00C9697E"/>
    <w:rsid w:val="00C971AB"/>
    <w:rsid w:val="00CA13CF"/>
    <w:rsid w:val="00CA1A16"/>
    <w:rsid w:val="00CA3D0C"/>
    <w:rsid w:val="00CC3880"/>
    <w:rsid w:val="00CC3B50"/>
    <w:rsid w:val="00CC66E3"/>
    <w:rsid w:val="00CD0B9A"/>
    <w:rsid w:val="00CD0F50"/>
    <w:rsid w:val="00CD609F"/>
    <w:rsid w:val="00CD6C70"/>
    <w:rsid w:val="00CE30C8"/>
    <w:rsid w:val="00CE6802"/>
    <w:rsid w:val="00CF3712"/>
    <w:rsid w:val="00D02B56"/>
    <w:rsid w:val="00D0615C"/>
    <w:rsid w:val="00D15FD0"/>
    <w:rsid w:val="00D1773D"/>
    <w:rsid w:val="00D20288"/>
    <w:rsid w:val="00D20422"/>
    <w:rsid w:val="00D26885"/>
    <w:rsid w:val="00D26941"/>
    <w:rsid w:val="00D27342"/>
    <w:rsid w:val="00D351A5"/>
    <w:rsid w:val="00D412DF"/>
    <w:rsid w:val="00D435F6"/>
    <w:rsid w:val="00D51B1C"/>
    <w:rsid w:val="00D527FA"/>
    <w:rsid w:val="00D53F32"/>
    <w:rsid w:val="00D5535B"/>
    <w:rsid w:val="00D57972"/>
    <w:rsid w:val="00D60049"/>
    <w:rsid w:val="00D61CAF"/>
    <w:rsid w:val="00D6554C"/>
    <w:rsid w:val="00D675A9"/>
    <w:rsid w:val="00D70A44"/>
    <w:rsid w:val="00D72CA1"/>
    <w:rsid w:val="00D738D6"/>
    <w:rsid w:val="00D74904"/>
    <w:rsid w:val="00D755EB"/>
    <w:rsid w:val="00D76048"/>
    <w:rsid w:val="00D81E70"/>
    <w:rsid w:val="00D8654D"/>
    <w:rsid w:val="00D87E00"/>
    <w:rsid w:val="00D90CF6"/>
    <w:rsid w:val="00D9134D"/>
    <w:rsid w:val="00D91E49"/>
    <w:rsid w:val="00D93C4A"/>
    <w:rsid w:val="00DA22BE"/>
    <w:rsid w:val="00DA27DB"/>
    <w:rsid w:val="00DA3460"/>
    <w:rsid w:val="00DA4925"/>
    <w:rsid w:val="00DA5253"/>
    <w:rsid w:val="00DA6A9C"/>
    <w:rsid w:val="00DA773C"/>
    <w:rsid w:val="00DA7A03"/>
    <w:rsid w:val="00DB1818"/>
    <w:rsid w:val="00DB2A83"/>
    <w:rsid w:val="00DB4593"/>
    <w:rsid w:val="00DB49C6"/>
    <w:rsid w:val="00DC1791"/>
    <w:rsid w:val="00DC2A27"/>
    <w:rsid w:val="00DC309B"/>
    <w:rsid w:val="00DC4DA2"/>
    <w:rsid w:val="00DD3343"/>
    <w:rsid w:val="00DD47DC"/>
    <w:rsid w:val="00DD4C17"/>
    <w:rsid w:val="00DD53A4"/>
    <w:rsid w:val="00DD74A5"/>
    <w:rsid w:val="00DE01B1"/>
    <w:rsid w:val="00DE189B"/>
    <w:rsid w:val="00DE26F1"/>
    <w:rsid w:val="00DE2D56"/>
    <w:rsid w:val="00DE4FBF"/>
    <w:rsid w:val="00DE6F6F"/>
    <w:rsid w:val="00DF0E2B"/>
    <w:rsid w:val="00DF2B1F"/>
    <w:rsid w:val="00DF4991"/>
    <w:rsid w:val="00DF53F4"/>
    <w:rsid w:val="00DF62CD"/>
    <w:rsid w:val="00E00EE5"/>
    <w:rsid w:val="00E04B51"/>
    <w:rsid w:val="00E055BC"/>
    <w:rsid w:val="00E056C0"/>
    <w:rsid w:val="00E057BA"/>
    <w:rsid w:val="00E05F35"/>
    <w:rsid w:val="00E13F9C"/>
    <w:rsid w:val="00E16509"/>
    <w:rsid w:val="00E17056"/>
    <w:rsid w:val="00E21242"/>
    <w:rsid w:val="00E23065"/>
    <w:rsid w:val="00E24831"/>
    <w:rsid w:val="00E27064"/>
    <w:rsid w:val="00E331A9"/>
    <w:rsid w:val="00E35D6A"/>
    <w:rsid w:val="00E44582"/>
    <w:rsid w:val="00E44A3F"/>
    <w:rsid w:val="00E6370B"/>
    <w:rsid w:val="00E65A90"/>
    <w:rsid w:val="00E65AAF"/>
    <w:rsid w:val="00E65CA2"/>
    <w:rsid w:val="00E660A0"/>
    <w:rsid w:val="00E66776"/>
    <w:rsid w:val="00E7443C"/>
    <w:rsid w:val="00E74564"/>
    <w:rsid w:val="00E75E1C"/>
    <w:rsid w:val="00E77645"/>
    <w:rsid w:val="00E86EE9"/>
    <w:rsid w:val="00E87430"/>
    <w:rsid w:val="00E9249D"/>
    <w:rsid w:val="00E93473"/>
    <w:rsid w:val="00E9428C"/>
    <w:rsid w:val="00E95281"/>
    <w:rsid w:val="00E96E4A"/>
    <w:rsid w:val="00EA15B0"/>
    <w:rsid w:val="00EA185E"/>
    <w:rsid w:val="00EA21D3"/>
    <w:rsid w:val="00EA32B4"/>
    <w:rsid w:val="00EA5EA7"/>
    <w:rsid w:val="00EA626A"/>
    <w:rsid w:val="00EB0CDF"/>
    <w:rsid w:val="00EB4CE5"/>
    <w:rsid w:val="00EC0BD0"/>
    <w:rsid w:val="00EC1584"/>
    <w:rsid w:val="00EC1A24"/>
    <w:rsid w:val="00EC4A25"/>
    <w:rsid w:val="00EC57D6"/>
    <w:rsid w:val="00EC7711"/>
    <w:rsid w:val="00ED0A9D"/>
    <w:rsid w:val="00ED5D27"/>
    <w:rsid w:val="00EE0F08"/>
    <w:rsid w:val="00EE36C1"/>
    <w:rsid w:val="00EE38C9"/>
    <w:rsid w:val="00EE6572"/>
    <w:rsid w:val="00EF1B1F"/>
    <w:rsid w:val="00EF272C"/>
    <w:rsid w:val="00EF4063"/>
    <w:rsid w:val="00EF4F1B"/>
    <w:rsid w:val="00EF6074"/>
    <w:rsid w:val="00F0167D"/>
    <w:rsid w:val="00F025A2"/>
    <w:rsid w:val="00F0284F"/>
    <w:rsid w:val="00F04712"/>
    <w:rsid w:val="00F0678E"/>
    <w:rsid w:val="00F128D2"/>
    <w:rsid w:val="00F13360"/>
    <w:rsid w:val="00F139D8"/>
    <w:rsid w:val="00F225EA"/>
    <w:rsid w:val="00F22864"/>
    <w:rsid w:val="00F22EC7"/>
    <w:rsid w:val="00F325C8"/>
    <w:rsid w:val="00F332EC"/>
    <w:rsid w:val="00F34487"/>
    <w:rsid w:val="00F35C78"/>
    <w:rsid w:val="00F4402C"/>
    <w:rsid w:val="00F4532D"/>
    <w:rsid w:val="00F457F0"/>
    <w:rsid w:val="00F4598D"/>
    <w:rsid w:val="00F51290"/>
    <w:rsid w:val="00F5483D"/>
    <w:rsid w:val="00F6009E"/>
    <w:rsid w:val="00F60A7E"/>
    <w:rsid w:val="00F60DFE"/>
    <w:rsid w:val="00F621A9"/>
    <w:rsid w:val="00F653B8"/>
    <w:rsid w:val="00F6692C"/>
    <w:rsid w:val="00F71AAF"/>
    <w:rsid w:val="00F748C1"/>
    <w:rsid w:val="00F75401"/>
    <w:rsid w:val="00F82DD0"/>
    <w:rsid w:val="00F853FA"/>
    <w:rsid w:val="00F8785C"/>
    <w:rsid w:val="00F9008D"/>
    <w:rsid w:val="00F907D1"/>
    <w:rsid w:val="00F9558B"/>
    <w:rsid w:val="00F95CCA"/>
    <w:rsid w:val="00F96296"/>
    <w:rsid w:val="00F96474"/>
    <w:rsid w:val="00F9748F"/>
    <w:rsid w:val="00F97C61"/>
    <w:rsid w:val="00FA1266"/>
    <w:rsid w:val="00FA1998"/>
    <w:rsid w:val="00FA4603"/>
    <w:rsid w:val="00FA51A2"/>
    <w:rsid w:val="00FA5650"/>
    <w:rsid w:val="00FB56AC"/>
    <w:rsid w:val="00FC1192"/>
    <w:rsid w:val="00FC4FC9"/>
    <w:rsid w:val="00FD6759"/>
    <w:rsid w:val="00FD740A"/>
    <w:rsid w:val="00FE1E40"/>
    <w:rsid w:val="00FE27C8"/>
    <w:rsid w:val="00FE65D6"/>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11028"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11026"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hyperlink" Target="https://portal.3gpp.org/ngppapp/CreateTdoc.aspx?mode=view&amp;contributionUid=CP-211059" TargetMode="External"/><Relationship Id="rId40" Type="http://schemas.openxmlformats.org/officeDocument/2006/relationships/hyperlink" Target="https://portal.3gpp.org/ngppapp/CreateTdoc.aspx?mode=view&amp;contributionUid=CP-211063"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59"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50"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E2B63-5ED2-4817-AD55-8B006FA9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18452</Words>
  <Characters>105179</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226</cp:revision>
  <cp:lastPrinted>2019-02-25T07:05:00Z</cp:lastPrinted>
  <dcterms:created xsi:type="dcterms:W3CDTF">2022-05-27T06:20:00Z</dcterms:created>
  <dcterms:modified xsi:type="dcterms:W3CDTF">2023-06-22T14:41:00Z</dcterms:modified>
</cp:coreProperties>
</file>