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2A211809" w:rsidR="004F0988" w:rsidRDefault="008D72A7" w:rsidP="00D5535B">
            <w:pPr>
              <w:pStyle w:val="ZA"/>
              <w:framePr w:w="0" w:hRule="auto" w:wrap="auto" w:vAnchor="margin" w:hAnchor="text" w:yAlign="inline"/>
            </w:pPr>
            <w:bookmarkStart w:id="0" w:name="page1"/>
            <w:r>
              <w:rPr>
                <w:sz w:val="64"/>
              </w:rPr>
              <w:t xml:space="preserve">3GPP TS 29.515 </w:t>
            </w:r>
            <w:r>
              <w:t>V</w:t>
            </w:r>
            <w:r w:rsidR="00CD0B9A">
              <w:t>1</w:t>
            </w:r>
            <w:r w:rsidR="00D5535B">
              <w:rPr>
                <w:rFonts w:eastAsiaTheme="minorEastAsia" w:hint="eastAsia"/>
                <w:lang w:eastAsia="zh-CN"/>
              </w:rPr>
              <w:t>8</w:t>
            </w:r>
            <w:r>
              <w:t>.</w:t>
            </w:r>
            <w:r w:rsidR="00D5535B">
              <w:rPr>
                <w:rFonts w:eastAsiaTheme="minorEastAsia" w:hint="eastAsia"/>
                <w:lang w:eastAsia="zh-CN"/>
              </w:rPr>
              <w:t>0</w:t>
            </w:r>
            <w:r>
              <w:t xml:space="preserve">.0 </w:t>
            </w:r>
            <w:r>
              <w:rPr>
                <w:sz w:val="32"/>
              </w:rPr>
              <w:t>(</w:t>
            </w:r>
            <w:r w:rsidR="0013513E">
              <w:rPr>
                <w:sz w:val="32"/>
              </w:rPr>
              <w:t>20</w:t>
            </w:r>
            <w:r w:rsidR="0013513E">
              <w:rPr>
                <w:rFonts w:hint="eastAsia"/>
                <w:sz w:val="32"/>
                <w:lang w:eastAsia="zh-CN"/>
              </w:rPr>
              <w:t>2</w:t>
            </w:r>
            <w:r w:rsidR="0013513E">
              <w:rPr>
                <w:rFonts w:eastAsiaTheme="minorEastAsia" w:hint="eastAsia"/>
                <w:sz w:val="32"/>
                <w:lang w:eastAsia="zh-CN"/>
              </w:rPr>
              <w:t>2</w:t>
            </w:r>
            <w:r>
              <w:rPr>
                <w:sz w:val="32"/>
              </w:rPr>
              <w:t>-</w:t>
            </w:r>
            <w:r w:rsidR="00D5535B">
              <w:rPr>
                <w:rFonts w:eastAsiaTheme="minorEastAsia" w:hint="eastAsia"/>
                <w:sz w:val="32"/>
                <w:lang w:eastAsia="zh-CN"/>
              </w:rPr>
              <w:t>12</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2A3D3E1"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w:t>
            </w:r>
            <w:r w:rsidR="009C2C48">
              <w:rPr>
                <w:rStyle w:val="ZGSM"/>
                <w:rFonts w:eastAsiaTheme="minorEastAsia" w:hint="eastAsia"/>
                <w:lang w:eastAsia="zh-CN"/>
              </w:rPr>
              <w:t>8</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02.55pt;height:62.5pt" o:ole="">
                  <v:imagedata r:id="rId9" o:title=""/>
                </v:shape>
                <o:OLEObject Type="Embed" ProgID="Word.Picture.8" ShapeID="_x0000_i1051" DrawAspect="Content" ObjectID="_1732628901" r:id="rId10"/>
              </w:object>
            </w:r>
          </w:p>
        </w:tc>
        <w:tc>
          <w:tcPr>
            <w:tcW w:w="5540" w:type="dxa"/>
            <w:shd w:val="clear" w:color="auto" w:fill="auto"/>
          </w:tcPr>
          <w:p w14:paraId="46A41D9B" w14:textId="77777777" w:rsidR="00F0284F" w:rsidRDefault="00000000" w:rsidP="00F0284F">
            <w:pPr>
              <w:jc w:val="right"/>
            </w:pPr>
            <w:bookmarkStart w:id="3" w:name="logos"/>
            <w:r>
              <w:pict w14:anchorId="0979F25D">
                <v:shape id="_x0000_i1026" type="#_x0000_t75" style="width:128.4pt;height:76.1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1FA97710"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0D00CF">
              <w:rPr>
                <w:noProof/>
                <w:sz w:val="18"/>
              </w:rPr>
              <w:t>2</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4BC9A876" w14:textId="22B64B95" w:rsidR="0061793D" w:rsidRDefault="006B79A1">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sidR="0061793D">
        <w:rPr>
          <w:noProof/>
        </w:rPr>
        <w:t>Foreword</w:t>
      </w:r>
      <w:r w:rsidR="0061793D">
        <w:rPr>
          <w:noProof/>
        </w:rPr>
        <w:tab/>
      </w:r>
      <w:r w:rsidR="0061793D">
        <w:rPr>
          <w:noProof/>
        </w:rPr>
        <w:fldChar w:fldCharType="begin" w:fldLock="1"/>
      </w:r>
      <w:r w:rsidR="0061793D">
        <w:rPr>
          <w:noProof/>
        </w:rPr>
        <w:instrText xml:space="preserve"> PAGEREF _Toc122015795 \h </w:instrText>
      </w:r>
      <w:r w:rsidR="0061793D">
        <w:rPr>
          <w:noProof/>
        </w:rPr>
      </w:r>
      <w:r w:rsidR="0061793D">
        <w:rPr>
          <w:noProof/>
        </w:rPr>
        <w:fldChar w:fldCharType="separate"/>
      </w:r>
      <w:r w:rsidR="0061793D">
        <w:rPr>
          <w:noProof/>
        </w:rPr>
        <w:t>5</w:t>
      </w:r>
      <w:r w:rsidR="0061793D">
        <w:rPr>
          <w:noProof/>
        </w:rPr>
        <w:fldChar w:fldCharType="end"/>
      </w:r>
    </w:p>
    <w:p w14:paraId="12509DD2" w14:textId="5C6EA238" w:rsidR="0061793D" w:rsidRDefault="0061793D">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_Toc122015796 \h </w:instrText>
      </w:r>
      <w:r>
        <w:rPr>
          <w:noProof/>
        </w:rPr>
      </w:r>
      <w:r>
        <w:rPr>
          <w:noProof/>
        </w:rPr>
        <w:fldChar w:fldCharType="separate"/>
      </w:r>
      <w:r>
        <w:rPr>
          <w:noProof/>
        </w:rPr>
        <w:t>6</w:t>
      </w:r>
      <w:r>
        <w:rPr>
          <w:noProof/>
        </w:rPr>
        <w:fldChar w:fldCharType="end"/>
      </w:r>
    </w:p>
    <w:p w14:paraId="39C34ACB" w14:textId="1FB83CB9" w:rsidR="0061793D" w:rsidRDefault="0061793D">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_Toc122015797 \h </w:instrText>
      </w:r>
      <w:r>
        <w:rPr>
          <w:noProof/>
        </w:rPr>
      </w:r>
      <w:r>
        <w:rPr>
          <w:noProof/>
        </w:rPr>
        <w:fldChar w:fldCharType="separate"/>
      </w:r>
      <w:r>
        <w:rPr>
          <w:noProof/>
        </w:rPr>
        <w:t>6</w:t>
      </w:r>
      <w:r>
        <w:rPr>
          <w:noProof/>
        </w:rPr>
        <w:fldChar w:fldCharType="end"/>
      </w:r>
    </w:p>
    <w:p w14:paraId="14192EDB" w14:textId="08F25C03" w:rsidR="0061793D" w:rsidRDefault="0061793D">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_Toc122015798 \h </w:instrText>
      </w:r>
      <w:r>
        <w:rPr>
          <w:noProof/>
        </w:rPr>
      </w:r>
      <w:r>
        <w:rPr>
          <w:noProof/>
        </w:rPr>
        <w:fldChar w:fldCharType="separate"/>
      </w:r>
      <w:r>
        <w:rPr>
          <w:noProof/>
        </w:rPr>
        <w:t>7</w:t>
      </w:r>
      <w:r>
        <w:rPr>
          <w:noProof/>
        </w:rPr>
        <w:fldChar w:fldCharType="end"/>
      </w:r>
    </w:p>
    <w:p w14:paraId="25274A9F" w14:textId="6D8C6DB5" w:rsidR="0061793D" w:rsidRDefault="0061793D">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_Toc122015799 \h </w:instrText>
      </w:r>
      <w:r>
        <w:rPr>
          <w:noProof/>
        </w:rPr>
      </w:r>
      <w:r>
        <w:rPr>
          <w:noProof/>
        </w:rPr>
        <w:fldChar w:fldCharType="separate"/>
      </w:r>
      <w:r>
        <w:rPr>
          <w:noProof/>
        </w:rPr>
        <w:t>7</w:t>
      </w:r>
      <w:r>
        <w:rPr>
          <w:noProof/>
        </w:rPr>
        <w:fldChar w:fldCharType="end"/>
      </w:r>
    </w:p>
    <w:p w14:paraId="6F667F0A" w14:textId="3CCF60F8" w:rsidR="0061793D" w:rsidRDefault="0061793D">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_Toc122015800 \h </w:instrText>
      </w:r>
      <w:r>
        <w:rPr>
          <w:noProof/>
        </w:rPr>
      </w:r>
      <w:r>
        <w:rPr>
          <w:noProof/>
        </w:rPr>
        <w:fldChar w:fldCharType="separate"/>
      </w:r>
      <w:r>
        <w:rPr>
          <w:noProof/>
        </w:rPr>
        <w:t>7</w:t>
      </w:r>
      <w:r>
        <w:rPr>
          <w:noProof/>
        </w:rPr>
        <w:fldChar w:fldCharType="end"/>
      </w:r>
    </w:p>
    <w:p w14:paraId="4A249533" w14:textId="595D53CC" w:rsidR="0061793D" w:rsidRDefault="0061793D">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_Toc122015801 \h </w:instrText>
      </w:r>
      <w:r>
        <w:rPr>
          <w:noProof/>
        </w:rPr>
      </w:r>
      <w:r>
        <w:rPr>
          <w:noProof/>
        </w:rPr>
        <w:fldChar w:fldCharType="separate"/>
      </w:r>
      <w:r>
        <w:rPr>
          <w:noProof/>
        </w:rPr>
        <w:t>7</w:t>
      </w:r>
      <w:r>
        <w:rPr>
          <w:noProof/>
        </w:rPr>
        <w:fldChar w:fldCharType="end"/>
      </w:r>
    </w:p>
    <w:p w14:paraId="787C9506" w14:textId="05E8C0FA" w:rsidR="0061793D" w:rsidRDefault="0061793D">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_Toc122015802 \h </w:instrText>
      </w:r>
      <w:r>
        <w:rPr>
          <w:noProof/>
        </w:rPr>
      </w:r>
      <w:r>
        <w:rPr>
          <w:noProof/>
        </w:rPr>
        <w:fldChar w:fldCharType="separate"/>
      </w:r>
      <w:r>
        <w:rPr>
          <w:noProof/>
        </w:rPr>
        <w:t>7</w:t>
      </w:r>
      <w:r>
        <w:rPr>
          <w:noProof/>
        </w:rPr>
        <w:fldChar w:fldCharType="end"/>
      </w:r>
    </w:p>
    <w:p w14:paraId="5E6DFCAA" w14:textId="0B13DE82" w:rsidR="0061793D" w:rsidRDefault="0061793D">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_Toc122015803 \h </w:instrText>
      </w:r>
      <w:r>
        <w:rPr>
          <w:noProof/>
        </w:rPr>
      </w:r>
      <w:r>
        <w:rPr>
          <w:noProof/>
        </w:rPr>
        <w:fldChar w:fldCharType="separate"/>
      </w:r>
      <w:r>
        <w:rPr>
          <w:noProof/>
        </w:rPr>
        <w:t>8</w:t>
      </w:r>
      <w:r>
        <w:rPr>
          <w:noProof/>
        </w:rPr>
        <w:fldChar w:fldCharType="end"/>
      </w:r>
    </w:p>
    <w:p w14:paraId="3C82FEC4" w14:textId="0728CCEE" w:rsidR="0061793D" w:rsidRDefault="0061793D">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_Toc122015804 \h </w:instrText>
      </w:r>
      <w:r>
        <w:rPr>
          <w:noProof/>
        </w:rPr>
      </w:r>
      <w:r>
        <w:rPr>
          <w:noProof/>
        </w:rPr>
        <w:fldChar w:fldCharType="separate"/>
      </w:r>
      <w:r>
        <w:rPr>
          <w:noProof/>
        </w:rPr>
        <w:t>8</w:t>
      </w:r>
      <w:r>
        <w:rPr>
          <w:noProof/>
        </w:rPr>
        <w:fldChar w:fldCharType="end"/>
      </w:r>
    </w:p>
    <w:p w14:paraId="08748C75" w14:textId="4D395ADD" w:rsidR="0061793D" w:rsidRDefault="0061793D">
      <w:pPr>
        <w:pStyle w:val="TOC2"/>
        <w:rPr>
          <w:rFonts w:asciiTheme="minorHAnsi" w:hAnsiTheme="minorHAnsi" w:cstheme="minorBidi"/>
          <w:noProof/>
          <w:sz w:val="22"/>
          <w:szCs w:val="22"/>
          <w:lang w:eastAsia="en-GB"/>
        </w:rPr>
      </w:pPr>
      <w:r>
        <w:rPr>
          <w:noProof/>
        </w:rPr>
        <w:t>5.2</w:t>
      </w:r>
      <w:r>
        <w:rPr>
          <w:rFonts w:asciiTheme="minorHAnsi" w:hAnsiTheme="minorHAnsi" w:cstheme="minorBidi"/>
          <w:noProof/>
          <w:sz w:val="22"/>
          <w:szCs w:val="22"/>
          <w:lang w:eastAsia="en-GB"/>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_Toc122015805 \h </w:instrText>
      </w:r>
      <w:r>
        <w:rPr>
          <w:noProof/>
        </w:rPr>
      </w:r>
      <w:r>
        <w:rPr>
          <w:noProof/>
        </w:rPr>
        <w:fldChar w:fldCharType="separate"/>
      </w:r>
      <w:r>
        <w:rPr>
          <w:noProof/>
        </w:rPr>
        <w:t>8</w:t>
      </w:r>
      <w:r>
        <w:rPr>
          <w:noProof/>
        </w:rPr>
        <w:fldChar w:fldCharType="end"/>
      </w:r>
    </w:p>
    <w:p w14:paraId="7A3D2384" w14:textId="751D3DAE" w:rsidR="0061793D" w:rsidRDefault="0061793D">
      <w:pPr>
        <w:pStyle w:val="TOC3"/>
        <w:rPr>
          <w:rFonts w:asciiTheme="minorHAnsi" w:hAnsiTheme="minorHAnsi" w:cstheme="minorBidi"/>
          <w:noProof/>
          <w:sz w:val="22"/>
          <w:szCs w:val="22"/>
          <w:lang w:eastAsia="en-GB"/>
        </w:rPr>
      </w:pPr>
      <w:r>
        <w:rPr>
          <w:noProof/>
        </w:rPr>
        <w:t>5.2.1</w:t>
      </w:r>
      <w:r>
        <w:rPr>
          <w:rFonts w:asciiTheme="minorHAnsi"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_Toc122015806 \h </w:instrText>
      </w:r>
      <w:r>
        <w:rPr>
          <w:noProof/>
        </w:rPr>
      </w:r>
      <w:r>
        <w:rPr>
          <w:noProof/>
        </w:rPr>
        <w:fldChar w:fldCharType="separate"/>
      </w:r>
      <w:r>
        <w:rPr>
          <w:noProof/>
        </w:rPr>
        <w:t>8</w:t>
      </w:r>
      <w:r>
        <w:rPr>
          <w:noProof/>
        </w:rPr>
        <w:fldChar w:fldCharType="end"/>
      </w:r>
    </w:p>
    <w:p w14:paraId="168875F1" w14:textId="2E1FA755" w:rsidR="0061793D" w:rsidRDefault="0061793D">
      <w:pPr>
        <w:pStyle w:val="TOC3"/>
        <w:rPr>
          <w:rFonts w:asciiTheme="minorHAnsi" w:hAnsiTheme="minorHAnsi" w:cstheme="minorBidi"/>
          <w:noProof/>
          <w:sz w:val="22"/>
          <w:szCs w:val="22"/>
          <w:lang w:eastAsia="en-GB"/>
        </w:rPr>
      </w:pPr>
      <w:r>
        <w:rPr>
          <w:noProof/>
        </w:rPr>
        <w:t>5.2.2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_Toc122015807 \h </w:instrText>
      </w:r>
      <w:r>
        <w:rPr>
          <w:noProof/>
        </w:rPr>
      </w:r>
      <w:r>
        <w:rPr>
          <w:noProof/>
        </w:rPr>
        <w:fldChar w:fldCharType="separate"/>
      </w:r>
      <w:r>
        <w:rPr>
          <w:noProof/>
        </w:rPr>
        <w:t>9</w:t>
      </w:r>
      <w:r>
        <w:rPr>
          <w:noProof/>
        </w:rPr>
        <w:fldChar w:fldCharType="end"/>
      </w:r>
    </w:p>
    <w:p w14:paraId="0C21631D" w14:textId="72547F8A" w:rsidR="0061793D" w:rsidRDefault="0061793D">
      <w:pPr>
        <w:pStyle w:val="TOC4"/>
        <w:rPr>
          <w:rFonts w:asciiTheme="minorHAnsi" w:hAnsiTheme="minorHAnsi" w:cstheme="minorBidi"/>
          <w:noProof/>
          <w:sz w:val="22"/>
          <w:szCs w:val="22"/>
          <w:lang w:eastAsia="en-GB"/>
        </w:rPr>
      </w:pPr>
      <w:r>
        <w:rPr>
          <w:noProof/>
        </w:rPr>
        <w:t>5.2.2.1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_Toc122015808 \h </w:instrText>
      </w:r>
      <w:r>
        <w:rPr>
          <w:noProof/>
        </w:rPr>
      </w:r>
      <w:r>
        <w:rPr>
          <w:noProof/>
        </w:rPr>
        <w:fldChar w:fldCharType="separate"/>
      </w:r>
      <w:r>
        <w:rPr>
          <w:noProof/>
        </w:rPr>
        <w:t>9</w:t>
      </w:r>
      <w:r>
        <w:rPr>
          <w:noProof/>
        </w:rPr>
        <w:fldChar w:fldCharType="end"/>
      </w:r>
    </w:p>
    <w:p w14:paraId="77E40ABA" w14:textId="709C4C01" w:rsidR="0061793D" w:rsidRDefault="0061793D">
      <w:pPr>
        <w:pStyle w:val="TOC4"/>
        <w:rPr>
          <w:rFonts w:asciiTheme="minorHAnsi" w:hAnsiTheme="minorHAnsi" w:cstheme="minorBidi"/>
          <w:noProof/>
          <w:sz w:val="22"/>
          <w:szCs w:val="22"/>
          <w:lang w:eastAsia="en-GB"/>
        </w:rPr>
      </w:pPr>
      <w:r>
        <w:rPr>
          <w:noProof/>
        </w:rPr>
        <w:t>5.2.2.2</w:t>
      </w:r>
      <w:r>
        <w:rPr>
          <w:rFonts w:asciiTheme="minorHAnsi" w:hAnsiTheme="minorHAnsi" w:cstheme="minorBidi"/>
          <w:noProof/>
          <w:sz w:val="22"/>
          <w:szCs w:val="22"/>
          <w:lang w:eastAsia="en-GB"/>
        </w:rPr>
        <w:tab/>
      </w:r>
      <w:r>
        <w:rPr>
          <w:noProof/>
          <w:lang w:eastAsia="zh-CN"/>
        </w:rPr>
        <w:t>ProvideLocation</w:t>
      </w:r>
      <w:r>
        <w:rPr>
          <w:noProof/>
        </w:rPr>
        <w:tab/>
      </w:r>
      <w:r>
        <w:rPr>
          <w:noProof/>
        </w:rPr>
        <w:fldChar w:fldCharType="begin" w:fldLock="1"/>
      </w:r>
      <w:r>
        <w:rPr>
          <w:noProof/>
        </w:rPr>
        <w:instrText xml:space="preserve"> PAGEREF _Toc122015809 \h </w:instrText>
      </w:r>
      <w:r>
        <w:rPr>
          <w:noProof/>
        </w:rPr>
      </w:r>
      <w:r>
        <w:rPr>
          <w:noProof/>
        </w:rPr>
        <w:fldChar w:fldCharType="separate"/>
      </w:r>
      <w:r>
        <w:rPr>
          <w:noProof/>
        </w:rPr>
        <w:t>9</w:t>
      </w:r>
      <w:r>
        <w:rPr>
          <w:noProof/>
        </w:rPr>
        <w:fldChar w:fldCharType="end"/>
      </w:r>
    </w:p>
    <w:p w14:paraId="027C6E72" w14:textId="58E1D04C" w:rsidR="0061793D" w:rsidRDefault="0061793D">
      <w:pPr>
        <w:pStyle w:val="TOC5"/>
        <w:rPr>
          <w:rFonts w:asciiTheme="minorHAnsi" w:hAnsiTheme="minorHAnsi" w:cstheme="minorBidi"/>
          <w:noProof/>
          <w:sz w:val="22"/>
          <w:szCs w:val="22"/>
          <w:lang w:eastAsia="en-GB"/>
        </w:rPr>
      </w:pPr>
      <w:r>
        <w:rPr>
          <w:noProof/>
        </w:rPr>
        <w:t>5.2.2.2.1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_Toc122015810 \h </w:instrText>
      </w:r>
      <w:r>
        <w:rPr>
          <w:noProof/>
        </w:rPr>
      </w:r>
      <w:r>
        <w:rPr>
          <w:noProof/>
        </w:rPr>
        <w:fldChar w:fldCharType="separate"/>
      </w:r>
      <w:r>
        <w:rPr>
          <w:noProof/>
        </w:rPr>
        <w:t>9</w:t>
      </w:r>
      <w:r>
        <w:rPr>
          <w:noProof/>
        </w:rPr>
        <w:fldChar w:fldCharType="end"/>
      </w:r>
    </w:p>
    <w:p w14:paraId="7AA5BC0A" w14:textId="7AA4E3BB" w:rsidR="0061793D" w:rsidRDefault="0061793D">
      <w:pPr>
        <w:pStyle w:val="TOC5"/>
        <w:rPr>
          <w:rFonts w:asciiTheme="minorHAnsi" w:hAnsiTheme="minorHAnsi" w:cstheme="minorBidi"/>
          <w:noProof/>
          <w:sz w:val="22"/>
          <w:szCs w:val="22"/>
          <w:lang w:eastAsia="en-GB"/>
        </w:rPr>
      </w:pPr>
      <w:r>
        <w:rPr>
          <w:noProof/>
        </w:rPr>
        <w:t>5.2.2.2.2</w:t>
      </w:r>
      <w:r>
        <w:rPr>
          <w:rFonts w:asciiTheme="minorHAnsi" w:hAnsiTheme="minorHAnsi" w:cstheme="minorBidi"/>
          <w:noProof/>
          <w:sz w:val="22"/>
          <w:szCs w:val="22"/>
          <w:lang w:eastAsia="en-GB"/>
        </w:rPr>
        <w:tab/>
      </w:r>
      <w:r>
        <w:rPr>
          <w:noProof/>
        </w:rPr>
        <w:t>Provide Location of a single UE</w:t>
      </w:r>
      <w:r>
        <w:rPr>
          <w:noProof/>
        </w:rPr>
        <w:tab/>
      </w:r>
      <w:r>
        <w:rPr>
          <w:noProof/>
        </w:rPr>
        <w:fldChar w:fldCharType="begin" w:fldLock="1"/>
      </w:r>
      <w:r>
        <w:rPr>
          <w:noProof/>
        </w:rPr>
        <w:instrText xml:space="preserve"> PAGEREF _Toc122015811 \h </w:instrText>
      </w:r>
      <w:r>
        <w:rPr>
          <w:noProof/>
        </w:rPr>
      </w:r>
      <w:r>
        <w:rPr>
          <w:noProof/>
        </w:rPr>
        <w:fldChar w:fldCharType="separate"/>
      </w:r>
      <w:r>
        <w:rPr>
          <w:noProof/>
        </w:rPr>
        <w:t>9</w:t>
      </w:r>
      <w:r>
        <w:rPr>
          <w:noProof/>
        </w:rPr>
        <w:fldChar w:fldCharType="end"/>
      </w:r>
    </w:p>
    <w:p w14:paraId="432BC76B" w14:textId="294E621C" w:rsidR="0061793D" w:rsidRDefault="0061793D">
      <w:pPr>
        <w:pStyle w:val="TOC5"/>
        <w:rPr>
          <w:rFonts w:asciiTheme="minorHAnsi" w:hAnsiTheme="minorHAnsi" w:cstheme="minorBidi"/>
          <w:noProof/>
          <w:sz w:val="22"/>
          <w:szCs w:val="22"/>
          <w:lang w:eastAsia="en-GB"/>
        </w:rPr>
      </w:pPr>
      <w:r>
        <w:rPr>
          <w:noProof/>
        </w:rPr>
        <w:t>5.2.2.2.3</w:t>
      </w:r>
      <w:r>
        <w:rPr>
          <w:rFonts w:asciiTheme="minorHAnsi" w:hAnsiTheme="minorHAnsi" w:cstheme="minorBidi"/>
          <w:noProof/>
          <w:sz w:val="22"/>
          <w:szCs w:val="22"/>
          <w:lang w:eastAsia="en-GB"/>
        </w:rPr>
        <w:tab/>
      </w:r>
      <w:r>
        <w:rPr>
          <w:noProof/>
        </w:rPr>
        <w:t>Provide Locations of a group of UEs</w:t>
      </w:r>
      <w:r>
        <w:rPr>
          <w:noProof/>
        </w:rPr>
        <w:tab/>
      </w:r>
      <w:r>
        <w:rPr>
          <w:noProof/>
        </w:rPr>
        <w:fldChar w:fldCharType="begin" w:fldLock="1"/>
      </w:r>
      <w:r>
        <w:rPr>
          <w:noProof/>
        </w:rPr>
        <w:instrText xml:space="preserve"> PAGEREF _Toc122015812 \h </w:instrText>
      </w:r>
      <w:r>
        <w:rPr>
          <w:noProof/>
        </w:rPr>
      </w:r>
      <w:r>
        <w:rPr>
          <w:noProof/>
        </w:rPr>
        <w:fldChar w:fldCharType="separate"/>
      </w:r>
      <w:r>
        <w:rPr>
          <w:noProof/>
        </w:rPr>
        <w:t>10</w:t>
      </w:r>
      <w:r>
        <w:rPr>
          <w:noProof/>
        </w:rPr>
        <w:fldChar w:fldCharType="end"/>
      </w:r>
    </w:p>
    <w:p w14:paraId="018E2120" w14:textId="7519DFC7" w:rsidR="0061793D" w:rsidRDefault="0061793D">
      <w:pPr>
        <w:pStyle w:val="TOC4"/>
        <w:rPr>
          <w:rFonts w:asciiTheme="minorHAnsi" w:hAnsiTheme="minorHAnsi" w:cstheme="minorBidi"/>
          <w:noProof/>
          <w:sz w:val="22"/>
          <w:szCs w:val="22"/>
          <w:lang w:eastAsia="en-GB"/>
        </w:rPr>
      </w:pPr>
      <w:r>
        <w:rPr>
          <w:noProof/>
        </w:rPr>
        <w:t>5.2.2.3</w:t>
      </w:r>
      <w:r>
        <w:rPr>
          <w:rFonts w:asciiTheme="minorHAnsi" w:hAnsiTheme="minorHAnsi" w:cstheme="minorBidi"/>
          <w:noProof/>
          <w:sz w:val="22"/>
          <w:szCs w:val="22"/>
          <w:lang w:eastAsia="en-GB"/>
        </w:rPr>
        <w:tab/>
      </w:r>
      <w:r>
        <w:rPr>
          <w:noProof/>
          <w:lang w:eastAsia="zh-CN"/>
        </w:rPr>
        <w:t>LocationUpdate</w:t>
      </w:r>
      <w:r>
        <w:rPr>
          <w:noProof/>
        </w:rPr>
        <w:tab/>
      </w:r>
      <w:r>
        <w:rPr>
          <w:noProof/>
        </w:rPr>
        <w:fldChar w:fldCharType="begin" w:fldLock="1"/>
      </w:r>
      <w:r>
        <w:rPr>
          <w:noProof/>
        </w:rPr>
        <w:instrText xml:space="preserve"> PAGEREF _Toc122015813 \h </w:instrText>
      </w:r>
      <w:r>
        <w:rPr>
          <w:noProof/>
        </w:rPr>
      </w:r>
      <w:r>
        <w:rPr>
          <w:noProof/>
        </w:rPr>
        <w:fldChar w:fldCharType="separate"/>
      </w:r>
      <w:r>
        <w:rPr>
          <w:noProof/>
        </w:rPr>
        <w:t>11</w:t>
      </w:r>
      <w:r>
        <w:rPr>
          <w:noProof/>
        </w:rPr>
        <w:fldChar w:fldCharType="end"/>
      </w:r>
    </w:p>
    <w:p w14:paraId="44998684" w14:textId="3B9DFD6F" w:rsidR="0061793D" w:rsidRDefault="0061793D">
      <w:pPr>
        <w:pStyle w:val="TOC5"/>
        <w:rPr>
          <w:rFonts w:asciiTheme="minorHAnsi" w:hAnsiTheme="minorHAnsi" w:cstheme="minorBidi"/>
          <w:noProof/>
          <w:sz w:val="22"/>
          <w:szCs w:val="22"/>
          <w:lang w:eastAsia="en-GB"/>
        </w:rPr>
      </w:pPr>
      <w:r>
        <w:rPr>
          <w:noProof/>
        </w:rPr>
        <w:t>5.2.2.</w:t>
      </w:r>
      <w:r>
        <w:rPr>
          <w:noProof/>
          <w:lang w:eastAsia="zh-CN"/>
        </w:rPr>
        <w:t>3</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_Toc122015814 \h </w:instrText>
      </w:r>
      <w:r>
        <w:rPr>
          <w:noProof/>
        </w:rPr>
      </w:r>
      <w:r>
        <w:rPr>
          <w:noProof/>
        </w:rPr>
        <w:fldChar w:fldCharType="separate"/>
      </w:r>
      <w:r>
        <w:rPr>
          <w:noProof/>
        </w:rPr>
        <w:t>11</w:t>
      </w:r>
      <w:r>
        <w:rPr>
          <w:noProof/>
        </w:rPr>
        <w:fldChar w:fldCharType="end"/>
      </w:r>
    </w:p>
    <w:p w14:paraId="50CA5124" w14:textId="5340CF76" w:rsidR="0061793D" w:rsidRDefault="0061793D">
      <w:pPr>
        <w:pStyle w:val="TOC4"/>
        <w:rPr>
          <w:rFonts w:asciiTheme="minorHAnsi" w:hAnsiTheme="minorHAnsi" w:cstheme="minorBidi"/>
          <w:noProof/>
          <w:sz w:val="22"/>
          <w:szCs w:val="22"/>
          <w:lang w:eastAsia="en-GB"/>
        </w:rPr>
      </w:pPr>
      <w:r>
        <w:rPr>
          <w:noProof/>
        </w:rPr>
        <w:t>5.2.2.</w:t>
      </w:r>
      <w:r>
        <w:rPr>
          <w:noProof/>
          <w:lang w:eastAsia="zh-CN"/>
        </w:rPr>
        <w:t>4</w:t>
      </w:r>
      <w:r>
        <w:rPr>
          <w:rFonts w:asciiTheme="minorHAnsi" w:hAnsiTheme="minorHAnsi" w:cstheme="minorBidi"/>
          <w:noProof/>
          <w:sz w:val="22"/>
          <w:szCs w:val="22"/>
          <w:lang w:eastAsia="en-GB"/>
        </w:rPr>
        <w:tab/>
      </w:r>
      <w:r>
        <w:rPr>
          <w:noProof/>
          <w:lang w:eastAsia="zh-CN"/>
        </w:rPr>
        <w:t>CancelLocation</w:t>
      </w:r>
      <w:r>
        <w:rPr>
          <w:noProof/>
        </w:rPr>
        <w:tab/>
      </w:r>
      <w:r>
        <w:rPr>
          <w:noProof/>
        </w:rPr>
        <w:fldChar w:fldCharType="begin" w:fldLock="1"/>
      </w:r>
      <w:r>
        <w:rPr>
          <w:noProof/>
        </w:rPr>
        <w:instrText xml:space="preserve"> PAGEREF _Toc122015815 \h </w:instrText>
      </w:r>
      <w:r>
        <w:rPr>
          <w:noProof/>
        </w:rPr>
      </w:r>
      <w:r>
        <w:rPr>
          <w:noProof/>
        </w:rPr>
        <w:fldChar w:fldCharType="separate"/>
      </w:r>
      <w:r>
        <w:rPr>
          <w:noProof/>
        </w:rPr>
        <w:t>11</w:t>
      </w:r>
      <w:r>
        <w:rPr>
          <w:noProof/>
        </w:rPr>
        <w:fldChar w:fldCharType="end"/>
      </w:r>
    </w:p>
    <w:p w14:paraId="7C97B98D" w14:textId="12C28F24" w:rsidR="0061793D" w:rsidRDefault="0061793D">
      <w:pPr>
        <w:pStyle w:val="TOC5"/>
        <w:rPr>
          <w:rFonts w:asciiTheme="minorHAnsi" w:hAnsiTheme="minorHAnsi" w:cstheme="minorBidi"/>
          <w:noProof/>
          <w:sz w:val="22"/>
          <w:szCs w:val="22"/>
          <w:lang w:eastAsia="en-GB"/>
        </w:rPr>
      </w:pPr>
      <w:r>
        <w:rPr>
          <w:noProof/>
        </w:rPr>
        <w:t>5.2.2.</w:t>
      </w:r>
      <w:r>
        <w:rPr>
          <w:noProof/>
          <w:lang w:eastAsia="zh-CN"/>
        </w:rPr>
        <w:t>4</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_Toc122015816 \h </w:instrText>
      </w:r>
      <w:r>
        <w:rPr>
          <w:noProof/>
        </w:rPr>
      </w:r>
      <w:r>
        <w:rPr>
          <w:noProof/>
        </w:rPr>
        <w:fldChar w:fldCharType="separate"/>
      </w:r>
      <w:r>
        <w:rPr>
          <w:noProof/>
        </w:rPr>
        <w:t>11</w:t>
      </w:r>
      <w:r>
        <w:rPr>
          <w:noProof/>
        </w:rPr>
        <w:fldChar w:fldCharType="end"/>
      </w:r>
    </w:p>
    <w:p w14:paraId="63B65081" w14:textId="202847FB" w:rsidR="0061793D" w:rsidRDefault="0061793D">
      <w:pPr>
        <w:pStyle w:val="TOC4"/>
        <w:rPr>
          <w:rFonts w:asciiTheme="minorHAnsi" w:hAnsiTheme="minorHAnsi" w:cstheme="minorBidi"/>
          <w:noProof/>
          <w:sz w:val="22"/>
          <w:szCs w:val="22"/>
          <w:lang w:eastAsia="en-GB"/>
        </w:rPr>
      </w:pPr>
      <w:r>
        <w:rPr>
          <w:noProof/>
        </w:rPr>
        <w:t>5.2.2.</w:t>
      </w:r>
      <w:r>
        <w:rPr>
          <w:noProof/>
          <w:lang w:eastAsia="zh-CN"/>
        </w:rPr>
        <w:t>5</w:t>
      </w:r>
      <w:r>
        <w:rPr>
          <w:rFonts w:asciiTheme="minorHAnsi" w:hAnsiTheme="minorHAnsi" w:cstheme="minorBidi"/>
          <w:noProof/>
          <w:sz w:val="22"/>
          <w:szCs w:val="22"/>
          <w:lang w:eastAsia="en-GB"/>
        </w:rPr>
        <w:tab/>
      </w:r>
      <w:r>
        <w:rPr>
          <w:noProof/>
          <w:lang w:eastAsia="zh-CN"/>
        </w:rPr>
        <w:t>EventNotify</w:t>
      </w:r>
      <w:r>
        <w:rPr>
          <w:noProof/>
        </w:rPr>
        <w:tab/>
      </w:r>
      <w:r>
        <w:rPr>
          <w:noProof/>
        </w:rPr>
        <w:fldChar w:fldCharType="begin" w:fldLock="1"/>
      </w:r>
      <w:r>
        <w:rPr>
          <w:noProof/>
        </w:rPr>
        <w:instrText xml:space="preserve"> PAGEREF _Toc122015817 \h </w:instrText>
      </w:r>
      <w:r>
        <w:rPr>
          <w:noProof/>
        </w:rPr>
      </w:r>
      <w:r>
        <w:rPr>
          <w:noProof/>
        </w:rPr>
        <w:fldChar w:fldCharType="separate"/>
      </w:r>
      <w:r>
        <w:rPr>
          <w:noProof/>
        </w:rPr>
        <w:t>12</w:t>
      </w:r>
      <w:r>
        <w:rPr>
          <w:noProof/>
        </w:rPr>
        <w:fldChar w:fldCharType="end"/>
      </w:r>
    </w:p>
    <w:p w14:paraId="643B4F7C" w14:textId="6E3B0990" w:rsidR="0061793D" w:rsidRDefault="0061793D">
      <w:pPr>
        <w:pStyle w:val="TOC5"/>
        <w:rPr>
          <w:rFonts w:asciiTheme="minorHAnsi" w:hAnsiTheme="minorHAnsi" w:cstheme="minorBidi"/>
          <w:noProof/>
          <w:sz w:val="22"/>
          <w:szCs w:val="22"/>
          <w:lang w:eastAsia="en-GB"/>
        </w:rPr>
      </w:pPr>
      <w:r>
        <w:rPr>
          <w:noProof/>
        </w:rPr>
        <w:t>5.2.2.</w:t>
      </w:r>
      <w:r>
        <w:rPr>
          <w:noProof/>
          <w:lang w:eastAsia="zh-CN"/>
        </w:rPr>
        <w:t>5</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_Toc122015818 \h </w:instrText>
      </w:r>
      <w:r>
        <w:rPr>
          <w:noProof/>
        </w:rPr>
      </w:r>
      <w:r>
        <w:rPr>
          <w:noProof/>
        </w:rPr>
        <w:fldChar w:fldCharType="separate"/>
      </w:r>
      <w:r>
        <w:rPr>
          <w:noProof/>
        </w:rPr>
        <w:t>12</w:t>
      </w:r>
      <w:r>
        <w:rPr>
          <w:noProof/>
        </w:rPr>
        <w:fldChar w:fldCharType="end"/>
      </w:r>
    </w:p>
    <w:p w14:paraId="52653418" w14:textId="7AA9AC75" w:rsidR="0061793D" w:rsidRDefault="0061793D">
      <w:pPr>
        <w:pStyle w:val="TOC5"/>
        <w:rPr>
          <w:rFonts w:asciiTheme="minorHAnsi" w:hAnsiTheme="minorHAnsi" w:cstheme="minorBidi"/>
          <w:noProof/>
          <w:sz w:val="22"/>
          <w:szCs w:val="22"/>
          <w:lang w:eastAsia="en-GB"/>
        </w:rPr>
      </w:pPr>
      <w:r>
        <w:rPr>
          <w:noProof/>
        </w:rPr>
        <w:t>5.2.2.5.2</w:t>
      </w:r>
      <w:r>
        <w:rPr>
          <w:rFonts w:asciiTheme="minorHAnsi" w:hAnsiTheme="minorHAnsi" w:cstheme="minorBidi"/>
          <w:noProof/>
          <w:sz w:val="22"/>
          <w:szCs w:val="22"/>
          <w:lang w:eastAsia="en-GB"/>
        </w:rPr>
        <w:tab/>
      </w:r>
      <w:r>
        <w:rPr>
          <w:noProof/>
        </w:rPr>
        <w:t>EventNotify for a single UE</w:t>
      </w:r>
      <w:r>
        <w:rPr>
          <w:noProof/>
        </w:rPr>
        <w:tab/>
      </w:r>
      <w:r>
        <w:rPr>
          <w:noProof/>
        </w:rPr>
        <w:fldChar w:fldCharType="begin" w:fldLock="1"/>
      </w:r>
      <w:r>
        <w:rPr>
          <w:noProof/>
        </w:rPr>
        <w:instrText xml:space="preserve"> PAGEREF _Toc122015819 \h </w:instrText>
      </w:r>
      <w:r>
        <w:rPr>
          <w:noProof/>
        </w:rPr>
      </w:r>
      <w:r>
        <w:rPr>
          <w:noProof/>
        </w:rPr>
        <w:fldChar w:fldCharType="separate"/>
      </w:r>
      <w:r>
        <w:rPr>
          <w:noProof/>
        </w:rPr>
        <w:t>12</w:t>
      </w:r>
      <w:r>
        <w:rPr>
          <w:noProof/>
        </w:rPr>
        <w:fldChar w:fldCharType="end"/>
      </w:r>
    </w:p>
    <w:p w14:paraId="0F8C53B7" w14:textId="45E1755D" w:rsidR="0061793D" w:rsidRDefault="0061793D">
      <w:pPr>
        <w:pStyle w:val="TOC5"/>
        <w:rPr>
          <w:rFonts w:asciiTheme="minorHAnsi" w:hAnsiTheme="minorHAnsi" w:cstheme="minorBidi"/>
          <w:noProof/>
          <w:sz w:val="22"/>
          <w:szCs w:val="22"/>
          <w:lang w:eastAsia="en-GB"/>
        </w:rPr>
      </w:pPr>
      <w:r>
        <w:rPr>
          <w:noProof/>
        </w:rPr>
        <w:t>5.2.2.5.3</w:t>
      </w:r>
      <w:r>
        <w:rPr>
          <w:rFonts w:asciiTheme="minorHAnsi" w:hAnsiTheme="minorHAnsi" w:cstheme="minorBidi"/>
          <w:noProof/>
          <w:sz w:val="22"/>
          <w:szCs w:val="22"/>
          <w:lang w:eastAsia="en-GB"/>
        </w:rPr>
        <w:tab/>
      </w:r>
      <w:r>
        <w:rPr>
          <w:noProof/>
        </w:rPr>
        <w:t>EventNotify for the UEs in a target group</w:t>
      </w:r>
      <w:r>
        <w:rPr>
          <w:noProof/>
        </w:rPr>
        <w:tab/>
      </w:r>
      <w:r>
        <w:rPr>
          <w:noProof/>
        </w:rPr>
        <w:fldChar w:fldCharType="begin" w:fldLock="1"/>
      </w:r>
      <w:r>
        <w:rPr>
          <w:noProof/>
        </w:rPr>
        <w:instrText xml:space="preserve"> PAGEREF _Toc122015820 \h </w:instrText>
      </w:r>
      <w:r>
        <w:rPr>
          <w:noProof/>
        </w:rPr>
      </w:r>
      <w:r>
        <w:rPr>
          <w:noProof/>
        </w:rPr>
        <w:fldChar w:fldCharType="separate"/>
      </w:r>
      <w:r>
        <w:rPr>
          <w:noProof/>
        </w:rPr>
        <w:t>13</w:t>
      </w:r>
      <w:r>
        <w:rPr>
          <w:noProof/>
        </w:rPr>
        <w:fldChar w:fldCharType="end"/>
      </w:r>
    </w:p>
    <w:p w14:paraId="1574428A" w14:textId="24572AF6" w:rsidR="0061793D" w:rsidRDefault="0061793D">
      <w:pPr>
        <w:pStyle w:val="TOC4"/>
        <w:rPr>
          <w:rFonts w:asciiTheme="minorHAnsi" w:hAnsiTheme="minorHAnsi" w:cstheme="minorBidi"/>
          <w:noProof/>
          <w:sz w:val="22"/>
          <w:szCs w:val="22"/>
          <w:lang w:eastAsia="en-GB"/>
        </w:rPr>
      </w:pPr>
      <w:r>
        <w:rPr>
          <w:noProof/>
        </w:rPr>
        <w:t>5.2.2.</w:t>
      </w:r>
      <w:r>
        <w:rPr>
          <w:noProof/>
          <w:lang w:eastAsia="zh-CN"/>
        </w:rPr>
        <w:t>6</w:t>
      </w:r>
      <w:r>
        <w:rPr>
          <w:rFonts w:asciiTheme="minorHAnsi" w:hAnsiTheme="minorHAnsi" w:cstheme="minorBidi"/>
          <w:noProof/>
          <w:sz w:val="22"/>
          <w:szCs w:val="22"/>
          <w:lang w:eastAsia="en-GB"/>
        </w:rPr>
        <w:tab/>
      </w:r>
      <w:r>
        <w:rPr>
          <w:noProof/>
          <w:lang w:eastAsia="zh-CN"/>
        </w:rPr>
        <w:t>LocationUpdateNotify</w:t>
      </w:r>
      <w:r>
        <w:rPr>
          <w:noProof/>
        </w:rPr>
        <w:tab/>
      </w:r>
      <w:r>
        <w:rPr>
          <w:noProof/>
        </w:rPr>
        <w:fldChar w:fldCharType="begin" w:fldLock="1"/>
      </w:r>
      <w:r>
        <w:rPr>
          <w:noProof/>
        </w:rPr>
        <w:instrText xml:space="preserve"> PAGEREF _Toc122015821 \h </w:instrText>
      </w:r>
      <w:r>
        <w:rPr>
          <w:noProof/>
        </w:rPr>
      </w:r>
      <w:r>
        <w:rPr>
          <w:noProof/>
        </w:rPr>
        <w:fldChar w:fldCharType="separate"/>
      </w:r>
      <w:r>
        <w:rPr>
          <w:noProof/>
        </w:rPr>
        <w:t>13</w:t>
      </w:r>
      <w:r>
        <w:rPr>
          <w:noProof/>
        </w:rPr>
        <w:fldChar w:fldCharType="end"/>
      </w:r>
    </w:p>
    <w:p w14:paraId="28295E4F" w14:textId="26634BC6" w:rsidR="0061793D" w:rsidRDefault="0061793D">
      <w:pPr>
        <w:pStyle w:val="TOC5"/>
        <w:rPr>
          <w:rFonts w:asciiTheme="minorHAnsi" w:hAnsiTheme="minorHAnsi" w:cstheme="minorBidi"/>
          <w:noProof/>
          <w:sz w:val="22"/>
          <w:szCs w:val="22"/>
          <w:lang w:eastAsia="en-GB"/>
        </w:rPr>
      </w:pPr>
      <w:r>
        <w:rPr>
          <w:noProof/>
        </w:rPr>
        <w:t>5.2.2.</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_Toc122015822 \h </w:instrText>
      </w:r>
      <w:r>
        <w:rPr>
          <w:noProof/>
        </w:rPr>
      </w:r>
      <w:r>
        <w:rPr>
          <w:noProof/>
        </w:rPr>
        <w:fldChar w:fldCharType="separate"/>
      </w:r>
      <w:r>
        <w:rPr>
          <w:noProof/>
        </w:rPr>
        <w:t>13</w:t>
      </w:r>
      <w:r>
        <w:rPr>
          <w:noProof/>
        </w:rPr>
        <w:fldChar w:fldCharType="end"/>
      </w:r>
    </w:p>
    <w:p w14:paraId="5613BCB0" w14:textId="485F77F9" w:rsidR="0061793D" w:rsidRDefault="0061793D">
      <w:pPr>
        <w:pStyle w:val="TOC4"/>
        <w:rPr>
          <w:rFonts w:asciiTheme="minorHAnsi" w:hAnsiTheme="minorHAnsi" w:cstheme="minorBidi"/>
          <w:noProof/>
          <w:sz w:val="22"/>
          <w:szCs w:val="22"/>
          <w:lang w:eastAsia="en-GB"/>
        </w:rPr>
      </w:pPr>
      <w:r>
        <w:rPr>
          <w:noProof/>
        </w:rPr>
        <w:t>5.2.2.</w:t>
      </w:r>
      <w:r>
        <w:rPr>
          <w:noProof/>
          <w:lang w:eastAsia="zh-CN"/>
        </w:rPr>
        <w:t>7</w:t>
      </w:r>
      <w:r>
        <w:rPr>
          <w:rFonts w:asciiTheme="minorHAnsi" w:hAnsiTheme="minorHAnsi" w:cstheme="minorBidi"/>
          <w:noProof/>
          <w:sz w:val="22"/>
          <w:szCs w:val="22"/>
          <w:lang w:eastAsia="en-GB"/>
        </w:rPr>
        <w:tab/>
      </w:r>
      <w:r>
        <w:rPr>
          <w:noProof/>
          <w:lang w:eastAsia="zh-CN"/>
        </w:rPr>
        <w:t>LocationUpdateSubscribe</w:t>
      </w:r>
      <w:r>
        <w:rPr>
          <w:noProof/>
        </w:rPr>
        <w:tab/>
      </w:r>
      <w:r>
        <w:rPr>
          <w:noProof/>
        </w:rPr>
        <w:fldChar w:fldCharType="begin" w:fldLock="1"/>
      </w:r>
      <w:r>
        <w:rPr>
          <w:noProof/>
        </w:rPr>
        <w:instrText xml:space="preserve"> PAGEREF _Toc122015823 \h </w:instrText>
      </w:r>
      <w:r>
        <w:rPr>
          <w:noProof/>
        </w:rPr>
      </w:r>
      <w:r>
        <w:rPr>
          <w:noProof/>
        </w:rPr>
        <w:fldChar w:fldCharType="separate"/>
      </w:r>
      <w:r>
        <w:rPr>
          <w:noProof/>
        </w:rPr>
        <w:t>14</w:t>
      </w:r>
      <w:r>
        <w:rPr>
          <w:noProof/>
        </w:rPr>
        <w:fldChar w:fldCharType="end"/>
      </w:r>
    </w:p>
    <w:p w14:paraId="4E3A8A6C" w14:textId="71121DB2" w:rsidR="0061793D" w:rsidRDefault="0061793D">
      <w:pPr>
        <w:pStyle w:val="TOC5"/>
        <w:rPr>
          <w:rFonts w:asciiTheme="minorHAnsi" w:hAnsiTheme="minorHAnsi" w:cstheme="minorBidi"/>
          <w:noProof/>
          <w:sz w:val="22"/>
          <w:szCs w:val="22"/>
          <w:lang w:eastAsia="en-GB"/>
        </w:rPr>
      </w:pPr>
      <w:r>
        <w:rPr>
          <w:noProof/>
        </w:rPr>
        <w:t>5.2.2.</w:t>
      </w:r>
      <w:r>
        <w:rPr>
          <w:noProof/>
          <w:lang w:eastAsia="zh-CN"/>
        </w:rPr>
        <w:t>7</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_Toc122015824 \h </w:instrText>
      </w:r>
      <w:r>
        <w:rPr>
          <w:noProof/>
        </w:rPr>
      </w:r>
      <w:r>
        <w:rPr>
          <w:noProof/>
        </w:rPr>
        <w:fldChar w:fldCharType="separate"/>
      </w:r>
      <w:r>
        <w:rPr>
          <w:noProof/>
        </w:rPr>
        <w:t>14</w:t>
      </w:r>
      <w:r>
        <w:rPr>
          <w:noProof/>
        </w:rPr>
        <w:fldChar w:fldCharType="end"/>
      </w:r>
    </w:p>
    <w:p w14:paraId="36DD2CF3" w14:textId="1797C5B2" w:rsidR="0061793D" w:rsidRDefault="0061793D">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_Toc122015825 \h </w:instrText>
      </w:r>
      <w:r>
        <w:rPr>
          <w:noProof/>
        </w:rPr>
      </w:r>
      <w:r>
        <w:rPr>
          <w:noProof/>
        </w:rPr>
        <w:fldChar w:fldCharType="separate"/>
      </w:r>
      <w:r>
        <w:rPr>
          <w:noProof/>
        </w:rPr>
        <w:t>15</w:t>
      </w:r>
      <w:r>
        <w:rPr>
          <w:noProof/>
        </w:rPr>
        <w:fldChar w:fldCharType="end"/>
      </w:r>
    </w:p>
    <w:p w14:paraId="5E122657" w14:textId="28AA7F66" w:rsidR="0061793D" w:rsidRDefault="0061793D">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_Toc122015826 \h </w:instrText>
      </w:r>
      <w:r>
        <w:rPr>
          <w:noProof/>
        </w:rPr>
      </w:r>
      <w:r>
        <w:rPr>
          <w:noProof/>
        </w:rPr>
        <w:fldChar w:fldCharType="separate"/>
      </w:r>
      <w:r>
        <w:rPr>
          <w:noProof/>
        </w:rPr>
        <w:t>15</w:t>
      </w:r>
      <w:r>
        <w:rPr>
          <w:noProof/>
        </w:rPr>
        <w:fldChar w:fldCharType="end"/>
      </w:r>
    </w:p>
    <w:p w14:paraId="7955BD0E" w14:textId="31DAFFE0" w:rsidR="0061793D" w:rsidRDefault="0061793D">
      <w:pPr>
        <w:pStyle w:val="TOC3"/>
        <w:rPr>
          <w:rFonts w:asciiTheme="minorHAnsi" w:hAnsiTheme="minorHAnsi" w:cstheme="minorBidi"/>
          <w:noProof/>
          <w:sz w:val="22"/>
          <w:szCs w:val="22"/>
          <w:lang w:eastAsia="en-GB"/>
        </w:rPr>
      </w:pPr>
      <w:r>
        <w:rPr>
          <w:noProof/>
        </w:rPr>
        <w:t>6.1.1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_Toc122015827 \h </w:instrText>
      </w:r>
      <w:r>
        <w:rPr>
          <w:noProof/>
        </w:rPr>
      </w:r>
      <w:r>
        <w:rPr>
          <w:noProof/>
        </w:rPr>
        <w:fldChar w:fldCharType="separate"/>
      </w:r>
      <w:r>
        <w:rPr>
          <w:noProof/>
        </w:rPr>
        <w:t>15</w:t>
      </w:r>
      <w:r>
        <w:rPr>
          <w:noProof/>
        </w:rPr>
        <w:fldChar w:fldCharType="end"/>
      </w:r>
    </w:p>
    <w:p w14:paraId="6942C00A" w14:textId="27FE8204" w:rsidR="0061793D" w:rsidRDefault="0061793D">
      <w:pPr>
        <w:pStyle w:val="TOC3"/>
        <w:rPr>
          <w:rFonts w:asciiTheme="minorHAnsi" w:hAnsiTheme="minorHAnsi" w:cstheme="minorBidi"/>
          <w:noProof/>
          <w:sz w:val="22"/>
          <w:szCs w:val="22"/>
          <w:lang w:eastAsia="en-GB"/>
        </w:rPr>
      </w:pPr>
      <w:r>
        <w:rPr>
          <w:noProof/>
        </w:rPr>
        <w:t>6.1.2</w:t>
      </w:r>
      <w:r>
        <w:rPr>
          <w:rFonts w:asciiTheme="minorHAnsi"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_Toc122015828 \h </w:instrText>
      </w:r>
      <w:r>
        <w:rPr>
          <w:noProof/>
        </w:rPr>
      </w:r>
      <w:r>
        <w:rPr>
          <w:noProof/>
        </w:rPr>
        <w:fldChar w:fldCharType="separate"/>
      </w:r>
      <w:r>
        <w:rPr>
          <w:noProof/>
        </w:rPr>
        <w:t>15</w:t>
      </w:r>
      <w:r>
        <w:rPr>
          <w:noProof/>
        </w:rPr>
        <w:fldChar w:fldCharType="end"/>
      </w:r>
    </w:p>
    <w:p w14:paraId="40CE2682" w14:textId="14489570" w:rsidR="0061793D" w:rsidRDefault="0061793D">
      <w:pPr>
        <w:pStyle w:val="TOC4"/>
        <w:rPr>
          <w:rFonts w:asciiTheme="minorHAnsi" w:hAnsiTheme="minorHAnsi" w:cstheme="minorBidi"/>
          <w:noProof/>
          <w:sz w:val="22"/>
          <w:szCs w:val="22"/>
          <w:lang w:eastAsia="en-GB"/>
        </w:rPr>
      </w:pPr>
      <w:r>
        <w:rPr>
          <w:noProof/>
        </w:rPr>
        <w:t>6.1.2.1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_Toc122015829 \h </w:instrText>
      </w:r>
      <w:r>
        <w:rPr>
          <w:noProof/>
        </w:rPr>
      </w:r>
      <w:r>
        <w:rPr>
          <w:noProof/>
        </w:rPr>
        <w:fldChar w:fldCharType="separate"/>
      </w:r>
      <w:r>
        <w:rPr>
          <w:noProof/>
        </w:rPr>
        <w:t>15</w:t>
      </w:r>
      <w:r>
        <w:rPr>
          <w:noProof/>
        </w:rPr>
        <w:fldChar w:fldCharType="end"/>
      </w:r>
    </w:p>
    <w:p w14:paraId="3FA83220" w14:textId="51E6F841" w:rsidR="0061793D" w:rsidRDefault="0061793D">
      <w:pPr>
        <w:pStyle w:val="TOC4"/>
        <w:rPr>
          <w:rFonts w:asciiTheme="minorHAnsi" w:hAnsiTheme="minorHAnsi" w:cstheme="minorBidi"/>
          <w:noProof/>
          <w:sz w:val="22"/>
          <w:szCs w:val="22"/>
          <w:lang w:eastAsia="en-GB"/>
        </w:rPr>
      </w:pPr>
      <w:r>
        <w:rPr>
          <w:noProof/>
        </w:rPr>
        <w:t>6.1.2.2</w:t>
      </w:r>
      <w:r>
        <w:rPr>
          <w:rFonts w:asciiTheme="minorHAnsi"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_Toc122015830 \h </w:instrText>
      </w:r>
      <w:r>
        <w:rPr>
          <w:noProof/>
        </w:rPr>
      </w:r>
      <w:r>
        <w:rPr>
          <w:noProof/>
        </w:rPr>
        <w:fldChar w:fldCharType="separate"/>
      </w:r>
      <w:r>
        <w:rPr>
          <w:noProof/>
        </w:rPr>
        <w:t>15</w:t>
      </w:r>
      <w:r>
        <w:rPr>
          <w:noProof/>
        </w:rPr>
        <w:fldChar w:fldCharType="end"/>
      </w:r>
    </w:p>
    <w:p w14:paraId="3297DADB" w14:textId="5F8B8EDC" w:rsidR="0061793D" w:rsidRDefault="0061793D">
      <w:pPr>
        <w:pStyle w:val="TOC5"/>
        <w:rPr>
          <w:rFonts w:asciiTheme="minorHAnsi" w:hAnsiTheme="minorHAnsi" w:cstheme="minorBidi"/>
          <w:noProof/>
          <w:sz w:val="22"/>
          <w:szCs w:val="22"/>
          <w:lang w:eastAsia="en-GB"/>
        </w:rPr>
      </w:pPr>
      <w:r>
        <w:rPr>
          <w:noProof/>
        </w:rPr>
        <w:t>6.1.2.2.1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_Toc122015831 \h </w:instrText>
      </w:r>
      <w:r>
        <w:rPr>
          <w:noProof/>
        </w:rPr>
      </w:r>
      <w:r>
        <w:rPr>
          <w:noProof/>
        </w:rPr>
        <w:fldChar w:fldCharType="separate"/>
      </w:r>
      <w:r>
        <w:rPr>
          <w:noProof/>
        </w:rPr>
        <w:t>15</w:t>
      </w:r>
      <w:r>
        <w:rPr>
          <w:noProof/>
        </w:rPr>
        <w:fldChar w:fldCharType="end"/>
      </w:r>
    </w:p>
    <w:p w14:paraId="06B3C640" w14:textId="5BF4EA78" w:rsidR="0061793D" w:rsidRDefault="0061793D">
      <w:pPr>
        <w:pStyle w:val="TOC5"/>
        <w:rPr>
          <w:rFonts w:asciiTheme="minorHAnsi" w:hAnsiTheme="minorHAnsi" w:cstheme="minorBidi"/>
          <w:noProof/>
          <w:sz w:val="22"/>
          <w:szCs w:val="22"/>
          <w:lang w:eastAsia="en-GB"/>
        </w:rPr>
      </w:pPr>
      <w:r>
        <w:rPr>
          <w:noProof/>
        </w:rPr>
        <w:t>6.1.2.2.2</w:t>
      </w:r>
      <w:r>
        <w:rPr>
          <w:rFonts w:asciiTheme="minorHAnsi"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_Toc122015832 \h </w:instrText>
      </w:r>
      <w:r>
        <w:rPr>
          <w:noProof/>
        </w:rPr>
      </w:r>
      <w:r>
        <w:rPr>
          <w:noProof/>
        </w:rPr>
        <w:fldChar w:fldCharType="separate"/>
      </w:r>
      <w:r>
        <w:rPr>
          <w:noProof/>
        </w:rPr>
        <w:t>15</w:t>
      </w:r>
      <w:r>
        <w:rPr>
          <w:noProof/>
        </w:rPr>
        <w:fldChar w:fldCharType="end"/>
      </w:r>
    </w:p>
    <w:p w14:paraId="39C92BB0" w14:textId="0E3F696C" w:rsidR="0061793D" w:rsidRDefault="0061793D">
      <w:pPr>
        <w:pStyle w:val="TOC4"/>
        <w:rPr>
          <w:rFonts w:asciiTheme="minorHAnsi" w:hAnsiTheme="minorHAnsi" w:cstheme="minorBidi"/>
          <w:noProof/>
          <w:sz w:val="22"/>
          <w:szCs w:val="22"/>
          <w:lang w:eastAsia="en-GB"/>
        </w:rPr>
      </w:pPr>
      <w:r>
        <w:rPr>
          <w:noProof/>
        </w:rPr>
        <w:t>6.1.2.3</w:t>
      </w:r>
      <w:r>
        <w:rPr>
          <w:rFonts w:asciiTheme="minorHAnsi"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_Toc122015833 \h </w:instrText>
      </w:r>
      <w:r>
        <w:rPr>
          <w:noProof/>
        </w:rPr>
      </w:r>
      <w:r>
        <w:rPr>
          <w:noProof/>
        </w:rPr>
        <w:fldChar w:fldCharType="separate"/>
      </w:r>
      <w:r>
        <w:rPr>
          <w:noProof/>
        </w:rPr>
        <w:t>15</w:t>
      </w:r>
      <w:r>
        <w:rPr>
          <w:noProof/>
        </w:rPr>
        <w:fldChar w:fldCharType="end"/>
      </w:r>
    </w:p>
    <w:p w14:paraId="759DDFBE" w14:textId="4C1C8C98" w:rsidR="0061793D" w:rsidRDefault="0061793D">
      <w:pPr>
        <w:pStyle w:val="TOC5"/>
        <w:rPr>
          <w:rFonts w:asciiTheme="minorHAnsi" w:hAnsiTheme="minorHAnsi" w:cstheme="minorBidi"/>
          <w:noProof/>
          <w:sz w:val="22"/>
          <w:szCs w:val="22"/>
          <w:lang w:eastAsia="en-GB"/>
        </w:rPr>
      </w:pPr>
      <w:r>
        <w:rPr>
          <w:noProof/>
        </w:rPr>
        <w:t>6.1.2.3.1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_Toc122015834 \h </w:instrText>
      </w:r>
      <w:r>
        <w:rPr>
          <w:noProof/>
        </w:rPr>
      </w:r>
      <w:r>
        <w:rPr>
          <w:noProof/>
        </w:rPr>
        <w:fldChar w:fldCharType="separate"/>
      </w:r>
      <w:r>
        <w:rPr>
          <w:noProof/>
        </w:rPr>
        <w:t>15</w:t>
      </w:r>
      <w:r>
        <w:rPr>
          <w:noProof/>
        </w:rPr>
        <w:fldChar w:fldCharType="end"/>
      </w:r>
    </w:p>
    <w:p w14:paraId="449D6FF0" w14:textId="58B026BF" w:rsidR="0061793D" w:rsidRDefault="0061793D">
      <w:pPr>
        <w:pStyle w:val="TOC3"/>
        <w:rPr>
          <w:rFonts w:asciiTheme="minorHAnsi" w:hAnsiTheme="minorHAnsi" w:cstheme="minorBidi"/>
          <w:noProof/>
          <w:sz w:val="22"/>
          <w:szCs w:val="22"/>
          <w:lang w:eastAsia="en-GB"/>
        </w:rPr>
      </w:pPr>
      <w:r>
        <w:rPr>
          <w:noProof/>
        </w:rPr>
        <w:t>6.1.</w:t>
      </w:r>
      <w:r>
        <w:rPr>
          <w:noProof/>
          <w:lang w:eastAsia="zh-CN"/>
        </w:rPr>
        <w:t>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_Toc122015835 \h </w:instrText>
      </w:r>
      <w:r>
        <w:rPr>
          <w:noProof/>
        </w:rPr>
      </w:r>
      <w:r>
        <w:rPr>
          <w:noProof/>
        </w:rPr>
        <w:fldChar w:fldCharType="separate"/>
      </w:r>
      <w:r>
        <w:rPr>
          <w:noProof/>
        </w:rPr>
        <w:t>16</w:t>
      </w:r>
      <w:r>
        <w:rPr>
          <w:noProof/>
        </w:rPr>
        <w:fldChar w:fldCharType="end"/>
      </w:r>
    </w:p>
    <w:p w14:paraId="66DC2406" w14:textId="10ECDCEB" w:rsidR="0061793D" w:rsidRDefault="0061793D">
      <w:pPr>
        <w:pStyle w:val="TOC4"/>
        <w:rPr>
          <w:rFonts w:asciiTheme="minorHAnsi" w:hAnsiTheme="minorHAnsi" w:cstheme="minorBidi"/>
          <w:noProof/>
          <w:sz w:val="22"/>
          <w:szCs w:val="22"/>
          <w:lang w:eastAsia="en-GB"/>
        </w:rPr>
      </w:pPr>
      <w:r>
        <w:rPr>
          <w:noProof/>
        </w:rPr>
        <w:t>6.1.</w:t>
      </w:r>
      <w:r>
        <w:rPr>
          <w:noProof/>
          <w:lang w:eastAsia="zh-CN"/>
        </w:rPr>
        <w:t>3</w:t>
      </w:r>
      <w:r>
        <w:rPr>
          <w:noProof/>
        </w:rPr>
        <w:t>.1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_Toc122015836 \h </w:instrText>
      </w:r>
      <w:r>
        <w:rPr>
          <w:noProof/>
        </w:rPr>
      </w:r>
      <w:r>
        <w:rPr>
          <w:noProof/>
        </w:rPr>
        <w:fldChar w:fldCharType="separate"/>
      </w:r>
      <w:r>
        <w:rPr>
          <w:noProof/>
        </w:rPr>
        <w:t>16</w:t>
      </w:r>
      <w:r>
        <w:rPr>
          <w:noProof/>
        </w:rPr>
        <w:fldChar w:fldCharType="end"/>
      </w:r>
    </w:p>
    <w:p w14:paraId="265EF237" w14:textId="2683DC25" w:rsidR="0061793D" w:rsidRDefault="0061793D">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provide-location</w:t>
      </w:r>
      <w:r>
        <w:rPr>
          <w:noProof/>
        </w:rPr>
        <w:tab/>
      </w:r>
      <w:r>
        <w:rPr>
          <w:noProof/>
        </w:rPr>
        <w:fldChar w:fldCharType="begin" w:fldLock="1"/>
      </w:r>
      <w:r>
        <w:rPr>
          <w:noProof/>
        </w:rPr>
        <w:instrText xml:space="preserve"> PAGEREF _Toc122015837 \h </w:instrText>
      </w:r>
      <w:r>
        <w:rPr>
          <w:noProof/>
        </w:rPr>
      </w:r>
      <w:r>
        <w:rPr>
          <w:noProof/>
        </w:rPr>
        <w:fldChar w:fldCharType="separate"/>
      </w:r>
      <w:r>
        <w:rPr>
          <w:noProof/>
        </w:rPr>
        <w:t>16</w:t>
      </w:r>
      <w:r>
        <w:rPr>
          <w:noProof/>
        </w:rPr>
        <w:fldChar w:fldCharType="end"/>
      </w:r>
    </w:p>
    <w:p w14:paraId="237F015F" w14:textId="1FF57ACF" w:rsidR="0061793D" w:rsidRDefault="0061793D">
      <w:pPr>
        <w:pStyle w:val="TOC5"/>
        <w:rPr>
          <w:rFonts w:asciiTheme="minorHAnsi" w:hAnsiTheme="minorHAnsi" w:cstheme="minorBidi"/>
          <w:noProof/>
          <w:sz w:val="22"/>
          <w:szCs w:val="22"/>
          <w:lang w:eastAsia="en-GB"/>
        </w:rPr>
      </w:pPr>
      <w:r>
        <w:rPr>
          <w:noProof/>
        </w:rPr>
        <w:t>6.1.</w:t>
      </w:r>
      <w:r>
        <w:rPr>
          <w:noProof/>
          <w:lang w:eastAsia="zh-CN"/>
        </w:rPr>
        <w:t>3</w:t>
      </w:r>
      <w:r>
        <w:rPr>
          <w:noProof/>
        </w:rPr>
        <w:t>.2.1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_Toc122015838 \h </w:instrText>
      </w:r>
      <w:r>
        <w:rPr>
          <w:noProof/>
        </w:rPr>
      </w:r>
      <w:r>
        <w:rPr>
          <w:noProof/>
        </w:rPr>
        <w:fldChar w:fldCharType="separate"/>
      </w:r>
      <w:r>
        <w:rPr>
          <w:noProof/>
        </w:rPr>
        <w:t>16</w:t>
      </w:r>
      <w:r>
        <w:rPr>
          <w:noProof/>
        </w:rPr>
        <w:fldChar w:fldCharType="end"/>
      </w:r>
    </w:p>
    <w:p w14:paraId="5A6467BC" w14:textId="5469E0B2" w:rsidR="0061793D" w:rsidRDefault="0061793D">
      <w:pPr>
        <w:pStyle w:val="TOC5"/>
        <w:rPr>
          <w:rFonts w:asciiTheme="minorHAnsi" w:hAnsiTheme="minorHAnsi" w:cstheme="minorBidi"/>
          <w:noProof/>
          <w:sz w:val="22"/>
          <w:szCs w:val="22"/>
          <w:lang w:eastAsia="en-GB"/>
        </w:rPr>
      </w:pPr>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_Toc122015839 \h </w:instrText>
      </w:r>
      <w:r>
        <w:rPr>
          <w:noProof/>
        </w:rPr>
      </w:r>
      <w:r>
        <w:rPr>
          <w:noProof/>
        </w:rPr>
        <w:fldChar w:fldCharType="separate"/>
      </w:r>
      <w:r>
        <w:rPr>
          <w:noProof/>
        </w:rPr>
        <w:t>17</w:t>
      </w:r>
      <w:r>
        <w:rPr>
          <w:noProof/>
        </w:rPr>
        <w:fldChar w:fldCharType="end"/>
      </w:r>
    </w:p>
    <w:p w14:paraId="58EC8969" w14:textId="2EACFD2F" w:rsidR="0061793D" w:rsidRDefault="0061793D">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eastAsia="en-GB"/>
        </w:rPr>
        <w:tab/>
      </w:r>
      <w:r>
        <w:rPr>
          <w:noProof/>
          <w:lang w:eastAsia="zh-CN"/>
        </w:rPr>
        <w:t>Operation: cancel-location</w:t>
      </w:r>
      <w:r>
        <w:rPr>
          <w:noProof/>
        </w:rPr>
        <w:tab/>
      </w:r>
      <w:r>
        <w:rPr>
          <w:noProof/>
        </w:rPr>
        <w:fldChar w:fldCharType="begin" w:fldLock="1"/>
      </w:r>
      <w:r>
        <w:rPr>
          <w:noProof/>
        </w:rPr>
        <w:instrText xml:space="preserve"> PAGEREF _Toc122015840 \h </w:instrText>
      </w:r>
      <w:r>
        <w:rPr>
          <w:noProof/>
        </w:rPr>
      </w:r>
      <w:r>
        <w:rPr>
          <w:noProof/>
        </w:rPr>
        <w:fldChar w:fldCharType="separate"/>
      </w:r>
      <w:r>
        <w:rPr>
          <w:noProof/>
        </w:rPr>
        <w:t>18</w:t>
      </w:r>
      <w:r>
        <w:rPr>
          <w:noProof/>
        </w:rPr>
        <w:fldChar w:fldCharType="end"/>
      </w:r>
    </w:p>
    <w:p w14:paraId="0560737D" w14:textId="0294E594" w:rsidR="0061793D" w:rsidRDefault="0061793D">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_Toc122015841 \h </w:instrText>
      </w:r>
      <w:r>
        <w:rPr>
          <w:noProof/>
        </w:rPr>
      </w:r>
      <w:r>
        <w:rPr>
          <w:noProof/>
        </w:rPr>
        <w:fldChar w:fldCharType="separate"/>
      </w:r>
      <w:r>
        <w:rPr>
          <w:noProof/>
        </w:rPr>
        <w:t>18</w:t>
      </w:r>
      <w:r>
        <w:rPr>
          <w:noProof/>
        </w:rPr>
        <w:fldChar w:fldCharType="end"/>
      </w:r>
    </w:p>
    <w:p w14:paraId="603B3CED" w14:textId="0FB09791" w:rsidR="0061793D" w:rsidRDefault="0061793D">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_Toc122015842 \h </w:instrText>
      </w:r>
      <w:r>
        <w:rPr>
          <w:noProof/>
        </w:rPr>
      </w:r>
      <w:r>
        <w:rPr>
          <w:noProof/>
        </w:rPr>
        <w:fldChar w:fldCharType="separate"/>
      </w:r>
      <w:r>
        <w:rPr>
          <w:noProof/>
        </w:rPr>
        <w:t>18</w:t>
      </w:r>
      <w:r>
        <w:rPr>
          <w:noProof/>
        </w:rPr>
        <w:fldChar w:fldCharType="end"/>
      </w:r>
    </w:p>
    <w:p w14:paraId="5B9D4AFB" w14:textId="36698AF1" w:rsidR="0061793D" w:rsidRDefault="0061793D">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eastAsia="en-GB"/>
        </w:rPr>
        <w:tab/>
      </w:r>
      <w:r>
        <w:rPr>
          <w:noProof/>
          <w:lang w:eastAsia="zh-CN"/>
        </w:rPr>
        <w:t>Operation: location-update</w:t>
      </w:r>
      <w:r>
        <w:rPr>
          <w:noProof/>
        </w:rPr>
        <w:tab/>
      </w:r>
      <w:r>
        <w:rPr>
          <w:noProof/>
        </w:rPr>
        <w:fldChar w:fldCharType="begin" w:fldLock="1"/>
      </w:r>
      <w:r>
        <w:rPr>
          <w:noProof/>
        </w:rPr>
        <w:instrText xml:space="preserve"> PAGEREF _Toc122015843 \h </w:instrText>
      </w:r>
      <w:r>
        <w:rPr>
          <w:noProof/>
        </w:rPr>
      </w:r>
      <w:r>
        <w:rPr>
          <w:noProof/>
        </w:rPr>
        <w:fldChar w:fldCharType="separate"/>
      </w:r>
      <w:r>
        <w:rPr>
          <w:noProof/>
        </w:rPr>
        <w:t>19</w:t>
      </w:r>
      <w:r>
        <w:rPr>
          <w:noProof/>
        </w:rPr>
        <w:fldChar w:fldCharType="end"/>
      </w:r>
    </w:p>
    <w:p w14:paraId="3C5254D4" w14:textId="19F0DE6A" w:rsidR="0061793D" w:rsidRDefault="0061793D">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_Toc122015844 \h </w:instrText>
      </w:r>
      <w:r>
        <w:rPr>
          <w:noProof/>
        </w:rPr>
      </w:r>
      <w:r>
        <w:rPr>
          <w:noProof/>
        </w:rPr>
        <w:fldChar w:fldCharType="separate"/>
      </w:r>
      <w:r>
        <w:rPr>
          <w:noProof/>
        </w:rPr>
        <w:t>19</w:t>
      </w:r>
      <w:r>
        <w:rPr>
          <w:noProof/>
        </w:rPr>
        <w:fldChar w:fldCharType="end"/>
      </w:r>
    </w:p>
    <w:p w14:paraId="3D8D1418" w14:textId="7CB2B2D9" w:rsidR="0061793D" w:rsidRDefault="0061793D">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_Toc122015845 \h </w:instrText>
      </w:r>
      <w:r>
        <w:rPr>
          <w:noProof/>
        </w:rPr>
      </w:r>
      <w:r>
        <w:rPr>
          <w:noProof/>
        </w:rPr>
        <w:fldChar w:fldCharType="separate"/>
      </w:r>
      <w:r>
        <w:rPr>
          <w:noProof/>
        </w:rPr>
        <w:t>19</w:t>
      </w:r>
      <w:r>
        <w:rPr>
          <w:noProof/>
        </w:rPr>
        <w:fldChar w:fldCharType="end"/>
      </w:r>
    </w:p>
    <w:p w14:paraId="6848B6B5" w14:textId="79745860" w:rsidR="0061793D" w:rsidRDefault="0061793D">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eastAsia="en-GB"/>
        </w:rPr>
        <w:tab/>
      </w:r>
      <w:r>
        <w:rPr>
          <w:noProof/>
          <w:lang w:eastAsia="zh-CN"/>
        </w:rPr>
        <w:t>Operation: loc-update-subs</w:t>
      </w:r>
      <w:r>
        <w:rPr>
          <w:noProof/>
        </w:rPr>
        <w:tab/>
      </w:r>
      <w:r>
        <w:rPr>
          <w:noProof/>
        </w:rPr>
        <w:fldChar w:fldCharType="begin" w:fldLock="1"/>
      </w:r>
      <w:r>
        <w:rPr>
          <w:noProof/>
        </w:rPr>
        <w:instrText xml:space="preserve"> PAGEREF _Toc122015846 \h </w:instrText>
      </w:r>
      <w:r>
        <w:rPr>
          <w:noProof/>
        </w:rPr>
      </w:r>
      <w:r>
        <w:rPr>
          <w:noProof/>
        </w:rPr>
        <w:fldChar w:fldCharType="separate"/>
      </w:r>
      <w:r>
        <w:rPr>
          <w:noProof/>
        </w:rPr>
        <w:t>20</w:t>
      </w:r>
      <w:r>
        <w:rPr>
          <w:noProof/>
        </w:rPr>
        <w:fldChar w:fldCharType="end"/>
      </w:r>
    </w:p>
    <w:p w14:paraId="48961D5D" w14:textId="31DC78AF" w:rsidR="0061793D" w:rsidRDefault="0061793D">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_Toc122015847 \h </w:instrText>
      </w:r>
      <w:r>
        <w:rPr>
          <w:noProof/>
        </w:rPr>
      </w:r>
      <w:r>
        <w:rPr>
          <w:noProof/>
        </w:rPr>
        <w:fldChar w:fldCharType="separate"/>
      </w:r>
      <w:r>
        <w:rPr>
          <w:noProof/>
        </w:rPr>
        <w:t>20</w:t>
      </w:r>
      <w:r>
        <w:rPr>
          <w:noProof/>
        </w:rPr>
        <w:fldChar w:fldCharType="end"/>
      </w:r>
    </w:p>
    <w:p w14:paraId="41F149EF" w14:textId="5BACB46E" w:rsidR="0061793D" w:rsidRDefault="0061793D">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_Toc122015848 \h </w:instrText>
      </w:r>
      <w:r>
        <w:rPr>
          <w:noProof/>
        </w:rPr>
      </w:r>
      <w:r>
        <w:rPr>
          <w:noProof/>
        </w:rPr>
        <w:fldChar w:fldCharType="separate"/>
      </w:r>
      <w:r>
        <w:rPr>
          <w:noProof/>
        </w:rPr>
        <w:t>21</w:t>
      </w:r>
      <w:r>
        <w:rPr>
          <w:noProof/>
        </w:rPr>
        <w:fldChar w:fldCharType="end"/>
      </w:r>
    </w:p>
    <w:p w14:paraId="60AE24CC" w14:textId="38C7B661" w:rsidR="0061793D" w:rsidRDefault="0061793D">
      <w:pPr>
        <w:pStyle w:val="TOC3"/>
        <w:rPr>
          <w:rFonts w:asciiTheme="minorHAnsi" w:hAnsiTheme="minorHAnsi" w:cstheme="minorBidi"/>
          <w:noProof/>
          <w:sz w:val="22"/>
          <w:szCs w:val="22"/>
          <w:lang w:eastAsia="en-GB"/>
        </w:rPr>
      </w:pPr>
      <w:r>
        <w:rPr>
          <w:noProof/>
        </w:rPr>
        <w:lastRenderedPageBreak/>
        <w:t>6.1.</w:t>
      </w:r>
      <w:r>
        <w:rPr>
          <w:noProof/>
          <w:lang w:eastAsia="zh-CN"/>
        </w:rPr>
        <w:t>4</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_Toc122015849 \h </w:instrText>
      </w:r>
      <w:r>
        <w:rPr>
          <w:noProof/>
        </w:rPr>
      </w:r>
      <w:r>
        <w:rPr>
          <w:noProof/>
        </w:rPr>
        <w:fldChar w:fldCharType="separate"/>
      </w:r>
      <w:r>
        <w:rPr>
          <w:noProof/>
        </w:rPr>
        <w:t>22</w:t>
      </w:r>
      <w:r>
        <w:rPr>
          <w:noProof/>
        </w:rPr>
        <w:fldChar w:fldCharType="end"/>
      </w:r>
    </w:p>
    <w:p w14:paraId="13C6912F" w14:textId="40FB3542" w:rsidR="0061793D" w:rsidRDefault="0061793D">
      <w:pPr>
        <w:pStyle w:val="TOC4"/>
        <w:rPr>
          <w:rFonts w:asciiTheme="minorHAnsi" w:hAnsiTheme="minorHAnsi" w:cstheme="minorBidi"/>
          <w:noProof/>
          <w:sz w:val="22"/>
          <w:szCs w:val="22"/>
          <w:lang w:eastAsia="en-GB"/>
        </w:rPr>
      </w:pPr>
      <w:r>
        <w:rPr>
          <w:noProof/>
        </w:rPr>
        <w:t>6.1.</w:t>
      </w:r>
      <w:r>
        <w:rPr>
          <w:noProof/>
          <w:lang w:eastAsia="zh-CN"/>
        </w:rPr>
        <w:t>4</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_Toc122015850 \h </w:instrText>
      </w:r>
      <w:r>
        <w:rPr>
          <w:noProof/>
        </w:rPr>
      </w:r>
      <w:r>
        <w:rPr>
          <w:noProof/>
        </w:rPr>
        <w:fldChar w:fldCharType="separate"/>
      </w:r>
      <w:r>
        <w:rPr>
          <w:noProof/>
        </w:rPr>
        <w:t>22</w:t>
      </w:r>
      <w:r>
        <w:rPr>
          <w:noProof/>
        </w:rPr>
        <w:fldChar w:fldCharType="end"/>
      </w:r>
    </w:p>
    <w:p w14:paraId="43BC8134" w14:textId="738B195C" w:rsidR="0061793D" w:rsidRDefault="0061793D">
      <w:pPr>
        <w:pStyle w:val="TOC4"/>
        <w:rPr>
          <w:rFonts w:asciiTheme="minorHAnsi" w:hAnsiTheme="minorHAnsi" w:cstheme="minorBidi"/>
          <w:noProof/>
          <w:sz w:val="22"/>
          <w:szCs w:val="22"/>
          <w:lang w:eastAsia="en-GB"/>
        </w:rPr>
      </w:pPr>
      <w:r>
        <w:rPr>
          <w:noProof/>
        </w:rPr>
        <w:t>6.1.</w:t>
      </w:r>
      <w:r>
        <w:rPr>
          <w:noProof/>
          <w:lang w:eastAsia="zh-CN"/>
        </w:rPr>
        <w:t>4</w:t>
      </w:r>
      <w:r>
        <w:rPr>
          <w:noProof/>
        </w:rPr>
        <w:t>.2</w:t>
      </w:r>
      <w:r>
        <w:rPr>
          <w:rFonts w:asciiTheme="minorHAnsi" w:hAnsiTheme="minorHAnsi" w:cstheme="minorBidi"/>
          <w:noProof/>
          <w:sz w:val="22"/>
          <w:szCs w:val="22"/>
          <w:lang w:eastAsia="en-GB"/>
        </w:rPr>
        <w:tab/>
      </w:r>
      <w:r>
        <w:rPr>
          <w:noProof/>
          <w:lang w:eastAsia="zh-CN"/>
        </w:rPr>
        <w:t>Eventnotify</w:t>
      </w:r>
      <w:r>
        <w:rPr>
          <w:noProof/>
        </w:rPr>
        <w:tab/>
      </w:r>
      <w:r>
        <w:rPr>
          <w:noProof/>
        </w:rPr>
        <w:fldChar w:fldCharType="begin" w:fldLock="1"/>
      </w:r>
      <w:r>
        <w:rPr>
          <w:noProof/>
        </w:rPr>
        <w:instrText xml:space="preserve"> PAGEREF _Toc122015851 \h </w:instrText>
      </w:r>
      <w:r>
        <w:rPr>
          <w:noProof/>
        </w:rPr>
      </w:r>
      <w:r>
        <w:rPr>
          <w:noProof/>
        </w:rPr>
        <w:fldChar w:fldCharType="separate"/>
      </w:r>
      <w:r>
        <w:rPr>
          <w:noProof/>
        </w:rPr>
        <w:t>22</w:t>
      </w:r>
      <w:r>
        <w:rPr>
          <w:noProof/>
        </w:rPr>
        <w:fldChar w:fldCharType="end"/>
      </w:r>
    </w:p>
    <w:p w14:paraId="31B58C85" w14:textId="26E58946" w:rsidR="0061793D" w:rsidRDefault="0061793D">
      <w:pPr>
        <w:pStyle w:val="TOC5"/>
        <w:rPr>
          <w:rFonts w:asciiTheme="minorHAnsi" w:hAnsiTheme="minorHAnsi" w:cstheme="minorBidi"/>
          <w:noProof/>
          <w:sz w:val="22"/>
          <w:szCs w:val="22"/>
          <w:lang w:eastAsia="en-GB"/>
        </w:rPr>
      </w:pPr>
      <w:r>
        <w:rPr>
          <w:noProof/>
          <w:lang w:eastAsia="zh-CN"/>
        </w:rPr>
        <w:t>6.1.4.2.1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_Toc122015852 \h </w:instrText>
      </w:r>
      <w:r>
        <w:rPr>
          <w:noProof/>
        </w:rPr>
      </w:r>
      <w:r>
        <w:rPr>
          <w:noProof/>
        </w:rPr>
        <w:fldChar w:fldCharType="separate"/>
      </w:r>
      <w:r>
        <w:rPr>
          <w:noProof/>
        </w:rPr>
        <w:t>22</w:t>
      </w:r>
      <w:r>
        <w:rPr>
          <w:noProof/>
        </w:rPr>
        <w:fldChar w:fldCharType="end"/>
      </w:r>
    </w:p>
    <w:p w14:paraId="1CDCA1FC" w14:textId="3D5D8F8A" w:rsidR="0061793D" w:rsidRDefault="0061793D">
      <w:pPr>
        <w:pStyle w:val="TOC5"/>
        <w:rPr>
          <w:rFonts w:asciiTheme="minorHAnsi" w:hAnsiTheme="minorHAnsi" w:cstheme="minorBidi"/>
          <w:noProof/>
          <w:sz w:val="22"/>
          <w:szCs w:val="22"/>
          <w:lang w:eastAsia="en-GB"/>
        </w:rPr>
      </w:pPr>
      <w:r>
        <w:rPr>
          <w:noProof/>
          <w:lang w:eastAsia="zh-CN"/>
        </w:rPr>
        <w:t>6.1.4.2.2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_Toc122015853 \h </w:instrText>
      </w:r>
      <w:r>
        <w:rPr>
          <w:noProof/>
        </w:rPr>
      </w:r>
      <w:r>
        <w:rPr>
          <w:noProof/>
        </w:rPr>
        <w:fldChar w:fldCharType="separate"/>
      </w:r>
      <w:r>
        <w:rPr>
          <w:noProof/>
        </w:rPr>
        <w:t>22</w:t>
      </w:r>
      <w:r>
        <w:rPr>
          <w:noProof/>
        </w:rPr>
        <w:fldChar w:fldCharType="end"/>
      </w:r>
    </w:p>
    <w:p w14:paraId="573F07F4" w14:textId="71A387D3" w:rsidR="0061793D" w:rsidRDefault="0061793D">
      <w:pPr>
        <w:pStyle w:val="TOC5"/>
        <w:rPr>
          <w:rFonts w:asciiTheme="minorHAnsi" w:hAnsiTheme="minorHAnsi" w:cstheme="minorBidi"/>
          <w:noProof/>
          <w:sz w:val="22"/>
          <w:szCs w:val="22"/>
          <w:lang w:eastAsia="en-GB"/>
        </w:rPr>
      </w:pPr>
      <w:r>
        <w:rPr>
          <w:noProof/>
          <w:lang w:eastAsia="zh-CN"/>
        </w:rPr>
        <w:t>6.1.4.2.3</w:t>
      </w:r>
      <w:r>
        <w:rPr>
          <w:rFonts w:asciiTheme="minorHAnsi" w:hAnsiTheme="minorHAnsi" w:cstheme="minorBidi"/>
          <w:noProof/>
          <w:sz w:val="22"/>
          <w:szCs w:val="22"/>
          <w:lang w:eastAsia="en-GB"/>
        </w:rPr>
        <w:tab/>
      </w:r>
      <w:r>
        <w:rPr>
          <w:noProof/>
          <w:lang w:eastAsia="zh-CN"/>
        </w:rPr>
        <w:t>Notification Standard Methods</w:t>
      </w:r>
      <w:r>
        <w:rPr>
          <w:noProof/>
        </w:rPr>
        <w:tab/>
      </w:r>
      <w:r>
        <w:rPr>
          <w:noProof/>
        </w:rPr>
        <w:fldChar w:fldCharType="begin" w:fldLock="1"/>
      </w:r>
      <w:r>
        <w:rPr>
          <w:noProof/>
        </w:rPr>
        <w:instrText xml:space="preserve"> PAGEREF _Toc122015854 \h </w:instrText>
      </w:r>
      <w:r>
        <w:rPr>
          <w:noProof/>
        </w:rPr>
      </w:r>
      <w:r>
        <w:rPr>
          <w:noProof/>
        </w:rPr>
        <w:fldChar w:fldCharType="separate"/>
      </w:r>
      <w:r>
        <w:rPr>
          <w:noProof/>
        </w:rPr>
        <w:t>22</w:t>
      </w:r>
      <w:r>
        <w:rPr>
          <w:noProof/>
        </w:rPr>
        <w:fldChar w:fldCharType="end"/>
      </w:r>
    </w:p>
    <w:p w14:paraId="2820F974" w14:textId="5D441DEA" w:rsidR="0061793D" w:rsidRDefault="0061793D">
      <w:pPr>
        <w:pStyle w:val="TOC6"/>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eastAsia="en-GB"/>
        </w:rPr>
        <w:tab/>
      </w:r>
      <w:r>
        <w:rPr>
          <w:noProof/>
          <w:lang w:eastAsia="zh-CN"/>
        </w:rPr>
        <w:t>POST</w:t>
      </w:r>
      <w:r>
        <w:rPr>
          <w:noProof/>
        </w:rPr>
        <w:tab/>
      </w:r>
      <w:r>
        <w:rPr>
          <w:noProof/>
        </w:rPr>
        <w:fldChar w:fldCharType="begin" w:fldLock="1"/>
      </w:r>
      <w:r>
        <w:rPr>
          <w:noProof/>
        </w:rPr>
        <w:instrText xml:space="preserve"> PAGEREF _Toc122015855 \h </w:instrText>
      </w:r>
      <w:r>
        <w:rPr>
          <w:noProof/>
        </w:rPr>
      </w:r>
      <w:r>
        <w:rPr>
          <w:noProof/>
        </w:rPr>
        <w:fldChar w:fldCharType="separate"/>
      </w:r>
      <w:r>
        <w:rPr>
          <w:noProof/>
        </w:rPr>
        <w:t>22</w:t>
      </w:r>
      <w:r>
        <w:rPr>
          <w:noProof/>
        </w:rPr>
        <w:fldChar w:fldCharType="end"/>
      </w:r>
    </w:p>
    <w:p w14:paraId="140E9A81" w14:textId="073B1453" w:rsidR="0061793D" w:rsidRDefault="0061793D">
      <w:pPr>
        <w:pStyle w:val="TOC4"/>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eastAsia="en-GB"/>
        </w:rPr>
        <w:tab/>
      </w:r>
      <w:r>
        <w:rPr>
          <w:noProof/>
          <w:lang w:eastAsia="zh-CN"/>
        </w:rPr>
        <w:t>LocationUpdateNotify</w:t>
      </w:r>
      <w:r>
        <w:rPr>
          <w:noProof/>
        </w:rPr>
        <w:tab/>
      </w:r>
      <w:r>
        <w:rPr>
          <w:noProof/>
        </w:rPr>
        <w:fldChar w:fldCharType="begin" w:fldLock="1"/>
      </w:r>
      <w:r>
        <w:rPr>
          <w:noProof/>
        </w:rPr>
        <w:instrText xml:space="preserve"> PAGEREF _Toc122015856 \h </w:instrText>
      </w:r>
      <w:r>
        <w:rPr>
          <w:noProof/>
        </w:rPr>
      </w:r>
      <w:r>
        <w:rPr>
          <w:noProof/>
        </w:rPr>
        <w:fldChar w:fldCharType="separate"/>
      </w:r>
      <w:r>
        <w:rPr>
          <w:noProof/>
        </w:rPr>
        <w:t>23</w:t>
      </w:r>
      <w:r>
        <w:rPr>
          <w:noProof/>
        </w:rPr>
        <w:fldChar w:fldCharType="end"/>
      </w:r>
    </w:p>
    <w:p w14:paraId="0F4A05A8" w14:textId="3DD6B38B" w:rsidR="0061793D" w:rsidRDefault="0061793D">
      <w:pPr>
        <w:pStyle w:val="TOC5"/>
        <w:rPr>
          <w:rFonts w:asciiTheme="minorHAnsi" w:hAnsiTheme="minorHAnsi" w:cstheme="minorBidi"/>
          <w:noProof/>
          <w:sz w:val="22"/>
          <w:szCs w:val="22"/>
          <w:lang w:eastAsia="en-GB"/>
        </w:rPr>
      </w:pPr>
      <w:r>
        <w:rPr>
          <w:noProof/>
          <w:lang w:eastAsia="zh-CN"/>
        </w:rPr>
        <w:t>6.1.4.3.1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_Toc122015857 \h </w:instrText>
      </w:r>
      <w:r>
        <w:rPr>
          <w:noProof/>
        </w:rPr>
      </w:r>
      <w:r>
        <w:rPr>
          <w:noProof/>
        </w:rPr>
        <w:fldChar w:fldCharType="separate"/>
      </w:r>
      <w:r>
        <w:rPr>
          <w:noProof/>
        </w:rPr>
        <w:t>23</w:t>
      </w:r>
      <w:r>
        <w:rPr>
          <w:noProof/>
        </w:rPr>
        <w:fldChar w:fldCharType="end"/>
      </w:r>
    </w:p>
    <w:p w14:paraId="25C7B9C0" w14:textId="489EC507" w:rsidR="0061793D" w:rsidRDefault="0061793D">
      <w:pPr>
        <w:pStyle w:val="TOC5"/>
        <w:rPr>
          <w:rFonts w:asciiTheme="minorHAnsi" w:hAnsiTheme="minorHAnsi" w:cstheme="minorBidi"/>
          <w:noProof/>
          <w:sz w:val="22"/>
          <w:szCs w:val="22"/>
          <w:lang w:eastAsia="en-GB"/>
        </w:rPr>
      </w:pPr>
      <w:r>
        <w:rPr>
          <w:noProof/>
          <w:lang w:eastAsia="zh-CN"/>
        </w:rPr>
        <w:t>6.1.4.3.2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_Toc122015858 \h </w:instrText>
      </w:r>
      <w:r>
        <w:rPr>
          <w:noProof/>
        </w:rPr>
      </w:r>
      <w:r>
        <w:rPr>
          <w:noProof/>
        </w:rPr>
        <w:fldChar w:fldCharType="separate"/>
      </w:r>
      <w:r>
        <w:rPr>
          <w:noProof/>
        </w:rPr>
        <w:t>23</w:t>
      </w:r>
      <w:r>
        <w:rPr>
          <w:noProof/>
        </w:rPr>
        <w:fldChar w:fldCharType="end"/>
      </w:r>
    </w:p>
    <w:p w14:paraId="7A2DCBAB" w14:textId="6C6C2D54" w:rsidR="0061793D" w:rsidRDefault="0061793D">
      <w:pPr>
        <w:pStyle w:val="TOC5"/>
        <w:rPr>
          <w:rFonts w:asciiTheme="minorHAnsi" w:hAnsiTheme="minorHAnsi" w:cstheme="minorBidi"/>
          <w:noProof/>
          <w:sz w:val="22"/>
          <w:szCs w:val="22"/>
          <w:lang w:eastAsia="en-GB"/>
        </w:rPr>
      </w:pPr>
      <w:r>
        <w:rPr>
          <w:noProof/>
          <w:lang w:eastAsia="zh-CN"/>
        </w:rPr>
        <w:t>6.1.4.3.3</w:t>
      </w:r>
      <w:r>
        <w:rPr>
          <w:rFonts w:asciiTheme="minorHAnsi" w:hAnsiTheme="minorHAnsi" w:cstheme="minorBidi"/>
          <w:noProof/>
          <w:sz w:val="22"/>
          <w:szCs w:val="22"/>
          <w:lang w:eastAsia="en-GB"/>
        </w:rPr>
        <w:tab/>
      </w:r>
      <w:r>
        <w:rPr>
          <w:noProof/>
          <w:lang w:eastAsia="zh-CN"/>
        </w:rPr>
        <w:t>Notification Standard Methods</w:t>
      </w:r>
      <w:r>
        <w:rPr>
          <w:noProof/>
        </w:rPr>
        <w:tab/>
      </w:r>
      <w:r>
        <w:rPr>
          <w:noProof/>
        </w:rPr>
        <w:fldChar w:fldCharType="begin" w:fldLock="1"/>
      </w:r>
      <w:r>
        <w:rPr>
          <w:noProof/>
        </w:rPr>
        <w:instrText xml:space="preserve"> PAGEREF _Toc122015859 \h </w:instrText>
      </w:r>
      <w:r>
        <w:rPr>
          <w:noProof/>
        </w:rPr>
      </w:r>
      <w:r>
        <w:rPr>
          <w:noProof/>
        </w:rPr>
        <w:fldChar w:fldCharType="separate"/>
      </w:r>
      <w:r>
        <w:rPr>
          <w:noProof/>
        </w:rPr>
        <w:t>23</w:t>
      </w:r>
      <w:r>
        <w:rPr>
          <w:noProof/>
        </w:rPr>
        <w:fldChar w:fldCharType="end"/>
      </w:r>
    </w:p>
    <w:p w14:paraId="49EB65EB" w14:textId="5348DBBA" w:rsidR="0061793D" w:rsidRDefault="0061793D">
      <w:pPr>
        <w:pStyle w:val="TOC6"/>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eastAsia="en-GB"/>
        </w:rPr>
        <w:tab/>
      </w:r>
      <w:r>
        <w:rPr>
          <w:noProof/>
          <w:lang w:eastAsia="zh-CN"/>
        </w:rPr>
        <w:t>POST</w:t>
      </w:r>
      <w:r>
        <w:rPr>
          <w:noProof/>
        </w:rPr>
        <w:tab/>
      </w:r>
      <w:r>
        <w:rPr>
          <w:noProof/>
        </w:rPr>
        <w:fldChar w:fldCharType="begin" w:fldLock="1"/>
      </w:r>
      <w:r>
        <w:rPr>
          <w:noProof/>
        </w:rPr>
        <w:instrText xml:space="preserve"> PAGEREF _Toc122015860 \h </w:instrText>
      </w:r>
      <w:r>
        <w:rPr>
          <w:noProof/>
        </w:rPr>
      </w:r>
      <w:r>
        <w:rPr>
          <w:noProof/>
        </w:rPr>
        <w:fldChar w:fldCharType="separate"/>
      </w:r>
      <w:r>
        <w:rPr>
          <w:noProof/>
        </w:rPr>
        <w:t>23</w:t>
      </w:r>
      <w:r>
        <w:rPr>
          <w:noProof/>
        </w:rPr>
        <w:fldChar w:fldCharType="end"/>
      </w:r>
    </w:p>
    <w:p w14:paraId="66B1B984" w14:textId="3B90D4F4" w:rsidR="0061793D" w:rsidRDefault="0061793D">
      <w:pPr>
        <w:pStyle w:val="TOC3"/>
        <w:rPr>
          <w:rFonts w:asciiTheme="minorHAnsi" w:hAnsiTheme="minorHAnsi" w:cstheme="minorBidi"/>
          <w:noProof/>
          <w:sz w:val="22"/>
          <w:szCs w:val="22"/>
          <w:lang w:eastAsia="en-GB"/>
        </w:rPr>
      </w:pPr>
      <w:r>
        <w:rPr>
          <w:noProof/>
        </w:rPr>
        <w:t>6.1.</w:t>
      </w:r>
      <w:r>
        <w:rPr>
          <w:noProof/>
          <w:lang w:eastAsia="zh-CN"/>
        </w:rPr>
        <w:t>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_Toc122015861 \h </w:instrText>
      </w:r>
      <w:r>
        <w:rPr>
          <w:noProof/>
        </w:rPr>
      </w:r>
      <w:r>
        <w:rPr>
          <w:noProof/>
        </w:rPr>
        <w:fldChar w:fldCharType="separate"/>
      </w:r>
      <w:r>
        <w:rPr>
          <w:noProof/>
        </w:rPr>
        <w:t>24</w:t>
      </w:r>
      <w:r>
        <w:rPr>
          <w:noProof/>
        </w:rPr>
        <w:fldChar w:fldCharType="end"/>
      </w:r>
    </w:p>
    <w:p w14:paraId="4B26F24A" w14:textId="03723089" w:rsidR="0061793D" w:rsidRDefault="0061793D">
      <w:pPr>
        <w:pStyle w:val="TOC4"/>
        <w:rPr>
          <w:rFonts w:asciiTheme="minorHAnsi" w:hAnsiTheme="minorHAnsi" w:cstheme="minorBidi"/>
          <w:noProof/>
          <w:sz w:val="22"/>
          <w:szCs w:val="22"/>
          <w:lang w:eastAsia="en-GB"/>
        </w:rPr>
      </w:pPr>
      <w:r>
        <w:rPr>
          <w:noProof/>
        </w:rPr>
        <w:t>6.1.</w:t>
      </w:r>
      <w:r>
        <w:rPr>
          <w:noProof/>
          <w:lang w:eastAsia="zh-CN"/>
        </w:rPr>
        <w:t>5</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_Toc122015862 \h </w:instrText>
      </w:r>
      <w:r>
        <w:rPr>
          <w:noProof/>
        </w:rPr>
      </w:r>
      <w:r>
        <w:rPr>
          <w:noProof/>
        </w:rPr>
        <w:fldChar w:fldCharType="separate"/>
      </w:r>
      <w:r>
        <w:rPr>
          <w:noProof/>
        </w:rPr>
        <w:t>24</w:t>
      </w:r>
      <w:r>
        <w:rPr>
          <w:noProof/>
        </w:rPr>
        <w:fldChar w:fldCharType="end"/>
      </w:r>
    </w:p>
    <w:p w14:paraId="3029EBF5" w14:textId="63D70DAD" w:rsidR="0061793D" w:rsidRDefault="0061793D">
      <w:pPr>
        <w:pStyle w:val="TOC4"/>
        <w:rPr>
          <w:rFonts w:asciiTheme="minorHAnsi" w:hAnsiTheme="minorHAnsi" w:cstheme="minorBidi"/>
          <w:noProof/>
          <w:sz w:val="22"/>
          <w:szCs w:val="22"/>
          <w:lang w:eastAsia="en-GB"/>
        </w:rPr>
      </w:pPr>
      <w:r w:rsidRPr="003B79A6">
        <w:rPr>
          <w:noProof/>
          <w:lang w:val="en-US"/>
        </w:rPr>
        <w:t>6.1.</w:t>
      </w:r>
      <w:r w:rsidRPr="003B79A6">
        <w:rPr>
          <w:noProof/>
          <w:lang w:val="en-US" w:eastAsia="zh-CN"/>
        </w:rPr>
        <w:t>5</w:t>
      </w:r>
      <w:r w:rsidRPr="003B79A6">
        <w:rPr>
          <w:noProof/>
          <w:lang w:val="en-US"/>
        </w:rPr>
        <w:t>.2</w:t>
      </w:r>
      <w:r>
        <w:rPr>
          <w:rFonts w:asciiTheme="minorHAnsi" w:hAnsiTheme="minorHAnsi" w:cstheme="minorBidi"/>
          <w:noProof/>
          <w:sz w:val="22"/>
          <w:szCs w:val="22"/>
          <w:lang w:eastAsia="en-GB"/>
        </w:rPr>
        <w:tab/>
      </w:r>
      <w:r w:rsidRPr="003B79A6">
        <w:rPr>
          <w:noProof/>
          <w:lang w:val="en-US"/>
        </w:rPr>
        <w:t>Structured data types</w:t>
      </w:r>
      <w:r>
        <w:rPr>
          <w:noProof/>
        </w:rPr>
        <w:tab/>
      </w:r>
      <w:r>
        <w:rPr>
          <w:noProof/>
        </w:rPr>
        <w:fldChar w:fldCharType="begin" w:fldLock="1"/>
      </w:r>
      <w:r>
        <w:rPr>
          <w:noProof/>
        </w:rPr>
        <w:instrText xml:space="preserve"> PAGEREF _Toc122015863 \h </w:instrText>
      </w:r>
      <w:r>
        <w:rPr>
          <w:noProof/>
        </w:rPr>
      </w:r>
      <w:r>
        <w:rPr>
          <w:noProof/>
        </w:rPr>
        <w:fldChar w:fldCharType="separate"/>
      </w:r>
      <w:r>
        <w:rPr>
          <w:noProof/>
        </w:rPr>
        <w:t>26</w:t>
      </w:r>
      <w:r>
        <w:rPr>
          <w:noProof/>
        </w:rPr>
        <w:fldChar w:fldCharType="end"/>
      </w:r>
    </w:p>
    <w:p w14:paraId="534DDF22" w14:textId="32DEDFBF"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_Toc122015864 \h </w:instrText>
      </w:r>
      <w:r>
        <w:rPr>
          <w:noProof/>
        </w:rPr>
      </w:r>
      <w:r>
        <w:rPr>
          <w:noProof/>
        </w:rPr>
        <w:fldChar w:fldCharType="separate"/>
      </w:r>
      <w:r>
        <w:rPr>
          <w:noProof/>
        </w:rPr>
        <w:t>26</w:t>
      </w:r>
      <w:r>
        <w:rPr>
          <w:noProof/>
        </w:rPr>
        <w:fldChar w:fldCharType="end"/>
      </w:r>
    </w:p>
    <w:p w14:paraId="6D75FFFA" w14:textId="30D11BB6"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.2.2</w:t>
      </w:r>
      <w:r>
        <w:rPr>
          <w:rFonts w:asciiTheme="minorHAnsi" w:hAnsiTheme="minorHAnsi" w:cstheme="minorBidi"/>
          <w:noProof/>
          <w:sz w:val="22"/>
          <w:szCs w:val="22"/>
          <w:lang w:eastAsia="en-GB"/>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_Toc122015865 \h </w:instrText>
      </w:r>
      <w:r>
        <w:rPr>
          <w:noProof/>
        </w:rPr>
      </w:r>
      <w:r>
        <w:rPr>
          <w:noProof/>
        </w:rPr>
        <w:fldChar w:fldCharType="separate"/>
      </w:r>
      <w:r>
        <w:rPr>
          <w:noProof/>
        </w:rPr>
        <w:t>27</w:t>
      </w:r>
      <w:r>
        <w:rPr>
          <w:noProof/>
        </w:rPr>
        <w:fldChar w:fldCharType="end"/>
      </w:r>
    </w:p>
    <w:p w14:paraId="62EA17D9" w14:textId="6F3E79A3"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.2.3</w:t>
      </w:r>
      <w:r>
        <w:rPr>
          <w:rFonts w:asciiTheme="minorHAnsi" w:hAnsiTheme="minorHAnsi" w:cstheme="minorBidi"/>
          <w:noProof/>
          <w:sz w:val="22"/>
          <w:szCs w:val="22"/>
          <w:lang w:eastAsia="en-GB"/>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_Toc122015866 \h </w:instrText>
      </w:r>
      <w:r>
        <w:rPr>
          <w:noProof/>
        </w:rPr>
      </w:r>
      <w:r>
        <w:rPr>
          <w:noProof/>
        </w:rPr>
        <w:fldChar w:fldCharType="separate"/>
      </w:r>
      <w:r>
        <w:rPr>
          <w:noProof/>
        </w:rPr>
        <w:t>29</w:t>
      </w:r>
      <w:r>
        <w:rPr>
          <w:noProof/>
        </w:rPr>
        <w:fldChar w:fldCharType="end"/>
      </w:r>
    </w:p>
    <w:p w14:paraId="49A1CDC0" w14:textId="45865F9C"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eastAsia="en-GB"/>
        </w:rPr>
        <w:tab/>
      </w:r>
      <w:r>
        <w:rPr>
          <w:noProof/>
        </w:rPr>
        <w:t>Type: CancelLocData</w:t>
      </w:r>
      <w:r>
        <w:rPr>
          <w:noProof/>
        </w:rPr>
        <w:tab/>
      </w:r>
      <w:r>
        <w:rPr>
          <w:noProof/>
        </w:rPr>
        <w:fldChar w:fldCharType="begin" w:fldLock="1"/>
      </w:r>
      <w:r>
        <w:rPr>
          <w:noProof/>
        </w:rPr>
        <w:instrText xml:space="preserve"> PAGEREF _Toc122015867 \h </w:instrText>
      </w:r>
      <w:r>
        <w:rPr>
          <w:noProof/>
        </w:rPr>
      </w:r>
      <w:r>
        <w:rPr>
          <w:noProof/>
        </w:rPr>
        <w:fldChar w:fldCharType="separate"/>
      </w:r>
      <w:r>
        <w:rPr>
          <w:noProof/>
        </w:rPr>
        <w:t>31</w:t>
      </w:r>
      <w:r>
        <w:rPr>
          <w:noProof/>
        </w:rPr>
        <w:fldChar w:fldCharType="end"/>
      </w:r>
    </w:p>
    <w:p w14:paraId="5F5F2A7F" w14:textId="699940A1"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eastAsia="en-GB"/>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_Toc122015868 \h </w:instrText>
      </w:r>
      <w:r>
        <w:rPr>
          <w:noProof/>
        </w:rPr>
      </w:r>
      <w:r>
        <w:rPr>
          <w:noProof/>
        </w:rPr>
        <w:fldChar w:fldCharType="separate"/>
      </w:r>
      <w:r>
        <w:rPr>
          <w:noProof/>
        </w:rPr>
        <w:t>32</w:t>
      </w:r>
      <w:r>
        <w:rPr>
          <w:noProof/>
        </w:rPr>
        <w:fldChar w:fldCharType="end"/>
      </w:r>
    </w:p>
    <w:p w14:paraId="60EE2B9E" w14:textId="17873C9F"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_Toc122015869 \h </w:instrText>
      </w:r>
      <w:r>
        <w:rPr>
          <w:noProof/>
        </w:rPr>
      </w:r>
      <w:r>
        <w:rPr>
          <w:noProof/>
        </w:rPr>
        <w:fldChar w:fldCharType="separate"/>
      </w:r>
      <w:r>
        <w:rPr>
          <w:noProof/>
        </w:rPr>
        <w:t>33</w:t>
      </w:r>
      <w:r>
        <w:rPr>
          <w:noProof/>
        </w:rPr>
        <w:fldChar w:fldCharType="end"/>
      </w:r>
    </w:p>
    <w:p w14:paraId="2C0C324D" w14:textId="0DD1D5F4"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eastAsia="en-GB"/>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_Toc122015870 \h </w:instrText>
      </w:r>
      <w:r>
        <w:rPr>
          <w:noProof/>
        </w:rPr>
      </w:r>
      <w:r>
        <w:rPr>
          <w:noProof/>
        </w:rPr>
        <w:fldChar w:fldCharType="separate"/>
      </w:r>
      <w:r>
        <w:rPr>
          <w:noProof/>
        </w:rPr>
        <w:t>34</w:t>
      </w:r>
      <w:r>
        <w:rPr>
          <w:noProof/>
        </w:rPr>
        <w:fldChar w:fldCharType="end"/>
      </w:r>
    </w:p>
    <w:p w14:paraId="6AF28F02" w14:textId="4596243D"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_Toc122015871 \h </w:instrText>
      </w:r>
      <w:r>
        <w:rPr>
          <w:noProof/>
        </w:rPr>
      </w:r>
      <w:r>
        <w:rPr>
          <w:noProof/>
        </w:rPr>
        <w:fldChar w:fldCharType="separate"/>
      </w:r>
      <w:r>
        <w:rPr>
          <w:noProof/>
        </w:rPr>
        <w:t>35</w:t>
      </w:r>
      <w:r>
        <w:rPr>
          <w:noProof/>
        </w:rPr>
        <w:fldChar w:fldCharType="end"/>
      </w:r>
    </w:p>
    <w:p w14:paraId="7665342A" w14:textId="1EA2C3CA"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eastAsia="en-GB"/>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_Toc122015872 \h </w:instrText>
      </w:r>
      <w:r>
        <w:rPr>
          <w:noProof/>
        </w:rPr>
      </w:r>
      <w:r>
        <w:rPr>
          <w:noProof/>
        </w:rPr>
        <w:fldChar w:fldCharType="separate"/>
      </w:r>
      <w:r>
        <w:rPr>
          <w:noProof/>
        </w:rPr>
        <w:t>35</w:t>
      </w:r>
      <w:r>
        <w:rPr>
          <w:noProof/>
        </w:rPr>
        <w:fldChar w:fldCharType="end"/>
      </w:r>
    </w:p>
    <w:p w14:paraId="238F1397" w14:textId="3F49B018" w:rsidR="0061793D" w:rsidRDefault="0061793D">
      <w:pPr>
        <w:pStyle w:val="TOC5"/>
        <w:rPr>
          <w:rFonts w:asciiTheme="minorHAnsi" w:hAnsiTheme="minorHAnsi" w:cstheme="minorBidi"/>
          <w:noProof/>
          <w:sz w:val="22"/>
          <w:szCs w:val="22"/>
          <w:lang w:eastAsia="en-GB"/>
        </w:rPr>
      </w:pPr>
      <w:r>
        <w:rPr>
          <w:noProof/>
        </w:rPr>
        <w:t>6.1.5.2.</w:t>
      </w:r>
      <w:r>
        <w:rPr>
          <w:noProof/>
          <w:lang w:eastAsia="zh-CN"/>
        </w:rPr>
        <w:t>10</w:t>
      </w:r>
      <w:r>
        <w:rPr>
          <w:rFonts w:asciiTheme="minorHAnsi" w:hAnsiTheme="minorHAnsi" w:cstheme="minorBidi"/>
          <w:noProof/>
          <w:sz w:val="22"/>
          <w:szCs w:val="22"/>
          <w:lang w:eastAsia="en-GB"/>
        </w:rPr>
        <w:tab/>
      </w:r>
      <w:r>
        <w:rPr>
          <w:noProof/>
        </w:rPr>
        <w:t>Type: LocUpdateSubs</w:t>
      </w:r>
      <w:r>
        <w:rPr>
          <w:noProof/>
        </w:rPr>
        <w:tab/>
      </w:r>
      <w:r>
        <w:rPr>
          <w:noProof/>
        </w:rPr>
        <w:fldChar w:fldCharType="begin" w:fldLock="1"/>
      </w:r>
      <w:r>
        <w:rPr>
          <w:noProof/>
        </w:rPr>
        <w:instrText xml:space="preserve"> PAGEREF _Toc122015873 \h </w:instrText>
      </w:r>
      <w:r>
        <w:rPr>
          <w:noProof/>
        </w:rPr>
      </w:r>
      <w:r>
        <w:rPr>
          <w:noProof/>
        </w:rPr>
        <w:fldChar w:fldCharType="separate"/>
      </w:r>
      <w:r>
        <w:rPr>
          <w:noProof/>
        </w:rPr>
        <w:t>35</w:t>
      </w:r>
      <w:r>
        <w:rPr>
          <w:noProof/>
        </w:rPr>
        <w:fldChar w:fldCharType="end"/>
      </w:r>
    </w:p>
    <w:p w14:paraId="42EF43B9" w14:textId="20F2F687"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eastAsia="en-GB"/>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_Toc122015874 \h </w:instrText>
      </w:r>
      <w:r>
        <w:rPr>
          <w:noProof/>
        </w:rPr>
      </w:r>
      <w:r>
        <w:rPr>
          <w:noProof/>
        </w:rPr>
        <w:fldChar w:fldCharType="separate"/>
      </w:r>
      <w:r>
        <w:rPr>
          <w:noProof/>
        </w:rPr>
        <w:t>36</w:t>
      </w:r>
      <w:r>
        <w:rPr>
          <w:noProof/>
        </w:rPr>
        <w:fldChar w:fldCharType="end"/>
      </w:r>
    </w:p>
    <w:p w14:paraId="7005EF10" w14:textId="5920C322"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eastAsia="en-GB"/>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_Toc122015875 \h </w:instrText>
      </w:r>
      <w:r>
        <w:rPr>
          <w:noProof/>
        </w:rPr>
      </w:r>
      <w:r>
        <w:rPr>
          <w:noProof/>
        </w:rPr>
        <w:fldChar w:fldCharType="separate"/>
      </w:r>
      <w:r>
        <w:rPr>
          <w:noProof/>
        </w:rPr>
        <w:t>36</w:t>
      </w:r>
      <w:r>
        <w:rPr>
          <w:noProof/>
        </w:rPr>
        <w:fldChar w:fldCharType="end"/>
      </w:r>
    </w:p>
    <w:p w14:paraId="2EB1375E" w14:textId="61B98071" w:rsidR="0061793D" w:rsidRDefault="0061793D">
      <w:pPr>
        <w:pStyle w:val="TOC5"/>
        <w:rPr>
          <w:rFonts w:asciiTheme="minorHAnsi" w:hAnsiTheme="minorHAnsi" w:cstheme="minorBidi"/>
          <w:noProof/>
          <w:sz w:val="22"/>
          <w:szCs w:val="22"/>
          <w:lang w:eastAsia="en-GB"/>
        </w:rPr>
      </w:pPr>
      <w:r>
        <w:rPr>
          <w:noProof/>
        </w:rPr>
        <w:t>6.1.5.2.</w:t>
      </w:r>
      <w:r>
        <w:rPr>
          <w:noProof/>
          <w:lang w:eastAsia="zh-CN"/>
        </w:rPr>
        <w:t>13</w:t>
      </w:r>
      <w:r>
        <w:rPr>
          <w:rFonts w:asciiTheme="minorHAnsi" w:hAnsiTheme="minorHAnsi" w:cstheme="minorBidi"/>
          <w:noProof/>
          <w:sz w:val="22"/>
          <w:szCs w:val="22"/>
          <w:lang w:eastAsia="en-GB"/>
        </w:rPr>
        <w:tab/>
      </w:r>
      <w:r>
        <w:rPr>
          <w:noProof/>
        </w:rPr>
        <w:t>Type: AreaEventInfoAddition</w:t>
      </w:r>
      <w:r>
        <w:rPr>
          <w:noProof/>
        </w:rPr>
        <w:tab/>
      </w:r>
      <w:r>
        <w:rPr>
          <w:noProof/>
        </w:rPr>
        <w:fldChar w:fldCharType="begin" w:fldLock="1"/>
      </w:r>
      <w:r>
        <w:rPr>
          <w:noProof/>
        </w:rPr>
        <w:instrText xml:space="preserve"> PAGEREF _Toc122015876 \h </w:instrText>
      </w:r>
      <w:r>
        <w:rPr>
          <w:noProof/>
        </w:rPr>
      </w:r>
      <w:r>
        <w:rPr>
          <w:noProof/>
        </w:rPr>
        <w:fldChar w:fldCharType="separate"/>
      </w:r>
      <w:r>
        <w:rPr>
          <w:noProof/>
        </w:rPr>
        <w:t>36</w:t>
      </w:r>
      <w:r>
        <w:rPr>
          <w:noProof/>
        </w:rPr>
        <w:fldChar w:fldCharType="end"/>
      </w:r>
    </w:p>
    <w:p w14:paraId="5FA5E30B" w14:textId="29E90A54" w:rsidR="0061793D" w:rsidRDefault="0061793D">
      <w:pPr>
        <w:pStyle w:val="TOC5"/>
        <w:rPr>
          <w:rFonts w:asciiTheme="minorHAnsi" w:hAnsiTheme="minorHAnsi" w:cstheme="minorBidi"/>
          <w:noProof/>
          <w:sz w:val="22"/>
          <w:szCs w:val="22"/>
          <w:lang w:eastAsia="en-GB"/>
        </w:rPr>
      </w:pPr>
      <w:r>
        <w:rPr>
          <w:noProof/>
        </w:rPr>
        <w:t>6.1.5.2.</w:t>
      </w:r>
      <w:r>
        <w:rPr>
          <w:noProof/>
          <w:lang w:eastAsia="zh-CN"/>
        </w:rPr>
        <w:t>14</w:t>
      </w:r>
      <w:r>
        <w:rPr>
          <w:rFonts w:asciiTheme="minorHAnsi" w:hAnsiTheme="minorHAnsi" w:cstheme="minorBidi"/>
          <w:noProof/>
          <w:sz w:val="22"/>
          <w:szCs w:val="22"/>
          <w:lang w:eastAsia="en-GB"/>
        </w:rPr>
        <w:tab/>
      </w:r>
      <w:r>
        <w:rPr>
          <w:noProof/>
        </w:rPr>
        <w:t>Type: AreaEventInfoExt</w:t>
      </w:r>
      <w:r>
        <w:rPr>
          <w:noProof/>
        </w:rPr>
        <w:tab/>
      </w:r>
      <w:r>
        <w:rPr>
          <w:noProof/>
        </w:rPr>
        <w:fldChar w:fldCharType="begin" w:fldLock="1"/>
      </w:r>
      <w:r>
        <w:rPr>
          <w:noProof/>
        </w:rPr>
        <w:instrText xml:space="preserve"> PAGEREF _Toc122015877 \h </w:instrText>
      </w:r>
      <w:r>
        <w:rPr>
          <w:noProof/>
        </w:rPr>
      </w:r>
      <w:r>
        <w:rPr>
          <w:noProof/>
        </w:rPr>
        <w:fldChar w:fldCharType="separate"/>
      </w:r>
      <w:r>
        <w:rPr>
          <w:noProof/>
        </w:rPr>
        <w:t>36</w:t>
      </w:r>
      <w:r>
        <w:rPr>
          <w:noProof/>
        </w:rPr>
        <w:fldChar w:fldCharType="end"/>
      </w:r>
    </w:p>
    <w:p w14:paraId="7A040B4A" w14:textId="0F4F908A" w:rsidR="0061793D" w:rsidRDefault="0061793D">
      <w:pPr>
        <w:pStyle w:val="TOC4"/>
        <w:rPr>
          <w:rFonts w:asciiTheme="minorHAnsi" w:hAnsiTheme="minorHAnsi" w:cstheme="minorBidi"/>
          <w:noProof/>
          <w:sz w:val="22"/>
          <w:szCs w:val="22"/>
          <w:lang w:eastAsia="en-GB"/>
        </w:rPr>
      </w:pPr>
      <w:r w:rsidRPr="003B79A6">
        <w:rPr>
          <w:noProof/>
          <w:lang w:val="en-US"/>
        </w:rPr>
        <w:t>6.1.</w:t>
      </w:r>
      <w:r w:rsidRPr="003B79A6">
        <w:rPr>
          <w:noProof/>
          <w:lang w:val="en-US" w:eastAsia="zh-CN"/>
        </w:rPr>
        <w:t>5</w:t>
      </w:r>
      <w:r w:rsidRPr="003B79A6">
        <w:rPr>
          <w:noProof/>
          <w:lang w:val="en-US"/>
        </w:rPr>
        <w:t>.3</w:t>
      </w:r>
      <w:r>
        <w:rPr>
          <w:rFonts w:asciiTheme="minorHAnsi" w:hAnsiTheme="minorHAnsi" w:cstheme="minorBidi"/>
          <w:noProof/>
          <w:sz w:val="22"/>
          <w:szCs w:val="22"/>
          <w:lang w:eastAsia="en-GB"/>
        </w:rPr>
        <w:tab/>
      </w:r>
      <w:r w:rsidRPr="003B79A6">
        <w:rPr>
          <w:noProof/>
          <w:lang w:val="en-US"/>
        </w:rPr>
        <w:t>Simple data types and enumerations</w:t>
      </w:r>
      <w:r>
        <w:rPr>
          <w:noProof/>
        </w:rPr>
        <w:tab/>
      </w:r>
      <w:r>
        <w:rPr>
          <w:noProof/>
        </w:rPr>
        <w:fldChar w:fldCharType="begin" w:fldLock="1"/>
      </w:r>
      <w:r>
        <w:rPr>
          <w:noProof/>
        </w:rPr>
        <w:instrText xml:space="preserve"> PAGEREF _Toc122015878 \h </w:instrText>
      </w:r>
      <w:r>
        <w:rPr>
          <w:noProof/>
        </w:rPr>
      </w:r>
      <w:r>
        <w:rPr>
          <w:noProof/>
        </w:rPr>
        <w:fldChar w:fldCharType="separate"/>
      </w:r>
      <w:r>
        <w:rPr>
          <w:noProof/>
        </w:rPr>
        <w:t>36</w:t>
      </w:r>
      <w:r>
        <w:rPr>
          <w:noProof/>
        </w:rPr>
        <w:fldChar w:fldCharType="end"/>
      </w:r>
    </w:p>
    <w:p w14:paraId="0831FE1D" w14:textId="5891165A"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_Toc122015879 \h </w:instrText>
      </w:r>
      <w:r>
        <w:rPr>
          <w:noProof/>
        </w:rPr>
      </w:r>
      <w:r>
        <w:rPr>
          <w:noProof/>
        </w:rPr>
        <w:fldChar w:fldCharType="separate"/>
      </w:r>
      <w:r>
        <w:rPr>
          <w:noProof/>
        </w:rPr>
        <w:t>36</w:t>
      </w:r>
      <w:r>
        <w:rPr>
          <w:noProof/>
        </w:rPr>
        <w:fldChar w:fldCharType="end"/>
      </w:r>
    </w:p>
    <w:p w14:paraId="00EE4521" w14:textId="1680C5D5"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.3.2</w:t>
      </w:r>
      <w:r>
        <w:rPr>
          <w:rFonts w:asciiTheme="minorHAnsi"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_Toc122015880 \h </w:instrText>
      </w:r>
      <w:r>
        <w:rPr>
          <w:noProof/>
        </w:rPr>
      </w:r>
      <w:r>
        <w:rPr>
          <w:noProof/>
        </w:rPr>
        <w:fldChar w:fldCharType="separate"/>
      </w:r>
      <w:r>
        <w:rPr>
          <w:noProof/>
        </w:rPr>
        <w:t>36</w:t>
      </w:r>
      <w:r>
        <w:rPr>
          <w:noProof/>
        </w:rPr>
        <w:fldChar w:fldCharType="end"/>
      </w:r>
    </w:p>
    <w:p w14:paraId="4FDEA501" w14:textId="5B0DD381"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.3.3</w:t>
      </w:r>
      <w:r>
        <w:rPr>
          <w:rFonts w:asciiTheme="minorHAnsi" w:hAnsiTheme="minorHAnsi" w:cstheme="minorBidi"/>
          <w:noProof/>
          <w:sz w:val="22"/>
          <w:szCs w:val="22"/>
          <w:lang w:eastAsia="en-GB"/>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_Toc122015881 \h </w:instrText>
      </w:r>
      <w:r>
        <w:rPr>
          <w:noProof/>
        </w:rPr>
      </w:r>
      <w:r>
        <w:rPr>
          <w:noProof/>
        </w:rPr>
        <w:fldChar w:fldCharType="separate"/>
      </w:r>
      <w:r>
        <w:rPr>
          <w:noProof/>
        </w:rPr>
        <w:t>37</w:t>
      </w:r>
      <w:r>
        <w:rPr>
          <w:noProof/>
        </w:rPr>
        <w:fldChar w:fldCharType="end"/>
      </w:r>
    </w:p>
    <w:p w14:paraId="2B6D030A" w14:textId="3B7AC59B"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.3.4</w:t>
      </w:r>
      <w:r>
        <w:rPr>
          <w:rFonts w:asciiTheme="minorHAnsi" w:hAnsiTheme="minorHAnsi" w:cstheme="minorBidi"/>
          <w:noProof/>
          <w:sz w:val="22"/>
          <w:szCs w:val="22"/>
          <w:lang w:eastAsia="en-GB"/>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_Toc122015882 \h </w:instrText>
      </w:r>
      <w:r>
        <w:rPr>
          <w:noProof/>
        </w:rPr>
      </w:r>
      <w:r>
        <w:rPr>
          <w:noProof/>
        </w:rPr>
        <w:fldChar w:fldCharType="separate"/>
      </w:r>
      <w:r>
        <w:rPr>
          <w:noProof/>
        </w:rPr>
        <w:t>37</w:t>
      </w:r>
      <w:r>
        <w:rPr>
          <w:noProof/>
        </w:rPr>
        <w:fldChar w:fldCharType="end"/>
      </w:r>
    </w:p>
    <w:p w14:paraId="101A5640" w14:textId="0906849C"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eastAsia="en-GB"/>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_Toc122015883 \h </w:instrText>
      </w:r>
      <w:r>
        <w:rPr>
          <w:noProof/>
        </w:rPr>
      </w:r>
      <w:r>
        <w:rPr>
          <w:noProof/>
        </w:rPr>
        <w:fldChar w:fldCharType="separate"/>
      </w:r>
      <w:r>
        <w:rPr>
          <w:noProof/>
        </w:rPr>
        <w:t>37</w:t>
      </w:r>
      <w:r>
        <w:rPr>
          <w:noProof/>
        </w:rPr>
        <w:fldChar w:fldCharType="end"/>
      </w:r>
    </w:p>
    <w:p w14:paraId="5D6B90E4" w14:textId="2A2B7634" w:rsidR="0061793D" w:rsidRDefault="0061793D">
      <w:pPr>
        <w:pStyle w:val="TOC5"/>
        <w:rPr>
          <w:rFonts w:asciiTheme="minorHAnsi" w:hAnsiTheme="minorHAnsi" w:cstheme="minorBidi"/>
          <w:noProof/>
          <w:sz w:val="22"/>
          <w:szCs w:val="22"/>
          <w:lang w:eastAsia="en-GB"/>
        </w:rPr>
      </w:pPr>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eastAsia="en-GB"/>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_Toc122015884 \h </w:instrText>
      </w:r>
      <w:r>
        <w:rPr>
          <w:noProof/>
        </w:rPr>
      </w:r>
      <w:r>
        <w:rPr>
          <w:noProof/>
        </w:rPr>
        <w:fldChar w:fldCharType="separate"/>
      </w:r>
      <w:r>
        <w:rPr>
          <w:noProof/>
        </w:rPr>
        <w:t>37</w:t>
      </w:r>
      <w:r>
        <w:rPr>
          <w:noProof/>
        </w:rPr>
        <w:fldChar w:fldCharType="end"/>
      </w:r>
    </w:p>
    <w:p w14:paraId="02A26B26" w14:textId="4996DF0E" w:rsidR="0061793D" w:rsidRDefault="0061793D">
      <w:pPr>
        <w:pStyle w:val="TOC5"/>
        <w:rPr>
          <w:rFonts w:asciiTheme="minorHAnsi" w:hAnsiTheme="minorHAnsi" w:cstheme="minorBidi"/>
          <w:noProof/>
          <w:sz w:val="22"/>
          <w:szCs w:val="22"/>
          <w:lang w:eastAsia="en-GB"/>
        </w:rPr>
      </w:pPr>
      <w:r>
        <w:rPr>
          <w:noProof/>
        </w:rPr>
        <w:t>6.1.5.3.7</w:t>
      </w:r>
      <w:r>
        <w:rPr>
          <w:rFonts w:asciiTheme="minorHAnsi" w:hAnsiTheme="minorHAnsi" w:cstheme="minorBidi"/>
          <w:noProof/>
          <w:sz w:val="22"/>
          <w:szCs w:val="22"/>
          <w:lang w:eastAsia="en-GB"/>
        </w:rPr>
        <w:tab/>
      </w:r>
      <w:r>
        <w:rPr>
          <w:noProof/>
        </w:rPr>
        <w:t>Enumeration: FailureCause</w:t>
      </w:r>
      <w:r>
        <w:rPr>
          <w:noProof/>
        </w:rPr>
        <w:tab/>
      </w:r>
      <w:r>
        <w:rPr>
          <w:noProof/>
        </w:rPr>
        <w:fldChar w:fldCharType="begin" w:fldLock="1"/>
      </w:r>
      <w:r>
        <w:rPr>
          <w:noProof/>
        </w:rPr>
        <w:instrText xml:space="preserve"> PAGEREF _Toc122015885 \h </w:instrText>
      </w:r>
      <w:r>
        <w:rPr>
          <w:noProof/>
        </w:rPr>
      </w:r>
      <w:r>
        <w:rPr>
          <w:noProof/>
        </w:rPr>
        <w:fldChar w:fldCharType="separate"/>
      </w:r>
      <w:r>
        <w:rPr>
          <w:noProof/>
        </w:rPr>
        <w:t>38</w:t>
      </w:r>
      <w:r>
        <w:rPr>
          <w:noProof/>
        </w:rPr>
        <w:fldChar w:fldCharType="end"/>
      </w:r>
    </w:p>
    <w:p w14:paraId="2BF54EFF" w14:textId="5D4B7FCB" w:rsidR="0061793D" w:rsidRDefault="0061793D">
      <w:pPr>
        <w:pStyle w:val="TOC5"/>
        <w:rPr>
          <w:rFonts w:asciiTheme="minorHAnsi" w:hAnsiTheme="minorHAnsi" w:cstheme="minorBidi"/>
          <w:noProof/>
          <w:sz w:val="22"/>
          <w:szCs w:val="22"/>
          <w:lang w:eastAsia="en-GB"/>
        </w:rPr>
      </w:pPr>
      <w:r>
        <w:rPr>
          <w:noProof/>
        </w:rPr>
        <w:t>6.1.5.3.8</w:t>
      </w:r>
      <w:r>
        <w:rPr>
          <w:rFonts w:asciiTheme="minorHAnsi" w:hAnsiTheme="minorHAnsi" w:cstheme="minorBidi"/>
          <w:noProof/>
          <w:sz w:val="22"/>
          <w:szCs w:val="22"/>
          <w:lang w:eastAsia="en-GB"/>
        </w:rPr>
        <w:tab/>
      </w:r>
      <w:r>
        <w:rPr>
          <w:noProof/>
        </w:rPr>
        <w:t>Enumeration: SuccessType</w:t>
      </w:r>
      <w:r>
        <w:rPr>
          <w:noProof/>
        </w:rPr>
        <w:tab/>
      </w:r>
      <w:r>
        <w:rPr>
          <w:noProof/>
        </w:rPr>
        <w:fldChar w:fldCharType="begin" w:fldLock="1"/>
      </w:r>
      <w:r>
        <w:rPr>
          <w:noProof/>
        </w:rPr>
        <w:instrText xml:space="preserve"> PAGEREF _Toc122015886 \h </w:instrText>
      </w:r>
      <w:r>
        <w:rPr>
          <w:noProof/>
        </w:rPr>
      </w:r>
      <w:r>
        <w:rPr>
          <w:noProof/>
        </w:rPr>
        <w:fldChar w:fldCharType="separate"/>
      </w:r>
      <w:r>
        <w:rPr>
          <w:noProof/>
        </w:rPr>
        <w:t>38</w:t>
      </w:r>
      <w:r>
        <w:rPr>
          <w:noProof/>
        </w:rPr>
        <w:fldChar w:fldCharType="end"/>
      </w:r>
    </w:p>
    <w:p w14:paraId="7CE45D55" w14:textId="687329C0" w:rsidR="0061793D" w:rsidRDefault="0061793D">
      <w:pPr>
        <w:pStyle w:val="TOC3"/>
        <w:rPr>
          <w:rFonts w:asciiTheme="minorHAnsi" w:hAnsiTheme="minorHAnsi" w:cstheme="minorBidi"/>
          <w:noProof/>
          <w:sz w:val="22"/>
          <w:szCs w:val="22"/>
          <w:lang w:eastAsia="en-GB"/>
        </w:rPr>
      </w:pPr>
      <w:r>
        <w:rPr>
          <w:noProof/>
        </w:rPr>
        <w:t>6.1.</w:t>
      </w:r>
      <w:r>
        <w:rPr>
          <w:noProof/>
          <w:lang w:eastAsia="zh-CN"/>
        </w:rPr>
        <w:t>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_Toc122015887 \h </w:instrText>
      </w:r>
      <w:r>
        <w:rPr>
          <w:noProof/>
        </w:rPr>
      </w:r>
      <w:r>
        <w:rPr>
          <w:noProof/>
        </w:rPr>
        <w:fldChar w:fldCharType="separate"/>
      </w:r>
      <w:r>
        <w:rPr>
          <w:noProof/>
        </w:rPr>
        <w:t>38</w:t>
      </w:r>
      <w:r>
        <w:rPr>
          <w:noProof/>
        </w:rPr>
        <w:fldChar w:fldCharType="end"/>
      </w:r>
    </w:p>
    <w:p w14:paraId="5FDD8EC5" w14:textId="2E4D3ADC" w:rsidR="0061793D" w:rsidRDefault="0061793D">
      <w:pPr>
        <w:pStyle w:val="TOC4"/>
        <w:rPr>
          <w:rFonts w:asciiTheme="minorHAnsi" w:hAnsiTheme="minorHAnsi" w:cstheme="minorBidi"/>
          <w:noProof/>
          <w:sz w:val="22"/>
          <w:szCs w:val="22"/>
          <w:lang w:eastAsia="en-GB"/>
        </w:rPr>
      </w:pPr>
      <w:r>
        <w:rPr>
          <w:noProof/>
        </w:rPr>
        <w:t>6.1.</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_Toc122015888 \h </w:instrText>
      </w:r>
      <w:r>
        <w:rPr>
          <w:noProof/>
        </w:rPr>
      </w:r>
      <w:r>
        <w:rPr>
          <w:noProof/>
        </w:rPr>
        <w:fldChar w:fldCharType="separate"/>
      </w:r>
      <w:r>
        <w:rPr>
          <w:noProof/>
        </w:rPr>
        <w:t>38</w:t>
      </w:r>
      <w:r>
        <w:rPr>
          <w:noProof/>
        </w:rPr>
        <w:fldChar w:fldCharType="end"/>
      </w:r>
    </w:p>
    <w:p w14:paraId="51BB1660" w14:textId="61A7ED06" w:rsidR="0061793D" w:rsidRDefault="0061793D">
      <w:pPr>
        <w:pStyle w:val="TOC4"/>
        <w:rPr>
          <w:rFonts w:asciiTheme="minorHAnsi" w:hAnsiTheme="minorHAnsi" w:cstheme="minorBidi"/>
          <w:noProof/>
          <w:sz w:val="22"/>
          <w:szCs w:val="22"/>
          <w:lang w:eastAsia="en-GB"/>
        </w:rPr>
      </w:pPr>
      <w:r>
        <w:rPr>
          <w:noProof/>
        </w:rPr>
        <w:t>6.1.</w:t>
      </w:r>
      <w:r>
        <w:rPr>
          <w:noProof/>
          <w:lang w:eastAsia="zh-CN"/>
        </w:rPr>
        <w:t>6</w:t>
      </w:r>
      <w:r>
        <w:rPr>
          <w:noProof/>
        </w:rPr>
        <w:t>.2</w:t>
      </w:r>
      <w:r>
        <w:rPr>
          <w:rFonts w:asciiTheme="minorHAnsi"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_Toc122015889 \h </w:instrText>
      </w:r>
      <w:r>
        <w:rPr>
          <w:noProof/>
        </w:rPr>
      </w:r>
      <w:r>
        <w:rPr>
          <w:noProof/>
        </w:rPr>
        <w:fldChar w:fldCharType="separate"/>
      </w:r>
      <w:r>
        <w:rPr>
          <w:noProof/>
        </w:rPr>
        <w:t>38</w:t>
      </w:r>
      <w:r>
        <w:rPr>
          <w:noProof/>
        </w:rPr>
        <w:fldChar w:fldCharType="end"/>
      </w:r>
    </w:p>
    <w:p w14:paraId="11562F8E" w14:textId="24735715" w:rsidR="0061793D" w:rsidRDefault="0061793D">
      <w:pPr>
        <w:pStyle w:val="TOC4"/>
        <w:rPr>
          <w:rFonts w:asciiTheme="minorHAnsi" w:hAnsiTheme="minorHAnsi" w:cstheme="minorBidi"/>
          <w:noProof/>
          <w:sz w:val="22"/>
          <w:szCs w:val="22"/>
          <w:lang w:eastAsia="en-GB"/>
        </w:rPr>
      </w:pPr>
      <w:r>
        <w:rPr>
          <w:noProof/>
        </w:rPr>
        <w:t>6.1.</w:t>
      </w:r>
      <w:r>
        <w:rPr>
          <w:noProof/>
          <w:lang w:eastAsia="zh-CN"/>
        </w:rPr>
        <w:t>6</w:t>
      </w:r>
      <w:r>
        <w:rPr>
          <w:noProof/>
        </w:rPr>
        <w:t>.3</w:t>
      </w:r>
      <w:r>
        <w:rPr>
          <w:rFonts w:asciiTheme="minorHAnsi"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_Toc122015890 \h </w:instrText>
      </w:r>
      <w:r>
        <w:rPr>
          <w:noProof/>
        </w:rPr>
      </w:r>
      <w:r>
        <w:rPr>
          <w:noProof/>
        </w:rPr>
        <w:fldChar w:fldCharType="separate"/>
      </w:r>
      <w:r>
        <w:rPr>
          <w:noProof/>
        </w:rPr>
        <w:t>38</w:t>
      </w:r>
      <w:r>
        <w:rPr>
          <w:noProof/>
        </w:rPr>
        <w:fldChar w:fldCharType="end"/>
      </w:r>
    </w:p>
    <w:p w14:paraId="326B036C" w14:textId="23FE1BAF" w:rsidR="0061793D" w:rsidRDefault="0061793D">
      <w:pPr>
        <w:pStyle w:val="TOC3"/>
        <w:rPr>
          <w:rFonts w:asciiTheme="minorHAnsi" w:hAnsiTheme="minorHAnsi" w:cstheme="minorBidi"/>
          <w:noProof/>
          <w:sz w:val="22"/>
          <w:szCs w:val="22"/>
          <w:lang w:eastAsia="en-GB"/>
        </w:rPr>
      </w:pPr>
      <w:r w:rsidRPr="003B79A6">
        <w:rPr>
          <w:noProof/>
          <w:lang w:val="en-US"/>
        </w:rPr>
        <w:t>6.1.</w:t>
      </w:r>
      <w:r w:rsidRPr="003B79A6">
        <w:rPr>
          <w:noProof/>
          <w:lang w:val="en-US" w:eastAsia="zh-CN"/>
        </w:rPr>
        <w:t>7</w:t>
      </w:r>
      <w:r>
        <w:rPr>
          <w:rFonts w:asciiTheme="minorHAnsi" w:hAnsiTheme="minorHAnsi" w:cstheme="minorBidi"/>
          <w:noProof/>
          <w:sz w:val="22"/>
          <w:szCs w:val="22"/>
          <w:lang w:eastAsia="en-GB"/>
        </w:rPr>
        <w:tab/>
      </w:r>
      <w:r w:rsidRPr="003B79A6">
        <w:rPr>
          <w:noProof/>
          <w:lang w:val="en-US"/>
        </w:rPr>
        <w:t>Feature negotiation</w:t>
      </w:r>
      <w:r>
        <w:rPr>
          <w:noProof/>
        </w:rPr>
        <w:tab/>
      </w:r>
      <w:r>
        <w:rPr>
          <w:noProof/>
        </w:rPr>
        <w:fldChar w:fldCharType="begin" w:fldLock="1"/>
      </w:r>
      <w:r>
        <w:rPr>
          <w:noProof/>
        </w:rPr>
        <w:instrText xml:space="preserve"> PAGEREF _Toc122015891 \h </w:instrText>
      </w:r>
      <w:r>
        <w:rPr>
          <w:noProof/>
        </w:rPr>
      </w:r>
      <w:r>
        <w:rPr>
          <w:noProof/>
        </w:rPr>
        <w:fldChar w:fldCharType="separate"/>
      </w:r>
      <w:r>
        <w:rPr>
          <w:noProof/>
        </w:rPr>
        <w:t>39</w:t>
      </w:r>
      <w:r>
        <w:rPr>
          <w:noProof/>
        </w:rPr>
        <w:fldChar w:fldCharType="end"/>
      </w:r>
    </w:p>
    <w:p w14:paraId="4E6F1FD9" w14:textId="19A911E6" w:rsidR="0061793D" w:rsidRDefault="0061793D">
      <w:pPr>
        <w:pStyle w:val="TOC3"/>
        <w:rPr>
          <w:rFonts w:asciiTheme="minorHAnsi" w:hAnsiTheme="minorHAnsi" w:cstheme="minorBidi"/>
          <w:noProof/>
          <w:sz w:val="22"/>
          <w:szCs w:val="22"/>
          <w:lang w:eastAsia="en-GB"/>
        </w:rPr>
      </w:pPr>
      <w:r w:rsidRPr="003B79A6">
        <w:rPr>
          <w:noProof/>
          <w:lang w:val="en-US"/>
        </w:rPr>
        <w:t>6.1.</w:t>
      </w:r>
      <w:r w:rsidRPr="003B79A6">
        <w:rPr>
          <w:noProof/>
          <w:lang w:val="en-US" w:eastAsia="zh-CN"/>
        </w:rPr>
        <w:t>8</w:t>
      </w:r>
      <w:r>
        <w:rPr>
          <w:rFonts w:asciiTheme="minorHAnsi" w:hAnsiTheme="minorHAnsi" w:cstheme="minorBidi"/>
          <w:noProof/>
          <w:sz w:val="22"/>
          <w:szCs w:val="22"/>
          <w:lang w:eastAsia="en-GB"/>
        </w:rPr>
        <w:tab/>
      </w:r>
      <w:r w:rsidRPr="003B79A6">
        <w:rPr>
          <w:noProof/>
          <w:lang w:val="en-US"/>
        </w:rPr>
        <w:t>Security</w:t>
      </w:r>
      <w:r>
        <w:rPr>
          <w:noProof/>
        </w:rPr>
        <w:tab/>
      </w:r>
      <w:r>
        <w:rPr>
          <w:noProof/>
        </w:rPr>
        <w:fldChar w:fldCharType="begin" w:fldLock="1"/>
      </w:r>
      <w:r>
        <w:rPr>
          <w:noProof/>
        </w:rPr>
        <w:instrText xml:space="preserve"> PAGEREF _Toc122015892 \h </w:instrText>
      </w:r>
      <w:r>
        <w:rPr>
          <w:noProof/>
        </w:rPr>
      </w:r>
      <w:r>
        <w:rPr>
          <w:noProof/>
        </w:rPr>
        <w:fldChar w:fldCharType="separate"/>
      </w:r>
      <w:r>
        <w:rPr>
          <w:noProof/>
        </w:rPr>
        <w:t>39</w:t>
      </w:r>
      <w:r>
        <w:rPr>
          <w:noProof/>
        </w:rPr>
        <w:fldChar w:fldCharType="end"/>
      </w:r>
    </w:p>
    <w:p w14:paraId="1825AAF7" w14:textId="2B0ED32C" w:rsidR="0061793D" w:rsidRDefault="0061793D">
      <w:pPr>
        <w:pStyle w:val="TOC3"/>
        <w:rPr>
          <w:rFonts w:asciiTheme="minorHAnsi" w:hAnsiTheme="minorHAnsi" w:cstheme="minorBidi"/>
          <w:noProof/>
          <w:sz w:val="22"/>
          <w:szCs w:val="22"/>
          <w:lang w:eastAsia="en-GB"/>
        </w:rPr>
      </w:pPr>
      <w:r w:rsidRPr="003B79A6">
        <w:rPr>
          <w:noProof/>
          <w:lang w:val="en-US"/>
        </w:rPr>
        <w:t>6.1.</w:t>
      </w:r>
      <w:r w:rsidRPr="003B79A6">
        <w:rPr>
          <w:noProof/>
          <w:lang w:val="en-US" w:eastAsia="zh-CN"/>
        </w:rPr>
        <w:t>9</w:t>
      </w:r>
      <w:r>
        <w:rPr>
          <w:rFonts w:asciiTheme="minorHAnsi" w:hAnsiTheme="minorHAnsi" w:cstheme="minorBidi"/>
          <w:noProof/>
          <w:sz w:val="22"/>
          <w:szCs w:val="22"/>
          <w:lang w:eastAsia="en-GB"/>
        </w:rPr>
        <w:tab/>
      </w:r>
      <w:r w:rsidRPr="003B79A6">
        <w:rPr>
          <w:noProof/>
          <w:lang w:val="en-US"/>
        </w:rPr>
        <w:t>HTTP redirection</w:t>
      </w:r>
      <w:r>
        <w:rPr>
          <w:noProof/>
        </w:rPr>
        <w:tab/>
      </w:r>
      <w:r>
        <w:rPr>
          <w:noProof/>
        </w:rPr>
        <w:fldChar w:fldCharType="begin" w:fldLock="1"/>
      </w:r>
      <w:r>
        <w:rPr>
          <w:noProof/>
        </w:rPr>
        <w:instrText xml:space="preserve"> PAGEREF _Toc122015893 \h </w:instrText>
      </w:r>
      <w:r>
        <w:rPr>
          <w:noProof/>
        </w:rPr>
      </w:r>
      <w:r>
        <w:rPr>
          <w:noProof/>
        </w:rPr>
        <w:fldChar w:fldCharType="separate"/>
      </w:r>
      <w:r>
        <w:rPr>
          <w:noProof/>
        </w:rPr>
        <w:t>39</w:t>
      </w:r>
      <w:r>
        <w:rPr>
          <w:noProof/>
        </w:rPr>
        <w:fldChar w:fldCharType="end"/>
      </w:r>
    </w:p>
    <w:p w14:paraId="781C851E" w14:textId="196AF48F" w:rsidR="0061793D" w:rsidRDefault="0061793D" w:rsidP="0061793D">
      <w:pPr>
        <w:pStyle w:val="TOC8"/>
        <w:rPr>
          <w:rFonts w:asciiTheme="minorHAnsi"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_Toc122015894 \h </w:instrText>
      </w:r>
      <w:r>
        <w:rPr>
          <w:noProof/>
        </w:rPr>
      </w:r>
      <w:r>
        <w:rPr>
          <w:noProof/>
        </w:rPr>
        <w:fldChar w:fldCharType="separate"/>
      </w:r>
      <w:r>
        <w:rPr>
          <w:noProof/>
        </w:rPr>
        <w:t>41</w:t>
      </w:r>
      <w:r>
        <w:rPr>
          <w:noProof/>
        </w:rPr>
        <w:fldChar w:fldCharType="end"/>
      </w:r>
    </w:p>
    <w:p w14:paraId="792BC35C" w14:textId="57C1EC77" w:rsidR="0061793D" w:rsidRDefault="0061793D">
      <w:pPr>
        <w:pStyle w:val="TOC1"/>
        <w:rPr>
          <w:rFonts w:asciiTheme="minorHAnsi" w:hAnsiTheme="minorHAnsi" w:cstheme="minorBidi"/>
          <w:noProof/>
          <w:szCs w:val="22"/>
          <w:lang w:eastAsia="en-GB"/>
        </w:rPr>
      </w:pPr>
      <w:r>
        <w:rPr>
          <w:noProof/>
        </w:rPr>
        <w:t>A.1</w:t>
      </w:r>
      <w:r>
        <w:rPr>
          <w:rFonts w:asciiTheme="minorHAnsi"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_Toc122015895 \h </w:instrText>
      </w:r>
      <w:r>
        <w:rPr>
          <w:noProof/>
        </w:rPr>
      </w:r>
      <w:r>
        <w:rPr>
          <w:noProof/>
        </w:rPr>
        <w:fldChar w:fldCharType="separate"/>
      </w:r>
      <w:r>
        <w:rPr>
          <w:noProof/>
        </w:rPr>
        <w:t>41</w:t>
      </w:r>
      <w:r>
        <w:rPr>
          <w:noProof/>
        </w:rPr>
        <w:fldChar w:fldCharType="end"/>
      </w:r>
    </w:p>
    <w:p w14:paraId="1EF29D2E" w14:textId="7F437B2C" w:rsidR="0061793D" w:rsidRDefault="0061793D">
      <w:pPr>
        <w:pStyle w:val="TOC1"/>
        <w:rPr>
          <w:rFonts w:asciiTheme="minorHAnsi" w:hAnsiTheme="minorHAnsi" w:cstheme="minorBidi"/>
          <w:noProof/>
          <w:szCs w:val="22"/>
          <w:lang w:eastAsia="en-GB"/>
        </w:rPr>
      </w:pPr>
      <w:r>
        <w:rPr>
          <w:noProof/>
        </w:rPr>
        <w:t>A.2</w:t>
      </w:r>
      <w:r>
        <w:rPr>
          <w:rFonts w:asciiTheme="minorHAnsi" w:hAnsiTheme="minorHAnsi" w:cstheme="minorBidi"/>
          <w:noProof/>
          <w:szCs w:val="22"/>
          <w:lang w:eastAsia="en-GB"/>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_Toc122015896 \h </w:instrText>
      </w:r>
      <w:r>
        <w:rPr>
          <w:noProof/>
        </w:rPr>
      </w:r>
      <w:r>
        <w:rPr>
          <w:noProof/>
        </w:rPr>
        <w:fldChar w:fldCharType="separate"/>
      </w:r>
      <w:r>
        <w:rPr>
          <w:noProof/>
        </w:rPr>
        <w:t>41</w:t>
      </w:r>
      <w:r>
        <w:rPr>
          <w:noProof/>
        </w:rPr>
        <w:fldChar w:fldCharType="end"/>
      </w:r>
    </w:p>
    <w:p w14:paraId="5C84B1D2" w14:textId="55C0296A" w:rsidR="0061793D" w:rsidRDefault="0061793D" w:rsidP="0061793D">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_Toc122015897 \h </w:instrText>
      </w:r>
      <w:r>
        <w:rPr>
          <w:noProof/>
        </w:rPr>
      </w:r>
      <w:r>
        <w:rPr>
          <w:noProof/>
        </w:rPr>
        <w:fldChar w:fldCharType="separate"/>
      </w:r>
      <w:r>
        <w:rPr>
          <w:noProof/>
        </w:rPr>
        <w:t>52</w:t>
      </w:r>
      <w:r>
        <w:rPr>
          <w:noProof/>
        </w:rPr>
        <w:fldChar w:fldCharType="end"/>
      </w:r>
    </w:p>
    <w:p w14:paraId="548BFB11" w14:textId="69A6A366" w:rsidR="008D72A7" w:rsidRDefault="006B79A1" w:rsidP="008D72A7">
      <w:r>
        <w:rPr>
          <w:noProof/>
          <w:sz w:val="22"/>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End w:id="11"/>
      <w:r w:rsidRPr="008D72A7">
        <w:lastRenderedPageBreak/>
        <w:t>Foreword</w:t>
      </w:r>
      <w:bookmarkEnd w:id="12"/>
      <w:bookmarkEnd w:id="13"/>
      <w:bookmarkEnd w:id="14"/>
      <w:bookmarkEnd w:id="15"/>
      <w:bookmarkEnd w:id="16"/>
      <w:bookmarkEnd w:id="17"/>
      <w:bookmarkEnd w:id="18"/>
      <w:bookmarkEnd w:id="19"/>
      <w:bookmarkEnd w:id="20"/>
      <w:bookmarkEnd w:id="21"/>
    </w:p>
    <w:p w14:paraId="7021CA49" w14:textId="77777777" w:rsidR="008D72A7" w:rsidRPr="008D72A7" w:rsidRDefault="008D72A7" w:rsidP="008D72A7">
      <w:r>
        <w:t xml:space="preserve">This Technical </w:t>
      </w:r>
      <w:bookmarkStart w:id="22" w:name="spectype3"/>
      <w:r>
        <w:t>Specification</w:t>
      </w:r>
      <w:bookmarkEnd w:id="22"/>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3" w:name="introduction"/>
      <w:bookmarkStart w:id="24" w:name="_Toc18853021"/>
      <w:bookmarkStart w:id="25" w:name="_Toc22141021"/>
      <w:bookmarkStart w:id="26" w:name="_Toc22624223"/>
      <w:bookmarkStart w:id="27" w:name="_Toc26202284"/>
      <w:bookmarkStart w:id="28" w:name="_Toc26202470"/>
      <w:bookmarkStart w:id="29" w:name="_Toc34804178"/>
      <w:bookmarkStart w:id="30" w:name="_Toc35935749"/>
      <w:bookmarkStart w:id="31" w:name="_Toc45029969"/>
      <w:bookmarkStart w:id="32" w:name="_Toc51922329"/>
      <w:bookmarkStart w:id="33" w:name="_Toc51922743"/>
      <w:bookmarkStart w:id="34" w:name="_Toc122015796"/>
      <w:bookmarkEnd w:id="23"/>
      <w:r w:rsidRPr="008D72A7">
        <w:t>1</w:t>
      </w:r>
      <w:r w:rsidRPr="008D72A7">
        <w:tab/>
        <w:t>Scope</w:t>
      </w:r>
      <w:bookmarkEnd w:id="24"/>
      <w:bookmarkEnd w:id="25"/>
      <w:bookmarkEnd w:id="26"/>
      <w:bookmarkEnd w:id="27"/>
      <w:bookmarkEnd w:id="28"/>
      <w:bookmarkEnd w:id="29"/>
      <w:bookmarkEnd w:id="30"/>
      <w:bookmarkEnd w:id="31"/>
      <w:bookmarkEnd w:id="32"/>
      <w:bookmarkEnd w:id="33"/>
      <w:bookmarkEnd w:id="34"/>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35" w:name="_Toc26202285"/>
      <w:bookmarkStart w:id="36" w:name="_Toc22624224"/>
      <w:bookmarkStart w:id="37" w:name="_Toc22141022"/>
      <w:bookmarkStart w:id="38" w:name="_Toc18853022"/>
      <w:bookmarkStart w:id="39" w:name="_Toc26202471"/>
      <w:bookmarkStart w:id="40" w:name="_Toc34804179"/>
      <w:bookmarkStart w:id="41" w:name="_Toc35935750"/>
      <w:bookmarkStart w:id="42" w:name="_Toc45029970"/>
      <w:bookmarkStart w:id="43" w:name="_Toc51922330"/>
      <w:bookmarkStart w:id="44" w:name="_Toc51922744"/>
      <w:bookmarkStart w:id="45" w:name="_Toc122015797"/>
      <w:r w:rsidRPr="008D72A7">
        <w:t>2</w:t>
      </w:r>
      <w:r w:rsidRPr="008D72A7">
        <w:tab/>
        <w:t>References</w:t>
      </w:r>
      <w:bookmarkEnd w:id="35"/>
      <w:bookmarkEnd w:id="36"/>
      <w:bookmarkEnd w:id="37"/>
      <w:bookmarkEnd w:id="38"/>
      <w:bookmarkEnd w:id="39"/>
      <w:bookmarkEnd w:id="40"/>
      <w:bookmarkEnd w:id="41"/>
      <w:bookmarkEnd w:id="42"/>
      <w:bookmarkEnd w:id="43"/>
      <w:bookmarkEnd w:id="44"/>
      <w:bookmarkEnd w:id="45"/>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46"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46"/>
    <w:p w14:paraId="6B0C908B"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1B47EB2B" w:rsidR="00F35C78" w:rsidRPr="00C2532B" w:rsidRDefault="00F35C78" w:rsidP="00791867">
      <w:pPr>
        <w:pStyle w:val="EX"/>
        <w:rPr>
          <w:rFonts w:eastAsiaTheme="minorEastAsia"/>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76E7A1FD" w14:textId="77777777" w:rsidR="008D72A7" w:rsidRPr="008D72A7" w:rsidRDefault="008D72A7" w:rsidP="00EF4063">
      <w:pPr>
        <w:pStyle w:val="Heading1"/>
      </w:pPr>
      <w:r w:rsidRPr="008D72A7">
        <w:t xml:space="preserve"> </w:t>
      </w:r>
      <w:bookmarkStart w:id="47" w:name="_Toc26202286"/>
      <w:bookmarkStart w:id="48" w:name="_Toc22624225"/>
      <w:bookmarkStart w:id="49" w:name="_Toc22141023"/>
      <w:bookmarkStart w:id="50" w:name="_Toc18853023"/>
      <w:bookmarkStart w:id="51" w:name="_Toc26202472"/>
      <w:bookmarkStart w:id="52" w:name="_Toc34804180"/>
      <w:bookmarkStart w:id="53" w:name="_Toc35935751"/>
      <w:bookmarkStart w:id="54" w:name="_Toc45029971"/>
      <w:bookmarkStart w:id="55" w:name="_Toc51922331"/>
      <w:bookmarkStart w:id="56" w:name="_Toc51922745"/>
      <w:bookmarkStart w:id="57" w:name="_Toc122015798"/>
      <w:r w:rsidRPr="008D72A7">
        <w:t>3</w:t>
      </w:r>
      <w:r w:rsidRPr="008D72A7">
        <w:tab/>
      </w:r>
      <w:bookmarkEnd w:id="47"/>
      <w:bookmarkEnd w:id="48"/>
      <w:bookmarkEnd w:id="49"/>
      <w:bookmarkEnd w:id="50"/>
      <w:bookmarkEnd w:id="51"/>
      <w:bookmarkEnd w:id="52"/>
      <w:r w:rsidR="00325ACD" w:rsidRPr="004D3578">
        <w:t>Definitions</w:t>
      </w:r>
      <w:r w:rsidR="00325ACD">
        <w:t xml:space="preserve"> of terms, symbols and abbreviations</w:t>
      </w:r>
      <w:bookmarkEnd w:id="53"/>
      <w:bookmarkEnd w:id="54"/>
      <w:bookmarkEnd w:id="55"/>
      <w:bookmarkEnd w:id="56"/>
      <w:bookmarkEnd w:id="57"/>
    </w:p>
    <w:p w14:paraId="2F3E6790" w14:textId="77777777" w:rsidR="008D72A7" w:rsidRPr="008D72A7" w:rsidRDefault="008D72A7" w:rsidP="00EF4063">
      <w:pPr>
        <w:pStyle w:val="Heading2"/>
      </w:pPr>
      <w:bookmarkStart w:id="58" w:name="_Toc26202287"/>
      <w:bookmarkStart w:id="59" w:name="_Toc22624226"/>
      <w:bookmarkStart w:id="60" w:name="_Toc22141024"/>
      <w:bookmarkStart w:id="61" w:name="_Toc18853024"/>
      <w:bookmarkStart w:id="62" w:name="_Toc26202473"/>
      <w:bookmarkStart w:id="63" w:name="_Toc34804181"/>
      <w:bookmarkStart w:id="64" w:name="_Toc35935752"/>
      <w:bookmarkStart w:id="65" w:name="_Toc45029972"/>
      <w:bookmarkStart w:id="66" w:name="_Toc51922332"/>
      <w:bookmarkStart w:id="67" w:name="_Toc51922746"/>
      <w:bookmarkStart w:id="68" w:name="_Toc122015799"/>
      <w:r w:rsidRPr="008D72A7">
        <w:t>3.1</w:t>
      </w:r>
      <w:r w:rsidRPr="008D72A7">
        <w:tab/>
      </w:r>
      <w:bookmarkEnd w:id="58"/>
      <w:bookmarkEnd w:id="59"/>
      <w:bookmarkEnd w:id="60"/>
      <w:bookmarkEnd w:id="61"/>
      <w:bookmarkEnd w:id="62"/>
      <w:bookmarkEnd w:id="63"/>
      <w:r w:rsidR="00325ACD">
        <w:t>Terms</w:t>
      </w:r>
      <w:bookmarkEnd w:id="64"/>
      <w:bookmarkEnd w:id="65"/>
      <w:bookmarkEnd w:id="66"/>
      <w:bookmarkEnd w:id="67"/>
      <w:bookmarkEnd w:id="68"/>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69" w:name="_Toc26202288"/>
      <w:bookmarkStart w:id="70" w:name="_Toc22624227"/>
      <w:bookmarkStart w:id="71" w:name="_Toc22141025"/>
      <w:bookmarkStart w:id="72" w:name="_Toc18853025"/>
      <w:bookmarkStart w:id="73" w:name="_Toc26202474"/>
      <w:bookmarkStart w:id="74" w:name="_Toc34804182"/>
      <w:bookmarkStart w:id="75" w:name="_Toc35935753"/>
      <w:bookmarkStart w:id="76" w:name="_Toc45029973"/>
      <w:bookmarkStart w:id="77" w:name="_Toc51922333"/>
      <w:bookmarkStart w:id="78" w:name="_Toc51922747"/>
      <w:bookmarkStart w:id="79" w:name="_Toc122015800"/>
      <w:r w:rsidRPr="008D72A7">
        <w:t>3.2</w:t>
      </w:r>
      <w:r w:rsidRPr="008D72A7">
        <w:tab/>
        <w:t>Symbols</w:t>
      </w:r>
      <w:bookmarkEnd w:id="69"/>
      <w:bookmarkEnd w:id="70"/>
      <w:bookmarkEnd w:id="71"/>
      <w:bookmarkEnd w:id="72"/>
      <w:bookmarkEnd w:id="73"/>
      <w:bookmarkEnd w:id="74"/>
      <w:bookmarkEnd w:id="75"/>
      <w:bookmarkEnd w:id="76"/>
      <w:bookmarkEnd w:id="77"/>
      <w:bookmarkEnd w:id="78"/>
      <w:bookmarkEnd w:id="79"/>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80" w:name="_Toc26202289"/>
      <w:bookmarkStart w:id="81" w:name="_Toc22624228"/>
      <w:bookmarkStart w:id="82" w:name="_Toc22141026"/>
      <w:bookmarkStart w:id="83" w:name="_Toc18853026"/>
      <w:bookmarkStart w:id="84" w:name="_Toc26202475"/>
      <w:bookmarkStart w:id="85" w:name="_Toc34804183"/>
      <w:bookmarkStart w:id="86" w:name="_Toc35935754"/>
      <w:bookmarkStart w:id="87" w:name="_Toc45029974"/>
      <w:bookmarkStart w:id="88" w:name="_Toc51922334"/>
      <w:bookmarkStart w:id="89" w:name="_Toc51922748"/>
      <w:bookmarkStart w:id="90" w:name="_Toc122015801"/>
      <w:r w:rsidRPr="008D72A7">
        <w:t>3.3</w:t>
      </w:r>
      <w:r w:rsidRPr="008D72A7">
        <w:tab/>
        <w:t>Abbreviations</w:t>
      </w:r>
      <w:bookmarkEnd w:id="80"/>
      <w:bookmarkEnd w:id="81"/>
      <w:bookmarkEnd w:id="82"/>
      <w:bookmarkEnd w:id="83"/>
      <w:bookmarkEnd w:id="84"/>
      <w:bookmarkEnd w:id="85"/>
      <w:bookmarkEnd w:id="86"/>
      <w:bookmarkEnd w:id="87"/>
      <w:bookmarkEnd w:id="88"/>
      <w:bookmarkEnd w:id="89"/>
      <w:bookmarkEnd w:id="90"/>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rPr>
          <w:lang w:eastAsia="zh-CN"/>
        </w:rPr>
      </w:pPr>
      <w:r>
        <w:t>LDR</w:t>
      </w:r>
      <w:r>
        <w:tab/>
        <w:t>Location Deferred Request</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91" w:name="_Toc26202290"/>
      <w:bookmarkStart w:id="92" w:name="_Toc22624229"/>
      <w:bookmarkStart w:id="93" w:name="_Toc22141027"/>
      <w:bookmarkStart w:id="94" w:name="_Toc18853027"/>
      <w:bookmarkStart w:id="95" w:name="_Toc26202476"/>
      <w:bookmarkStart w:id="96" w:name="_Toc34804184"/>
      <w:bookmarkStart w:id="97" w:name="_Toc35935755"/>
      <w:bookmarkStart w:id="98" w:name="_Toc45029975"/>
      <w:bookmarkStart w:id="99" w:name="_Toc51922335"/>
      <w:bookmarkStart w:id="100" w:name="_Toc51922749"/>
      <w:bookmarkStart w:id="101" w:name="_Toc122015802"/>
      <w:r w:rsidRPr="008D72A7">
        <w:t>4</w:t>
      </w:r>
      <w:r w:rsidRPr="008D72A7">
        <w:tab/>
        <w:t>Overview</w:t>
      </w:r>
      <w:bookmarkEnd w:id="91"/>
      <w:bookmarkEnd w:id="92"/>
      <w:bookmarkEnd w:id="93"/>
      <w:bookmarkEnd w:id="94"/>
      <w:bookmarkEnd w:id="95"/>
      <w:bookmarkEnd w:id="96"/>
      <w:bookmarkEnd w:id="97"/>
      <w:bookmarkEnd w:id="98"/>
      <w:bookmarkEnd w:id="99"/>
      <w:bookmarkEnd w:id="100"/>
      <w:bookmarkEnd w:id="101"/>
    </w:p>
    <w:p w14:paraId="3F7579D0"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77777777" w:rsidR="008D72A7" w:rsidRDefault="008D72A7" w:rsidP="008D72A7">
      <w:pPr>
        <w:pStyle w:val="TH"/>
        <w:rPr>
          <w:lang w:eastAsia="zh-CN"/>
        </w:rPr>
      </w:pPr>
      <w:r w:rsidRPr="008D72A7">
        <w:object w:dxaOrig="5760" w:dyaOrig="3990" w14:anchorId="26538146">
          <v:shape id="_x0000_i1027" type="#_x0000_t75" style="width:4in;height:201.05pt" o:ole="">
            <v:imagedata r:id="rId13" o:title=""/>
          </v:shape>
          <o:OLEObject Type="Embed" ProgID="Visio.Drawing.11" ShapeID="_x0000_i1027" DrawAspect="Content" ObjectID="_1732628902"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02" w:name="_Toc26202291"/>
      <w:bookmarkStart w:id="103" w:name="_Toc22624230"/>
      <w:bookmarkStart w:id="104" w:name="_Toc22141028"/>
      <w:bookmarkStart w:id="105" w:name="_Toc18853028"/>
      <w:bookmarkStart w:id="106" w:name="_Toc26202477"/>
      <w:bookmarkStart w:id="107" w:name="_Toc34804185"/>
      <w:bookmarkStart w:id="108" w:name="_Toc35935756"/>
      <w:bookmarkStart w:id="109" w:name="_Toc45029976"/>
      <w:bookmarkStart w:id="110" w:name="_Toc51922336"/>
      <w:bookmarkStart w:id="111" w:name="_Toc51922750"/>
      <w:bookmarkStart w:id="112" w:name="_Toc122015803"/>
      <w:r w:rsidRPr="008D72A7">
        <w:t>5</w:t>
      </w:r>
      <w:r w:rsidRPr="008D72A7">
        <w:tab/>
        <w:t xml:space="preserve">Services offered by the </w:t>
      </w:r>
      <w:r w:rsidRPr="008D72A7">
        <w:rPr>
          <w:lang w:eastAsia="zh-CN"/>
        </w:rPr>
        <w:t>GMLC</w:t>
      </w:r>
      <w:bookmarkEnd w:id="102"/>
      <w:bookmarkEnd w:id="103"/>
      <w:bookmarkEnd w:id="104"/>
      <w:bookmarkEnd w:id="105"/>
      <w:bookmarkEnd w:id="106"/>
      <w:bookmarkEnd w:id="107"/>
      <w:bookmarkEnd w:id="108"/>
      <w:bookmarkEnd w:id="109"/>
      <w:bookmarkEnd w:id="110"/>
      <w:bookmarkEnd w:id="111"/>
      <w:bookmarkEnd w:id="112"/>
    </w:p>
    <w:p w14:paraId="27F23BFE" w14:textId="77777777" w:rsidR="008D72A7" w:rsidRPr="008D72A7" w:rsidRDefault="008D72A7" w:rsidP="00EF4063">
      <w:pPr>
        <w:pStyle w:val="Heading2"/>
      </w:pPr>
      <w:bookmarkStart w:id="113" w:name="_Toc26202292"/>
      <w:bookmarkStart w:id="114" w:name="_Toc22624231"/>
      <w:bookmarkStart w:id="115" w:name="_Toc22141029"/>
      <w:bookmarkStart w:id="116" w:name="_Toc18853029"/>
      <w:bookmarkStart w:id="117" w:name="_Toc26202478"/>
      <w:bookmarkStart w:id="118" w:name="_Toc34804186"/>
      <w:bookmarkStart w:id="119" w:name="_Toc35935757"/>
      <w:bookmarkStart w:id="120" w:name="_Toc45029977"/>
      <w:bookmarkStart w:id="121" w:name="_Toc51922337"/>
      <w:bookmarkStart w:id="122" w:name="_Toc51922751"/>
      <w:bookmarkStart w:id="123" w:name="_Toc122015804"/>
      <w:r w:rsidRPr="008D72A7">
        <w:t>5.1</w:t>
      </w:r>
      <w:r w:rsidRPr="008D72A7">
        <w:tab/>
        <w:t>Introduction</w:t>
      </w:r>
      <w:bookmarkEnd w:id="113"/>
      <w:bookmarkEnd w:id="114"/>
      <w:bookmarkEnd w:id="115"/>
      <w:bookmarkEnd w:id="116"/>
      <w:bookmarkEnd w:id="117"/>
      <w:bookmarkEnd w:id="118"/>
      <w:bookmarkEnd w:id="119"/>
      <w:bookmarkEnd w:id="120"/>
      <w:bookmarkEnd w:id="121"/>
      <w:bookmarkEnd w:id="122"/>
      <w:bookmarkEnd w:id="12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77777777" w:rsidR="008D72A7" w:rsidRDefault="003C7B93">
            <w:pPr>
              <w:pStyle w:val="TAL"/>
              <w:rPr>
                <w:lang w:eastAsia="zh-CN"/>
              </w:rPr>
            </w:pPr>
            <w:r>
              <w:rPr>
                <w:rFonts w:hint="eastAsia"/>
                <w:lang w:eastAsia="zh-CN"/>
              </w:rPr>
              <w:t>H-</w:t>
            </w:r>
            <w:r w:rsidR="008D72A7">
              <w:rPr>
                <w:lang w:eastAsia="zh-CN"/>
              </w:rPr>
              <w:t>GMLC, NEF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77777777" w:rsidR="008D72A7" w:rsidRDefault="003C7B93">
            <w:pPr>
              <w:pStyle w:val="TAL"/>
            </w:pPr>
            <w:r>
              <w:rPr>
                <w:rFonts w:hint="eastAsia"/>
                <w:lang w:eastAsia="zh-CN"/>
              </w:rPr>
              <w:t>H-</w:t>
            </w:r>
            <w:r w:rsidR="008D72A7">
              <w:rPr>
                <w:lang w:eastAsia="zh-CN"/>
              </w:rPr>
              <w:t>GMLC, NEF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77777777" w:rsidR="008D72A7" w:rsidRDefault="003C7B93">
            <w:pPr>
              <w:pStyle w:val="TAL"/>
              <w:rPr>
                <w:lang w:eastAsia="zh-CN"/>
              </w:rPr>
            </w:pPr>
            <w:r>
              <w:rPr>
                <w:rFonts w:hint="eastAsia"/>
                <w:lang w:eastAsia="zh-CN"/>
              </w:rPr>
              <w:t>H-</w:t>
            </w:r>
            <w:r w:rsidR="008D72A7">
              <w:rPr>
                <w:lang w:eastAsia="zh-CN"/>
              </w:rPr>
              <w:t>GMLC, NEF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24863">
        <w:trPr>
          <w:trHeight w:val="386"/>
        </w:trPr>
        <w:tc>
          <w:tcPr>
            <w:tcW w:w="2026" w:type="dxa"/>
          </w:tcPr>
          <w:p w14:paraId="32B678A3" w14:textId="77777777" w:rsidR="00207F13" w:rsidRPr="009C3791" w:rsidRDefault="00207F13" w:rsidP="00DA27DB">
            <w:pPr>
              <w:pStyle w:val="TAH"/>
            </w:pPr>
            <w:r w:rsidRPr="009C3791">
              <w:t>Service Name</w:t>
            </w:r>
          </w:p>
        </w:tc>
        <w:tc>
          <w:tcPr>
            <w:tcW w:w="883" w:type="dxa"/>
          </w:tcPr>
          <w:p w14:paraId="1D3EE5CD" w14:textId="77777777" w:rsidR="00207F13" w:rsidRPr="009C3791" w:rsidRDefault="00207F13" w:rsidP="00DA27DB">
            <w:pPr>
              <w:pStyle w:val="TAH"/>
            </w:pPr>
            <w:r w:rsidRPr="009C3791">
              <w:t>Clause</w:t>
            </w:r>
          </w:p>
        </w:tc>
        <w:tc>
          <w:tcPr>
            <w:tcW w:w="2031" w:type="dxa"/>
          </w:tcPr>
          <w:p w14:paraId="1102A21F" w14:textId="77777777" w:rsidR="00207F13" w:rsidRPr="009C3791" w:rsidRDefault="00207F13" w:rsidP="00DA27DB">
            <w:pPr>
              <w:pStyle w:val="TAH"/>
            </w:pPr>
            <w:r w:rsidRPr="009C3791">
              <w:t>Description</w:t>
            </w:r>
          </w:p>
        </w:tc>
        <w:tc>
          <w:tcPr>
            <w:tcW w:w="2975" w:type="dxa"/>
          </w:tcPr>
          <w:p w14:paraId="2D123F07" w14:textId="77777777" w:rsidR="00207F13" w:rsidRPr="009C3791" w:rsidRDefault="00207F13" w:rsidP="00DA27DB">
            <w:pPr>
              <w:pStyle w:val="TAH"/>
            </w:pPr>
            <w:r w:rsidRPr="009C3791">
              <w:t>OpenAPI Specification File</w:t>
            </w:r>
          </w:p>
        </w:tc>
        <w:tc>
          <w:tcPr>
            <w:tcW w:w="1080" w:type="dxa"/>
          </w:tcPr>
          <w:p w14:paraId="3008B920" w14:textId="77777777" w:rsidR="00207F13" w:rsidRPr="009C3791" w:rsidRDefault="00207F13" w:rsidP="00DA27DB">
            <w:pPr>
              <w:pStyle w:val="TAH"/>
            </w:pPr>
            <w:r w:rsidRPr="009C3791">
              <w:t>apiName</w:t>
            </w:r>
          </w:p>
        </w:tc>
        <w:tc>
          <w:tcPr>
            <w:tcW w:w="900" w:type="dxa"/>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24" w:name="_Toc26202293"/>
      <w:bookmarkStart w:id="125" w:name="_Toc22624232"/>
      <w:bookmarkStart w:id="126" w:name="_Toc22141030"/>
      <w:bookmarkStart w:id="127" w:name="_Toc18853030"/>
      <w:bookmarkStart w:id="128" w:name="_Toc26202479"/>
      <w:bookmarkStart w:id="129" w:name="_Toc34804187"/>
      <w:bookmarkStart w:id="130" w:name="_Toc35935758"/>
      <w:bookmarkStart w:id="131" w:name="_Toc45029978"/>
      <w:bookmarkStart w:id="132" w:name="_Toc51922338"/>
      <w:bookmarkStart w:id="133" w:name="_Toc51922752"/>
      <w:bookmarkStart w:id="134" w:name="_Toc122015805"/>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24"/>
      <w:bookmarkEnd w:id="125"/>
      <w:bookmarkEnd w:id="126"/>
      <w:bookmarkEnd w:id="127"/>
      <w:bookmarkEnd w:id="128"/>
      <w:bookmarkEnd w:id="129"/>
      <w:bookmarkEnd w:id="130"/>
      <w:bookmarkEnd w:id="131"/>
      <w:bookmarkEnd w:id="132"/>
      <w:bookmarkEnd w:id="133"/>
      <w:bookmarkEnd w:id="134"/>
    </w:p>
    <w:p w14:paraId="37D963C8" w14:textId="77777777" w:rsidR="008D72A7" w:rsidRPr="008D72A7" w:rsidRDefault="008D72A7" w:rsidP="00EF4063">
      <w:pPr>
        <w:pStyle w:val="Heading3"/>
      </w:pPr>
      <w:bookmarkStart w:id="135" w:name="_Toc26202294"/>
      <w:bookmarkStart w:id="136" w:name="_Toc22624233"/>
      <w:bookmarkStart w:id="137" w:name="_Toc22141031"/>
      <w:bookmarkStart w:id="138" w:name="_Toc18853031"/>
      <w:bookmarkStart w:id="139" w:name="_Toc26202480"/>
      <w:bookmarkStart w:id="140" w:name="_Toc34804188"/>
      <w:bookmarkStart w:id="141" w:name="_Toc35935759"/>
      <w:bookmarkStart w:id="142" w:name="_Toc45029979"/>
      <w:bookmarkStart w:id="143" w:name="_Toc51922339"/>
      <w:bookmarkStart w:id="144" w:name="_Toc51922753"/>
      <w:bookmarkStart w:id="145" w:name="_Toc122015806"/>
      <w:r w:rsidRPr="008D72A7">
        <w:t>5.2.1</w:t>
      </w:r>
      <w:r w:rsidRPr="008D72A7">
        <w:tab/>
        <w:t>Service Description</w:t>
      </w:r>
      <w:bookmarkEnd w:id="135"/>
      <w:bookmarkEnd w:id="136"/>
      <w:bookmarkEnd w:id="137"/>
      <w:bookmarkEnd w:id="138"/>
      <w:bookmarkEnd w:id="139"/>
      <w:bookmarkEnd w:id="140"/>
      <w:bookmarkEnd w:id="141"/>
      <w:bookmarkEnd w:id="142"/>
      <w:bookmarkEnd w:id="143"/>
      <w:bookmarkEnd w:id="144"/>
      <w:bookmarkEnd w:id="145"/>
    </w:p>
    <w:p w14:paraId="29D5B7E4" w14:textId="06FE6900"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3F27D76" w:rsidR="008D72A7" w:rsidRDefault="008D72A7" w:rsidP="008D72A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5B35890" w14:textId="77777777" w:rsidR="008D72A7" w:rsidRPr="008D72A7" w:rsidRDefault="008D72A7" w:rsidP="00EF4063">
      <w:pPr>
        <w:pStyle w:val="Heading3"/>
      </w:pPr>
      <w:bookmarkStart w:id="146" w:name="_Toc26202295"/>
      <w:bookmarkStart w:id="147" w:name="_Toc22624234"/>
      <w:bookmarkStart w:id="148" w:name="_Toc22141032"/>
      <w:bookmarkStart w:id="149" w:name="_Toc18853032"/>
      <w:bookmarkStart w:id="150" w:name="_Toc26202481"/>
      <w:bookmarkStart w:id="151" w:name="_Toc34804189"/>
      <w:bookmarkStart w:id="152" w:name="_Toc35935760"/>
      <w:bookmarkStart w:id="153" w:name="_Toc45029980"/>
      <w:bookmarkStart w:id="154" w:name="_Toc51922340"/>
      <w:bookmarkStart w:id="155" w:name="_Toc51922754"/>
      <w:bookmarkStart w:id="156" w:name="_Toc122015807"/>
      <w:r w:rsidRPr="008D72A7">
        <w:t>5.2.2</w:t>
      </w:r>
      <w:r w:rsidRPr="008D72A7">
        <w:tab/>
        <w:t>Service Operations</w:t>
      </w:r>
      <w:bookmarkEnd w:id="146"/>
      <w:bookmarkEnd w:id="147"/>
      <w:bookmarkEnd w:id="148"/>
      <w:bookmarkEnd w:id="149"/>
      <w:bookmarkEnd w:id="150"/>
      <w:bookmarkEnd w:id="151"/>
      <w:bookmarkEnd w:id="152"/>
      <w:bookmarkEnd w:id="153"/>
      <w:bookmarkEnd w:id="154"/>
      <w:bookmarkEnd w:id="155"/>
      <w:bookmarkEnd w:id="156"/>
    </w:p>
    <w:p w14:paraId="5C598159" w14:textId="77777777" w:rsidR="008D72A7" w:rsidRPr="008D72A7" w:rsidRDefault="008D72A7" w:rsidP="00EF4063">
      <w:pPr>
        <w:pStyle w:val="Heading4"/>
      </w:pPr>
      <w:bookmarkStart w:id="157" w:name="_Toc26202296"/>
      <w:bookmarkStart w:id="158" w:name="_Toc22624235"/>
      <w:bookmarkStart w:id="159" w:name="_Toc22141033"/>
      <w:bookmarkStart w:id="160" w:name="_Toc18853033"/>
      <w:bookmarkStart w:id="161" w:name="_Toc26202482"/>
      <w:bookmarkStart w:id="162" w:name="_Toc34804190"/>
      <w:bookmarkStart w:id="163" w:name="_Toc35935761"/>
      <w:bookmarkStart w:id="164" w:name="_Toc45029981"/>
      <w:bookmarkStart w:id="165" w:name="_Toc51922341"/>
      <w:bookmarkStart w:id="166" w:name="_Toc51922755"/>
      <w:bookmarkStart w:id="167" w:name="_Toc122015808"/>
      <w:r w:rsidRPr="008D72A7">
        <w:t>5.2.2.1</w:t>
      </w:r>
      <w:r w:rsidRPr="008D72A7">
        <w:tab/>
        <w:t>Introduction</w:t>
      </w:r>
      <w:bookmarkEnd w:id="157"/>
      <w:bookmarkEnd w:id="158"/>
      <w:bookmarkEnd w:id="159"/>
      <w:bookmarkEnd w:id="160"/>
      <w:bookmarkEnd w:id="161"/>
      <w:bookmarkEnd w:id="162"/>
      <w:bookmarkEnd w:id="163"/>
      <w:bookmarkEnd w:id="164"/>
      <w:bookmarkEnd w:id="165"/>
      <w:bookmarkEnd w:id="166"/>
      <w:bookmarkEnd w:id="167"/>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63DBC87B" w14:textId="77777777"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14:paraId="01A70A27" w14:textId="77777777" w:rsidR="008D72A7" w:rsidRDefault="008D72A7" w:rsidP="008D72A7">
      <w:pPr>
        <w:pStyle w:val="B1"/>
        <w:rPr>
          <w:lang w:eastAsia="zh-CN"/>
        </w:rPr>
      </w:pPr>
      <w:r>
        <w:t>-</w:t>
      </w:r>
      <w:r>
        <w:tab/>
      </w:r>
      <w:r>
        <w:rPr>
          <w:lang w:eastAsia="zh-CN"/>
        </w:rPr>
        <w:t>CancelLocation</w:t>
      </w:r>
    </w:p>
    <w:p w14:paraId="003D2A20" w14:textId="77777777" w:rsidR="008D72A7" w:rsidRDefault="008D72A7" w:rsidP="008D72A7">
      <w:pPr>
        <w:pStyle w:val="B1"/>
        <w:rPr>
          <w:lang w:eastAsia="zh-CN"/>
        </w:rPr>
      </w:pPr>
      <w:r>
        <w:t>-</w:t>
      </w:r>
      <w:r>
        <w:tab/>
      </w:r>
      <w:r>
        <w:rPr>
          <w:lang w:eastAsia="zh-CN"/>
        </w:rPr>
        <w:t>EventNotify</w:t>
      </w:r>
    </w:p>
    <w:p w14:paraId="4585CAB1" w14:textId="77777777" w:rsidR="008D72A7" w:rsidRPr="008D72A7" w:rsidRDefault="008D72A7" w:rsidP="00EF4063">
      <w:pPr>
        <w:pStyle w:val="Heading4"/>
        <w:rPr>
          <w:lang w:eastAsia="zh-CN"/>
        </w:rPr>
      </w:pPr>
      <w:bookmarkStart w:id="168" w:name="_Toc26202297"/>
      <w:bookmarkStart w:id="169" w:name="_Toc22624236"/>
      <w:bookmarkStart w:id="170" w:name="_Toc22141034"/>
      <w:bookmarkStart w:id="171" w:name="_Toc18853034"/>
      <w:bookmarkStart w:id="172" w:name="_Toc26202483"/>
      <w:bookmarkStart w:id="173" w:name="_Toc34804191"/>
      <w:bookmarkStart w:id="174" w:name="_Toc35935762"/>
      <w:bookmarkStart w:id="175" w:name="_Toc45029982"/>
      <w:bookmarkStart w:id="176" w:name="_Toc51922342"/>
      <w:bookmarkStart w:id="177" w:name="_Toc51922756"/>
      <w:bookmarkStart w:id="178" w:name="_Toc122015809"/>
      <w:r w:rsidRPr="008D72A7">
        <w:t>5.2.2.2</w:t>
      </w:r>
      <w:r w:rsidRPr="008D72A7">
        <w:tab/>
      </w:r>
      <w:r w:rsidRPr="008D72A7">
        <w:rPr>
          <w:lang w:eastAsia="zh-CN"/>
        </w:rPr>
        <w:t>ProvideLocation</w:t>
      </w:r>
      <w:bookmarkEnd w:id="168"/>
      <w:bookmarkEnd w:id="169"/>
      <w:bookmarkEnd w:id="170"/>
      <w:bookmarkEnd w:id="171"/>
      <w:bookmarkEnd w:id="172"/>
      <w:bookmarkEnd w:id="173"/>
      <w:bookmarkEnd w:id="174"/>
      <w:bookmarkEnd w:id="175"/>
      <w:bookmarkEnd w:id="176"/>
      <w:bookmarkEnd w:id="177"/>
      <w:bookmarkEnd w:id="178"/>
    </w:p>
    <w:p w14:paraId="38BDCF10" w14:textId="77777777" w:rsidR="008D72A7" w:rsidRPr="008D72A7" w:rsidRDefault="008D72A7" w:rsidP="00EF4063">
      <w:pPr>
        <w:pStyle w:val="Heading5"/>
      </w:pPr>
      <w:bookmarkStart w:id="179" w:name="_Toc26202298"/>
      <w:bookmarkStart w:id="180" w:name="_Toc22624237"/>
      <w:bookmarkStart w:id="181" w:name="_Toc22141035"/>
      <w:bookmarkStart w:id="182" w:name="_Toc18853035"/>
      <w:bookmarkStart w:id="183" w:name="_Toc26202484"/>
      <w:bookmarkStart w:id="184" w:name="_Toc34804192"/>
      <w:bookmarkStart w:id="185" w:name="_Toc35935763"/>
      <w:bookmarkStart w:id="186" w:name="_Toc45029983"/>
      <w:bookmarkStart w:id="187" w:name="_Toc51922343"/>
      <w:bookmarkStart w:id="188" w:name="_Toc51922757"/>
      <w:bookmarkStart w:id="189" w:name="_Toc122015810"/>
      <w:r w:rsidRPr="008D72A7">
        <w:t>5.2.2.2.1</w:t>
      </w:r>
      <w:r w:rsidRPr="008D72A7">
        <w:tab/>
        <w:t>General</w:t>
      </w:r>
      <w:bookmarkEnd w:id="179"/>
      <w:bookmarkEnd w:id="180"/>
      <w:bookmarkEnd w:id="181"/>
      <w:bookmarkEnd w:id="182"/>
      <w:bookmarkEnd w:id="183"/>
      <w:bookmarkEnd w:id="184"/>
      <w:bookmarkEnd w:id="185"/>
      <w:bookmarkEnd w:id="186"/>
      <w:bookmarkEnd w:id="187"/>
      <w:bookmarkEnd w:id="188"/>
      <w:bookmarkEnd w:id="189"/>
    </w:p>
    <w:p w14:paraId="64BD7652" w14:textId="77777777" w:rsidR="00A54158" w:rsidRDefault="00A54158" w:rsidP="00A54158">
      <w:r>
        <w:t>The following procedures are supported using the "</w:t>
      </w:r>
      <w:r>
        <w:rPr>
          <w:lang w:eastAsia="zh-CN"/>
        </w:rPr>
        <w:t>ProvideLocation</w:t>
      </w:r>
      <w:r>
        <w:t>" service operation:</w:t>
      </w:r>
    </w:p>
    <w:p w14:paraId="53711C01" w14:textId="77777777" w:rsidR="00A54158" w:rsidRDefault="00A54158" w:rsidP="00A54158">
      <w:pPr>
        <w:pStyle w:val="B1"/>
      </w:pPr>
      <w:r>
        <w:t>-</w:t>
      </w:r>
      <w:r>
        <w:tab/>
        <w:t>Provide Location of a single UE</w:t>
      </w:r>
    </w:p>
    <w:p w14:paraId="354C21A3" w14:textId="77777777" w:rsidR="00A54158" w:rsidRDefault="00A54158" w:rsidP="00A54158">
      <w:pPr>
        <w:pStyle w:val="B1"/>
        <w:rPr>
          <w:lang w:eastAsia="zh-CN"/>
        </w:rPr>
      </w:pPr>
      <w:r>
        <w:t>-</w:t>
      </w:r>
      <w:r>
        <w:tab/>
        <w:t>Provide Locaitons of a group of UEs</w:t>
      </w:r>
    </w:p>
    <w:p w14:paraId="44B34ACC" w14:textId="77777777" w:rsidR="00A54158" w:rsidRPr="00A54158" w:rsidRDefault="00A54158" w:rsidP="00EF4063">
      <w:pPr>
        <w:pStyle w:val="Heading5"/>
        <w:rPr>
          <w:lang w:eastAsia="zh-CN"/>
        </w:rPr>
      </w:pPr>
      <w:bookmarkStart w:id="190" w:name="_Toc34147867"/>
      <w:bookmarkStart w:id="191" w:name="_Toc36463251"/>
      <w:bookmarkStart w:id="192" w:name="_Toc43215091"/>
      <w:bookmarkStart w:id="193" w:name="_Toc45032339"/>
      <w:bookmarkStart w:id="194" w:name="_Toc122015811"/>
      <w:r>
        <w:t>5.2.2.2.2</w:t>
      </w:r>
      <w:r>
        <w:tab/>
      </w:r>
      <w:bookmarkEnd w:id="190"/>
      <w:bookmarkEnd w:id="191"/>
      <w:bookmarkEnd w:id="192"/>
      <w:bookmarkEnd w:id="193"/>
      <w:r>
        <w:t>Provide Location of a single UE</w:t>
      </w:r>
      <w:bookmarkEnd w:id="194"/>
    </w:p>
    <w:p w14:paraId="2D49531F" w14:textId="77777777" w:rsidR="008D72A7" w:rsidRPr="008D72A7" w:rsidRDefault="008D72A7" w:rsidP="008D72A7">
      <w:pPr>
        <w:rPr>
          <w:lang w:eastAsia="zh-CN"/>
        </w:rPr>
      </w:pPr>
      <w:r>
        <w:rPr>
          <w:lang w:eastAsia="zh-CN"/>
        </w:rPr>
        <w:t>The service operation is used during the procedures:</w:t>
      </w:r>
    </w:p>
    <w:p w14:paraId="71068C06"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2336B220"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45C377E" w14:textId="084FD95D" w:rsidR="008D72A7" w:rsidRDefault="008D72A7" w:rsidP="008D72A7">
      <w:pPr>
        <w:rPr>
          <w:lang w:eastAsia="zh-CN"/>
        </w:rPr>
      </w:pPr>
      <w:r>
        <w:rPr>
          <w:lang w:eastAsia="zh-CN"/>
        </w:rPr>
        <w:t xml:space="preserve">The ProvideLocation service operation is invoked by a NF Service Consumer, e.g. a NEF or GMLC,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77777777" w:rsidR="00734F74" w:rsidRDefault="00734F74" w:rsidP="008D72A7">
      <w:pPr>
        <w:pStyle w:val="TH"/>
        <w:rPr>
          <w:lang w:val="fr-FR" w:eastAsia="zh-CN"/>
        </w:rPr>
      </w:pPr>
      <w:r w:rsidRPr="00D64FA1">
        <w:rPr>
          <w:lang w:val="fr-FR"/>
        </w:rPr>
        <w:object w:dxaOrig="8685" w:dyaOrig="2115" w14:anchorId="6C9329B4">
          <v:shape id="_x0000_i1028" type="#_x0000_t75" style="width:432.7pt;height:106.65pt" o:ole="">
            <v:imagedata r:id="rId15" o:title=""/>
          </v:shape>
          <o:OLEObject Type="Embed" ProgID="Visio.Drawing.11" ShapeID="_x0000_i1028" DrawAspect="Content" ObjectID="_1732628903"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49B6A79F"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Pr>
          <w:lang w:eastAsia="zh-CN"/>
        </w:rPr>
        <w:t>)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AMF, and NEF Callback URI may be </w:t>
      </w:r>
      <w:r w:rsidR="005D6D04">
        <w:rPr>
          <w:lang w:eastAsia="zh-CN"/>
        </w:rPr>
        <w:lastRenderedPageBreak/>
        <w:t>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6B3B482F" w14:textId="1E8CA759"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Pr>
          <w:lang w:eastAsia="zh-CN"/>
        </w:rPr>
        <w:t>).</w:t>
      </w:r>
    </w:p>
    <w:p w14:paraId="5C4D294F" w14:textId="77777777" w:rsidR="00A55D76" w:rsidRDefault="00524342" w:rsidP="004A2614">
      <w:pPr>
        <w:pStyle w:val="B1"/>
        <w:ind w:hanging="1"/>
        <w:rPr>
          <w:lang w:eastAsia="zh-CN"/>
        </w:rPr>
      </w:pPr>
      <w:bookmarkStart w:id="195"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95"/>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196" w:name="_Toc122015812"/>
      <w:r>
        <w:t>5.2.2.2.3</w:t>
      </w:r>
      <w:r>
        <w:tab/>
        <w:t>Provide Locations of a group of UEs</w:t>
      </w:r>
      <w:bookmarkEnd w:id="196"/>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4AC23E28"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7777777" w:rsidR="00734F74" w:rsidRDefault="00734F74" w:rsidP="00A54158">
      <w:pPr>
        <w:pStyle w:val="TH"/>
        <w:rPr>
          <w:lang w:val="fr-FR" w:eastAsia="zh-CN"/>
        </w:rPr>
      </w:pPr>
      <w:r>
        <w:rPr>
          <w:lang w:val="fr-FR"/>
        </w:rPr>
        <w:object w:dxaOrig="8685" w:dyaOrig="2115" w14:anchorId="64B3BEF9">
          <v:shape id="_x0000_i1029" type="#_x0000_t75" style="width:432.7pt;height:106.65pt" o:ole="">
            <v:imagedata r:id="rId17" o:title=""/>
          </v:shape>
          <o:OLEObject Type="Embed" ProgID="Visio.Drawing.11" ShapeID="_x0000_i1029" DrawAspect="Content" ObjectID="_1732628904"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447A9C0F"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1D2C132B" w14:textId="185ABF0D" w:rsidR="00A54158" w:rsidRDefault="00A54158" w:rsidP="00A54158">
      <w:pPr>
        <w:pStyle w:val="B1"/>
        <w:ind w:firstLine="0"/>
        <w:rPr>
          <w:lang w:eastAsia="zh-CN"/>
        </w:rPr>
      </w:pPr>
      <w:bookmarkStart w:id="197"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97"/>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198" w:name="_Toc26202299"/>
      <w:bookmarkStart w:id="199" w:name="_Toc22624238"/>
      <w:bookmarkStart w:id="200" w:name="_Toc22141036"/>
      <w:bookmarkStart w:id="201" w:name="_Toc18853038"/>
      <w:bookmarkStart w:id="202" w:name="_Toc26202485"/>
      <w:bookmarkStart w:id="203" w:name="_Toc34804193"/>
      <w:bookmarkStart w:id="204" w:name="_Toc35935764"/>
      <w:bookmarkStart w:id="205" w:name="_Toc45029984"/>
      <w:bookmarkStart w:id="206" w:name="_Toc51922344"/>
      <w:bookmarkStart w:id="207" w:name="_Toc51922758"/>
      <w:bookmarkStart w:id="208" w:name="_Toc122015813"/>
      <w:r w:rsidRPr="008D72A7">
        <w:lastRenderedPageBreak/>
        <w:t>5.2.2.3</w:t>
      </w:r>
      <w:r w:rsidRPr="008D72A7">
        <w:tab/>
      </w:r>
      <w:r w:rsidRPr="008D72A7">
        <w:rPr>
          <w:lang w:eastAsia="zh-CN"/>
        </w:rPr>
        <w:t>LocationUpdate</w:t>
      </w:r>
      <w:bookmarkEnd w:id="198"/>
      <w:bookmarkEnd w:id="199"/>
      <w:bookmarkEnd w:id="200"/>
      <w:bookmarkEnd w:id="201"/>
      <w:bookmarkEnd w:id="202"/>
      <w:bookmarkEnd w:id="203"/>
      <w:bookmarkEnd w:id="204"/>
      <w:bookmarkEnd w:id="205"/>
      <w:bookmarkEnd w:id="206"/>
      <w:bookmarkEnd w:id="207"/>
      <w:bookmarkEnd w:id="208"/>
    </w:p>
    <w:p w14:paraId="1D33FA4C" w14:textId="77777777" w:rsidR="008D72A7" w:rsidRPr="008D72A7" w:rsidRDefault="008D72A7" w:rsidP="00EF4063">
      <w:pPr>
        <w:pStyle w:val="Heading5"/>
        <w:rPr>
          <w:lang w:eastAsia="zh-CN"/>
        </w:rPr>
      </w:pPr>
      <w:bookmarkStart w:id="209" w:name="_Toc26202300"/>
      <w:bookmarkStart w:id="210" w:name="_Toc22624239"/>
      <w:bookmarkStart w:id="211" w:name="_Toc22141037"/>
      <w:bookmarkStart w:id="212" w:name="_Toc18853039"/>
      <w:bookmarkStart w:id="213" w:name="_Toc26202486"/>
      <w:bookmarkStart w:id="214" w:name="_Toc34804194"/>
      <w:bookmarkStart w:id="215" w:name="_Toc35935765"/>
      <w:bookmarkStart w:id="216" w:name="_Toc45029985"/>
      <w:bookmarkStart w:id="217" w:name="_Toc51922345"/>
      <w:bookmarkStart w:id="218" w:name="_Toc51922759"/>
      <w:bookmarkStart w:id="219" w:name="_Toc122015814"/>
      <w:r w:rsidRPr="008D72A7">
        <w:t>5.2.2.</w:t>
      </w:r>
      <w:r w:rsidRPr="008D72A7">
        <w:rPr>
          <w:lang w:eastAsia="zh-CN"/>
        </w:rPr>
        <w:t>3</w:t>
      </w:r>
      <w:r w:rsidRPr="008D72A7">
        <w:t>.1</w:t>
      </w:r>
      <w:r w:rsidRPr="008D72A7">
        <w:tab/>
        <w:t>General</w:t>
      </w:r>
      <w:bookmarkEnd w:id="209"/>
      <w:bookmarkEnd w:id="210"/>
      <w:bookmarkEnd w:id="211"/>
      <w:bookmarkEnd w:id="212"/>
      <w:bookmarkEnd w:id="213"/>
      <w:bookmarkEnd w:id="214"/>
      <w:bookmarkEnd w:id="215"/>
      <w:bookmarkEnd w:id="216"/>
      <w:bookmarkEnd w:id="217"/>
      <w:bookmarkEnd w:id="218"/>
      <w:bookmarkEnd w:id="219"/>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6.4pt;height:103.25pt" o:ole="">
            <v:imagedata r:id="rId19" o:title=""/>
          </v:shape>
          <o:OLEObject Type="Embed" ProgID="Visio.Drawing.15" ShapeID="_x0000_i1030" DrawAspect="Content" ObjectID="_1732628905"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220"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221" w:name="_Toc26202301"/>
      <w:bookmarkStart w:id="222" w:name="_Toc22624240"/>
      <w:bookmarkStart w:id="223" w:name="_Toc22141038"/>
      <w:bookmarkStart w:id="224" w:name="_Toc18853040"/>
      <w:bookmarkStart w:id="225" w:name="_Toc26202487"/>
      <w:bookmarkStart w:id="226" w:name="_Toc34804195"/>
      <w:bookmarkStart w:id="227" w:name="_Toc35935766"/>
      <w:bookmarkStart w:id="228" w:name="_Toc45029986"/>
      <w:bookmarkStart w:id="229" w:name="_Toc51922346"/>
      <w:bookmarkStart w:id="230" w:name="_Toc51922760"/>
      <w:bookmarkStart w:id="231" w:name="_Toc122015815"/>
      <w:bookmarkEnd w:id="220"/>
      <w:r w:rsidRPr="008D72A7">
        <w:t>5.2.2.</w:t>
      </w:r>
      <w:r w:rsidRPr="008D72A7">
        <w:rPr>
          <w:lang w:eastAsia="zh-CN"/>
        </w:rPr>
        <w:t>4</w:t>
      </w:r>
      <w:r w:rsidRPr="008D72A7">
        <w:tab/>
      </w:r>
      <w:r w:rsidRPr="008D72A7">
        <w:rPr>
          <w:lang w:eastAsia="zh-CN"/>
        </w:rPr>
        <w:t>CancelLocation</w:t>
      </w:r>
      <w:bookmarkEnd w:id="221"/>
      <w:bookmarkEnd w:id="222"/>
      <w:bookmarkEnd w:id="223"/>
      <w:bookmarkEnd w:id="224"/>
      <w:bookmarkEnd w:id="225"/>
      <w:bookmarkEnd w:id="226"/>
      <w:bookmarkEnd w:id="227"/>
      <w:bookmarkEnd w:id="228"/>
      <w:bookmarkEnd w:id="229"/>
      <w:bookmarkEnd w:id="230"/>
      <w:bookmarkEnd w:id="231"/>
    </w:p>
    <w:p w14:paraId="06E6EB65" w14:textId="77777777" w:rsidR="008D72A7" w:rsidRPr="008D72A7" w:rsidRDefault="008D72A7" w:rsidP="00EF4063">
      <w:pPr>
        <w:pStyle w:val="Heading5"/>
        <w:rPr>
          <w:lang w:eastAsia="zh-CN"/>
        </w:rPr>
      </w:pPr>
      <w:bookmarkStart w:id="232" w:name="_Toc26202302"/>
      <w:bookmarkStart w:id="233" w:name="_Toc22624241"/>
      <w:bookmarkStart w:id="234" w:name="_Toc22141039"/>
      <w:bookmarkStart w:id="235" w:name="_Toc18853041"/>
      <w:bookmarkStart w:id="236" w:name="_Toc26202488"/>
      <w:bookmarkStart w:id="237" w:name="_Toc34804196"/>
      <w:bookmarkStart w:id="238" w:name="_Toc35935767"/>
      <w:bookmarkStart w:id="239" w:name="_Toc45029987"/>
      <w:bookmarkStart w:id="240" w:name="_Toc51922347"/>
      <w:bookmarkStart w:id="241" w:name="_Toc51922761"/>
      <w:bookmarkStart w:id="242" w:name="_Toc122015816"/>
      <w:r w:rsidRPr="008D72A7">
        <w:t>5.2.2.</w:t>
      </w:r>
      <w:r w:rsidRPr="008D72A7">
        <w:rPr>
          <w:lang w:eastAsia="zh-CN"/>
        </w:rPr>
        <w:t>4</w:t>
      </w:r>
      <w:r w:rsidRPr="008D72A7">
        <w:t>.1</w:t>
      </w:r>
      <w:r w:rsidRPr="008D72A7">
        <w:tab/>
        <w:t>General</w:t>
      </w:r>
      <w:bookmarkEnd w:id="232"/>
      <w:bookmarkEnd w:id="233"/>
      <w:bookmarkEnd w:id="234"/>
      <w:bookmarkEnd w:id="235"/>
      <w:bookmarkEnd w:id="236"/>
      <w:bookmarkEnd w:id="237"/>
      <w:bookmarkEnd w:id="238"/>
      <w:bookmarkEnd w:id="239"/>
      <w:bookmarkEnd w:id="240"/>
      <w:bookmarkEnd w:id="241"/>
      <w:bookmarkEnd w:id="242"/>
    </w:p>
    <w:p w14:paraId="63E1358A" w14:textId="77777777" w:rsidR="008D72A7" w:rsidRPr="008D72A7" w:rsidRDefault="008D72A7" w:rsidP="008D72A7">
      <w:pPr>
        <w:rPr>
          <w:lang w:eastAsia="zh-CN"/>
        </w:rPr>
      </w:pPr>
      <w:r>
        <w:rPr>
          <w:lang w:eastAsia="zh-CN"/>
        </w:rPr>
        <w:t>The service operation is used during the procedure:</w:t>
      </w:r>
    </w:p>
    <w:p w14:paraId="51CFE3A5"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pt;height:106.65pt" o:ole="">
            <v:imagedata r:id="rId21" o:title=""/>
          </v:shape>
          <o:OLEObject Type="Embed" ProgID="Visio.Drawing.11" ShapeID="_x0000_i1031" DrawAspect="Content" ObjectID="_1732628906"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243" w:name="_Toc26202303"/>
      <w:bookmarkStart w:id="244" w:name="_Toc22624242"/>
      <w:bookmarkStart w:id="245" w:name="_Toc22141040"/>
      <w:bookmarkStart w:id="246" w:name="_Toc18853042"/>
      <w:bookmarkStart w:id="247" w:name="_Toc26202489"/>
      <w:bookmarkStart w:id="248" w:name="_Toc34804197"/>
      <w:bookmarkStart w:id="249" w:name="_Toc35935768"/>
      <w:bookmarkStart w:id="250" w:name="_Toc45029988"/>
      <w:bookmarkStart w:id="251" w:name="_Toc51922348"/>
      <w:bookmarkStart w:id="252" w:name="_Toc51922762"/>
      <w:bookmarkStart w:id="253" w:name="_Toc122015817"/>
      <w:r w:rsidRPr="008D72A7">
        <w:t>5.2.2.</w:t>
      </w:r>
      <w:r w:rsidRPr="008D72A7">
        <w:rPr>
          <w:lang w:eastAsia="zh-CN"/>
        </w:rPr>
        <w:t>5</w:t>
      </w:r>
      <w:r w:rsidRPr="008D72A7">
        <w:tab/>
      </w:r>
      <w:r w:rsidRPr="008D72A7">
        <w:rPr>
          <w:lang w:eastAsia="zh-CN"/>
        </w:rPr>
        <w:t>EventNotify</w:t>
      </w:r>
      <w:bookmarkEnd w:id="243"/>
      <w:bookmarkEnd w:id="244"/>
      <w:bookmarkEnd w:id="245"/>
      <w:bookmarkEnd w:id="246"/>
      <w:bookmarkEnd w:id="247"/>
      <w:bookmarkEnd w:id="248"/>
      <w:bookmarkEnd w:id="249"/>
      <w:bookmarkEnd w:id="250"/>
      <w:bookmarkEnd w:id="251"/>
      <w:bookmarkEnd w:id="252"/>
      <w:bookmarkEnd w:id="253"/>
    </w:p>
    <w:p w14:paraId="2C02A795" w14:textId="77777777" w:rsidR="008D72A7" w:rsidRPr="008D72A7" w:rsidRDefault="008D72A7" w:rsidP="00EF4063">
      <w:pPr>
        <w:pStyle w:val="Heading5"/>
        <w:rPr>
          <w:lang w:eastAsia="zh-CN"/>
        </w:rPr>
      </w:pPr>
      <w:bookmarkStart w:id="254" w:name="_Toc26202304"/>
      <w:bookmarkStart w:id="255" w:name="_Toc22624243"/>
      <w:bookmarkStart w:id="256" w:name="_Toc22141041"/>
      <w:bookmarkStart w:id="257" w:name="_Toc18853043"/>
      <w:bookmarkStart w:id="258" w:name="_Toc26202490"/>
      <w:bookmarkStart w:id="259" w:name="_Toc34804198"/>
      <w:bookmarkStart w:id="260" w:name="_Toc35935769"/>
      <w:bookmarkStart w:id="261" w:name="_Toc45029989"/>
      <w:bookmarkStart w:id="262" w:name="_Toc51922349"/>
      <w:bookmarkStart w:id="263" w:name="_Toc51922763"/>
      <w:bookmarkStart w:id="264" w:name="_Toc122015818"/>
      <w:r w:rsidRPr="008D72A7">
        <w:t>5.2.2.</w:t>
      </w:r>
      <w:r w:rsidRPr="008D72A7">
        <w:rPr>
          <w:lang w:eastAsia="zh-CN"/>
        </w:rPr>
        <w:t>5</w:t>
      </w:r>
      <w:r w:rsidRPr="008D72A7">
        <w:t>.1</w:t>
      </w:r>
      <w:r w:rsidRPr="008D72A7">
        <w:tab/>
        <w:t>General</w:t>
      </w:r>
      <w:bookmarkEnd w:id="254"/>
      <w:bookmarkEnd w:id="255"/>
      <w:bookmarkEnd w:id="256"/>
      <w:bookmarkEnd w:id="257"/>
      <w:bookmarkEnd w:id="258"/>
      <w:bookmarkEnd w:id="259"/>
      <w:bookmarkEnd w:id="260"/>
      <w:bookmarkEnd w:id="261"/>
      <w:bookmarkEnd w:id="262"/>
      <w:bookmarkEnd w:id="263"/>
      <w:bookmarkEnd w:id="264"/>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6D582AD2" w14:textId="77777777" w:rsidR="0078017C" w:rsidRDefault="0078017C" w:rsidP="0078017C">
      <w:pPr>
        <w:pStyle w:val="B1"/>
        <w:rPr>
          <w:lang w:eastAsia="zh-CN"/>
        </w:rPr>
      </w:pPr>
      <w:r>
        <w:t>-</w:t>
      </w:r>
      <w:r>
        <w:tab/>
        <w:t>EventNotify for the UEs in a target group</w:t>
      </w:r>
    </w:p>
    <w:p w14:paraId="6A6FB492" w14:textId="77777777" w:rsidR="0078017C" w:rsidRDefault="0078017C" w:rsidP="00EF4063">
      <w:pPr>
        <w:pStyle w:val="Heading5"/>
        <w:rPr>
          <w:lang w:eastAsia="zh-CN"/>
        </w:rPr>
      </w:pPr>
      <w:bookmarkStart w:id="265" w:name="_Toc122015819"/>
      <w:r>
        <w:t>5.2.2.5.2</w:t>
      </w:r>
      <w:r>
        <w:tab/>
        <w:t>EventNotify for a single UE</w:t>
      </w:r>
      <w:bookmarkEnd w:id="265"/>
    </w:p>
    <w:p w14:paraId="5A6F2FA9" w14:textId="77777777" w:rsidR="008D72A7" w:rsidRPr="008D72A7" w:rsidRDefault="008D72A7" w:rsidP="008D72A7">
      <w:pPr>
        <w:rPr>
          <w:lang w:eastAsia="zh-CN"/>
        </w:rPr>
      </w:pPr>
      <w:r>
        <w:rPr>
          <w:lang w:eastAsia="zh-CN"/>
        </w:rPr>
        <w:t>The service operation is used during the procedure:</w:t>
      </w:r>
    </w:p>
    <w:p w14:paraId="76845270"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4D5B900B" w14:textId="0B44165E"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77777777" w:rsidR="00B25A16" w:rsidRDefault="00B25A16" w:rsidP="008D72A7">
      <w:pPr>
        <w:pStyle w:val="TH"/>
        <w:rPr>
          <w:lang w:val="fr-FR" w:eastAsia="zh-CN"/>
        </w:rPr>
      </w:pPr>
      <w:r>
        <w:rPr>
          <w:lang w:val="fr-FR"/>
        </w:rPr>
        <w:object w:dxaOrig="8685" w:dyaOrig="2115" w14:anchorId="695988E4">
          <v:shape id="_x0000_i1032" type="#_x0000_t75" style="width:435.4pt;height:106.65pt" o:ole="">
            <v:imagedata r:id="rId23" o:title=""/>
          </v:shape>
          <o:OLEObject Type="Embed" ProgID="Visio.Drawing.11" ShapeID="_x0000_i1032" DrawAspect="Content" ObjectID="_1732628907"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61D4F05" w14:textId="7D0824AA"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31C166C" w14:textId="77777777"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5794F9BC" w14:textId="77777777" w:rsidR="008D72A7" w:rsidRDefault="005D6D04" w:rsidP="005D6D04">
      <w:pPr>
        <w:pStyle w:val="B2"/>
      </w:pPr>
      <w:r>
        <w:t>-</w:t>
      </w:r>
      <w:r>
        <w:tab/>
        <w:t>the callback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266" w:name="_Toc122015820"/>
      <w:r>
        <w:lastRenderedPageBreak/>
        <w:t>5.2.2.5.3</w:t>
      </w:r>
      <w:r>
        <w:tab/>
        <w:t>EventNotify for the UEs in a target group</w:t>
      </w:r>
      <w:bookmarkEnd w:id="266"/>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3D35D61" w:rsidR="0078017C" w:rsidRDefault="0078017C" w:rsidP="0078017C">
      <w:pPr>
        <w:rPr>
          <w:lang w:eastAsia="zh-CN"/>
        </w:rPr>
      </w:pPr>
      <w:r>
        <w:rPr>
          <w:lang w:eastAsia="zh-CN"/>
        </w:rPr>
        <w:t>The EventNotify for the UEs in a target group enables the consumer NF (e.g. NEF)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77777777" w:rsidR="0099745A" w:rsidRDefault="0099745A" w:rsidP="0078017C">
      <w:pPr>
        <w:pStyle w:val="TH"/>
        <w:rPr>
          <w:lang w:val="fr-FR" w:eastAsia="zh-CN"/>
        </w:rPr>
      </w:pPr>
      <w:r>
        <w:rPr>
          <w:lang w:val="fr-FR"/>
        </w:rPr>
        <w:object w:dxaOrig="8685" w:dyaOrig="2115" w14:anchorId="2AE57B5B">
          <v:shape id="_x0000_i1033" type="#_x0000_t75" style="width:432.7pt;height:106.65pt" o:ole="">
            <v:imagedata r:id="rId25" o:title=""/>
          </v:shape>
          <o:OLEObject Type="Embed" ProgID="Visio.Drawing.11" ShapeID="_x0000_i1033" DrawAspect="Content" ObjectID="_1732628908"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7777777"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267" w:name="_Toc34804199"/>
      <w:bookmarkStart w:id="268" w:name="_Toc35935770"/>
      <w:bookmarkStart w:id="269" w:name="_Toc45029990"/>
      <w:bookmarkStart w:id="270" w:name="_Toc51922350"/>
      <w:bookmarkStart w:id="271" w:name="_Toc51922764"/>
      <w:bookmarkStart w:id="272" w:name="_Toc122015821"/>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67"/>
      <w:bookmarkEnd w:id="268"/>
      <w:bookmarkEnd w:id="269"/>
      <w:bookmarkEnd w:id="270"/>
      <w:bookmarkEnd w:id="271"/>
      <w:bookmarkEnd w:id="272"/>
    </w:p>
    <w:p w14:paraId="1DC8CCAD" w14:textId="77777777" w:rsidR="00F332EC" w:rsidRPr="00B24285" w:rsidRDefault="00F332EC" w:rsidP="00EF4063">
      <w:pPr>
        <w:pStyle w:val="Heading5"/>
        <w:rPr>
          <w:lang w:eastAsia="zh-CN"/>
        </w:rPr>
      </w:pPr>
      <w:bookmarkStart w:id="273" w:name="_Toc34804200"/>
      <w:bookmarkStart w:id="274" w:name="_Toc35935771"/>
      <w:bookmarkStart w:id="275" w:name="_Toc45029991"/>
      <w:bookmarkStart w:id="276" w:name="_Toc51922351"/>
      <w:bookmarkStart w:id="277" w:name="_Toc51922765"/>
      <w:bookmarkStart w:id="278" w:name="_Toc122015822"/>
      <w:r w:rsidRPr="00B24285">
        <w:t>5.2.2.</w:t>
      </w:r>
      <w:r>
        <w:rPr>
          <w:rFonts w:hint="eastAsia"/>
          <w:lang w:eastAsia="zh-CN"/>
        </w:rPr>
        <w:t>6</w:t>
      </w:r>
      <w:r w:rsidRPr="00B24285">
        <w:t>.1</w:t>
      </w:r>
      <w:r w:rsidRPr="00B24285">
        <w:tab/>
        <w:t>General</w:t>
      </w:r>
      <w:bookmarkEnd w:id="273"/>
      <w:bookmarkEnd w:id="274"/>
      <w:bookmarkEnd w:id="275"/>
      <w:bookmarkEnd w:id="276"/>
      <w:bookmarkEnd w:id="277"/>
      <w:bookmarkEnd w:id="278"/>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77777777" w:rsidR="008C4B7D" w:rsidRPr="00B24285" w:rsidRDefault="008C4B7D" w:rsidP="00F332EC">
      <w:pPr>
        <w:pStyle w:val="TH"/>
        <w:rPr>
          <w:lang w:val="fr-FR" w:eastAsia="zh-CN"/>
        </w:rPr>
      </w:pPr>
      <w:r>
        <w:rPr>
          <w:lang w:val="fr-FR"/>
        </w:rPr>
        <w:object w:dxaOrig="8685" w:dyaOrig="2115" w14:anchorId="40BA1472">
          <v:shape id="_x0000_i1034" type="#_x0000_t75" style="width:432.7pt;height:106.65pt" o:ole="">
            <v:imagedata r:id="rId27" o:title=""/>
          </v:shape>
          <o:OLEObject Type="Embed" ProgID="Visio.Drawing.11" ShapeID="_x0000_i1034" DrawAspect="Content" ObjectID="_1732628909"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77777777"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45D133FD" w14:textId="77777777" w:rsidR="00F332EC" w:rsidRPr="00B24285" w:rsidRDefault="00F332EC" w:rsidP="00F332EC">
      <w:pPr>
        <w:pStyle w:val="B1"/>
        <w:rPr>
          <w:lang w:eastAsia="zh-CN"/>
        </w:rPr>
      </w:pPr>
      <w:r>
        <w:tab/>
        <w:t>The callback URI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279" w:name="_Toc51922766"/>
      <w:bookmarkStart w:id="280" w:name="_Toc122015823"/>
      <w:r w:rsidRPr="00303E07">
        <w:t>5.2.2.</w:t>
      </w:r>
      <w:r w:rsidR="00F0284F">
        <w:rPr>
          <w:lang w:eastAsia="zh-CN"/>
        </w:rPr>
        <w:t>7</w:t>
      </w:r>
      <w:r w:rsidRPr="00303E07">
        <w:tab/>
      </w:r>
      <w:r w:rsidRPr="00303E07">
        <w:rPr>
          <w:rFonts w:hint="eastAsia"/>
          <w:lang w:eastAsia="zh-CN"/>
        </w:rPr>
        <w:t>LocationUpdate</w:t>
      </w:r>
      <w:r>
        <w:rPr>
          <w:lang w:eastAsia="zh-CN"/>
        </w:rPr>
        <w:t>Subscribe</w:t>
      </w:r>
      <w:bookmarkEnd w:id="279"/>
      <w:bookmarkEnd w:id="280"/>
    </w:p>
    <w:p w14:paraId="59CB583E" w14:textId="77777777" w:rsidR="0016578E" w:rsidRPr="00303E07" w:rsidRDefault="0016578E" w:rsidP="00EF4063">
      <w:pPr>
        <w:pStyle w:val="Heading5"/>
        <w:rPr>
          <w:lang w:eastAsia="zh-CN"/>
        </w:rPr>
      </w:pPr>
      <w:bookmarkStart w:id="281" w:name="_Toc51922767"/>
      <w:bookmarkStart w:id="282" w:name="_Toc122015824"/>
      <w:r w:rsidRPr="00303E07">
        <w:t>5.2.2.</w:t>
      </w:r>
      <w:r w:rsidR="00F0284F">
        <w:rPr>
          <w:lang w:eastAsia="zh-CN"/>
        </w:rPr>
        <w:t>7</w:t>
      </w:r>
      <w:r w:rsidRPr="00303E07">
        <w:t>.1</w:t>
      </w:r>
      <w:r w:rsidRPr="00303E07">
        <w:tab/>
        <w:t>General</w:t>
      </w:r>
      <w:bookmarkEnd w:id="281"/>
      <w:bookmarkEnd w:id="282"/>
    </w:p>
    <w:p w14:paraId="69053024"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7pt;height:117.5pt" o:ole="">
            <v:imagedata r:id="rId29" o:title=""/>
          </v:shape>
          <o:OLEObject Type="Embed" ProgID="Visio.Drawing.15" ShapeID="_x0000_i1035" DrawAspect="Content" ObjectID="_1732628910"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77777777" w:rsidR="0016578E" w:rsidRPr="00B24285" w:rsidRDefault="0016578E" w:rsidP="00EF4063">
      <w:pPr>
        <w:pStyle w:val="B1"/>
        <w:rPr>
          <w:lang w:eastAsia="zh-C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6.1.3.4.2-2 may be returned. For a 4xx/5xx response, the message body may contain a ProblemDetails structure with the "cause" attribute set to one of the application errors listed in Table 6.1.3.4.2-2.</w:t>
      </w:r>
    </w:p>
    <w:p w14:paraId="09520D8B" w14:textId="77777777" w:rsidR="008D72A7" w:rsidRPr="008D72A7" w:rsidRDefault="008D72A7" w:rsidP="00EF4063">
      <w:pPr>
        <w:pStyle w:val="Heading1"/>
      </w:pPr>
      <w:bookmarkStart w:id="283" w:name="_Toc26202305"/>
      <w:bookmarkStart w:id="284" w:name="_Toc22624244"/>
      <w:bookmarkStart w:id="285" w:name="_Toc22141042"/>
      <w:bookmarkStart w:id="286" w:name="_Toc18853044"/>
      <w:bookmarkStart w:id="287" w:name="_Toc26202491"/>
      <w:bookmarkStart w:id="288" w:name="_Toc34804201"/>
      <w:bookmarkStart w:id="289" w:name="_Toc35935772"/>
      <w:bookmarkStart w:id="290" w:name="_Toc45029992"/>
      <w:bookmarkStart w:id="291" w:name="_Toc51922352"/>
      <w:bookmarkStart w:id="292" w:name="_Toc51922768"/>
      <w:bookmarkStart w:id="293" w:name="_Toc122015825"/>
      <w:r w:rsidRPr="008D72A7">
        <w:lastRenderedPageBreak/>
        <w:t>6</w:t>
      </w:r>
      <w:r w:rsidRPr="008D72A7">
        <w:tab/>
        <w:t>API Definitions</w:t>
      </w:r>
      <w:bookmarkEnd w:id="283"/>
      <w:bookmarkEnd w:id="284"/>
      <w:bookmarkEnd w:id="285"/>
      <w:bookmarkEnd w:id="286"/>
      <w:bookmarkEnd w:id="287"/>
      <w:bookmarkEnd w:id="288"/>
      <w:bookmarkEnd w:id="289"/>
      <w:bookmarkEnd w:id="290"/>
      <w:bookmarkEnd w:id="291"/>
      <w:bookmarkEnd w:id="292"/>
      <w:bookmarkEnd w:id="293"/>
    </w:p>
    <w:p w14:paraId="2BDE4399" w14:textId="77777777" w:rsidR="008D72A7" w:rsidRPr="008D72A7" w:rsidRDefault="008D72A7" w:rsidP="00EF4063">
      <w:pPr>
        <w:pStyle w:val="Heading2"/>
      </w:pPr>
      <w:bookmarkStart w:id="294" w:name="_Toc26202306"/>
      <w:bookmarkStart w:id="295" w:name="_Toc22624245"/>
      <w:bookmarkStart w:id="296" w:name="_Toc22141043"/>
      <w:bookmarkStart w:id="297" w:name="_Toc18853045"/>
      <w:bookmarkStart w:id="298" w:name="_Toc26202492"/>
      <w:bookmarkStart w:id="299" w:name="_Toc34804202"/>
      <w:bookmarkStart w:id="300" w:name="_Toc35935773"/>
      <w:bookmarkStart w:id="301" w:name="_Toc45029993"/>
      <w:bookmarkStart w:id="302" w:name="_Toc51922353"/>
      <w:bookmarkStart w:id="303" w:name="_Toc51922769"/>
      <w:bookmarkStart w:id="304" w:name="_Toc122015826"/>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294"/>
      <w:bookmarkEnd w:id="295"/>
      <w:bookmarkEnd w:id="296"/>
      <w:bookmarkEnd w:id="297"/>
      <w:bookmarkEnd w:id="298"/>
      <w:bookmarkEnd w:id="299"/>
      <w:bookmarkEnd w:id="300"/>
      <w:bookmarkEnd w:id="301"/>
      <w:bookmarkEnd w:id="302"/>
      <w:bookmarkEnd w:id="303"/>
      <w:bookmarkEnd w:id="304"/>
    </w:p>
    <w:p w14:paraId="08D3FD9B" w14:textId="77777777" w:rsidR="008D72A7" w:rsidRPr="008D72A7" w:rsidRDefault="008D72A7" w:rsidP="00EF4063">
      <w:pPr>
        <w:pStyle w:val="Heading3"/>
        <w:rPr>
          <w:lang w:eastAsia="zh-CN"/>
        </w:rPr>
      </w:pPr>
      <w:bookmarkStart w:id="305" w:name="_Toc26202307"/>
      <w:bookmarkStart w:id="306" w:name="_Toc22624246"/>
      <w:bookmarkStart w:id="307" w:name="_Toc22141044"/>
      <w:bookmarkStart w:id="308" w:name="_Toc26202493"/>
      <w:bookmarkStart w:id="309" w:name="_Toc34804203"/>
      <w:bookmarkStart w:id="310" w:name="_Toc35935774"/>
      <w:bookmarkStart w:id="311" w:name="_Toc45029994"/>
      <w:bookmarkStart w:id="312" w:name="_Toc51922354"/>
      <w:bookmarkStart w:id="313" w:name="_Toc51922770"/>
      <w:bookmarkStart w:id="314" w:name="_Toc122015827"/>
      <w:r w:rsidRPr="008D72A7">
        <w:t>6.1.1</w:t>
      </w:r>
      <w:r w:rsidRPr="008D72A7">
        <w:tab/>
        <w:t>Introduction</w:t>
      </w:r>
      <w:bookmarkEnd w:id="305"/>
      <w:bookmarkEnd w:id="306"/>
      <w:bookmarkEnd w:id="307"/>
      <w:bookmarkEnd w:id="308"/>
      <w:bookmarkEnd w:id="309"/>
      <w:bookmarkEnd w:id="310"/>
      <w:bookmarkEnd w:id="311"/>
      <w:bookmarkEnd w:id="312"/>
      <w:bookmarkEnd w:id="313"/>
      <w:bookmarkEnd w:id="314"/>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315" w:name="_Toc26202308"/>
      <w:bookmarkStart w:id="316" w:name="_Toc22624247"/>
      <w:bookmarkStart w:id="317" w:name="_Toc22141045"/>
      <w:bookmarkStart w:id="318" w:name="_Toc18853047"/>
      <w:bookmarkStart w:id="319" w:name="_Toc26202494"/>
      <w:bookmarkStart w:id="320" w:name="_Toc34804204"/>
      <w:bookmarkStart w:id="321" w:name="_Toc35935775"/>
      <w:bookmarkStart w:id="322" w:name="_Toc45029995"/>
      <w:bookmarkStart w:id="323" w:name="_Toc51922355"/>
      <w:bookmarkStart w:id="324" w:name="_Toc51922771"/>
      <w:bookmarkStart w:id="325" w:name="_Toc122015828"/>
      <w:r w:rsidRPr="008D72A7">
        <w:t>6.1.2</w:t>
      </w:r>
      <w:r w:rsidRPr="008D72A7">
        <w:tab/>
        <w:t>Usage of HTTP</w:t>
      </w:r>
      <w:bookmarkEnd w:id="315"/>
      <w:bookmarkEnd w:id="316"/>
      <w:bookmarkEnd w:id="317"/>
      <w:bookmarkEnd w:id="318"/>
      <w:bookmarkEnd w:id="319"/>
      <w:bookmarkEnd w:id="320"/>
      <w:bookmarkEnd w:id="321"/>
      <w:bookmarkEnd w:id="322"/>
      <w:bookmarkEnd w:id="323"/>
      <w:bookmarkEnd w:id="324"/>
      <w:bookmarkEnd w:id="325"/>
    </w:p>
    <w:p w14:paraId="319ABCEA" w14:textId="77777777" w:rsidR="008D72A7" w:rsidRPr="008D72A7" w:rsidRDefault="008D72A7" w:rsidP="00EF4063">
      <w:pPr>
        <w:pStyle w:val="Heading4"/>
      </w:pPr>
      <w:bookmarkStart w:id="326" w:name="_Toc26202309"/>
      <w:bookmarkStart w:id="327" w:name="_Toc22624248"/>
      <w:bookmarkStart w:id="328" w:name="_Toc22141046"/>
      <w:bookmarkStart w:id="329" w:name="_Toc18853048"/>
      <w:bookmarkStart w:id="330" w:name="_Toc26202495"/>
      <w:bookmarkStart w:id="331" w:name="_Toc34804205"/>
      <w:bookmarkStart w:id="332" w:name="_Toc35935776"/>
      <w:bookmarkStart w:id="333" w:name="_Toc45029996"/>
      <w:bookmarkStart w:id="334" w:name="_Toc51922356"/>
      <w:bookmarkStart w:id="335" w:name="_Toc51922772"/>
      <w:bookmarkStart w:id="336" w:name="_Toc122015829"/>
      <w:r w:rsidRPr="008D72A7">
        <w:t>6.1.2.1</w:t>
      </w:r>
      <w:r w:rsidRPr="008D72A7">
        <w:tab/>
        <w:t>General</w:t>
      </w:r>
      <w:bookmarkEnd w:id="326"/>
      <w:bookmarkEnd w:id="327"/>
      <w:bookmarkEnd w:id="328"/>
      <w:bookmarkEnd w:id="329"/>
      <w:bookmarkEnd w:id="330"/>
      <w:bookmarkEnd w:id="331"/>
      <w:bookmarkEnd w:id="332"/>
      <w:bookmarkEnd w:id="333"/>
      <w:bookmarkEnd w:id="334"/>
      <w:bookmarkEnd w:id="335"/>
      <w:bookmarkEnd w:id="336"/>
    </w:p>
    <w:p w14:paraId="184E1A01"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7ABD9258"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55A437C6"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337" w:name="_Toc26202310"/>
      <w:bookmarkStart w:id="338" w:name="_Toc22624249"/>
      <w:bookmarkStart w:id="339" w:name="_Toc22141047"/>
      <w:bookmarkStart w:id="340" w:name="_Toc18853049"/>
      <w:bookmarkStart w:id="341" w:name="_Toc26202496"/>
      <w:bookmarkStart w:id="342" w:name="_Toc34804206"/>
      <w:bookmarkStart w:id="343" w:name="_Toc35935777"/>
      <w:bookmarkStart w:id="344" w:name="_Toc45029997"/>
      <w:bookmarkStart w:id="345" w:name="_Toc51922357"/>
      <w:bookmarkStart w:id="346" w:name="_Toc51922773"/>
      <w:bookmarkStart w:id="347" w:name="_Toc122015830"/>
      <w:r w:rsidRPr="008D72A7">
        <w:t>6.1.2.2</w:t>
      </w:r>
      <w:r w:rsidRPr="008D72A7">
        <w:tab/>
        <w:t>HTTP standard headers</w:t>
      </w:r>
      <w:bookmarkEnd w:id="337"/>
      <w:bookmarkEnd w:id="338"/>
      <w:bookmarkEnd w:id="339"/>
      <w:bookmarkEnd w:id="340"/>
      <w:bookmarkEnd w:id="341"/>
      <w:bookmarkEnd w:id="342"/>
      <w:bookmarkEnd w:id="343"/>
      <w:bookmarkEnd w:id="344"/>
      <w:bookmarkEnd w:id="345"/>
      <w:bookmarkEnd w:id="346"/>
      <w:bookmarkEnd w:id="347"/>
    </w:p>
    <w:p w14:paraId="56D521DC" w14:textId="77777777" w:rsidR="008D72A7" w:rsidRPr="008D72A7" w:rsidRDefault="008D72A7" w:rsidP="00EF4063">
      <w:pPr>
        <w:pStyle w:val="Heading5"/>
        <w:rPr>
          <w:lang w:eastAsia="zh-CN"/>
        </w:rPr>
      </w:pPr>
      <w:bookmarkStart w:id="348" w:name="_Toc26202311"/>
      <w:bookmarkStart w:id="349" w:name="_Toc22624250"/>
      <w:bookmarkStart w:id="350" w:name="_Toc22141048"/>
      <w:bookmarkStart w:id="351" w:name="_Toc18853050"/>
      <w:bookmarkStart w:id="352" w:name="_Toc26202497"/>
      <w:bookmarkStart w:id="353" w:name="_Toc34804207"/>
      <w:bookmarkStart w:id="354" w:name="_Toc35935778"/>
      <w:bookmarkStart w:id="355" w:name="_Toc45029998"/>
      <w:bookmarkStart w:id="356" w:name="_Toc51922358"/>
      <w:bookmarkStart w:id="357" w:name="_Toc51922774"/>
      <w:bookmarkStart w:id="358" w:name="_Toc122015831"/>
      <w:r w:rsidRPr="008D72A7">
        <w:t>6.1.2.2.1</w:t>
      </w:r>
      <w:r w:rsidRPr="008D72A7">
        <w:rPr>
          <w:lang w:eastAsia="zh-CN"/>
        </w:rPr>
        <w:tab/>
        <w:t>General</w:t>
      </w:r>
      <w:bookmarkEnd w:id="348"/>
      <w:bookmarkEnd w:id="349"/>
      <w:bookmarkEnd w:id="350"/>
      <w:bookmarkEnd w:id="351"/>
      <w:bookmarkEnd w:id="352"/>
      <w:bookmarkEnd w:id="353"/>
      <w:bookmarkEnd w:id="354"/>
      <w:bookmarkEnd w:id="355"/>
      <w:bookmarkEnd w:id="356"/>
      <w:bookmarkEnd w:id="357"/>
      <w:bookmarkEnd w:id="358"/>
    </w:p>
    <w:p w14:paraId="4980E504" w14:textId="77777777" w:rsidR="008D72A7" w:rsidRPr="008D72A7" w:rsidRDefault="008D72A7" w:rsidP="00EF4063">
      <w:pPr>
        <w:pStyle w:val="Heading5"/>
      </w:pPr>
      <w:bookmarkStart w:id="359" w:name="_Toc26202312"/>
      <w:bookmarkStart w:id="360" w:name="_Toc22624251"/>
      <w:bookmarkStart w:id="361" w:name="_Toc22141049"/>
      <w:bookmarkStart w:id="362" w:name="_Toc18853051"/>
      <w:bookmarkStart w:id="363" w:name="_Toc26202498"/>
      <w:bookmarkStart w:id="364" w:name="_Toc34804208"/>
      <w:bookmarkStart w:id="365" w:name="_Toc35935779"/>
      <w:bookmarkStart w:id="366" w:name="_Toc45029999"/>
      <w:bookmarkStart w:id="367" w:name="_Toc51922359"/>
      <w:bookmarkStart w:id="368" w:name="_Toc51922775"/>
      <w:bookmarkStart w:id="369" w:name="_Toc122015832"/>
      <w:r w:rsidRPr="008D72A7">
        <w:t>6.1.2.2.2</w:t>
      </w:r>
      <w:r w:rsidRPr="008D72A7">
        <w:tab/>
        <w:t>Content type</w:t>
      </w:r>
      <w:bookmarkEnd w:id="359"/>
      <w:bookmarkEnd w:id="360"/>
      <w:bookmarkEnd w:id="361"/>
      <w:bookmarkEnd w:id="362"/>
      <w:bookmarkEnd w:id="363"/>
      <w:bookmarkEnd w:id="364"/>
      <w:bookmarkEnd w:id="365"/>
      <w:bookmarkEnd w:id="366"/>
      <w:bookmarkEnd w:id="367"/>
      <w:bookmarkEnd w:id="368"/>
      <w:bookmarkEnd w:id="369"/>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370" w:name="_Toc26202313"/>
      <w:bookmarkStart w:id="371" w:name="_Toc22624252"/>
      <w:bookmarkStart w:id="372" w:name="_Toc22141050"/>
      <w:bookmarkStart w:id="373" w:name="_Toc18853052"/>
      <w:bookmarkStart w:id="374" w:name="_Toc26202499"/>
      <w:bookmarkStart w:id="375" w:name="_Toc34804209"/>
      <w:bookmarkStart w:id="376" w:name="_Toc35935780"/>
      <w:bookmarkStart w:id="377" w:name="_Toc45030000"/>
      <w:bookmarkStart w:id="378" w:name="_Toc51922360"/>
      <w:bookmarkStart w:id="379" w:name="_Toc51922776"/>
      <w:bookmarkStart w:id="380" w:name="_Toc122015833"/>
      <w:r w:rsidRPr="008D72A7">
        <w:t>6.1.2.3</w:t>
      </w:r>
      <w:r w:rsidRPr="008D72A7">
        <w:tab/>
        <w:t>HTTP custom headers</w:t>
      </w:r>
      <w:bookmarkEnd w:id="370"/>
      <w:bookmarkEnd w:id="371"/>
      <w:bookmarkEnd w:id="372"/>
      <w:bookmarkEnd w:id="373"/>
      <w:bookmarkEnd w:id="374"/>
      <w:bookmarkEnd w:id="375"/>
      <w:bookmarkEnd w:id="376"/>
      <w:bookmarkEnd w:id="377"/>
      <w:bookmarkEnd w:id="378"/>
      <w:bookmarkEnd w:id="379"/>
      <w:bookmarkEnd w:id="380"/>
    </w:p>
    <w:p w14:paraId="682D0686" w14:textId="77777777" w:rsidR="008D72A7" w:rsidRPr="008D72A7" w:rsidRDefault="008D72A7" w:rsidP="00EF4063">
      <w:pPr>
        <w:pStyle w:val="Heading5"/>
        <w:rPr>
          <w:lang w:eastAsia="zh-CN"/>
        </w:rPr>
      </w:pPr>
      <w:bookmarkStart w:id="381" w:name="_Toc26202314"/>
      <w:bookmarkStart w:id="382" w:name="_Toc22624253"/>
      <w:bookmarkStart w:id="383" w:name="_Toc22141051"/>
      <w:bookmarkStart w:id="384" w:name="_Toc18853053"/>
      <w:bookmarkStart w:id="385" w:name="_Toc26202500"/>
      <w:bookmarkStart w:id="386" w:name="_Toc34804210"/>
      <w:bookmarkStart w:id="387" w:name="_Toc35935781"/>
      <w:bookmarkStart w:id="388" w:name="_Toc45030001"/>
      <w:bookmarkStart w:id="389" w:name="_Toc51922361"/>
      <w:bookmarkStart w:id="390" w:name="_Toc51922777"/>
      <w:bookmarkStart w:id="391" w:name="_Toc122015834"/>
      <w:r w:rsidRPr="008D72A7">
        <w:t>6.1.2.3.1</w:t>
      </w:r>
      <w:r w:rsidRPr="008D72A7">
        <w:rPr>
          <w:lang w:eastAsia="zh-CN"/>
        </w:rPr>
        <w:tab/>
        <w:t>General</w:t>
      </w:r>
      <w:bookmarkEnd w:id="381"/>
      <w:bookmarkEnd w:id="382"/>
      <w:bookmarkEnd w:id="383"/>
      <w:bookmarkEnd w:id="384"/>
      <w:bookmarkEnd w:id="385"/>
      <w:bookmarkEnd w:id="386"/>
      <w:bookmarkEnd w:id="387"/>
      <w:bookmarkEnd w:id="388"/>
      <w:bookmarkEnd w:id="389"/>
      <w:bookmarkEnd w:id="390"/>
      <w:bookmarkEnd w:id="391"/>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392" w:name="_Toc26202315"/>
      <w:bookmarkStart w:id="393" w:name="_Toc22624254"/>
      <w:bookmarkStart w:id="394" w:name="_Toc22141052"/>
      <w:bookmarkStart w:id="395" w:name="_Toc18853069"/>
      <w:bookmarkStart w:id="396" w:name="_Toc26202501"/>
      <w:bookmarkStart w:id="397" w:name="_Toc34804211"/>
      <w:bookmarkStart w:id="398" w:name="_Toc35935782"/>
      <w:bookmarkStart w:id="399" w:name="_Toc45030002"/>
      <w:bookmarkStart w:id="400" w:name="_Toc51922362"/>
      <w:bookmarkStart w:id="401" w:name="_Toc51922778"/>
      <w:bookmarkStart w:id="402" w:name="_Toc122015835"/>
      <w:r w:rsidRPr="008D72A7">
        <w:lastRenderedPageBreak/>
        <w:t>6.1.</w:t>
      </w:r>
      <w:r w:rsidRPr="008D72A7">
        <w:rPr>
          <w:lang w:eastAsia="zh-CN"/>
        </w:rPr>
        <w:t>3</w:t>
      </w:r>
      <w:r w:rsidRPr="008D72A7">
        <w:tab/>
        <w:t>Custom Operations without associated resources</w:t>
      </w:r>
      <w:bookmarkEnd w:id="392"/>
      <w:bookmarkEnd w:id="393"/>
      <w:bookmarkEnd w:id="394"/>
      <w:bookmarkEnd w:id="395"/>
      <w:bookmarkEnd w:id="396"/>
      <w:bookmarkEnd w:id="397"/>
      <w:bookmarkEnd w:id="398"/>
      <w:bookmarkEnd w:id="399"/>
      <w:bookmarkEnd w:id="400"/>
      <w:bookmarkEnd w:id="401"/>
      <w:bookmarkEnd w:id="402"/>
    </w:p>
    <w:p w14:paraId="0034CE7E" w14:textId="77777777" w:rsidR="008D72A7" w:rsidRPr="008D72A7" w:rsidRDefault="008D72A7" w:rsidP="00EF4063">
      <w:pPr>
        <w:pStyle w:val="Heading4"/>
      </w:pPr>
      <w:bookmarkStart w:id="403" w:name="_Toc26202316"/>
      <w:bookmarkStart w:id="404" w:name="_Toc22624255"/>
      <w:bookmarkStart w:id="405" w:name="_Toc22141053"/>
      <w:bookmarkStart w:id="406" w:name="_Toc18853070"/>
      <w:bookmarkStart w:id="407" w:name="_Toc26202502"/>
      <w:bookmarkStart w:id="408" w:name="_Toc34804212"/>
      <w:bookmarkStart w:id="409" w:name="_Toc35935783"/>
      <w:bookmarkStart w:id="410" w:name="_Toc45030003"/>
      <w:bookmarkStart w:id="411" w:name="_Toc51922363"/>
      <w:bookmarkStart w:id="412" w:name="_Toc51922779"/>
      <w:bookmarkStart w:id="413" w:name="_Toc122015836"/>
      <w:r w:rsidRPr="008D72A7">
        <w:t>6.1.</w:t>
      </w:r>
      <w:r w:rsidRPr="008D72A7">
        <w:rPr>
          <w:lang w:eastAsia="zh-CN"/>
        </w:rPr>
        <w:t>3</w:t>
      </w:r>
      <w:r w:rsidRPr="008D72A7">
        <w:t>.1</w:t>
      </w:r>
      <w:r w:rsidRPr="008D72A7">
        <w:tab/>
        <w:t>Overview</w:t>
      </w:r>
      <w:bookmarkEnd w:id="403"/>
      <w:bookmarkEnd w:id="404"/>
      <w:bookmarkEnd w:id="405"/>
      <w:bookmarkEnd w:id="406"/>
      <w:bookmarkEnd w:id="407"/>
      <w:bookmarkEnd w:id="408"/>
      <w:bookmarkEnd w:id="409"/>
      <w:bookmarkEnd w:id="410"/>
      <w:bookmarkEnd w:id="411"/>
      <w:bookmarkEnd w:id="412"/>
      <w:bookmarkEnd w:id="413"/>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77777777" w:rsidR="0011128F" w:rsidRDefault="0016578E" w:rsidP="0011128F">
      <w:pPr>
        <w:pStyle w:val="TH"/>
      </w:pPr>
      <w:r>
        <w:object w:dxaOrig="10140" w:dyaOrig="6915" w14:anchorId="04EC5AB0">
          <v:shape id="_x0000_i1036" type="#_x0000_t75" style="width:482.25pt;height:329.45pt" o:ole="">
            <v:imagedata r:id="rId31" o:title=""/>
          </v:shape>
          <o:OLEObject Type="Embed" ProgID="Visio.Drawing.15" ShapeID="_x0000_i1036" DrawAspect="Content" ObjectID="_1732628911" r:id="rId32"/>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77777777" w:rsidR="008D72A7" w:rsidRDefault="008D72A7">
            <w:pPr>
              <w:pStyle w:val="TAL"/>
              <w:rPr>
                <w:lang w:eastAsia="zh-CN"/>
              </w:rPr>
            </w:pPr>
            <w:r>
              <w:rPr>
                <w:lang w:eastAsia="zh-CN"/>
              </w:rPr>
              <w:t>Enable the UE to update UE location information towards the consumer NF</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414" w:name="_Toc22624256"/>
      <w:bookmarkStart w:id="415" w:name="_Toc22141054"/>
    </w:p>
    <w:p w14:paraId="68A5D445" w14:textId="77777777" w:rsidR="008D72A7" w:rsidRPr="008D72A7" w:rsidRDefault="008D72A7" w:rsidP="00EF4063">
      <w:pPr>
        <w:pStyle w:val="Heading4"/>
        <w:rPr>
          <w:lang w:eastAsia="zh-CN"/>
        </w:rPr>
      </w:pPr>
      <w:bookmarkStart w:id="416" w:name="_Toc26202317"/>
      <w:bookmarkStart w:id="417" w:name="_Toc26202503"/>
      <w:bookmarkStart w:id="418" w:name="_Toc34804213"/>
      <w:bookmarkStart w:id="419" w:name="_Toc35935784"/>
      <w:bookmarkStart w:id="420" w:name="_Toc45030004"/>
      <w:bookmarkStart w:id="421" w:name="_Toc51922364"/>
      <w:bookmarkStart w:id="422" w:name="_Toc51922780"/>
      <w:bookmarkStart w:id="423" w:name="_Toc122015837"/>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14"/>
      <w:bookmarkEnd w:id="415"/>
      <w:bookmarkEnd w:id="416"/>
      <w:bookmarkEnd w:id="417"/>
      <w:bookmarkEnd w:id="418"/>
      <w:bookmarkEnd w:id="419"/>
      <w:bookmarkEnd w:id="420"/>
      <w:bookmarkEnd w:id="421"/>
      <w:bookmarkEnd w:id="422"/>
      <w:bookmarkEnd w:id="423"/>
    </w:p>
    <w:p w14:paraId="3CCD52A7" w14:textId="77777777" w:rsidR="008D72A7" w:rsidRPr="008D72A7" w:rsidRDefault="008D72A7" w:rsidP="00EF4063">
      <w:pPr>
        <w:pStyle w:val="Heading5"/>
      </w:pPr>
      <w:bookmarkStart w:id="424" w:name="_Toc26202318"/>
      <w:bookmarkStart w:id="425" w:name="_Toc22624257"/>
      <w:bookmarkStart w:id="426" w:name="_Toc22141055"/>
      <w:bookmarkStart w:id="427" w:name="_Toc11339799"/>
      <w:bookmarkStart w:id="428" w:name="_Toc26202504"/>
      <w:bookmarkStart w:id="429" w:name="_Toc34804214"/>
      <w:bookmarkStart w:id="430" w:name="_Toc35935785"/>
      <w:bookmarkStart w:id="431" w:name="_Toc45030005"/>
      <w:bookmarkStart w:id="432" w:name="_Toc51922365"/>
      <w:bookmarkStart w:id="433" w:name="_Toc51922781"/>
      <w:bookmarkStart w:id="434" w:name="_Toc122015838"/>
      <w:r w:rsidRPr="008D72A7">
        <w:t>6.1.</w:t>
      </w:r>
      <w:r w:rsidRPr="008D72A7">
        <w:rPr>
          <w:lang w:eastAsia="zh-CN"/>
        </w:rPr>
        <w:t>3</w:t>
      </w:r>
      <w:r w:rsidRPr="008D72A7">
        <w:t>.2.1</w:t>
      </w:r>
      <w:r w:rsidRPr="008D72A7">
        <w:tab/>
        <w:t>Description</w:t>
      </w:r>
      <w:bookmarkEnd w:id="424"/>
      <w:bookmarkEnd w:id="425"/>
      <w:bookmarkEnd w:id="426"/>
      <w:bookmarkEnd w:id="427"/>
      <w:bookmarkEnd w:id="428"/>
      <w:bookmarkEnd w:id="429"/>
      <w:bookmarkEnd w:id="430"/>
      <w:bookmarkEnd w:id="431"/>
      <w:bookmarkEnd w:id="432"/>
      <w:bookmarkEnd w:id="433"/>
      <w:bookmarkEnd w:id="434"/>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435" w:name="_Toc26202319"/>
      <w:bookmarkStart w:id="436" w:name="_Toc22624258"/>
      <w:bookmarkStart w:id="437" w:name="_Toc22141056"/>
      <w:bookmarkStart w:id="438" w:name="_Toc26202505"/>
      <w:bookmarkStart w:id="439" w:name="_Toc34804215"/>
      <w:bookmarkStart w:id="440" w:name="_Toc35935786"/>
      <w:bookmarkStart w:id="441" w:name="_Toc45030006"/>
      <w:bookmarkStart w:id="442" w:name="_Toc51922366"/>
      <w:bookmarkStart w:id="443" w:name="_Toc51922782"/>
      <w:bookmarkStart w:id="444" w:name="_Toc122015839"/>
      <w:r w:rsidRPr="008D72A7">
        <w:lastRenderedPageBreak/>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5"/>
      <w:bookmarkEnd w:id="436"/>
      <w:bookmarkEnd w:id="437"/>
      <w:bookmarkEnd w:id="438"/>
      <w:bookmarkEnd w:id="439"/>
      <w:bookmarkEnd w:id="440"/>
      <w:bookmarkEnd w:id="441"/>
      <w:bookmarkEnd w:id="442"/>
      <w:bookmarkEnd w:id="443"/>
      <w:bookmarkEnd w:id="444"/>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77777777" w:rsidR="008D72A7" w:rsidRDefault="008D72A7">
            <w:pPr>
              <w:pStyle w:val="TAL"/>
            </w:pPr>
            <w:bookmarkStart w:id="445" w:name="_PERM_MCCTEMPBM_CRPT13160011___2" w:colFirst="4" w:colLast="4"/>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445"/>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474290EE" w:rsidR="00A23962" w:rsidRDefault="00A23962" w:rsidP="002159A9">
            <w:pPr>
              <w:pStyle w:val="TAL"/>
            </w:pPr>
            <w:r>
              <w:t>Temporary redirection. The response shall include a Location header field containing a different URI</w:t>
            </w:r>
            <w:r w:rsidRPr="002159A9">
              <w:t>, or the same URI if a request is redirected to the same target resource via a different SCP. In the former case, t</w:t>
            </w:r>
            <w:r>
              <w:rPr>
                <w:rFonts w:hint="eastAsia"/>
                <w:lang w:eastAsia="zh-CN"/>
              </w:rPr>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5FBEE395" w:rsidR="00A23962" w:rsidRDefault="00A23962" w:rsidP="002159A9">
            <w:pPr>
              <w:pStyle w:val="TAL"/>
            </w:pPr>
            <w:r>
              <w:t>Permanent redirection. The response shall include a Location header field containing a different URI</w:t>
            </w:r>
            <w:r w:rsidRPr="002159A9">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446"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77777777" w:rsidR="00A23962" w:rsidRDefault="00A23962" w:rsidP="007D379C">
            <w:pPr>
              <w:pStyle w:val="TAL"/>
              <w:ind w:left="284"/>
              <w:rPr>
                <w:lang w:eastAsia="zh-CN"/>
              </w:rPr>
            </w:pPr>
            <w:r w:rsidRPr="003B2883">
              <w:t>-</w:t>
            </w:r>
            <w:r w:rsidRPr="003B2883">
              <w:tab/>
              <w:t>DETACHED_USER</w:t>
            </w:r>
          </w:p>
          <w:bookmarkEnd w:id="446"/>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447" w:name="_PERM_MCCTEMPBM_CRPT13160013___2"/>
            <w:r>
              <w:t>-</w:t>
            </w:r>
            <w:r>
              <w:tab/>
              <w:t>POSITIONING_FAILED</w:t>
            </w:r>
          </w:p>
          <w:bookmarkEnd w:id="447"/>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bookmarkStart w:id="448" w:name="_PERM_MCCTEMPBM_CRPT13160014___2"/>
            <w:r>
              <w:t>-</w:t>
            </w:r>
            <w:r>
              <w:tab/>
              <w:t>UNREACHABLE_USER</w:t>
            </w:r>
          </w:p>
          <w:bookmarkEnd w:id="448"/>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3885E78C"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12859CF8"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449" w:name="_Toc26202320"/>
      <w:bookmarkStart w:id="450" w:name="_Toc22624259"/>
      <w:bookmarkStart w:id="451" w:name="_Toc22141057"/>
      <w:bookmarkStart w:id="452" w:name="_Toc26202506"/>
      <w:bookmarkStart w:id="453" w:name="_Toc34804216"/>
      <w:bookmarkStart w:id="454" w:name="_Toc35935787"/>
      <w:bookmarkStart w:id="455" w:name="_Toc45030007"/>
      <w:bookmarkStart w:id="456" w:name="_Toc51922367"/>
      <w:bookmarkStart w:id="457" w:name="_Toc51922783"/>
      <w:bookmarkStart w:id="458" w:name="_Toc122015840"/>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49"/>
      <w:bookmarkEnd w:id="450"/>
      <w:bookmarkEnd w:id="451"/>
      <w:bookmarkEnd w:id="452"/>
      <w:bookmarkEnd w:id="453"/>
      <w:bookmarkEnd w:id="454"/>
      <w:bookmarkEnd w:id="455"/>
      <w:bookmarkEnd w:id="456"/>
      <w:bookmarkEnd w:id="457"/>
      <w:bookmarkEnd w:id="458"/>
    </w:p>
    <w:p w14:paraId="08A3D199" w14:textId="77777777" w:rsidR="008D72A7" w:rsidRPr="008D72A7" w:rsidRDefault="008D72A7" w:rsidP="00EF4063">
      <w:pPr>
        <w:pStyle w:val="Heading5"/>
      </w:pPr>
      <w:bookmarkStart w:id="459" w:name="_Toc26202321"/>
      <w:bookmarkStart w:id="460" w:name="_Toc22624260"/>
      <w:bookmarkStart w:id="461" w:name="_Toc22141058"/>
      <w:bookmarkStart w:id="462" w:name="_Toc26202507"/>
      <w:bookmarkStart w:id="463" w:name="_Toc34804217"/>
      <w:bookmarkStart w:id="464" w:name="_Toc35935788"/>
      <w:bookmarkStart w:id="465" w:name="_Toc45030008"/>
      <w:bookmarkStart w:id="466" w:name="_Toc51922368"/>
      <w:bookmarkStart w:id="467" w:name="_Toc51922784"/>
      <w:bookmarkStart w:id="468" w:name="_Toc122015841"/>
      <w:r w:rsidRPr="008D72A7">
        <w:t>6.1.</w:t>
      </w:r>
      <w:r w:rsidRPr="008D72A7">
        <w:rPr>
          <w:lang w:eastAsia="zh-CN"/>
        </w:rPr>
        <w:t>3</w:t>
      </w:r>
      <w:r w:rsidRPr="008D72A7">
        <w:t>.</w:t>
      </w:r>
      <w:r w:rsidRPr="008D72A7">
        <w:rPr>
          <w:lang w:eastAsia="zh-CN"/>
        </w:rPr>
        <w:t>3</w:t>
      </w:r>
      <w:r w:rsidRPr="008D72A7">
        <w:t>.1</w:t>
      </w:r>
      <w:r w:rsidRPr="008D72A7">
        <w:tab/>
        <w:t>Description</w:t>
      </w:r>
      <w:bookmarkEnd w:id="459"/>
      <w:bookmarkEnd w:id="460"/>
      <w:bookmarkEnd w:id="461"/>
      <w:bookmarkEnd w:id="462"/>
      <w:bookmarkEnd w:id="463"/>
      <w:bookmarkEnd w:id="464"/>
      <w:bookmarkEnd w:id="465"/>
      <w:bookmarkEnd w:id="466"/>
      <w:bookmarkEnd w:id="467"/>
      <w:bookmarkEnd w:id="468"/>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469" w:name="_Toc26202322"/>
      <w:bookmarkStart w:id="470" w:name="_Toc22624261"/>
      <w:bookmarkStart w:id="471" w:name="_Toc22141059"/>
      <w:bookmarkStart w:id="472" w:name="_Toc26202508"/>
      <w:bookmarkStart w:id="473" w:name="_Toc34804218"/>
      <w:bookmarkStart w:id="474" w:name="_Toc35935789"/>
      <w:bookmarkStart w:id="475" w:name="_Toc45030009"/>
      <w:bookmarkStart w:id="476" w:name="_Toc51922369"/>
      <w:bookmarkStart w:id="477" w:name="_Toc51922785"/>
      <w:bookmarkStart w:id="478" w:name="_Toc122015842"/>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469"/>
      <w:bookmarkEnd w:id="470"/>
      <w:bookmarkEnd w:id="471"/>
      <w:bookmarkEnd w:id="472"/>
      <w:bookmarkEnd w:id="473"/>
      <w:bookmarkEnd w:id="474"/>
      <w:bookmarkEnd w:id="475"/>
      <w:bookmarkEnd w:id="476"/>
      <w:bookmarkEnd w:id="477"/>
      <w:bookmarkEnd w:id="478"/>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392DC543" w:rsidR="00A23962" w:rsidRDefault="00A23962" w:rsidP="007509EF">
            <w:pPr>
              <w:pStyle w:val="TAL"/>
            </w:pPr>
            <w:r>
              <w:t>Temporary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2BF57807" w:rsidR="00A23962" w:rsidRDefault="00A23962" w:rsidP="007509EF">
            <w:pPr>
              <w:pStyle w:val="TAL"/>
            </w:pPr>
            <w:r>
              <w:t>Permanent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479"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479"/>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36E39D91" w:rsidR="00736596" w:rsidRPr="00D67AB2" w:rsidRDefault="00714690" w:rsidP="00714690">
            <w:pPr>
              <w:pStyle w:val="TAL"/>
            </w:pPr>
            <w:r>
              <w:t xml:space="preserve">Or the same URI, </w:t>
            </w:r>
            <w:r w:rsidRPr="00A563BE">
              <w:t>if a request is redirected to the same target resource via a different SCP.</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04D5B53E" w:rsidR="00736596" w:rsidRPr="00D67AB2" w:rsidRDefault="00473A7B" w:rsidP="00473A7B">
            <w:pPr>
              <w:pStyle w:val="TAL"/>
            </w:pPr>
            <w:r>
              <w:t xml:space="preserve">Or the same URI, </w:t>
            </w:r>
            <w:r w:rsidRPr="00A563BE">
              <w:t>if a request is redirected to the same target resource via a different SCP.</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480" w:name="_Toc26202323"/>
      <w:bookmarkStart w:id="481" w:name="_Toc22624262"/>
      <w:bookmarkStart w:id="482" w:name="_Toc22141060"/>
      <w:bookmarkStart w:id="483" w:name="_Toc26202509"/>
      <w:bookmarkStart w:id="484" w:name="_Toc34804219"/>
      <w:bookmarkStart w:id="485" w:name="_Toc35935790"/>
      <w:bookmarkStart w:id="486" w:name="_Toc45030010"/>
      <w:bookmarkStart w:id="487" w:name="_Toc51922370"/>
      <w:bookmarkStart w:id="488" w:name="_Toc51922786"/>
      <w:bookmarkStart w:id="489" w:name="_Toc122015843"/>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480"/>
      <w:bookmarkEnd w:id="481"/>
      <w:bookmarkEnd w:id="482"/>
      <w:bookmarkEnd w:id="483"/>
      <w:bookmarkEnd w:id="484"/>
      <w:bookmarkEnd w:id="485"/>
      <w:bookmarkEnd w:id="486"/>
      <w:bookmarkEnd w:id="487"/>
      <w:bookmarkEnd w:id="488"/>
      <w:bookmarkEnd w:id="489"/>
    </w:p>
    <w:p w14:paraId="134BDC1C" w14:textId="77777777" w:rsidR="008D72A7" w:rsidRPr="008D72A7" w:rsidRDefault="008D72A7" w:rsidP="00EF4063">
      <w:pPr>
        <w:pStyle w:val="Heading5"/>
      </w:pPr>
      <w:bookmarkStart w:id="490" w:name="_Toc26202324"/>
      <w:bookmarkStart w:id="491" w:name="_Toc22624263"/>
      <w:bookmarkStart w:id="492" w:name="_Toc22141061"/>
      <w:bookmarkStart w:id="493" w:name="_Toc26202510"/>
      <w:bookmarkStart w:id="494" w:name="_Toc34804220"/>
      <w:bookmarkStart w:id="495" w:name="_Toc35935791"/>
      <w:bookmarkStart w:id="496" w:name="_Toc45030011"/>
      <w:bookmarkStart w:id="497" w:name="_Toc51922371"/>
      <w:bookmarkStart w:id="498" w:name="_Toc51922787"/>
      <w:bookmarkStart w:id="499" w:name="_Toc122015844"/>
      <w:r w:rsidRPr="008D72A7">
        <w:t>6.1.</w:t>
      </w:r>
      <w:r w:rsidRPr="008D72A7">
        <w:rPr>
          <w:lang w:eastAsia="zh-CN"/>
        </w:rPr>
        <w:t>3</w:t>
      </w:r>
      <w:r w:rsidRPr="008D72A7">
        <w:t>.</w:t>
      </w:r>
      <w:r w:rsidRPr="008D72A7">
        <w:rPr>
          <w:lang w:eastAsia="zh-CN"/>
        </w:rPr>
        <w:t>4</w:t>
      </w:r>
      <w:r w:rsidRPr="008D72A7">
        <w:t>.1</w:t>
      </w:r>
      <w:r w:rsidRPr="008D72A7">
        <w:tab/>
        <w:t>Description</w:t>
      </w:r>
      <w:bookmarkEnd w:id="490"/>
      <w:bookmarkEnd w:id="491"/>
      <w:bookmarkEnd w:id="492"/>
      <w:bookmarkEnd w:id="493"/>
      <w:bookmarkEnd w:id="494"/>
      <w:bookmarkEnd w:id="495"/>
      <w:bookmarkEnd w:id="496"/>
      <w:bookmarkEnd w:id="497"/>
      <w:bookmarkEnd w:id="498"/>
      <w:bookmarkEnd w:id="499"/>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500" w:name="_Toc26202325"/>
      <w:bookmarkStart w:id="501" w:name="_Toc22624264"/>
      <w:bookmarkStart w:id="502" w:name="_Toc22141062"/>
      <w:bookmarkStart w:id="503" w:name="_Toc26202511"/>
      <w:bookmarkStart w:id="504" w:name="_Toc34804221"/>
      <w:bookmarkStart w:id="505" w:name="_Toc35935792"/>
      <w:bookmarkStart w:id="506" w:name="_Toc45030012"/>
      <w:bookmarkStart w:id="507" w:name="_Toc51922372"/>
      <w:bookmarkStart w:id="508" w:name="_Toc51922788"/>
      <w:bookmarkStart w:id="509" w:name="_Toc122015845"/>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500"/>
      <w:bookmarkEnd w:id="501"/>
      <w:bookmarkEnd w:id="502"/>
      <w:bookmarkEnd w:id="503"/>
      <w:bookmarkEnd w:id="504"/>
      <w:bookmarkEnd w:id="505"/>
      <w:bookmarkEnd w:id="506"/>
      <w:bookmarkEnd w:id="507"/>
      <w:bookmarkEnd w:id="508"/>
      <w:bookmarkEnd w:id="509"/>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030A7279" w:rsidR="00275E25" w:rsidRDefault="00275E25" w:rsidP="00704B22">
            <w:pPr>
              <w:pStyle w:val="TAL"/>
            </w:pPr>
            <w:r>
              <w:t>Temporary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42D63BD6" w:rsidR="00275E25" w:rsidRDefault="00275E25" w:rsidP="00704B22">
            <w:pPr>
              <w:pStyle w:val="TAL"/>
            </w:pPr>
            <w:r>
              <w:t>Permanent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510"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510"/>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511" w:name="_Toc22624265"/>
      <w:bookmarkStart w:id="512" w:name="_Toc22141063"/>
      <w:bookmarkStart w:id="513"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A5E04E6"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10DB543"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514" w:name="_Toc51922789"/>
      <w:bookmarkStart w:id="515" w:name="_Toc122015846"/>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514"/>
      <w:bookmarkEnd w:id="515"/>
    </w:p>
    <w:p w14:paraId="145AD7A4" w14:textId="77777777" w:rsidR="0016578E" w:rsidRPr="004A6A8E" w:rsidRDefault="0016578E" w:rsidP="00EF4063">
      <w:pPr>
        <w:pStyle w:val="Heading5"/>
      </w:pPr>
      <w:bookmarkStart w:id="516" w:name="_Toc51922790"/>
      <w:bookmarkStart w:id="517" w:name="_Toc122015847"/>
      <w:r w:rsidRPr="004A6A8E">
        <w:t>6.1.</w:t>
      </w:r>
      <w:r w:rsidRPr="004A6A8E">
        <w:rPr>
          <w:lang w:eastAsia="zh-CN"/>
        </w:rPr>
        <w:t>3</w:t>
      </w:r>
      <w:r w:rsidRPr="004A6A8E">
        <w:t>.</w:t>
      </w:r>
      <w:r>
        <w:rPr>
          <w:rFonts w:hint="eastAsia"/>
          <w:lang w:eastAsia="zh-CN"/>
        </w:rPr>
        <w:t>5</w:t>
      </w:r>
      <w:r w:rsidRPr="004A6A8E">
        <w:t>.1</w:t>
      </w:r>
      <w:r w:rsidRPr="004A6A8E">
        <w:tab/>
        <w:t>Description</w:t>
      </w:r>
      <w:bookmarkEnd w:id="516"/>
      <w:bookmarkEnd w:id="517"/>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518" w:name="_Toc51922791"/>
      <w:bookmarkStart w:id="519" w:name="_Toc122015848"/>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18"/>
      <w:bookmarkEnd w:id="519"/>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2FC25D35" w:rsidR="002763AC" w:rsidRPr="004A6A8E" w:rsidRDefault="002763AC" w:rsidP="00C041A9">
            <w:pPr>
              <w:pStyle w:val="TAL"/>
              <w:rPr>
                <w:rFonts w:eastAsia="DengXian"/>
              </w:rPr>
            </w:pPr>
            <w:r w:rsidRPr="00C0054A">
              <w:rPr>
                <w:rFonts w:eastAsia="DengXian"/>
              </w:rPr>
              <w:t>Temporary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4E7E8A47" w:rsidR="002763AC" w:rsidRPr="004A6A8E" w:rsidRDefault="002763AC" w:rsidP="00C041A9">
            <w:pPr>
              <w:pStyle w:val="TAL"/>
              <w:rPr>
                <w:rFonts w:eastAsia="DengXian"/>
              </w:rPr>
            </w:pPr>
            <w:r w:rsidRPr="00C0054A">
              <w:rPr>
                <w:rFonts w:eastAsia="DengXian"/>
              </w:rPr>
              <w:t>Permanent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520"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520"/>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16D3E68B"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673EA723"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EF4063">
      <w:pPr>
        <w:pStyle w:val="Heading3"/>
      </w:pPr>
      <w:bookmarkStart w:id="521" w:name="_Toc26202326"/>
      <w:bookmarkStart w:id="522" w:name="_Toc26202512"/>
      <w:bookmarkStart w:id="523" w:name="_Toc34804222"/>
      <w:bookmarkStart w:id="524" w:name="_Toc35935793"/>
      <w:bookmarkStart w:id="525" w:name="_Toc45030013"/>
      <w:bookmarkStart w:id="526" w:name="_Toc51922373"/>
      <w:bookmarkStart w:id="527" w:name="_Toc51922792"/>
      <w:bookmarkStart w:id="528" w:name="_Toc122015849"/>
      <w:r w:rsidRPr="008D72A7">
        <w:lastRenderedPageBreak/>
        <w:t>6.1.</w:t>
      </w:r>
      <w:r w:rsidRPr="008D72A7">
        <w:rPr>
          <w:lang w:eastAsia="zh-CN"/>
        </w:rPr>
        <w:t>4</w:t>
      </w:r>
      <w:r w:rsidRPr="008D72A7">
        <w:tab/>
        <w:t>Notifications</w:t>
      </w:r>
      <w:bookmarkEnd w:id="511"/>
      <w:bookmarkEnd w:id="512"/>
      <w:bookmarkEnd w:id="513"/>
      <w:bookmarkEnd w:id="521"/>
      <w:bookmarkEnd w:id="522"/>
      <w:bookmarkEnd w:id="523"/>
      <w:bookmarkEnd w:id="524"/>
      <w:bookmarkEnd w:id="525"/>
      <w:bookmarkEnd w:id="526"/>
      <w:bookmarkEnd w:id="527"/>
      <w:bookmarkEnd w:id="528"/>
    </w:p>
    <w:p w14:paraId="52AE3342" w14:textId="77777777" w:rsidR="008D72A7" w:rsidRPr="008D72A7" w:rsidRDefault="008D72A7" w:rsidP="00EF4063">
      <w:pPr>
        <w:pStyle w:val="Heading4"/>
      </w:pPr>
      <w:bookmarkStart w:id="529" w:name="_Toc26202327"/>
      <w:bookmarkStart w:id="530" w:name="_Toc22624266"/>
      <w:bookmarkStart w:id="531" w:name="_Toc22141064"/>
      <w:bookmarkStart w:id="532" w:name="_Toc18853076"/>
      <w:bookmarkStart w:id="533" w:name="_Toc26202513"/>
      <w:bookmarkStart w:id="534" w:name="_Toc34804223"/>
      <w:bookmarkStart w:id="535" w:name="_Toc35935794"/>
      <w:bookmarkStart w:id="536" w:name="_Toc45030014"/>
      <w:bookmarkStart w:id="537" w:name="_Toc51922374"/>
      <w:bookmarkStart w:id="538" w:name="_Toc51922793"/>
      <w:bookmarkStart w:id="539" w:name="_Toc122015850"/>
      <w:r w:rsidRPr="008D72A7">
        <w:t>6.1.</w:t>
      </w:r>
      <w:r w:rsidRPr="008D72A7">
        <w:rPr>
          <w:lang w:eastAsia="zh-CN"/>
        </w:rPr>
        <w:t>4</w:t>
      </w:r>
      <w:r w:rsidRPr="008D72A7">
        <w:t>.1</w:t>
      </w:r>
      <w:r w:rsidRPr="008D72A7">
        <w:tab/>
        <w:t>General</w:t>
      </w:r>
      <w:bookmarkEnd w:id="529"/>
      <w:bookmarkEnd w:id="530"/>
      <w:bookmarkEnd w:id="531"/>
      <w:bookmarkEnd w:id="532"/>
      <w:bookmarkEnd w:id="533"/>
      <w:bookmarkEnd w:id="534"/>
      <w:bookmarkEnd w:id="535"/>
      <w:bookmarkEnd w:id="536"/>
      <w:bookmarkEnd w:id="537"/>
      <w:bookmarkEnd w:id="538"/>
      <w:bookmarkEnd w:id="539"/>
    </w:p>
    <w:p w14:paraId="7FF13FCB" w14:textId="77777777" w:rsidR="008D72A7" w:rsidRPr="008D72A7" w:rsidRDefault="008D72A7" w:rsidP="00EF4063">
      <w:pPr>
        <w:pStyle w:val="Heading4"/>
        <w:rPr>
          <w:lang w:eastAsia="zh-CN"/>
        </w:rPr>
      </w:pPr>
      <w:bookmarkStart w:id="540" w:name="_Toc26202328"/>
      <w:bookmarkStart w:id="541" w:name="_Toc22624267"/>
      <w:bookmarkStart w:id="542" w:name="_Toc22141065"/>
      <w:bookmarkStart w:id="543" w:name="_Toc26202514"/>
      <w:bookmarkStart w:id="544" w:name="_Toc34804224"/>
      <w:bookmarkStart w:id="545" w:name="_Toc35935795"/>
      <w:bookmarkStart w:id="546" w:name="_Toc45030015"/>
      <w:bookmarkStart w:id="547" w:name="_Toc51922375"/>
      <w:bookmarkStart w:id="548" w:name="_Toc51922794"/>
      <w:bookmarkStart w:id="549" w:name="_Toc18853077"/>
      <w:bookmarkStart w:id="550" w:name="_Toc122015851"/>
      <w:r w:rsidRPr="008D72A7">
        <w:t>6.1.</w:t>
      </w:r>
      <w:r w:rsidRPr="008D72A7">
        <w:rPr>
          <w:lang w:eastAsia="zh-CN"/>
        </w:rPr>
        <w:t>4</w:t>
      </w:r>
      <w:r w:rsidRPr="008D72A7">
        <w:t>.2</w:t>
      </w:r>
      <w:r w:rsidRPr="008D72A7">
        <w:tab/>
      </w:r>
      <w:r w:rsidRPr="008D72A7">
        <w:rPr>
          <w:lang w:eastAsia="zh-CN"/>
        </w:rPr>
        <w:t>Eventnotify</w:t>
      </w:r>
      <w:bookmarkEnd w:id="540"/>
      <w:bookmarkEnd w:id="541"/>
      <w:bookmarkEnd w:id="542"/>
      <w:bookmarkEnd w:id="543"/>
      <w:bookmarkEnd w:id="544"/>
      <w:bookmarkEnd w:id="545"/>
      <w:bookmarkEnd w:id="546"/>
      <w:bookmarkEnd w:id="547"/>
      <w:bookmarkEnd w:id="548"/>
      <w:bookmarkEnd w:id="550"/>
    </w:p>
    <w:p w14:paraId="65294043" w14:textId="77777777" w:rsidR="008D72A7" w:rsidRPr="008D72A7" w:rsidRDefault="008D72A7" w:rsidP="00EF4063">
      <w:pPr>
        <w:pStyle w:val="Heading5"/>
        <w:rPr>
          <w:lang w:eastAsia="zh-CN"/>
        </w:rPr>
      </w:pPr>
      <w:bookmarkStart w:id="551" w:name="_Toc26202329"/>
      <w:bookmarkStart w:id="552" w:name="_Toc22624268"/>
      <w:bookmarkStart w:id="553" w:name="_Toc22141066"/>
      <w:bookmarkStart w:id="554" w:name="_Toc26202515"/>
      <w:bookmarkStart w:id="555" w:name="_Toc34804225"/>
      <w:bookmarkStart w:id="556" w:name="_Toc35935796"/>
      <w:bookmarkStart w:id="557" w:name="_Toc45030016"/>
      <w:bookmarkStart w:id="558" w:name="_Toc51922376"/>
      <w:bookmarkStart w:id="559" w:name="_Toc51922795"/>
      <w:bookmarkStart w:id="560" w:name="_Toc122015852"/>
      <w:r w:rsidRPr="008D72A7">
        <w:rPr>
          <w:sz w:val="24"/>
          <w:lang w:eastAsia="zh-CN"/>
        </w:rPr>
        <w:t>6.1.4.2.1</w:t>
      </w:r>
      <w:r w:rsidRPr="008D72A7">
        <w:tab/>
      </w:r>
      <w:r w:rsidRPr="008D72A7">
        <w:rPr>
          <w:lang w:eastAsia="zh-CN"/>
        </w:rPr>
        <w:t>Description</w:t>
      </w:r>
      <w:bookmarkEnd w:id="551"/>
      <w:bookmarkEnd w:id="552"/>
      <w:bookmarkEnd w:id="553"/>
      <w:bookmarkEnd w:id="554"/>
      <w:bookmarkEnd w:id="555"/>
      <w:bookmarkEnd w:id="556"/>
      <w:bookmarkEnd w:id="557"/>
      <w:bookmarkEnd w:id="558"/>
      <w:bookmarkEnd w:id="559"/>
      <w:bookmarkEnd w:id="560"/>
    </w:p>
    <w:p w14:paraId="7A932B5E" w14:textId="77777777"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7AF3BDF7" w14:textId="77777777" w:rsidR="008D72A7" w:rsidRPr="008D72A7" w:rsidRDefault="008D72A7" w:rsidP="00EF4063">
      <w:pPr>
        <w:pStyle w:val="Heading5"/>
        <w:rPr>
          <w:lang w:eastAsia="zh-CN"/>
        </w:rPr>
      </w:pPr>
      <w:bookmarkStart w:id="561" w:name="_Toc26202330"/>
      <w:bookmarkStart w:id="562" w:name="_Toc22624269"/>
      <w:bookmarkStart w:id="563" w:name="_Toc22141067"/>
      <w:bookmarkStart w:id="564" w:name="_Toc26202516"/>
      <w:bookmarkStart w:id="565" w:name="_Toc34804226"/>
      <w:bookmarkStart w:id="566" w:name="_Toc35935797"/>
      <w:bookmarkStart w:id="567" w:name="_Toc45030017"/>
      <w:bookmarkStart w:id="568" w:name="_Toc51922377"/>
      <w:bookmarkStart w:id="569" w:name="_Toc51922796"/>
      <w:bookmarkStart w:id="570" w:name="_Toc122015853"/>
      <w:r w:rsidRPr="008D72A7">
        <w:rPr>
          <w:lang w:eastAsia="zh-CN"/>
        </w:rPr>
        <w:t>6.1.4.2.2</w:t>
      </w:r>
      <w:r w:rsidRPr="008D72A7">
        <w:rPr>
          <w:lang w:eastAsia="zh-CN"/>
        </w:rPr>
        <w:tab/>
        <w:t>Notification Definition</w:t>
      </w:r>
      <w:bookmarkEnd w:id="561"/>
      <w:bookmarkEnd w:id="562"/>
      <w:bookmarkEnd w:id="563"/>
      <w:bookmarkEnd w:id="564"/>
      <w:bookmarkEnd w:id="565"/>
      <w:bookmarkEnd w:id="566"/>
      <w:bookmarkEnd w:id="567"/>
      <w:bookmarkEnd w:id="568"/>
      <w:bookmarkEnd w:id="569"/>
      <w:bookmarkEnd w:id="570"/>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571" w:name="_Toc26202331"/>
      <w:bookmarkStart w:id="572" w:name="_Toc22624270"/>
      <w:bookmarkStart w:id="573" w:name="_Toc22141068"/>
      <w:bookmarkStart w:id="574" w:name="_Toc26202517"/>
      <w:bookmarkStart w:id="575" w:name="_Toc34804227"/>
      <w:bookmarkStart w:id="576" w:name="_Toc35935798"/>
      <w:bookmarkStart w:id="577" w:name="_Toc45030018"/>
      <w:bookmarkStart w:id="578" w:name="_Toc51922378"/>
      <w:bookmarkStart w:id="579" w:name="_Toc51922797"/>
      <w:bookmarkStart w:id="580" w:name="_Toc122015854"/>
      <w:r w:rsidRPr="008D72A7">
        <w:rPr>
          <w:lang w:eastAsia="zh-CN"/>
        </w:rPr>
        <w:t>6.1.4.2.3</w:t>
      </w:r>
      <w:r w:rsidRPr="008D72A7">
        <w:rPr>
          <w:lang w:eastAsia="zh-CN"/>
        </w:rPr>
        <w:tab/>
        <w:t>Notification Standard Methods</w:t>
      </w:r>
      <w:bookmarkEnd w:id="571"/>
      <w:bookmarkEnd w:id="572"/>
      <w:bookmarkEnd w:id="573"/>
      <w:bookmarkEnd w:id="574"/>
      <w:bookmarkEnd w:id="575"/>
      <w:bookmarkEnd w:id="576"/>
      <w:bookmarkEnd w:id="577"/>
      <w:bookmarkEnd w:id="578"/>
      <w:bookmarkEnd w:id="579"/>
      <w:bookmarkEnd w:id="580"/>
    </w:p>
    <w:p w14:paraId="46A53CC7" w14:textId="77777777" w:rsidR="008D72A7" w:rsidRPr="008D72A7" w:rsidRDefault="008D72A7" w:rsidP="00EF4063">
      <w:pPr>
        <w:pStyle w:val="Heading6"/>
        <w:numPr>
          <w:ilvl w:val="5"/>
          <w:numId w:val="0"/>
        </w:numPr>
        <w:ind w:left="1152" w:hanging="432"/>
      </w:pPr>
      <w:bookmarkStart w:id="581" w:name="_Toc26202332"/>
      <w:bookmarkStart w:id="582" w:name="_Toc22624271"/>
      <w:bookmarkStart w:id="583" w:name="_Toc22141069"/>
      <w:bookmarkStart w:id="584" w:name="_Toc11343370"/>
      <w:bookmarkStart w:id="585" w:name="_Toc26202518"/>
      <w:bookmarkStart w:id="586" w:name="_Toc34804228"/>
      <w:bookmarkStart w:id="587" w:name="_Toc35935799"/>
      <w:bookmarkStart w:id="588" w:name="_Toc45030019"/>
      <w:bookmarkStart w:id="589" w:name="_Toc51922379"/>
      <w:bookmarkStart w:id="590" w:name="_Toc51922798"/>
      <w:bookmarkStart w:id="591" w:name="_Toc122015855"/>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81"/>
      <w:bookmarkEnd w:id="582"/>
      <w:bookmarkEnd w:id="583"/>
      <w:bookmarkEnd w:id="584"/>
      <w:bookmarkEnd w:id="585"/>
      <w:bookmarkEnd w:id="586"/>
      <w:bookmarkEnd w:id="587"/>
      <w:bookmarkEnd w:id="588"/>
      <w:bookmarkEnd w:id="589"/>
      <w:bookmarkEnd w:id="590"/>
      <w:bookmarkEnd w:id="591"/>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76C1FD0" w14:textId="77777777" w:rsidR="003A5BCC" w:rsidRDefault="00163985" w:rsidP="00D81E70">
            <w:pPr>
              <w:pStyle w:val="TAL"/>
            </w:pPr>
            <w:r>
              <w:t>Temporary redirection. The NF service consumer shall generate a Location header field containing a URI pointing to the endpoint of another NF service consumer to which the notification should be sent.</w:t>
            </w:r>
          </w:p>
          <w:p w14:paraId="1F0F3F30" w14:textId="1A0D54EB"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0AD6F79" w14:textId="77777777" w:rsidR="003A5BCC" w:rsidRDefault="00163985" w:rsidP="00D81E70">
            <w:pPr>
              <w:pStyle w:val="TAL"/>
            </w:pPr>
            <w:r>
              <w:t>Permanent redirection. The NF service consumer shall generate a Location header field containing a URI pointing to the endpoint of another NF service consumer to which the notification should be sent.</w:t>
            </w:r>
          </w:p>
          <w:p w14:paraId="3817CE9E" w14:textId="789A5A68"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592"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592"/>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593" w:name="_Toc34804229"/>
    </w:p>
    <w:p w14:paraId="5DA9D52B" w14:textId="77777777" w:rsidR="00F0167D" w:rsidRDefault="00F0167D" w:rsidP="00F0167D">
      <w:pPr>
        <w:pStyle w:val="TH"/>
      </w:pPr>
      <w:r w:rsidRPr="00D67AB2">
        <w:lastRenderedPageBreak/>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678B9F55" w:rsidR="00F0167D" w:rsidRPr="00D67AB2" w:rsidRDefault="00F0167D" w:rsidP="003F36A9">
            <w:pPr>
              <w:pStyle w:val="TAL"/>
            </w:pPr>
            <w:r w:rsidRPr="00D70312">
              <w:t>A URI pointing to the endpoint of NF service consumer to which the notification should be sent</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726C5C0A" w:rsidR="00F0167D" w:rsidRPr="00D67AB2" w:rsidRDefault="00F0167D" w:rsidP="003F36A9">
            <w:pPr>
              <w:pStyle w:val="TAL"/>
            </w:pPr>
            <w:r w:rsidRPr="00D70312">
              <w:t>A URI pointing to the endpoint of NF service consumer to which the notification should be sent</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594" w:name="_Toc35935800"/>
      <w:bookmarkStart w:id="595" w:name="_Toc45030020"/>
      <w:bookmarkStart w:id="596" w:name="_Toc51922380"/>
      <w:bookmarkStart w:id="597" w:name="_Toc51922799"/>
      <w:bookmarkStart w:id="598" w:name="_Toc122015856"/>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593"/>
      <w:bookmarkEnd w:id="594"/>
      <w:bookmarkEnd w:id="595"/>
      <w:bookmarkEnd w:id="596"/>
      <w:bookmarkEnd w:id="597"/>
      <w:bookmarkEnd w:id="598"/>
    </w:p>
    <w:p w14:paraId="6D79A293" w14:textId="77777777" w:rsidR="00F332EC" w:rsidRPr="00B24285" w:rsidRDefault="00F332EC" w:rsidP="00EF4063">
      <w:pPr>
        <w:pStyle w:val="Heading5"/>
        <w:rPr>
          <w:lang w:eastAsia="zh-CN"/>
        </w:rPr>
      </w:pPr>
      <w:bookmarkStart w:id="599" w:name="_Toc34804230"/>
      <w:bookmarkStart w:id="600" w:name="_Toc35935801"/>
      <w:bookmarkStart w:id="601" w:name="_Toc45030021"/>
      <w:bookmarkStart w:id="602" w:name="_Toc51922381"/>
      <w:bookmarkStart w:id="603" w:name="_Toc51922800"/>
      <w:bookmarkStart w:id="604" w:name="_Toc122015857"/>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599"/>
      <w:bookmarkEnd w:id="600"/>
      <w:bookmarkEnd w:id="601"/>
      <w:bookmarkEnd w:id="602"/>
      <w:bookmarkEnd w:id="603"/>
      <w:bookmarkEnd w:id="604"/>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605" w:name="_Toc34804231"/>
      <w:bookmarkStart w:id="606" w:name="_Toc35935802"/>
      <w:bookmarkStart w:id="607" w:name="_Toc45030022"/>
      <w:bookmarkStart w:id="608" w:name="_Toc51922382"/>
      <w:bookmarkStart w:id="609" w:name="_Toc51922801"/>
      <w:bookmarkStart w:id="610" w:name="_Toc122015858"/>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05"/>
      <w:bookmarkEnd w:id="606"/>
      <w:bookmarkEnd w:id="607"/>
      <w:bookmarkEnd w:id="608"/>
      <w:bookmarkEnd w:id="609"/>
      <w:bookmarkEnd w:id="610"/>
    </w:p>
    <w:p w14:paraId="35ECB422"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14:paraId="54C73FA3" w14:textId="77777777" w:rsidR="00F332EC" w:rsidRPr="00B24285" w:rsidRDefault="00F332EC" w:rsidP="00EF4063">
      <w:pPr>
        <w:pStyle w:val="Heading5"/>
        <w:rPr>
          <w:lang w:eastAsia="zh-CN"/>
        </w:rPr>
      </w:pPr>
      <w:bookmarkStart w:id="611" w:name="_Toc34804232"/>
      <w:bookmarkStart w:id="612" w:name="_Toc35935803"/>
      <w:bookmarkStart w:id="613" w:name="_Toc45030023"/>
      <w:bookmarkStart w:id="614" w:name="_Toc51922383"/>
      <w:bookmarkStart w:id="615" w:name="_Toc51922802"/>
      <w:bookmarkStart w:id="616" w:name="_Toc122015859"/>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11"/>
      <w:bookmarkEnd w:id="612"/>
      <w:bookmarkEnd w:id="613"/>
      <w:bookmarkEnd w:id="614"/>
      <w:bookmarkEnd w:id="615"/>
      <w:bookmarkEnd w:id="616"/>
    </w:p>
    <w:p w14:paraId="7AE12E65" w14:textId="77777777" w:rsidR="00F332EC" w:rsidRPr="00B24285" w:rsidRDefault="00F332EC" w:rsidP="00EF4063">
      <w:pPr>
        <w:pStyle w:val="Heading6"/>
        <w:numPr>
          <w:ilvl w:val="5"/>
          <w:numId w:val="0"/>
        </w:numPr>
        <w:ind w:left="1152" w:hanging="432"/>
      </w:pPr>
      <w:bookmarkStart w:id="617" w:name="_Toc34804233"/>
      <w:bookmarkStart w:id="618" w:name="_Toc35935804"/>
      <w:bookmarkStart w:id="619" w:name="_Toc45030024"/>
      <w:bookmarkStart w:id="620" w:name="_Toc51922384"/>
      <w:bookmarkStart w:id="621" w:name="_Toc51922803"/>
      <w:bookmarkStart w:id="622" w:name="_Toc122015860"/>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17"/>
      <w:bookmarkEnd w:id="618"/>
      <w:bookmarkEnd w:id="619"/>
      <w:bookmarkEnd w:id="620"/>
      <w:bookmarkEnd w:id="621"/>
      <w:bookmarkEnd w:id="622"/>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1B94E2" w14:textId="77777777" w:rsidR="003A5BCC" w:rsidRDefault="000163E7" w:rsidP="003F36A9">
            <w:pPr>
              <w:pStyle w:val="TAL"/>
            </w:pPr>
            <w:r>
              <w:t>Temporary redirection. The NF service consumer shall generate a Location header field containing a URI pointing to the endpoint of another NF service consumer to which the notification should be sent.</w:t>
            </w:r>
          </w:p>
          <w:p w14:paraId="7CD9C50B" w14:textId="7D2B8754"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001F46A" w14:textId="77777777" w:rsidR="000163E7" w:rsidRPr="003F36A9" w:rsidRDefault="000163E7" w:rsidP="00840EA9">
            <w:pPr>
              <w:pStyle w:val="TAL"/>
            </w:pP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9D34DDF" w14:textId="77777777" w:rsidR="003A5BCC" w:rsidRDefault="000163E7" w:rsidP="003F36A9">
            <w:pPr>
              <w:pStyle w:val="TAL"/>
            </w:pPr>
            <w:r>
              <w:t>Permanent redirection. The NF service consumer shall generate a Location header field containing a URI pointing to the endpoint of another NF service consumer to which the notification should be sent.</w:t>
            </w:r>
          </w:p>
          <w:p w14:paraId="697D767E" w14:textId="2A5F2952"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7DA7904" w14:textId="77777777" w:rsidR="000163E7" w:rsidRPr="003F36A9" w:rsidRDefault="000163E7" w:rsidP="00840EA9">
            <w:pPr>
              <w:pStyle w:val="TAL"/>
            </w:pP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623"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623"/>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4213D582" w:rsidR="00227CFE" w:rsidRPr="00D67AB2" w:rsidRDefault="00227CFE" w:rsidP="003F36A9">
            <w:pPr>
              <w:pStyle w:val="TAL"/>
            </w:pPr>
            <w:r w:rsidRPr="00D70312">
              <w:t>A URI pointing to the endpoint of NF service consumer to which the notification should be sent</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DF2A908" w:rsidR="00227CFE" w:rsidRPr="00D67AB2" w:rsidRDefault="00227CFE" w:rsidP="003F36A9">
            <w:pPr>
              <w:pStyle w:val="TAL"/>
            </w:pPr>
            <w:r w:rsidRPr="00D70312">
              <w:t>A URI pointing to the endpoint of NF service consumer to which the notification should be sent</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624" w:name="_Toc26202333"/>
      <w:bookmarkStart w:id="625" w:name="_Toc22624272"/>
      <w:bookmarkStart w:id="626" w:name="_Toc22141070"/>
      <w:bookmarkStart w:id="627" w:name="_Toc18853079"/>
      <w:bookmarkStart w:id="628" w:name="_Toc26202519"/>
      <w:bookmarkStart w:id="629" w:name="_Toc34804234"/>
      <w:bookmarkStart w:id="630" w:name="_Toc35935805"/>
      <w:bookmarkStart w:id="631" w:name="_Toc45030025"/>
      <w:bookmarkStart w:id="632" w:name="_Toc51922385"/>
      <w:bookmarkStart w:id="633" w:name="_Toc51922804"/>
      <w:bookmarkStart w:id="634" w:name="_Toc122015861"/>
      <w:bookmarkEnd w:id="549"/>
      <w:r w:rsidRPr="008D72A7">
        <w:t>6.1.</w:t>
      </w:r>
      <w:r w:rsidRPr="008D72A7">
        <w:rPr>
          <w:lang w:eastAsia="zh-CN"/>
        </w:rPr>
        <w:t>5</w:t>
      </w:r>
      <w:r w:rsidRPr="008D72A7">
        <w:tab/>
        <w:t>Data Model</w:t>
      </w:r>
      <w:bookmarkEnd w:id="624"/>
      <w:bookmarkEnd w:id="625"/>
      <w:bookmarkEnd w:id="626"/>
      <w:bookmarkEnd w:id="627"/>
      <w:bookmarkEnd w:id="628"/>
      <w:bookmarkEnd w:id="629"/>
      <w:bookmarkEnd w:id="630"/>
      <w:bookmarkEnd w:id="631"/>
      <w:bookmarkEnd w:id="632"/>
      <w:bookmarkEnd w:id="633"/>
      <w:bookmarkEnd w:id="634"/>
    </w:p>
    <w:p w14:paraId="3A6F9089" w14:textId="77777777" w:rsidR="008D72A7" w:rsidRPr="008D72A7" w:rsidRDefault="008D72A7" w:rsidP="00EF4063">
      <w:pPr>
        <w:pStyle w:val="Heading4"/>
      </w:pPr>
      <w:bookmarkStart w:id="635" w:name="_Toc26202334"/>
      <w:bookmarkStart w:id="636" w:name="_Toc22624273"/>
      <w:bookmarkStart w:id="637" w:name="_Toc22141071"/>
      <w:bookmarkStart w:id="638" w:name="_Toc18853080"/>
      <w:bookmarkStart w:id="639" w:name="_Toc26202520"/>
      <w:bookmarkStart w:id="640" w:name="_Toc34804235"/>
      <w:bookmarkStart w:id="641" w:name="_Toc35935806"/>
      <w:bookmarkStart w:id="642" w:name="_Toc45030026"/>
      <w:bookmarkStart w:id="643" w:name="_Toc51922386"/>
      <w:bookmarkStart w:id="644" w:name="_Toc51922805"/>
      <w:bookmarkStart w:id="645" w:name="_Toc122015862"/>
      <w:r w:rsidRPr="008D72A7">
        <w:t>6.1.</w:t>
      </w:r>
      <w:r w:rsidRPr="008D72A7">
        <w:rPr>
          <w:lang w:eastAsia="zh-CN"/>
        </w:rPr>
        <w:t>5</w:t>
      </w:r>
      <w:r w:rsidRPr="008D72A7">
        <w:t>.1</w:t>
      </w:r>
      <w:r w:rsidRPr="008D72A7">
        <w:tab/>
        <w:t>General</w:t>
      </w:r>
      <w:bookmarkEnd w:id="635"/>
      <w:bookmarkEnd w:id="636"/>
      <w:bookmarkEnd w:id="637"/>
      <w:bookmarkEnd w:id="638"/>
      <w:bookmarkEnd w:id="639"/>
      <w:bookmarkEnd w:id="640"/>
      <w:bookmarkEnd w:id="641"/>
      <w:bookmarkEnd w:id="642"/>
      <w:bookmarkEnd w:id="643"/>
      <w:bookmarkEnd w:id="644"/>
      <w:bookmarkEnd w:id="645"/>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C7A68"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4C7A68" w:rsidRDefault="004C7A68">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4C7A68" w:rsidRDefault="004C7A68">
            <w:pPr>
              <w:pStyle w:val="TAL"/>
              <w:rPr>
                <w:rFonts w:cs="Arial"/>
                <w:szCs w:val="18"/>
              </w:rPr>
            </w:pPr>
          </w:p>
        </w:tc>
      </w:tr>
      <w:tr w:rsidR="004C7A68"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4C7A68" w:rsidRDefault="004C7A68">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4C7A68" w:rsidRDefault="004C7A68">
            <w:pPr>
              <w:pStyle w:val="TAL"/>
              <w:rPr>
                <w:rFonts w:cs="Arial"/>
                <w:szCs w:val="18"/>
              </w:rPr>
            </w:pPr>
          </w:p>
        </w:tc>
      </w:tr>
      <w:tr w:rsidR="004C7A68"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4C7A68" w:rsidRDefault="004C7A68">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4C7A68" w:rsidRDefault="004C7A68">
            <w:pPr>
              <w:pStyle w:val="TAL"/>
              <w:rPr>
                <w:rFonts w:cs="Arial"/>
                <w:szCs w:val="18"/>
              </w:rPr>
            </w:pPr>
          </w:p>
        </w:tc>
      </w:tr>
      <w:tr w:rsidR="004C7A68"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4C7A68" w:rsidRDefault="004C7A68">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4C7A68" w:rsidRDefault="004C7A68">
            <w:pPr>
              <w:pStyle w:val="TAL"/>
              <w:rPr>
                <w:rFonts w:cs="Arial"/>
                <w:szCs w:val="18"/>
              </w:rPr>
            </w:pPr>
          </w:p>
        </w:tc>
      </w:tr>
      <w:tr w:rsidR="007C2A6D"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7C2A6D" w:rsidRDefault="007C2A6D">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7C2A6D" w:rsidRDefault="007C2A6D">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7C2A6D" w:rsidRDefault="007C2A6D">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7C2A6D" w:rsidRDefault="007C2A6D">
            <w:pPr>
              <w:pStyle w:val="TAL"/>
              <w:rPr>
                <w:rFonts w:cs="Arial"/>
                <w:szCs w:val="18"/>
              </w:rPr>
            </w:pPr>
          </w:p>
        </w:tc>
      </w:tr>
      <w:tr w:rsidR="007C2A6D"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7C2A6D" w:rsidRDefault="007C2A6D">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7C2A6D" w:rsidRDefault="007C2A6D">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7C2A6D" w:rsidRDefault="007C2A6D">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7C2A6D" w:rsidRDefault="007C2A6D">
            <w:pPr>
              <w:pStyle w:val="TAL"/>
              <w:rPr>
                <w:rFonts w:cs="Arial"/>
                <w:szCs w:val="18"/>
              </w:rPr>
            </w:pPr>
          </w:p>
        </w:tc>
      </w:tr>
      <w:tr w:rsidR="007C2A6D"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7C2A6D" w:rsidRDefault="007C2A6D">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7C2A6D" w:rsidRDefault="007C2A6D">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7C2A6D" w:rsidRDefault="007C2A6D">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7C2A6D" w:rsidRDefault="007C2A6D">
            <w:pPr>
              <w:pStyle w:val="TAL"/>
              <w:rPr>
                <w:rFonts w:cs="Arial"/>
                <w:szCs w:val="18"/>
              </w:rPr>
            </w:pPr>
          </w:p>
        </w:tc>
      </w:tr>
      <w:tr w:rsidR="007C2A6D"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7C2A6D" w:rsidRDefault="007C2A6D">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7C2A6D" w:rsidRDefault="007C2A6D">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7C2A6D" w:rsidRDefault="007C2A6D"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7C2A6D" w:rsidRDefault="007C2A6D">
            <w:pPr>
              <w:pStyle w:val="TAL"/>
              <w:rPr>
                <w:rFonts w:cs="Arial"/>
                <w:szCs w:val="18"/>
              </w:rPr>
            </w:pPr>
          </w:p>
        </w:tc>
      </w:tr>
      <w:tr w:rsidR="007C2A6D"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7C2A6D" w:rsidRDefault="007C2A6D">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7C2A6D" w:rsidRDefault="007C2A6D">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7C2A6D" w:rsidRDefault="007C2A6D">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7C2A6D" w:rsidRDefault="007C2A6D">
            <w:pPr>
              <w:pStyle w:val="TAL"/>
              <w:rPr>
                <w:rFonts w:cs="Arial"/>
                <w:szCs w:val="18"/>
              </w:rPr>
            </w:pPr>
          </w:p>
        </w:tc>
      </w:tr>
      <w:tr w:rsidR="007C2A6D" w14:paraId="757D9A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B5630F" w14:textId="77777777" w:rsidR="007C2A6D" w:rsidRDefault="007C2A6D">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9A5F49B" w14:textId="77777777" w:rsidR="007C2A6D" w:rsidRDefault="007C2A6D" w:rsidP="0078017C">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EA59858" w14:textId="77777777" w:rsidR="007C2A6D" w:rsidRPr="00E00EE5" w:rsidRDefault="007C2A6D">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1D22261" w14:textId="77777777" w:rsidR="007C2A6D" w:rsidRDefault="007C2A6D">
            <w:pPr>
              <w:pStyle w:val="TAL"/>
              <w:rPr>
                <w:rFonts w:cs="Arial"/>
                <w:szCs w:val="18"/>
              </w:rPr>
            </w:pPr>
          </w:p>
        </w:tc>
      </w:tr>
      <w:tr w:rsidR="007C2A6D" w14:paraId="4A9DB4F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E8E8645" w14:textId="77777777" w:rsidR="007C2A6D" w:rsidRDefault="007C2A6D">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CC1E6B2" w14:textId="77777777" w:rsidR="007C2A6D" w:rsidRDefault="007C2A6D" w:rsidP="0078017C">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65BC2E93" w14:textId="77777777" w:rsidR="007C2A6D" w:rsidRPr="00E00EE5" w:rsidRDefault="007C2A6D">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F53BD9A" w14:textId="77777777" w:rsidR="007C2A6D" w:rsidRDefault="007C2A6D">
            <w:pPr>
              <w:pStyle w:val="TAL"/>
              <w:rPr>
                <w:rFonts w:cs="Arial"/>
                <w:szCs w:val="18"/>
              </w:rPr>
            </w:pPr>
          </w:p>
        </w:tc>
      </w:tr>
      <w:tr w:rsidR="007C2A6D"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7C2A6D" w:rsidRDefault="007C2A6D">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7C2A6D" w:rsidRDefault="007C2A6D"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7C2A6D" w:rsidRPr="00E00EE5" w:rsidRDefault="007C2A6D">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7C2A6D" w:rsidRDefault="007C2A6D">
            <w:pPr>
              <w:pStyle w:val="TAL"/>
              <w:rPr>
                <w:rFonts w:cs="Arial"/>
                <w:szCs w:val="18"/>
              </w:rPr>
            </w:pPr>
          </w:p>
        </w:tc>
      </w:tr>
      <w:tr w:rsidR="007C2A6D"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7C2A6D" w:rsidRPr="00BB2080" w:rsidRDefault="007C2A6D" w:rsidP="00BB2080">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7C2A6D" w:rsidRDefault="007C2A6D"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7C2A6D" w:rsidRPr="00BB2080" w:rsidRDefault="007C2A6D"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7C2A6D" w:rsidRPr="00BB2080" w:rsidRDefault="007C2A6D" w:rsidP="00BB2080">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646" w:name="_Toc26202335"/>
      <w:bookmarkStart w:id="647" w:name="_Toc22624274"/>
      <w:bookmarkStart w:id="648" w:name="_Toc22141072"/>
      <w:bookmarkStart w:id="649" w:name="_Toc18853081"/>
      <w:bookmarkStart w:id="650" w:name="_Toc26202521"/>
      <w:bookmarkStart w:id="651" w:name="_Toc34804236"/>
      <w:bookmarkStart w:id="652" w:name="_Toc35935807"/>
      <w:bookmarkStart w:id="653" w:name="_Toc45030027"/>
      <w:bookmarkStart w:id="654" w:name="_Toc51922387"/>
      <w:bookmarkStart w:id="655" w:name="_Toc51922806"/>
      <w:bookmarkStart w:id="656" w:name="_Toc122015863"/>
      <w:r w:rsidRPr="008D72A7">
        <w:rPr>
          <w:lang w:val="en-US"/>
        </w:rPr>
        <w:t>6.1.</w:t>
      </w:r>
      <w:r w:rsidRPr="008D72A7">
        <w:rPr>
          <w:lang w:val="en-US" w:eastAsia="zh-CN"/>
        </w:rPr>
        <w:t>5</w:t>
      </w:r>
      <w:r w:rsidRPr="008D72A7">
        <w:rPr>
          <w:lang w:val="en-US"/>
        </w:rPr>
        <w:t>.2</w:t>
      </w:r>
      <w:r w:rsidRPr="008D72A7">
        <w:rPr>
          <w:lang w:val="en-US"/>
        </w:rPr>
        <w:tab/>
        <w:t>Structured data types</w:t>
      </w:r>
      <w:bookmarkEnd w:id="646"/>
      <w:bookmarkEnd w:id="647"/>
      <w:bookmarkEnd w:id="648"/>
      <w:bookmarkEnd w:id="649"/>
      <w:bookmarkEnd w:id="650"/>
      <w:bookmarkEnd w:id="651"/>
      <w:bookmarkEnd w:id="652"/>
      <w:bookmarkEnd w:id="653"/>
      <w:bookmarkEnd w:id="654"/>
      <w:bookmarkEnd w:id="655"/>
      <w:bookmarkEnd w:id="656"/>
    </w:p>
    <w:p w14:paraId="0B5BEF60" w14:textId="77777777" w:rsidR="008D72A7" w:rsidRPr="008D72A7" w:rsidRDefault="008D72A7" w:rsidP="00EF4063">
      <w:pPr>
        <w:pStyle w:val="Heading5"/>
      </w:pPr>
      <w:bookmarkStart w:id="657" w:name="_Toc26202336"/>
      <w:bookmarkStart w:id="658" w:name="_Toc22624275"/>
      <w:bookmarkStart w:id="659" w:name="_Toc22141073"/>
      <w:bookmarkStart w:id="660" w:name="_Toc18853082"/>
      <w:bookmarkStart w:id="661" w:name="_Toc26202522"/>
      <w:bookmarkStart w:id="662" w:name="_Toc34804237"/>
      <w:bookmarkStart w:id="663" w:name="_Toc35935808"/>
      <w:bookmarkStart w:id="664" w:name="_Toc45030028"/>
      <w:bookmarkStart w:id="665" w:name="_Toc51922388"/>
      <w:bookmarkStart w:id="666" w:name="_Toc51922807"/>
      <w:bookmarkStart w:id="667" w:name="_Toc122015864"/>
      <w:r w:rsidRPr="008D72A7">
        <w:t>6.1.</w:t>
      </w:r>
      <w:r w:rsidRPr="008D72A7">
        <w:rPr>
          <w:lang w:eastAsia="zh-CN"/>
        </w:rPr>
        <w:t>5</w:t>
      </w:r>
      <w:r w:rsidRPr="008D72A7">
        <w:t>.2.1</w:t>
      </w:r>
      <w:r w:rsidRPr="008D72A7">
        <w:tab/>
        <w:t>Introduction</w:t>
      </w:r>
      <w:bookmarkEnd w:id="657"/>
      <w:bookmarkEnd w:id="658"/>
      <w:bookmarkEnd w:id="659"/>
      <w:bookmarkEnd w:id="660"/>
      <w:bookmarkEnd w:id="661"/>
      <w:bookmarkEnd w:id="662"/>
      <w:bookmarkEnd w:id="663"/>
      <w:bookmarkEnd w:id="664"/>
      <w:bookmarkEnd w:id="665"/>
      <w:bookmarkEnd w:id="666"/>
      <w:bookmarkEnd w:id="667"/>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668" w:name="_Toc26202337"/>
      <w:bookmarkStart w:id="669" w:name="_Toc22624276"/>
      <w:bookmarkStart w:id="670" w:name="_Toc22141074"/>
      <w:bookmarkStart w:id="671" w:name="_Toc18853083"/>
      <w:bookmarkStart w:id="672" w:name="_Toc26202523"/>
      <w:bookmarkStart w:id="673" w:name="_Toc34804238"/>
      <w:bookmarkStart w:id="674" w:name="_Toc35935809"/>
      <w:bookmarkStart w:id="675" w:name="_Toc45030029"/>
      <w:bookmarkStart w:id="676" w:name="_Toc51922389"/>
      <w:bookmarkStart w:id="677" w:name="_Toc51922808"/>
      <w:bookmarkStart w:id="678" w:name="_Toc122015865"/>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68"/>
      <w:bookmarkEnd w:id="669"/>
      <w:bookmarkEnd w:id="670"/>
      <w:bookmarkEnd w:id="671"/>
      <w:bookmarkEnd w:id="672"/>
      <w:bookmarkEnd w:id="673"/>
      <w:bookmarkEnd w:id="674"/>
      <w:bookmarkEnd w:id="675"/>
      <w:bookmarkEnd w:id="676"/>
      <w:bookmarkEnd w:id="677"/>
      <w:bookmarkEnd w:id="678"/>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0C1E044E"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09CE45"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77777777" w:rsidR="005D6D04" w:rsidRDefault="005D6D04">
            <w:pPr>
              <w:pStyle w:val="TAL"/>
              <w:rPr>
                <w:lang w:eastAsia="zh-CN"/>
              </w:rPr>
            </w:pPr>
            <w:r>
              <w:rPr>
                <w:lang w:eastAsia="zh-CN"/>
              </w:rPr>
              <w:t>The call-back Uri of NF service consumer (i.e. NEF) for implicit subscription to notification of Eventnotify.</w:t>
            </w:r>
          </w:p>
          <w:p w14:paraId="3C318981" w14:textId="77777777" w:rsidR="00E00EE5" w:rsidRDefault="00E00EE5">
            <w:pPr>
              <w:pStyle w:val="TAL"/>
              <w:rPr>
                <w:lang w:eastAsia="zh-CN"/>
              </w:rPr>
            </w:pPr>
            <w:r>
              <w:rPr>
                <w:lang w:eastAsia="zh-CN"/>
              </w:rPr>
              <w:t xml:space="preserve">This IE should be included and is used to receive the location information for UEs in the group </w:t>
            </w:r>
            <w:r>
              <w:rPr>
                <w:lang w:eastAsia="zh-CN"/>
              </w:rPr>
              <w:lastRenderedPageBreak/>
              <w:t>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10C02300" w:rsidR="00524863" w:rsidRDefault="00524863" w:rsidP="008158A7">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F35C78"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032D5653" w:rsidR="00F35C78" w:rsidRDefault="00F35C78" w:rsidP="00EF4063">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77777777" w:rsidR="00F35C78" w:rsidRDefault="00F35C78" w:rsidP="00EF4063">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77777777" w:rsidR="00F35C78" w:rsidRDefault="00F35C78" w:rsidP="00EF4063">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228ECFB" w14:textId="77777777" w:rsidR="008D72A7" w:rsidRDefault="008D72A7" w:rsidP="008D72A7"/>
    <w:p w14:paraId="771808AF" w14:textId="77777777" w:rsidR="008D72A7" w:rsidRPr="008D72A7" w:rsidRDefault="008D72A7" w:rsidP="00EF4063">
      <w:pPr>
        <w:pStyle w:val="Heading5"/>
      </w:pPr>
      <w:bookmarkStart w:id="679" w:name="_Toc26202338"/>
      <w:bookmarkStart w:id="680" w:name="_Toc22624277"/>
      <w:bookmarkStart w:id="681" w:name="_Toc22141075"/>
      <w:bookmarkStart w:id="682" w:name="_Toc18853084"/>
      <w:bookmarkStart w:id="683" w:name="_Toc26202524"/>
      <w:bookmarkStart w:id="684" w:name="_Toc34804239"/>
      <w:bookmarkStart w:id="685" w:name="_Toc35935810"/>
      <w:bookmarkStart w:id="686" w:name="_Toc45030030"/>
      <w:bookmarkStart w:id="687" w:name="_Toc51922390"/>
      <w:bookmarkStart w:id="688" w:name="_Toc51922809"/>
      <w:bookmarkStart w:id="689" w:name="_Toc122015866"/>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679"/>
      <w:bookmarkEnd w:id="680"/>
      <w:bookmarkEnd w:id="681"/>
      <w:bookmarkEnd w:id="682"/>
      <w:bookmarkEnd w:id="683"/>
      <w:bookmarkEnd w:id="684"/>
      <w:bookmarkEnd w:id="685"/>
      <w:bookmarkEnd w:id="686"/>
      <w:bookmarkEnd w:id="687"/>
      <w:bookmarkEnd w:id="688"/>
      <w:bookmarkEnd w:id="689"/>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690"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690"/>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bl>
    <w:p w14:paraId="679E53F7" w14:textId="77777777" w:rsidR="008D72A7" w:rsidRDefault="008D72A7" w:rsidP="008D72A7">
      <w:bookmarkStart w:id="691" w:name="_Toc26202339"/>
      <w:bookmarkStart w:id="692" w:name="_Toc26202525"/>
      <w:bookmarkStart w:id="693" w:name="_Toc34804240"/>
      <w:bookmarkStart w:id="694" w:name="_Toc35935811"/>
      <w:bookmarkStart w:id="695" w:name="_Toc45030031"/>
      <w:bookmarkStart w:id="696" w:name="_Toc22624278"/>
      <w:bookmarkStart w:id="697" w:name="_Toc22141076"/>
    </w:p>
    <w:p w14:paraId="4008167A" w14:textId="77777777" w:rsidR="008D72A7" w:rsidRPr="008D72A7" w:rsidRDefault="008D72A7" w:rsidP="00EF4063">
      <w:pPr>
        <w:pStyle w:val="Heading5"/>
        <w:rPr>
          <w:lang w:eastAsia="zh-CN"/>
        </w:rPr>
      </w:pPr>
      <w:bookmarkStart w:id="698" w:name="_Toc51922391"/>
      <w:bookmarkStart w:id="699" w:name="_Toc51922810"/>
      <w:bookmarkStart w:id="700" w:name="_Toc122015867"/>
      <w:r w:rsidRPr="008D72A7">
        <w:lastRenderedPageBreak/>
        <w:t>6.1.</w:t>
      </w:r>
      <w:r w:rsidRPr="008D72A7">
        <w:rPr>
          <w:lang w:eastAsia="zh-CN"/>
        </w:rPr>
        <w:t>5</w:t>
      </w:r>
      <w:r w:rsidRPr="008D72A7">
        <w:t>.2.</w:t>
      </w:r>
      <w:r w:rsidRPr="008D72A7">
        <w:rPr>
          <w:lang w:eastAsia="zh-CN"/>
        </w:rPr>
        <w:t>4</w:t>
      </w:r>
      <w:r w:rsidRPr="008D72A7">
        <w:tab/>
        <w:t>Type: CancelLocData</w:t>
      </w:r>
      <w:bookmarkEnd w:id="691"/>
      <w:bookmarkEnd w:id="692"/>
      <w:bookmarkEnd w:id="693"/>
      <w:bookmarkEnd w:id="694"/>
      <w:bookmarkEnd w:id="695"/>
      <w:bookmarkEnd w:id="696"/>
      <w:bookmarkEnd w:id="697"/>
      <w:bookmarkEnd w:id="698"/>
      <w:bookmarkEnd w:id="699"/>
      <w:bookmarkEnd w:id="700"/>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6E19DA"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F01D06E"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6E19DA" w:rsidRDefault="006E19DA" w:rsidP="006E19DA">
            <w:pPr>
              <w:pStyle w:val="TAL"/>
              <w:rPr>
                <w:lang w:eastAsia="zh-CN"/>
              </w:rPr>
            </w:pPr>
          </w:p>
          <w:p w14:paraId="3E53EAEF"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3468B4FB"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6E19DA" w:rsidRDefault="006E19DA">
            <w:pPr>
              <w:pStyle w:val="TAL"/>
              <w:rPr>
                <w:rFonts w:cs="Arial"/>
                <w:szCs w:val="18"/>
              </w:rPr>
            </w:pPr>
          </w:p>
        </w:tc>
      </w:tr>
      <w:tr w:rsidR="008D72A7"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8D72A7" w:rsidRDefault="008D72A7">
            <w:pPr>
              <w:pStyle w:val="TAL"/>
              <w:rPr>
                <w:rFonts w:cs="Arial"/>
                <w:szCs w:val="18"/>
              </w:rPr>
            </w:pPr>
          </w:p>
        </w:tc>
      </w:tr>
      <w:tr w:rsidR="008D72A7"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8D72A7" w:rsidRDefault="008D72A7">
            <w:pPr>
              <w:pStyle w:val="TAL"/>
              <w:rPr>
                <w:rFonts w:cs="Arial"/>
                <w:szCs w:val="18"/>
              </w:rPr>
            </w:pPr>
          </w:p>
        </w:tc>
      </w:tr>
      <w:tr w:rsidR="008D72A7"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8D72A7" w:rsidRDefault="008D72A7">
            <w:pPr>
              <w:pStyle w:val="TAL"/>
              <w:rPr>
                <w:rFonts w:cs="Arial"/>
                <w:szCs w:val="18"/>
              </w:rPr>
            </w:pPr>
          </w:p>
        </w:tc>
      </w:tr>
      <w:tr w:rsidR="008D72A7"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8D72A7" w:rsidRDefault="008D72A7">
            <w:pPr>
              <w:pStyle w:val="TAL"/>
              <w:rPr>
                <w:rFonts w:cs="Arial"/>
                <w:szCs w:val="18"/>
              </w:rPr>
            </w:pPr>
          </w:p>
        </w:tc>
      </w:tr>
      <w:tr w:rsidR="006E19DA"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701" w:name="_Toc22624279"/>
      <w:bookmarkStart w:id="702" w:name="_Toc22141077"/>
    </w:p>
    <w:p w14:paraId="218F694E" w14:textId="77777777" w:rsidR="008D72A7" w:rsidRPr="008D72A7" w:rsidRDefault="008D72A7" w:rsidP="00EF4063">
      <w:pPr>
        <w:pStyle w:val="Heading5"/>
        <w:rPr>
          <w:lang w:eastAsia="zh-CN"/>
        </w:rPr>
      </w:pPr>
      <w:bookmarkStart w:id="703" w:name="_Toc26202340"/>
      <w:bookmarkStart w:id="704" w:name="_Toc26202526"/>
      <w:bookmarkStart w:id="705" w:name="_Toc34804241"/>
      <w:bookmarkStart w:id="706" w:name="_Toc35935812"/>
      <w:bookmarkStart w:id="707" w:name="_Toc45030032"/>
      <w:bookmarkStart w:id="708" w:name="_Toc51922392"/>
      <w:bookmarkStart w:id="709" w:name="_Toc51922811"/>
      <w:bookmarkStart w:id="710" w:name="_Toc122015868"/>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701"/>
      <w:bookmarkEnd w:id="702"/>
      <w:bookmarkEnd w:id="703"/>
      <w:bookmarkEnd w:id="704"/>
      <w:bookmarkEnd w:id="705"/>
      <w:bookmarkEnd w:id="706"/>
      <w:bookmarkEnd w:id="707"/>
      <w:bookmarkEnd w:id="708"/>
      <w:bookmarkEnd w:id="709"/>
      <w:bookmarkEnd w:id="710"/>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711" w:name="_Toc22624280"/>
      <w:bookmarkStart w:id="712" w:name="_Toc22141078"/>
    </w:p>
    <w:p w14:paraId="0FB495E5" w14:textId="77777777" w:rsidR="008D72A7" w:rsidRPr="008D72A7" w:rsidRDefault="008D72A7" w:rsidP="00EF4063">
      <w:pPr>
        <w:pStyle w:val="Heading5"/>
        <w:rPr>
          <w:lang w:eastAsia="zh-CN"/>
        </w:rPr>
      </w:pPr>
      <w:bookmarkStart w:id="713" w:name="_Toc26202341"/>
      <w:bookmarkStart w:id="714" w:name="_Toc26202527"/>
      <w:bookmarkStart w:id="715" w:name="_Toc34804242"/>
      <w:bookmarkStart w:id="716" w:name="_Toc35935813"/>
      <w:bookmarkStart w:id="717" w:name="_Toc45030033"/>
      <w:bookmarkStart w:id="718" w:name="_Toc51922393"/>
      <w:bookmarkStart w:id="719" w:name="_Toc51922812"/>
      <w:bookmarkStart w:id="720" w:name="_Toc122015869"/>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711"/>
      <w:bookmarkEnd w:id="712"/>
      <w:bookmarkEnd w:id="713"/>
      <w:bookmarkEnd w:id="714"/>
      <w:bookmarkEnd w:id="715"/>
      <w:bookmarkEnd w:id="716"/>
      <w:bookmarkEnd w:id="717"/>
      <w:bookmarkEnd w:id="718"/>
      <w:bookmarkEnd w:id="719"/>
      <w:bookmarkEnd w:id="720"/>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bl>
    <w:p w14:paraId="4B57A92B" w14:textId="77777777" w:rsidR="008D72A7" w:rsidRDefault="008D72A7" w:rsidP="008D72A7">
      <w:bookmarkStart w:id="721" w:name="_Toc22624281"/>
      <w:bookmarkStart w:id="722" w:name="_Toc22141079"/>
    </w:p>
    <w:p w14:paraId="7D01C344" w14:textId="77777777" w:rsidR="008D72A7" w:rsidRPr="008D72A7" w:rsidRDefault="008D72A7" w:rsidP="00EF4063">
      <w:pPr>
        <w:pStyle w:val="Heading5"/>
        <w:rPr>
          <w:lang w:eastAsia="zh-CN"/>
        </w:rPr>
      </w:pPr>
      <w:bookmarkStart w:id="723" w:name="_Toc26202342"/>
      <w:bookmarkStart w:id="724" w:name="_Toc26202528"/>
      <w:bookmarkStart w:id="725" w:name="_Toc34804243"/>
      <w:bookmarkStart w:id="726" w:name="_Toc35935814"/>
      <w:bookmarkStart w:id="727" w:name="_Toc45030034"/>
      <w:bookmarkStart w:id="728" w:name="_Toc51922394"/>
      <w:bookmarkStart w:id="729" w:name="_Toc51922813"/>
      <w:bookmarkStart w:id="730" w:name="_Toc122015870"/>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21"/>
      <w:bookmarkEnd w:id="722"/>
      <w:bookmarkEnd w:id="723"/>
      <w:bookmarkEnd w:id="724"/>
      <w:bookmarkEnd w:id="725"/>
      <w:bookmarkEnd w:id="726"/>
      <w:bookmarkEnd w:id="727"/>
      <w:bookmarkEnd w:id="728"/>
      <w:bookmarkEnd w:id="729"/>
      <w:bookmarkEnd w:id="730"/>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731" w:name="_Toc22624282"/>
      <w:bookmarkStart w:id="732" w:name="_Toc22141080"/>
    </w:p>
    <w:p w14:paraId="791D80D2" w14:textId="77777777" w:rsidR="008D72A7" w:rsidRPr="008D72A7" w:rsidRDefault="008D72A7" w:rsidP="00EF4063">
      <w:pPr>
        <w:pStyle w:val="Heading5"/>
        <w:rPr>
          <w:lang w:eastAsia="zh-CN"/>
        </w:rPr>
      </w:pPr>
      <w:bookmarkStart w:id="733" w:name="_Toc26202343"/>
      <w:bookmarkStart w:id="734" w:name="_Toc26202529"/>
      <w:bookmarkStart w:id="735" w:name="_Toc34804244"/>
      <w:bookmarkStart w:id="736" w:name="_Toc35935815"/>
      <w:bookmarkStart w:id="737" w:name="_Toc45030035"/>
      <w:bookmarkStart w:id="738" w:name="_Toc51922395"/>
      <w:bookmarkStart w:id="739" w:name="_Toc51922814"/>
      <w:bookmarkStart w:id="740" w:name="_Toc122015871"/>
      <w:r w:rsidRPr="008D72A7">
        <w:lastRenderedPageBreak/>
        <w:t>6.1.</w:t>
      </w:r>
      <w:r w:rsidRPr="008D72A7">
        <w:rPr>
          <w:lang w:eastAsia="zh-CN"/>
        </w:rPr>
        <w:t>5</w:t>
      </w:r>
      <w:r w:rsidRPr="008D72A7">
        <w:t>.2.</w:t>
      </w:r>
      <w:r w:rsidRPr="008D72A7">
        <w:rPr>
          <w:lang w:eastAsia="zh-CN"/>
        </w:rPr>
        <w:t>8</w:t>
      </w:r>
      <w:r w:rsidRPr="008D72A7">
        <w:tab/>
      </w:r>
      <w:bookmarkEnd w:id="731"/>
      <w:bookmarkEnd w:id="732"/>
      <w:bookmarkEnd w:id="733"/>
      <w:bookmarkEnd w:id="734"/>
      <w:bookmarkEnd w:id="735"/>
      <w:bookmarkEnd w:id="736"/>
      <w:r w:rsidR="0014411C">
        <w:rPr>
          <w:rFonts w:hint="eastAsia"/>
          <w:lang w:eastAsia="zh-CN"/>
        </w:rPr>
        <w:t>Void</w:t>
      </w:r>
      <w:bookmarkEnd w:id="737"/>
      <w:bookmarkEnd w:id="738"/>
      <w:bookmarkEnd w:id="739"/>
      <w:bookmarkEnd w:id="740"/>
    </w:p>
    <w:p w14:paraId="7BE4023B" w14:textId="77777777" w:rsidR="00F332EC" w:rsidRPr="00B24285" w:rsidRDefault="00F332EC" w:rsidP="00EF4063">
      <w:pPr>
        <w:pStyle w:val="Heading5"/>
        <w:rPr>
          <w:lang w:eastAsia="zh-CN"/>
        </w:rPr>
      </w:pPr>
      <w:bookmarkStart w:id="741" w:name="_Toc34804245"/>
      <w:bookmarkStart w:id="742" w:name="_Toc35935816"/>
      <w:bookmarkStart w:id="743" w:name="_Toc45030036"/>
      <w:bookmarkStart w:id="744" w:name="_Toc51922396"/>
      <w:bookmarkStart w:id="745" w:name="_Toc51922815"/>
      <w:bookmarkStart w:id="746" w:name="_Toc122015872"/>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741"/>
      <w:bookmarkEnd w:id="742"/>
      <w:bookmarkEnd w:id="743"/>
      <w:bookmarkEnd w:id="744"/>
      <w:bookmarkEnd w:id="745"/>
      <w:bookmarkEnd w:id="746"/>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747" w:name="_Toc510696637"/>
      <w:bookmarkStart w:id="748" w:name="_Toc51922397"/>
    </w:p>
    <w:p w14:paraId="6B05AE57" w14:textId="77777777" w:rsidR="007C6ECB" w:rsidRDefault="007C6ECB" w:rsidP="00EF4063">
      <w:pPr>
        <w:pStyle w:val="Heading5"/>
      </w:pPr>
      <w:bookmarkStart w:id="749" w:name="_Toc51922816"/>
      <w:bookmarkStart w:id="750" w:name="_Toc122015873"/>
      <w:r>
        <w:t>6.1.5.2.</w:t>
      </w:r>
      <w:r>
        <w:rPr>
          <w:rFonts w:hint="eastAsia"/>
          <w:lang w:eastAsia="zh-CN"/>
        </w:rPr>
        <w:t>10</w:t>
      </w:r>
      <w:r>
        <w:tab/>
        <w:t xml:space="preserve">Type: </w:t>
      </w:r>
      <w:bookmarkEnd w:id="747"/>
      <w:r>
        <w:t>LocUpdateSubs</w:t>
      </w:r>
      <w:bookmarkEnd w:id="748"/>
      <w:bookmarkEnd w:id="749"/>
      <w:bookmarkEnd w:id="750"/>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751" w:name="_Toc122015874"/>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751"/>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752" w:name="_Toc122015875"/>
      <w:r>
        <w:t>6.1.</w:t>
      </w:r>
      <w:r>
        <w:rPr>
          <w:lang w:eastAsia="zh-CN"/>
        </w:rPr>
        <w:t>5</w:t>
      </w:r>
      <w:r>
        <w:t>.2.</w:t>
      </w:r>
      <w:r>
        <w:rPr>
          <w:rFonts w:hint="eastAsia"/>
          <w:lang w:eastAsia="zh-CN"/>
        </w:rPr>
        <w:t>12</w:t>
      </w:r>
      <w:r>
        <w:tab/>
        <w:t xml:space="preserve">Type: </w:t>
      </w:r>
      <w:r>
        <w:rPr>
          <w:lang w:eastAsia="zh-CN"/>
        </w:rPr>
        <w:t>EventNotifyDataExt</w:t>
      </w:r>
      <w:bookmarkEnd w:id="752"/>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753" w:name="_Toc20150406"/>
      <w:bookmarkStart w:id="754" w:name="_Toc25168653"/>
      <w:bookmarkStart w:id="755" w:name="_Toc27593072"/>
      <w:bookmarkStart w:id="756" w:name="_Toc34147943"/>
      <w:bookmarkStart w:id="757" w:name="_Toc36463327"/>
      <w:bookmarkStart w:id="758" w:name="_Toc43215167"/>
      <w:bookmarkStart w:id="759" w:name="_Toc45032415"/>
      <w:bookmarkStart w:id="760" w:name="_Toc49849904"/>
      <w:bookmarkStart w:id="761" w:name="_Toc51873418"/>
      <w:bookmarkStart w:id="762" w:name="_Toc56517546"/>
      <w:bookmarkStart w:id="763" w:name="_Toc58594447"/>
      <w:bookmarkStart w:id="764" w:name="_Toc122015876"/>
      <w:r>
        <w:t>6.1.5.2.</w:t>
      </w:r>
      <w:r>
        <w:rPr>
          <w:rFonts w:hint="eastAsia"/>
          <w:lang w:eastAsia="zh-CN"/>
        </w:rPr>
        <w:t>13</w:t>
      </w:r>
      <w:r>
        <w:tab/>
        <w:t>Type: AreaEventInfo</w:t>
      </w:r>
      <w:bookmarkEnd w:id="753"/>
      <w:bookmarkEnd w:id="754"/>
      <w:bookmarkEnd w:id="755"/>
      <w:bookmarkEnd w:id="756"/>
      <w:bookmarkEnd w:id="757"/>
      <w:bookmarkEnd w:id="758"/>
      <w:bookmarkEnd w:id="759"/>
      <w:bookmarkEnd w:id="760"/>
      <w:bookmarkEnd w:id="761"/>
      <w:bookmarkEnd w:id="762"/>
      <w:bookmarkEnd w:id="763"/>
      <w:r>
        <w:t>Addition</w:t>
      </w:r>
      <w:bookmarkEnd w:id="764"/>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765" w:name="_Toc122015877"/>
      <w:r>
        <w:t>6.1.5.2.</w:t>
      </w:r>
      <w:r>
        <w:rPr>
          <w:rFonts w:hint="eastAsia"/>
          <w:lang w:eastAsia="zh-CN"/>
        </w:rPr>
        <w:t>14</w:t>
      </w:r>
      <w:r>
        <w:tab/>
        <w:t>Type: AreaEventInfoExt</w:t>
      </w:r>
      <w:bookmarkEnd w:id="765"/>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77777777" w:rsidR="004C7A68" w:rsidRPr="004C7A68" w:rsidRDefault="004C7A68" w:rsidP="00F332EC">
      <w:pPr>
        <w:rPr>
          <w:lang w:eastAsia="zh-CN"/>
        </w:rPr>
      </w:pPr>
    </w:p>
    <w:p w14:paraId="36011C6C" w14:textId="77777777" w:rsidR="008D72A7" w:rsidRPr="008D72A7" w:rsidRDefault="008D72A7" w:rsidP="00EF4063">
      <w:pPr>
        <w:pStyle w:val="Heading4"/>
        <w:rPr>
          <w:lang w:val="en-US"/>
        </w:rPr>
      </w:pPr>
      <w:bookmarkStart w:id="766" w:name="_Toc26202344"/>
      <w:bookmarkStart w:id="767" w:name="_Toc22624283"/>
      <w:bookmarkStart w:id="768" w:name="_Toc22141081"/>
      <w:bookmarkStart w:id="769" w:name="_Toc18853085"/>
      <w:bookmarkStart w:id="770" w:name="_Toc26202530"/>
      <w:bookmarkStart w:id="771" w:name="_Toc34804246"/>
      <w:bookmarkStart w:id="772" w:name="_Toc35935817"/>
      <w:bookmarkStart w:id="773" w:name="_Toc45030037"/>
      <w:bookmarkStart w:id="774" w:name="_Toc51922398"/>
      <w:bookmarkStart w:id="775" w:name="_Toc51922817"/>
      <w:bookmarkStart w:id="776" w:name="_Toc122015878"/>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766"/>
      <w:bookmarkEnd w:id="767"/>
      <w:bookmarkEnd w:id="768"/>
      <w:bookmarkEnd w:id="769"/>
      <w:bookmarkEnd w:id="770"/>
      <w:bookmarkEnd w:id="771"/>
      <w:bookmarkEnd w:id="772"/>
      <w:bookmarkEnd w:id="773"/>
      <w:bookmarkEnd w:id="774"/>
      <w:bookmarkEnd w:id="775"/>
      <w:bookmarkEnd w:id="776"/>
    </w:p>
    <w:p w14:paraId="63AC2B55" w14:textId="77777777" w:rsidR="008D72A7" w:rsidRPr="008D72A7" w:rsidRDefault="008D72A7" w:rsidP="00EF4063">
      <w:pPr>
        <w:pStyle w:val="Heading5"/>
      </w:pPr>
      <w:bookmarkStart w:id="777" w:name="_Toc26202345"/>
      <w:bookmarkStart w:id="778" w:name="_Toc22624284"/>
      <w:bookmarkStart w:id="779" w:name="_Toc22141082"/>
      <w:bookmarkStart w:id="780" w:name="_Toc18853086"/>
      <w:bookmarkStart w:id="781" w:name="_Toc26202531"/>
      <w:bookmarkStart w:id="782" w:name="_Toc34804247"/>
      <w:bookmarkStart w:id="783" w:name="_Toc35935818"/>
      <w:bookmarkStart w:id="784" w:name="_Toc45030038"/>
      <w:bookmarkStart w:id="785" w:name="_Toc51922399"/>
      <w:bookmarkStart w:id="786" w:name="_Toc51922818"/>
      <w:bookmarkStart w:id="787" w:name="_Toc122015879"/>
      <w:r w:rsidRPr="008D72A7">
        <w:t>6.1.</w:t>
      </w:r>
      <w:r w:rsidRPr="008D72A7">
        <w:rPr>
          <w:lang w:eastAsia="zh-CN"/>
        </w:rPr>
        <w:t>5</w:t>
      </w:r>
      <w:r w:rsidRPr="008D72A7">
        <w:t>.3.1</w:t>
      </w:r>
      <w:r w:rsidRPr="008D72A7">
        <w:tab/>
        <w:t>Introduction</w:t>
      </w:r>
      <w:bookmarkEnd w:id="777"/>
      <w:bookmarkEnd w:id="778"/>
      <w:bookmarkEnd w:id="779"/>
      <w:bookmarkEnd w:id="780"/>
      <w:bookmarkEnd w:id="781"/>
      <w:bookmarkEnd w:id="782"/>
      <w:bookmarkEnd w:id="783"/>
      <w:bookmarkEnd w:id="784"/>
      <w:bookmarkEnd w:id="785"/>
      <w:bookmarkEnd w:id="786"/>
      <w:bookmarkEnd w:id="787"/>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788" w:name="_Toc26202346"/>
      <w:bookmarkStart w:id="789" w:name="_Toc22624285"/>
      <w:bookmarkStart w:id="790" w:name="_Toc22141083"/>
      <w:bookmarkStart w:id="791" w:name="_Toc18853087"/>
      <w:bookmarkStart w:id="792" w:name="_Toc26202532"/>
      <w:bookmarkStart w:id="793" w:name="_Toc34804248"/>
      <w:bookmarkStart w:id="794" w:name="_Toc35935819"/>
      <w:bookmarkStart w:id="795" w:name="_Toc45030039"/>
      <w:bookmarkStart w:id="796" w:name="_Toc51922400"/>
      <w:bookmarkStart w:id="797" w:name="_Toc51922819"/>
      <w:bookmarkStart w:id="798" w:name="_Toc122015880"/>
      <w:r w:rsidRPr="008D72A7">
        <w:t>6.1.</w:t>
      </w:r>
      <w:r w:rsidRPr="008D72A7">
        <w:rPr>
          <w:lang w:eastAsia="zh-CN"/>
        </w:rPr>
        <w:t>5</w:t>
      </w:r>
      <w:r w:rsidRPr="008D72A7">
        <w:t>.3.2</w:t>
      </w:r>
      <w:r w:rsidRPr="008D72A7">
        <w:tab/>
        <w:t>Simple data types</w:t>
      </w:r>
      <w:bookmarkEnd w:id="788"/>
      <w:bookmarkEnd w:id="789"/>
      <w:bookmarkEnd w:id="790"/>
      <w:bookmarkEnd w:id="791"/>
      <w:bookmarkEnd w:id="792"/>
      <w:bookmarkEnd w:id="793"/>
      <w:bookmarkEnd w:id="794"/>
      <w:bookmarkEnd w:id="795"/>
      <w:bookmarkEnd w:id="796"/>
      <w:bookmarkEnd w:id="797"/>
      <w:bookmarkEnd w:id="798"/>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77777777" w:rsidR="000E7159" w:rsidRDefault="000E7159" w:rsidP="003A5BCC">
            <w:pPr>
              <w:pStyle w:val="TAL"/>
              <w:rPr>
                <w:lang w:eastAsia="zh-CN"/>
              </w:rPr>
            </w:pPr>
            <w:r>
              <w:rPr>
                <w:lang w:eastAsia="zh-CN"/>
              </w:rPr>
              <w:t>LCS Service Type Id, as specified clause </w:t>
            </w:r>
            <w:r>
              <w:t xml:space="preserve">7.6.11.15 of </w:t>
            </w:r>
            <w:r>
              <w:rPr>
                <w:lang w:eastAsia="zh-CN"/>
              </w:rPr>
              <w:t>3GPP TS 29.002 [xx].</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799" w:name="_Toc26202347"/>
      <w:bookmarkStart w:id="800" w:name="_Toc22624286"/>
      <w:bookmarkStart w:id="801" w:name="_Toc22141084"/>
      <w:bookmarkStart w:id="802" w:name="_Toc18853088"/>
      <w:bookmarkStart w:id="803" w:name="_Toc26202533"/>
      <w:bookmarkStart w:id="804" w:name="_Toc34804249"/>
      <w:bookmarkStart w:id="805" w:name="_Toc35935820"/>
      <w:bookmarkStart w:id="806" w:name="_Toc45030040"/>
      <w:bookmarkStart w:id="807" w:name="_Toc51922401"/>
      <w:bookmarkStart w:id="808" w:name="_Toc51922820"/>
      <w:bookmarkStart w:id="809" w:name="_Toc122015881"/>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799"/>
      <w:bookmarkEnd w:id="800"/>
      <w:bookmarkEnd w:id="801"/>
      <w:bookmarkEnd w:id="802"/>
      <w:bookmarkEnd w:id="803"/>
      <w:bookmarkEnd w:id="804"/>
      <w:bookmarkEnd w:id="805"/>
      <w:bookmarkEnd w:id="806"/>
      <w:bookmarkEnd w:id="807"/>
      <w:bookmarkEnd w:id="808"/>
      <w:bookmarkEnd w:id="809"/>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810" w:name="_Toc26202348"/>
      <w:bookmarkStart w:id="811" w:name="_Toc22624287"/>
      <w:bookmarkStart w:id="812" w:name="_Toc22141085"/>
      <w:bookmarkStart w:id="813" w:name="_Toc18853089"/>
      <w:bookmarkStart w:id="814" w:name="_Toc26202534"/>
      <w:bookmarkStart w:id="815" w:name="_Toc34804250"/>
      <w:bookmarkStart w:id="816" w:name="_Toc35935821"/>
      <w:bookmarkStart w:id="817" w:name="_Toc45030041"/>
      <w:bookmarkStart w:id="818" w:name="_Toc51922402"/>
      <w:bookmarkStart w:id="819" w:name="_Toc51922821"/>
      <w:bookmarkStart w:id="820" w:name="_Toc122015882"/>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810"/>
      <w:bookmarkEnd w:id="811"/>
      <w:bookmarkEnd w:id="812"/>
      <w:bookmarkEnd w:id="813"/>
      <w:bookmarkEnd w:id="814"/>
      <w:bookmarkEnd w:id="815"/>
      <w:bookmarkEnd w:id="816"/>
      <w:bookmarkEnd w:id="817"/>
      <w:bookmarkEnd w:id="818"/>
      <w:bookmarkEnd w:id="819"/>
      <w:bookmarkEnd w:id="820"/>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821" w:name="_Toc22624288"/>
      <w:bookmarkStart w:id="822" w:name="_Toc22141086"/>
    </w:p>
    <w:p w14:paraId="06FBBCCF" w14:textId="77777777" w:rsidR="008D72A7" w:rsidRPr="008D72A7" w:rsidRDefault="008D72A7" w:rsidP="00EF4063">
      <w:pPr>
        <w:pStyle w:val="Heading5"/>
      </w:pPr>
      <w:bookmarkStart w:id="823" w:name="_Toc26202349"/>
      <w:bookmarkStart w:id="824" w:name="_Toc26202535"/>
      <w:bookmarkStart w:id="825" w:name="_Toc34804251"/>
      <w:bookmarkStart w:id="826" w:name="_Toc35935822"/>
      <w:bookmarkStart w:id="827" w:name="_Toc45030042"/>
      <w:bookmarkStart w:id="828" w:name="_Toc51922403"/>
      <w:bookmarkStart w:id="829" w:name="_Toc51922822"/>
      <w:bookmarkStart w:id="830" w:name="_Toc122015883"/>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821"/>
      <w:bookmarkEnd w:id="822"/>
      <w:bookmarkEnd w:id="823"/>
      <w:bookmarkEnd w:id="824"/>
      <w:bookmarkEnd w:id="825"/>
      <w:bookmarkEnd w:id="826"/>
      <w:bookmarkEnd w:id="827"/>
      <w:bookmarkEnd w:id="828"/>
      <w:bookmarkEnd w:id="829"/>
      <w:bookmarkEnd w:id="830"/>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831" w:name="_Toc22624289"/>
      <w:bookmarkStart w:id="832"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833" w:name="_Toc26202350"/>
      <w:bookmarkStart w:id="834" w:name="_Toc26202536"/>
      <w:bookmarkStart w:id="835" w:name="_Toc34804252"/>
      <w:bookmarkStart w:id="836" w:name="_Toc35935823"/>
      <w:bookmarkStart w:id="837" w:name="_Toc45030043"/>
      <w:bookmarkStart w:id="838" w:name="_Toc51922404"/>
      <w:bookmarkStart w:id="839" w:name="_Toc51922823"/>
      <w:bookmarkStart w:id="840" w:name="_Toc122015884"/>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831"/>
      <w:bookmarkEnd w:id="832"/>
      <w:bookmarkEnd w:id="833"/>
      <w:bookmarkEnd w:id="834"/>
      <w:bookmarkEnd w:id="835"/>
      <w:bookmarkEnd w:id="836"/>
      <w:bookmarkEnd w:id="837"/>
      <w:bookmarkEnd w:id="838"/>
      <w:bookmarkEnd w:id="839"/>
      <w:bookmarkEnd w:id="840"/>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484CD238"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41" w:name="_Toc122015885"/>
      <w:r>
        <w:t>6.1.5.3.</w:t>
      </w:r>
      <w:r>
        <w:rPr>
          <w:rFonts w:hint="eastAsia"/>
        </w:rPr>
        <w:t>7</w:t>
      </w:r>
      <w:r w:rsidR="006B79A1">
        <w:tab/>
      </w:r>
      <w:r>
        <w:t xml:space="preserve">Enumeration: </w:t>
      </w:r>
      <w:r w:rsidRPr="00043171">
        <w:t>FailureCause</w:t>
      </w:r>
      <w:bookmarkEnd w:id="841"/>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42" w:name="_Toc122015886"/>
      <w:r>
        <w:t>6.1.5.3.</w:t>
      </w:r>
      <w:r>
        <w:rPr>
          <w:rFonts w:hint="eastAsia"/>
        </w:rPr>
        <w:t>8</w:t>
      </w:r>
      <w:r>
        <w:tab/>
        <w:t>Enumeration: SuccessType</w:t>
      </w:r>
      <w:bookmarkEnd w:id="842"/>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77777777" w:rsidR="00043171" w:rsidRDefault="00043171" w:rsidP="008D72A7">
      <w:pPr>
        <w:rPr>
          <w:lang w:eastAsia="zh-CN"/>
        </w:rPr>
      </w:pPr>
    </w:p>
    <w:p w14:paraId="4B1A21DD" w14:textId="77777777" w:rsidR="008D72A7" w:rsidRPr="008D72A7" w:rsidRDefault="008D72A7" w:rsidP="00EF4063">
      <w:pPr>
        <w:pStyle w:val="Heading3"/>
      </w:pPr>
      <w:bookmarkStart w:id="843" w:name="_Toc26202355"/>
      <w:bookmarkStart w:id="844" w:name="_Toc22624294"/>
      <w:bookmarkStart w:id="845" w:name="_Toc22141092"/>
      <w:bookmarkStart w:id="846" w:name="_Toc18853094"/>
      <w:bookmarkStart w:id="847" w:name="_Toc26202541"/>
      <w:bookmarkStart w:id="848" w:name="_Toc34804253"/>
      <w:bookmarkStart w:id="849" w:name="_Toc35935824"/>
      <w:bookmarkStart w:id="850" w:name="_Toc45030044"/>
      <w:bookmarkStart w:id="851" w:name="_Toc51922405"/>
      <w:bookmarkStart w:id="852" w:name="_Toc51922824"/>
      <w:bookmarkStart w:id="853" w:name="_Toc122015887"/>
      <w:r w:rsidRPr="008D72A7">
        <w:t>6.1.</w:t>
      </w:r>
      <w:r w:rsidRPr="008D72A7">
        <w:rPr>
          <w:lang w:eastAsia="zh-CN"/>
        </w:rPr>
        <w:t>6</w:t>
      </w:r>
      <w:r w:rsidRPr="008D72A7">
        <w:tab/>
        <w:t>Error Handling</w:t>
      </w:r>
      <w:bookmarkEnd w:id="843"/>
      <w:bookmarkEnd w:id="844"/>
      <w:bookmarkEnd w:id="845"/>
      <w:bookmarkEnd w:id="846"/>
      <w:bookmarkEnd w:id="847"/>
      <w:bookmarkEnd w:id="848"/>
      <w:bookmarkEnd w:id="849"/>
      <w:bookmarkEnd w:id="850"/>
      <w:bookmarkEnd w:id="851"/>
      <w:bookmarkEnd w:id="852"/>
      <w:bookmarkEnd w:id="853"/>
    </w:p>
    <w:p w14:paraId="4491F978" w14:textId="77777777" w:rsidR="008D72A7" w:rsidRPr="008D72A7" w:rsidRDefault="008D72A7" w:rsidP="00EF4063">
      <w:pPr>
        <w:pStyle w:val="Heading4"/>
      </w:pPr>
      <w:bookmarkStart w:id="854" w:name="_Toc26202356"/>
      <w:bookmarkStart w:id="855" w:name="_Toc22624295"/>
      <w:bookmarkStart w:id="856" w:name="_Toc22141093"/>
      <w:bookmarkStart w:id="857" w:name="_Toc18853095"/>
      <w:bookmarkStart w:id="858" w:name="_Toc26202542"/>
      <w:bookmarkStart w:id="859" w:name="_Toc34804254"/>
      <w:bookmarkStart w:id="860" w:name="_Toc35935825"/>
      <w:bookmarkStart w:id="861" w:name="_Toc45030045"/>
      <w:bookmarkStart w:id="862" w:name="_Toc51922406"/>
      <w:bookmarkStart w:id="863" w:name="_Toc51922825"/>
      <w:bookmarkStart w:id="864" w:name="_Toc122015888"/>
      <w:r w:rsidRPr="008D72A7">
        <w:t>6.1.</w:t>
      </w:r>
      <w:r w:rsidRPr="008D72A7">
        <w:rPr>
          <w:lang w:eastAsia="zh-CN"/>
        </w:rPr>
        <w:t>6</w:t>
      </w:r>
      <w:r w:rsidRPr="008D72A7">
        <w:t>.1</w:t>
      </w:r>
      <w:r w:rsidRPr="008D72A7">
        <w:tab/>
        <w:t>General</w:t>
      </w:r>
      <w:bookmarkEnd w:id="854"/>
      <w:bookmarkEnd w:id="855"/>
      <w:bookmarkEnd w:id="856"/>
      <w:bookmarkEnd w:id="857"/>
      <w:bookmarkEnd w:id="858"/>
      <w:bookmarkEnd w:id="859"/>
      <w:bookmarkEnd w:id="860"/>
      <w:bookmarkEnd w:id="861"/>
      <w:bookmarkEnd w:id="862"/>
      <w:bookmarkEnd w:id="863"/>
      <w:bookmarkEnd w:id="864"/>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865" w:name="_Toc26202357"/>
      <w:bookmarkStart w:id="866" w:name="_Toc22624296"/>
      <w:bookmarkStart w:id="867" w:name="_Toc22141094"/>
      <w:bookmarkStart w:id="868" w:name="_Toc18853096"/>
      <w:bookmarkStart w:id="869" w:name="_Toc26202543"/>
      <w:bookmarkStart w:id="870" w:name="_Toc34804255"/>
      <w:bookmarkStart w:id="871" w:name="_Toc35935826"/>
      <w:bookmarkStart w:id="872" w:name="_Toc45030046"/>
      <w:bookmarkStart w:id="873" w:name="_Toc51922407"/>
      <w:bookmarkStart w:id="874" w:name="_Toc51922826"/>
      <w:bookmarkStart w:id="875" w:name="_Toc122015889"/>
      <w:r w:rsidRPr="008D72A7">
        <w:t>6.1.</w:t>
      </w:r>
      <w:r w:rsidRPr="008D72A7">
        <w:rPr>
          <w:lang w:eastAsia="zh-CN"/>
        </w:rPr>
        <w:t>6</w:t>
      </w:r>
      <w:r w:rsidRPr="008D72A7">
        <w:t>.2</w:t>
      </w:r>
      <w:r w:rsidRPr="008D72A7">
        <w:tab/>
        <w:t>Protocol Errors</w:t>
      </w:r>
      <w:bookmarkEnd w:id="865"/>
      <w:bookmarkEnd w:id="866"/>
      <w:bookmarkEnd w:id="867"/>
      <w:bookmarkEnd w:id="868"/>
      <w:bookmarkEnd w:id="869"/>
      <w:bookmarkEnd w:id="870"/>
      <w:bookmarkEnd w:id="871"/>
      <w:bookmarkEnd w:id="872"/>
      <w:bookmarkEnd w:id="873"/>
      <w:bookmarkEnd w:id="874"/>
      <w:bookmarkEnd w:id="875"/>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876" w:name="_Toc26202358"/>
      <w:bookmarkStart w:id="877" w:name="_Toc22624297"/>
      <w:bookmarkStart w:id="878" w:name="_Toc22141095"/>
      <w:bookmarkStart w:id="879" w:name="_Toc18853097"/>
      <w:bookmarkStart w:id="880" w:name="_Toc26202544"/>
      <w:bookmarkStart w:id="881" w:name="_Toc34804256"/>
      <w:bookmarkStart w:id="882" w:name="_Toc35935827"/>
      <w:bookmarkStart w:id="883" w:name="_Toc45030047"/>
      <w:bookmarkStart w:id="884" w:name="_Toc51922408"/>
      <w:bookmarkStart w:id="885" w:name="_Toc51922827"/>
      <w:bookmarkStart w:id="886" w:name="_Toc122015890"/>
      <w:r w:rsidRPr="008D72A7">
        <w:t>6.1.</w:t>
      </w:r>
      <w:r w:rsidRPr="008D72A7">
        <w:rPr>
          <w:lang w:eastAsia="zh-CN"/>
        </w:rPr>
        <w:t>6</w:t>
      </w:r>
      <w:r w:rsidRPr="008D72A7">
        <w:t>.3</w:t>
      </w:r>
      <w:r w:rsidRPr="008D72A7">
        <w:tab/>
        <w:t>Application Errors</w:t>
      </w:r>
      <w:bookmarkEnd w:id="876"/>
      <w:bookmarkEnd w:id="877"/>
      <w:bookmarkEnd w:id="878"/>
      <w:bookmarkEnd w:id="879"/>
      <w:bookmarkEnd w:id="880"/>
      <w:bookmarkEnd w:id="881"/>
      <w:bookmarkEnd w:id="882"/>
      <w:bookmarkEnd w:id="883"/>
      <w:bookmarkEnd w:id="884"/>
      <w:bookmarkEnd w:id="885"/>
      <w:bookmarkEnd w:id="886"/>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887" w:name="_Toc26202359"/>
      <w:bookmarkStart w:id="888" w:name="_Toc22624298"/>
      <w:bookmarkStart w:id="889" w:name="_Toc22141096"/>
      <w:bookmarkStart w:id="890" w:name="_Toc18853098"/>
      <w:bookmarkStart w:id="891" w:name="_Toc26202545"/>
      <w:bookmarkStart w:id="892" w:name="_Toc34804257"/>
      <w:bookmarkStart w:id="893" w:name="_Toc35935828"/>
      <w:bookmarkStart w:id="894" w:name="_Toc45030048"/>
      <w:bookmarkStart w:id="895" w:name="_Toc51922409"/>
      <w:bookmarkStart w:id="896" w:name="_Toc51922828"/>
      <w:bookmarkStart w:id="897" w:name="_Toc122015891"/>
      <w:r w:rsidRPr="006128D2">
        <w:rPr>
          <w:lang w:val="en-US"/>
        </w:rPr>
        <w:t>6.1.</w:t>
      </w:r>
      <w:r w:rsidR="00BB2BE5">
        <w:rPr>
          <w:rFonts w:hint="eastAsia"/>
          <w:lang w:val="en-US" w:eastAsia="zh-CN"/>
        </w:rPr>
        <w:t>7</w:t>
      </w:r>
      <w:r w:rsidRPr="006128D2">
        <w:rPr>
          <w:lang w:val="en-US"/>
        </w:rPr>
        <w:tab/>
        <w:t>Feature negotiation</w:t>
      </w:r>
      <w:bookmarkEnd w:id="887"/>
      <w:bookmarkEnd w:id="888"/>
      <w:bookmarkEnd w:id="889"/>
      <w:bookmarkEnd w:id="890"/>
      <w:bookmarkEnd w:id="891"/>
      <w:bookmarkEnd w:id="892"/>
      <w:bookmarkEnd w:id="893"/>
      <w:bookmarkEnd w:id="894"/>
      <w:bookmarkEnd w:id="895"/>
      <w:bookmarkEnd w:id="896"/>
      <w:bookmarkEnd w:id="897"/>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61F3D22E" w:rsidR="006929CC" w:rsidRDefault="006929CC">
            <w:pPr>
              <w:pStyle w:val="TAL"/>
              <w:rPr>
                <w:rFonts w:cs="Arial"/>
                <w:szCs w:val="18"/>
              </w:rPr>
            </w:pPr>
            <w:r>
              <w:rPr>
                <w:lang w:eastAsia="zh-CN"/>
              </w:rPr>
              <w:t xml:space="preserve">This feature bit indicates whether the GMLC support that </w:t>
            </w:r>
            <w:r>
              <w:t>more than one Location QoSes during consuming location service are required.</w:t>
            </w:r>
          </w:p>
        </w:tc>
      </w:tr>
    </w:tbl>
    <w:p w14:paraId="36387CD1" w14:textId="77777777" w:rsidR="008D72A7" w:rsidRDefault="008D72A7" w:rsidP="008D72A7"/>
    <w:p w14:paraId="30192C14" w14:textId="77777777" w:rsidR="00F748C1" w:rsidRDefault="00F748C1" w:rsidP="00EF4063">
      <w:pPr>
        <w:pStyle w:val="Heading3"/>
        <w:rPr>
          <w:lang w:val="en-US"/>
        </w:rPr>
      </w:pPr>
      <w:bookmarkStart w:id="898" w:name="_Toc34804258"/>
      <w:bookmarkStart w:id="899" w:name="_Toc35935829"/>
      <w:bookmarkStart w:id="900" w:name="_Toc45030049"/>
      <w:bookmarkStart w:id="901" w:name="_Toc51922410"/>
      <w:bookmarkStart w:id="902" w:name="_Toc51922829"/>
      <w:bookmarkStart w:id="903" w:name="_Toc122015892"/>
      <w:r>
        <w:rPr>
          <w:lang w:val="en-US"/>
        </w:rPr>
        <w:t>6.1.</w:t>
      </w:r>
      <w:r>
        <w:rPr>
          <w:rFonts w:hint="eastAsia"/>
          <w:lang w:val="en-US" w:eastAsia="zh-CN"/>
        </w:rPr>
        <w:t>8</w:t>
      </w:r>
      <w:r>
        <w:rPr>
          <w:lang w:val="en-US"/>
        </w:rPr>
        <w:tab/>
        <w:t>Security</w:t>
      </w:r>
      <w:bookmarkEnd w:id="898"/>
      <w:bookmarkEnd w:id="899"/>
      <w:bookmarkEnd w:id="900"/>
      <w:bookmarkEnd w:id="901"/>
      <w:bookmarkEnd w:id="902"/>
      <w:bookmarkEnd w:id="903"/>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77777777" w:rsidR="000847BD" w:rsidRDefault="00F748C1" w:rsidP="00F748C1">
      <w:pPr>
        <w:rPr>
          <w:lang w:val="en-US"/>
        </w:rPr>
      </w:pPr>
      <w:r>
        <w:rPr>
          <w:lang w:val="en-US"/>
        </w:rPr>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904" w:name="_Toc25074008"/>
      <w:bookmarkStart w:id="905" w:name="_Toc34063200"/>
      <w:bookmarkStart w:id="906" w:name="_Toc43120185"/>
      <w:bookmarkStart w:id="907" w:name="_Toc49768242"/>
      <w:bookmarkStart w:id="908" w:name="_Toc51867092"/>
      <w:bookmarkStart w:id="909" w:name="_Toc122015893"/>
      <w:r>
        <w:rPr>
          <w:lang w:val="en-US"/>
        </w:rPr>
        <w:t>6.1.</w:t>
      </w:r>
      <w:r>
        <w:rPr>
          <w:rFonts w:hint="eastAsia"/>
          <w:lang w:val="en-US" w:eastAsia="zh-CN"/>
        </w:rPr>
        <w:t>9</w:t>
      </w:r>
      <w:r>
        <w:rPr>
          <w:lang w:val="en-US"/>
        </w:rPr>
        <w:tab/>
      </w:r>
      <w:bookmarkEnd w:id="904"/>
      <w:bookmarkEnd w:id="905"/>
      <w:bookmarkEnd w:id="906"/>
      <w:bookmarkEnd w:id="907"/>
      <w:bookmarkEnd w:id="908"/>
      <w:r>
        <w:rPr>
          <w:lang w:val="en-US"/>
        </w:rPr>
        <w:t>HTTP redirection</w:t>
      </w:r>
      <w:bookmarkEnd w:id="909"/>
    </w:p>
    <w:p w14:paraId="1CA9DC8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3795812D" w14:textId="2EA570AD" w:rsidR="001316BD" w:rsidRDefault="007D2F02" w:rsidP="007D2F02">
      <w:pPr>
        <w:rPr>
          <w:lang w:val="en-US"/>
        </w:rPr>
      </w:pPr>
      <w:r>
        <w:rPr>
          <w:lang w:val="en-US"/>
        </w:rPr>
        <w:lastRenderedPageBreak/>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[4].</w:t>
      </w:r>
    </w:p>
    <w:p w14:paraId="5B56CBB1" w14:textId="77777777"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F4C4978" w14:textId="2BD13206" w:rsidR="008D72A7" w:rsidRDefault="008D72A7" w:rsidP="00EF4063">
      <w:pPr>
        <w:pStyle w:val="Heading8"/>
      </w:pPr>
      <w:r>
        <w:br w:type="page"/>
      </w:r>
      <w:bookmarkStart w:id="910" w:name="_Toc26202360"/>
      <w:bookmarkStart w:id="911" w:name="_Toc22624299"/>
      <w:bookmarkStart w:id="912" w:name="_Toc22141097"/>
      <w:bookmarkStart w:id="913" w:name="_Toc18853099"/>
      <w:bookmarkStart w:id="914" w:name="_Toc26202546"/>
      <w:bookmarkStart w:id="915" w:name="_Toc34804259"/>
      <w:bookmarkStart w:id="916" w:name="_Toc35935830"/>
      <w:bookmarkStart w:id="917" w:name="_Toc45030050"/>
      <w:bookmarkStart w:id="918" w:name="_Toc51922411"/>
      <w:bookmarkStart w:id="919" w:name="_Toc51922830"/>
      <w:bookmarkStart w:id="920" w:name="_Toc122015894"/>
      <w:r w:rsidR="009D54C9">
        <w:lastRenderedPageBreak/>
        <w:t>Annex A (normative):</w:t>
      </w:r>
      <w:r w:rsidR="009D54C9">
        <w:br/>
        <w:t>OpenAPI specification</w:t>
      </w:r>
      <w:bookmarkEnd w:id="910"/>
      <w:bookmarkEnd w:id="911"/>
      <w:bookmarkEnd w:id="912"/>
      <w:bookmarkEnd w:id="913"/>
      <w:bookmarkEnd w:id="914"/>
      <w:bookmarkEnd w:id="915"/>
      <w:bookmarkEnd w:id="916"/>
      <w:bookmarkEnd w:id="917"/>
      <w:bookmarkEnd w:id="918"/>
      <w:bookmarkEnd w:id="919"/>
      <w:bookmarkEnd w:id="920"/>
    </w:p>
    <w:p w14:paraId="0CAB788F" w14:textId="77777777" w:rsidR="008D72A7" w:rsidRDefault="008D72A7" w:rsidP="00254A98">
      <w:pPr>
        <w:pStyle w:val="Heading1"/>
        <w:rPr>
          <w:lang w:eastAsia="zh-CN"/>
        </w:rPr>
      </w:pPr>
      <w:bookmarkStart w:id="921" w:name="_Toc26202361"/>
      <w:bookmarkStart w:id="922" w:name="_Toc22624300"/>
      <w:bookmarkStart w:id="923" w:name="_Toc22141098"/>
      <w:bookmarkStart w:id="924" w:name="_Toc18853100"/>
      <w:bookmarkStart w:id="925" w:name="_Toc26202547"/>
      <w:bookmarkStart w:id="926" w:name="_Toc34804260"/>
      <w:bookmarkStart w:id="927" w:name="_Toc35935831"/>
      <w:bookmarkStart w:id="928" w:name="_Toc45030051"/>
      <w:bookmarkStart w:id="929" w:name="_Toc51922412"/>
      <w:bookmarkStart w:id="930" w:name="_Toc51922831"/>
      <w:bookmarkStart w:id="931" w:name="_Toc122015895"/>
      <w:r w:rsidRPr="008D72A7">
        <w:t>A.1</w:t>
      </w:r>
      <w:r w:rsidRPr="008D72A7">
        <w:tab/>
        <w:t>General</w:t>
      </w:r>
      <w:bookmarkEnd w:id="921"/>
      <w:bookmarkEnd w:id="922"/>
      <w:bookmarkEnd w:id="923"/>
      <w:bookmarkEnd w:id="924"/>
      <w:bookmarkEnd w:id="925"/>
      <w:bookmarkEnd w:id="926"/>
      <w:bookmarkEnd w:id="927"/>
      <w:bookmarkEnd w:id="928"/>
      <w:bookmarkEnd w:id="929"/>
      <w:bookmarkEnd w:id="930"/>
      <w:bookmarkEnd w:id="931"/>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932" w:name="_Toc26202362"/>
      <w:bookmarkStart w:id="933" w:name="_Toc22624301"/>
      <w:bookmarkStart w:id="934" w:name="_Toc22141099"/>
      <w:bookmarkStart w:id="935" w:name="_Toc18853101"/>
      <w:bookmarkStart w:id="936" w:name="_Toc26202548"/>
      <w:bookmarkStart w:id="937" w:name="_Toc34804261"/>
      <w:bookmarkStart w:id="938" w:name="_Toc35935832"/>
      <w:bookmarkStart w:id="939" w:name="_Toc45030052"/>
      <w:bookmarkStart w:id="940" w:name="_Toc51922413"/>
      <w:bookmarkStart w:id="941" w:name="_Toc51922832"/>
      <w:bookmarkStart w:id="942" w:name="_Toc122015896"/>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932"/>
      <w:bookmarkEnd w:id="933"/>
      <w:bookmarkEnd w:id="934"/>
      <w:bookmarkEnd w:id="935"/>
      <w:bookmarkEnd w:id="936"/>
      <w:bookmarkEnd w:id="937"/>
      <w:bookmarkEnd w:id="938"/>
      <w:bookmarkEnd w:id="939"/>
      <w:bookmarkEnd w:id="940"/>
      <w:bookmarkEnd w:id="941"/>
      <w:bookmarkEnd w:id="942"/>
    </w:p>
    <w:p w14:paraId="5849CB2D" w14:textId="77777777" w:rsidR="008D72A7" w:rsidRPr="008D72A7" w:rsidRDefault="008D72A7" w:rsidP="008D72A7">
      <w:pPr>
        <w:pStyle w:val="PL"/>
      </w:pPr>
      <w:bookmarkStart w:id="943" w:name="OLE_LINK5"/>
      <w:r>
        <w:t>openapi: 3.0.0</w:t>
      </w:r>
    </w:p>
    <w:p w14:paraId="2204649A" w14:textId="77777777" w:rsidR="008D72A7" w:rsidRPr="00C67917" w:rsidRDefault="008D72A7" w:rsidP="008D72A7">
      <w:pPr>
        <w:pStyle w:val="PL"/>
      </w:pPr>
      <w:r>
        <w:t>info:</w:t>
      </w:r>
    </w:p>
    <w:bookmarkEnd w:id="943"/>
    <w:p w14:paraId="5069AE1E" w14:textId="498C3257"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0-alpha.1</w:t>
      </w:r>
      <w:r w:rsidR="004F3992">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3941135" w:rsidR="008D72A7" w:rsidRPr="00AA59C7" w:rsidRDefault="008D72A7" w:rsidP="008D72A7">
      <w:pPr>
        <w:pStyle w:val="PL"/>
      </w:pPr>
      <w:r>
        <w:t xml:space="preserve">    © </w:t>
      </w:r>
      <w:r w:rsidR="001F299B">
        <w:t>20</w:t>
      </w:r>
      <w:r w:rsidR="001F299B">
        <w:rPr>
          <w:rFonts w:hint="eastAsia"/>
          <w:lang w:eastAsia="zh-CN"/>
        </w:rPr>
        <w:t>2</w:t>
      </w:r>
      <w:r w:rsidR="001F299B">
        <w:rPr>
          <w:rFonts w:eastAsiaTheme="minorEastAsia" w:hint="eastAsia"/>
          <w:lang w:eastAsia="zh-CN"/>
        </w:rPr>
        <w:t>2</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944" w:name="OLE_LINK2"/>
      <w:r>
        <w:t>externalDocs:</w:t>
      </w:r>
    </w:p>
    <w:bookmarkEnd w:id="944"/>
    <w:p w14:paraId="43C16036" w14:textId="59909BF2"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470000">
        <w:rPr>
          <w:rFonts w:eastAsiaTheme="minorEastAsia" w:hint="eastAsia"/>
          <w:lang w:eastAsia="zh-CN"/>
        </w:rPr>
        <w:t>0</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77777777" w:rsidR="00DA773C" w:rsidRDefault="008D72A7" w:rsidP="00DA773C">
      <w:pPr>
        <w:pStyle w:val="PL"/>
        <w:rPr>
          <w:lang w:eastAsia="zh-CN"/>
        </w:rPr>
      </w:pPr>
      <w:r>
        <w:t xml:space="preserve">                $ref: '#/components/schemas/LocationData'</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lastRenderedPageBreak/>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77777777" w:rsidR="006306AB" w:rsidRDefault="006306AB" w:rsidP="006306AB">
      <w:pPr>
        <w:pStyle w:val="PL"/>
      </w:pPr>
      <w:r>
        <w:t xml:space="preserve">        EventNotifyNef: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7777777" w:rsidR="006306AB" w:rsidRDefault="006306AB" w:rsidP="006306AB">
      <w:pPr>
        <w:pStyle w:val="PL"/>
      </w:pPr>
      <w:r>
        <w:lastRenderedPageBreak/>
        <w:t xml:space="preserve">                      $ref: '#/components/schemas/EventNotifyData'</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lastRenderedPageBreak/>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lastRenderedPageBreak/>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lastRenderedPageBreak/>
        <w:t xml:space="preserve">          $ref: 'TS29571_CommonData.yaml#/components/schemas/Gpsi'</w:t>
      </w:r>
    </w:p>
    <w:p w14:paraId="2CD348B3" w14:textId="77777777" w:rsidR="008D72A7" w:rsidRDefault="008D72A7" w:rsidP="008D72A7">
      <w:pPr>
        <w:pStyle w:val="PL"/>
      </w:pPr>
      <w:r>
        <w:t xml:space="preserve">        supi:</w:t>
      </w:r>
    </w:p>
    <w:p w14:paraId="4098C847" w14:textId="77777777" w:rsidR="008D72A7" w:rsidRDefault="008D72A7" w:rsidP="008D72A7">
      <w:pPr>
        <w:pStyle w:val="PL"/>
        <w:rPr>
          <w:lang w:eastAsia="zh-CN"/>
        </w:rPr>
      </w:pPr>
      <w:r>
        <w:t xml:space="preserve">          $ref: 'TS29571_CommonData.yaml#/components/schemas/Supi'</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6AAF3CC7" w14:textId="77777777" w:rsidR="00DE01B1" w:rsidRPr="00DE01B1" w:rsidRDefault="00DE01B1" w:rsidP="00613CC8">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lastRenderedPageBreak/>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lastRenderedPageBreak/>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5A95A104" w14:textId="0D856983"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77777777" w:rsidR="009C23BE" w:rsidRPr="002E7305" w:rsidRDefault="009C23BE" w:rsidP="00EF4063">
      <w:pPr>
        <w:pStyle w:val="PL"/>
        <w:rPr>
          <w:rFonts w:eastAsia="DengXian"/>
        </w:rPr>
      </w:pPr>
      <w:r w:rsidRPr="00EF4063">
        <w:rPr>
          <w:rFonts w:eastAsia="DengXian"/>
        </w:rPr>
        <w:t xml:space="preserve">        accuracyFulfilmentIndicator:</w:t>
      </w:r>
    </w:p>
    <w:p w14:paraId="549110B0" w14:textId="77777777" w:rsidR="009C23BE" w:rsidRPr="002E7305" w:rsidRDefault="009C23BE" w:rsidP="00EF4063">
      <w:pPr>
        <w:pStyle w:val="PL"/>
        <w:rPr>
          <w:rFonts w:eastAsia="DengXian"/>
        </w:rPr>
      </w:pPr>
      <w:r w:rsidRPr="00EF4063">
        <w:rPr>
          <w:rFonts w:eastAsia="DengXian"/>
        </w:rPr>
        <w:t xml:space="preserve">          $ref: 'TS29572_Nlmf_Location.yaml#/components/schemas/AccuracyFulfilmentIndicator'</w:t>
      </w:r>
    </w:p>
    <w:p w14:paraId="5C3A2499" w14:textId="77777777" w:rsidR="009C23BE" w:rsidRPr="002E7305" w:rsidRDefault="009C23BE" w:rsidP="00EF4063">
      <w:pPr>
        <w:pStyle w:val="PL"/>
        <w:rPr>
          <w:rFonts w:eastAsia="DengXian"/>
        </w:rPr>
      </w:pPr>
      <w:r w:rsidRPr="00EF4063">
        <w:rPr>
          <w:rFonts w:eastAsia="DengXian"/>
        </w:rPr>
        <w:t xml:space="preserve">        failureCause:</w:t>
      </w:r>
    </w:p>
    <w:p w14:paraId="3D9AFAAB" w14:textId="77777777" w:rsidR="009C23BE" w:rsidRDefault="009C23BE" w:rsidP="009C23BE">
      <w:pPr>
        <w:pStyle w:val="PL"/>
        <w:rPr>
          <w:rFonts w:eastAsia="DengXian"/>
          <w:lang w:eastAsia="zh-CN"/>
        </w:rPr>
      </w:pPr>
      <w:r w:rsidRPr="002E7305">
        <w:rPr>
          <w:rFonts w:eastAsia="DengXian"/>
        </w:rPr>
        <w:t xml:space="preserve">          $ref: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10B52226" w:rsidR="006929CC" w:rsidRPr="006306AB" w:rsidRDefault="006929CC" w:rsidP="006929CC">
      <w:pPr>
        <w:pStyle w:val="PL"/>
        <w:rPr>
          <w:lang w:eastAsia="zh-CN"/>
        </w:rPr>
      </w:pPr>
      <w:r>
        <w:t xml:space="preserve">          $ref: 'TS29572_Nlmf_Location.yaml#/components/schemas/</w:t>
      </w:r>
      <w:r w:rsidRPr="002F5B42">
        <w:rPr>
          <w:lang w:eastAsia="zh-CN"/>
        </w:rPr>
        <w:t>MinorLocationQoS</w:t>
      </w:r>
      <w:r>
        <w: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7AB00D13" w14:textId="4015FBD0"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lastRenderedPageBreak/>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77777777" w:rsidR="00B7044A" w:rsidRDefault="00B7044A" w:rsidP="00B7044A">
      <w:pPr>
        <w:pStyle w:val="PL"/>
      </w:pPr>
      <w:r>
        <w:t xml:space="preserve">      - </w:t>
      </w:r>
      <w:r w:rsidRPr="00D65A82">
        <w:t>$ref: '#/components/schemas/</w:t>
      </w:r>
      <w:r>
        <w:rPr>
          <w:lang w:eastAsia="zh-CN"/>
        </w:rPr>
        <w:t>EventNotifyData</w:t>
      </w:r>
      <w:r w:rsidRPr="00D65A82">
        <w:t>'</w:t>
      </w:r>
    </w:p>
    <w:p w14:paraId="23C45DC1" w14:textId="77777777" w:rsidR="00B7044A" w:rsidRDefault="00B7044A" w:rsidP="00B7044A">
      <w:pPr>
        <w:pStyle w:val="PL"/>
      </w:pPr>
      <w:r>
        <w:t xml:space="preserve">      -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lang w:eastAsia="zh-CN"/>
        </w:rPr>
      </w:pPr>
      <w:r w:rsidRPr="002E7305">
        <w:rPr>
          <w:rFonts w:eastAsia="DengXian"/>
        </w:rPr>
        <w:t xml:space="preserve">          minItems: 1</w:t>
      </w: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lastRenderedPageBreak/>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40A7C6C7" w14:textId="77777777" w:rsidR="00D26885" w:rsidRDefault="00D26885" w:rsidP="00D26885">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55438D10" w14:textId="77777777" w:rsidR="007C6ECB" w:rsidRPr="006A7EE2" w:rsidRDefault="007C6ECB" w:rsidP="007C6ECB">
      <w:pPr>
        <w:pStyle w:val="PL"/>
      </w:pPr>
    </w:p>
    <w:p w14:paraId="1B878744" w14:textId="77777777" w:rsidR="005B2F20" w:rsidRPr="007C6ECB" w:rsidRDefault="005B2F20"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25CFA1AF" w:rsidR="000009DB" w:rsidRDefault="000009DB" w:rsidP="000009DB">
      <w:pPr>
        <w:pStyle w:val="PL"/>
        <w:rPr>
          <w:lang w:eastAsia="zh-CN"/>
        </w:rPr>
      </w:pPr>
      <w:r>
        <w:t xml:space="preserve">      maximum: 127</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6380A294" w14:textId="77777777" w:rsidR="00B7044A" w:rsidRPr="006306AB" w:rsidRDefault="00B7044A" w:rsidP="008D72A7">
      <w:pPr>
        <w:pStyle w:val="PL"/>
        <w:rPr>
          <w:lang w:eastAsia="zh-CN"/>
        </w:rPr>
      </w:pPr>
      <w:r>
        <w:t xml:space="preserve">            - </w:t>
      </w:r>
      <w:r w:rsidRPr="00533B64">
        <w:t>5GC_MT_LR</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lastRenderedPageBreak/>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77777777" w:rsidR="007E2C13" w:rsidRDefault="006C5D01" w:rsidP="006C5D01">
      <w:pPr>
        <w:pStyle w:val="PL"/>
        <w:rPr>
          <w:lang w:eastAsia="zh-CN"/>
        </w:rPr>
      </w:pPr>
      <w:r>
        <w:t xml:space="preserve">        - type: string</w:t>
      </w:r>
    </w:p>
    <w:p w14:paraId="56370394" w14:textId="77777777" w:rsidR="008D72A7" w:rsidRDefault="008D72A7" w:rsidP="00EF4063">
      <w:pPr>
        <w:pStyle w:val="Heading8"/>
        <w:rPr>
          <w:lang w:eastAsia="zh-CN"/>
        </w:rPr>
      </w:pPr>
      <w:bookmarkStart w:id="945" w:name="_Toc26202363"/>
      <w:bookmarkStart w:id="946" w:name="_Toc22624302"/>
      <w:bookmarkStart w:id="947" w:name="_Toc22141100"/>
      <w:bookmarkStart w:id="948" w:name="_Toc18853102"/>
      <w:bookmarkStart w:id="949" w:name="_Toc26202549"/>
      <w:bookmarkStart w:id="950" w:name="_Toc34804262"/>
      <w:bookmarkStart w:id="951" w:name="_Toc35935833"/>
      <w:bookmarkStart w:id="952" w:name="_Toc45030053"/>
      <w:bookmarkStart w:id="953" w:name="_Toc51922414"/>
      <w:bookmarkStart w:id="954" w:name="_Toc51922833"/>
      <w:bookmarkStart w:id="955" w:name="historyclause"/>
      <w:bookmarkStart w:id="956" w:name="_Toc122015897"/>
      <w:r>
        <w:lastRenderedPageBreak/>
        <w:t>Annex B (informative):</w:t>
      </w:r>
      <w:r>
        <w:br/>
        <w:t>Change history</w:t>
      </w:r>
      <w:bookmarkEnd w:id="945"/>
      <w:bookmarkEnd w:id="946"/>
      <w:bookmarkEnd w:id="947"/>
      <w:bookmarkEnd w:id="948"/>
      <w:bookmarkEnd w:id="949"/>
      <w:bookmarkEnd w:id="950"/>
      <w:bookmarkEnd w:id="951"/>
      <w:bookmarkEnd w:id="952"/>
      <w:bookmarkEnd w:id="953"/>
      <w:bookmarkEnd w:id="954"/>
      <w:bookmarkEnd w:id="956"/>
    </w:p>
    <w:bookmarkEnd w:id="955"/>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3"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4"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5"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36"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37"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38"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39"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bl>
    <w:p w14:paraId="1B61844D"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25F2E" w14:textId="77777777" w:rsidR="00F621A9" w:rsidRDefault="00F621A9">
      <w:r>
        <w:separator/>
      </w:r>
    </w:p>
  </w:endnote>
  <w:endnote w:type="continuationSeparator" w:id="0">
    <w:p w14:paraId="59EA148D" w14:textId="77777777" w:rsidR="00F621A9" w:rsidRDefault="00F62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6F2E" w14:textId="77777777" w:rsidR="00DA27DB" w:rsidRDefault="00DA27D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40804" w14:textId="77777777" w:rsidR="00F621A9" w:rsidRDefault="00F621A9">
      <w:r>
        <w:separator/>
      </w:r>
    </w:p>
  </w:footnote>
  <w:footnote w:type="continuationSeparator" w:id="0">
    <w:p w14:paraId="0827835F" w14:textId="77777777" w:rsidR="00F621A9" w:rsidRDefault="00F62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B199" w14:textId="396A3924" w:rsidR="00DA27DB" w:rsidRDefault="00DA27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793D">
      <w:rPr>
        <w:rFonts w:ascii="Arial" w:hAnsi="Arial" w:cs="Arial"/>
        <w:b/>
        <w:noProof/>
        <w:sz w:val="18"/>
        <w:szCs w:val="18"/>
      </w:rPr>
      <w:t>3GPP TS 29.515 V18.0.0 (2022-12)</w:t>
    </w:r>
    <w:r>
      <w:rPr>
        <w:rFonts w:ascii="Arial" w:hAnsi="Arial" w:cs="Arial"/>
        <w:b/>
        <w:sz w:val="18"/>
        <w:szCs w:val="18"/>
      </w:rPr>
      <w:fldChar w:fldCharType="end"/>
    </w:r>
  </w:p>
  <w:p w14:paraId="414B0BCE" w14:textId="77777777" w:rsidR="00DA27DB" w:rsidRDefault="00DA27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021A">
      <w:rPr>
        <w:rFonts w:ascii="Arial" w:hAnsi="Arial" w:cs="Arial"/>
        <w:b/>
        <w:noProof/>
        <w:sz w:val="18"/>
        <w:szCs w:val="18"/>
      </w:rPr>
      <w:t>17</w:t>
    </w:r>
    <w:r>
      <w:rPr>
        <w:rFonts w:ascii="Arial" w:hAnsi="Arial" w:cs="Arial"/>
        <w:b/>
        <w:sz w:val="18"/>
        <w:szCs w:val="18"/>
      </w:rPr>
      <w:fldChar w:fldCharType="end"/>
    </w:r>
  </w:p>
  <w:p w14:paraId="7710B3C7" w14:textId="2CFC15FE" w:rsidR="00DA27DB" w:rsidRDefault="00DA27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93D">
      <w:rPr>
        <w:rFonts w:ascii="Arial" w:hAnsi="Arial" w:cs="Arial"/>
        <w:b/>
        <w:noProof/>
        <w:sz w:val="18"/>
        <w:szCs w:val="18"/>
      </w:rPr>
      <w:t>Release 18</w:t>
    </w:r>
    <w:r>
      <w:rPr>
        <w:rFonts w:ascii="Arial" w:hAnsi="Arial" w:cs="Arial"/>
        <w:b/>
        <w:sz w:val="18"/>
        <w:szCs w:val="18"/>
      </w:rPr>
      <w:fldChar w:fldCharType="end"/>
    </w:r>
  </w:p>
  <w:p w14:paraId="56CDC03E" w14:textId="77777777" w:rsidR="00DA27DB" w:rsidRDefault="00DA27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79792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86075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4894857">
    <w:abstractNumId w:val="11"/>
  </w:num>
  <w:num w:numId="4" w16cid:durableId="908538878">
    <w:abstractNumId w:val="15"/>
  </w:num>
  <w:num w:numId="5" w16cid:durableId="466556727">
    <w:abstractNumId w:val="12"/>
  </w:num>
  <w:num w:numId="6" w16cid:durableId="1027558245">
    <w:abstractNumId w:val="13"/>
  </w:num>
  <w:num w:numId="7" w16cid:durableId="2121215020">
    <w:abstractNumId w:val="14"/>
  </w:num>
  <w:num w:numId="8" w16cid:durableId="761412373">
    <w:abstractNumId w:val="9"/>
  </w:num>
  <w:num w:numId="9" w16cid:durableId="1384451965">
    <w:abstractNumId w:val="7"/>
  </w:num>
  <w:num w:numId="10" w16cid:durableId="967128855">
    <w:abstractNumId w:val="6"/>
  </w:num>
  <w:num w:numId="11" w16cid:durableId="975640914">
    <w:abstractNumId w:val="5"/>
  </w:num>
  <w:num w:numId="12" w16cid:durableId="573785052">
    <w:abstractNumId w:val="4"/>
  </w:num>
  <w:num w:numId="13" w16cid:durableId="598636535">
    <w:abstractNumId w:val="8"/>
  </w:num>
  <w:num w:numId="14" w16cid:durableId="1748919124">
    <w:abstractNumId w:val="3"/>
  </w:num>
  <w:num w:numId="15" w16cid:durableId="1141576142">
    <w:abstractNumId w:val="2"/>
  </w:num>
  <w:num w:numId="16" w16cid:durableId="1827089865">
    <w:abstractNumId w:val="1"/>
  </w:num>
  <w:num w:numId="17" w16cid:durableId="545534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1218"/>
    <w:rsid w:val="0000426D"/>
    <w:rsid w:val="00011B3D"/>
    <w:rsid w:val="0001557A"/>
    <w:rsid w:val="000163E7"/>
    <w:rsid w:val="0002178C"/>
    <w:rsid w:val="00023FFA"/>
    <w:rsid w:val="0002794E"/>
    <w:rsid w:val="00032AD9"/>
    <w:rsid w:val="00033397"/>
    <w:rsid w:val="00033712"/>
    <w:rsid w:val="00036B44"/>
    <w:rsid w:val="00040095"/>
    <w:rsid w:val="00043171"/>
    <w:rsid w:val="00045EA4"/>
    <w:rsid w:val="00051834"/>
    <w:rsid w:val="000545C0"/>
    <w:rsid w:val="00054A22"/>
    <w:rsid w:val="00055E01"/>
    <w:rsid w:val="00062023"/>
    <w:rsid w:val="000655A6"/>
    <w:rsid w:val="00065FB0"/>
    <w:rsid w:val="00074186"/>
    <w:rsid w:val="0007527B"/>
    <w:rsid w:val="00076E0A"/>
    <w:rsid w:val="00080512"/>
    <w:rsid w:val="000832B0"/>
    <w:rsid w:val="000847BD"/>
    <w:rsid w:val="0008634A"/>
    <w:rsid w:val="00093116"/>
    <w:rsid w:val="00093B41"/>
    <w:rsid w:val="000958CF"/>
    <w:rsid w:val="00096D4A"/>
    <w:rsid w:val="000976F7"/>
    <w:rsid w:val="000B6DB9"/>
    <w:rsid w:val="000B7BCC"/>
    <w:rsid w:val="000C47C3"/>
    <w:rsid w:val="000D00CF"/>
    <w:rsid w:val="000D58AB"/>
    <w:rsid w:val="000D64A2"/>
    <w:rsid w:val="000E2BC0"/>
    <w:rsid w:val="000E5FC3"/>
    <w:rsid w:val="000E7159"/>
    <w:rsid w:val="000E7B52"/>
    <w:rsid w:val="0011128F"/>
    <w:rsid w:val="00116621"/>
    <w:rsid w:val="00117D2A"/>
    <w:rsid w:val="00130710"/>
    <w:rsid w:val="001316BD"/>
    <w:rsid w:val="00133525"/>
    <w:rsid w:val="0013513E"/>
    <w:rsid w:val="0014411C"/>
    <w:rsid w:val="001517E5"/>
    <w:rsid w:val="00151BB9"/>
    <w:rsid w:val="00155002"/>
    <w:rsid w:val="00161044"/>
    <w:rsid w:val="00163985"/>
    <w:rsid w:val="0016578E"/>
    <w:rsid w:val="00173D91"/>
    <w:rsid w:val="00181019"/>
    <w:rsid w:val="00182EB3"/>
    <w:rsid w:val="001A4C42"/>
    <w:rsid w:val="001A5102"/>
    <w:rsid w:val="001A7420"/>
    <w:rsid w:val="001B2FF0"/>
    <w:rsid w:val="001B3121"/>
    <w:rsid w:val="001B620B"/>
    <w:rsid w:val="001B6637"/>
    <w:rsid w:val="001C0A4D"/>
    <w:rsid w:val="001C21C3"/>
    <w:rsid w:val="001C38E8"/>
    <w:rsid w:val="001C6A2F"/>
    <w:rsid w:val="001D02C2"/>
    <w:rsid w:val="001D457F"/>
    <w:rsid w:val="001F0C1D"/>
    <w:rsid w:val="001F0D02"/>
    <w:rsid w:val="001F1132"/>
    <w:rsid w:val="001F168B"/>
    <w:rsid w:val="001F299B"/>
    <w:rsid w:val="001F44CF"/>
    <w:rsid w:val="001F4629"/>
    <w:rsid w:val="001F723F"/>
    <w:rsid w:val="001F74F5"/>
    <w:rsid w:val="00207F13"/>
    <w:rsid w:val="00212990"/>
    <w:rsid w:val="002159A9"/>
    <w:rsid w:val="00227CFE"/>
    <w:rsid w:val="002347A2"/>
    <w:rsid w:val="00246131"/>
    <w:rsid w:val="00253BDF"/>
    <w:rsid w:val="00254A98"/>
    <w:rsid w:val="002556EB"/>
    <w:rsid w:val="00257D84"/>
    <w:rsid w:val="0026166B"/>
    <w:rsid w:val="00263468"/>
    <w:rsid w:val="0026360B"/>
    <w:rsid w:val="002675F0"/>
    <w:rsid w:val="00275E25"/>
    <w:rsid w:val="002763AC"/>
    <w:rsid w:val="002768FA"/>
    <w:rsid w:val="00280B34"/>
    <w:rsid w:val="002866C1"/>
    <w:rsid w:val="00287628"/>
    <w:rsid w:val="002915CC"/>
    <w:rsid w:val="0029370F"/>
    <w:rsid w:val="002973B4"/>
    <w:rsid w:val="002B4E9B"/>
    <w:rsid w:val="002B6339"/>
    <w:rsid w:val="002C0237"/>
    <w:rsid w:val="002C3E6A"/>
    <w:rsid w:val="002C6079"/>
    <w:rsid w:val="002C6CEC"/>
    <w:rsid w:val="002D470B"/>
    <w:rsid w:val="002D4E7F"/>
    <w:rsid w:val="002E00EE"/>
    <w:rsid w:val="002F25F9"/>
    <w:rsid w:val="003002C4"/>
    <w:rsid w:val="003062B1"/>
    <w:rsid w:val="003172DC"/>
    <w:rsid w:val="00325ACD"/>
    <w:rsid w:val="00340418"/>
    <w:rsid w:val="003417E5"/>
    <w:rsid w:val="00346044"/>
    <w:rsid w:val="0035288C"/>
    <w:rsid w:val="0035462D"/>
    <w:rsid w:val="003553A9"/>
    <w:rsid w:val="003556FD"/>
    <w:rsid w:val="003560DF"/>
    <w:rsid w:val="003574B0"/>
    <w:rsid w:val="00363FA0"/>
    <w:rsid w:val="00367F2C"/>
    <w:rsid w:val="00367FA6"/>
    <w:rsid w:val="003765B8"/>
    <w:rsid w:val="00390F76"/>
    <w:rsid w:val="003A5BCC"/>
    <w:rsid w:val="003B2369"/>
    <w:rsid w:val="003C0947"/>
    <w:rsid w:val="003C162B"/>
    <w:rsid w:val="003C3107"/>
    <w:rsid w:val="003C3885"/>
    <w:rsid w:val="003C3971"/>
    <w:rsid w:val="003C7B93"/>
    <w:rsid w:val="003D056A"/>
    <w:rsid w:val="003E0827"/>
    <w:rsid w:val="003E4D12"/>
    <w:rsid w:val="003F36A9"/>
    <w:rsid w:val="003F443C"/>
    <w:rsid w:val="003F58DF"/>
    <w:rsid w:val="003F5C17"/>
    <w:rsid w:val="00423334"/>
    <w:rsid w:val="004345EC"/>
    <w:rsid w:val="00436F25"/>
    <w:rsid w:val="00437F66"/>
    <w:rsid w:val="00452FC8"/>
    <w:rsid w:val="00465515"/>
    <w:rsid w:val="00470000"/>
    <w:rsid w:val="00470807"/>
    <w:rsid w:val="00473A7B"/>
    <w:rsid w:val="00480950"/>
    <w:rsid w:val="00481E15"/>
    <w:rsid w:val="00485F49"/>
    <w:rsid w:val="0048661E"/>
    <w:rsid w:val="00486646"/>
    <w:rsid w:val="00494E9C"/>
    <w:rsid w:val="004A0A1E"/>
    <w:rsid w:val="004A0E19"/>
    <w:rsid w:val="004A2614"/>
    <w:rsid w:val="004A27BA"/>
    <w:rsid w:val="004A31A2"/>
    <w:rsid w:val="004B5161"/>
    <w:rsid w:val="004B6EC9"/>
    <w:rsid w:val="004C7A68"/>
    <w:rsid w:val="004D3578"/>
    <w:rsid w:val="004D4A34"/>
    <w:rsid w:val="004E213A"/>
    <w:rsid w:val="004E474E"/>
    <w:rsid w:val="004E4959"/>
    <w:rsid w:val="004E58B3"/>
    <w:rsid w:val="004F0988"/>
    <w:rsid w:val="004F1258"/>
    <w:rsid w:val="004F3340"/>
    <w:rsid w:val="004F3992"/>
    <w:rsid w:val="0050344B"/>
    <w:rsid w:val="005169C1"/>
    <w:rsid w:val="00521C07"/>
    <w:rsid w:val="005226E2"/>
    <w:rsid w:val="00524342"/>
    <w:rsid w:val="00524863"/>
    <w:rsid w:val="00530D38"/>
    <w:rsid w:val="0053388B"/>
    <w:rsid w:val="00535773"/>
    <w:rsid w:val="0053650A"/>
    <w:rsid w:val="00537333"/>
    <w:rsid w:val="005376D5"/>
    <w:rsid w:val="00543E6C"/>
    <w:rsid w:val="0055045E"/>
    <w:rsid w:val="00561EDB"/>
    <w:rsid w:val="00565087"/>
    <w:rsid w:val="005751B7"/>
    <w:rsid w:val="0057636B"/>
    <w:rsid w:val="00580A99"/>
    <w:rsid w:val="005853AB"/>
    <w:rsid w:val="00594B6D"/>
    <w:rsid w:val="005975A3"/>
    <w:rsid w:val="00597B11"/>
    <w:rsid w:val="005A055C"/>
    <w:rsid w:val="005A7DB9"/>
    <w:rsid w:val="005B2F20"/>
    <w:rsid w:val="005D1217"/>
    <w:rsid w:val="005D2E01"/>
    <w:rsid w:val="005D417D"/>
    <w:rsid w:val="005D4C92"/>
    <w:rsid w:val="005D6D04"/>
    <w:rsid w:val="005D7526"/>
    <w:rsid w:val="005E4BB2"/>
    <w:rsid w:val="005E509F"/>
    <w:rsid w:val="005F46EE"/>
    <w:rsid w:val="005F5F06"/>
    <w:rsid w:val="00601C0C"/>
    <w:rsid w:val="00602AEA"/>
    <w:rsid w:val="006031CE"/>
    <w:rsid w:val="006128D2"/>
    <w:rsid w:val="0061389F"/>
    <w:rsid w:val="00613CC8"/>
    <w:rsid w:val="00614FDF"/>
    <w:rsid w:val="0061793D"/>
    <w:rsid w:val="006306AB"/>
    <w:rsid w:val="0063543D"/>
    <w:rsid w:val="00647114"/>
    <w:rsid w:val="00652EF7"/>
    <w:rsid w:val="0065558F"/>
    <w:rsid w:val="00690F85"/>
    <w:rsid w:val="006929CC"/>
    <w:rsid w:val="00697AC0"/>
    <w:rsid w:val="00697D71"/>
    <w:rsid w:val="00697FC8"/>
    <w:rsid w:val="006A323F"/>
    <w:rsid w:val="006A377E"/>
    <w:rsid w:val="006B2472"/>
    <w:rsid w:val="006B30D0"/>
    <w:rsid w:val="006B79A1"/>
    <w:rsid w:val="006C3D95"/>
    <w:rsid w:val="006C5D01"/>
    <w:rsid w:val="006D71BB"/>
    <w:rsid w:val="006E19DA"/>
    <w:rsid w:val="006E1C72"/>
    <w:rsid w:val="006E5C86"/>
    <w:rsid w:val="006F0671"/>
    <w:rsid w:val="006F38A9"/>
    <w:rsid w:val="00701116"/>
    <w:rsid w:val="0070220A"/>
    <w:rsid w:val="00704B22"/>
    <w:rsid w:val="007055D2"/>
    <w:rsid w:val="00710E21"/>
    <w:rsid w:val="00713C44"/>
    <w:rsid w:val="00714690"/>
    <w:rsid w:val="00715F77"/>
    <w:rsid w:val="007179B6"/>
    <w:rsid w:val="00734A5B"/>
    <w:rsid w:val="00734F74"/>
    <w:rsid w:val="00736596"/>
    <w:rsid w:val="007378DF"/>
    <w:rsid w:val="0074026F"/>
    <w:rsid w:val="00742531"/>
    <w:rsid w:val="007429F6"/>
    <w:rsid w:val="00744E76"/>
    <w:rsid w:val="00745DB1"/>
    <w:rsid w:val="007509EF"/>
    <w:rsid w:val="00774DA4"/>
    <w:rsid w:val="0078017C"/>
    <w:rsid w:val="0078021A"/>
    <w:rsid w:val="0078180F"/>
    <w:rsid w:val="00781F0F"/>
    <w:rsid w:val="00782875"/>
    <w:rsid w:val="0078372D"/>
    <w:rsid w:val="00791136"/>
    <w:rsid w:val="00791867"/>
    <w:rsid w:val="00793FBA"/>
    <w:rsid w:val="007A30FB"/>
    <w:rsid w:val="007A4504"/>
    <w:rsid w:val="007B00D3"/>
    <w:rsid w:val="007B0A1C"/>
    <w:rsid w:val="007B11DD"/>
    <w:rsid w:val="007B600E"/>
    <w:rsid w:val="007B6841"/>
    <w:rsid w:val="007C2A6D"/>
    <w:rsid w:val="007C6ECB"/>
    <w:rsid w:val="007D2F02"/>
    <w:rsid w:val="007D379C"/>
    <w:rsid w:val="007E0293"/>
    <w:rsid w:val="007E2C13"/>
    <w:rsid w:val="007E7490"/>
    <w:rsid w:val="007F0F4A"/>
    <w:rsid w:val="007F39C0"/>
    <w:rsid w:val="007F4DFB"/>
    <w:rsid w:val="007F6969"/>
    <w:rsid w:val="0080140A"/>
    <w:rsid w:val="008028A4"/>
    <w:rsid w:val="008046BA"/>
    <w:rsid w:val="008158A7"/>
    <w:rsid w:val="00821DC5"/>
    <w:rsid w:val="00824445"/>
    <w:rsid w:val="00830747"/>
    <w:rsid w:val="00840EA9"/>
    <w:rsid w:val="0084101B"/>
    <w:rsid w:val="00845981"/>
    <w:rsid w:val="00856925"/>
    <w:rsid w:val="00861869"/>
    <w:rsid w:val="008641A3"/>
    <w:rsid w:val="008722AC"/>
    <w:rsid w:val="008768CA"/>
    <w:rsid w:val="00880731"/>
    <w:rsid w:val="00880D6E"/>
    <w:rsid w:val="00883CE2"/>
    <w:rsid w:val="00883ED2"/>
    <w:rsid w:val="00894625"/>
    <w:rsid w:val="008A2D51"/>
    <w:rsid w:val="008A2EA0"/>
    <w:rsid w:val="008A37D2"/>
    <w:rsid w:val="008A61CA"/>
    <w:rsid w:val="008C1589"/>
    <w:rsid w:val="008C36C1"/>
    <w:rsid w:val="008C384C"/>
    <w:rsid w:val="008C4B7D"/>
    <w:rsid w:val="008D72A7"/>
    <w:rsid w:val="008F2075"/>
    <w:rsid w:val="008F6317"/>
    <w:rsid w:val="008F7F7E"/>
    <w:rsid w:val="0090123C"/>
    <w:rsid w:val="0090271F"/>
    <w:rsid w:val="00902E23"/>
    <w:rsid w:val="009060E3"/>
    <w:rsid w:val="009114D7"/>
    <w:rsid w:val="00912F1F"/>
    <w:rsid w:val="0091348E"/>
    <w:rsid w:val="00913BA8"/>
    <w:rsid w:val="00914770"/>
    <w:rsid w:val="00917C8E"/>
    <w:rsid w:val="00917CCB"/>
    <w:rsid w:val="00930E96"/>
    <w:rsid w:val="00934066"/>
    <w:rsid w:val="00935500"/>
    <w:rsid w:val="00936E16"/>
    <w:rsid w:val="00942EC2"/>
    <w:rsid w:val="009432EF"/>
    <w:rsid w:val="00960024"/>
    <w:rsid w:val="00996577"/>
    <w:rsid w:val="0099745A"/>
    <w:rsid w:val="009A0E25"/>
    <w:rsid w:val="009B4846"/>
    <w:rsid w:val="009C23BE"/>
    <w:rsid w:val="009C2C48"/>
    <w:rsid w:val="009C679C"/>
    <w:rsid w:val="009C7456"/>
    <w:rsid w:val="009D42A5"/>
    <w:rsid w:val="009D54C9"/>
    <w:rsid w:val="009D647C"/>
    <w:rsid w:val="009D6678"/>
    <w:rsid w:val="009D6D4E"/>
    <w:rsid w:val="009E3E16"/>
    <w:rsid w:val="009E7614"/>
    <w:rsid w:val="009F37B7"/>
    <w:rsid w:val="009F3F5B"/>
    <w:rsid w:val="009F74A0"/>
    <w:rsid w:val="00A00B75"/>
    <w:rsid w:val="00A03598"/>
    <w:rsid w:val="00A050C7"/>
    <w:rsid w:val="00A10F02"/>
    <w:rsid w:val="00A13B7A"/>
    <w:rsid w:val="00A164B4"/>
    <w:rsid w:val="00A17EA6"/>
    <w:rsid w:val="00A23962"/>
    <w:rsid w:val="00A23CB1"/>
    <w:rsid w:val="00A26956"/>
    <w:rsid w:val="00A27486"/>
    <w:rsid w:val="00A32971"/>
    <w:rsid w:val="00A37897"/>
    <w:rsid w:val="00A452DB"/>
    <w:rsid w:val="00A45B00"/>
    <w:rsid w:val="00A53724"/>
    <w:rsid w:val="00A54158"/>
    <w:rsid w:val="00A55723"/>
    <w:rsid w:val="00A55D55"/>
    <w:rsid w:val="00A55D76"/>
    <w:rsid w:val="00A56066"/>
    <w:rsid w:val="00A56349"/>
    <w:rsid w:val="00A62281"/>
    <w:rsid w:val="00A649A9"/>
    <w:rsid w:val="00A6719A"/>
    <w:rsid w:val="00A73129"/>
    <w:rsid w:val="00A82346"/>
    <w:rsid w:val="00A92BA1"/>
    <w:rsid w:val="00A9669B"/>
    <w:rsid w:val="00AA59C7"/>
    <w:rsid w:val="00AC6BC6"/>
    <w:rsid w:val="00AE1F45"/>
    <w:rsid w:val="00AE65E2"/>
    <w:rsid w:val="00B01A3A"/>
    <w:rsid w:val="00B0340B"/>
    <w:rsid w:val="00B035FC"/>
    <w:rsid w:val="00B07E87"/>
    <w:rsid w:val="00B15449"/>
    <w:rsid w:val="00B173B3"/>
    <w:rsid w:val="00B2084B"/>
    <w:rsid w:val="00B25A16"/>
    <w:rsid w:val="00B25DD3"/>
    <w:rsid w:val="00B328EC"/>
    <w:rsid w:val="00B3482A"/>
    <w:rsid w:val="00B35354"/>
    <w:rsid w:val="00B35675"/>
    <w:rsid w:val="00B435B2"/>
    <w:rsid w:val="00B45358"/>
    <w:rsid w:val="00B519B7"/>
    <w:rsid w:val="00B55304"/>
    <w:rsid w:val="00B60566"/>
    <w:rsid w:val="00B63CD4"/>
    <w:rsid w:val="00B649A4"/>
    <w:rsid w:val="00B654B4"/>
    <w:rsid w:val="00B7044A"/>
    <w:rsid w:val="00B70B77"/>
    <w:rsid w:val="00B712E7"/>
    <w:rsid w:val="00B73AA5"/>
    <w:rsid w:val="00B8218A"/>
    <w:rsid w:val="00B827CB"/>
    <w:rsid w:val="00B916CB"/>
    <w:rsid w:val="00B93086"/>
    <w:rsid w:val="00BA19ED"/>
    <w:rsid w:val="00BA2A2E"/>
    <w:rsid w:val="00BA4B8D"/>
    <w:rsid w:val="00BA5C7C"/>
    <w:rsid w:val="00BB2080"/>
    <w:rsid w:val="00BB2BE5"/>
    <w:rsid w:val="00BC0F7D"/>
    <w:rsid w:val="00BD1177"/>
    <w:rsid w:val="00BD6407"/>
    <w:rsid w:val="00BD71F4"/>
    <w:rsid w:val="00BD7D31"/>
    <w:rsid w:val="00BE146E"/>
    <w:rsid w:val="00BE3255"/>
    <w:rsid w:val="00BE7B42"/>
    <w:rsid w:val="00BF128E"/>
    <w:rsid w:val="00C00BEF"/>
    <w:rsid w:val="00C041A9"/>
    <w:rsid w:val="00C048A2"/>
    <w:rsid w:val="00C074DD"/>
    <w:rsid w:val="00C120E7"/>
    <w:rsid w:val="00C1496A"/>
    <w:rsid w:val="00C155F3"/>
    <w:rsid w:val="00C2466B"/>
    <w:rsid w:val="00C2532B"/>
    <w:rsid w:val="00C33079"/>
    <w:rsid w:val="00C40AE8"/>
    <w:rsid w:val="00C45231"/>
    <w:rsid w:val="00C608E5"/>
    <w:rsid w:val="00C61969"/>
    <w:rsid w:val="00C67917"/>
    <w:rsid w:val="00C72833"/>
    <w:rsid w:val="00C8009C"/>
    <w:rsid w:val="00C80F1D"/>
    <w:rsid w:val="00C8668A"/>
    <w:rsid w:val="00C87E8E"/>
    <w:rsid w:val="00C93F40"/>
    <w:rsid w:val="00C9697E"/>
    <w:rsid w:val="00C971AB"/>
    <w:rsid w:val="00CA13CF"/>
    <w:rsid w:val="00CA1A16"/>
    <w:rsid w:val="00CA3D0C"/>
    <w:rsid w:val="00CC3880"/>
    <w:rsid w:val="00CC3B50"/>
    <w:rsid w:val="00CD0B9A"/>
    <w:rsid w:val="00CD0F50"/>
    <w:rsid w:val="00CD609F"/>
    <w:rsid w:val="00CD6C70"/>
    <w:rsid w:val="00CE30C8"/>
    <w:rsid w:val="00CE6802"/>
    <w:rsid w:val="00CF3712"/>
    <w:rsid w:val="00D0615C"/>
    <w:rsid w:val="00D15FD0"/>
    <w:rsid w:val="00D1773D"/>
    <w:rsid w:val="00D20422"/>
    <w:rsid w:val="00D26885"/>
    <w:rsid w:val="00D26941"/>
    <w:rsid w:val="00D351A5"/>
    <w:rsid w:val="00D412DF"/>
    <w:rsid w:val="00D435F6"/>
    <w:rsid w:val="00D527FA"/>
    <w:rsid w:val="00D53F32"/>
    <w:rsid w:val="00D5535B"/>
    <w:rsid w:val="00D57972"/>
    <w:rsid w:val="00D60049"/>
    <w:rsid w:val="00D61CAF"/>
    <w:rsid w:val="00D675A9"/>
    <w:rsid w:val="00D72CA1"/>
    <w:rsid w:val="00D738D6"/>
    <w:rsid w:val="00D74904"/>
    <w:rsid w:val="00D755EB"/>
    <w:rsid w:val="00D76048"/>
    <w:rsid w:val="00D81E70"/>
    <w:rsid w:val="00D8654D"/>
    <w:rsid w:val="00D87E00"/>
    <w:rsid w:val="00D9134D"/>
    <w:rsid w:val="00DA27DB"/>
    <w:rsid w:val="00DA4925"/>
    <w:rsid w:val="00DA5253"/>
    <w:rsid w:val="00DA6A9C"/>
    <w:rsid w:val="00DA773C"/>
    <w:rsid w:val="00DA7A03"/>
    <w:rsid w:val="00DB1818"/>
    <w:rsid w:val="00DB2A83"/>
    <w:rsid w:val="00DB49C6"/>
    <w:rsid w:val="00DC2A27"/>
    <w:rsid w:val="00DC309B"/>
    <w:rsid w:val="00DC4DA2"/>
    <w:rsid w:val="00DD3343"/>
    <w:rsid w:val="00DD47DC"/>
    <w:rsid w:val="00DD4C17"/>
    <w:rsid w:val="00DD53A4"/>
    <w:rsid w:val="00DD74A5"/>
    <w:rsid w:val="00DE01B1"/>
    <w:rsid w:val="00DE189B"/>
    <w:rsid w:val="00DE26F1"/>
    <w:rsid w:val="00DE2D56"/>
    <w:rsid w:val="00DE6F6F"/>
    <w:rsid w:val="00DF0E2B"/>
    <w:rsid w:val="00DF2B1F"/>
    <w:rsid w:val="00DF4991"/>
    <w:rsid w:val="00DF62CD"/>
    <w:rsid w:val="00E00EE5"/>
    <w:rsid w:val="00E04B51"/>
    <w:rsid w:val="00E055BC"/>
    <w:rsid w:val="00E056C0"/>
    <w:rsid w:val="00E057BA"/>
    <w:rsid w:val="00E05F35"/>
    <w:rsid w:val="00E13F9C"/>
    <w:rsid w:val="00E16509"/>
    <w:rsid w:val="00E21242"/>
    <w:rsid w:val="00E23065"/>
    <w:rsid w:val="00E35D6A"/>
    <w:rsid w:val="00E44582"/>
    <w:rsid w:val="00E44A3F"/>
    <w:rsid w:val="00E65A90"/>
    <w:rsid w:val="00E65AAF"/>
    <w:rsid w:val="00E7443C"/>
    <w:rsid w:val="00E74564"/>
    <w:rsid w:val="00E75E1C"/>
    <w:rsid w:val="00E77645"/>
    <w:rsid w:val="00E86EE9"/>
    <w:rsid w:val="00E9249D"/>
    <w:rsid w:val="00E93473"/>
    <w:rsid w:val="00E95281"/>
    <w:rsid w:val="00E96E4A"/>
    <w:rsid w:val="00EA15B0"/>
    <w:rsid w:val="00EA21D3"/>
    <w:rsid w:val="00EA32B4"/>
    <w:rsid w:val="00EA5EA7"/>
    <w:rsid w:val="00EB0CDF"/>
    <w:rsid w:val="00EB4CE5"/>
    <w:rsid w:val="00EC0BD0"/>
    <w:rsid w:val="00EC1584"/>
    <w:rsid w:val="00EC1A24"/>
    <w:rsid w:val="00EC4A25"/>
    <w:rsid w:val="00EC7711"/>
    <w:rsid w:val="00ED5D27"/>
    <w:rsid w:val="00EE0F08"/>
    <w:rsid w:val="00EE36C1"/>
    <w:rsid w:val="00EF1B1F"/>
    <w:rsid w:val="00EF4063"/>
    <w:rsid w:val="00EF4F1B"/>
    <w:rsid w:val="00EF6074"/>
    <w:rsid w:val="00F0167D"/>
    <w:rsid w:val="00F025A2"/>
    <w:rsid w:val="00F0284F"/>
    <w:rsid w:val="00F04712"/>
    <w:rsid w:val="00F0678E"/>
    <w:rsid w:val="00F128D2"/>
    <w:rsid w:val="00F13360"/>
    <w:rsid w:val="00F225EA"/>
    <w:rsid w:val="00F22EC7"/>
    <w:rsid w:val="00F325C8"/>
    <w:rsid w:val="00F332EC"/>
    <w:rsid w:val="00F34487"/>
    <w:rsid w:val="00F35C78"/>
    <w:rsid w:val="00F4402C"/>
    <w:rsid w:val="00F4532D"/>
    <w:rsid w:val="00F6009E"/>
    <w:rsid w:val="00F60A7E"/>
    <w:rsid w:val="00F60DFE"/>
    <w:rsid w:val="00F621A9"/>
    <w:rsid w:val="00F653B8"/>
    <w:rsid w:val="00F6692C"/>
    <w:rsid w:val="00F71AAF"/>
    <w:rsid w:val="00F748C1"/>
    <w:rsid w:val="00F75401"/>
    <w:rsid w:val="00F82DD0"/>
    <w:rsid w:val="00F853FA"/>
    <w:rsid w:val="00F8785C"/>
    <w:rsid w:val="00F9008D"/>
    <w:rsid w:val="00F9558B"/>
    <w:rsid w:val="00F96296"/>
    <w:rsid w:val="00F97C61"/>
    <w:rsid w:val="00FA1266"/>
    <w:rsid w:val="00FA4603"/>
    <w:rsid w:val="00FA51A2"/>
    <w:rsid w:val="00FA5650"/>
    <w:rsid w:val="00FC1192"/>
    <w:rsid w:val="00FD6759"/>
    <w:rsid w:val="00FD740A"/>
    <w:rsid w:val="00FE1E40"/>
    <w:rsid w:val="00FE65D6"/>
    <w:rsid w:val="00FF2F84"/>
    <w:rsid w:val="00FF31C0"/>
    <w:rsid w:val="00FF3F09"/>
    <w:rsid w:val="00FF5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7ED175D4-ABF1-4567-9516-13E87E056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rsid w:val="00EF4063"/>
    <w:rPr>
      <w:color w:val="FF0000"/>
    </w:rPr>
  </w:style>
  <w:style w:type="paragraph" w:customStyle="1" w:styleId="TH">
    <w:name w:val="TH"/>
    <w:basedOn w:val="Normal"/>
    <w:link w:val="THChar"/>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basedOn w:val="TH"/>
    <w:link w:val="TFChar"/>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locked/>
    <w:rsid w:val="008158A7"/>
    <w:rPr>
      <w:rFonts w:ascii="Arial" w:eastAsia="Times New Roman" w:hAnsi="Arial"/>
      <w:sz w:val="18"/>
    </w:rPr>
  </w:style>
  <w:style w:type="character" w:customStyle="1" w:styleId="TFChar">
    <w:name w:val="TF Char"/>
    <w:link w:val="TF"/>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63"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11028"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11026" TargetMode="External"/><Relationship Id="rId38"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hyperlink" Target="https://portal.3gpp.org/ngppapp/CreateTdoc.aspx?mode=view&amp;contributionUid=CP-211059" TargetMode="External"/><Relationship Id="rId40" Type="http://schemas.openxmlformats.org/officeDocument/2006/relationships/hyperlink" Target="https://portal.3gpp.org/ngppapp/CreateTdoc.aspx?mode=view&amp;contributionUid=CP-211063"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hyperlink" Target="https://portal.3gpp.org/ngppapp/CreateTdoc.aspx?mode=view&amp;contributionUid=CP-211059"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yperlink" Target="https://portal.3gpp.org/ngppapp/CreateTdoc.aspx?mode=view&amp;contributionUid=CP-211050"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A3BBE-46E4-436E-9C0B-8D234E22F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53</Pages>
  <Words>17827</Words>
  <Characters>101614</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49</cp:revision>
  <cp:lastPrinted>2019-02-25T07:05:00Z</cp:lastPrinted>
  <dcterms:created xsi:type="dcterms:W3CDTF">2022-05-27T06:20:00Z</dcterms:created>
  <dcterms:modified xsi:type="dcterms:W3CDTF">2022-12-15T15:59:00Z</dcterms:modified>
</cp:coreProperties>
</file>