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65AFCE97" w:rsidR="004F0988" w:rsidRDefault="008D72A7" w:rsidP="003062B1">
            <w:pPr>
              <w:pStyle w:val="ZA"/>
              <w:framePr w:w="0" w:hRule="auto" w:wrap="auto" w:vAnchor="margin" w:hAnchor="text" w:yAlign="inline"/>
            </w:pPr>
            <w:bookmarkStart w:id="0" w:name="page1"/>
            <w:r>
              <w:rPr>
                <w:sz w:val="64"/>
              </w:rPr>
              <w:t xml:space="preserve">3GPP TS 29.515 </w:t>
            </w:r>
            <w:r>
              <w:t>V</w:t>
            </w:r>
            <w:r w:rsidR="00CD0B9A">
              <w:t>1</w:t>
            </w:r>
            <w:r w:rsidR="00FF2F84">
              <w:rPr>
                <w:rFonts w:hint="eastAsia"/>
                <w:lang w:eastAsia="zh-CN"/>
              </w:rPr>
              <w:t>7</w:t>
            </w:r>
            <w:r>
              <w:t>.</w:t>
            </w:r>
            <w:r w:rsidR="003062B1">
              <w:rPr>
                <w:rFonts w:eastAsiaTheme="minorEastAsia" w:hint="eastAsia"/>
                <w:lang w:eastAsia="zh-CN"/>
              </w:rPr>
              <w:t>5</w:t>
            </w:r>
            <w:r>
              <w:t xml:space="preserve">.0 </w:t>
            </w:r>
            <w:r>
              <w:rPr>
                <w:sz w:val="32"/>
              </w:rPr>
              <w:t>(</w:t>
            </w:r>
            <w:r w:rsidR="0013513E">
              <w:rPr>
                <w:sz w:val="32"/>
              </w:rPr>
              <w:t>20</w:t>
            </w:r>
            <w:r w:rsidR="0013513E">
              <w:rPr>
                <w:rFonts w:hint="eastAsia"/>
                <w:sz w:val="32"/>
                <w:lang w:eastAsia="zh-CN"/>
              </w:rPr>
              <w:t>2</w:t>
            </w:r>
            <w:r w:rsidR="0013513E">
              <w:rPr>
                <w:rFonts w:eastAsiaTheme="minorEastAsia" w:hint="eastAsia"/>
                <w:sz w:val="32"/>
                <w:lang w:eastAsia="zh-CN"/>
              </w:rPr>
              <w:t>2</w:t>
            </w:r>
            <w:r>
              <w:rPr>
                <w:sz w:val="32"/>
              </w:rPr>
              <w:t>-</w:t>
            </w:r>
            <w:r w:rsidR="003062B1">
              <w:rPr>
                <w:rFonts w:eastAsiaTheme="minorEastAsia" w:hint="eastAsia"/>
                <w:sz w:val="32"/>
                <w:lang w:eastAsia="zh-CN"/>
              </w:rPr>
              <w:t>06</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7777777"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17</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0284F" w14:paraId="2110AF82" w14:textId="77777777" w:rsidTr="005E4BB2">
        <w:trPr>
          <w:trHeight w:hRule="exact" w:val="1531"/>
        </w:trPr>
        <w:tc>
          <w:tcPr>
            <w:tcW w:w="4883" w:type="dxa"/>
            <w:shd w:val="clear" w:color="auto" w:fill="auto"/>
          </w:tcPr>
          <w:p w14:paraId="0887390B" w14:textId="77777777" w:rsidR="00F0284F" w:rsidRDefault="00883CE2" w:rsidP="00F0284F">
            <w:r>
              <w:rPr>
                <w:i/>
              </w:rPr>
              <w:pict w14:anchorId="071D4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46A41D9B" w14:textId="77777777" w:rsidR="00F0284F" w:rsidRDefault="00883CE2" w:rsidP="00F0284F">
            <w:pPr>
              <w:jc w:val="right"/>
            </w:pPr>
            <w:bookmarkStart w:id="2" w:name="logos"/>
            <w:r>
              <w:pict w14:anchorId="0979F25D">
                <v:shape id="_x0000_i1026" type="#_x0000_t75" style="width:128.5pt;height:75.9pt">
                  <v:imagedata r:id="rId10" o:title="3GPP-logo_web"/>
                </v:shape>
              </w:pict>
            </w:r>
            <w:bookmarkEnd w:id="2"/>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4"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1FA97710" w:rsidR="008D72A7" w:rsidRDefault="008D72A7">
            <w:pPr>
              <w:pStyle w:val="FP"/>
              <w:jc w:val="center"/>
              <w:rPr>
                <w:noProof/>
                <w:sz w:val="18"/>
              </w:rPr>
            </w:pPr>
            <w:r>
              <w:rPr>
                <w:noProof/>
                <w:sz w:val="18"/>
              </w:rPr>
              <w:t xml:space="preserve">© </w:t>
            </w:r>
            <w:bookmarkStart w:id="7" w:name="copyrightDate"/>
            <w:r>
              <w:rPr>
                <w:noProof/>
                <w:sz w:val="18"/>
              </w:rPr>
              <w:t>20</w:t>
            </w:r>
            <w:bookmarkEnd w:id="7"/>
            <w:r w:rsidR="0011128F">
              <w:rPr>
                <w:noProof/>
                <w:sz w:val="18"/>
              </w:rPr>
              <w:t>2</w:t>
            </w:r>
            <w:r w:rsidR="000D00CF">
              <w:rPr>
                <w:noProof/>
                <w:sz w:val="18"/>
              </w:rPr>
              <w:t>2</w:t>
            </w:r>
            <w:r>
              <w:rPr>
                <w:noProof/>
                <w:sz w:val="18"/>
              </w:rPr>
              <w:t>, 3GPP Organizational Partners (ARIB, ATIS, CCSA, ETSI, TSDSI, TTA, TTC).</w:t>
            </w:r>
            <w:bookmarkStart w:id="8" w:name="copyrightaddon"/>
            <w:bookmarkEnd w:id="8"/>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6"/>
          </w:p>
          <w:p w14:paraId="47186B42" w14:textId="77777777" w:rsidR="008D72A7" w:rsidRDefault="008D72A7"/>
        </w:tc>
      </w:tr>
    </w:tbl>
    <w:p w14:paraId="0048F3DF" w14:textId="77777777" w:rsidR="008D72A7" w:rsidRDefault="008D72A7" w:rsidP="00EF4063">
      <w:pPr>
        <w:pStyle w:val="TT"/>
      </w:pPr>
      <w:r>
        <w:br w:type="page"/>
      </w:r>
      <w:bookmarkStart w:id="9" w:name="tableOfContents"/>
      <w:bookmarkEnd w:id="9"/>
      <w:r>
        <w:lastRenderedPageBreak/>
        <w:t>Contents</w:t>
      </w:r>
    </w:p>
    <w:p w14:paraId="526BDBC4" w14:textId="30E59211" w:rsidR="00254A98" w:rsidRDefault="006B79A1">
      <w:pPr>
        <w:pStyle w:val="TOC1"/>
        <w:rPr>
          <w:rFonts w:asciiTheme="minorHAnsi" w:hAnsiTheme="minorHAnsi" w:cstheme="minorBidi"/>
          <w:noProof/>
          <w:szCs w:val="22"/>
          <w:lang w:eastAsia="en-GB"/>
        </w:rPr>
      </w:pPr>
      <w:r>
        <w:fldChar w:fldCharType="begin" w:fldLock="1"/>
      </w:r>
      <w:r>
        <w:instrText xml:space="preserve"> TOC \o "1-9" </w:instrText>
      </w:r>
      <w:r>
        <w:fldChar w:fldCharType="separate"/>
      </w:r>
      <w:r w:rsidR="00254A98">
        <w:rPr>
          <w:noProof/>
        </w:rPr>
        <w:t>Foreword</w:t>
      </w:r>
      <w:r w:rsidR="00254A98">
        <w:rPr>
          <w:noProof/>
        </w:rPr>
        <w:tab/>
      </w:r>
      <w:r w:rsidR="00254A98">
        <w:rPr>
          <w:noProof/>
        </w:rPr>
        <w:fldChar w:fldCharType="begin" w:fldLock="1"/>
      </w:r>
      <w:r w:rsidR="00254A98">
        <w:rPr>
          <w:noProof/>
        </w:rPr>
        <w:instrText xml:space="preserve"> PAGEREF _Toc106628460 \h </w:instrText>
      </w:r>
      <w:r w:rsidR="00254A98">
        <w:rPr>
          <w:noProof/>
        </w:rPr>
      </w:r>
      <w:r w:rsidR="00254A98">
        <w:rPr>
          <w:noProof/>
        </w:rPr>
        <w:fldChar w:fldCharType="separate"/>
      </w:r>
      <w:r w:rsidR="00254A98">
        <w:rPr>
          <w:noProof/>
        </w:rPr>
        <w:t>5</w:t>
      </w:r>
      <w:r w:rsidR="00254A98">
        <w:rPr>
          <w:noProof/>
        </w:rPr>
        <w:fldChar w:fldCharType="end"/>
      </w:r>
    </w:p>
    <w:p w14:paraId="0EDADE99" w14:textId="001654B3" w:rsidR="00254A98" w:rsidRDefault="00254A98">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_Toc106628461 \h </w:instrText>
      </w:r>
      <w:r>
        <w:rPr>
          <w:noProof/>
        </w:rPr>
      </w:r>
      <w:r>
        <w:rPr>
          <w:noProof/>
        </w:rPr>
        <w:fldChar w:fldCharType="separate"/>
      </w:r>
      <w:r>
        <w:rPr>
          <w:noProof/>
        </w:rPr>
        <w:t>6</w:t>
      </w:r>
      <w:r>
        <w:rPr>
          <w:noProof/>
        </w:rPr>
        <w:fldChar w:fldCharType="end"/>
      </w:r>
    </w:p>
    <w:p w14:paraId="7D9A58BD" w14:textId="4FD89CB2" w:rsidR="00254A98" w:rsidRDefault="00254A98">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_Toc106628462 \h </w:instrText>
      </w:r>
      <w:r>
        <w:rPr>
          <w:noProof/>
        </w:rPr>
      </w:r>
      <w:r>
        <w:rPr>
          <w:noProof/>
        </w:rPr>
        <w:fldChar w:fldCharType="separate"/>
      </w:r>
      <w:r>
        <w:rPr>
          <w:noProof/>
        </w:rPr>
        <w:t>6</w:t>
      </w:r>
      <w:r>
        <w:rPr>
          <w:noProof/>
        </w:rPr>
        <w:fldChar w:fldCharType="end"/>
      </w:r>
    </w:p>
    <w:p w14:paraId="254B3D9A" w14:textId="746899CF" w:rsidR="00254A98" w:rsidRDefault="00254A98">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_Toc106628463 \h </w:instrText>
      </w:r>
      <w:r>
        <w:rPr>
          <w:noProof/>
        </w:rPr>
      </w:r>
      <w:r>
        <w:rPr>
          <w:noProof/>
        </w:rPr>
        <w:fldChar w:fldCharType="separate"/>
      </w:r>
      <w:r>
        <w:rPr>
          <w:noProof/>
        </w:rPr>
        <w:t>7</w:t>
      </w:r>
      <w:r>
        <w:rPr>
          <w:noProof/>
        </w:rPr>
        <w:fldChar w:fldCharType="end"/>
      </w:r>
    </w:p>
    <w:p w14:paraId="528708FF" w14:textId="4D2808D7" w:rsidR="00254A98" w:rsidRDefault="00254A98">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_Toc106628464 \h </w:instrText>
      </w:r>
      <w:r>
        <w:rPr>
          <w:noProof/>
        </w:rPr>
      </w:r>
      <w:r>
        <w:rPr>
          <w:noProof/>
        </w:rPr>
        <w:fldChar w:fldCharType="separate"/>
      </w:r>
      <w:r>
        <w:rPr>
          <w:noProof/>
        </w:rPr>
        <w:t>7</w:t>
      </w:r>
      <w:r>
        <w:rPr>
          <w:noProof/>
        </w:rPr>
        <w:fldChar w:fldCharType="end"/>
      </w:r>
    </w:p>
    <w:p w14:paraId="2171067D" w14:textId="1B3B4F77" w:rsidR="00254A98" w:rsidRDefault="00254A98">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_Toc106628465 \h </w:instrText>
      </w:r>
      <w:r>
        <w:rPr>
          <w:noProof/>
        </w:rPr>
      </w:r>
      <w:r>
        <w:rPr>
          <w:noProof/>
        </w:rPr>
        <w:fldChar w:fldCharType="separate"/>
      </w:r>
      <w:r>
        <w:rPr>
          <w:noProof/>
        </w:rPr>
        <w:t>7</w:t>
      </w:r>
      <w:r>
        <w:rPr>
          <w:noProof/>
        </w:rPr>
        <w:fldChar w:fldCharType="end"/>
      </w:r>
    </w:p>
    <w:p w14:paraId="0812B9D0" w14:textId="41EA31D7" w:rsidR="00254A98" w:rsidRDefault="00254A98">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_Toc106628466 \h </w:instrText>
      </w:r>
      <w:r>
        <w:rPr>
          <w:noProof/>
        </w:rPr>
      </w:r>
      <w:r>
        <w:rPr>
          <w:noProof/>
        </w:rPr>
        <w:fldChar w:fldCharType="separate"/>
      </w:r>
      <w:r>
        <w:rPr>
          <w:noProof/>
        </w:rPr>
        <w:t>7</w:t>
      </w:r>
      <w:r>
        <w:rPr>
          <w:noProof/>
        </w:rPr>
        <w:fldChar w:fldCharType="end"/>
      </w:r>
    </w:p>
    <w:p w14:paraId="516F1037" w14:textId="34E6440E" w:rsidR="00254A98" w:rsidRDefault="00254A98">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_Toc106628467 \h </w:instrText>
      </w:r>
      <w:r>
        <w:rPr>
          <w:noProof/>
        </w:rPr>
      </w:r>
      <w:r>
        <w:rPr>
          <w:noProof/>
        </w:rPr>
        <w:fldChar w:fldCharType="separate"/>
      </w:r>
      <w:r>
        <w:rPr>
          <w:noProof/>
        </w:rPr>
        <w:t>7</w:t>
      </w:r>
      <w:r>
        <w:rPr>
          <w:noProof/>
        </w:rPr>
        <w:fldChar w:fldCharType="end"/>
      </w:r>
    </w:p>
    <w:p w14:paraId="2CCDFBE7" w14:textId="3CD87EC2" w:rsidR="00254A98" w:rsidRDefault="00254A98">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_Toc106628468 \h </w:instrText>
      </w:r>
      <w:r>
        <w:rPr>
          <w:noProof/>
        </w:rPr>
      </w:r>
      <w:r>
        <w:rPr>
          <w:noProof/>
        </w:rPr>
        <w:fldChar w:fldCharType="separate"/>
      </w:r>
      <w:r>
        <w:rPr>
          <w:noProof/>
        </w:rPr>
        <w:t>8</w:t>
      </w:r>
      <w:r>
        <w:rPr>
          <w:noProof/>
        </w:rPr>
        <w:fldChar w:fldCharType="end"/>
      </w:r>
    </w:p>
    <w:p w14:paraId="7545924C" w14:textId="54AA6BC1" w:rsidR="00254A98" w:rsidRDefault="00254A98">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_Toc106628469 \h </w:instrText>
      </w:r>
      <w:r>
        <w:rPr>
          <w:noProof/>
        </w:rPr>
      </w:r>
      <w:r>
        <w:rPr>
          <w:noProof/>
        </w:rPr>
        <w:fldChar w:fldCharType="separate"/>
      </w:r>
      <w:r>
        <w:rPr>
          <w:noProof/>
        </w:rPr>
        <w:t>8</w:t>
      </w:r>
      <w:r>
        <w:rPr>
          <w:noProof/>
        </w:rPr>
        <w:fldChar w:fldCharType="end"/>
      </w:r>
    </w:p>
    <w:p w14:paraId="090A7575" w14:textId="67DE68CF" w:rsidR="00254A98" w:rsidRDefault="00254A98">
      <w:pPr>
        <w:pStyle w:val="TOC2"/>
        <w:rPr>
          <w:rFonts w:asciiTheme="minorHAnsi" w:hAnsiTheme="minorHAnsi" w:cstheme="minorBidi"/>
          <w:noProof/>
          <w:sz w:val="22"/>
          <w:szCs w:val="22"/>
          <w:lang w:eastAsia="en-GB"/>
        </w:rPr>
      </w:pPr>
      <w:r>
        <w:rPr>
          <w:noProof/>
        </w:rPr>
        <w:t>5.2</w:t>
      </w:r>
      <w:r>
        <w:rPr>
          <w:rFonts w:asciiTheme="minorHAnsi" w:hAnsiTheme="minorHAnsi" w:cstheme="minorBidi"/>
          <w:noProof/>
          <w:sz w:val="22"/>
          <w:szCs w:val="22"/>
          <w:lang w:eastAsia="en-GB"/>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_Toc106628470 \h </w:instrText>
      </w:r>
      <w:r>
        <w:rPr>
          <w:noProof/>
        </w:rPr>
      </w:r>
      <w:r>
        <w:rPr>
          <w:noProof/>
        </w:rPr>
        <w:fldChar w:fldCharType="separate"/>
      </w:r>
      <w:r>
        <w:rPr>
          <w:noProof/>
        </w:rPr>
        <w:t>8</w:t>
      </w:r>
      <w:r>
        <w:rPr>
          <w:noProof/>
        </w:rPr>
        <w:fldChar w:fldCharType="end"/>
      </w:r>
    </w:p>
    <w:p w14:paraId="7148C91E" w14:textId="40D1C67E" w:rsidR="00254A98" w:rsidRDefault="00254A98">
      <w:pPr>
        <w:pStyle w:val="TOC3"/>
        <w:rPr>
          <w:rFonts w:asciiTheme="minorHAnsi" w:hAnsiTheme="minorHAnsi" w:cstheme="minorBidi"/>
          <w:noProof/>
          <w:sz w:val="22"/>
          <w:szCs w:val="22"/>
          <w:lang w:eastAsia="en-GB"/>
        </w:rPr>
      </w:pPr>
      <w:r>
        <w:rPr>
          <w:noProof/>
        </w:rPr>
        <w:t>5.2.1</w:t>
      </w:r>
      <w:r>
        <w:rPr>
          <w:rFonts w:asciiTheme="minorHAnsi"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_Toc106628471 \h </w:instrText>
      </w:r>
      <w:r>
        <w:rPr>
          <w:noProof/>
        </w:rPr>
      </w:r>
      <w:r>
        <w:rPr>
          <w:noProof/>
        </w:rPr>
        <w:fldChar w:fldCharType="separate"/>
      </w:r>
      <w:r>
        <w:rPr>
          <w:noProof/>
        </w:rPr>
        <w:t>8</w:t>
      </w:r>
      <w:r>
        <w:rPr>
          <w:noProof/>
        </w:rPr>
        <w:fldChar w:fldCharType="end"/>
      </w:r>
    </w:p>
    <w:p w14:paraId="105865E8" w14:textId="6D59D8D8" w:rsidR="00254A98" w:rsidRDefault="00254A98">
      <w:pPr>
        <w:pStyle w:val="TOC3"/>
        <w:rPr>
          <w:rFonts w:asciiTheme="minorHAnsi" w:hAnsiTheme="minorHAnsi" w:cstheme="minorBidi"/>
          <w:noProof/>
          <w:sz w:val="22"/>
          <w:szCs w:val="22"/>
          <w:lang w:eastAsia="en-GB"/>
        </w:rPr>
      </w:pPr>
      <w:r>
        <w:rPr>
          <w:noProof/>
        </w:rPr>
        <w:t>5.2.2</w:t>
      </w:r>
      <w:r>
        <w:rPr>
          <w:rFonts w:asciiTheme="minorHAnsi"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_Toc106628472 \h </w:instrText>
      </w:r>
      <w:r>
        <w:rPr>
          <w:noProof/>
        </w:rPr>
      </w:r>
      <w:r>
        <w:rPr>
          <w:noProof/>
        </w:rPr>
        <w:fldChar w:fldCharType="separate"/>
      </w:r>
      <w:r>
        <w:rPr>
          <w:noProof/>
        </w:rPr>
        <w:t>9</w:t>
      </w:r>
      <w:r>
        <w:rPr>
          <w:noProof/>
        </w:rPr>
        <w:fldChar w:fldCharType="end"/>
      </w:r>
    </w:p>
    <w:p w14:paraId="2A4A3F3D" w14:textId="236BEA40" w:rsidR="00254A98" w:rsidRDefault="00254A98">
      <w:pPr>
        <w:pStyle w:val="TOC4"/>
        <w:rPr>
          <w:rFonts w:asciiTheme="minorHAnsi" w:hAnsiTheme="minorHAnsi" w:cstheme="minorBidi"/>
          <w:noProof/>
          <w:sz w:val="22"/>
          <w:szCs w:val="22"/>
          <w:lang w:eastAsia="en-GB"/>
        </w:rPr>
      </w:pPr>
      <w:r>
        <w:rPr>
          <w:noProof/>
        </w:rPr>
        <w:t>5.2.2.1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_Toc106628473 \h </w:instrText>
      </w:r>
      <w:r>
        <w:rPr>
          <w:noProof/>
        </w:rPr>
      </w:r>
      <w:r>
        <w:rPr>
          <w:noProof/>
        </w:rPr>
        <w:fldChar w:fldCharType="separate"/>
      </w:r>
      <w:r>
        <w:rPr>
          <w:noProof/>
        </w:rPr>
        <w:t>9</w:t>
      </w:r>
      <w:r>
        <w:rPr>
          <w:noProof/>
        </w:rPr>
        <w:fldChar w:fldCharType="end"/>
      </w:r>
    </w:p>
    <w:p w14:paraId="7D68C559" w14:textId="24E52660" w:rsidR="00254A98" w:rsidRDefault="00254A98">
      <w:pPr>
        <w:pStyle w:val="TOC4"/>
        <w:rPr>
          <w:rFonts w:asciiTheme="minorHAnsi" w:hAnsiTheme="minorHAnsi" w:cstheme="minorBidi"/>
          <w:noProof/>
          <w:sz w:val="22"/>
          <w:szCs w:val="22"/>
          <w:lang w:eastAsia="en-GB"/>
        </w:rPr>
      </w:pPr>
      <w:r>
        <w:rPr>
          <w:noProof/>
        </w:rPr>
        <w:t>5.2.2.2</w:t>
      </w:r>
      <w:r>
        <w:rPr>
          <w:rFonts w:asciiTheme="minorHAnsi" w:hAnsiTheme="minorHAnsi" w:cstheme="minorBidi"/>
          <w:noProof/>
          <w:sz w:val="22"/>
          <w:szCs w:val="22"/>
          <w:lang w:eastAsia="en-GB"/>
        </w:rPr>
        <w:tab/>
      </w:r>
      <w:r>
        <w:rPr>
          <w:noProof/>
          <w:lang w:eastAsia="zh-CN"/>
        </w:rPr>
        <w:t>ProvideLocation</w:t>
      </w:r>
      <w:r>
        <w:rPr>
          <w:noProof/>
        </w:rPr>
        <w:tab/>
      </w:r>
      <w:r>
        <w:rPr>
          <w:noProof/>
        </w:rPr>
        <w:fldChar w:fldCharType="begin" w:fldLock="1"/>
      </w:r>
      <w:r>
        <w:rPr>
          <w:noProof/>
        </w:rPr>
        <w:instrText xml:space="preserve"> PAGEREF _Toc106628474 \h </w:instrText>
      </w:r>
      <w:r>
        <w:rPr>
          <w:noProof/>
        </w:rPr>
      </w:r>
      <w:r>
        <w:rPr>
          <w:noProof/>
        </w:rPr>
        <w:fldChar w:fldCharType="separate"/>
      </w:r>
      <w:r>
        <w:rPr>
          <w:noProof/>
        </w:rPr>
        <w:t>9</w:t>
      </w:r>
      <w:r>
        <w:rPr>
          <w:noProof/>
        </w:rPr>
        <w:fldChar w:fldCharType="end"/>
      </w:r>
    </w:p>
    <w:p w14:paraId="3767DE65" w14:textId="2BC312BB" w:rsidR="00254A98" w:rsidRDefault="00254A98">
      <w:pPr>
        <w:pStyle w:val="TOC5"/>
        <w:rPr>
          <w:rFonts w:asciiTheme="minorHAnsi" w:hAnsiTheme="minorHAnsi" w:cstheme="minorBidi"/>
          <w:noProof/>
          <w:sz w:val="22"/>
          <w:szCs w:val="22"/>
          <w:lang w:eastAsia="en-GB"/>
        </w:rPr>
      </w:pPr>
      <w:r>
        <w:rPr>
          <w:noProof/>
        </w:rPr>
        <w:t>5.2.2.2.1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_Toc106628475 \h </w:instrText>
      </w:r>
      <w:r>
        <w:rPr>
          <w:noProof/>
        </w:rPr>
      </w:r>
      <w:r>
        <w:rPr>
          <w:noProof/>
        </w:rPr>
        <w:fldChar w:fldCharType="separate"/>
      </w:r>
      <w:r>
        <w:rPr>
          <w:noProof/>
        </w:rPr>
        <w:t>9</w:t>
      </w:r>
      <w:r>
        <w:rPr>
          <w:noProof/>
        </w:rPr>
        <w:fldChar w:fldCharType="end"/>
      </w:r>
    </w:p>
    <w:p w14:paraId="26CB944C" w14:textId="0536B04A" w:rsidR="00254A98" w:rsidRDefault="00254A98">
      <w:pPr>
        <w:pStyle w:val="TOC5"/>
        <w:rPr>
          <w:rFonts w:asciiTheme="minorHAnsi" w:hAnsiTheme="minorHAnsi" w:cstheme="minorBidi"/>
          <w:noProof/>
          <w:sz w:val="22"/>
          <w:szCs w:val="22"/>
          <w:lang w:eastAsia="en-GB"/>
        </w:rPr>
      </w:pPr>
      <w:r>
        <w:rPr>
          <w:noProof/>
        </w:rPr>
        <w:t>5.2.2.2.2</w:t>
      </w:r>
      <w:r>
        <w:rPr>
          <w:rFonts w:asciiTheme="minorHAnsi" w:hAnsiTheme="minorHAnsi" w:cstheme="minorBidi"/>
          <w:noProof/>
          <w:sz w:val="22"/>
          <w:szCs w:val="22"/>
          <w:lang w:eastAsia="en-GB"/>
        </w:rPr>
        <w:tab/>
      </w:r>
      <w:r>
        <w:rPr>
          <w:noProof/>
        </w:rPr>
        <w:t>Provide Location of a single UE</w:t>
      </w:r>
      <w:r>
        <w:rPr>
          <w:noProof/>
        </w:rPr>
        <w:tab/>
      </w:r>
      <w:r>
        <w:rPr>
          <w:noProof/>
        </w:rPr>
        <w:fldChar w:fldCharType="begin" w:fldLock="1"/>
      </w:r>
      <w:r>
        <w:rPr>
          <w:noProof/>
        </w:rPr>
        <w:instrText xml:space="preserve"> PAGEREF _Toc106628476 \h </w:instrText>
      </w:r>
      <w:r>
        <w:rPr>
          <w:noProof/>
        </w:rPr>
      </w:r>
      <w:r>
        <w:rPr>
          <w:noProof/>
        </w:rPr>
        <w:fldChar w:fldCharType="separate"/>
      </w:r>
      <w:r>
        <w:rPr>
          <w:noProof/>
        </w:rPr>
        <w:t>9</w:t>
      </w:r>
      <w:r>
        <w:rPr>
          <w:noProof/>
        </w:rPr>
        <w:fldChar w:fldCharType="end"/>
      </w:r>
    </w:p>
    <w:p w14:paraId="6B04E5A6" w14:textId="328B81C9" w:rsidR="00254A98" w:rsidRDefault="00254A98">
      <w:pPr>
        <w:pStyle w:val="TOC5"/>
        <w:rPr>
          <w:rFonts w:asciiTheme="minorHAnsi" w:hAnsiTheme="minorHAnsi" w:cstheme="minorBidi"/>
          <w:noProof/>
          <w:sz w:val="22"/>
          <w:szCs w:val="22"/>
          <w:lang w:eastAsia="en-GB"/>
        </w:rPr>
      </w:pPr>
      <w:r>
        <w:rPr>
          <w:noProof/>
        </w:rPr>
        <w:t>5.2.2.2.3</w:t>
      </w:r>
      <w:r>
        <w:rPr>
          <w:rFonts w:asciiTheme="minorHAnsi" w:hAnsiTheme="minorHAnsi" w:cstheme="minorBidi"/>
          <w:noProof/>
          <w:sz w:val="22"/>
          <w:szCs w:val="22"/>
          <w:lang w:eastAsia="en-GB"/>
        </w:rPr>
        <w:tab/>
      </w:r>
      <w:r>
        <w:rPr>
          <w:noProof/>
        </w:rPr>
        <w:t>Provide Locations of a group of UEs</w:t>
      </w:r>
      <w:r>
        <w:rPr>
          <w:noProof/>
        </w:rPr>
        <w:tab/>
      </w:r>
      <w:r>
        <w:rPr>
          <w:noProof/>
        </w:rPr>
        <w:fldChar w:fldCharType="begin" w:fldLock="1"/>
      </w:r>
      <w:r>
        <w:rPr>
          <w:noProof/>
        </w:rPr>
        <w:instrText xml:space="preserve"> PAGEREF _Toc106628477 \h </w:instrText>
      </w:r>
      <w:r>
        <w:rPr>
          <w:noProof/>
        </w:rPr>
      </w:r>
      <w:r>
        <w:rPr>
          <w:noProof/>
        </w:rPr>
        <w:fldChar w:fldCharType="separate"/>
      </w:r>
      <w:r>
        <w:rPr>
          <w:noProof/>
        </w:rPr>
        <w:t>10</w:t>
      </w:r>
      <w:r>
        <w:rPr>
          <w:noProof/>
        </w:rPr>
        <w:fldChar w:fldCharType="end"/>
      </w:r>
    </w:p>
    <w:p w14:paraId="35EAFA6E" w14:textId="25A08EE9" w:rsidR="00254A98" w:rsidRDefault="00254A98">
      <w:pPr>
        <w:pStyle w:val="TOC4"/>
        <w:rPr>
          <w:rFonts w:asciiTheme="minorHAnsi" w:hAnsiTheme="minorHAnsi" w:cstheme="minorBidi"/>
          <w:noProof/>
          <w:sz w:val="22"/>
          <w:szCs w:val="22"/>
          <w:lang w:eastAsia="en-GB"/>
        </w:rPr>
      </w:pPr>
      <w:r>
        <w:rPr>
          <w:noProof/>
        </w:rPr>
        <w:t>5.2.2.3</w:t>
      </w:r>
      <w:r>
        <w:rPr>
          <w:rFonts w:asciiTheme="minorHAnsi" w:hAnsiTheme="minorHAnsi" w:cstheme="minorBidi"/>
          <w:noProof/>
          <w:sz w:val="22"/>
          <w:szCs w:val="22"/>
          <w:lang w:eastAsia="en-GB"/>
        </w:rPr>
        <w:tab/>
      </w:r>
      <w:r>
        <w:rPr>
          <w:noProof/>
          <w:lang w:eastAsia="zh-CN"/>
        </w:rPr>
        <w:t>LocationUpdate</w:t>
      </w:r>
      <w:r>
        <w:rPr>
          <w:noProof/>
        </w:rPr>
        <w:tab/>
      </w:r>
      <w:r>
        <w:rPr>
          <w:noProof/>
        </w:rPr>
        <w:fldChar w:fldCharType="begin" w:fldLock="1"/>
      </w:r>
      <w:r>
        <w:rPr>
          <w:noProof/>
        </w:rPr>
        <w:instrText xml:space="preserve"> PAGEREF _Toc106628478 \h </w:instrText>
      </w:r>
      <w:r>
        <w:rPr>
          <w:noProof/>
        </w:rPr>
      </w:r>
      <w:r>
        <w:rPr>
          <w:noProof/>
        </w:rPr>
        <w:fldChar w:fldCharType="separate"/>
      </w:r>
      <w:r>
        <w:rPr>
          <w:noProof/>
        </w:rPr>
        <w:t>11</w:t>
      </w:r>
      <w:r>
        <w:rPr>
          <w:noProof/>
        </w:rPr>
        <w:fldChar w:fldCharType="end"/>
      </w:r>
    </w:p>
    <w:p w14:paraId="129621CF" w14:textId="7D3EBCBC" w:rsidR="00254A98" w:rsidRDefault="00254A98">
      <w:pPr>
        <w:pStyle w:val="TOC5"/>
        <w:rPr>
          <w:rFonts w:asciiTheme="minorHAnsi" w:hAnsiTheme="minorHAnsi" w:cstheme="minorBidi"/>
          <w:noProof/>
          <w:sz w:val="22"/>
          <w:szCs w:val="22"/>
          <w:lang w:eastAsia="en-GB"/>
        </w:rPr>
      </w:pPr>
      <w:r>
        <w:rPr>
          <w:noProof/>
        </w:rPr>
        <w:t>5.2.2.</w:t>
      </w:r>
      <w:r>
        <w:rPr>
          <w:noProof/>
          <w:lang w:eastAsia="zh-CN"/>
        </w:rPr>
        <w:t>3</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_Toc106628479 \h </w:instrText>
      </w:r>
      <w:r>
        <w:rPr>
          <w:noProof/>
        </w:rPr>
      </w:r>
      <w:r>
        <w:rPr>
          <w:noProof/>
        </w:rPr>
        <w:fldChar w:fldCharType="separate"/>
      </w:r>
      <w:r>
        <w:rPr>
          <w:noProof/>
        </w:rPr>
        <w:t>11</w:t>
      </w:r>
      <w:r>
        <w:rPr>
          <w:noProof/>
        </w:rPr>
        <w:fldChar w:fldCharType="end"/>
      </w:r>
    </w:p>
    <w:p w14:paraId="249BBF7E" w14:textId="23C5BEDA" w:rsidR="00254A98" w:rsidRDefault="00254A98">
      <w:pPr>
        <w:pStyle w:val="TOC4"/>
        <w:rPr>
          <w:rFonts w:asciiTheme="minorHAnsi" w:hAnsiTheme="minorHAnsi" w:cstheme="minorBidi"/>
          <w:noProof/>
          <w:sz w:val="22"/>
          <w:szCs w:val="22"/>
          <w:lang w:eastAsia="en-GB"/>
        </w:rPr>
      </w:pPr>
      <w:r>
        <w:rPr>
          <w:noProof/>
        </w:rPr>
        <w:t>5.2.2.</w:t>
      </w:r>
      <w:r>
        <w:rPr>
          <w:noProof/>
          <w:lang w:eastAsia="zh-CN"/>
        </w:rPr>
        <w:t>4</w:t>
      </w:r>
      <w:r>
        <w:rPr>
          <w:rFonts w:asciiTheme="minorHAnsi" w:hAnsiTheme="minorHAnsi" w:cstheme="minorBidi"/>
          <w:noProof/>
          <w:sz w:val="22"/>
          <w:szCs w:val="22"/>
          <w:lang w:eastAsia="en-GB"/>
        </w:rPr>
        <w:tab/>
      </w:r>
      <w:r>
        <w:rPr>
          <w:noProof/>
          <w:lang w:eastAsia="zh-CN"/>
        </w:rPr>
        <w:t>CancelLocation</w:t>
      </w:r>
      <w:r>
        <w:rPr>
          <w:noProof/>
        </w:rPr>
        <w:tab/>
      </w:r>
      <w:r>
        <w:rPr>
          <w:noProof/>
        </w:rPr>
        <w:fldChar w:fldCharType="begin" w:fldLock="1"/>
      </w:r>
      <w:r>
        <w:rPr>
          <w:noProof/>
        </w:rPr>
        <w:instrText xml:space="preserve"> PAGEREF _Toc106628480 \h </w:instrText>
      </w:r>
      <w:r>
        <w:rPr>
          <w:noProof/>
        </w:rPr>
      </w:r>
      <w:r>
        <w:rPr>
          <w:noProof/>
        </w:rPr>
        <w:fldChar w:fldCharType="separate"/>
      </w:r>
      <w:r>
        <w:rPr>
          <w:noProof/>
        </w:rPr>
        <w:t>11</w:t>
      </w:r>
      <w:r>
        <w:rPr>
          <w:noProof/>
        </w:rPr>
        <w:fldChar w:fldCharType="end"/>
      </w:r>
    </w:p>
    <w:p w14:paraId="060E0E95" w14:textId="74173EA5" w:rsidR="00254A98" w:rsidRDefault="00254A98">
      <w:pPr>
        <w:pStyle w:val="TOC5"/>
        <w:rPr>
          <w:rFonts w:asciiTheme="minorHAnsi" w:hAnsiTheme="minorHAnsi" w:cstheme="minorBidi"/>
          <w:noProof/>
          <w:sz w:val="22"/>
          <w:szCs w:val="22"/>
          <w:lang w:eastAsia="en-GB"/>
        </w:rPr>
      </w:pPr>
      <w:r>
        <w:rPr>
          <w:noProof/>
        </w:rPr>
        <w:t>5.2.2.</w:t>
      </w:r>
      <w:r>
        <w:rPr>
          <w:noProof/>
          <w:lang w:eastAsia="zh-CN"/>
        </w:rPr>
        <w:t>4</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_Toc106628481 \h </w:instrText>
      </w:r>
      <w:r>
        <w:rPr>
          <w:noProof/>
        </w:rPr>
      </w:r>
      <w:r>
        <w:rPr>
          <w:noProof/>
        </w:rPr>
        <w:fldChar w:fldCharType="separate"/>
      </w:r>
      <w:r>
        <w:rPr>
          <w:noProof/>
        </w:rPr>
        <w:t>11</w:t>
      </w:r>
      <w:r>
        <w:rPr>
          <w:noProof/>
        </w:rPr>
        <w:fldChar w:fldCharType="end"/>
      </w:r>
    </w:p>
    <w:p w14:paraId="64521A61" w14:textId="63B6C404" w:rsidR="00254A98" w:rsidRDefault="00254A98">
      <w:pPr>
        <w:pStyle w:val="TOC4"/>
        <w:rPr>
          <w:rFonts w:asciiTheme="minorHAnsi" w:hAnsiTheme="minorHAnsi" w:cstheme="minorBidi"/>
          <w:noProof/>
          <w:sz w:val="22"/>
          <w:szCs w:val="22"/>
          <w:lang w:eastAsia="en-GB"/>
        </w:rPr>
      </w:pPr>
      <w:r>
        <w:rPr>
          <w:noProof/>
        </w:rPr>
        <w:t>5.2.2.</w:t>
      </w:r>
      <w:r>
        <w:rPr>
          <w:noProof/>
          <w:lang w:eastAsia="zh-CN"/>
        </w:rPr>
        <w:t>5</w:t>
      </w:r>
      <w:r>
        <w:rPr>
          <w:rFonts w:asciiTheme="minorHAnsi" w:hAnsiTheme="minorHAnsi" w:cstheme="minorBidi"/>
          <w:noProof/>
          <w:sz w:val="22"/>
          <w:szCs w:val="22"/>
          <w:lang w:eastAsia="en-GB"/>
        </w:rPr>
        <w:tab/>
      </w:r>
      <w:r>
        <w:rPr>
          <w:noProof/>
          <w:lang w:eastAsia="zh-CN"/>
        </w:rPr>
        <w:t>EventNotify</w:t>
      </w:r>
      <w:r>
        <w:rPr>
          <w:noProof/>
        </w:rPr>
        <w:tab/>
      </w:r>
      <w:r>
        <w:rPr>
          <w:noProof/>
        </w:rPr>
        <w:fldChar w:fldCharType="begin" w:fldLock="1"/>
      </w:r>
      <w:r>
        <w:rPr>
          <w:noProof/>
        </w:rPr>
        <w:instrText xml:space="preserve"> PAGEREF _Toc106628482 \h </w:instrText>
      </w:r>
      <w:r>
        <w:rPr>
          <w:noProof/>
        </w:rPr>
      </w:r>
      <w:r>
        <w:rPr>
          <w:noProof/>
        </w:rPr>
        <w:fldChar w:fldCharType="separate"/>
      </w:r>
      <w:r>
        <w:rPr>
          <w:noProof/>
        </w:rPr>
        <w:t>12</w:t>
      </w:r>
      <w:r>
        <w:rPr>
          <w:noProof/>
        </w:rPr>
        <w:fldChar w:fldCharType="end"/>
      </w:r>
    </w:p>
    <w:p w14:paraId="3CCAFA8B" w14:textId="0B54EF8F" w:rsidR="00254A98" w:rsidRDefault="00254A98">
      <w:pPr>
        <w:pStyle w:val="TOC5"/>
        <w:rPr>
          <w:rFonts w:asciiTheme="minorHAnsi" w:hAnsiTheme="minorHAnsi" w:cstheme="minorBidi"/>
          <w:noProof/>
          <w:sz w:val="22"/>
          <w:szCs w:val="22"/>
          <w:lang w:eastAsia="en-GB"/>
        </w:rPr>
      </w:pPr>
      <w:r>
        <w:rPr>
          <w:noProof/>
        </w:rPr>
        <w:t>5.2.2.</w:t>
      </w:r>
      <w:r>
        <w:rPr>
          <w:noProof/>
          <w:lang w:eastAsia="zh-CN"/>
        </w:rPr>
        <w:t>5</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_Toc106628483 \h </w:instrText>
      </w:r>
      <w:r>
        <w:rPr>
          <w:noProof/>
        </w:rPr>
      </w:r>
      <w:r>
        <w:rPr>
          <w:noProof/>
        </w:rPr>
        <w:fldChar w:fldCharType="separate"/>
      </w:r>
      <w:r>
        <w:rPr>
          <w:noProof/>
        </w:rPr>
        <w:t>12</w:t>
      </w:r>
      <w:r>
        <w:rPr>
          <w:noProof/>
        </w:rPr>
        <w:fldChar w:fldCharType="end"/>
      </w:r>
    </w:p>
    <w:p w14:paraId="51FA7146" w14:textId="6BBECB52" w:rsidR="00254A98" w:rsidRDefault="00254A98">
      <w:pPr>
        <w:pStyle w:val="TOC5"/>
        <w:rPr>
          <w:rFonts w:asciiTheme="minorHAnsi" w:hAnsiTheme="minorHAnsi" w:cstheme="minorBidi"/>
          <w:noProof/>
          <w:sz w:val="22"/>
          <w:szCs w:val="22"/>
          <w:lang w:eastAsia="en-GB"/>
        </w:rPr>
      </w:pPr>
      <w:r>
        <w:rPr>
          <w:noProof/>
        </w:rPr>
        <w:t>5.2.2.5.2</w:t>
      </w:r>
      <w:r>
        <w:rPr>
          <w:rFonts w:asciiTheme="minorHAnsi" w:hAnsiTheme="minorHAnsi" w:cstheme="minorBidi"/>
          <w:noProof/>
          <w:sz w:val="22"/>
          <w:szCs w:val="22"/>
          <w:lang w:eastAsia="en-GB"/>
        </w:rPr>
        <w:tab/>
      </w:r>
      <w:r>
        <w:rPr>
          <w:noProof/>
        </w:rPr>
        <w:t>EventNotify for a single UE</w:t>
      </w:r>
      <w:r>
        <w:rPr>
          <w:noProof/>
        </w:rPr>
        <w:tab/>
      </w:r>
      <w:r>
        <w:rPr>
          <w:noProof/>
        </w:rPr>
        <w:fldChar w:fldCharType="begin" w:fldLock="1"/>
      </w:r>
      <w:r>
        <w:rPr>
          <w:noProof/>
        </w:rPr>
        <w:instrText xml:space="preserve"> PAGEREF _Toc106628484 \h </w:instrText>
      </w:r>
      <w:r>
        <w:rPr>
          <w:noProof/>
        </w:rPr>
      </w:r>
      <w:r>
        <w:rPr>
          <w:noProof/>
        </w:rPr>
        <w:fldChar w:fldCharType="separate"/>
      </w:r>
      <w:r>
        <w:rPr>
          <w:noProof/>
        </w:rPr>
        <w:t>12</w:t>
      </w:r>
      <w:r>
        <w:rPr>
          <w:noProof/>
        </w:rPr>
        <w:fldChar w:fldCharType="end"/>
      </w:r>
    </w:p>
    <w:p w14:paraId="0FD86EE9" w14:textId="518DA06D" w:rsidR="00254A98" w:rsidRDefault="00254A98">
      <w:pPr>
        <w:pStyle w:val="TOC5"/>
        <w:rPr>
          <w:rFonts w:asciiTheme="minorHAnsi" w:hAnsiTheme="minorHAnsi" w:cstheme="minorBidi"/>
          <w:noProof/>
          <w:sz w:val="22"/>
          <w:szCs w:val="22"/>
          <w:lang w:eastAsia="en-GB"/>
        </w:rPr>
      </w:pPr>
      <w:r>
        <w:rPr>
          <w:noProof/>
        </w:rPr>
        <w:t>5.2.2.5.3</w:t>
      </w:r>
      <w:r>
        <w:rPr>
          <w:rFonts w:asciiTheme="minorHAnsi" w:hAnsiTheme="minorHAnsi" w:cstheme="minorBidi"/>
          <w:noProof/>
          <w:sz w:val="22"/>
          <w:szCs w:val="22"/>
          <w:lang w:eastAsia="en-GB"/>
        </w:rPr>
        <w:tab/>
      </w:r>
      <w:r>
        <w:rPr>
          <w:noProof/>
        </w:rPr>
        <w:t>EventNotify for the UEs in a target group</w:t>
      </w:r>
      <w:r>
        <w:rPr>
          <w:noProof/>
        </w:rPr>
        <w:tab/>
      </w:r>
      <w:r>
        <w:rPr>
          <w:noProof/>
        </w:rPr>
        <w:fldChar w:fldCharType="begin" w:fldLock="1"/>
      </w:r>
      <w:r>
        <w:rPr>
          <w:noProof/>
        </w:rPr>
        <w:instrText xml:space="preserve"> PAGEREF _Toc106628485 \h </w:instrText>
      </w:r>
      <w:r>
        <w:rPr>
          <w:noProof/>
        </w:rPr>
      </w:r>
      <w:r>
        <w:rPr>
          <w:noProof/>
        </w:rPr>
        <w:fldChar w:fldCharType="separate"/>
      </w:r>
      <w:r>
        <w:rPr>
          <w:noProof/>
        </w:rPr>
        <w:t>13</w:t>
      </w:r>
      <w:r>
        <w:rPr>
          <w:noProof/>
        </w:rPr>
        <w:fldChar w:fldCharType="end"/>
      </w:r>
    </w:p>
    <w:p w14:paraId="7D23AA5F" w14:textId="5D56D606" w:rsidR="00254A98" w:rsidRDefault="00254A98">
      <w:pPr>
        <w:pStyle w:val="TOC4"/>
        <w:rPr>
          <w:rFonts w:asciiTheme="minorHAnsi" w:hAnsiTheme="minorHAnsi" w:cstheme="minorBidi"/>
          <w:noProof/>
          <w:sz w:val="22"/>
          <w:szCs w:val="22"/>
          <w:lang w:eastAsia="en-GB"/>
        </w:rPr>
      </w:pPr>
      <w:r>
        <w:rPr>
          <w:noProof/>
        </w:rPr>
        <w:t>5.2.2.</w:t>
      </w:r>
      <w:r>
        <w:rPr>
          <w:noProof/>
          <w:lang w:eastAsia="zh-CN"/>
        </w:rPr>
        <w:t>6</w:t>
      </w:r>
      <w:r>
        <w:rPr>
          <w:rFonts w:asciiTheme="minorHAnsi" w:hAnsiTheme="minorHAnsi" w:cstheme="minorBidi"/>
          <w:noProof/>
          <w:sz w:val="22"/>
          <w:szCs w:val="22"/>
          <w:lang w:eastAsia="en-GB"/>
        </w:rPr>
        <w:tab/>
      </w:r>
      <w:r>
        <w:rPr>
          <w:noProof/>
          <w:lang w:eastAsia="zh-CN"/>
        </w:rPr>
        <w:t>LocationUpdateNotify</w:t>
      </w:r>
      <w:r>
        <w:rPr>
          <w:noProof/>
        </w:rPr>
        <w:tab/>
      </w:r>
      <w:r>
        <w:rPr>
          <w:noProof/>
        </w:rPr>
        <w:fldChar w:fldCharType="begin" w:fldLock="1"/>
      </w:r>
      <w:r>
        <w:rPr>
          <w:noProof/>
        </w:rPr>
        <w:instrText xml:space="preserve"> PAGEREF _Toc106628486 \h </w:instrText>
      </w:r>
      <w:r>
        <w:rPr>
          <w:noProof/>
        </w:rPr>
      </w:r>
      <w:r>
        <w:rPr>
          <w:noProof/>
        </w:rPr>
        <w:fldChar w:fldCharType="separate"/>
      </w:r>
      <w:r>
        <w:rPr>
          <w:noProof/>
        </w:rPr>
        <w:t>13</w:t>
      </w:r>
      <w:r>
        <w:rPr>
          <w:noProof/>
        </w:rPr>
        <w:fldChar w:fldCharType="end"/>
      </w:r>
    </w:p>
    <w:p w14:paraId="5C4BF486" w14:textId="793DC5DA" w:rsidR="00254A98" w:rsidRDefault="00254A98">
      <w:pPr>
        <w:pStyle w:val="TOC5"/>
        <w:rPr>
          <w:rFonts w:asciiTheme="minorHAnsi" w:hAnsiTheme="minorHAnsi" w:cstheme="minorBidi"/>
          <w:noProof/>
          <w:sz w:val="22"/>
          <w:szCs w:val="22"/>
          <w:lang w:eastAsia="en-GB"/>
        </w:rPr>
      </w:pPr>
      <w:r>
        <w:rPr>
          <w:noProof/>
        </w:rPr>
        <w:t>5.2.2.</w:t>
      </w:r>
      <w:r>
        <w:rPr>
          <w:noProof/>
          <w:lang w:eastAsia="zh-CN"/>
        </w:rPr>
        <w:t>6</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_Toc106628487 \h </w:instrText>
      </w:r>
      <w:r>
        <w:rPr>
          <w:noProof/>
        </w:rPr>
      </w:r>
      <w:r>
        <w:rPr>
          <w:noProof/>
        </w:rPr>
        <w:fldChar w:fldCharType="separate"/>
      </w:r>
      <w:r>
        <w:rPr>
          <w:noProof/>
        </w:rPr>
        <w:t>13</w:t>
      </w:r>
      <w:r>
        <w:rPr>
          <w:noProof/>
        </w:rPr>
        <w:fldChar w:fldCharType="end"/>
      </w:r>
    </w:p>
    <w:p w14:paraId="68F095D0" w14:textId="13596805" w:rsidR="00254A98" w:rsidRDefault="00254A98">
      <w:pPr>
        <w:pStyle w:val="TOC4"/>
        <w:rPr>
          <w:rFonts w:asciiTheme="minorHAnsi" w:hAnsiTheme="minorHAnsi" w:cstheme="minorBidi"/>
          <w:noProof/>
          <w:sz w:val="22"/>
          <w:szCs w:val="22"/>
          <w:lang w:eastAsia="en-GB"/>
        </w:rPr>
      </w:pPr>
      <w:r>
        <w:rPr>
          <w:noProof/>
        </w:rPr>
        <w:t>5.2.2.</w:t>
      </w:r>
      <w:r>
        <w:rPr>
          <w:noProof/>
          <w:lang w:eastAsia="zh-CN"/>
        </w:rPr>
        <w:t>7</w:t>
      </w:r>
      <w:r>
        <w:rPr>
          <w:rFonts w:asciiTheme="minorHAnsi" w:hAnsiTheme="minorHAnsi" w:cstheme="minorBidi"/>
          <w:noProof/>
          <w:sz w:val="22"/>
          <w:szCs w:val="22"/>
          <w:lang w:eastAsia="en-GB"/>
        </w:rPr>
        <w:tab/>
      </w:r>
      <w:r>
        <w:rPr>
          <w:noProof/>
          <w:lang w:eastAsia="zh-CN"/>
        </w:rPr>
        <w:t>LocationUpdateSubscribe</w:t>
      </w:r>
      <w:r>
        <w:rPr>
          <w:noProof/>
        </w:rPr>
        <w:tab/>
      </w:r>
      <w:r>
        <w:rPr>
          <w:noProof/>
        </w:rPr>
        <w:fldChar w:fldCharType="begin" w:fldLock="1"/>
      </w:r>
      <w:r>
        <w:rPr>
          <w:noProof/>
        </w:rPr>
        <w:instrText xml:space="preserve"> PAGEREF _Toc106628488 \h </w:instrText>
      </w:r>
      <w:r>
        <w:rPr>
          <w:noProof/>
        </w:rPr>
      </w:r>
      <w:r>
        <w:rPr>
          <w:noProof/>
        </w:rPr>
        <w:fldChar w:fldCharType="separate"/>
      </w:r>
      <w:r>
        <w:rPr>
          <w:noProof/>
        </w:rPr>
        <w:t>14</w:t>
      </w:r>
      <w:r>
        <w:rPr>
          <w:noProof/>
        </w:rPr>
        <w:fldChar w:fldCharType="end"/>
      </w:r>
    </w:p>
    <w:p w14:paraId="70B0444C" w14:textId="1B01AAAA" w:rsidR="00254A98" w:rsidRDefault="00254A98">
      <w:pPr>
        <w:pStyle w:val="TOC5"/>
        <w:rPr>
          <w:rFonts w:asciiTheme="minorHAnsi" w:hAnsiTheme="minorHAnsi" w:cstheme="minorBidi"/>
          <w:noProof/>
          <w:sz w:val="22"/>
          <w:szCs w:val="22"/>
          <w:lang w:eastAsia="en-GB"/>
        </w:rPr>
      </w:pPr>
      <w:r>
        <w:rPr>
          <w:noProof/>
        </w:rPr>
        <w:t>5.2.2.</w:t>
      </w:r>
      <w:r>
        <w:rPr>
          <w:noProof/>
          <w:lang w:eastAsia="zh-CN"/>
        </w:rPr>
        <w:t>7</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_Toc106628489 \h </w:instrText>
      </w:r>
      <w:r>
        <w:rPr>
          <w:noProof/>
        </w:rPr>
      </w:r>
      <w:r>
        <w:rPr>
          <w:noProof/>
        </w:rPr>
        <w:fldChar w:fldCharType="separate"/>
      </w:r>
      <w:r>
        <w:rPr>
          <w:noProof/>
        </w:rPr>
        <w:t>14</w:t>
      </w:r>
      <w:r>
        <w:rPr>
          <w:noProof/>
        </w:rPr>
        <w:fldChar w:fldCharType="end"/>
      </w:r>
    </w:p>
    <w:p w14:paraId="3538FB7D" w14:textId="628D167A" w:rsidR="00254A98" w:rsidRDefault="00254A98">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_Toc106628490 \h </w:instrText>
      </w:r>
      <w:r>
        <w:rPr>
          <w:noProof/>
        </w:rPr>
      </w:r>
      <w:r>
        <w:rPr>
          <w:noProof/>
        </w:rPr>
        <w:fldChar w:fldCharType="separate"/>
      </w:r>
      <w:r>
        <w:rPr>
          <w:noProof/>
        </w:rPr>
        <w:t>15</w:t>
      </w:r>
      <w:r>
        <w:rPr>
          <w:noProof/>
        </w:rPr>
        <w:fldChar w:fldCharType="end"/>
      </w:r>
    </w:p>
    <w:p w14:paraId="6614C931" w14:textId="3A706A73" w:rsidR="00254A98" w:rsidRDefault="00254A98">
      <w:pPr>
        <w:pStyle w:val="TOC2"/>
        <w:rPr>
          <w:rFonts w:asciiTheme="minorHAnsi" w:hAnsiTheme="minorHAnsi" w:cstheme="minorBidi"/>
          <w:noProof/>
          <w:sz w:val="22"/>
          <w:szCs w:val="22"/>
          <w:lang w:eastAsia="en-GB"/>
        </w:rPr>
      </w:pPr>
      <w:r>
        <w:rPr>
          <w:noProof/>
        </w:rPr>
        <w:t>6.1</w:t>
      </w:r>
      <w:r>
        <w:rPr>
          <w:rFonts w:asciiTheme="minorHAnsi" w:hAnsiTheme="minorHAnsi" w:cstheme="minorBidi"/>
          <w:noProof/>
          <w:sz w:val="22"/>
          <w:szCs w:val="22"/>
          <w:lang w:eastAsia="en-GB"/>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_Toc106628491 \h </w:instrText>
      </w:r>
      <w:r>
        <w:rPr>
          <w:noProof/>
        </w:rPr>
      </w:r>
      <w:r>
        <w:rPr>
          <w:noProof/>
        </w:rPr>
        <w:fldChar w:fldCharType="separate"/>
      </w:r>
      <w:r>
        <w:rPr>
          <w:noProof/>
        </w:rPr>
        <w:t>15</w:t>
      </w:r>
      <w:r>
        <w:rPr>
          <w:noProof/>
        </w:rPr>
        <w:fldChar w:fldCharType="end"/>
      </w:r>
    </w:p>
    <w:p w14:paraId="46775463" w14:textId="3D124AC1" w:rsidR="00254A98" w:rsidRDefault="00254A98">
      <w:pPr>
        <w:pStyle w:val="TOC3"/>
        <w:rPr>
          <w:rFonts w:asciiTheme="minorHAnsi" w:hAnsiTheme="minorHAnsi" w:cstheme="minorBidi"/>
          <w:noProof/>
          <w:sz w:val="22"/>
          <w:szCs w:val="22"/>
          <w:lang w:eastAsia="en-GB"/>
        </w:rPr>
      </w:pPr>
      <w:r>
        <w:rPr>
          <w:noProof/>
        </w:rPr>
        <w:t>6.1.1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_Toc106628492 \h </w:instrText>
      </w:r>
      <w:r>
        <w:rPr>
          <w:noProof/>
        </w:rPr>
      </w:r>
      <w:r>
        <w:rPr>
          <w:noProof/>
        </w:rPr>
        <w:fldChar w:fldCharType="separate"/>
      </w:r>
      <w:r>
        <w:rPr>
          <w:noProof/>
        </w:rPr>
        <w:t>15</w:t>
      </w:r>
      <w:r>
        <w:rPr>
          <w:noProof/>
        </w:rPr>
        <w:fldChar w:fldCharType="end"/>
      </w:r>
    </w:p>
    <w:p w14:paraId="6AED2FE8" w14:textId="7D087A8A" w:rsidR="00254A98" w:rsidRDefault="00254A98">
      <w:pPr>
        <w:pStyle w:val="TOC3"/>
        <w:rPr>
          <w:rFonts w:asciiTheme="minorHAnsi" w:hAnsiTheme="minorHAnsi" w:cstheme="minorBidi"/>
          <w:noProof/>
          <w:sz w:val="22"/>
          <w:szCs w:val="22"/>
          <w:lang w:eastAsia="en-GB"/>
        </w:rPr>
      </w:pPr>
      <w:r>
        <w:rPr>
          <w:noProof/>
        </w:rPr>
        <w:t>6.1.2</w:t>
      </w:r>
      <w:r>
        <w:rPr>
          <w:rFonts w:asciiTheme="minorHAnsi"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_Toc106628493 \h </w:instrText>
      </w:r>
      <w:r>
        <w:rPr>
          <w:noProof/>
        </w:rPr>
      </w:r>
      <w:r>
        <w:rPr>
          <w:noProof/>
        </w:rPr>
        <w:fldChar w:fldCharType="separate"/>
      </w:r>
      <w:r>
        <w:rPr>
          <w:noProof/>
        </w:rPr>
        <w:t>15</w:t>
      </w:r>
      <w:r>
        <w:rPr>
          <w:noProof/>
        </w:rPr>
        <w:fldChar w:fldCharType="end"/>
      </w:r>
    </w:p>
    <w:p w14:paraId="2853BE3C" w14:textId="2C7C6D1D" w:rsidR="00254A98" w:rsidRDefault="00254A98">
      <w:pPr>
        <w:pStyle w:val="TOC4"/>
        <w:rPr>
          <w:rFonts w:asciiTheme="minorHAnsi" w:hAnsiTheme="minorHAnsi" w:cstheme="minorBidi"/>
          <w:noProof/>
          <w:sz w:val="22"/>
          <w:szCs w:val="22"/>
          <w:lang w:eastAsia="en-GB"/>
        </w:rPr>
      </w:pPr>
      <w:r>
        <w:rPr>
          <w:noProof/>
        </w:rPr>
        <w:t>6.1.2.1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_Toc106628494 \h </w:instrText>
      </w:r>
      <w:r>
        <w:rPr>
          <w:noProof/>
        </w:rPr>
      </w:r>
      <w:r>
        <w:rPr>
          <w:noProof/>
        </w:rPr>
        <w:fldChar w:fldCharType="separate"/>
      </w:r>
      <w:r>
        <w:rPr>
          <w:noProof/>
        </w:rPr>
        <w:t>15</w:t>
      </w:r>
      <w:r>
        <w:rPr>
          <w:noProof/>
        </w:rPr>
        <w:fldChar w:fldCharType="end"/>
      </w:r>
    </w:p>
    <w:p w14:paraId="2FB5CD74" w14:textId="3337786D" w:rsidR="00254A98" w:rsidRDefault="00254A98">
      <w:pPr>
        <w:pStyle w:val="TOC4"/>
        <w:rPr>
          <w:rFonts w:asciiTheme="minorHAnsi" w:hAnsiTheme="minorHAnsi" w:cstheme="minorBidi"/>
          <w:noProof/>
          <w:sz w:val="22"/>
          <w:szCs w:val="22"/>
          <w:lang w:eastAsia="en-GB"/>
        </w:rPr>
      </w:pPr>
      <w:r>
        <w:rPr>
          <w:noProof/>
        </w:rPr>
        <w:t>6.1.2.2</w:t>
      </w:r>
      <w:r>
        <w:rPr>
          <w:rFonts w:asciiTheme="minorHAnsi"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_Toc106628495 \h </w:instrText>
      </w:r>
      <w:r>
        <w:rPr>
          <w:noProof/>
        </w:rPr>
      </w:r>
      <w:r>
        <w:rPr>
          <w:noProof/>
        </w:rPr>
        <w:fldChar w:fldCharType="separate"/>
      </w:r>
      <w:r>
        <w:rPr>
          <w:noProof/>
        </w:rPr>
        <w:t>15</w:t>
      </w:r>
      <w:r>
        <w:rPr>
          <w:noProof/>
        </w:rPr>
        <w:fldChar w:fldCharType="end"/>
      </w:r>
    </w:p>
    <w:p w14:paraId="6C97A3D2" w14:textId="146BE0C5" w:rsidR="00254A98" w:rsidRDefault="00254A98">
      <w:pPr>
        <w:pStyle w:val="TOC5"/>
        <w:rPr>
          <w:rFonts w:asciiTheme="minorHAnsi" w:hAnsiTheme="minorHAnsi" w:cstheme="minorBidi"/>
          <w:noProof/>
          <w:sz w:val="22"/>
          <w:szCs w:val="22"/>
          <w:lang w:eastAsia="en-GB"/>
        </w:rPr>
      </w:pPr>
      <w:r>
        <w:rPr>
          <w:noProof/>
        </w:rPr>
        <w:t>6.1.2.2.1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_Toc106628496 \h </w:instrText>
      </w:r>
      <w:r>
        <w:rPr>
          <w:noProof/>
        </w:rPr>
      </w:r>
      <w:r>
        <w:rPr>
          <w:noProof/>
        </w:rPr>
        <w:fldChar w:fldCharType="separate"/>
      </w:r>
      <w:r>
        <w:rPr>
          <w:noProof/>
        </w:rPr>
        <w:t>15</w:t>
      </w:r>
      <w:r>
        <w:rPr>
          <w:noProof/>
        </w:rPr>
        <w:fldChar w:fldCharType="end"/>
      </w:r>
    </w:p>
    <w:p w14:paraId="10749079" w14:textId="386732A2" w:rsidR="00254A98" w:rsidRDefault="00254A98">
      <w:pPr>
        <w:pStyle w:val="TOC5"/>
        <w:rPr>
          <w:rFonts w:asciiTheme="minorHAnsi" w:hAnsiTheme="minorHAnsi" w:cstheme="minorBidi"/>
          <w:noProof/>
          <w:sz w:val="22"/>
          <w:szCs w:val="22"/>
          <w:lang w:eastAsia="en-GB"/>
        </w:rPr>
      </w:pPr>
      <w:r>
        <w:rPr>
          <w:noProof/>
        </w:rPr>
        <w:t>6.1.2.2.2</w:t>
      </w:r>
      <w:r>
        <w:rPr>
          <w:rFonts w:asciiTheme="minorHAnsi"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_Toc106628497 \h </w:instrText>
      </w:r>
      <w:r>
        <w:rPr>
          <w:noProof/>
        </w:rPr>
      </w:r>
      <w:r>
        <w:rPr>
          <w:noProof/>
        </w:rPr>
        <w:fldChar w:fldCharType="separate"/>
      </w:r>
      <w:r>
        <w:rPr>
          <w:noProof/>
        </w:rPr>
        <w:t>15</w:t>
      </w:r>
      <w:r>
        <w:rPr>
          <w:noProof/>
        </w:rPr>
        <w:fldChar w:fldCharType="end"/>
      </w:r>
    </w:p>
    <w:p w14:paraId="62D73C0F" w14:textId="2A6A5B6B" w:rsidR="00254A98" w:rsidRDefault="00254A98">
      <w:pPr>
        <w:pStyle w:val="TOC4"/>
        <w:rPr>
          <w:rFonts w:asciiTheme="minorHAnsi" w:hAnsiTheme="minorHAnsi" w:cstheme="minorBidi"/>
          <w:noProof/>
          <w:sz w:val="22"/>
          <w:szCs w:val="22"/>
          <w:lang w:eastAsia="en-GB"/>
        </w:rPr>
      </w:pPr>
      <w:r>
        <w:rPr>
          <w:noProof/>
        </w:rPr>
        <w:t>6.1.2.3</w:t>
      </w:r>
      <w:r>
        <w:rPr>
          <w:rFonts w:asciiTheme="minorHAnsi"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_Toc106628498 \h </w:instrText>
      </w:r>
      <w:r>
        <w:rPr>
          <w:noProof/>
        </w:rPr>
      </w:r>
      <w:r>
        <w:rPr>
          <w:noProof/>
        </w:rPr>
        <w:fldChar w:fldCharType="separate"/>
      </w:r>
      <w:r>
        <w:rPr>
          <w:noProof/>
        </w:rPr>
        <w:t>15</w:t>
      </w:r>
      <w:r>
        <w:rPr>
          <w:noProof/>
        </w:rPr>
        <w:fldChar w:fldCharType="end"/>
      </w:r>
    </w:p>
    <w:p w14:paraId="7627FDF0" w14:textId="07AD949B" w:rsidR="00254A98" w:rsidRDefault="00254A98">
      <w:pPr>
        <w:pStyle w:val="TOC5"/>
        <w:rPr>
          <w:rFonts w:asciiTheme="minorHAnsi" w:hAnsiTheme="minorHAnsi" w:cstheme="minorBidi"/>
          <w:noProof/>
          <w:sz w:val="22"/>
          <w:szCs w:val="22"/>
          <w:lang w:eastAsia="en-GB"/>
        </w:rPr>
      </w:pPr>
      <w:r>
        <w:rPr>
          <w:noProof/>
        </w:rPr>
        <w:t>6.1.2.3.1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_Toc106628499 \h </w:instrText>
      </w:r>
      <w:r>
        <w:rPr>
          <w:noProof/>
        </w:rPr>
      </w:r>
      <w:r>
        <w:rPr>
          <w:noProof/>
        </w:rPr>
        <w:fldChar w:fldCharType="separate"/>
      </w:r>
      <w:r>
        <w:rPr>
          <w:noProof/>
        </w:rPr>
        <w:t>15</w:t>
      </w:r>
      <w:r>
        <w:rPr>
          <w:noProof/>
        </w:rPr>
        <w:fldChar w:fldCharType="end"/>
      </w:r>
    </w:p>
    <w:p w14:paraId="7745CF01" w14:textId="64AE5EC2" w:rsidR="00254A98" w:rsidRDefault="00254A98">
      <w:pPr>
        <w:pStyle w:val="TOC3"/>
        <w:rPr>
          <w:rFonts w:asciiTheme="minorHAnsi" w:hAnsiTheme="minorHAnsi" w:cstheme="minorBidi"/>
          <w:noProof/>
          <w:sz w:val="22"/>
          <w:szCs w:val="22"/>
          <w:lang w:eastAsia="en-GB"/>
        </w:rPr>
      </w:pPr>
      <w:r>
        <w:rPr>
          <w:noProof/>
        </w:rPr>
        <w:t>6.1.</w:t>
      </w:r>
      <w:r>
        <w:rPr>
          <w:noProof/>
          <w:lang w:eastAsia="zh-CN"/>
        </w:rPr>
        <w:t>3</w:t>
      </w:r>
      <w:r>
        <w:rPr>
          <w:rFonts w:asciiTheme="minorHAnsi"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_Toc106628500 \h </w:instrText>
      </w:r>
      <w:r>
        <w:rPr>
          <w:noProof/>
        </w:rPr>
      </w:r>
      <w:r>
        <w:rPr>
          <w:noProof/>
        </w:rPr>
        <w:fldChar w:fldCharType="separate"/>
      </w:r>
      <w:r>
        <w:rPr>
          <w:noProof/>
        </w:rPr>
        <w:t>16</w:t>
      </w:r>
      <w:r>
        <w:rPr>
          <w:noProof/>
        </w:rPr>
        <w:fldChar w:fldCharType="end"/>
      </w:r>
    </w:p>
    <w:p w14:paraId="4C234C14" w14:textId="159304BF" w:rsidR="00254A98" w:rsidRDefault="00254A98">
      <w:pPr>
        <w:pStyle w:val="TOC4"/>
        <w:rPr>
          <w:rFonts w:asciiTheme="minorHAnsi" w:hAnsiTheme="minorHAnsi" w:cstheme="minorBidi"/>
          <w:noProof/>
          <w:sz w:val="22"/>
          <w:szCs w:val="22"/>
          <w:lang w:eastAsia="en-GB"/>
        </w:rPr>
      </w:pPr>
      <w:r>
        <w:rPr>
          <w:noProof/>
        </w:rPr>
        <w:t>6.1.</w:t>
      </w:r>
      <w:r>
        <w:rPr>
          <w:noProof/>
          <w:lang w:eastAsia="zh-CN"/>
        </w:rPr>
        <w:t>3</w:t>
      </w:r>
      <w:r>
        <w:rPr>
          <w:noProof/>
        </w:rPr>
        <w:t>.1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_Toc106628501 \h </w:instrText>
      </w:r>
      <w:r>
        <w:rPr>
          <w:noProof/>
        </w:rPr>
      </w:r>
      <w:r>
        <w:rPr>
          <w:noProof/>
        </w:rPr>
        <w:fldChar w:fldCharType="separate"/>
      </w:r>
      <w:r>
        <w:rPr>
          <w:noProof/>
        </w:rPr>
        <w:t>16</w:t>
      </w:r>
      <w:r>
        <w:rPr>
          <w:noProof/>
        </w:rPr>
        <w:fldChar w:fldCharType="end"/>
      </w:r>
    </w:p>
    <w:p w14:paraId="012A78B5" w14:textId="194A62AE" w:rsidR="00254A98" w:rsidRDefault="00254A98">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provide-location</w:t>
      </w:r>
      <w:r>
        <w:rPr>
          <w:noProof/>
        </w:rPr>
        <w:tab/>
      </w:r>
      <w:r>
        <w:rPr>
          <w:noProof/>
        </w:rPr>
        <w:fldChar w:fldCharType="begin" w:fldLock="1"/>
      </w:r>
      <w:r>
        <w:rPr>
          <w:noProof/>
        </w:rPr>
        <w:instrText xml:space="preserve"> PAGEREF _Toc106628502 \h </w:instrText>
      </w:r>
      <w:r>
        <w:rPr>
          <w:noProof/>
        </w:rPr>
      </w:r>
      <w:r>
        <w:rPr>
          <w:noProof/>
        </w:rPr>
        <w:fldChar w:fldCharType="separate"/>
      </w:r>
      <w:r>
        <w:rPr>
          <w:noProof/>
        </w:rPr>
        <w:t>16</w:t>
      </w:r>
      <w:r>
        <w:rPr>
          <w:noProof/>
        </w:rPr>
        <w:fldChar w:fldCharType="end"/>
      </w:r>
    </w:p>
    <w:p w14:paraId="55655846" w14:textId="246EF86F" w:rsidR="00254A98" w:rsidRDefault="00254A98">
      <w:pPr>
        <w:pStyle w:val="TOC5"/>
        <w:rPr>
          <w:rFonts w:asciiTheme="minorHAnsi" w:hAnsiTheme="minorHAnsi" w:cstheme="minorBidi"/>
          <w:noProof/>
          <w:sz w:val="22"/>
          <w:szCs w:val="22"/>
          <w:lang w:eastAsia="en-GB"/>
        </w:rPr>
      </w:pPr>
      <w:r>
        <w:rPr>
          <w:noProof/>
        </w:rPr>
        <w:t>6.1.</w:t>
      </w:r>
      <w:r>
        <w:rPr>
          <w:noProof/>
          <w:lang w:eastAsia="zh-CN"/>
        </w:rPr>
        <w:t>3</w:t>
      </w:r>
      <w:r>
        <w:rPr>
          <w:noProof/>
        </w:rPr>
        <w:t>.2.1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_Toc106628503 \h </w:instrText>
      </w:r>
      <w:r>
        <w:rPr>
          <w:noProof/>
        </w:rPr>
      </w:r>
      <w:r>
        <w:rPr>
          <w:noProof/>
        </w:rPr>
        <w:fldChar w:fldCharType="separate"/>
      </w:r>
      <w:r>
        <w:rPr>
          <w:noProof/>
        </w:rPr>
        <w:t>16</w:t>
      </w:r>
      <w:r>
        <w:rPr>
          <w:noProof/>
        </w:rPr>
        <w:fldChar w:fldCharType="end"/>
      </w:r>
    </w:p>
    <w:p w14:paraId="2BF848D4" w14:textId="4580459A" w:rsidR="00254A98" w:rsidRDefault="00254A98">
      <w:pPr>
        <w:pStyle w:val="TOC5"/>
        <w:rPr>
          <w:rFonts w:asciiTheme="minorHAnsi" w:hAnsiTheme="minorHAnsi" w:cstheme="minorBidi"/>
          <w:noProof/>
          <w:sz w:val="22"/>
          <w:szCs w:val="22"/>
          <w:lang w:eastAsia="en-GB"/>
        </w:rPr>
      </w:pPr>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_Toc106628504 \h </w:instrText>
      </w:r>
      <w:r>
        <w:rPr>
          <w:noProof/>
        </w:rPr>
      </w:r>
      <w:r>
        <w:rPr>
          <w:noProof/>
        </w:rPr>
        <w:fldChar w:fldCharType="separate"/>
      </w:r>
      <w:r>
        <w:rPr>
          <w:noProof/>
        </w:rPr>
        <w:t>17</w:t>
      </w:r>
      <w:r>
        <w:rPr>
          <w:noProof/>
        </w:rPr>
        <w:fldChar w:fldCharType="end"/>
      </w:r>
    </w:p>
    <w:p w14:paraId="6F0EB252" w14:textId="3754C963" w:rsidR="00254A98" w:rsidRDefault="00254A98">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eastAsia="en-GB"/>
        </w:rPr>
        <w:tab/>
      </w:r>
      <w:r>
        <w:rPr>
          <w:noProof/>
          <w:lang w:eastAsia="zh-CN"/>
        </w:rPr>
        <w:t>Operation: cancel-location</w:t>
      </w:r>
      <w:r>
        <w:rPr>
          <w:noProof/>
        </w:rPr>
        <w:tab/>
      </w:r>
      <w:r>
        <w:rPr>
          <w:noProof/>
        </w:rPr>
        <w:fldChar w:fldCharType="begin" w:fldLock="1"/>
      </w:r>
      <w:r>
        <w:rPr>
          <w:noProof/>
        </w:rPr>
        <w:instrText xml:space="preserve"> PAGEREF _Toc106628505 \h </w:instrText>
      </w:r>
      <w:r>
        <w:rPr>
          <w:noProof/>
        </w:rPr>
      </w:r>
      <w:r>
        <w:rPr>
          <w:noProof/>
        </w:rPr>
        <w:fldChar w:fldCharType="separate"/>
      </w:r>
      <w:r>
        <w:rPr>
          <w:noProof/>
        </w:rPr>
        <w:t>18</w:t>
      </w:r>
      <w:r>
        <w:rPr>
          <w:noProof/>
        </w:rPr>
        <w:fldChar w:fldCharType="end"/>
      </w:r>
    </w:p>
    <w:p w14:paraId="21DBF4AB" w14:textId="6C940612" w:rsidR="00254A98" w:rsidRDefault="00254A98">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_Toc106628506 \h </w:instrText>
      </w:r>
      <w:r>
        <w:rPr>
          <w:noProof/>
        </w:rPr>
      </w:r>
      <w:r>
        <w:rPr>
          <w:noProof/>
        </w:rPr>
        <w:fldChar w:fldCharType="separate"/>
      </w:r>
      <w:r>
        <w:rPr>
          <w:noProof/>
        </w:rPr>
        <w:t>18</w:t>
      </w:r>
      <w:r>
        <w:rPr>
          <w:noProof/>
        </w:rPr>
        <w:fldChar w:fldCharType="end"/>
      </w:r>
    </w:p>
    <w:p w14:paraId="0E4607C9" w14:textId="447E6616" w:rsidR="00254A98" w:rsidRDefault="00254A98">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_Toc106628507 \h </w:instrText>
      </w:r>
      <w:r>
        <w:rPr>
          <w:noProof/>
        </w:rPr>
      </w:r>
      <w:r>
        <w:rPr>
          <w:noProof/>
        </w:rPr>
        <w:fldChar w:fldCharType="separate"/>
      </w:r>
      <w:r>
        <w:rPr>
          <w:noProof/>
        </w:rPr>
        <w:t>18</w:t>
      </w:r>
      <w:r>
        <w:rPr>
          <w:noProof/>
        </w:rPr>
        <w:fldChar w:fldCharType="end"/>
      </w:r>
    </w:p>
    <w:p w14:paraId="2FA55E52" w14:textId="145D4A96" w:rsidR="00254A98" w:rsidRDefault="00254A98">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eastAsia="en-GB"/>
        </w:rPr>
        <w:tab/>
      </w:r>
      <w:r>
        <w:rPr>
          <w:noProof/>
          <w:lang w:eastAsia="zh-CN"/>
        </w:rPr>
        <w:t>Operation: location-update</w:t>
      </w:r>
      <w:r>
        <w:rPr>
          <w:noProof/>
        </w:rPr>
        <w:tab/>
      </w:r>
      <w:r>
        <w:rPr>
          <w:noProof/>
        </w:rPr>
        <w:fldChar w:fldCharType="begin" w:fldLock="1"/>
      </w:r>
      <w:r>
        <w:rPr>
          <w:noProof/>
        </w:rPr>
        <w:instrText xml:space="preserve"> PAGEREF _Toc106628508 \h </w:instrText>
      </w:r>
      <w:r>
        <w:rPr>
          <w:noProof/>
        </w:rPr>
      </w:r>
      <w:r>
        <w:rPr>
          <w:noProof/>
        </w:rPr>
        <w:fldChar w:fldCharType="separate"/>
      </w:r>
      <w:r>
        <w:rPr>
          <w:noProof/>
        </w:rPr>
        <w:t>19</w:t>
      </w:r>
      <w:r>
        <w:rPr>
          <w:noProof/>
        </w:rPr>
        <w:fldChar w:fldCharType="end"/>
      </w:r>
    </w:p>
    <w:p w14:paraId="76204162" w14:textId="69AD05E2" w:rsidR="00254A98" w:rsidRDefault="00254A98">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_Toc106628509 \h </w:instrText>
      </w:r>
      <w:r>
        <w:rPr>
          <w:noProof/>
        </w:rPr>
      </w:r>
      <w:r>
        <w:rPr>
          <w:noProof/>
        </w:rPr>
        <w:fldChar w:fldCharType="separate"/>
      </w:r>
      <w:r>
        <w:rPr>
          <w:noProof/>
        </w:rPr>
        <w:t>19</w:t>
      </w:r>
      <w:r>
        <w:rPr>
          <w:noProof/>
        </w:rPr>
        <w:fldChar w:fldCharType="end"/>
      </w:r>
    </w:p>
    <w:p w14:paraId="4E794563" w14:textId="3A87A68D" w:rsidR="00254A98" w:rsidRDefault="00254A98">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_Toc106628510 \h </w:instrText>
      </w:r>
      <w:r>
        <w:rPr>
          <w:noProof/>
        </w:rPr>
      </w:r>
      <w:r>
        <w:rPr>
          <w:noProof/>
        </w:rPr>
        <w:fldChar w:fldCharType="separate"/>
      </w:r>
      <w:r>
        <w:rPr>
          <w:noProof/>
        </w:rPr>
        <w:t>19</w:t>
      </w:r>
      <w:r>
        <w:rPr>
          <w:noProof/>
        </w:rPr>
        <w:fldChar w:fldCharType="end"/>
      </w:r>
    </w:p>
    <w:p w14:paraId="1D67B950" w14:textId="1DD0C295" w:rsidR="00254A98" w:rsidRDefault="00254A98">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eastAsia="en-GB"/>
        </w:rPr>
        <w:tab/>
      </w:r>
      <w:r>
        <w:rPr>
          <w:noProof/>
          <w:lang w:eastAsia="zh-CN"/>
        </w:rPr>
        <w:t>Operation: loc-update-subs</w:t>
      </w:r>
      <w:r>
        <w:rPr>
          <w:noProof/>
        </w:rPr>
        <w:tab/>
      </w:r>
      <w:r>
        <w:rPr>
          <w:noProof/>
        </w:rPr>
        <w:fldChar w:fldCharType="begin" w:fldLock="1"/>
      </w:r>
      <w:r>
        <w:rPr>
          <w:noProof/>
        </w:rPr>
        <w:instrText xml:space="preserve"> PAGEREF _Toc106628511 \h </w:instrText>
      </w:r>
      <w:r>
        <w:rPr>
          <w:noProof/>
        </w:rPr>
      </w:r>
      <w:r>
        <w:rPr>
          <w:noProof/>
        </w:rPr>
        <w:fldChar w:fldCharType="separate"/>
      </w:r>
      <w:r>
        <w:rPr>
          <w:noProof/>
        </w:rPr>
        <w:t>20</w:t>
      </w:r>
      <w:r>
        <w:rPr>
          <w:noProof/>
        </w:rPr>
        <w:fldChar w:fldCharType="end"/>
      </w:r>
    </w:p>
    <w:p w14:paraId="2F3CFD71" w14:textId="76567D89" w:rsidR="00254A98" w:rsidRDefault="00254A98">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_Toc106628512 \h </w:instrText>
      </w:r>
      <w:r>
        <w:rPr>
          <w:noProof/>
        </w:rPr>
      </w:r>
      <w:r>
        <w:rPr>
          <w:noProof/>
        </w:rPr>
        <w:fldChar w:fldCharType="separate"/>
      </w:r>
      <w:r>
        <w:rPr>
          <w:noProof/>
        </w:rPr>
        <w:t>20</w:t>
      </w:r>
      <w:r>
        <w:rPr>
          <w:noProof/>
        </w:rPr>
        <w:fldChar w:fldCharType="end"/>
      </w:r>
    </w:p>
    <w:p w14:paraId="51D3A78D" w14:textId="442CA3E2" w:rsidR="00254A98" w:rsidRDefault="00254A98">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_Toc106628513 \h </w:instrText>
      </w:r>
      <w:r>
        <w:rPr>
          <w:noProof/>
        </w:rPr>
      </w:r>
      <w:r>
        <w:rPr>
          <w:noProof/>
        </w:rPr>
        <w:fldChar w:fldCharType="separate"/>
      </w:r>
      <w:r>
        <w:rPr>
          <w:noProof/>
        </w:rPr>
        <w:t>21</w:t>
      </w:r>
      <w:r>
        <w:rPr>
          <w:noProof/>
        </w:rPr>
        <w:fldChar w:fldCharType="end"/>
      </w:r>
    </w:p>
    <w:p w14:paraId="3FCF9B59" w14:textId="04BDCAC1" w:rsidR="00254A98" w:rsidRDefault="00254A98">
      <w:pPr>
        <w:pStyle w:val="TOC3"/>
        <w:rPr>
          <w:rFonts w:asciiTheme="minorHAnsi" w:hAnsiTheme="minorHAnsi" w:cstheme="minorBidi"/>
          <w:noProof/>
          <w:sz w:val="22"/>
          <w:szCs w:val="22"/>
          <w:lang w:eastAsia="en-GB"/>
        </w:rPr>
      </w:pPr>
      <w:r>
        <w:rPr>
          <w:noProof/>
        </w:rPr>
        <w:lastRenderedPageBreak/>
        <w:t>6.1.</w:t>
      </w:r>
      <w:r>
        <w:rPr>
          <w:noProof/>
          <w:lang w:eastAsia="zh-CN"/>
        </w:rPr>
        <w:t>4</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_Toc106628514 \h </w:instrText>
      </w:r>
      <w:r>
        <w:rPr>
          <w:noProof/>
        </w:rPr>
      </w:r>
      <w:r>
        <w:rPr>
          <w:noProof/>
        </w:rPr>
        <w:fldChar w:fldCharType="separate"/>
      </w:r>
      <w:r>
        <w:rPr>
          <w:noProof/>
        </w:rPr>
        <w:t>22</w:t>
      </w:r>
      <w:r>
        <w:rPr>
          <w:noProof/>
        </w:rPr>
        <w:fldChar w:fldCharType="end"/>
      </w:r>
    </w:p>
    <w:p w14:paraId="1A8777FB" w14:textId="563CDD8B" w:rsidR="00254A98" w:rsidRDefault="00254A98">
      <w:pPr>
        <w:pStyle w:val="TOC4"/>
        <w:rPr>
          <w:rFonts w:asciiTheme="minorHAnsi" w:hAnsiTheme="minorHAnsi" w:cstheme="minorBidi"/>
          <w:noProof/>
          <w:sz w:val="22"/>
          <w:szCs w:val="22"/>
          <w:lang w:eastAsia="en-GB"/>
        </w:rPr>
      </w:pPr>
      <w:r>
        <w:rPr>
          <w:noProof/>
        </w:rPr>
        <w:t>6.1.</w:t>
      </w:r>
      <w:r>
        <w:rPr>
          <w:noProof/>
          <w:lang w:eastAsia="zh-CN"/>
        </w:rPr>
        <w:t>4</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_Toc106628515 \h </w:instrText>
      </w:r>
      <w:r>
        <w:rPr>
          <w:noProof/>
        </w:rPr>
      </w:r>
      <w:r>
        <w:rPr>
          <w:noProof/>
        </w:rPr>
        <w:fldChar w:fldCharType="separate"/>
      </w:r>
      <w:r>
        <w:rPr>
          <w:noProof/>
        </w:rPr>
        <w:t>22</w:t>
      </w:r>
      <w:r>
        <w:rPr>
          <w:noProof/>
        </w:rPr>
        <w:fldChar w:fldCharType="end"/>
      </w:r>
    </w:p>
    <w:p w14:paraId="5A129912" w14:textId="1E0B56FF" w:rsidR="00254A98" w:rsidRDefault="00254A98">
      <w:pPr>
        <w:pStyle w:val="TOC4"/>
        <w:rPr>
          <w:rFonts w:asciiTheme="minorHAnsi" w:hAnsiTheme="minorHAnsi" w:cstheme="minorBidi"/>
          <w:noProof/>
          <w:sz w:val="22"/>
          <w:szCs w:val="22"/>
          <w:lang w:eastAsia="en-GB"/>
        </w:rPr>
      </w:pPr>
      <w:r>
        <w:rPr>
          <w:noProof/>
        </w:rPr>
        <w:t>6.1.</w:t>
      </w:r>
      <w:r>
        <w:rPr>
          <w:noProof/>
          <w:lang w:eastAsia="zh-CN"/>
        </w:rPr>
        <w:t>4</w:t>
      </w:r>
      <w:r>
        <w:rPr>
          <w:noProof/>
        </w:rPr>
        <w:t>.2</w:t>
      </w:r>
      <w:r>
        <w:rPr>
          <w:rFonts w:asciiTheme="minorHAnsi" w:hAnsiTheme="minorHAnsi" w:cstheme="minorBidi"/>
          <w:noProof/>
          <w:sz w:val="22"/>
          <w:szCs w:val="22"/>
          <w:lang w:eastAsia="en-GB"/>
        </w:rPr>
        <w:tab/>
      </w:r>
      <w:r>
        <w:rPr>
          <w:noProof/>
          <w:lang w:eastAsia="zh-CN"/>
        </w:rPr>
        <w:t>Eventnotify</w:t>
      </w:r>
      <w:r>
        <w:rPr>
          <w:noProof/>
        </w:rPr>
        <w:tab/>
      </w:r>
      <w:r>
        <w:rPr>
          <w:noProof/>
        </w:rPr>
        <w:fldChar w:fldCharType="begin" w:fldLock="1"/>
      </w:r>
      <w:r>
        <w:rPr>
          <w:noProof/>
        </w:rPr>
        <w:instrText xml:space="preserve"> PAGEREF _Toc106628516 \h </w:instrText>
      </w:r>
      <w:r>
        <w:rPr>
          <w:noProof/>
        </w:rPr>
      </w:r>
      <w:r>
        <w:rPr>
          <w:noProof/>
        </w:rPr>
        <w:fldChar w:fldCharType="separate"/>
      </w:r>
      <w:r>
        <w:rPr>
          <w:noProof/>
        </w:rPr>
        <w:t>22</w:t>
      </w:r>
      <w:r>
        <w:rPr>
          <w:noProof/>
        </w:rPr>
        <w:fldChar w:fldCharType="end"/>
      </w:r>
    </w:p>
    <w:p w14:paraId="16872CEB" w14:textId="63974174" w:rsidR="00254A98" w:rsidRDefault="00254A98">
      <w:pPr>
        <w:pStyle w:val="TOC5"/>
        <w:rPr>
          <w:rFonts w:asciiTheme="minorHAnsi" w:hAnsiTheme="minorHAnsi" w:cstheme="minorBidi"/>
          <w:noProof/>
          <w:sz w:val="22"/>
          <w:szCs w:val="22"/>
          <w:lang w:eastAsia="en-GB"/>
        </w:rPr>
      </w:pPr>
      <w:r>
        <w:rPr>
          <w:noProof/>
          <w:lang w:eastAsia="zh-CN"/>
        </w:rPr>
        <w:t>6.1.4.2.1</w:t>
      </w:r>
      <w:r>
        <w:rPr>
          <w:rFonts w:asciiTheme="minorHAnsi"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_Toc106628517 \h </w:instrText>
      </w:r>
      <w:r>
        <w:rPr>
          <w:noProof/>
        </w:rPr>
      </w:r>
      <w:r>
        <w:rPr>
          <w:noProof/>
        </w:rPr>
        <w:fldChar w:fldCharType="separate"/>
      </w:r>
      <w:r>
        <w:rPr>
          <w:noProof/>
        </w:rPr>
        <w:t>22</w:t>
      </w:r>
      <w:r>
        <w:rPr>
          <w:noProof/>
        </w:rPr>
        <w:fldChar w:fldCharType="end"/>
      </w:r>
    </w:p>
    <w:p w14:paraId="5AD303FE" w14:textId="4D89E3F8" w:rsidR="00254A98" w:rsidRDefault="00254A98">
      <w:pPr>
        <w:pStyle w:val="TOC5"/>
        <w:rPr>
          <w:rFonts w:asciiTheme="minorHAnsi" w:hAnsiTheme="minorHAnsi" w:cstheme="minorBidi"/>
          <w:noProof/>
          <w:sz w:val="22"/>
          <w:szCs w:val="22"/>
          <w:lang w:eastAsia="en-GB"/>
        </w:rPr>
      </w:pPr>
      <w:r>
        <w:rPr>
          <w:noProof/>
          <w:lang w:eastAsia="zh-CN"/>
        </w:rPr>
        <w:t>6.1.4.2.2</w:t>
      </w:r>
      <w:r>
        <w:rPr>
          <w:rFonts w:asciiTheme="minorHAnsi"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_Toc106628518 \h </w:instrText>
      </w:r>
      <w:r>
        <w:rPr>
          <w:noProof/>
        </w:rPr>
      </w:r>
      <w:r>
        <w:rPr>
          <w:noProof/>
        </w:rPr>
        <w:fldChar w:fldCharType="separate"/>
      </w:r>
      <w:r>
        <w:rPr>
          <w:noProof/>
        </w:rPr>
        <w:t>22</w:t>
      </w:r>
      <w:r>
        <w:rPr>
          <w:noProof/>
        </w:rPr>
        <w:fldChar w:fldCharType="end"/>
      </w:r>
    </w:p>
    <w:p w14:paraId="6C4D1232" w14:textId="4E4EF78F" w:rsidR="00254A98" w:rsidRDefault="00254A98">
      <w:pPr>
        <w:pStyle w:val="TOC5"/>
        <w:rPr>
          <w:rFonts w:asciiTheme="minorHAnsi" w:hAnsiTheme="minorHAnsi" w:cstheme="minorBidi"/>
          <w:noProof/>
          <w:sz w:val="22"/>
          <w:szCs w:val="22"/>
          <w:lang w:eastAsia="en-GB"/>
        </w:rPr>
      </w:pPr>
      <w:r>
        <w:rPr>
          <w:noProof/>
          <w:lang w:eastAsia="zh-CN"/>
        </w:rPr>
        <w:t>6.1.4.2.3</w:t>
      </w:r>
      <w:r>
        <w:rPr>
          <w:rFonts w:asciiTheme="minorHAnsi" w:hAnsiTheme="minorHAnsi" w:cstheme="minorBidi"/>
          <w:noProof/>
          <w:sz w:val="22"/>
          <w:szCs w:val="22"/>
          <w:lang w:eastAsia="en-GB"/>
        </w:rPr>
        <w:tab/>
      </w:r>
      <w:r>
        <w:rPr>
          <w:noProof/>
          <w:lang w:eastAsia="zh-CN"/>
        </w:rPr>
        <w:t>Notification Standard Methods</w:t>
      </w:r>
      <w:r>
        <w:rPr>
          <w:noProof/>
        </w:rPr>
        <w:tab/>
      </w:r>
      <w:r>
        <w:rPr>
          <w:noProof/>
        </w:rPr>
        <w:fldChar w:fldCharType="begin" w:fldLock="1"/>
      </w:r>
      <w:r>
        <w:rPr>
          <w:noProof/>
        </w:rPr>
        <w:instrText xml:space="preserve"> PAGEREF _Toc106628519 \h </w:instrText>
      </w:r>
      <w:r>
        <w:rPr>
          <w:noProof/>
        </w:rPr>
      </w:r>
      <w:r>
        <w:rPr>
          <w:noProof/>
        </w:rPr>
        <w:fldChar w:fldCharType="separate"/>
      </w:r>
      <w:r>
        <w:rPr>
          <w:noProof/>
        </w:rPr>
        <w:t>22</w:t>
      </w:r>
      <w:r>
        <w:rPr>
          <w:noProof/>
        </w:rPr>
        <w:fldChar w:fldCharType="end"/>
      </w:r>
    </w:p>
    <w:p w14:paraId="63BFE9B8" w14:textId="305D6679" w:rsidR="00254A98" w:rsidRDefault="00254A98">
      <w:pPr>
        <w:pStyle w:val="TOC6"/>
        <w:rPr>
          <w:rFonts w:asciiTheme="minorHAnsi" w:hAnsiTheme="minorHAnsi" w:cstheme="minorBidi"/>
          <w:noProof/>
          <w:sz w:val="22"/>
          <w:szCs w:val="22"/>
          <w:lang w:eastAsia="en-GB"/>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eastAsia="en-GB"/>
        </w:rPr>
        <w:tab/>
      </w:r>
      <w:r>
        <w:rPr>
          <w:noProof/>
          <w:lang w:eastAsia="zh-CN"/>
        </w:rPr>
        <w:t>POST</w:t>
      </w:r>
      <w:r>
        <w:rPr>
          <w:noProof/>
        </w:rPr>
        <w:tab/>
      </w:r>
      <w:r>
        <w:rPr>
          <w:noProof/>
        </w:rPr>
        <w:fldChar w:fldCharType="begin" w:fldLock="1"/>
      </w:r>
      <w:r>
        <w:rPr>
          <w:noProof/>
        </w:rPr>
        <w:instrText xml:space="preserve"> PAGEREF _Toc106628520 \h </w:instrText>
      </w:r>
      <w:r>
        <w:rPr>
          <w:noProof/>
        </w:rPr>
      </w:r>
      <w:r>
        <w:rPr>
          <w:noProof/>
        </w:rPr>
        <w:fldChar w:fldCharType="separate"/>
      </w:r>
      <w:r>
        <w:rPr>
          <w:noProof/>
        </w:rPr>
        <w:t>22</w:t>
      </w:r>
      <w:r>
        <w:rPr>
          <w:noProof/>
        </w:rPr>
        <w:fldChar w:fldCharType="end"/>
      </w:r>
    </w:p>
    <w:p w14:paraId="547624DD" w14:textId="45F22800" w:rsidR="00254A98" w:rsidRDefault="00254A98">
      <w:pPr>
        <w:pStyle w:val="TOC4"/>
        <w:rPr>
          <w:rFonts w:asciiTheme="minorHAnsi" w:hAnsiTheme="minorHAnsi" w:cstheme="minorBidi"/>
          <w:noProof/>
          <w:sz w:val="22"/>
          <w:szCs w:val="22"/>
          <w:lang w:eastAsia="en-GB"/>
        </w:rPr>
      </w:pPr>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eastAsia="en-GB"/>
        </w:rPr>
        <w:tab/>
      </w:r>
      <w:r>
        <w:rPr>
          <w:noProof/>
          <w:lang w:eastAsia="zh-CN"/>
        </w:rPr>
        <w:t>LocationUpdateNotify</w:t>
      </w:r>
      <w:r>
        <w:rPr>
          <w:noProof/>
        </w:rPr>
        <w:tab/>
      </w:r>
      <w:r>
        <w:rPr>
          <w:noProof/>
        </w:rPr>
        <w:fldChar w:fldCharType="begin" w:fldLock="1"/>
      </w:r>
      <w:r>
        <w:rPr>
          <w:noProof/>
        </w:rPr>
        <w:instrText xml:space="preserve"> PAGEREF _Toc106628521 \h </w:instrText>
      </w:r>
      <w:r>
        <w:rPr>
          <w:noProof/>
        </w:rPr>
      </w:r>
      <w:r>
        <w:rPr>
          <w:noProof/>
        </w:rPr>
        <w:fldChar w:fldCharType="separate"/>
      </w:r>
      <w:r>
        <w:rPr>
          <w:noProof/>
        </w:rPr>
        <w:t>23</w:t>
      </w:r>
      <w:r>
        <w:rPr>
          <w:noProof/>
        </w:rPr>
        <w:fldChar w:fldCharType="end"/>
      </w:r>
    </w:p>
    <w:p w14:paraId="53711723" w14:textId="3B638267" w:rsidR="00254A98" w:rsidRDefault="00254A98">
      <w:pPr>
        <w:pStyle w:val="TOC5"/>
        <w:rPr>
          <w:rFonts w:asciiTheme="minorHAnsi" w:hAnsiTheme="minorHAnsi" w:cstheme="minorBidi"/>
          <w:noProof/>
          <w:sz w:val="22"/>
          <w:szCs w:val="22"/>
          <w:lang w:eastAsia="en-GB"/>
        </w:rPr>
      </w:pPr>
      <w:r>
        <w:rPr>
          <w:noProof/>
          <w:lang w:eastAsia="zh-CN"/>
        </w:rPr>
        <w:t>6.1.4.3.1</w:t>
      </w:r>
      <w:r>
        <w:rPr>
          <w:rFonts w:asciiTheme="minorHAnsi"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_Toc106628522 \h </w:instrText>
      </w:r>
      <w:r>
        <w:rPr>
          <w:noProof/>
        </w:rPr>
      </w:r>
      <w:r>
        <w:rPr>
          <w:noProof/>
        </w:rPr>
        <w:fldChar w:fldCharType="separate"/>
      </w:r>
      <w:r>
        <w:rPr>
          <w:noProof/>
        </w:rPr>
        <w:t>23</w:t>
      </w:r>
      <w:r>
        <w:rPr>
          <w:noProof/>
        </w:rPr>
        <w:fldChar w:fldCharType="end"/>
      </w:r>
    </w:p>
    <w:p w14:paraId="34918649" w14:textId="587F4451" w:rsidR="00254A98" w:rsidRDefault="00254A98">
      <w:pPr>
        <w:pStyle w:val="TOC5"/>
        <w:rPr>
          <w:rFonts w:asciiTheme="minorHAnsi" w:hAnsiTheme="minorHAnsi" w:cstheme="minorBidi"/>
          <w:noProof/>
          <w:sz w:val="22"/>
          <w:szCs w:val="22"/>
          <w:lang w:eastAsia="en-GB"/>
        </w:rPr>
      </w:pPr>
      <w:r>
        <w:rPr>
          <w:noProof/>
          <w:lang w:eastAsia="zh-CN"/>
        </w:rPr>
        <w:t>6.1.4.3.2</w:t>
      </w:r>
      <w:r>
        <w:rPr>
          <w:rFonts w:asciiTheme="minorHAnsi"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_Toc106628523 \h </w:instrText>
      </w:r>
      <w:r>
        <w:rPr>
          <w:noProof/>
        </w:rPr>
      </w:r>
      <w:r>
        <w:rPr>
          <w:noProof/>
        </w:rPr>
        <w:fldChar w:fldCharType="separate"/>
      </w:r>
      <w:r>
        <w:rPr>
          <w:noProof/>
        </w:rPr>
        <w:t>23</w:t>
      </w:r>
      <w:r>
        <w:rPr>
          <w:noProof/>
        </w:rPr>
        <w:fldChar w:fldCharType="end"/>
      </w:r>
    </w:p>
    <w:p w14:paraId="4DD97FED" w14:textId="12D8F2C8" w:rsidR="00254A98" w:rsidRDefault="00254A98">
      <w:pPr>
        <w:pStyle w:val="TOC5"/>
        <w:rPr>
          <w:rFonts w:asciiTheme="minorHAnsi" w:hAnsiTheme="minorHAnsi" w:cstheme="minorBidi"/>
          <w:noProof/>
          <w:sz w:val="22"/>
          <w:szCs w:val="22"/>
          <w:lang w:eastAsia="en-GB"/>
        </w:rPr>
      </w:pPr>
      <w:r>
        <w:rPr>
          <w:noProof/>
          <w:lang w:eastAsia="zh-CN"/>
        </w:rPr>
        <w:t>6.1.4.3.3</w:t>
      </w:r>
      <w:r>
        <w:rPr>
          <w:rFonts w:asciiTheme="minorHAnsi" w:hAnsiTheme="minorHAnsi" w:cstheme="minorBidi"/>
          <w:noProof/>
          <w:sz w:val="22"/>
          <w:szCs w:val="22"/>
          <w:lang w:eastAsia="en-GB"/>
        </w:rPr>
        <w:tab/>
      </w:r>
      <w:r>
        <w:rPr>
          <w:noProof/>
          <w:lang w:eastAsia="zh-CN"/>
        </w:rPr>
        <w:t>Notification Standard Methods</w:t>
      </w:r>
      <w:r>
        <w:rPr>
          <w:noProof/>
        </w:rPr>
        <w:tab/>
      </w:r>
      <w:r>
        <w:rPr>
          <w:noProof/>
        </w:rPr>
        <w:fldChar w:fldCharType="begin" w:fldLock="1"/>
      </w:r>
      <w:r>
        <w:rPr>
          <w:noProof/>
        </w:rPr>
        <w:instrText xml:space="preserve"> PAGEREF _Toc106628524 \h </w:instrText>
      </w:r>
      <w:r>
        <w:rPr>
          <w:noProof/>
        </w:rPr>
      </w:r>
      <w:r>
        <w:rPr>
          <w:noProof/>
        </w:rPr>
        <w:fldChar w:fldCharType="separate"/>
      </w:r>
      <w:r>
        <w:rPr>
          <w:noProof/>
        </w:rPr>
        <w:t>23</w:t>
      </w:r>
      <w:r>
        <w:rPr>
          <w:noProof/>
        </w:rPr>
        <w:fldChar w:fldCharType="end"/>
      </w:r>
    </w:p>
    <w:p w14:paraId="2C0D8609" w14:textId="7AA14418" w:rsidR="00254A98" w:rsidRDefault="00254A98">
      <w:pPr>
        <w:pStyle w:val="TOC6"/>
        <w:rPr>
          <w:rFonts w:asciiTheme="minorHAnsi" w:hAnsiTheme="minorHAnsi" w:cstheme="minorBidi"/>
          <w:noProof/>
          <w:sz w:val="22"/>
          <w:szCs w:val="22"/>
          <w:lang w:eastAsia="en-GB"/>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eastAsia="en-GB"/>
        </w:rPr>
        <w:tab/>
      </w:r>
      <w:r>
        <w:rPr>
          <w:noProof/>
          <w:lang w:eastAsia="zh-CN"/>
        </w:rPr>
        <w:t>POST</w:t>
      </w:r>
      <w:r>
        <w:rPr>
          <w:noProof/>
        </w:rPr>
        <w:tab/>
      </w:r>
      <w:r>
        <w:rPr>
          <w:noProof/>
        </w:rPr>
        <w:fldChar w:fldCharType="begin" w:fldLock="1"/>
      </w:r>
      <w:r>
        <w:rPr>
          <w:noProof/>
        </w:rPr>
        <w:instrText xml:space="preserve"> PAGEREF _Toc106628525 \h </w:instrText>
      </w:r>
      <w:r>
        <w:rPr>
          <w:noProof/>
        </w:rPr>
      </w:r>
      <w:r>
        <w:rPr>
          <w:noProof/>
        </w:rPr>
        <w:fldChar w:fldCharType="separate"/>
      </w:r>
      <w:r>
        <w:rPr>
          <w:noProof/>
        </w:rPr>
        <w:t>23</w:t>
      </w:r>
      <w:r>
        <w:rPr>
          <w:noProof/>
        </w:rPr>
        <w:fldChar w:fldCharType="end"/>
      </w:r>
    </w:p>
    <w:p w14:paraId="1DDBC011" w14:textId="420F4785" w:rsidR="00254A98" w:rsidRDefault="00254A98">
      <w:pPr>
        <w:pStyle w:val="TOC3"/>
        <w:rPr>
          <w:rFonts w:asciiTheme="minorHAnsi" w:hAnsiTheme="minorHAnsi" w:cstheme="minorBidi"/>
          <w:noProof/>
          <w:sz w:val="22"/>
          <w:szCs w:val="22"/>
          <w:lang w:eastAsia="en-GB"/>
        </w:rPr>
      </w:pPr>
      <w:r>
        <w:rPr>
          <w:noProof/>
        </w:rPr>
        <w:t>6.1.</w:t>
      </w:r>
      <w:r>
        <w:rPr>
          <w:noProof/>
          <w:lang w:eastAsia="zh-CN"/>
        </w:rPr>
        <w:t>5</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_Toc106628526 \h </w:instrText>
      </w:r>
      <w:r>
        <w:rPr>
          <w:noProof/>
        </w:rPr>
      </w:r>
      <w:r>
        <w:rPr>
          <w:noProof/>
        </w:rPr>
        <w:fldChar w:fldCharType="separate"/>
      </w:r>
      <w:r>
        <w:rPr>
          <w:noProof/>
        </w:rPr>
        <w:t>24</w:t>
      </w:r>
      <w:r>
        <w:rPr>
          <w:noProof/>
        </w:rPr>
        <w:fldChar w:fldCharType="end"/>
      </w:r>
    </w:p>
    <w:p w14:paraId="126419E1" w14:textId="620E5E18" w:rsidR="00254A98" w:rsidRDefault="00254A98">
      <w:pPr>
        <w:pStyle w:val="TOC4"/>
        <w:rPr>
          <w:rFonts w:asciiTheme="minorHAnsi" w:hAnsiTheme="minorHAnsi" w:cstheme="minorBidi"/>
          <w:noProof/>
          <w:sz w:val="22"/>
          <w:szCs w:val="22"/>
          <w:lang w:eastAsia="en-GB"/>
        </w:rPr>
      </w:pPr>
      <w:r>
        <w:rPr>
          <w:noProof/>
        </w:rPr>
        <w:t>6.1.</w:t>
      </w:r>
      <w:r>
        <w:rPr>
          <w:noProof/>
          <w:lang w:eastAsia="zh-CN"/>
        </w:rPr>
        <w:t>5</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_Toc106628527 \h </w:instrText>
      </w:r>
      <w:r>
        <w:rPr>
          <w:noProof/>
        </w:rPr>
      </w:r>
      <w:r>
        <w:rPr>
          <w:noProof/>
        </w:rPr>
        <w:fldChar w:fldCharType="separate"/>
      </w:r>
      <w:r>
        <w:rPr>
          <w:noProof/>
        </w:rPr>
        <w:t>24</w:t>
      </w:r>
      <w:r>
        <w:rPr>
          <w:noProof/>
        </w:rPr>
        <w:fldChar w:fldCharType="end"/>
      </w:r>
    </w:p>
    <w:p w14:paraId="25418E14" w14:textId="30E4EF12" w:rsidR="00254A98" w:rsidRDefault="00254A98">
      <w:pPr>
        <w:pStyle w:val="TOC4"/>
        <w:rPr>
          <w:rFonts w:asciiTheme="minorHAnsi" w:hAnsiTheme="minorHAnsi" w:cstheme="minorBidi"/>
          <w:noProof/>
          <w:sz w:val="22"/>
          <w:szCs w:val="22"/>
          <w:lang w:eastAsia="en-GB"/>
        </w:rPr>
      </w:pPr>
      <w:r w:rsidRPr="00CA6609">
        <w:rPr>
          <w:noProof/>
          <w:lang w:val="en-US"/>
        </w:rPr>
        <w:t>6.1.</w:t>
      </w:r>
      <w:r w:rsidRPr="00CA6609">
        <w:rPr>
          <w:noProof/>
          <w:lang w:val="en-US" w:eastAsia="zh-CN"/>
        </w:rPr>
        <w:t>5</w:t>
      </w:r>
      <w:r w:rsidRPr="00CA6609">
        <w:rPr>
          <w:noProof/>
          <w:lang w:val="en-US"/>
        </w:rPr>
        <w:t>.2</w:t>
      </w:r>
      <w:r>
        <w:rPr>
          <w:rFonts w:asciiTheme="minorHAnsi" w:hAnsiTheme="minorHAnsi" w:cstheme="minorBidi"/>
          <w:noProof/>
          <w:sz w:val="22"/>
          <w:szCs w:val="22"/>
          <w:lang w:eastAsia="en-GB"/>
        </w:rPr>
        <w:tab/>
      </w:r>
      <w:r w:rsidRPr="00CA6609">
        <w:rPr>
          <w:noProof/>
          <w:lang w:val="en-US"/>
        </w:rPr>
        <w:t>Structured data types</w:t>
      </w:r>
      <w:r>
        <w:rPr>
          <w:noProof/>
        </w:rPr>
        <w:tab/>
      </w:r>
      <w:r>
        <w:rPr>
          <w:noProof/>
        </w:rPr>
        <w:fldChar w:fldCharType="begin" w:fldLock="1"/>
      </w:r>
      <w:r>
        <w:rPr>
          <w:noProof/>
        </w:rPr>
        <w:instrText xml:space="preserve"> PAGEREF _Toc106628528 \h </w:instrText>
      </w:r>
      <w:r>
        <w:rPr>
          <w:noProof/>
        </w:rPr>
      </w:r>
      <w:r>
        <w:rPr>
          <w:noProof/>
        </w:rPr>
        <w:fldChar w:fldCharType="separate"/>
      </w:r>
      <w:r>
        <w:rPr>
          <w:noProof/>
        </w:rPr>
        <w:t>26</w:t>
      </w:r>
      <w:r>
        <w:rPr>
          <w:noProof/>
        </w:rPr>
        <w:fldChar w:fldCharType="end"/>
      </w:r>
    </w:p>
    <w:p w14:paraId="5EF457BA" w14:textId="7BF1BA80" w:rsidR="00254A98" w:rsidRDefault="00254A98">
      <w:pPr>
        <w:pStyle w:val="TOC5"/>
        <w:rPr>
          <w:rFonts w:asciiTheme="minorHAnsi" w:hAnsiTheme="minorHAnsi" w:cstheme="minorBidi"/>
          <w:noProof/>
          <w:sz w:val="22"/>
          <w:szCs w:val="22"/>
          <w:lang w:eastAsia="en-GB"/>
        </w:rPr>
      </w:pPr>
      <w:r>
        <w:rPr>
          <w:noProof/>
        </w:rPr>
        <w:t>6.1.</w:t>
      </w:r>
      <w:r>
        <w:rPr>
          <w:noProof/>
          <w:lang w:eastAsia="zh-CN"/>
        </w:rPr>
        <w:t>5</w:t>
      </w:r>
      <w:r>
        <w:rPr>
          <w:noProof/>
        </w:rPr>
        <w:t>.2.1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_Toc106628529 \h </w:instrText>
      </w:r>
      <w:r>
        <w:rPr>
          <w:noProof/>
        </w:rPr>
      </w:r>
      <w:r>
        <w:rPr>
          <w:noProof/>
        </w:rPr>
        <w:fldChar w:fldCharType="separate"/>
      </w:r>
      <w:r>
        <w:rPr>
          <w:noProof/>
        </w:rPr>
        <w:t>26</w:t>
      </w:r>
      <w:r>
        <w:rPr>
          <w:noProof/>
        </w:rPr>
        <w:fldChar w:fldCharType="end"/>
      </w:r>
    </w:p>
    <w:p w14:paraId="5ED658D4" w14:textId="3C200474" w:rsidR="00254A98" w:rsidRDefault="00254A98">
      <w:pPr>
        <w:pStyle w:val="TOC5"/>
        <w:rPr>
          <w:rFonts w:asciiTheme="minorHAnsi" w:hAnsiTheme="minorHAnsi" w:cstheme="minorBidi"/>
          <w:noProof/>
          <w:sz w:val="22"/>
          <w:szCs w:val="22"/>
          <w:lang w:eastAsia="en-GB"/>
        </w:rPr>
      </w:pPr>
      <w:r>
        <w:rPr>
          <w:noProof/>
        </w:rPr>
        <w:t>6.1.</w:t>
      </w:r>
      <w:r>
        <w:rPr>
          <w:noProof/>
          <w:lang w:eastAsia="zh-CN"/>
        </w:rPr>
        <w:t>5</w:t>
      </w:r>
      <w:r>
        <w:rPr>
          <w:noProof/>
        </w:rPr>
        <w:t>.2.2</w:t>
      </w:r>
      <w:r>
        <w:rPr>
          <w:rFonts w:asciiTheme="minorHAnsi" w:hAnsiTheme="minorHAnsi" w:cstheme="minorBidi"/>
          <w:noProof/>
          <w:sz w:val="22"/>
          <w:szCs w:val="22"/>
          <w:lang w:eastAsia="en-GB"/>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_Toc106628530 \h </w:instrText>
      </w:r>
      <w:r>
        <w:rPr>
          <w:noProof/>
        </w:rPr>
      </w:r>
      <w:r>
        <w:rPr>
          <w:noProof/>
        </w:rPr>
        <w:fldChar w:fldCharType="separate"/>
      </w:r>
      <w:r>
        <w:rPr>
          <w:noProof/>
        </w:rPr>
        <w:t>27</w:t>
      </w:r>
      <w:r>
        <w:rPr>
          <w:noProof/>
        </w:rPr>
        <w:fldChar w:fldCharType="end"/>
      </w:r>
    </w:p>
    <w:p w14:paraId="601AAA2F" w14:textId="1C4E62C9" w:rsidR="00254A98" w:rsidRDefault="00254A98">
      <w:pPr>
        <w:pStyle w:val="TOC5"/>
        <w:rPr>
          <w:rFonts w:asciiTheme="minorHAnsi" w:hAnsiTheme="minorHAnsi" w:cstheme="minorBidi"/>
          <w:noProof/>
          <w:sz w:val="22"/>
          <w:szCs w:val="22"/>
          <w:lang w:eastAsia="en-GB"/>
        </w:rPr>
      </w:pPr>
      <w:r>
        <w:rPr>
          <w:noProof/>
        </w:rPr>
        <w:t>6.1.</w:t>
      </w:r>
      <w:r>
        <w:rPr>
          <w:noProof/>
          <w:lang w:eastAsia="zh-CN"/>
        </w:rPr>
        <w:t>5</w:t>
      </w:r>
      <w:r>
        <w:rPr>
          <w:noProof/>
        </w:rPr>
        <w:t>.2.3</w:t>
      </w:r>
      <w:r>
        <w:rPr>
          <w:rFonts w:asciiTheme="minorHAnsi" w:hAnsiTheme="minorHAnsi" w:cstheme="minorBidi"/>
          <w:noProof/>
          <w:sz w:val="22"/>
          <w:szCs w:val="22"/>
          <w:lang w:eastAsia="en-GB"/>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_Toc106628531 \h </w:instrText>
      </w:r>
      <w:r>
        <w:rPr>
          <w:noProof/>
        </w:rPr>
      </w:r>
      <w:r>
        <w:rPr>
          <w:noProof/>
        </w:rPr>
        <w:fldChar w:fldCharType="separate"/>
      </w:r>
      <w:r>
        <w:rPr>
          <w:noProof/>
        </w:rPr>
        <w:t>29</w:t>
      </w:r>
      <w:r>
        <w:rPr>
          <w:noProof/>
        </w:rPr>
        <w:fldChar w:fldCharType="end"/>
      </w:r>
    </w:p>
    <w:p w14:paraId="79FFBFDC" w14:textId="61BA80C2" w:rsidR="00254A98" w:rsidRDefault="00254A98">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eastAsia="en-GB"/>
        </w:rPr>
        <w:tab/>
      </w:r>
      <w:r>
        <w:rPr>
          <w:noProof/>
        </w:rPr>
        <w:t>Type: CancelLocData</w:t>
      </w:r>
      <w:r>
        <w:rPr>
          <w:noProof/>
        </w:rPr>
        <w:tab/>
      </w:r>
      <w:r>
        <w:rPr>
          <w:noProof/>
        </w:rPr>
        <w:fldChar w:fldCharType="begin" w:fldLock="1"/>
      </w:r>
      <w:r>
        <w:rPr>
          <w:noProof/>
        </w:rPr>
        <w:instrText xml:space="preserve"> PAGEREF _Toc106628532 \h </w:instrText>
      </w:r>
      <w:r>
        <w:rPr>
          <w:noProof/>
        </w:rPr>
      </w:r>
      <w:r>
        <w:rPr>
          <w:noProof/>
        </w:rPr>
        <w:fldChar w:fldCharType="separate"/>
      </w:r>
      <w:r>
        <w:rPr>
          <w:noProof/>
        </w:rPr>
        <w:t>31</w:t>
      </w:r>
      <w:r>
        <w:rPr>
          <w:noProof/>
        </w:rPr>
        <w:fldChar w:fldCharType="end"/>
      </w:r>
    </w:p>
    <w:p w14:paraId="6370659D" w14:textId="719A164A" w:rsidR="00254A98" w:rsidRDefault="00254A98">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eastAsia="en-GB"/>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_Toc106628533 \h </w:instrText>
      </w:r>
      <w:r>
        <w:rPr>
          <w:noProof/>
        </w:rPr>
      </w:r>
      <w:r>
        <w:rPr>
          <w:noProof/>
        </w:rPr>
        <w:fldChar w:fldCharType="separate"/>
      </w:r>
      <w:r>
        <w:rPr>
          <w:noProof/>
        </w:rPr>
        <w:t>32</w:t>
      </w:r>
      <w:r>
        <w:rPr>
          <w:noProof/>
        </w:rPr>
        <w:fldChar w:fldCharType="end"/>
      </w:r>
    </w:p>
    <w:p w14:paraId="69F71A44" w14:textId="04AB202A" w:rsidR="00254A98" w:rsidRDefault="00254A98">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_Toc106628534 \h </w:instrText>
      </w:r>
      <w:r>
        <w:rPr>
          <w:noProof/>
        </w:rPr>
      </w:r>
      <w:r>
        <w:rPr>
          <w:noProof/>
        </w:rPr>
        <w:fldChar w:fldCharType="separate"/>
      </w:r>
      <w:r>
        <w:rPr>
          <w:noProof/>
        </w:rPr>
        <w:t>33</w:t>
      </w:r>
      <w:r>
        <w:rPr>
          <w:noProof/>
        </w:rPr>
        <w:fldChar w:fldCharType="end"/>
      </w:r>
    </w:p>
    <w:p w14:paraId="47B78190" w14:textId="7AF48881" w:rsidR="00254A98" w:rsidRDefault="00254A98">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eastAsia="en-GB"/>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_Toc106628535 \h </w:instrText>
      </w:r>
      <w:r>
        <w:rPr>
          <w:noProof/>
        </w:rPr>
      </w:r>
      <w:r>
        <w:rPr>
          <w:noProof/>
        </w:rPr>
        <w:fldChar w:fldCharType="separate"/>
      </w:r>
      <w:r>
        <w:rPr>
          <w:noProof/>
        </w:rPr>
        <w:t>34</w:t>
      </w:r>
      <w:r>
        <w:rPr>
          <w:noProof/>
        </w:rPr>
        <w:fldChar w:fldCharType="end"/>
      </w:r>
    </w:p>
    <w:p w14:paraId="65F24980" w14:textId="10758510" w:rsidR="00254A98" w:rsidRDefault="00254A98">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_Toc106628536 \h </w:instrText>
      </w:r>
      <w:r>
        <w:rPr>
          <w:noProof/>
        </w:rPr>
      </w:r>
      <w:r>
        <w:rPr>
          <w:noProof/>
        </w:rPr>
        <w:fldChar w:fldCharType="separate"/>
      </w:r>
      <w:r>
        <w:rPr>
          <w:noProof/>
        </w:rPr>
        <w:t>35</w:t>
      </w:r>
      <w:r>
        <w:rPr>
          <w:noProof/>
        </w:rPr>
        <w:fldChar w:fldCharType="end"/>
      </w:r>
    </w:p>
    <w:p w14:paraId="1AFAABB0" w14:textId="78BA4383" w:rsidR="00254A98" w:rsidRDefault="00254A98">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eastAsia="en-GB"/>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_Toc106628537 \h </w:instrText>
      </w:r>
      <w:r>
        <w:rPr>
          <w:noProof/>
        </w:rPr>
      </w:r>
      <w:r>
        <w:rPr>
          <w:noProof/>
        </w:rPr>
        <w:fldChar w:fldCharType="separate"/>
      </w:r>
      <w:r>
        <w:rPr>
          <w:noProof/>
        </w:rPr>
        <w:t>35</w:t>
      </w:r>
      <w:r>
        <w:rPr>
          <w:noProof/>
        </w:rPr>
        <w:fldChar w:fldCharType="end"/>
      </w:r>
    </w:p>
    <w:p w14:paraId="1D993FE7" w14:textId="02DEF89B" w:rsidR="00254A98" w:rsidRDefault="00254A98">
      <w:pPr>
        <w:pStyle w:val="TOC5"/>
        <w:rPr>
          <w:rFonts w:asciiTheme="minorHAnsi" w:hAnsiTheme="minorHAnsi" w:cstheme="minorBidi"/>
          <w:noProof/>
          <w:sz w:val="22"/>
          <w:szCs w:val="22"/>
          <w:lang w:eastAsia="en-GB"/>
        </w:rPr>
      </w:pPr>
      <w:r>
        <w:rPr>
          <w:noProof/>
        </w:rPr>
        <w:t>6.1.5.2.</w:t>
      </w:r>
      <w:r>
        <w:rPr>
          <w:noProof/>
          <w:lang w:eastAsia="zh-CN"/>
        </w:rPr>
        <w:t>10</w:t>
      </w:r>
      <w:r>
        <w:rPr>
          <w:rFonts w:asciiTheme="minorHAnsi" w:hAnsiTheme="minorHAnsi" w:cstheme="minorBidi"/>
          <w:noProof/>
          <w:sz w:val="22"/>
          <w:szCs w:val="22"/>
          <w:lang w:eastAsia="en-GB"/>
        </w:rPr>
        <w:tab/>
      </w:r>
      <w:r>
        <w:rPr>
          <w:noProof/>
        </w:rPr>
        <w:t>Type: LocUpdateSubs</w:t>
      </w:r>
      <w:r>
        <w:rPr>
          <w:noProof/>
        </w:rPr>
        <w:tab/>
      </w:r>
      <w:r>
        <w:rPr>
          <w:noProof/>
        </w:rPr>
        <w:fldChar w:fldCharType="begin" w:fldLock="1"/>
      </w:r>
      <w:r>
        <w:rPr>
          <w:noProof/>
        </w:rPr>
        <w:instrText xml:space="preserve"> PAGEREF _Toc106628538 \h </w:instrText>
      </w:r>
      <w:r>
        <w:rPr>
          <w:noProof/>
        </w:rPr>
      </w:r>
      <w:r>
        <w:rPr>
          <w:noProof/>
        </w:rPr>
        <w:fldChar w:fldCharType="separate"/>
      </w:r>
      <w:r>
        <w:rPr>
          <w:noProof/>
        </w:rPr>
        <w:t>35</w:t>
      </w:r>
      <w:r>
        <w:rPr>
          <w:noProof/>
        </w:rPr>
        <w:fldChar w:fldCharType="end"/>
      </w:r>
    </w:p>
    <w:p w14:paraId="1B3546E7" w14:textId="35CD9AB8" w:rsidR="00254A98" w:rsidRDefault="00254A98">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eastAsia="en-GB"/>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_Toc106628539 \h </w:instrText>
      </w:r>
      <w:r>
        <w:rPr>
          <w:noProof/>
        </w:rPr>
      </w:r>
      <w:r>
        <w:rPr>
          <w:noProof/>
        </w:rPr>
        <w:fldChar w:fldCharType="separate"/>
      </w:r>
      <w:r>
        <w:rPr>
          <w:noProof/>
        </w:rPr>
        <w:t>36</w:t>
      </w:r>
      <w:r>
        <w:rPr>
          <w:noProof/>
        </w:rPr>
        <w:fldChar w:fldCharType="end"/>
      </w:r>
    </w:p>
    <w:p w14:paraId="65EDD86B" w14:textId="1025A09E" w:rsidR="00254A98" w:rsidRDefault="00254A98">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eastAsia="en-GB"/>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_Toc106628540 \h </w:instrText>
      </w:r>
      <w:r>
        <w:rPr>
          <w:noProof/>
        </w:rPr>
      </w:r>
      <w:r>
        <w:rPr>
          <w:noProof/>
        </w:rPr>
        <w:fldChar w:fldCharType="separate"/>
      </w:r>
      <w:r>
        <w:rPr>
          <w:noProof/>
        </w:rPr>
        <w:t>36</w:t>
      </w:r>
      <w:r>
        <w:rPr>
          <w:noProof/>
        </w:rPr>
        <w:fldChar w:fldCharType="end"/>
      </w:r>
    </w:p>
    <w:p w14:paraId="70946C2A" w14:textId="4F033E6E" w:rsidR="00254A98" w:rsidRDefault="00254A98">
      <w:pPr>
        <w:pStyle w:val="TOC5"/>
        <w:rPr>
          <w:rFonts w:asciiTheme="minorHAnsi" w:hAnsiTheme="minorHAnsi" w:cstheme="minorBidi"/>
          <w:noProof/>
          <w:sz w:val="22"/>
          <w:szCs w:val="22"/>
          <w:lang w:eastAsia="en-GB"/>
        </w:rPr>
      </w:pPr>
      <w:r>
        <w:rPr>
          <w:noProof/>
        </w:rPr>
        <w:t>6.1.5.2.</w:t>
      </w:r>
      <w:r>
        <w:rPr>
          <w:noProof/>
          <w:lang w:eastAsia="zh-CN"/>
        </w:rPr>
        <w:t>13</w:t>
      </w:r>
      <w:r>
        <w:rPr>
          <w:rFonts w:asciiTheme="minorHAnsi" w:hAnsiTheme="minorHAnsi" w:cstheme="minorBidi"/>
          <w:noProof/>
          <w:sz w:val="22"/>
          <w:szCs w:val="22"/>
          <w:lang w:eastAsia="en-GB"/>
        </w:rPr>
        <w:tab/>
      </w:r>
      <w:r>
        <w:rPr>
          <w:noProof/>
        </w:rPr>
        <w:t>Type: AreaEventInfoAddition</w:t>
      </w:r>
      <w:r>
        <w:rPr>
          <w:noProof/>
        </w:rPr>
        <w:tab/>
      </w:r>
      <w:r>
        <w:rPr>
          <w:noProof/>
        </w:rPr>
        <w:fldChar w:fldCharType="begin" w:fldLock="1"/>
      </w:r>
      <w:r>
        <w:rPr>
          <w:noProof/>
        </w:rPr>
        <w:instrText xml:space="preserve"> PAGEREF _Toc106628541 \h </w:instrText>
      </w:r>
      <w:r>
        <w:rPr>
          <w:noProof/>
        </w:rPr>
      </w:r>
      <w:r>
        <w:rPr>
          <w:noProof/>
        </w:rPr>
        <w:fldChar w:fldCharType="separate"/>
      </w:r>
      <w:r>
        <w:rPr>
          <w:noProof/>
        </w:rPr>
        <w:t>36</w:t>
      </w:r>
      <w:r>
        <w:rPr>
          <w:noProof/>
        </w:rPr>
        <w:fldChar w:fldCharType="end"/>
      </w:r>
    </w:p>
    <w:p w14:paraId="09068BA9" w14:textId="72907525" w:rsidR="00254A98" w:rsidRDefault="00254A98">
      <w:pPr>
        <w:pStyle w:val="TOC5"/>
        <w:rPr>
          <w:rFonts w:asciiTheme="minorHAnsi" w:hAnsiTheme="minorHAnsi" w:cstheme="minorBidi"/>
          <w:noProof/>
          <w:sz w:val="22"/>
          <w:szCs w:val="22"/>
          <w:lang w:eastAsia="en-GB"/>
        </w:rPr>
      </w:pPr>
      <w:r>
        <w:rPr>
          <w:noProof/>
        </w:rPr>
        <w:t>6.1.5.2.</w:t>
      </w:r>
      <w:r>
        <w:rPr>
          <w:noProof/>
          <w:lang w:eastAsia="zh-CN"/>
        </w:rPr>
        <w:t>14</w:t>
      </w:r>
      <w:r>
        <w:rPr>
          <w:rFonts w:asciiTheme="minorHAnsi" w:hAnsiTheme="minorHAnsi" w:cstheme="minorBidi"/>
          <w:noProof/>
          <w:sz w:val="22"/>
          <w:szCs w:val="22"/>
          <w:lang w:eastAsia="en-GB"/>
        </w:rPr>
        <w:tab/>
      </w:r>
      <w:r>
        <w:rPr>
          <w:noProof/>
        </w:rPr>
        <w:t>Type: AreaEventInfoExt</w:t>
      </w:r>
      <w:r>
        <w:rPr>
          <w:noProof/>
        </w:rPr>
        <w:tab/>
      </w:r>
      <w:r>
        <w:rPr>
          <w:noProof/>
        </w:rPr>
        <w:fldChar w:fldCharType="begin" w:fldLock="1"/>
      </w:r>
      <w:r>
        <w:rPr>
          <w:noProof/>
        </w:rPr>
        <w:instrText xml:space="preserve"> PAGEREF _Toc106628542 \h </w:instrText>
      </w:r>
      <w:r>
        <w:rPr>
          <w:noProof/>
        </w:rPr>
      </w:r>
      <w:r>
        <w:rPr>
          <w:noProof/>
        </w:rPr>
        <w:fldChar w:fldCharType="separate"/>
      </w:r>
      <w:r>
        <w:rPr>
          <w:noProof/>
        </w:rPr>
        <w:t>36</w:t>
      </w:r>
      <w:r>
        <w:rPr>
          <w:noProof/>
        </w:rPr>
        <w:fldChar w:fldCharType="end"/>
      </w:r>
    </w:p>
    <w:p w14:paraId="5B28845F" w14:textId="409EFB05" w:rsidR="00254A98" w:rsidRDefault="00254A98">
      <w:pPr>
        <w:pStyle w:val="TOC4"/>
        <w:rPr>
          <w:rFonts w:asciiTheme="minorHAnsi" w:hAnsiTheme="minorHAnsi" w:cstheme="minorBidi"/>
          <w:noProof/>
          <w:sz w:val="22"/>
          <w:szCs w:val="22"/>
          <w:lang w:eastAsia="en-GB"/>
        </w:rPr>
      </w:pPr>
      <w:r w:rsidRPr="00CA6609">
        <w:rPr>
          <w:noProof/>
          <w:lang w:val="en-US"/>
        </w:rPr>
        <w:t>6.1.</w:t>
      </w:r>
      <w:r w:rsidRPr="00CA6609">
        <w:rPr>
          <w:noProof/>
          <w:lang w:val="en-US" w:eastAsia="zh-CN"/>
        </w:rPr>
        <w:t>5</w:t>
      </w:r>
      <w:r w:rsidRPr="00CA6609">
        <w:rPr>
          <w:noProof/>
          <w:lang w:val="en-US"/>
        </w:rPr>
        <w:t>.3</w:t>
      </w:r>
      <w:r>
        <w:rPr>
          <w:rFonts w:asciiTheme="minorHAnsi" w:hAnsiTheme="minorHAnsi" w:cstheme="minorBidi"/>
          <w:noProof/>
          <w:sz w:val="22"/>
          <w:szCs w:val="22"/>
          <w:lang w:eastAsia="en-GB"/>
        </w:rPr>
        <w:tab/>
      </w:r>
      <w:r w:rsidRPr="00CA6609">
        <w:rPr>
          <w:noProof/>
          <w:lang w:val="en-US"/>
        </w:rPr>
        <w:t>Simple data types and enumerations</w:t>
      </w:r>
      <w:r>
        <w:rPr>
          <w:noProof/>
        </w:rPr>
        <w:tab/>
      </w:r>
      <w:r>
        <w:rPr>
          <w:noProof/>
        </w:rPr>
        <w:fldChar w:fldCharType="begin" w:fldLock="1"/>
      </w:r>
      <w:r>
        <w:rPr>
          <w:noProof/>
        </w:rPr>
        <w:instrText xml:space="preserve"> PAGEREF _Toc106628543 \h </w:instrText>
      </w:r>
      <w:r>
        <w:rPr>
          <w:noProof/>
        </w:rPr>
      </w:r>
      <w:r>
        <w:rPr>
          <w:noProof/>
        </w:rPr>
        <w:fldChar w:fldCharType="separate"/>
      </w:r>
      <w:r>
        <w:rPr>
          <w:noProof/>
        </w:rPr>
        <w:t>36</w:t>
      </w:r>
      <w:r>
        <w:rPr>
          <w:noProof/>
        </w:rPr>
        <w:fldChar w:fldCharType="end"/>
      </w:r>
    </w:p>
    <w:p w14:paraId="3C6B1045" w14:textId="1566A7BA" w:rsidR="00254A98" w:rsidRDefault="00254A98">
      <w:pPr>
        <w:pStyle w:val="TOC5"/>
        <w:rPr>
          <w:rFonts w:asciiTheme="minorHAnsi" w:hAnsiTheme="minorHAnsi" w:cstheme="minorBidi"/>
          <w:noProof/>
          <w:sz w:val="22"/>
          <w:szCs w:val="22"/>
          <w:lang w:eastAsia="en-GB"/>
        </w:rPr>
      </w:pPr>
      <w:r>
        <w:rPr>
          <w:noProof/>
        </w:rPr>
        <w:t>6.1.</w:t>
      </w:r>
      <w:r>
        <w:rPr>
          <w:noProof/>
          <w:lang w:eastAsia="zh-CN"/>
        </w:rPr>
        <w:t>5</w:t>
      </w:r>
      <w:r>
        <w:rPr>
          <w:noProof/>
        </w:rPr>
        <w:t>.3.1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_Toc106628544 \h </w:instrText>
      </w:r>
      <w:r>
        <w:rPr>
          <w:noProof/>
        </w:rPr>
      </w:r>
      <w:r>
        <w:rPr>
          <w:noProof/>
        </w:rPr>
        <w:fldChar w:fldCharType="separate"/>
      </w:r>
      <w:r>
        <w:rPr>
          <w:noProof/>
        </w:rPr>
        <w:t>36</w:t>
      </w:r>
      <w:r>
        <w:rPr>
          <w:noProof/>
        </w:rPr>
        <w:fldChar w:fldCharType="end"/>
      </w:r>
    </w:p>
    <w:p w14:paraId="725C0626" w14:textId="7EC1DDF0" w:rsidR="00254A98" w:rsidRDefault="00254A98">
      <w:pPr>
        <w:pStyle w:val="TOC5"/>
        <w:rPr>
          <w:rFonts w:asciiTheme="minorHAnsi" w:hAnsiTheme="minorHAnsi" w:cstheme="minorBidi"/>
          <w:noProof/>
          <w:sz w:val="22"/>
          <w:szCs w:val="22"/>
          <w:lang w:eastAsia="en-GB"/>
        </w:rPr>
      </w:pPr>
      <w:r>
        <w:rPr>
          <w:noProof/>
        </w:rPr>
        <w:t>6.1.</w:t>
      </w:r>
      <w:r>
        <w:rPr>
          <w:noProof/>
          <w:lang w:eastAsia="zh-CN"/>
        </w:rPr>
        <w:t>5</w:t>
      </w:r>
      <w:r>
        <w:rPr>
          <w:noProof/>
        </w:rPr>
        <w:t>.3.2</w:t>
      </w:r>
      <w:r>
        <w:rPr>
          <w:rFonts w:asciiTheme="minorHAnsi"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_Toc106628545 \h </w:instrText>
      </w:r>
      <w:r>
        <w:rPr>
          <w:noProof/>
        </w:rPr>
      </w:r>
      <w:r>
        <w:rPr>
          <w:noProof/>
        </w:rPr>
        <w:fldChar w:fldCharType="separate"/>
      </w:r>
      <w:r>
        <w:rPr>
          <w:noProof/>
        </w:rPr>
        <w:t>36</w:t>
      </w:r>
      <w:r>
        <w:rPr>
          <w:noProof/>
        </w:rPr>
        <w:fldChar w:fldCharType="end"/>
      </w:r>
    </w:p>
    <w:p w14:paraId="4F64CCE6" w14:textId="02ED9E7E" w:rsidR="00254A98" w:rsidRDefault="00254A98">
      <w:pPr>
        <w:pStyle w:val="TOC5"/>
        <w:rPr>
          <w:rFonts w:asciiTheme="minorHAnsi" w:hAnsiTheme="minorHAnsi" w:cstheme="minorBidi"/>
          <w:noProof/>
          <w:sz w:val="22"/>
          <w:szCs w:val="22"/>
          <w:lang w:eastAsia="en-GB"/>
        </w:rPr>
      </w:pPr>
      <w:r>
        <w:rPr>
          <w:noProof/>
        </w:rPr>
        <w:t>6.1.</w:t>
      </w:r>
      <w:r>
        <w:rPr>
          <w:noProof/>
          <w:lang w:eastAsia="zh-CN"/>
        </w:rPr>
        <w:t>5</w:t>
      </w:r>
      <w:r>
        <w:rPr>
          <w:noProof/>
        </w:rPr>
        <w:t>.3.3</w:t>
      </w:r>
      <w:r>
        <w:rPr>
          <w:rFonts w:asciiTheme="minorHAnsi" w:hAnsiTheme="minorHAnsi" w:cstheme="minorBidi"/>
          <w:noProof/>
          <w:sz w:val="22"/>
          <w:szCs w:val="22"/>
          <w:lang w:eastAsia="en-GB"/>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_Toc106628546 \h </w:instrText>
      </w:r>
      <w:r>
        <w:rPr>
          <w:noProof/>
        </w:rPr>
      </w:r>
      <w:r>
        <w:rPr>
          <w:noProof/>
        </w:rPr>
        <w:fldChar w:fldCharType="separate"/>
      </w:r>
      <w:r>
        <w:rPr>
          <w:noProof/>
        </w:rPr>
        <w:t>37</w:t>
      </w:r>
      <w:r>
        <w:rPr>
          <w:noProof/>
        </w:rPr>
        <w:fldChar w:fldCharType="end"/>
      </w:r>
    </w:p>
    <w:p w14:paraId="69157F60" w14:textId="700397B3" w:rsidR="00254A98" w:rsidRDefault="00254A98">
      <w:pPr>
        <w:pStyle w:val="TOC5"/>
        <w:rPr>
          <w:rFonts w:asciiTheme="minorHAnsi" w:hAnsiTheme="minorHAnsi" w:cstheme="minorBidi"/>
          <w:noProof/>
          <w:sz w:val="22"/>
          <w:szCs w:val="22"/>
          <w:lang w:eastAsia="en-GB"/>
        </w:rPr>
      </w:pPr>
      <w:r>
        <w:rPr>
          <w:noProof/>
        </w:rPr>
        <w:t>6.1.</w:t>
      </w:r>
      <w:r>
        <w:rPr>
          <w:noProof/>
          <w:lang w:eastAsia="zh-CN"/>
        </w:rPr>
        <w:t>5</w:t>
      </w:r>
      <w:r>
        <w:rPr>
          <w:noProof/>
        </w:rPr>
        <w:t>.3.4</w:t>
      </w:r>
      <w:r>
        <w:rPr>
          <w:rFonts w:asciiTheme="minorHAnsi" w:hAnsiTheme="minorHAnsi" w:cstheme="minorBidi"/>
          <w:noProof/>
          <w:sz w:val="22"/>
          <w:szCs w:val="22"/>
          <w:lang w:eastAsia="en-GB"/>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_Toc106628547 \h </w:instrText>
      </w:r>
      <w:r>
        <w:rPr>
          <w:noProof/>
        </w:rPr>
      </w:r>
      <w:r>
        <w:rPr>
          <w:noProof/>
        </w:rPr>
        <w:fldChar w:fldCharType="separate"/>
      </w:r>
      <w:r>
        <w:rPr>
          <w:noProof/>
        </w:rPr>
        <w:t>37</w:t>
      </w:r>
      <w:r>
        <w:rPr>
          <w:noProof/>
        </w:rPr>
        <w:fldChar w:fldCharType="end"/>
      </w:r>
    </w:p>
    <w:p w14:paraId="78C46E52" w14:textId="3ADCAF44" w:rsidR="00254A98" w:rsidRDefault="00254A98">
      <w:pPr>
        <w:pStyle w:val="TOC5"/>
        <w:rPr>
          <w:rFonts w:asciiTheme="minorHAnsi" w:hAnsiTheme="minorHAnsi" w:cstheme="minorBidi"/>
          <w:noProof/>
          <w:sz w:val="22"/>
          <w:szCs w:val="22"/>
          <w:lang w:eastAsia="en-GB"/>
        </w:rPr>
      </w:pPr>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eastAsia="en-GB"/>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_Toc106628548 \h </w:instrText>
      </w:r>
      <w:r>
        <w:rPr>
          <w:noProof/>
        </w:rPr>
      </w:r>
      <w:r>
        <w:rPr>
          <w:noProof/>
        </w:rPr>
        <w:fldChar w:fldCharType="separate"/>
      </w:r>
      <w:r>
        <w:rPr>
          <w:noProof/>
        </w:rPr>
        <w:t>37</w:t>
      </w:r>
      <w:r>
        <w:rPr>
          <w:noProof/>
        </w:rPr>
        <w:fldChar w:fldCharType="end"/>
      </w:r>
    </w:p>
    <w:p w14:paraId="22C947F0" w14:textId="3C12FC58" w:rsidR="00254A98" w:rsidRDefault="00254A98">
      <w:pPr>
        <w:pStyle w:val="TOC5"/>
        <w:rPr>
          <w:rFonts w:asciiTheme="minorHAnsi" w:hAnsiTheme="minorHAnsi" w:cstheme="minorBidi"/>
          <w:noProof/>
          <w:sz w:val="22"/>
          <w:szCs w:val="22"/>
          <w:lang w:eastAsia="en-GB"/>
        </w:rPr>
      </w:pPr>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eastAsia="en-GB"/>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_Toc106628549 \h </w:instrText>
      </w:r>
      <w:r>
        <w:rPr>
          <w:noProof/>
        </w:rPr>
      </w:r>
      <w:r>
        <w:rPr>
          <w:noProof/>
        </w:rPr>
        <w:fldChar w:fldCharType="separate"/>
      </w:r>
      <w:r>
        <w:rPr>
          <w:noProof/>
        </w:rPr>
        <w:t>37</w:t>
      </w:r>
      <w:r>
        <w:rPr>
          <w:noProof/>
        </w:rPr>
        <w:fldChar w:fldCharType="end"/>
      </w:r>
    </w:p>
    <w:p w14:paraId="1ED97750" w14:textId="7E37D210" w:rsidR="00254A98" w:rsidRDefault="00254A98">
      <w:pPr>
        <w:pStyle w:val="TOC5"/>
        <w:rPr>
          <w:rFonts w:asciiTheme="minorHAnsi" w:hAnsiTheme="minorHAnsi" w:cstheme="minorBidi"/>
          <w:noProof/>
          <w:sz w:val="22"/>
          <w:szCs w:val="22"/>
          <w:lang w:eastAsia="en-GB"/>
        </w:rPr>
      </w:pPr>
      <w:r>
        <w:rPr>
          <w:noProof/>
        </w:rPr>
        <w:t>6.1.5.3.7</w:t>
      </w:r>
      <w:r>
        <w:rPr>
          <w:rFonts w:asciiTheme="minorHAnsi" w:hAnsiTheme="minorHAnsi" w:cstheme="minorBidi"/>
          <w:noProof/>
          <w:sz w:val="22"/>
          <w:szCs w:val="22"/>
          <w:lang w:eastAsia="en-GB"/>
        </w:rPr>
        <w:tab/>
      </w:r>
      <w:r>
        <w:rPr>
          <w:noProof/>
        </w:rPr>
        <w:t>Enumeration: FailureCause</w:t>
      </w:r>
      <w:r>
        <w:rPr>
          <w:noProof/>
        </w:rPr>
        <w:tab/>
      </w:r>
      <w:r>
        <w:rPr>
          <w:noProof/>
        </w:rPr>
        <w:fldChar w:fldCharType="begin" w:fldLock="1"/>
      </w:r>
      <w:r>
        <w:rPr>
          <w:noProof/>
        </w:rPr>
        <w:instrText xml:space="preserve"> PAGEREF _Toc106628550 \h </w:instrText>
      </w:r>
      <w:r>
        <w:rPr>
          <w:noProof/>
        </w:rPr>
      </w:r>
      <w:r>
        <w:rPr>
          <w:noProof/>
        </w:rPr>
        <w:fldChar w:fldCharType="separate"/>
      </w:r>
      <w:r>
        <w:rPr>
          <w:noProof/>
        </w:rPr>
        <w:t>38</w:t>
      </w:r>
      <w:r>
        <w:rPr>
          <w:noProof/>
        </w:rPr>
        <w:fldChar w:fldCharType="end"/>
      </w:r>
    </w:p>
    <w:p w14:paraId="17C30996" w14:textId="13EABCA0" w:rsidR="00254A98" w:rsidRDefault="00254A98">
      <w:pPr>
        <w:pStyle w:val="TOC5"/>
        <w:rPr>
          <w:rFonts w:asciiTheme="minorHAnsi" w:hAnsiTheme="minorHAnsi" w:cstheme="minorBidi"/>
          <w:noProof/>
          <w:sz w:val="22"/>
          <w:szCs w:val="22"/>
          <w:lang w:eastAsia="en-GB"/>
        </w:rPr>
      </w:pPr>
      <w:r>
        <w:rPr>
          <w:noProof/>
        </w:rPr>
        <w:t>6.1.5.3.8</w:t>
      </w:r>
      <w:r>
        <w:rPr>
          <w:rFonts w:asciiTheme="minorHAnsi" w:hAnsiTheme="minorHAnsi" w:cstheme="minorBidi"/>
          <w:noProof/>
          <w:sz w:val="22"/>
          <w:szCs w:val="22"/>
          <w:lang w:eastAsia="en-GB"/>
        </w:rPr>
        <w:tab/>
      </w:r>
      <w:r>
        <w:rPr>
          <w:noProof/>
        </w:rPr>
        <w:t>Enumeration: SuccessType</w:t>
      </w:r>
      <w:r>
        <w:rPr>
          <w:noProof/>
        </w:rPr>
        <w:tab/>
      </w:r>
      <w:r>
        <w:rPr>
          <w:noProof/>
        </w:rPr>
        <w:fldChar w:fldCharType="begin" w:fldLock="1"/>
      </w:r>
      <w:r>
        <w:rPr>
          <w:noProof/>
        </w:rPr>
        <w:instrText xml:space="preserve"> PAGEREF _Toc106628551 \h </w:instrText>
      </w:r>
      <w:r>
        <w:rPr>
          <w:noProof/>
        </w:rPr>
      </w:r>
      <w:r>
        <w:rPr>
          <w:noProof/>
        </w:rPr>
        <w:fldChar w:fldCharType="separate"/>
      </w:r>
      <w:r>
        <w:rPr>
          <w:noProof/>
        </w:rPr>
        <w:t>38</w:t>
      </w:r>
      <w:r>
        <w:rPr>
          <w:noProof/>
        </w:rPr>
        <w:fldChar w:fldCharType="end"/>
      </w:r>
    </w:p>
    <w:p w14:paraId="30538AF2" w14:textId="50DA4219" w:rsidR="00254A98" w:rsidRDefault="00254A98">
      <w:pPr>
        <w:pStyle w:val="TOC3"/>
        <w:rPr>
          <w:rFonts w:asciiTheme="minorHAnsi" w:hAnsiTheme="minorHAnsi" w:cstheme="minorBidi"/>
          <w:noProof/>
          <w:sz w:val="22"/>
          <w:szCs w:val="22"/>
          <w:lang w:eastAsia="en-GB"/>
        </w:rPr>
      </w:pPr>
      <w:r>
        <w:rPr>
          <w:noProof/>
        </w:rPr>
        <w:t>6.1.</w:t>
      </w:r>
      <w:r>
        <w:rPr>
          <w:noProof/>
          <w:lang w:eastAsia="zh-CN"/>
        </w:rPr>
        <w:t>6</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_Toc106628552 \h </w:instrText>
      </w:r>
      <w:r>
        <w:rPr>
          <w:noProof/>
        </w:rPr>
      </w:r>
      <w:r>
        <w:rPr>
          <w:noProof/>
        </w:rPr>
        <w:fldChar w:fldCharType="separate"/>
      </w:r>
      <w:r>
        <w:rPr>
          <w:noProof/>
        </w:rPr>
        <w:t>38</w:t>
      </w:r>
      <w:r>
        <w:rPr>
          <w:noProof/>
        </w:rPr>
        <w:fldChar w:fldCharType="end"/>
      </w:r>
    </w:p>
    <w:p w14:paraId="10063C62" w14:textId="785AFDB2" w:rsidR="00254A98" w:rsidRDefault="00254A98">
      <w:pPr>
        <w:pStyle w:val="TOC4"/>
        <w:rPr>
          <w:rFonts w:asciiTheme="minorHAnsi" w:hAnsiTheme="minorHAnsi" w:cstheme="minorBidi"/>
          <w:noProof/>
          <w:sz w:val="22"/>
          <w:szCs w:val="22"/>
          <w:lang w:eastAsia="en-GB"/>
        </w:rPr>
      </w:pPr>
      <w:r>
        <w:rPr>
          <w:noProof/>
        </w:rPr>
        <w:t>6.1.</w:t>
      </w:r>
      <w:r>
        <w:rPr>
          <w:noProof/>
          <w:lang w:eastAsia="zh-CN"/>
        </w:rPr>
        <w:t>6</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_Toc106628553 \h </w:instrText>
      </w:r>
      <w:r>
        <w:rPr>
          <w:noProof/>
        </w:rPr>
      </w:r>
      <w:r>
        <w:rPr>
          <w:noProof/>
        </w:rPr>
        <w:fldChar w:fldCharType="separate"/>
      </w:r>
      <w:r>
        <w:rPr>
          <w:noProof/>
        </w:rPr>
        <w:t>38</w:t>
      </w:r>
      <w:r>
        <w:rPr>
          <w:noProof/>
        </w:rPr>
        <w:fldChar w:fldCharType="end"/>
      </w:r>
    </w:p>
    <w:p w14:paraId="5A47469A" w14:textId="7C05C892" w:rsidR="00254A98" w:rsidRDefault="00254A98">
      <w:pPr>
        <w:pStyle w:val="TOC4"/>
        <w:rPr>
          <w:rFonts w:asciiTheme="minorHAnsi" w:hAnsiTheme="minorHAnsi" w:cstheme="minorBidi"/>
          <w:noProof/>
          <w:sz w:val="22"/>
          <w:szCs w:val="22"/>
          <w:lang w:eastAsia="en-GB"/>
        </w:rPr>
      </w:pPr>
      <w:r>
        <w:rPr>
          <w:noProof/>
        </w:rPr>
        <w:t>6.1.</w:t>
      </w:r>
      <w:r>
        <w:rPr>
          <w:noProof/>
          <w:lang w:eastAsia="zh-CN"/>
        </w:rPr>
        <w:t>6</w:t>
      </w:r>
      <w:r>
        <w:rPr>
          <w:noProof/>
        </w:rPr>
        <w:t>.2</w:t>
      </w:r>
      <w:r>
        <w:rPr>
          <w:rFonts w:asciiTheme="minorHAnsi"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_Toc106628554 \h </w:instrText>
      </w:r>
      <w:r>
        <w:rPr>
          <w:noProof/>
        </w:rPr>
      </w:r>
      <w:r>
        <w:rPr>
          <w:noProof/>
        </w:rPr>
        <w:fldChar w:fldCharType="separate"/>
      </w:r>
      <w:r>
        <w:rPr>
          <w:noProof/>
        </w:rPr>
        <w:t>38</w:t>
      </w:r>
      <w:r>
        <w:rPr>
          <w:noProof/>
        </w:rPr>
        <w:fldChar w:fldCharType="end"/>
      </w:r>
    </w:p>
    <w:p w14:paraId="7B6C7B53" w14:textId="64BA9C0A" w:rsidR="00254A98" w:rsidRDefault="00254A98">
      <w:pPr>
        <w:pStyle w:val="TOC4"/>
        <w:rPr>
          <w:rFonts w:asciiTheme="minorHAnsi" w:hAnsiTheme="minorHAnsi" w:cstheme="minorBidi"/>
          <w:noProof/>
          <w:sz w:val="22"/>
          <w:szCs w:val="22"/>
          <w:lang w:eastAsia="en-GB"/>
        </w:rPr>
      </w:pPr>
      <w:r>
        <w:rPr>
          <w:noProof/>
        </w:rPr>
        <w:t>6.1.</w:t>
      </w:r>
      <w:r>
        <w:rPr>
          <w:noProof/>
          <w:lang w:eastAsia="zh-CN"/>
        </w:rPr>
        <w:t>6</w:t>
      </w:r>
      <w:r>
        <w:rPr>
          <w:noProof/>
        </w:rPr>
        <w:t>.3</w:t>
      </w:r>
      <w:r>
        <w:rPr>
          <w:rFonts w:asciiTheme="minorHAnsi"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_Toc106628555 \h </w:instrText>
      </w:r>
      <w:r>
        <w:rPr>
          <w:noProof/>
        </w:rPr>
      </w:r>
      <w:r>
        <w:rPr>
          <w:noProof/>
        </w:rPr>
        <w:fldChar w:fldCharType="separate"/>
      </w:r>
      <w:r>
        <w:rPr>
          <w:noProof/>
        </w:rPr>
        <w:t>38</w:t>
      </w:r>
      <w:r>
        <w:rPr>
          <w:noProof/>
        </w:rPr>
        <w:fldChar w:fldCharType="end"/>
      </w:r>
    </w:p>
    <w:p w14:paraId="0BC42940" w14:textId="7429C2C2" w:rsidR="00254A98" w:rsidRDefault="00254A98">
      <w:pPr>
        <w:pStyle w:val="TOC3"/>
        <w:rPr>
          <w:rFonts w:asciiTheme="minorHAnsi" w:hAnsiTheme="minorHAnsi" w:cstheme="minorBidi"/>
          <w:noProof/>
          <w:sz w:val="22"/>
          <w:szCs w:val="22"/>
          <w:lang w:eastAsia="en-GB"/>
        </w:rPr>
      </w:pPr>
      <w:r w:rsidRPr="00CA6609">
        <w:rPr>
          <w:noProof/>
          <w:lang w:val="en-US"/>
        </w:rPr>
        <w:t>6.1.</w:t>
      </w:r>
      <w:r w:rsidRPr="00CA6609">
        <w:rPr>
          <w:noProof/>
          <w:lang w:val="en-US" w:eastAsia="zh-CN"/>
        </w:rPr>
        <w:t>7</w:t>
      </w:r>
      <w:r>
        <w:rPr>
          <w:rFonts w:asciiTheme="minorHAnsi" w:hAnsiTheme="minorHAnsi" w:cstheme="minorBidi"/>
          <w:noProof/>
          <w:sz w:val="22"/>
          <w:szCs w:val="22"/>
          <w:lang w:eastAsia="en-GB"/>
        </w:rPr>
        <w:tab/>
      </w:r>
      <w:r w:rsidRPr="00CA6609">
        <w:rPr>
          <w:noProof/>
          <w:lang w:val="en-US"/>
        </w:rPr>
        <w:t>Feature negotiation</w:t>
      </w:r>
      <w:r>
        <w:rPr>
          <w:noProof/>
        </w:rPr>
        <w:tab/>
      </w:r>
      <w:r>
        <w:rPr>
          <w:noProof/>
        </w:rPr>
        <w:fldChar w:fldCharType="begin" w:fldLock="1"/>
      </w:r>
      <w:r>
        <w:rPr>
          <w:noProof/>
        </w:rPr>
        <w:instrText xml:space="preserve"> PAGEREF _Toc106628556 \h </w:instrText>
      </w:r>
      <w:r>
        <w:rPr>
          <w:noProof/>
        </w:rPr>
      </w:r>
      <w:r>
        <w:rPr>
          <w:noProof/>
        </w:rPr>
        <w:fldChar w:fldCharType="separate"/>
      </w:r>
      <w:r>
        <w:rPr>
          <w:noProof/>
        </w:rPr>
        <w:t>39</w:t>
      </w:r>
      <w:r>
        <w:rPr>
          <w:noProof/>
        </w:rPr>
        <w:fldChar w:fldCharType="end"/>
      </w:r>
    </w:p>
    <w:p w14:paraId="7F6F26BB" w14:textId="20A1B2D3" w:rsidR="00254A98" w:rsidRDefault="00254A98">
      <w:pPr>
        <w:pStyle w:val="TOC3"/>
        <w:rPr>
          <w:rFonts w:asciiTheme="minorHAnsi" w:hAnsiTheme="minorHAnsi" w:cstheme="minorBidi"/>
          <w:noProof/>
          <w:sz w:val="22"/>
          <w:szCs w:val="22"/>
          <w:lang w:eastAsia="en-GB"/>
        </w:rPr>
      </w:pPr>
      <w:r w:rsidRPr="00CA6609">
        <w:rPr>
          <w:noProof/>
          <w:lang w:val="en-US"/>
        </w:rPr>
        <w:t>6.1.</w:t>
      </w:r>
      <w:r w:rsidRPr="00CA6609">
        <w:rPr>
          <w:noProof/>
          <w:lang w:val="en-US" w:eastAsia="zh-CN"/>
        </w:rPr>
        <w:t>8</w:t>
      </w:r>
      <w:r>
        <w:rPr>
          <w:rFonts w:asciiTheme="minorHAnsi" w:hAnsiTheme="minorHAnsi" w:cstheme="minorBidi"/>
          <w:noProof/>
          <w:sz w:val="22"/>
          <w:szCs w:val="22"/>
          <w:lang w:eastAsia="en-GB"/>
        </w:rPr>
        <w:tab/>
      </w:r>
      <w:r w:rsidRPr="00CA6609">
        <w:rPr>
          <w:noProof/>
          <w:lang w:val="en-US"/>
        </w:rPr>
        <w:t>Security</w:t>
      </w:r>
      <w:r>
        <w:rPr>
          <w:noProof/>
        </w:rPr>
        <w:tab/>
      </w:r>
      <w:r>
        <w:rPr>
          <w:noProof/>
        </w:rPr>
        <w:fldChar w:fldCharType="begin" w:fldLock="1"/>
      </w:r>
      <w:r>
        <w:rPr>
          <w:noProof/>
        </w:rPr>
        <w:instrText xml:space="preserve"> PAGEREF _Toc106628557 \h </w:instrText>
      </w:r>
      <w:r>
        <w:rPr>
          <w:noProof/>
        </w:rPr>
      </w:r>
      <w:r>
        <w:rPr>
          <w:noProof/>
        </w:rPr>
        <w:fldChar w:fldCharType="separate"/>
      </w:r>
      <w:r>
        <w:rPr>
          <w:noProof/>
        </w:rPr>
        <w:t>39</w:t>
      </w:r>
      <w:r>
        <w:rPr>
          <w:noProof/>
        </w:rPr>
        <w:fldChar w:fldCharType="end"/>
      </w:r>
    </w:p>
    <w:p w14:paraId="662DD3C2" w14:textId="6FB89EB1" w:rsidR="00254A98" w:rsidRDefault="00254A98">
      <w:pPr>
        <w:pStyle w:val="TOC3"/>
        <w:rPr>
          <w:rFonts w:asciiTheme="minorHAnsi" w:hAnsiTheme="minorHAnsi" w:cstheme="minorBidi"/>
          <w:noProof/>
          <w:sz w:val="22"/>
          <w:szCs w:val="22"/>
          <w:lang w:eastAsia="en-GB"/>
        </w:rPr>
      </w:pPr>
      <w:r w:rsidRPr="00CA6609">
        <w:rPr>
          <w:noProof/>
          <w:lang w:val="en-US"/>
        </w:rPr>
        <w:t>6.1.</w:t>
      </w:r>
      <w:r w:rsidRPr="00CA6609">
        <w:rPr>
          <w:noProof/>
          <w:lang w:val="en-US" w:eastAsia="zh-CN"/>
        </w:rPr>
        <w:t>9</w:t>
      </w:r>
      <w:r>
        <w:rPr>
          <w:rFonts w:asciiTheme="minorHAnsi" w:hAnsiTheme="minorHAnsi" w:cstheme="minorBidi"/>
          <w:noProof/>
          <w:sz w:val="22"/>
          <w:szCs w:val="22"/>
          <w:lang w:eastAsia="en-GB"/>
        </w:rPr>
        <w:tab/>
      </w:r>
      <w:r w:rsidRPr="00CA6609">
        <w:rPr>
          <w:noProof/>
          <w:lang w:val="en-US"/>
        </w:rPr>
        <w:t>HTTP redirection</w:t>
      </w:r>
      <w:r>
        <w:rPr>
          <w:noProof/>
        </w:rPr>
        <w:tab/>
      </w:r>
      <w:r>
        <w:rPr>
          <w:noProof/>
        </w:rPr>
        <w:fldChar w:fldCharType="begin" w:fldLock="1"/>
      </w:r>
      <w:r>
        <w:rPr>
          <w:noProof/>
        </w:rPr>
        <w:instrText xml:space="preserve"> PAGEREF _Toc106628558 \h </w:instrText>
      </w:r>
      <w:r>
        <w:rPr>
          <w:noProof/>
        </w:rPr>
      </w:r>
      <w:r>
        <w:rPr>
          <w:noProof/>
        </w:rPr>
        <w:fldChar w:fldCharType="separate"/>
      </w:r>
      <w:r>
        <w:rPr>
          <w:noProof/>
        </w:rPr>
        <w:t>39</w:t>
      </w:r>
      <w:r>
        <w:rPr>
          <w:noProof/>
        </w:rPr>
        <w:fldChar w:fldCharType="end"/>
      </w:r>
    </w:p>
    <w:p w14:paraId="0721B530" w14:textId="4F9A6F42" w:rsidR="00254A98" w:rsidRDefault="00254A98" w:rsidP="00254A98">
      <w:pPr>
        <w:pStyle w:val="TOC8"/>
        <w:rPr>
          <w:rFonts w:asciiTheme="minorHAnsi"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_Toc106628559 \h </w:instrText>
      </w:r>
      <w:r>
        <w:rPr>
          <w:noProof/>
        </w:rPr>
      </w:r>
      <w:r>
        <w:rPr>
          <w:noProof/>
        </w:rPr>
        <w:fldChar w:fldCharType="separate"/>
      </w:r>
      <w:r>
        <w:rPr>
          <w:noProof/>
        </w:rPr>
        <w:t>41</w:t>
      </w:r>
      <w:r>
        <w:rPr>
          <w:noProof/>
        </w:rPr>
        <w:fldChar w:fldCharType="end"/>
      </w:r>
    </w:p>
    <w:p w14:paraId="3330A1A5" w14:textId="7F0F3EC3" w:rsidR="00254A98" w:rsidRDefault="00254A98">
      <w:pPr>
        <w:pStyle w:val="TOC1"/>
        <w:rPr>
          <w:rFonts w:asciiTheme="minorHAnsi" w:hAnsiTheme="minorHAnsi" w:cstheme="minorBidi"/>
          <w:noProof/>
          <w:szCs w:val="22"/>
          <w:lang w:eastAsia="en-GB"/>
        </w:rPr>
      </w:pPr>
      <w:r>
        <w:rPr>
          <w:noProof/>
        </w:rPr>
        <w:t>A.1</w:t>
      </w:r>
      <w:r>
        <w:rPr>
          <w:rFonts w:asciiTheme="minorHAnsi"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_Toc106628560 \h </w:instrText>
      </w:r>
      <w:r>
        <w:rPr>
          <w:noProof/>
        </w:rPr>
      </w:r>
      <w:r>
        <w:rPr>
          <w:noProof/>
        </w:rPr>
        <w:fldChar w:fldCharType="separate"/>
      </w:r>
      <w:r>
        <w:rPr>
          <w:noProof/>
        </w:rPr>
        <w:t>41</w:t>
      </w:r>
      <w:r>
        <w:rPr>
          <w:noProof/>
        </w:rPr>
        <w:fldChar w:fldCharType="end"/>
      </w:r>
    </w:p>
    <w:p w14:paraId="6BB5FB0D" w14:textId="35C7EA1C" w:rsidR="00254A98" w:rsidRDefault="00254A98">
      <w:pPr>
        <w:pStyle w:val="TOC1"/>
        <w:rPr>
          <w:rFonts w:asciiTheme="minorHAnsi" w:hAnsiTheme="minorHAnsi" w:cstheme="minorBidi"/>
          <w:noProof/>
          <w:szCs w:val="22"/>
          <w:lang w:eastAsia="en-GB"/>
        </w:rPr>
      </w:pPr>
      <w:r>
        <w:rPr>
          <w:noProof/>
        </w:rPr>
        <w:t>A.2</w:t>
      </w:r>
      <w:r>
        <w:rPr>
          <w:rFonts w:asciiTheme="minorHAnsi" w:hAnsiTheme="minorHAnsi" w:cstheme="minorBidi"/>
          <w:noProof/>
          <w:szCs w:val="22"/>
          <w:lang w:eastAsia="en-GB"/>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_Toc106628561 \h </w:instrText>
      </w:r>
      <w:r>
        <w:rPr>
          <w:noProof/>
        </w:rPr>
      </w:r>
      <w:r>
        <w:rPr>
          <w:noProof/>
        </w:rPr>
        <w:fldChar w:fldCharType="separate"/>
      </w:r>
      <w:r>
        <w:rPr>
          <w:noProof/>
        </w:rPr>
        <w:t>41</w:t>
      </w:r>
      <w:r>
        <w:rPr>
          <w:noProof/>
        </w:rPr>
        <w:fldChar w:fldCharType="end"/>
      </w:r>
    </w:p>
    <w:p w14:paraId="3F6CFFD5" w14:textId="3F06E1CD" w:rsidR="00254A98" w:rsidRDefault="00254A98" w:rsidP="00254A98">
      <w:pPr>
        <w:pStyle w:val="TOC8"/>
        <w:rPr>
          <w:rFonts w:asciiTheme="minorHAnsi"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_Toc106628562 \h </w:instrText>
      </w:r>
      <w:r>
        <w:rPr>
          <w:noProof/>
        </w:rPr>
      </w:r>
      <w:r>
        <w:rPr>
          <w:noProof/>
        </w:rPr>
        <w:fldChar w:fldCharType="separate"/>
      </w:r>
      <w:r>
        <w:rPr>
          <w:noProof/>
        </w:rPr>
        <w:t>52</w:t>
      </w:r>
      <w:r>
        <w:rPr>
          <w:noProof/>
        </w:rPr>
        <w:fldChar w:fldCharType="end"/>
      </w:r>
    </w:p>
    <w:p w14:paraId="548BFB11" w14:textId="539F6D9D" w:rsidR="008D72A7" w:rsidRDefault="006B79A1" w:rsidP="008D72A7">
      <w:r>
        <w:rPr>
          <w:noProof/>
          <w:sz w:val="22"/>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0" w:name="foreword"/>
      <w:bookmarkStart w:id="11" w:name="_Toc2086433"/>
      <w:bookmarkStart w:id="12" w:name="_Toc22624222"/>
      <w:bookmarkStart w:id="13" w:name="_Toc26202283"/>
      <w:bookmarkStart w:id="14" w:name="_Toc26202469"/>
      <w:bookmarkStart w:id="15" w:name="_Toc34804177"/>
      <w:bookmarkStart w:id="16" w:name="_Toc35935748"/>
      <w:bookmarkStart w:id="17" w:name="_Toc45029968"/>
      <w:bookmarkStart w:id="18" w:name="_Toc51922328"/>
      <w:bookmarkStart w:id="19" w:name="_Toc51922742"/>
      <w:bookmarkStart w:id="20" w:name="_Toc106628460"/>
      <w:bookmarkEnd w:id="10"/>
      <w:r w:rsidRPr="008D72A7">
        <w:lastRenderedPageBreak/>
        <w:t>Foreword</w:t>
      </w:r>
      <w:bookmarkEnd w:id="11"/>
      <w:bookmarkEnd w:id="12"/>
      <w:bookmarkEnd w:id="13"/>
      <w:bookmarkEnd w:id="14"/>
      <w:bookmarkEnd w:id="15"/>
      <w:bookmarkEnd w:id="16"/>
      <w:bookmarkEnd w:id="17"/>
      <w:bookmarkEnd w:id="18"/>
      <w:bookmarkEnd w:id="19"/>
      <w:bookmarkEnd w:id="20"/>
    </w:p>
    <w:p w14:paraId="7021CA49" w14:textId="77777777" w:rsidR="008D72A7" w:rsidRPr="008D72A7" w:rsidRDefault="008D72A7" w:rsidP="008D72A7">
      <w:r>
        <w:t xml:space="preserve">This Technical </w:t>
      </w:r>
      <w:bookmarkStart w:id="21" w:name="spectype3"/>
      <w:r>
        <w:t>Specification</w:t>
      </w:r>
      <w:bookmarkEnd w:id="21"/>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2" w:name="introduction"/>
      <w:bookmarkStart w:id="23" w:name="_Toc18853021"/>
      <w:bookmarkStart w:id="24" w:name="_Toc22141021"/>
      <w:bookmarkStart w:id="25" w:name="_Toc22624223"/>
      <w:bookmarkStart w:id="26" w:name="_Toc26202284"/>
      <w:bookmarkStart w:id="27" w:name="_Toc26202470"/>
      <w:bookmarkStart w:id="28" w:name="_Toc34804178"/>
      <w:bookmarkStart w:id="29" w:name="_Toc35935749"/>
      <w:bookmarkStart w:id="30" w:name="_Toc45029969"/>
      <w:bookmarkStart w:id="31" w:name="_Toc51922329"/>
      <w:bookmarkStart w:id="32" w:name="_Toc51922743"/>
      <w:bookmarkStart w:id="33" w:name="_Toc106628461"/>
      <w:bookmarkEnd w:id="22"/>
      <w:r w:rsidRPr="008D72A7">
        <w:t>1</w:t>
      </w:r>
      <w:r w:rsidRPr="008D72A7">
        <w:tab/>
        <w:t>Scope</w:t>
      </w:r>
      <w:bookmarkEnd w:id="23"/>
      <w:bookmarkEnd w:id="24"/>
      <w:bookmarkEnd w:id="25"/>
      <w:bookmarkEnd w:id="26"/>
      <w:bookmarkEnd w:id="27"/>
      <w:bookmarkEnd w:id="28"/>
      <w:bookmarkEnd w:id="29"/>
      <w:bookmarkEnd w:id="30"/>
      <w:bookmarkEnd w:id="31"/>
      <w:bookmarkEnd w:id="32"/>
      <w:bookmarkEnd w:id="33"/>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34" w:name="_Toc26202285"/>
      <w:bookmarkStart w:id="35" w:name="_Toc22624224"/>
      <w:bookmarkStart w:id="36" w:name="_Toc22141022"/>
      <w:bookmarkStart w:id="37" w:name="_Toc18853022"/>
      <w:bookmarkStart w:id="38" w:name="_Toc26202471"/>
      <w:bookmarkStart w:id="39" w:name="_Toc34804179"/>
      <w:bookmarkStart w:id="40" w:name="_Toc35935750"/>
      <w:bookmarkStart w:id="41" w:name="_Toc45029970"/>
      <w:bookmarkStart w:id="42" w:name="_Toc51922330"/>
      <w:bookmarkStart w:id="43" w:name="_Toc51922744"/>
      <w:bookmarkStart w:id="44" w:name="_Toc106628462"/>
      <w:r w:rsidRPr="008D72A7">
        <w:t>2</w:t>
      </w:r>
      <w:r w:rsidRPr="008D72A7">
        <w:tab/>
        <w:t>References</w:t>
      </w:r>
      <w:bookmarkEnd w:id="34"/>
      <w:bookmarkEnd w:id="35"/>
      <w:bookmarkEnd w:id="36"/>
      <w:bookmarkEnd w:id="37"/>
      <w:bookmarkEnd w:id="38"/>
      <w:bookmarkEnd w:id="39"/>
      <w:bookmarkEnd w:id="40"/>
      <w:bookmarkEnd w:id="41"/>
      <w:bookmarkEnd w:id="42"/>
      <w:bookmarkEnd w:id="43"/>
      <w:bookmarkEnd w:id="44"/>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45"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1" w:history="1">
        <w:r w:rsidR="00A55D76">
          <w:rPr>
            <w:rStyle w:val="Hyperlink"/>
            <w:lang w:val="en-US"/>
          </w:rPr>
          <w:t>https://spec.openapis.org/oas/v3.0.0</w:t>
        </w:r>
      </w:hyperlink>
      <w:r>
        <w:rPr>
          <w:noProof/>
        </w:rPr>
        <w:t>.</w:t>
      </w:r>
    </w:p>
    <w:bookmarkEnd w:id="45"/>
    <w:p w14:paraId="6B0C908B"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Pr="00791867" w:rsidRDefault="00E057BA" w:rsidP="00791867">
      <w:pPr>
        <w:pStyle w:val="EX"/>
        <w:rPr>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76E7A1FD" w14:textId="77777777" w:rsidR="008D72A7" w:rsidRPr="008D72A7" w:rsidRDefault="008D72A7" w:rsidP="00EF4063">
      <w:pPr>
        <w:pStyle w:val="Heading1"/>
      </w:pPr>
      <w:r w:rsidRPr="008D72A7">
        <w:t xml:space="preserve"> </w:t>
      </w:r>
      <w:bookmarkStart w:id="46" w:name="_Toc26202286"/>
      <w:bookmarkStart w:id="47" w:name="_Toc22624225"/>
      <w:bookmarkStart w:id="48" w:name="_Toc22141023"/>
      <w:bookmarkStart w:id="49" w:name="_Toc18853023"/>
      <w:bookmarkStart w:id="50" w:name="_Toc26202472"/>
      <w:bookmarkStart w:id="51" w:name="_Toc34804180"/>
      <w:bookmarkStart w:id="52" w:name="_Toc35935751"/>
      <w:bookmarkStart w:id="53" w:name="_Toc45029971"/>
      <w:bookmarkStart w:id="54" w:name="_Toc51922331"/>
      <w:bookmarkStart w:id="55" w:name="_Toc51922745"/>
      <w:bookmarkStart w:id="56" w:name="_Toc106628463"/>
      <w:r w:rsidRPr="008D72A7">
        <w:t>3</w:t>
      </w:r>
      <w:r w:rsidRPr="008D72A7">
        <w:tab/>
      </w:r>
      <w:bookmarkEnd w:id="46"/>
      <w:bookmarkEnd w:id="47"/>
      <w:bookmarkEnd w:id="48"/>
      <w:bookmarkEnd w:id="49"/>
      <w:bookmarkEnd w:id="50"/>
      <w:bookmarkEnd w:id="51"/>
      <w:r w:rsidR="00325ACD" w:rsidRPr="004D3578">
        <w:t>Definitions</w:t>
      </w:r>
      <w:r w:rsidR="00325ACD">
        <w:t xml:space="preserve"> of terms, symbols and abbreviations</w:t>
      </w:r>
      <w:bookmarkEnd w:id="52"/>
      <w:bookmarkEnd w:id="53"/>
      <w:bookmarkEnd w:id="54"/>
      <w:bookmarkEnd w:id="55"/>
      <w:bookmarkEnd w:id="56"/>
    </w:p>
    <w:p w14:paraId="2F3E6790" w14:textId="77777777" w:rsidR="008D72A7" w:rsidRPr="008D72A7" w:rsidRDefault="008D72A7" w:rsidP="00EF4063">
      <w:pPr>
        <w:pStyle w:val="Heading2"/>
      </w:pPr>
      <w:bookmarkStart w:id="57" w:name="_Toc26202287"/>
      <w:bookmarkStart w:id="58" w:name="_Toc22624226"/>
      <w:bookmarkStart w:id="59" w:name="_Toc22141024"/>
      <w:bookmarkStart w:id="60" w:name="_Toc18853024"/>
      <w:bookmarkStart w:id="61" w:name="_Toc26202473"/>
      <w:bookmarkStart w:id="62" w:name="_Toc34804181"/>
      <w:bookmarkStart w:id="63" w:name="_Toc35935752"/>
      <w:bookmarkStart w:id="64" w:name="_Toc45029972"/>
      <w:bookmarkStart w:id="65" w:name="_Toc51922332"/>
      <w:bookmarkStart w:id="66" w:name="_Toc51922746"/>
      <w:bookmarkStart w:id="67" w:name="_Toc106628464"/>
      <w:r w:rsidRPr="008D72A7">
        <w:t>3.1</w:t>
      </w:r>
      <w:r w:rsidRPr="008D72A7">
        <w:tab/>
      </w:r>
      <w:bookmarkEnd w:id="57"/>
      <w:bookmarkEnd w:id="58"/>
      <w:bookmarkEnd w:id="59"/>
      <w:bookmarkEnd w:id="60"/>
      <w:bookmarkEnd w:id="61"/>
      <w:bookmarkEnd w:id="62"/>
      <w:r w:rsidR="00325ACD">
        <w:t>Terms</w:t>
      </w:r>
      <w:bookmarkEnd w:id="63"/>
      <w:bookmarkEnd w:id="64"/>
      <w:bookmarkEnd w:id="65"/>
      <w:bookmarkEnd w:id="66"/>
      <w:bookmarkEnd w:id="67"/>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68" w:name="_Toc26202288"/>
      <w:bookmarkStart w:id="69" w:name="_Toc22624227"/>
      <w:bookmarkStart w:id="70" w:name="_Toc22141025"/>
      <w:bookmarkStart w:id="71" w:name="_Toc18853025"/>
      <w:bookmarkStart w:id="72" w:name="_Toc26202474"/>
      <w:bookmarkStart w:id="73" w:name="_Toc34804182"/>
      <w:bookmarkStart w:id="74" w:name="_Toc35935753"/>
      <w:bookmarkStart w:id="75" w:name="_Toc45029973"/>
      <w:bookmarkStart w:id="76" w:name="_Toc51922333"/>
      <w:bookmarkStart w:id="77" w:name="_Toc51922747"/>
      <w:bookmarkStart w:id="78" w:name="_Toc106628465"/>
      <w:r w:rsidRPr="008D72A7">
        <w:t>3.2</w:t>
      </w:r>
      <w:r w:rsidRPr="008D72A7">
        <w:tab/>
        <w:t>Symbols</w:t>
      </w:r>
      <w:bookmarkEnd w:id="68"/>
      <w:bookmarkEnd w:id="69"/>
      <w:bookmarkEnd w:id="70"/>
      <w:bookmarkEnd w:id="71"/>
      <w:bookmarkEnd w:id="72"/>
      <w:bookmarkEnd w:id="73"/>
      <w:bookmarkEnd w:id="74"/>
      <w:bookmarkEnd w:id="75"/>
      <w:bookmarkEnd w:id="76"/>
      <w:bookmarkEnd w:id="77"/>
      <w:bookmarkEnd w:id="78"/>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79" w:name="_Toc26202289"/>
      <w:bookmarkStart w:id="80" w:name="_Toc22624228"/>
      <w:bookmarkStart w:id="81" w:name="_Toc22141026"/>
      <w:bookmarkStart w:id="82" w:name="_Toc18853026"/>
      <w:bookmarkStart w:id="83" w:name="_Toc26202475"/>
      <w:bookmarkStart w:id="84" w:name="_Toc34804183"/>
      <w:bookmarkStart w:id="85" w:name="_Toc35935754"/>
      <w:bookmarkStart w:id="86" w:name="_Toc45029974"/>
      <w:bookmarkStart w:id="87" w:name="_Toc51922334"/>
      <w:bookmarkStart w:id="88" w:name="_Toc51922748"/>
      <w:bookmarkStart w:id="89" w:name="_Toc106628466"/>
      <w:r w:rsidRPr="008D72A7">
        <w:t>3.3</w:t>
      </w:r>
      <w:r w:rsidRPr="008D72A7">
        <w:tab/>
        <w:t>Abbreviations</w:t>
      </w:r>
      <w:bookmarkEnd w:id="79"/>
      <w:bookmarkEnd w:id="80"/>
      <w:bookmarkEnd w:id="81"/>
      <w:bookmarkEnd w:id="82"/>
      <w:bookmarkEnd w:id="83"/>
      <w:bookmarkEnd w:id="84"/>
      <w:bookmarkEnd w:id="85"/>
      <w:bookmarkEnd w:id="86"/>
      <w:bookmarkEnd w:id="87"/>
      <w:bookmarkEnd w:id="88"/>
      <w:bookmarkEnd w:id="89"/>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rPr>
          <w:lang w:eastAsia="zh-CN"/>
        </w:rPr>
      </w:pPr>
      <w:r>
        <w:t>LDR</w:t>
      </w:r>
      <w:r>
        <w:tab/>
        <w:t>Location Deferred Request</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90" w:name="_Toc26202290"/>
      <w:bookmarkStart w:id="91" w:name="_Toc22624229"/>
      <w:bookmarkStart w:id="92" w:name="_Toc22141027"/>
      <w:bookmarkStart w:id="93" w:name="_Toc18853027"/>
      <w:bookmarkStart w:id="94" w:name="_Toc26202476"/>
      <w:bookmarkStart w:id="95" w:name="_Toc34804184"/>
      <w:bookmarkStart w:id="96" w:name="_Toc35935755"/>
      <w:bookmarkStart w:id="97" w:name="_Toc45029975"/>
      <w:bookmarkStart w:id="98" w:name="_Toc51922335"/>
      <w:bookmarkStart w:id="99" w:name="_Toc51922749"/>
      <w:bookmarkStart w:id="100" w:name="_Toc106628467"/>
      <w:r w:rsidRPr="008D72A7">
        <w:t>4</w:t>
      </w:r>
      <w:r w:rsidRPr="008D72A7">
        <w:tab/>
        <w:t>Overview</w:t>
      </w:r>
      <w:bookmarkEnd w:id="90"/>
      <w:bookmarkEnd w:id="91"/>
      <w:bookmarkEnd w:id="92"/>
      <w:bookmarkEnd w:id="93"/>
      <w:bookmarkEnd w:id="94"/>
      <w:bookmarkEnd w:id="95"/>
      <w:bookmarkEnd w:id="96"/>
      <w:bookmarkEnd w:id="97"/>
      <w:bookmarkEnd w:id="98"/>
      <w:bookmarkEnd w:id="99"/>
      <w:bookmarkEnd w:id="100"/>
    </w:p>
    <w:p w14:paraId="3F7579D0" w14:textId="77777777"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77777777" w:rsidR="008D72A7" w:rsidRDefault="008D72A7" w:rsidP="008D72A7">
      <w:pPr>
        <w:pStyle w:val="TH"/>
        <w:rPr>
          <w:lang w:eastAsia="zh-CN"/>
        </w:rPr>
      </w:pPr>
      <w:r w:rsidRPr="008D72A7">
        <w:object w:dxaOrig="5760" w:dyaOrig="3990" w14:anchorId="26538146">
          <v:shape id="_x0000_i1027" type="#_x0000_t75" style="width:4in;height:201.05pt" o:ole="">
            <v:imagedata r:id="rId12" o:title=""/>
          </v:shape>
          <o:OLEObject Type="Embed" ProgID="Visio.Drawing.11" ShapeID="_x0000_i1027" DrawAspect="Content" ObjectID="_1717241233" r:id="rId13"/>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01" w:name="_Toc26202291"/>
      <w:bookmarkStart w:id="102" w:name="_Toc22624230"/>
      <w:bookmarkStart w:id="103" w:name="_Toc22141028"/>
      <w:bookmarkStart w:id="104" w:name="_Toc18853028"/>
      <w:bookmarkStart w:id="105" w:name="_Toc26202477"/>
      <w:bookmarkStart w:id="106" w:name="_Toc34804185"/>
      <w:bookmarkStart w:id="107" w:name="_Toc35935756"/>
      <w:bookmarkStart w:id="108" w:name="_Toc45029976"/>
      <w:bookmarkStart w:id="109" w:name="_Toc51922336"/>
      <w:bookmarkStart w:id="110" w:name="_Toc51922750"/>
      <w:bookmarkStart w:id="111" w:name="_Toc106628468"/>
      <w:r w:rsidRPr="008D72A7">
        <w:t>5</w:t>
      </w:r>
      <w:r w:rsidRPr="008D72A7">
        <w:tab/>
        <w:t xml:space="preserve">Services offered by the </w:t>
      </w:r>
      <w:r w:rsidRPr="008D72A7">
        <w:rPr>
          <w:lang w:eastAsia="zh-CN"/>
        </w:rPr>
        <w:t>GMLC</w:t>
      </w:r>
      <w:bookmarkEnd w:id="101"/>
      <w:bookmarkEnd w:id="102"/>
      <w:bookmarkEnd w:id="103"/>
      <w:bookmarkEnd w:id="104"/>
      <w:bookmarkEnd w:id="105"/>
      <w:bookmarkEnd w:id="106"/>
      <w:bookmarkEnd w:id="107"/>
      <w:bookmarkEnd w:id="108"/>
      <w:bookmarkEnd w:id="109"/>
      <w:bookmarkEnd w:id="110"/>
      <w:bookmarkEnd w:id="111"/>
    </w:p>
    <w:p w14:paraId="27F23BFE" w14:textId="77777777" w:rsidR="008D72A7" w:rsidRPr="008D72A7" w:rsidRDefault="008D72A7" w:rsidP="00EF4063">
      <w:pPr>
        <w:pStyle w:val="Heading2"/>
      </w:pPr>
      <w:bookmarkStart w:id="112" w:name="_Toc26202292"/>
      <w:bookmarkStart w:id="113" w:name="_Toc22624231"/>
      <w:bookmarkStart w:id="114" w:name="_Toc22141029"/>
      <w:bookmarkStart w:id="115" w:name="_Toc18853029"/>
      <w:bookmarkStart w:id="116" w:name="_Toc26202478"/>
      <w:bookmarkStart w:id="117" w:name="_Toc34804186"/>
      <w:bookmarkStart w:id="118" w:name="_Toc35935757"/>
      <w:bookmarkStart w:id="119" w:name="_Toc45029977"/>
      <w:bookmarkStart w:id="120" w:name="_Toc51922337"/>
      <w:bookmarkStart w:id="121" w:name="_Toc51922751"/>
      <w:bookmarkStart w:id="122" w:name="_Toc106628469"/>
      <w:r w:rsidRPr="008D72A7">
        <w:t>5.1</w:t>
      </w:r>
      <w:r w:rsidRPr="008D72A7">
        <w:tab/>
        <w:t>Introduction</w:t>
      </w:r>
      <w:bookmarkEnd w:id="112"/>
      <w:bookmarkEnd w:id="113"/>
      <w:bookmarkEnd w:id="114"/>
      <w:bookmarkEnd w:id="115"/>
      <w:bookmarkEnd w:id="116"/>
      <w:bookmarkEnd w:id="117"/>
      <w:bookmarkEnd w:id="118"/>
      <w:bookmarkEnd w:id="119"/>
      <w:bookmarkEnd w:id="120"/>
      <w:bookmarkEnd w:id="121"/>
      <w:bookmarkEnd w:id="122"/>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77777777" w:rsidR="008D72A7" w:rsidRDefault="003C7B93">
            <w:pPr>
              <w:pStyle w:val="TAL"/>
              <w:rPr>
                <w:lang w:eastAsia="zh-CN"/>
              </w:rPr>
            </w:pPr>
            <w:r>
              <w:rPr>
                <w:rFonts w:hint="eastAsia"/>
                <w:lang w:eastAsia="zh-CN"/>
              </w:rPr>
              <w:t>H-</w:t>
            </w:r>
            <w:r w:rsidR="008D72A7">
              <w:rPr>
                <w:lang w:eastAsia="zh-CN"/>
              </w:rPr>
              <w:t>GMLC, NEF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77777777" w:rsidR="008D72A7" w:rsidRDefault="003C7B93">
            <w:pPr>
              <w:pStyle w:val="TAL"/>
            </w:pPr>
            <w:r>
              <w:rPr>
                <w:rFonts w:hint="eastAsia"/>
                <w:lang w:eastAsia="zh-CN"/>
              </w:rPr>
              <w:t>H-</w:t>
            </w:r>
            <w:r w:rsidR="008D72A7">
              <w:rPr>
                <w:lang w:eastAsia="zh-CN"/>
              </w:rPr>
              <w:t>GMLC, NEF</w:t>
            </w:r>
          </w:p>
        </w:tc>
      </w:tr>
      <w:tr w:rsidR="008D72A7" w14:paraId="03279139"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77777777" w:rsidR="008D72A7" w:rsidRDefault="003C7B93">
            <w:pPr>
              <w:pStyle w:val="TAL"/>
              <w:rPr>
                <w:lang w:eastAsia="zh-CN"/>
              </w:rPr>
            </w:pPr>
            <w:r>
              <w:rPr>
                <w:rFonts w:hint="eastAsia"/>
                <w:lang w:eastAsia="zh-CN"/>
              </w:rPr>
              <w:t>H-</w:t>
            </w:r>
            <w:r w:rsidR="008D72A7">
              <w:rPr>
                <w:lang w:eastAsia="zh-CN"/>
              </w:rPr>
              <w:t>GMLC, NEF</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24863">
        <w:trPr>
          <w:trHeight w:val="386"/>
        </w:trPr>
        <w:tc>
          <w:tcPr>
            <w:tcW w:w="2026" w:type="dxa"/>
          </w:tcPr>
          <w:p w14:paraId="32B678A3" w14:textId="77777777" w:rsidR="00207F13" w:rsidRPr="009C3791" w:rsidRDefault="00207F13" w:rsidP="00DA27DB">
            <w:pPr>
              <w:pStyle w:val="TAH"/>
            </w:pPr>
            <w:r w:rsidRPr="009C3791">
              <w:t>Service Name</w:t>
            </w:r>
          </w:p>
        </w:tc>
        <w:tc>
          <w:tcPr>
            <w:tcW w:w="883" w:type="dxa"/>
          </w:tcPr>
          <w:p w14:paraId="1D3EE5CD" w14:textId="77777777" w:rsidR="00207F13" w:rsidRPr="009C3791" w:rsidRDefault="00207F13" w:rsidP="00DA27DB">
            <w:pPr>
              <w:pStyle w:val="TAH"/>
            </w:pPr>
            <w:r w:rsidRPr="009C3791">
              <w:t>Clause</w:t>
            </w:r>
          </w:p>
        </w:tc>
        <w:tc>
          <w:tcPr>
            <w:tcW w:w="2031" w:type="dxa"/>
          </w:tcPr>
          <w:p w14:paraId="1102A21F" w14:textId="77777777" w:rsidR="00207F13" w:rsidRPr="009C3791" w:rsidRDefault="00207F13" w:rsidP="00DA27DB">
            <w:pPr>
              <w:pStyle w:val="TAH"/>
            </w:pPr>
            <w:r w:rsidRPr="009C3791">
              <w:t>Description</w:t>
            </w:r>
          </w:p>
        </w:tc>
        <w:tc>
          <w:tcPr>
            <w:tcW w:w="2975" w:type="dxa"/>
          </w:tcPr>
          <w:p w14:paraId="2D123F07" w14:textId="77777777" w:rsidR="00207F13" w:rsidRPr="009C3791" w:rsidRDefault="00207F13" w:rsidP="00DA27DB">
            <w:pPr>
              <w:pStyle w:val="TAH"/>
            </w:pPr>
            <w:r w:rsidRPr="009C3791">
              <w:t>OpenAPI Specification File</w:t>
            </w:r>
          </w:p>
        </w:tc>
        <w:tc>
          <w:tcPr>
            <w:tcW w:w="1080" w:type="dxa"/>
          </w:tcPr>
          <w:p w14:paraId="3008B920" w14:textId="77777777" w:rsidR="00207F13" w:rsidRPr="009C3791" w:rsidRDefault="00207F13" w:rsidP="00DA27DB">
            <w:pPr>
              <w:pStyle w:val="TAH"/>
            </w:pPr>
            <w:r w:rsidRPr="009C3791">
              <w:t>apiName</w:t>
            </w:r>
          </w:p>
        </w:tc>
        <w:tc>
          <w:tcPr>
            <w:tcW w:w="900" w:type="dxa"/>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23" w:name="_Toc26202293"/>
      <w:bookmarkStart w:id="124" w:name="_Toc22624232"/>
      <w:bookmarkStart w:id="125" w:name="_Toc22141030"/>
      <w:bookmarkStart w:id="126" w:name="_Toc18853030"/>
      <w:bookmarkStart w:id="127" w:name="_Toc26202479"/>
      <w:bookmarkStart w:id="128" w:name="_Toc34804187"/>
      <w:bookmarkStart w:id="129" w:name="_Toc35935758"/>
      <w:bookmarkStart w:id="130" w:name="_Toc45029978"/>
      <w:bookmarkStart w:id="131" w:name="_Toc51922338"/>
      <w:bookmarkStart w:id="132" w:name="_Toc51922752"/>
      <w:bookmarkStart w:id="133" w:name="_Toc106628470"/>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23"/>
      <w:bookmarkEnd w:id="124"/>
      <w:bookmarkEnd w:id="125"/>
      <w:bookmarkEnd w:id="126"/>
      <w:bookmarkEnd w:id="127"/>
      <w:bookmarkEnd w:id="128"/>
      <w:bookmarkEnd w:id="129"/>
      <w:bookmarkEnd w:id="130"/>
      <w:bookmarkEnd w:id="131"/>
      <w:bookmarkEnd w:id="132"/>
      <w:bookmarkEnd w:id="133"/>
    </w:p>
    <w:p w14:paraId="37D963C8" w14:textId="77777777" w:rsidR="008D72A7" w:rsidRPr="008D72A7" w:rsidRDefault="008D72A7" w:rsidP="00EF4063">
      <w:pPr>
        <w:pStyle w:val="Heading3"/>
      </w:pPr>
      <w:bookmarkStart w:id="134" w:name="_Toc26202294"/>
      <w:bookmarkStart w:id="135" w:name="_Toc22624233"/>
      <w:bookmarkStart w:id="136" w:name="_Toc22141031"/>
      <w:bookmarkStart w:id="137" w:name="_Toc18853031"/>
      <w:bookmarkStart w:id="138" w:name="_Toc26202480"/>
      <w:bookmarkStart w:id="139" w:name="_Toc34804188"/>
      <w:bookmarkStart w:id="140" w:name="_Toc35935759"/>
      <w:bookmarkStart w:id="141" w:name="_Toc45029979"/>
      <w:bookmarkStart w:id="142" w:name="_Toc51922339"/>
      <w:bookmarkStart w:id="143" w:name="_Toc51922753"/>
      <w:bookmarkStart w:id="144" w:name="_Toc106628471"/>
      <w:r w:rsidRPr="008D72A7">
        <w:t>5.2.1</w:t>
      </w:r>
      <w:r w:rsidRPr="008D72A7">
        <w:tab/>
        <w:t>Service Description</w:t>
      </w:r>
      <w:bookmarkEnd w:id="134"/>
      <w:bookmarkEnd w:id="135"/>
      <w:bookmarkEnd w:id="136"/>
      <w:bookmarkEnd w:id="137"/>
      <w:bookmarkEnd w:id="138"/>
      <w:bookmarkEnd w:id="139"/>
      <w:bookmarkEnd w:id="140"/>
      <w:bookmarkEnd w:id="141"/>
      <w:bookmarkEnd w:id="142"/>
      <w:bookmarkEnd w:id="143"/>
      <w:bookmarkEnd w:id="144"/>
    </w:p>
    <w:p w14:paraId="29D5B7E4" w14:textId="06FE6900"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0DAA34AC" w14:textId="73F27D76" w:rsidR="008D72A7" w:rsidRDefault="008D72A7" w:rsidP="008D72A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5B35890" w14:textId="77777777" w:rsidR="008D72A7" w:rsidRPr="008D72A7" w:rsidRDefault="008D72A7" w:rsidP="00EF4063">
      <w:pPr>
        <w:pStyle w:val="Heading3"/>
      </w:pPr>
      <w:bookmarkStart w:id="145" w:name="_Toc26202295"/>
      <w:bookmarkStart w:id="146" w:name="_Toc22624234"/>
      <w:bookmarkStart w:id="147" w:name="_Toc22141032"/>
      <w:bookmarkStart w:id="148" w:name="_Toc18853032"/>
      <w:bookmarkStart w:id="149" w:name="_Toc26202481"/>
      <w:bookmarkStart w:id="150" w:name="_Toc34804189"/>
      <w:bookmarkStart w:id="151" w:name="_Toc35935760"/>
      <w:bookmarkStart w:id="152" w:name="_Toc45029980"/>
      <w:bookmarkStart w:id="153" w:name="_Toc51922340"/>
      <w:bookmarkStart w:id="154" w:name="_Toc51922754"/>
      <w:bookmarkStart w:id="155" w:name="_Toc106628472"/>
      <w:r w:rsidRPr="008D72A7">
        <w:t>5.2.2</w:t>
      </w:r>
      <w:r w:rsidRPr="008D72A7">
        <w:tab/>
        <w:t>Service Operations</w:t>
      </w:r>
      <w:bookmarkEnd w:id="145"/>
      <w:bookmarkEnd w:id="146"/>
      <w:bookmarkEnd w:id="147"/>
      <w:bookmarkEnd w:id="148"/>
      <w:bookmarkEnd w:id="149"/>
      <w:bookmarkEnd w:id="150"/>
      <w:bookmarkEnd w:id="151"/>
      <w:bookmarkEnd w:id="152"/>
      <w:bookmarkEnd w:id="153"/>
      <w:bookmarkEnd w:id="154"/>
      <w:bookmarkEnd w:id="155"/>
    </w:p>
    <w:p w14:paraId="5C598159" w14:textId="77777777" w:rsidR="008D72A7" w:rsidRPr="008D72A7" w:rsidRDefault="008D72A7" w:rsidP="00EF4063">
      <w:pPr>
        <w:pStyle w:val="Heading4"/>
      </w:pPr>
      <w:bookmarkStart w:id="156" w:name="_Toc26202296"/>
      <w:bookmarkStart w:id="157" w:name="_Toc22624235"/>
      <w:bookmarkStart w:id="158" w:name="_Toc22141033"/>
      <w:bookmarkStart w:id="159" w:name="_Toc18853033"/>
      <w:bookmarkStart w:id="160" w:name="_Toc26202482"/>
      <w:bookmarkStart w:id="161" w:name="_Toc34804190"/>
      <w:bookmarkStart w:id="162" w:name="_Toc35935761"/>
      <w:bookmarkStart w:id="163" w:name="_Toc45029981"/>
      <w:bookmarkStart w:id="164" w:name="_Toc51922341"/>
      <w:bookmarkStart w:id="165" w:name="_Toc51922755"/>
      <w:bookmarkStart w:id="166" w:name="_Toc106628473"/>
      <w:r w:rsidRPr="008D72A7">
        <w:t>5.2.2.1</w:t>
      </w:r>
      <w:r w:rsidRPr="008D72A7">
        <w:tab/>
        <w:t>Introduction</w:t>
      </w:r>
      <w:bookmarkEnd w:id="156"/>
      <w:bookmarkEnd w:id="157"/>
      <w:bookmarkEnd w:id="158"/>
      <w:bookmarkEnd w:id="159"/>
      <w:bookmarkEnd w:id="160"/>
      <w:bookmarkEnd w:id="161"/>
      <w:bookmarkEnd w:id="162"/>
      <w:bookmarkEnd w:id="163"/>
      <w:bookmarkEnd w:id="164"/>
      <w:bookmarkEnd w:id="165"/>
      <w:bookmarkEnd w:id="166"/>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63DBC87B" w14:textId="77777777" w:rsidR="008D72A7" w:rsidRDefault="0016578E" w:rsidP="008D72A7">
      <w:pPr>
        <w:pStyle w:val="B1"/>
        <w:rPr>
          <w:lang w:eastAsia="zh-CN"/>
        </w:rPr>
      </w:pPr>
      <w:r w:rsidRPr="0016578E">
        <w:rPr>
          <w:lang w:eastAsia="zh-CN"/>
        </w:rPr>
        <w:t>-</w:t>
      </w:r>
      <w:r w:rsidRPr="0016578E">
        <w:rPr>
          <w:lang w:eastAsia="zh-CN"/>
        </w:rPr>
        <w:tab/>
        <w:t>LocationUpdateSubscribe</w:t>
      </w:r>
      <w:r w:rsidR="008D72A7">
        <w:t>-</w:t>
      </w:r>
      <w:r w:rsidR="008D72A7">
        <w:tab/>
      </w:r>
      <w:r w:rsidR="008D72A7">
        <w:rPr>
          <w:lang w:eastAsia="zh-CN"/>
        </w:rPr>
        <w:t>LocationUpdateNotify</w:t>
      </w:r>
    </w:p>
    <w:p w14:paraId="01A70A27" w14:textId="77777777" w:rsidR="008D72A7" w:rsidRDefault="008D72A7" w:rsidP="008D72A7">
      <w:pPr>
        <w:pStyle w:val="B1"/>
        <w:rPr>
          <w:lang w:eastAsia="zh-CN"/>
        </w:rPr>
      </w:pPr>
      <w:r>
        <w:t>-</w:t>
      </w:r>
      <w:r>
        <w:tab/>
      </w:r>
      <w:r>
        <w:rPr>
          <w:lang w:eastAsia="zh-CN"/>
        </w:rPr>
        <w:t>CancelLocation</w:t>
      </w:r>
    </w:p>
    <w:p w14:paraId="003D2A20" w14:textId="77777777" w:rsidR="008D72A7" w:rsidRDefault="008D72A7" w:rsidP="008D72A7">
      <w:pPr>
        <w:pStyle w:val="B1"/>
        <w:rPr>
          <w:lang w:eastAsia="zh-CN"/>
        </w:rPr>
      </w:pPr>
      <w:r>
        <w:t>-</w:t>
      </w:r>
      <w:r>
        <w:tab/>
      </w:r>
      <w:r>
        <w:rPr>
          <w:lang w:eastAsia="zh-CN"/>
        </w:rPr>
        <w:t>EventNotify</w:t>
      </w:r>
    </w:p>
    <w:p w14:paraId="4585CAB1" w14:textId="77777777" w:rsidR="008D72A7" w:rsidRPr="008D72A7" w:rsidRDefault="008D72A7" w:rsidP="00EF4063">
      <w:pPr>
        <w:pStyle w:val="Heading4"/>
        <w:rPr>
          <w:lang w:eastAsia="zh-CN"/>
        </w:rPr>
      </w:pPr>
      <w:bookmarkStart w:id="167" w:name="_Toc26202297"/>
      <w:bookmarkStart w:id="168" w:name="_Toc22624236"/>
      <w:bookmarkStart w:id="169" w:name="_Toc22141034"/>
      <w:bookmarkStart w:id="170" w:name="_Toc18853034"/>
      <w:bookmarkStart w:id="171" w:name="_Toc26202483"/>
      <w:bookmarkStart w:id="172" w:name="_Toc34804191"/>
      <w:bookmarkStart w:id="173" w:name="_Toc35935762"/>
      <w:bookmarkStart w:id="174" w:name="_Toc45029982"/>
      <w:bookmarkStart w:id="175" w:name="_Toc51922342"/>
      <w:bookmarkStart w:id="176" w:name="_Toc51922756"/>
      <w:bookmarkStart w:id="177" w:name="_Toc106628474"/>
      <w:r w:rsidRPr="008D72A7">
        <w:t>5.2.2.2</w:t>
      </w:r>
      <w:r w:rsidRPr="008D72A7">
        <w:tab/>
      </w:r>
      <w:r w:rsidRPr="008D72A7">
        <w:rPr>
          <w:lang w:eastAsia="zh-CN"/>
        </w:rPr>
        <w:t>ProvideLocation</w:t>
      </w:r>
      <w:bookmarkEnd w:id="167"/>
      <w:bookmarkEnd w:id="168"/>
      <w:bookmarkEnd w:id="169"/>
      <w:bookmarkEnd w:id="170"/>
      <w:bookmarkEnd w:id="171"/>
      <w:bookmarkEnd w:id="172"/>
      <w:bookmarkEnd w:id="173"/>
      <w:bookmarkEnd w:id="174"/>
      <w:bookmarkEnd w:id="175"/>
      <w:bookmarkEnd w:id="176"/>
      <w:bookmarkEnd w:id="177"/>
    </w:p>
    <w:p w14:paraId="38BDCF10" w14:textId="77777777" w:rsidR="008D72A7" w:rsidRPr="008D72A7" w:rsidRDefault="008D72A7" w:rsidP="00EF4063">
      <w:pPr>
        <w:pStyle w:val="Heading5"/>
      </w:pPr>
      <w:bookmarkStart w:id="178" w:name="_Toc26202298"/>
      <w:bookmarkStart w:id="179" w:name="_Toc22624237"/>
      <w:bookmarkStart w:id="180" w:name="_Toc22141035"/>
      <w:bookmarkStart w:id="181" w:name="_Toc18853035"/>
      <w:bookmarkStart w:id="182" w:name="_Toc26202484"/>
      <w:bookmarkStart w:id="183" w:name="_Toc34804192"/>
      <w:bookmarkStart w:id="184" w:name="_Toc35935763"/>
      <w:bookmarkStart w:id="185" w:name="_Toc45029983"/>
      <w:bookmarkStart w:id="186" w:name="_Toc51922343"/>
      <w:bookmarkStart w:id="187" w:name="_Toc51922757"/>
      <w:bookmarkStart w:id="188" w:name="_Toc106628475"/>
      <w:r w:rsidRPr="008D72A7">
        <w:t>5.2.2.2.1</w:t>
      </w:r>
      <w:r w:rsidRPr="008D72A7">
        <w:tab/>
        <w:t>General</w:t>
      </w:r>
      <w:bookmarkEnd w:id="178"/>
      <w:bookmarkEnd w:id="179"/>
      <w:bookmarkEnd w:id="180"/>
      <w:bookmarkEnd w:id="181"/>
      <w:bookmarkEnd w:id="182"/>
      <w:bookmarkEnd w:id="183"/>
      <w:bookmarkEnd w:id="184"/>
      <w:bookmarkEnd w:id="185"/>
      <w:bookmarkEnd w:id="186"/>
      <w:bookmarkEnd w:id="187"/>
      <w:bookmarkEnd w:id="188"/>
    </w:p>
    <w:p w14:paraId="64BD7652" w14:textId="77777777" w:rsidR="00A54158" w:rsidRDefault="00A54158" w:rsidP="00A54158">
      <w:r>
        <w:t>The following procedures are supported using the "</w:t>
      </w:r>
      <w:r>
        <w:rPr>
          <w:lang w:eastAsia="zh-CN"/>
        </w:rPr>
        <w:t>ProvideLocation</w:t>
      </w:r>
      <w:r>
        <w:t>" service operation:</w:t>
      </w:r>
    </w:p>
    <w:p w14:paraId="53711C01" w14:textId="77777777" w:rsidR="00A54158" w:rsidRDefault="00A54158" w:rsidP="00A54158">
      <w:pPr>
        <w:pStyle w:val="B1"/>
      </w:pPr>
      <w:r>
        <w:t>-</w:t>
      </w:r>
      <w:r>
        <w:tab/>
        <w:t>Provide Location of a single UE</w:t>
      </w:r>
    </w:p>
    <w:p w14:paraId="354C21A3" w14:textId="77777777" w:rsidR="00A54158" w:rsidRDefault="00A54158" w:rsidP="00A54158">
      <w:pPr>
        <w:pStyle w:val="B1"/>
        <w:rPr>
          <w:lang w:eastAsia="zh-CN"/>
        </w:rPr>
      </w:pPr>
      <w:r>
        <w:t>-</w:t>
      </w:r>
      <w:r>
        <w:tab/>
        <w:t>Provide Locaitons of a group of UEs</w:t>
      </w:r>
    </w:p>
    <w:p w14:paraId="44B34ACC" w14:textId="77777777" w:rsidR="00A54158" w:rsidRPr="00A54158" w:rsidRDefault="00A54158" w:rsidP="00EF4063">
      <w:pPr>
        <w:pStyle w:val="Heading5"/>
        <w:rPr>
          <w:lang w:eastAsia="zh-CN"/>
        </w:rPr>
      </w:pPr>
      <w:bookmarkStart w:id="189" w:name="_Toc34147867"/>
      <w:bookmarkStart w:id="190" w:name="_Toc36463251"/>
      <w:bookmarkStart w:id="191" w:name="_Toc43215091"/>
      <w:bookmarkStart w:id="192" w:name="_Toc45032339"/>
      <w:bookmarkStart w:id="193" w:name="_Toc106628476"/>
      <w:r>
        <w:t>5.2.2.2.2</w:t>
      </w:r>
      <w:r>
        <w:tab/>
      </w:r>
      <w:bookmarkEnd w:id="189"/>
      <w:bookmarkEnd w:id="190"/>
      <w:bookmarkEnd w:id="191"/>
      <w:bookmarkEnd w:id="192"/>
      <w:r>
        <w:t>Provide Location of a single UE</w:t>
      </w:r>
      <w:bookmarkEnd w:id="193"/>
    </w:p>
    <w:p w14:paraId="2D49531F" w14:textId="77777777" w:rsidR="008D72A7" w:rsidRPr="008D72A7" w:rsidRDefault="008D72A7" w:rsidP="008D72A7">
      <w:pPr>
        <w:rPr>
          <w:lang w:eastAsia="zh-CN"/>
        </w:rPr>
      </w:pPr>
      <w:r>
        <w:rPr>
          <w:lang w:eastAsia="zh-CN"/>
        </w:rPr>
        <w:t>The service operation is used during the procedures:</w:t>
      </w:r>
    </w:p>
    <w:p w14:paraId="71068C06" w14:textId="77777777"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2336B220" w14:textId="77777777"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045C377E" w14:textId="084FD95D" w:rsidR="008D72A7" w:rsidRDefault="008D72A7" w:rsidP="008D72A7">
      <w:pPr>
        <w:rPr>
          <w:lang w:eastAsia="zh-CN"/>
        </w:rPr>
      </w:pPr>
      <w:r>
        <w:rPr>
          <w:lang w:eastAsia="zh-CN"/>
        </w:rPr>
        <w:t xml:space="preserve">The ProvideLocation service operation is invoked by a NF Service Consumer, e.g. a NEF or GMLC,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77777777" w:rsidR="00734F74" w:rsidRDefault="00734F74" w:rsidP="008D72A7">
      <w:pPr>
        <w:pStyle w:val="TH"/>
        <w:rPr>
          <w:lang w:val="fr-FR" w:eastAsia="zh-CN"/>
        </w:rPr>
      </w:pPr>
      <w:r w:rsidRPr="00D64FA1">
        <w:rPr>
          <w:lang w:val="fr-FR"/>
        </w:rPr>
        <w:object w:dxaOrig="8685" w:dyaOrig="2115" w14:anchorId="6C9329B4">
          <v:shape id="_x0000_i1028" type="#_x0000_t75" style="width:432.55pt;height:106.35pt" o:ole="">
            <v:imagedata r:id="rId14" o:title=""/>
          </v:shape>
          <o:OLEObject Type="Embed" ProgID="Visio.Drawing.11" ShapeID="_x0000_i1028" DrawAspect="Content" ObjectID="_1717241234" r:id="rId15"/>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49B6A79F"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Pr>
          <w:lang w:eastAsia="zh-CN"/>
        </w:rPr>
        <w:t>) should 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AMF, and NEF Callback URI may be </w:t>
      </w:r>
      <w:r w:rsidR="005D6D04">
        <w:rPr>
          <w:lang w:eastAsia="zh-CN"/>
        </w:rPr>
        <w:lastRenderedPageBreak/>
        <w:t>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6B3B482F" w14:textId="1E8CA759"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Pr>
          <w:lang w:eastAsia="zh-CN"/>
        </w:rPr>
        <w:t>).</w:t>
      </w:r>
    </w:p>
    <w:p w14:paraId="5C4D294F" w14:textId="77777777" w:rsidR="00A55D76" w:rsidRDefault="00524342" w:rsidP="004A2614">
      <w:pPr>
        <w:pStyle w:val="B1"/>
        <w:ind w:hanging="1"/>
        <w:rPr>
          <w:lang w:eastAsia="zh-CN"/>
        </w:rPr>
      </w:pPr>
      <w:bookmarkStart w:id="194"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94"/>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195" w:name="_Toc106628477"/>
      <w:r>
        <w:t>5.2.2.2.3</w:t>
      </w:r>
      <w:r>
        <w:tab/>
        <w:t>Provide Locations of a group of UEs</w:t>
      </w:r>
      <w:bookmarkEnd w:id="195"/>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4AC23E28" w:rsidR="00A54158" w:rsidRDefault="00A54158" w:rsidP="00A54158">
      <w:pPr>
        <w:rPr>
          <w:lang w:eastAsia="zh-CN"/>
        </w:rPr>
      </w:pPr>
      <w:r>
        <w:rPr>
          <w:lang w:eastAsia="zh-CN"/>
        </w:rPr>
        <w:t>The ProvideLocation service operation is invoked by a NF Service Consumer, e.g. a NEF,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7777777" w:rsidR="00734F74" w:rsidRDefault="00734F74" w:rsidP="00A54158">
      <w:pPr>
        <w:pStyle w:val="TH"/>
        <w:rPr>
          <w:lang w:val="fr-FR" w:eastAsia="zh-CN"/>
        </w:rPr>
      </w:pPr>
      <w:r>
        <w:rPr>
          <w:lang w:val="fr-FR"/>
        </w:rPr>
        <w:object w:dxaOrig="8685" w:dyaOrig="2115" w14:anchorId="64B3BEF9">
          <v:shape id="_x0000_i1029" type="#_x0000_t75" style="width:432.55pt;height:106.35pt" o:ole="">
            <v:imagedata r:id="rId16" o:title=""/>
          </v:shape>
          <o:OLEObject Type="Embed" ProgID="Visio.Drawing.11" ShapeID="_x0000_i1029" DrawAspect="Content" ObjectID="_1717241235" r:id="rId17"/>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447A9C0F"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1D2C132B" w14:textId="185ABF0D" w:rsidR="00A54158" w:rsidRDefault="00A54158" w:rsidP="00A54158">
      <w:pPr>
        <w:pStyle w:val="B1"/>
        <w:ind w:firstLine="0"/>
        <w:rPr>
          <w:lang w:eastAsia="zh-CN"/>
        </w:rPr>
      </w:pPr>
      <w:bookmarkStart w:id="196"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96"/>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197" w:name="_Toc26202299"/>
      <w:bookmarkStart w:id="198" w:name="_Toc22624238"/>
      <w:bookmarkStart w:id="199" w:name="_Toc22141036"/>
      <w:bookmarkStart w:id="200" w:name="_Toc18853038"/>
      <w:bookmarkStart w:id="201" w:name="_Toc26202485"/>
      <w:bookmarkStart w:id="202" w:name="_Toc34804193"/>
      <w:bookmarkStart w:id="203" w:name="_Toc35935764"/>
      <w:bookmarkStart w:id="204" w:name="_Toc45029984"/>
      <w:bookmarkStart w:id="205" w:name="_Toc51922344"/>
      <w:bookmarkStart w:id="206" w:name="_Toc51922758"/>
      <w:bookmarkStart w:id="207" w:name="_Toc106628478"/>
      <w:r w:rsidRPr="008D72A7">
        <w:lastRenderedPageBreak/>
        <w:t>5.2.2.3</w:t>
      </w:r>
      <w:r w:rsidRPr="008D72A7">
        <w:tab/>
      </w:r>
      <w:r w:rsidRPr="008D72A7">
        <w:rPr>
          <w:lang w:eastAsia="zh-CN"/>
        </w:rPr>
        <w:t>LocationUpdate</w:t>
      </w:r>
      <w:bookmarkEnd w:id="197"/>
      <w:bookmarkEnd w:id="198"/>
      <w:bookmarkEnd w:id="199"/>
      <w:bookmarkEnd w:id="200"/>
      <w:bookmarkEnd w:id="201"/>
      <w:bookmarkEnd w:id="202"/>
      <w:bookmarkEnd w:id="203"/>
      <w:bookmarkEnd w:id="204"/>
      <w:bookmarkEnd w:id="205"/>
      <w:bookmarkEnd w:id="206"/>
      <w:bookmarkEnd w:id="207"/>
    </w:p>
    <w:p w14:paraId="1D33FA4C" w14:textId="77777777" w:rsidR="008D72A7" w:rsidRPr="008D72A7" w:rsidRDefault="008D72A7" w:rsidP="00EF4063">
      <w:pPr>
        <w:pStyle w:val="Heading5"/>
        <w:rPr>
          <w:lang w:eastAsia="zh-CN"/>
        </w:rPr>
      </w:pPr>
      <w:bookmarkStart w:id="208" w:name="_Toc26202300"/>
      <w:bookmarkStart w:id="209" w:name="_Toc22624239"/>
      <w:bookmarkStart w:id="210" w:name="_Toc22141037"/>
      <w:bookmarkStart w:id="211" w:name="_Toc18853039"/>
      <w:bookmarkStart w:id="212" w:name="_Toc26202486"/>
      <w:bookmarkStart w:id="213" w:name="_Toc34804194"/>
      <w:bookmarkStart w:id="214" w:name="_Toc35935765"/>
      <w:bookmarkStart w:id="215" w:name="_Toc45029985"/>
      <w:bookmarkStart w:id="216" w:name="_Toc51922345"/>
      <w:bookmarkStart w:id="217" w:name="_Toc51922759"/>
      <w:bookmarkStart w:id="218" w:name="_Toc106628479"/>
      <w:r w:rsidRPr="008D72A7">
        <w:t>5.2.2.</w:t>
      </w:r>
      <w:r w:rsidRPr="008D72A7">
        <w:rPr>
          <w:lang w:eastAsia="zh-CN"/>
        </w:rPr>
        <w:t>3</w:t>
      </w:r>
      <w:r w:rsidRPr="008D72A7">
        <w:t>.1</w:t>
      </w:r>
      <w:r w:rsidRPr="008D72A7">
        <w:tab/>
        <w:t>General</w:t>
      </w:r>
      <w:bookmarkEnd w:id="208"/>
      <w:bookmarkEnd w:id="209"/>
      <w:bookmarkEnd w:id="210"/>
      <w:bookmarkEnd w:id="211"/>
      <w:bookmarkEnd w:id="212"/>
      <w:bookmarkEnd w:id="213"/>
      <w:bookmarkEnd w:id="214"/>
      <w:bookmarkEnd w:id="215"/>
      <w:bookmarkEnd w:id="216"/>
      <w:bookmarkEnd w:id="217"/>
      <w:bookmarkEnd w:id="218"/>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6.5pt;height:103pt" o:ole="">
            <v:imagedata r:id="rId18" o:title=""/>
          </v:shape>
          <o:OLEObject Type="Embed" ProgID="Visio.Drawing.15" ShapeID="_x0000_i1030" DrawAspect="Content" ObjectID="_1717241236" r:id="rId19"/>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219"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220" w:name="_Toc26202301"/>
      <w:bookmarkStart w:id="221" w:name="_Toc22624240"/>
      <w:bookmarkStart w:id="222" w:name="_Toc22141038"/>
      <w:bookmarkStart w:id="223" w:name="_Toc18853040"/>
      <w:bookmarkStart w:id="224" w:name="_Toc26202487"/>
      <w:bookmarkStart w:id="225" w:name="_Toc34804195"/>
      <w:bookmarkStart w:id="226" w:name="_Toc35935766"/>
      <w:bookmarkStart w:id="227" w:name="_Toc45029986"/>
      <w:bookmarkStart w:id="228" w:name="_Toc51922346"/>
      <w:bookmarkStart w:id="229" w:name="_Toc51922760"/>
      <w:bookmarkStart w:id="230" w:name="_Toc106628480"/>
      <w:bookmarkEnd w:id="219"/>
      <w:r w:rsidRPr="008D72A7">
        <w:t>5.2.2.</w:t>
      </w:r>
      <w:r w:rsidRPr="008D72A7">
        <w:rPr>
          <w:lang w:eastAsia="zh-CN"/>
        </w:rPr>
        <w:t>4</w:t>
      </w:r>
      <w:r w:rsidRPr="008D72A7">
        <w:tab/>
      </w:r>
      <w:r w:rsidRPr="008D72A7">
        <w:rPr>
          <w:lang w:eastAsia="zh-CN"/>
        </w:rPr>
        <w:t>CancelLocation</w:t>
      </w:r>
      <w:bookmarkEnd w:id="220"/>
      <w:bookmarkEnd w:id="221"/>
      <w:bookmarkEnd w:id="222"/>
      <w:bookmarkEnd w:id="223"/>
      <w:bookmarkEnd w:id="224"/>
      <w:bookmarkEnd w:id="225"/>
      <w:bookmarkEnd w:id="226"/>
      <w:bookmarkEnd w:id="227"/>
      <w:bookmarkEnd w:id="228"/>
      <w:bookmarkEnd w:id="229"/>
      <w:bookmarkEnd w:id="230"/>
    </w:p>
    <w:p w14:paraId="06E6EB65" w14:textId="77777777" w:rsidR="008D72A7" w:rsidRPr="008D72A7" w:rsidRDefault="008D72A7" w:rsidP="00EF4063">
      <w:pPr>
        <w:pStyle w:val="Heading5"/>
        <w:rPr>
          <w:lang w:eastAsia="zh-CN"/>
        </w:rPr>
      </w:pPr>
      <w:bookmarkStart w:id="231" w:name="_Toc26202302"/>
      <w:bookmarkStart w:id="232" w:name="_Toc22624241"/>
      <w:bookmarkStart w:id="233" w:name="_Toc22141039"/>
      <w:bookmarkStart w:id="234" w:name="_Toc18853041"/>
      <w:bookmarkStart w:id="235" w:name="_Toc26202488"/>
      <w:bookmarkStart w:id="236" w:name="_Toc34804196"/>
      <w:bookmarkStart w:id="237" w:name="_Toc35935767"/>
      <w:bookmarkStart w:id="238" w:name="_Toc45029987"/>
      <w:bookmarkStart w:id="239" w:name="_Toc51922347"/>
      <w:bookmarkStart w:id="240" w:name="_Toc51922761"/>
      <w:bookmarkStart w:id="241" w:name="_Toc106628481"/>
      <w:r w:rsidRPr="008D72A7">
        <w:t>5.2.2.</w:t>
      </w:r>
      <w:r w:rsidRPr="008D72A7">
        <w:rPr>
          <w:lang w:eastAsia="zh-CN"/>
        </w:rPr>
        <w:t>4</w:t>
      </w:r>
      <w:r w:rsidRPr="008D72A7">
        <w:t>.1</w:t>
      </w:r>
      <w:r w:rsidRPr="008D72A7">
        <w:tab/>
        <w:t>General</w:t>
      </w:r>
      <w:bookmarkEnd w:id="231"/>
      <w:bookmarkEnd w:id="232"/>
      <w:bookmarkEnd w:id="233"/>
      <w:bookmarkEnd w:id="234"/>
      <w:bookmarkEnd w:id="235"/>
      <w:bookmarkEnd w:id="236"/>
      <w:bookmarkEnd w:id="237"/>
      <w:bookmarkEnd w:id="238"/>
      <w:bookmarkEnd w:id="239"/>
      <w:bookmarkEnd w:id="240"/>
      <w:bookmarkEnd w:id="241"/>
    </w:p>
    <w:p w14:paraId="63E1358A" w14:textId="77777777" w:rsidR="008D72A7" w:rsidRPr="008D72A7" w:rsidRDefault="008D72A7" w:rsidP="008D72A7">
      <w:pPr>
        <w:rPr>
          <w:lang w:eastAsia="zh-CN"/>
        </w:rPr>
      </w:pPr>
      <w:r>
        <w:rPr>
          <w:lang w:eastAsia="zh-CN"/>
        </w:rPr>
        <w:t>The service operation is used during the procedure:</w:t>
      </w:r>
    </w:p>
    <w:p w14:paraId="51CFE3A5"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3pt;height:106.35pt" o:ole="">
            <v:imagedata r:id="rId20" o:title=""/>
          </v:shape>
          <o:OLEObject Type="Embed" ProgID="Visio.Drawing.11" ShapeID="_x0000_i1031" DrawAspect="Content" ObjectID="_1717241237" r:id="rId21"/>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lastRenderedPageBreak/>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242" w:name="_Toc26202303"/>
      <w:bookmarkStart w:id="243" w:name="_Toc22624242"/>
      <w:bookmarkStart w:id="244" w:name="_Toc22141040"/>
      <w:bookmarkStart w:id="245" w:name="_Toc18853042"/>
      <w:bookmarkStart w:id="246" w:name="_Toc26202489"/>
      <w:bookmarkStart w:id="247" w:name="_Toc34804197"/>
      <w:bookmarkStart w:id="248" w:name="_Toc35935768"/>
      <w:bookmarkStart w:id="249" w:name="_Toc45029988"/>
      <w:bookmarkStart w:id="250" w:name="_Toc51922348"/>
      <w:bookmarkStart w:id="251" w:name="_Toc51922762"/>
      <w:bookmarkStart w:id="252" w:name="_Toc106628482"/>
      <w:r w:rsidRPr="008D72A7">
        <w:t>5.2.2.</w:t>
      </w:r>
      <w:r w:rsidRPr="008D72A7">
        <w:rPr>
          <w:lang w:eastAsia="zh-CN"/>
        </w:rPr>
        <w:t>5</w:t>
      </w:r>
      <w:r w:rsidRPr="008D72A7">
        <w:tab/>
      </w:r>
      <w:r w:rsidRPr="008D72A7">
        <w:rPr>
          <w:lang w:eastAsia="zh-CN"/>
        </w:rPr>
        <w:t>EventNotify</w:t>
      </w:r>
      <w:bookmarkEnd w:id="242"/>
      <w:bookmarkEnd w:id="243"/>
      <w:bookmarkEnd w:id="244"/>
      <w:bookmarkEnd w:id="245"/>
      <w:bookmarkEnd w:id="246"/>
      <w:bookmarkEnd w:id="247"/>
      <w:bookmarkEnd w:id="248"/>
      <w:bookmarkEnd w:id="249"/>
      <w:bookmarkEnd w:id="250"/>
      <w:bookmarkEnd w:id="251"/>
      <w:bookmarkEnd w:id="252"/>
    </w:p>
    <w:p w14:paraId="2C02A795" w14:textId="77777777" w:rsidR="008D72A7" w:rsidRPr="008D72A7" w:rsidRDefault="008D72A7" w:rsidP="00EF4063">
      <w:pPr>
        <w:pStyle w:val="Heading5"/>
        <w:rPr>
          <w:lang w:eastAsia="zh-CN"/>
        </w:rPr>
      </w:pPr>
      <w:bookmarkStart w:id="253" w:name="_Toc26202304"/>
      <w:bookmarkStart w:id="254" w:name="_Toc22624243"/>
      <w:bookmarkStart w:id="255" w:name="_Toc22141041"/>
      <w:bookmarkStart w:id="256" w:name="_Toc18853043"/>
      <w:bookmarkStart w:id="257" w:name="_Toc26202490"/>
      <w:bookmarkStart w:id="258" w:name="_Toc34804198"/>
      <w:bookmarkStart w:id="259" w:name="_Toc35935769"/>
      <w:bookmarkStart w:id="260" w:name="_Toc45029989"/>
      <w:bookmarkStart w:id="261" w:name="_Toc51922349"/>
      <w:bookmarkStart w:id="262" w:name="_Toc51922763"/>
      <w:bookmarkStart w:id="263" w:name="_Toc106628483"/>
      <w:r w:rsidRPr="008D72A7">
        <w:t>5.2.2.</w:t>
      </w:r>
      <w:r w:rsidRPr="008D72A7">
        <w:rPr>
          <w:lang w:eastAsia="zh-CN"/>
        </w:rPr>
        <w:t>5</w:t>
      </w:r>
      <w:r w:rsidRPr="008D72A7">
        <w:t>.1</w:t>
      </w:r>
      <w:r w:rsidRPr="008D72A7">
        <w:tab/>
        <w:t>General</w:t>
      </w:r>
      <w:bookmarkEnd w:id="253"/>
      <w:bookmarkEnd w:id="254"/>
      <w:bookmarkEnd w:id="255"/>
      <w:bookmarkEnd w:id="256"/>
      <w:bookmarkEnd w:id="257"/>
      <w:bookmarkEnd w:id="258"/>
      <w:bookmarkEnd w:id="259"/>
      <w:bookmarkEnd w:id="260"/>
      <w:bookmarkEnd w:id="261"/>
      <w:bookmarkEnd w:id="262"/>
      <w:bookmarkEnd w:id="263"/>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6D582AD2" w14:textId="77777777" w:rsidR="0078017C" w:rsidRDefault="0078017C" w:rsidP="0078017C">
      <w:pPr>
        <w:pStyle w:val="B1"/>
        <w:rPr>
          <w:lang w:eastAsia="zh-CN"/>
        </w:rPr>
      </w:pPr>
      <w:r>
        <w:t>-</w:t>
      </w:r>
      <w:r>
        <w:tab/>
        <w:t>EventNotify for the UEs in a target group</w:t>
      </w:r>
    </w:p>
    <w:p w14:paraId="6A6FB492" w14:textId="77777777" w:rsidR="0078017C" w:rsidRDefault="0078017C" w:rsidP="00EF4063">
      <w:pPr>
        <w:pStyle w:val="Heading5"/>
        <w:rPr>
          <w:lang w:eastAsia="zh-CN"/>
        </w:rPr>
      </w:pPr>
      <w:bookmarkStart w:id="264" w:name="_Toc106628484"/>
      <w:r>
        <w:t>5.2.2.5.2</w:t>
      </w:r>
      <w:r>
        <w:tab/>
        <w:t>EventNotify for a single UE</w:t>
      </w:r>
      <w:bookmarkEnd w:id="264"/>
    </w:p>
    <w:p w14:paraId="5A6F2FA9" w14:textId="77777777" w:rsidR="008D72A7" w:rsidRPr="008D72A7" w:rsidRDefault="008D72A7" w:rsidP="008D72A7">
      <w:pPr>
        <w:rPr>
          <w:lang w:eastAsia="zh-CN"/>
        </w:rPr>
      </w:pPr>
      <w:r>
        <w:rPr>
          <w:lang w:eastAsia="zh-CN"/>
        </w:rPr>
        <w:t>The service operation is used during the procedure:</w:t>
      </w:r>
    </w:p>
    <w:p w14:paraId="76845270"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4D5B900B" w14:textId="0B44165E"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77777777" w:rsidR="00B25A16" w:rsidRDefault="00B25A16" w:rsidP="008D72A7">
      <w:pPr>
        <w:pStyle w:val="TH"/>
        <w:rPr>
          <w:lang w:val="fr-FR" w:eastAsia="zh-CN"/>
        </w:rPr>
      </w:pPr>
      <w:r>
        <w:rPr>
          <w:lang w:val="fr-FR"/>
        </w:rPr>
        <w:object w:dxaOrig="8685" w:dyaOrig="2115" w14:anchorId="695988E4">
          <v:shape id="_x0000_i1032" type="#_x0000_t75" style="width:435.3pt;height:106.35pt" o:ole="">
            <v:imagedata r:id="rId22" o:title=""/>
          </v:shape>
          <o:OLEObject Type="Embed" ProgID="Visio.Drawing.11" ShapeID="_x0000_i1032" DrawAspect="Content" ObjectID="_1717241238" r:id="rId23"/>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61D4F05" w14:textId="7D0824AA"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77777777"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14:paraId="331C166C" w14:textId="77777777" w:rsidR="005D6D04" w:rsidRDefault="005D6D04" w:rsidP="005D6D04">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5794F9BC" w14:textId="77777777" w:rsidR="008D72A7" w:rsidRDefault="005D6D04" w:rsidP="005D6D04">
      <w:pPr>
        <w:pStyle w:val="B2"/>
      </w:pPr>
      <w:r>
        <w:t>-</w:t>
      </w:r>
      <w:r>
        <w:tab/>
        <w:t>the callback URI of NEF locally provisioned in the (H)GMLC.</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265" w:name="_Toc106628485"/>
      <w:r>
        <w:lastRenderedPageBreak/>
        <w:t>5.2.2.5.3</w:t>
      </w:r>
      <w:r>
        <w:tab/>
        <w:t>EventNotify for the UEs in a target group</w:t>
      </w:r>
      <w:bookmarkEnd w:id="265"/>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3D35D61" w:rsidR="0078017C" w:rsidRDefault="0078017C" w:rsidP="0078017C">
      <w:pPr>
        <w:rPr>
          <w:lang w:eastAsia="zh-CN"/>
        </w:rPr>
      </w:pPr>
      <w:r>
        <w:rPr>
          <w:lang w:eastAsia="zh-CN"/>
        </w:rPr>
        <w:t>The EventNotify for the UEs in a target group enables the consumer NF (e.g. NEF)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77777777" w:rsidR="0099745A" w:rsidRDefault="0099745A" w:rsidP="0078017C">
      <w:pPr>
        <w:pStyle w:val="TH"/>
        <w:rPr>
          <w:lang w:val="fr-FR" w:eastAsia="zh-CN"/>
        </w:rPr>
      </w:pPr>
      <w:r>
        <w:rPr>
          <w:lang w:val="fr-FR"/>
        </w:rPr>
        <w:object w:dxaOrig="8685" w:dyaOrig="2115" w14:anchorId="2AE57B5B">
          <v:shape id="_x0000_i1033" type="#_x0000_t75" style="width:432.55pt;height:106.35pt" o:ole="">
            <v:imagedata r:id="rId24" o:title=""/>
          </v:shape>
          <o:OLEObject Type="Embed" ProgID="Visio.Drawing.11" ShapeID="_x0000_i1033" DrawAspect="Content" ObjectID="_1717241239" r:id="rId25"/>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7777777" w:rsidR="0078017C" w:rsidRDefault="0078017C" w:rsidP="0078017C">
      <w:pPr>
        <w:pStyle w:val="B2"/>
      </w:pPr>
      <w:r>
        <w:t>-</w:t>
      </w:r>
      <w:r>
        <w:tab/>
        <w:t xml:space="preserve">the callback URI of NEF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266" w:name="_Toc34804199"/>
      <w:bookmarkStart w:id="267" w:name="_Toc35935770"/>
      <w:bookmarkStart w:id="268" w:name="_Toc45029990"/>
      <w:bookmarkStart w:id="269" w:name="_Toc51922350"/>
      <w:bookmarkStart w:id="270" w:name="_Toc51922764"/>
      <w:bookmarkStart w:id="271" w:name="_Toc106628486"/>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266"/>
      <w:bookmarkEnd w:id="267"/>
      <w:bookmarkEnd w:id="268"/>
      <w:bookmarkEnd w:id="269"/>
      <w:bookmarkEnd w:id="270"/>
      <w:bookmarkEnd w:id="271"/>
    </w:p>
    <w:p w14:paraId="1DC8CCAD" w14:textId="77777777" w:rsidR="00F332EC" w:rsidRPr="00B24285" w:rsidRDefault="00F332EC" w:rsidP="00EF4063">
      <w:pPr>
        <w:pStyle w:val="Heading5"/>
        <w:rPr>
          <w:lang w:eastAsia="zh-CN"/>
        </w:rPr>
      </w:pPr>
      <w:bookmarkStart w:id="272" w:name="_Toc34804200"/>
      <w:bookmarkStart w:id="273" w:name="_Toc35935771"/>
      <w:bookmarkStart w:id="274" w:name="_Toc45029991"/>
      <w:bookmarkStart w:id="275" w:name="_Toc51922351"/>
      <w:bookmarkStart w:id="276" w:name="_Toc51922765"/>
      <w:bookmarkStart w:id="277" w:name="_Toc106628487"/>
      <w:r w:rsidRPr="00B24285">
        <w:t>5.2.2.</w:t>
      </w:r>
      <w:r>
        <w:rPr>
          <w:rFonts w:hint="eastAsia"/>
          <w:lang w:eastAsia="zh-CN"/>
        </w:rPr>
        <w:t>6</w:t>
      </w:r>
      <w:r w:rsidRPr="00B24285">
        <w:t>.1</w:t>
      </w:r>
      <w:r w:rsidRPr="00B24285">
        <w:tab/>
        <w:t>General</w:t>
      </w:r>
      <w:bookmarkEnd w:id="272"/>
      <w:bookmarkEnd w:id="273"/>
      <w:bookmarkEnd w:id="274"/>
      <w:bookmarkEnd w:id="275"/>
      <w:bookmarkEnd w:id="276"/>
      <w:bookmarkEnd w:id="277"/>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77777777" w:rsidR="008C4B7D" w:rsidRPr="00B24285" w:rsidRDefault="008C4B7D" w:rsidP="00F332EC">
      <w:pPr>
        <w:pStyle w:val="TH"/>
        <w:rPr>
          <w:lang w:val="fr-FR" w:eastAsia="zh-CN"/>
        </w:rPr>
      </w:pPr>
      <w:r>
        <w:rPr>
          <w:lang w:val="fr-FR"/>
        </w:rPr>
        <w:object w:dxaOrig="8685" w:dyaOrig="2115" w14:anchorId="40BA1472">
          <v:shape id="_x0000_i1034" type="#_x0000_t75" style="width:432.55pt;height:106.35pt" o:ole="">
            <v:imagedata r:id="rId26" o:title=""/>
          </v:shape>
          <o:OLEObject Type="Embed" ProgID="Visio.Drawing.11" ShapeID="_x0000_i1034" DrawAspect="Content" ObjectID="_1717241240" r:id="rId27"/>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77777777"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14:paraId="45D133FD" w14:textId="77777777" w:rsidR="00F332EC" w:rsidRPr="00B24285" w:rsidRDefault="00F332EC" w:rsidP="00F332EC">
      <w:pPr>
        <w:pStyle w:val="B1"/>
        <w:rPr>
          <w:lang w:eastAsia="zh-CN"/>
        </w:rPr>
      </w:pPr>
      <w:r>
        <w:tab/>
        <w:t>The callback URI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278" w:name="_Toc51922766"/>
      <w:bookmarkStart w:id="279" w:name="_Toc106628488"/>
      <w:r w:rsidRPr="00303E07">
        <w:t>5.2.2.</w:t>
      </w:r>
      <w:r w:rsidR="00F0284F">
        <w:rPr>
          <w:lang w:eastAsia="zh-CN"/>
        </w:rPr>
        <w:t>7</w:t>
      </w:r>
      <w:r w:rsidRPr="00303E07">
        <w:tab/>
      </w:r>
      <w:r w:rsidRPr="00303E07">
        <w:rPr>
          <w:rFonts w:hint="eastAsia"/>
          <w:lang w:eastAsia="zh-CN"/>
        </w:rPr>
        <w:t>LocationUpdate</w:t>
      </w:r>
      <w:r>
        <w:rPr>
          <w:lang w:eastAsia="zh-CN"/>
        </w:rPr>
        <w:t>Subscribe</w:t>
      </w:r>
      <w:bookmarkEnd w:id="278"/>
      <w:bookmarkEnd w:id="279"/>
    </w:p>
    <w:p w14:paraId="59CB583E" w14:textId="77777777" w:rsidR="0016578E" w:rsidRPr="00303E07" w:rsidRDefault="0016578E" w:rsidP="00EF4063">
      <w:pPr>
        <w:pStyle w:val="Heading5"/>
        <w:rPr>
          <w:lang w:eastAsia="zh-CN"/>
        </w:rPr>
      </w:pPr>
      <w:bookmarkStart w:id="280" w:name="_Toc51922767"/>
      <w:bookmarkStart w:id="281" w:name="_Toc106628489"/>
      <w:r w:rsidRPr="00303E07">
        <w:t>5.2.2.</w:t>
      </w:r>
      <w:r w:rsidR="00F0284F">
        <w:rPr>
          <w:lang w:eastAsia="zh-CN"/>
        </w:rPr>
        <w:t>7</w:t>
      </w:r>
      <w:r w:rsidRPr="00303E07">
        <w:t>.1</w:t>
      </w:r>
      <w:r w:rsidRPr="00303E07">
        <w:tab/>
        <w:t>General</w:t>
      </w:r>
      <w:bookmarkEnd w:id="280"/>
      <w:bookmarkEnd w:id="281"/>
    </w:p>
    <w:p w14:paraId="69053024" w14:textId="77777777"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55pt;height:117.95pt" o:ole="">
            <v:imagedata r:id="rId28" o:title=""/>
          </v:shape>
          <o:OLEObject Type="Embed" ProgID="Visio.Drawing.15" ShapeID="_x0000_i1035" DrawAspect="Content" ObjectID="_1717241241" r:id="rId29"/>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77777777" w:rsidR="0016578E" w:rsidRPr="00B24285" w:rsidRDefault="0016578E" w:rsidP="00EF4063">
      <w:pPr>
        <w:pStyle w:val="B1"/>
        <w:rPr>
          <w:lang w:eastAsia="zh-C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6.1.3.4.2-2 may be returned. For a 4xx/5xx response, the message body may contain a ProblemDetails structure with the "cause" attribute set to one of the application errors listed in Table 6.1.3.4.2-2.</w:t>
      </w:r>
    </w:p>
    <w:p w14:paraId="09520D8B" w14:textId="77777777" w:rsidR="008D72A7" w:rsidRPr="008D72A7" w:rsidRDefault="008D72A7" w:rsidP="00EF4063">
      <w:pPr>
        <w:pStyle w:val="Heading1"/>
      </w:pPr>
      <w:bookmarkStart w:id="282" w:name="_Toc26202305"/>
      <w:bookmarkStart w:id="283" w:name="_Toc22624244"/>
      <w:bookmarkStart w:id="284" w:name="_Toc22141042"/>
      <w:bookmarkStart w:id="285" w:name="_Toc18853044"/>
      <w:bookmarkStart w:id="286" w:name="_Toc26202491"/>
      <w:bookmarkStart w:id="287" w:name="_Toc34804201"/>
      <w:bookmarkStart w:id="288" w:name="_Toc35935772"/>
      <w:bookmarkStart w:id="289" w:name="_Toc45029992"/>
      <w:bookmarkStart w:id="290" w:name="_Toc51922352"/>
      <w:bookmarkStart w:id="291" w:name="_Toc51922768"/>
      <w:bookmarkStart w:id="292" w:name="_Toc106628490"/>
      <w:r w:rsidRPr="008D72A7">
        <w:lastRenderedPageBreak/>
        <w:t>6</w:t>
      </w:r>
      <w:r w:rsidRPr="008D72A7">
        <w:tab/>
        <w:t>API Definitions</w:t>
      </w:r>
      <w:bookmarkEnd w:id="282"/>
      <w:bookmarkEnd w:id="283"/>
      <w:bookmarkEnd w:id="284"/>
      <w:bookmarkEnd w:id="285"/>
      <w:bookmarkEnd w:id="286"/>
      <w:bookmarkEnd w:id="287"/>
      <w:bookmarkEnd w:id="288"/>
      <w:bookmarkEnd w:id="289"/>
      <w:bookmarkEnd w:id="290"/>
      <w:bookmarkEnd w:id="291"/>
      <w:bookmarkEnd w:id="292"/>
    </w:p>
    <w:p w14:paraId="2BDE4399" w14:textId="77777777" w:rsidR="008D72A7" w:rsidRPr="008D72A7" w:rsidRDefault="008D72A7" w:rsidP="00EF4063">
      <w:pPr>
        <w:pStyle w:val="Heading2"/>
      </w:pPr>
      <w:bookmarkStart w:id="293" w:name="_Toc26202306"/>
      <w:bookmarkStart w:id="294" w:name="_Toc22624245"/>
      <w:bookmarkStart w:id="295" w:name="_Toc22141043"/>
      <w:bookmarkStart w:id="296" w:name="_Toc18853045"/>
      <w:bookmarkStart w:id="297" w:name="_Toc26202492"/>
      <w:bookmarkStart w:id="298" w:name="_Toc34804202"/>
      <w:bookmarkStart w:id="299" w:name="_Toc35935773"/>
      <w:bookmarkStart w:id="300" w:name="_Toc45029993"/>
      <w:bookmarkStart w:id="301" w:name="_Toc51922353"/>
      <w:bookmarkStart w:id="302" w:name="_Toc51922769"/>
      <w:bookmarkStart w:id="303" w:name="_Toc106628491"/>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293"/>
      <w:bookmarkEnd w:id="294"/>
      <w:bookmarkEnd w:id="295"/>
      <w:bookmarkEnd w:id="296"/>
      <w:bookmarkEnd w:id="297"/>
      <w:bookmarkEnd w:id="298"/>
      <w:bookmarkEnd w:id="299"/>
      <w:bookmarkEnd w:id="300"/>
      <w:bookmarkEnd w:id="301"/>
      <w:bookmarkEnd w:id="302"/>
      <w:bookmarkEnd w:id="303"/>
    </w:p>
    <w:p w14:paraId="08D3FD9B" w14:textId="77777777" w:rsidR="008D72A7" w:rsidRPr="008D72A7" w:rsidRDefault="008D72A7" w:rsidP="00EF4063">
      <w:pPr>
        <w:pStyle w:val="Heading3"/>
        <w:rPr>
          <w:lang w:eastAsia="zh-CN"/>
        </w:rPr>
      </w:pPr>
      <w:bookmarkStart w:id="304" w:name="_Toc26202307"/>
      <w:bookmarkStart w:id="305" w:name="_Toc22624246"/>
      <w:bookmarkStart w:id="306" w:name="_Toc22141044"/>
      <w:bookmarkStart w:id="307" w:name="_Toc26202493"/>
      <w:bookmarkStart w:id="308" w:name="_Toc34804203"/>
      <w:bookmarkStart w:id="309" w:name="_Toc35935774"/>
      <w:bookmarkStart w:id="310" w:name="_Toc45029994"/>
      <w:bookmarkStart w:id="311" w:name="_Toc51922354"/>
      <w:bookmarkStart w:id="312" w:name="_Toc51922770"/>
      <w:bookmarkStart w:id="313" w:name="_Toc106628492"/>
      <w:r w:rsidRPr="008D72A7">
        <w:t>6.1.1</w:t>
      </w:r>
      <w:r w:rsidRPr="008D72A7">
        <w:tab/>
        <w:t>Introduction</w:t>
      </w:r>
      <w:bookmarkEnd w:id="304"/>
      <w:bookmarkEnd w:id="305"/>
      <w:bookmarkEnd w:id="306"/>
      <w:bookmarkEnd w:id="307"/>
      <w:bookmarkEnd w:id="308"/>
      <w:bookmarkEnd w:id="309"/>
      <w:bookmarkEnd w:id="310"/>
      <w:bookmarkEnd w:id="311"/>
      <w:bookmarkEnd w:id="312"/>
      <w:bookmarkEnd w:id="313"/>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314" w:name="_Toc26202308"/>
      <w:bookmarkStart w:id="315" w:name="_Toc22624247"/>
      <w:bookmarkStart w:id="316" w:name="_Toc22141045"/>
      <w:bookmarkStart w:id="317" w:name="_Toc18853047"/>
      <w:bookmarkStart w:id="318" w:name="_Toc26202494"/>
      <w:bookmarkStart w:id="319" w:name="_Toc34804204"/>
      <w:bookmarkStart w:id="320" w:name="_Toc35935775"/>
      <w:bookmarkStart w:id="321" w:name="_Toc45029995"/>
      <w:bookmarkStart w:id="322" w:name="_Toc51922355"/>
      <w:bookmarkStart w:id="323" w:name="_Toc51922771"/>
      <w:bookmarkStart w:id="324" w:name="_Toc106628493"/>
      <w:r w:rsidRPr="008D72A7">
        <w:t>6.1.2</w:t>
      </w:r>
      <w:r w:rsidRPr="008D72A7">
        <w:tab/>
        <w:t>Usage of HTTP</w:t>
      </w:r>
      <w:bookmarkEnd w:id="314"/>
      <w:bookmarkEnd w:id="315"/>
      <w:bookmarkEnd w:id="316"/>
      <w:bookmarkEnd w:id="317"/>
      <w:bookmarkEnd w:id="318"/>
      <w:bookmarkEnd w:id="319"/>
      <w:bookmarkEnd w:id="320"/>
      <w:bookmarkEnd w:id="321"/>
      <w:bookmarkEnd w:id="322"/>
      <w:bookmarkEnd w:id="323"/>
      <w:bookmarkEnd w:id="324"/>
    </w:p>
    <w:p w14:paraId="319ABCEA" w14:textId="77777777" w:rsidR="008D72A7" w:rsidRPr="008D72A7" w:rsidRDefault="008D72A7" w:rsidP="00EF4063">
      <w:pPr>
        <w:pStyle w:val="Heading4"/>
      </w:pPr>
      <w:bookmarkStart w:id="325" w:name="_Toc26202309"/>
      <w:bookmarkStart w:id="326" w:name="_Toc22624248"/>
      <w:bookmarkStart w:id="327" w:name="_Toc22141046"/>
      <w:bookmarkStart w:id="328" w:name="_Toc18853048"/>
      <w:bookmarkStart w:id="329" w:name="_Toc26202495"/>
      <w:bookmarkStart w:id="330" w:name="_Toc34804205"/>
      <w:bookmarkStart w:id="331" w:name="_Toc35935776"/>
      <w:bookmarkStart w:id="332" w:name="_Toc45029996"/>
      <w:bookmarkStart w:id="333" w:name="_Toc51922356"/>
      <w:bookmarkStart w:id="334" w:name="_Toc51922772"/>
      <w:bookmarkStart w:id="335" w:name="_Toc106628494"/>
      <w:r w:rsidRPr="008D72A7">
        <w:t>6.1.2.1</w:t>
      </w:r>
      <w:r w:rsidRPr="008D72A7">
        <w:tab/>
        <w:t>General</w:t>
      </w:r>
      <w:bookmarkEnd w:id="325"/>
      <w:bookmarkEnd w:id="326"/>
      <w:bookmarkEnd w:id="327"/>
      <w:bookmarkEnd w:id="328"/>
      <w:bookmarkEnd w:id="329"/>
      <w:bookmarkEnd w:id="330"/>
      <w:bookmarkEnd w:id="331"/>
      <w:bookmarkEnd w:id="332"/>
      <w:bookmarkEnd w:id="333"/>
      <w:bookmarkEnd w:id="334"/>
      <w:bookmarkEnd w:id="335"/>
    </w:p>
    <w:p w14:paraId="184E1A01"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7ABD9258"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55A437C6"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336" w:name="_Toc26202310"/>
      <w:bookmarkStart w:id="337" w:name="_Toc22624249"/>
      <w:bookmarkStart w:id="338" w:name="_Toc22141047"/>
      <w:bookmarkStart w:id="339" w:name="_Toc18853049"/>
      <w:bookmarkStart w:id="340" w:name="_Toc26202496"/>
      <w:bookmarkStart w:id="341" w:name="_Toc34804206"/>
      <w:bookmarkStart w:id="342" w:name="_Toc35935777"/>
      <w:bookmarkStart w:id="343" w:name="_Toc45029997"/>
      <w:bookmarkStart w:id="344" w:name="_Toc51922357"/>
      <w:bookmarkStart w:id="345" w:name="_Toc51922773"/>
      <w:bookmarkStart w:id="346" w:name="_Toc106628495"/>
      <w:r w:rsidRPr="008D72A7">
        <w:t>6.1.2.2</w:t>
      </w:r>
      <w:r w:rsidRPr="008D72A7">
        <w:tab/>
        <w:t>HTTP standard headers</w:t>
      </w:r>
      <w:bookmarkEnd w:id="336"/>
      <w:bookmarkEnd w:id="337"/>
      <w:bookmarkEnd w:id="338"/>
      <w:bookmarkEnd w:id="339"/>
      <w:bookmarkEnd w:id="340"/>
      <w:bookmarkEnd w:id="341"/>
      <w:bookmarkEnd w:id="342"/>
      <w:bookmarkEnd w:id="343"/>
      <w:bookmarkEnd w:id="344"/>
      <w:bookmarkEnd w:id="345"/>
      <w:bookmarkEnd w:id="346"/>
    </w:p>
    <w:p w14:paraId="56D521DC" w14:textId="77777777" w:rsidR="008D72A7" w:rsidRPr="008D72A7" w:rsidRDefault="008D72A7" w:rsidP="00EF4063">
      <w:pPr>
        <w:pStyle w:val="Heading5"/>
        <w:rPr>
          <w:lang w:eastAsia="zh-CN"/>
        </w:rPr>
      </w:pPr>
      <w:bookmarkStart w:id="347" w:name="_Toc26202311"/>
      <w:bookmarkStart w:id="348" w:name="_Toc22624250"/>
      <w:bookmarkStart w:id="349" w:name="_Toc22141048"/>
      <w:bookmarkStart w:id="350" w:name="_Toc18853050"/>
      <w:bookmarkStart w:id="351" w:name="_Toc26202497"/>
      <w:bookmarkStart w:id="352" w:name="_Toc34804207"/>
      <w:bookmarkStart w:id="353" w:name="_Toc35935778"/>
      <w:bookmarkStart w:id="354" w:name="_Toc45029998"/>
      <w:bookmarkStart w:id="355" w:name="_Toc51922358"/>
      <w:bookmarkStart w:id="356" w:name="_Toc51922774"/>
      <w:bookmarkStart w:id="357" w:name="_Toc106628496"/>
      <w:r w:rsidRPr="008D72A7">
        <w:t>6.1.2.2.1</w:t>
      </w:r>
      <w:r w:rsidRPr="008D72A7">
        <w:rPr>
          <w:lang w:eastAsia="zh-CN"/>
        </w:rPr>
        <w:tab/>
        <w:t>General</w:t>
      </w:r>
      <w:bookmarkEnd w:id="347"/>
      <w:bookmarkEnd w:id="348"/>
      <w:bookmarkEnd w:id="349"/>
      <w:bookmarkEnd w:id="350"/>
      <w:bookmarkEnd w:id="351"/>
      <w:bookmarkEnd w:id="352"/>
      <w:bookmarkEnd w:id="353"/>
      <w:bookmarkEnd w:id="354"/>
      <w:bookmarkEnd w:id="355"/>
      <w:bookmarkEnd w:id="356"/>
      <w:bookmarkEnd w:id="357"/>
    </w:p>
    <w:p w14:paraId="4980E504" w14:textId="77777777" w:rsidR="008D72A7" w:rsidRPr="008D72A7" w:rsidRDefault="008D72A7" w:rsidP="00EF4063">
      <w:pPr>
        <w:pStyle w:val="Heading5"/>
      </w:pPr>
      <w:bookmarkStart w:id="358" w:name="_Toc26202312"/>
      <w:bookmarkStart w:id="359" w:name="_Toc22624251"/>
      <w:bookmarkStart w:id="360" w:name="_Toc22141049"/>
      <w:bookmarkStart w:id="361" w:name="_Toc18853051"/>
      <w:bookmarkStart w:id="362" w:name="_Toc26202498"/>
      <w:bookmarkStart w:id="363" w:name="_Toc34804208"/>
      <w:bookmarkStart w:id="364" w:name="_Toc35935779"/>
      <w:bookmarkStart w:id="365" w:name="_Toc45029999"/>
      <w:bookmarkStart w:id="366" w:name="_Toc51922359"/>
      <w:bookmarkStart w:id="367" w:name="_Toc51922775"/>
      <w:bookmarkStart w:id="368" w:name="_Toc106628497"/>
      <w:r w:rsidRPr="008D72A7">
        <w:t>6.1.2.2.2</w:t>
      </w:r>
      <w:r w:rsidRPr="008D72A7">
        <w:tab/>
        <w:t>Content type</w:t>
      </w:r>
      <w:bookmarkEnd w:id="358"/>
      <w:bookmarkEnd w:id="359"/>
      <w:bookmarkEnd w:id="360"/>
      <w:bookmarkEnd w:id="361"/>
      <w:bookmarkEnd w:id="362"/>
      <w:bookmarkEnd w:id="363"/>
      <w:bookmarkEnd w:id="364"/>
      <w:bookmarkEnd w:id="365"/>
      <w:bookmarkEnd w:id="366"/>
      <w:bookmarkEnd w:id="367"/>
      <w:bookmarkEnd w:id="368"/>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369" w:name="_Toc26202313"/>
      <w:bookmarkStart w:id="370" w:name="_Toc22624252"/>
      <w:bookmarkStart w:id="371" w:name="_Toc22141050"/>
      <w:bookmarkStart w:id="372" w:name="_Toc18853052"/>
      <w:bookmarkStart w:id="373" w:name="_Toc26202499"/>
      <w:bookmarkStart w:id="374" w:name="_Toc34804209"/>
      <w:bookmarkStart w:id="375" w:name="_Toc35935780"/>
      <w:bookmarkStart w:id="376" w:name="_Toc45030000"/>
      <w:bookmarkStart w:id="377" w:name="_Toc51922360"/>
      <w:bookmarkStart w:id="378" w:name="_Toc51922776"/>
      <w:bookmarkStart w:id="379" w:name="_Toc106628498"/>
      <w:r w:rsidRPr="008D72A7">
        <w:t>6.1.2.3</w:t>
      </w:r>
      <w:r w:rsidRPr="008D72A7">
        <w:tab/>
        <w:t>HTTP custom headers</w:t>
      </w:r>
      <w:bookmarkEnd w:id="369"/>
      <w:bookmarkEnd w:id="370"/>
      <w:bookmarkEnd w:id="371"/>
      <w:bookmarkEnd w:id="372"/>
      <w:bookmarkEnd w:id="373"/>
      <w:bookmarkEnd w:id="374"/>
      <w:bookmarkEnd w:id="375"/>
      <w:bookmarkEnd w:id="376"/>
      <w:bookmarkEnd w:id="377"/>
      <w:bookmarkEnd w:id="378"/>
      <w:bookmarkEnd w:id="379"/>
    </w:p>
    <w:p w14:paraId="682D0686" w14:textId="77777777" w:rsidR="008D72A7" w:rsidRPr="008D72A7" w:rsidRDefault="008D72A7" w:rsidP="00EF4063">
      <w:pPr>
        <w:pStyle w:val="Heading5"/>
        <w:rPr>
          <w:lang w:eastAsia="zh-CN"/>
        </w:rPr>
      </w:pPr>
      <w:bookmarkStart w:id="380" w:name="_Toc26202314"/>
      <w:bookmarkStart w:id="381" w:name="_Toc22624253"/>
      <w:bookmarkStart w:id="382" w:name="_Toc22141051"/>
      <w:bookmarkStart w:id="383" w:name="_Toc18853053"/>
      <w:bookmarkStart w:id="384" w:name="_Toc26202500"/>
      <w:bookmarkStart w:id="385" w:name="_Toc34804210"/>
      <w:bookmarkStart w:id="386" w:name="_Toc35935781"/>
      <w:bookmarkStart w:id="387" w:name="_Toc45030001"/>
      <w:bookmarkStart w:id="388" w:name="_Toc51922361"/>
      <w:bookmarkStart w:id="389" w:name="_Toc51922777"/>
      <w:bookmarkStart w:id="390" w:name="_Toc106628499"/>
      <w:r w:rsidRPr="008D72A7">
        <w:t>6.1.2.3.1</w:t>
      </w:r>
      <w:r w:rsidRPr="008D72A7">
        <w:rPr>
          <w:lang w:eastAsia="zh-CN"/>
        </w:rPr>
        <w:tab/>
        <w:t>General</w:t>
      </w:r>
      <w:bookmarkEnd w:id="380"/>
      <w:bookmarkEnd w:id="381"/>
      <w:bookmarkEnd w:id="382"/>
      <w:bookmarkEnd w:id="383"/>
      <w:bookmarkEnd w:id="384"/>
      <w:bookmarkEnd w:id="385"/>
      <w:bookmarkEnd w:id="386"/>
      <w:bookmarkEnd w:id="387"/>
      <w:bookmarkEnd w:id="388"/>
      <w:bookmarkEnd w:id="389"/>
      <w:bookmarkEnd w:id="390"/>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391" w:name="_Toc26202315"/>
      <w:bookmarkStart w:id="392" w:name="_Toc22624254"/>
      <w:bookmarkStart w:id="393" w:name="_Toc22141052"/>
      <w:bookmarkStart w:id="394" w:name="_Toc18853069"/>
      <w:bookmarkStart w:id="395" w:name="_Toc26202501"/>
      <w:bookmarkStart w:id="396" w:name="_Toc34804211"/>
      <w:bookmarkStart w:id="397" w:name="_Toc35935782"/>
      <w:bookmarkStart w:id="398" w:name="_Toc45030002"/>
      <w:bookmarkStart w:id="399" w:name="_Toc51922362"/>
      <w:bookmarkStart w:id="400" w:name="_Toc51922778"/>
      <w:bookmarkStart w:id="401" w:name="_Toc106628500"/>
      <w:r w:rsidRPr="008D72A7">
        <w:lastRenderedPageBreak/>
        <w:t>6.1.</w:t>
      </w:r>
      <w:r w:rsidRPr="008D72A7">
        <w:rPr>
          <w:lang w:eastAsia="zh-CN"/>
        </w:rPr>
        <w:t>3</w:t>
      </w:r>
      <w:r w:rsidRPr="008D72A7">
        <w:tab/>
        <w:t>Custom Operations without associated resources</w:t>
      </w:r>
      <w:bookmarkEnd w:id="391"/>
      <w:bookmarkEnd w:id="392"/>
      <w:bookmarkEnd w:id="393"/>
      <w:bookmarkEnd w:id="394"/>
      <w:bookmarkEnd w:id="395"/>
      <w:bookmarkEnd w:id="396"/>
      <w:bookmarkEnd w:id="397"/>
      <w:bookmarkEnd w:id="398"/>
      <w:bookmarkEnd w:id="399"/>
      <w:bookmarkEnd w:id="400"/>
      <w:bookmarkEnd w:id="401"/>
    </w:p>
    <w:p w14:paraId="0034CE7E" w14:textId="77777777" w:rsidR="008D72A7" w:rsidRPr="008D72A7" w:rsidRDefault="008D72A7" w:rsidP="00EF4063">
      <w:pPr>
        <w:pStyle w:val="Heading4"/>
      </w:pPr>
      <w:bookmarkStart w:id="402" w:name="_Toc26202316"/>
      <w:bookmarkStart w:id="403" w:name="_Toc22624255"/>
      <w:bookmarkStart w:id="404" w:name="_Toc22141053"/>
      <w:bookmarkStart w:id="405" w:name="_Toc18853070"/>
      <w:bookmarkStart w:id="406" w:name="_Toc26202502"/>
      <w:bookmarkStart w:id="407" w:name="_Toc34804212"/>
      <w:bookmarkStart w:id="408" w:name="_Toc35935783"/>
      <w:bookmarkStart w:id="409" w:name="_Toc45030003"/>
      <w:bookmarkStart w:id="410" w:name="_Toc51922363"/>
      <w:bookmarkStart w:id="411" w:name="_Toc51922779"/>
      <w:bookmarkStart w:id="412" w:name="_Toc106628501"/>
      <w:r w:rsidRPr="008D72A7">
        <w:t>6.1.</w:t>
      </w:r>
      <w:r w:rsidRPr="008D72A7">
        <w:rPr>
          <w:lang w:eastAsia="zh-CN"/>
        </w:rPr>
        <w:t>3</w:t>
      </w:r>
      <w:r w:rsidRPr="008D72A7">
        <w:t>.1</w:t>
      </w:r>
      <w:r w:rsidRPr="008D72A7">
        <w:tab/>
        <w:t>Overview</w:t>
      </w:r>
      <w:bookmarkEnd w:id="402"/>
      <w:bookmarkEnd w:id="403"/>
      <w:bookmarkEnd w:id="404"/>
      <w:bookmarkEnd w:id="405"/>
      <w:bookmarkEnd w:id="406"/>
      <w:bookmarkEnd w:id="407"/>
      <w:bookmarkEnd w:id="408"/>
      <w:bookmarkEnd w:id="409"/>
      <w:bookmarkEnd w:id="410"/>
      <w:bookmarkEnd w:id="411"/>
      <w:bookmarkEnd w:id="412"/>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77777777" w:rsidR="0011128F" w:rsidRDefault="0016578E" w:rsidP="0011128F">
      <w:pPr>
        <w:pStyle w:val="TH"/>
      </w:pPr>
      <w:r>
        <w:object w:dxaOrig="10140" w:dyaOrig="6915" w14:anchorId="04EC5AB0">
          <v:shape id="_x0000_i1036" type="#_x0000_t75" style="width:482.4pt;height:329.55pt" o:ole="">
            <v:imagedata r:id="rId30" o:title=""/>
          </v:shape>
          <o:OLEObject Type="Embed" ProgID="Visio.Drawing.15" ShapeID="_x0000_i1036" DrawAspect="Content" ObjectID="_1717241242" r:id="rId31"/>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77777777" w:rsidR="008D72A7" w:rsidRDefault="008D72A7">
            <w:pPr>
              <w:pStyle w:val="TAL"/>
              <w:rPr>
                <w:lang w:eastAsia="zh-CN"/>
              </w:rPr>
            </w:pPr>
            <w:r>
              <w:rPr>
                <w:lang w:eastAsia="zh-CN"/>
              </w:rPr>
              <w:t>Enable the UE to update UE location information towards the consumer NF</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192CD9A2" w14:textId="77777777" w:rsidR="008D72A7" w:rsidRDefault="008D72A7" w:rsidP="008D72A7">
      <w:bookmarkStart w:id="413" w:name="_Toc22624256"/>
      <w:bookmarkStart w:id="414" w:name="_Toc22141054"/>
    </w:p>
    <w:p w14:paraId="68A5D445" w14:textId="77777777" w:rsidR="008D72A7" w:rsidRPr="008D72A7" w:rsidRDefault="008D72A7" w:rsidP="00EF4063">
      <w:pPr>
        <w:pStyle w:val="Heading4"/>
        <w:rPr>
          <w:lang w:eastAsia="zh-CN"/>
        </w:rPr>
      </w:pPr>
      <w:bookmarkStart w:id="415" w:name="_Toc26202317"/>
      <w:bookmarkStart w:id="416" w:name="_Toc26202503"/>
      <w:bookmarkStart w:id="417" w:name="_Toc34804213"/>
      <w:bookmarkStart w:id="418" w:name="_Toc35935784"/>
      <w:bookmarkStart w:id="419" w:name="_Toc45030004"/>
      <w:bookmarkStart w:id="420" w:name="_Toc51922364"/>
      <w:bookmarkStart w:id="421" w:name="_Toc51922780"/>
      <w:bookmarkStart w:id="422" w:name="_Toc106628502"/>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413"/>
      <w:bookmarkEnd w:id="414"/>
      <w:bookmarkEnd w:id="415"/>
      <w:bookmarkEnd w:id="416"/>
      <w:bookmarkEnd w:id="417"/>
      <w:bookmarkEnd w:id="418"/>
      <w:bookmarkEnd w:id="419"/>
      <w:bookmarkEnd w:id="420"/>
      <w:bookmarkEnd w:id="421"/>
      <w:bookmarkEnd w:id="422"/>
    </w:p>
    <w:p w14:paraId="3CCD52A7" w14:textId="77777777" w:rsidR="008D72A7" w:rsidRPr="008D72A7" w:rsidRDefault="008D72A7" w:rsidP="00EF4063">
      <w:pPr>
        <w:pStyle w:val="Heading5"/>
      </w:pPr>
      <w:bookmarkStart w:id="423" w:name="_Toc26202318"/>
      <w:bookmarkStart w:id="424" w:name="_Toc22624257"/>
      <w:bookmarkStart w:id="425" w:name="_Toc22141055"/>
      <w:bookmarkStart w:id="426" w:name="_Toc11339799"/>
      <w:bookmarkStart w:id="427" w:name="_Toc26202504"/>
      <w:bookmarkStart w:id="428" w:name="_Toc34804214"/>
      <w:bookmarkStart w:id="429" w:name="_Toc35935785"/>
      <w:bookmarkStart w:id="430" w:name="_Toc45030005"/>
      <w:bookmarkStart w:id="431" w:name="_Toc51922365"/>
      <w:bookmarkStart w:id="432" w:name="_Toc51922781"/>
      <w:bookmarkStart w:id="433" w:name="_Toc106628503"/>
      <w:r w:rsidRPr="008D72A7">
        <w:t>6.1.</w:t>
      </w:r>
      <w:r w:rsidRPr="008D72A7">
        <w:rPr>
          <w:lang w:eastAsia="zh-CN"/>
        </w:rPr>
        <w:t>3</w:t>
      </w:r>
      <w:r w:rsidRPr="008D72A7">
        <w:t>.2.1</w:t>
      </w:r>
      <w:r w:rsidRPr="008D72A7">
        <w:tab/>
        <w:t>Description</w:t>
      </w:r>
      <w:bookmarkEnd w:id="423"/>
      <w:bookmarkEnd w:id="424"/>
      <w:bookmarkEnd w:id="425"/>
      <w:bookmarkEnd w:id="426"/>
      <w:bookmarkEnd w:id="427"/>
      <w:bookmarkEnd w:id="428"/>
      <w:bookmarkEnd w:id="429"/>
      <w:bookmarkEnd w:id="430"/>
      <w:bookmarkEnd w:id="431"/>
      <w:bookmarkEnd w:id="432"/>
      <w:bookmarkEnd w:id="433"/>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434" w:name="_Toc26202319"/>
      <w:bookmarkStart w:id="435" w:name="_Toc22624258"/>
      <w:bookmarkStart w:id="436" w:name="_Toc22141056"/>
      <w:bookmarkStart w:id="437" w:name="_Toc26202505"/>
      <w:bookmarkStart w:id="438" w:name="_Toc34804215"/>
      <w:bookmarkStart w:id="439" w:name="_Toc35935786"/>
      <w:bookmarkStart w:id="440" w:name="_Toc45030006"/>
      <w:bookmarkStart w:id="441" w:name="_Toc51922366"/>
      <w:bookmarkStart w:id="442" w:name="_Toc51922782"/>
      <w:bookmarkStart w:id="443" w:name="_Toc106628504"/>
      <w:r w:rsidRPr="008D72A7">
        <w:lastRenderedPageBreak/>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34"/>
      <w:bookmarkEnd w:id="435"/>
      <w:bookmarkEnd w:id="436"/>
      <w:bookmarkEnd w:id="437"/>
      <w:bookmarkEnd w:id="438"/>
      <w:bookmarkEnd w:id="439"/>
      <w:bookmarkEnd w:id="440"/>
      <w:bookmarkEnd w:id="441"/>
      <w:bookmarkEnd w:id="442"/>
      <w:bookmarkEnd w:id="443"/>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2C63E452"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0F3AEB0B" w14:textId="77777777" w:rsidR="008D72A7" w:rsidRDefault="008D72A7">
            <w:pPr>
              <w:pStyle w:val="TAL"/>
            </w:pPr>
            <w:bookmarkStart w:id="444" w:name="_PERM_MCCTEMPBM_CRPT13160011___2" w:colFirst="4" w:colLast="4"/>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444"/>
      <w:tr w:rsidR="00A23962" w14:paraId="64566B58"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0186E91" w14:textId="474290EE" w:rsidR="00A23962" w:rsidRDefault="00A23962" w:rsidP="002159A9">
            <w:pPr>
              <w:pStyle w:val="TAL"/>
            </w:pPr>
            <w:r>
              <w:t>Temporary redirection. The response shall include a Location header field containing a different URI</w:t>
            </w:r>
            <w:r w:rsidRPr="002159A9">
              <w:t>, or the same URI if a request is redirected to the same target resource via a different SCP. In the former case, t</w:t>
            </w:r>
            <w:r>
              <w:rPr>
                <w:rFonts w:hint="eastAsia"/>
                <w:lang w:eastAsia="zh-CN"/>
              </w:rPr>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6DAD8EE1"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52BE6821" w14:textId="5FBEE395" w:rsidR="00A23962" w:rsidRDefault="00A23962" w:rsidP="002159A9">
            <w:pPr>
              <w:pStyle w:val="TAL"/>
            </w:pPr>
            <w:r>
              <w:t>Permanent redirection. The response shall include a Location header field containing a different URI</w:t>
            </w:r>
            <w:r w:rsidRPr="002159A9">
              <w:t>, or the same URI if a request is redirected to the same target resource via a different SCP. In the former case,</w:t>
            </w:r>
            <w:r>
              <w:rPr>
                <w:rFonts w:hint="eastAsia"/>
                <w:lang w:eastAsia="zh-CN"/>
              </w:rPr>
              <w:t xml:space="preserv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1DB313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445"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77777777" w:rsidR="00A23962" w:rsidRDefault="00A23962" w:rsidP="007D379C">
            <w:pPr>
              <w:pStyle w:val="TAL"/>
              <w:ind w:left="284"/>
              <w:rPr>
                <w:lang w:eastAsia="zh-CN"/>
              </w:rPr>
            </w:pPr>
            <w:r w:rsidRPr="003B2883">
              <w:t>-</w:t>
            </w:r>
            <w:r w:rsidRPr="003B2883">
              <w:tab/>
              <w:t>DETACHED_USER</w:t>
            </w:r>
          </w:p>
          <w:bookmarkEnd w:id="445"/>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446" w:name="_PERM_MCCTEMPBM_CRPT13160013___2"/>
            <w:r>
              <w:t>-</w:t>
            </w:r>
            <w:r>
              <w:tab/>
              <w:t>POSITIONING_FAILED</w:t>
            </w:r>
          </w:p>
          <w:bookmarkEnd w:id="446"/>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A23962" w14:paraId="604A985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2D545C2"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AE1FFF1"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B247993"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158B8A5" w14:textId="77777777" w:rsidR="00A23962" w:rsidRDefault="00A23962">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23B06D48"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A23962" w:rsidRDefault="00A23962">
            <w:pPr>
              <w:pStyle w:val="TAL"/>
              <w:ind w:left="284"/>
              <w:rPr>
                <w:lang w:eastAsia="zh-CN"/>
              </w:rPr>
            </w:pPr>
            <w:bookmarkStart w:id="447" w:name="_PERM_MCCTEMPBM_CRPT13160014___2"/>
            <w:r>
              <w:t>-</w:t>
            </w:r>
            <w:r>
              <w:tab/>
              <w:t>UNREACHABLE_USER</w:t>
            </w:r>
          </w:p>
          <w:bookmarkEnd w:id="447"/>
          <w:p w14:paraId="0AA41AB9" w14:textId="77777777" w:rsidR="00A23962" w:rsidRDefault="00A23962">
            <w:pPr>
              <w:pStyle w:val="TAL"/>
            </w:pPr>
            <w:r>
              <w:t>-</w:t>
            </w:r>
            <w:r>
              <w:tab/>
            </w:r>
            <w:r w:rsidRPr="00B1181D">
              <w:t>PEER_NOT_RESPONDING</w:t>
            </w:r>
          </w:p>
          <w:p w14:paraId="54A1DA90" w14:textId="77777777" w:rsidR="00A23962" w:rsidRDefault="00A23962">
            <w:pPr>
              <w:pStyle w:val="TAL"/>
            </w:pPr>
            <w:r>
              <w:t>See table 6.1.</w:t>
            </w:r>
            <w:r>
              <w:rPr>
                <w:lang w:eastAsia="zh-CN"/>
              </w:rPr>
              <w:t>6</w:t>
            </w:r>
            <w:r>
              <w:t>.3-1 for the description of this error.</w:t>
            </w:r>
          </w:p>
        </w:tc>
      </w:tr>
      <w:tr w:rsidR="00A23962"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3885E78C"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12859CF8"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448" w:name="_Toc26202320"/>
      <w:bookmarkStart w:id="449" w:name="_Toc22624259"/>
      <w:bookmarkStart w:id="450" w:name="_Toc22141057"/>
      <w:bookmarkStart w:id="451" w:name="_Toc26202506"/>
      <w:bookmarkStart w:id="452" w:name="_Toc34804216"/>
      <w:bookmarkStart w:id="453" w:name="_Toc35935787"/>
      <w:bookmarkStart w:id="454" w:name="_Toc45030007"/>
      <w:bookmarkStart w:id="455" w:name="_Toc51922367"/>
      <w:bookmarkStart w:id="456" w:name="_Toc51922783"/>
      <w:bookmarkStart w:id="457" w:name="_Toc106628505"/>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448"/>
      <w:bookmarkEnd w:id="449"/>
      <w:bookmarkEnd w:id="450"/>
      <w:bookmarkEnd w:id="451"/>
      <w:bookmarkEnd w:id="452"/>
      <w:bookmarkEnd w:id="453"/>
      <w:bookmarkEnd w:id="454"/>
      <w:bookmarkEnd w:id="455"/>
      <w:bookmarkEnd w:id="456"/>
      <w:bookmarkEnd w:id="457"/>
    </w:p>
    <w:p w14:paraId="08A3D199" w14:textId="77777777" w:rsidR="008D72A7" w:rsidRPr="008D72A7" w:rsidRDefault="008D72A7" w:rsidP="00EF4063">
      <w:pPr>
        <w:pStyle w:val="Heading5"/>
      </w:pPr>
      <w:bookmarkStart w:id="458" w:name="_Toc26202321"/>
      <w:bookmarkStart w:id="459" w:name="_Toc22624260"/>
      <w:bookmarkStart w:id="460" w:name="_Toc22141058"/>
      <w:bookmarkStart w:id="461" w:name="_Toc26202507"/>
      <w:bookmarkStart w:id="462" w:name="_Toc34804217"/>
      <w:bookmarkStart w:id="463" w:name="_Toc35935788"/>
      <w:bookmarkStart w:id="464" w:name="_Toc45030008"/>
      <w:bookmarkStart w:id="465" w:name="_Toc51922368"/>
      <w:bookmarkStart w:id="466" w:name="_Toc51922784"/>
      <w:bookmarkStart w:id="467" w:name="_Toc106628506"/>
      <w:r w:rsidRPr="008D72A7">
        <w:t>6.1.</w:t>
      </w:r>
      <w:r w:rsidRPr="008D72A7">
        <w:rPr>
          <w:lang w:eastAsia="zh-CN"/>
        </w:rPr>
        <w:t>3</w:t>
      </w:r>
      <w:r w:rsidRPr="008D72A7">
        <w:t>.</w:t>
      </w:r>
      <w:r w:rsidRPr="008D72A7">
        <w:rPr>
          <w:lang w:eastAsia="zh-CN"/>
        </w:rPr>
        <w:t>3</w:t>
      </w:r>
      <w:r w:rsidRPr="008D72A7">
        <w:t>.1</w:t>
      </w:r>
      <w:r w:rsidRPr="008D72A7">
        <w:tab/>
        <w:t>Description</w:t>
      </w:r>
      <w:bookmarkEnd w:id="458"/>
      <w:bookmarkEnd w:id="459"/>
      <w:bookmarkEnd w:id="460"/>
      <w:bookmarkEnd w:id="461"/>
      <w:bookmarkEnd w:id="462"/>
      <w:bookmarkEnd w:id="463"/>
      <w:bookmarkEnd w:id="464"/>
      <w:bookmarkEnd w:id="465"/>
      <w:bookmarkEnd w:id="466"/>
      <w:bookmarkEnd w:id="467"/>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468" w:name="_Toc26202322"/>
      <w:bookmarkStart w:id="469" w:name="_Toc22624261"/>
      <w:bookmarkStart w:id="470" w:name="_Toc22141059"/>
      <w:bookmarkStart w:id="471" w:name="_Toc26202508"/>
      <w:bookmarkStart w:id="472" w:name="_Toc34804218"/>
      <w:bookmarkStart w:id="473" w:name="_Toc35935789"/>
      <w:bookmarkStart w:id="474" w:name="_Toc45030009"/>
      <w:bookmarkStart w:id="475" w:name="_Toc51922369"/>
      <w:bookmarkStart w:id="476" w:name="_Toc51922785"/>
      <w:bookmarkStart w:id="477" w:name="_Toc106628507"/>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468"/>
      <w:bookmarkEnd w:id="469"/>
      <w:bookmarkEnd w:id="470"/>
      <w:bookmarkEnd w:id="471"/>
      <w:bookmarkEnd w:id="472"/>
      <w:bookmarkEnd w:id="473"/>
      <w:bookmarkEnd w:id="474"/>
      <w:bookmarkEnd w:id="475"/>
      <w:bookmarkEnd w:id="476"/>
      <w:bookmarkEnd w:id="477"/>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392DC543" w:rsidR="00A23962" w:rsidRDefault="00A23962" w:rsidP="007509EF">
            <w:pPr>
              <w:pStyle w:val="TAL"/>
            </w:pPr>
            <w:r>
              <w:t>Temporary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2BF57807" w:rsidR="00A23962" w:rsidRDefault="00A23962" w:rsidP="007509EF">
            <w:pPr>
              <w:pStyle w:val="TAL"/>
            </w:pPr>
            <w:r>
              <w:t>Permanent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478"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478"/>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36E39D91" w:rsidR="00736596" w:rsidRPr="00D67AB2" w:rsidRDefault="00714690" w:rsidP="00714690">
            <w:pPr>
              <w:pStyle w:val="TAL"/>
            </w:pPr>
            <w:r>
              <w:t xml:space="preserve">Or the same URI, </w:t>
            </w:r>
            <w:r w:rsidRPr="00A563BE">
              <w:t>if a request is redirected to the same target resource via a different SCP.</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04D5B53E" w:rsidR="00736596" w:rsidRPr="00D67AB2" w:rsidRDefault="00473A7B" w:rsidP="00473A7B">
            <w:pPr>
              <w:pStyle w:val="TAL"/>
            </w:pPr>
            <w:r>
              <w:t xml:space="preserve">Or the same URI, </w:t>
            </w:r>
            <w:r w:rsidRPr="00A563BE">
              <w:t>if a request is redirected to the same target resource via a different SCP.</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479" w:name="_Toc26202323"/>
      <w:bookmarkStart w:id="480" w:name="_Toc22624262"/>
      <w:bookmarkStart w:id="481" w:name="_Toc22141060"/>
      <w:bookmarkStart w:id="482" w:name="_Toc26202509"/>
      <w:bookmarkStart w:id="483" w:name="_Toc34804219"/>
      <w:bookmarkStart w:id="484" w:name="_Toc35935790"/>
      <w:bookmarkStart w:id="485" w:name="_Toc45030010"/>
      <w:bookmarkStart w:id="486" w:name="_Toc51922370"/>
      <w:bookmarkStart w:id="487" w:name="_Toc51922786"/>
      <w:bookmarkStart w:id="488" w:name="_Toc106628508"/>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479"/>
      <w:bookmarkEnd w:id="480"/>
      <w:bookmarkEnd w:id="481"/>
      <w:bookmarkEnd w:id="482"/>
      <w:bookmarkEnd w:id="483"/>
      <w:bookmarkEnd w:id="484"/>
      <w:bookmarkEnd w:id="485"/>
      <w:bookmarkEnd w:id="486"/>
      <w:bookmarkEnd w:id="487"/>
      <w:bookmarkEnd w:id="488"/>
    </w:p>
    <w:p w14:paraId="134BDC1C" w14:textId="77777777" w:rsidR="008D72A7" w:rsidRPr="008D72A7" w:rsidRDefault="008D72A7" w:rsidP="00EF4063">
      <w:pPr>
        <w:pStyle w:val="Heading5"/>
      </w:pPr>
      <w:bookmarkStart w:id="489" w:name="_Toc26202324"/>
      <w:bookmarkStart w:id="490" w:name="_Toc22624263"/>
      <w:bookmarkStart w:id="491" w:name="_Toc22141061"/>
      <w:bookmarkStart w:id="492" w:name="_Toc26202510"/>
      <w:bookmarkStart w:id="493" w:name="_Toc34804220"/>
      <w:bookmarkStart w:id="494" w:name="_Toc35935791"/>
      <w:bookmarkStart w:id="495" w:name="_Toc45030011"/>
      <w:bookmarkStart w:id="496" w:name="_Toc51922371"/>
      <w:bookmarkStart w:id="497" w:name="_Toc51922787"/>
      <w:bookmarkStart w:id="498" w:name="_Toc106628509"/>
      <w:r w:rsidRPr="008D72A7">
        <w:t>6.1.</w:t>
      </w:r>
      <w:r w:rsidRPr="008D72A7">
        <w:rPr>
          <w:lang w:eastAsia="zh-CN"/>
        </w:rPr>
        <w:t>3</w:t>
      </w:r>
      <w:r w:rsidRPr="008D72A7">
        <w:t>.</w:t>
      </w:r>
      <w:r w:rsidRPr="008D72A7">
        <w:rPr>
          <w:lang w:eastAsia="zh-CN"/>
        </w:rPr>
        <w:t>4</w:t>
      </w:r>
      <w:r w:rsidRPr="008D72A7">
        <w:t>.1</w:t>
      </w:r>
      <w:r w:rsidRPr="008D72A7">
        <w:tab/>
        <w:t>Description</w:t>
      </w:r>
      <w:bookmarkEnd w:id="489"/>
      <w:bookmarkEnd w:id="490"/>
      <w:bookmarkEnd w:id="491"/>
      <w:bookmarkEnd w:id="492"/>
      <w:bookmarkEnd w:id="493"/>
      <w:bookmarkEnd w:id="494"/>
      <w:bookmarkEnd w:id="495"/>
      <w:bookmarkEnd w:id="496"/>
      <w:bookmarkEnd w:id="497"/>
      <w:bookmarkEnd w:id="498"/>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499" w:name="_Toc26202325"/>
      <w:bookmarkStart w:id="500" w:name="_Toc22624264"/>
      <w:bookmarkStart w:id="501" w:name="_Toc22141062"/>
      <w:bookmarkStart w:id="502" w:name="_Toc26202511"/>
      <w:bookmarkStart w:id="503" w:name="_Toc34804221"/>
      <w:bookmarkStart w:id="504" w:name="_Toc35935792"/>
      <w:bookmarkStart w:id="505" w:name="_Toc45030012"/>
      <w:bookmarkStart w:id="506" w:name="_Toc51922372"/>
      <w:bookmarkStart w:id="507" w:name="_Toc51922788"/>
      <w:bookmarkStart w:id="508" w:name="_Toc106628510"/>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499"/>
      <w:bookmarkEnd w:id="500"/>
      <w:bookmarkEnd w:id="501"/>
      <w:bookmarkEnd w:id="502"/>
      <w:bookmarkEnd w:id="503"/>
      <w:bookmarkEnd w:id="504"/>
      <w:bookmarkEnd w:id="505"/>
      <w:bookmarkEnd w:id="506"/>
      <w:bookmarkEnd w:id="507"/>
      <w:bookmarkEnd w:id="508"/>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lastRenderedPageBreak/>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030A7279" w:rsidR="00275E25" w:rsidRDefault="00275E25" w:rsidP="00704B22">
            <w:pPr>
              <w:pStyle w:val="TAL"/>
            </w:pPr>
            <w:r>
              <w:t>Temporary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42D63BD6" w:rsidR="00275E25" w:rsidRDefault="00275E25" w:rsidP="00704B22">
            <w:pPr>
              <w:pStyle w:val="TAL"/>
            </w:pPr>
            <w:r>
              <w:t>Permanent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509"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509"/>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510" w:name="_Toc22624265"/>
      <w:bookmarkStart w:id="511" w:name="_Toc22141063"/>
      <w:bookmarkStart w:id="512"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A5E04E6"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010DB543"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513" w:name="_Toc51922789"/>
      <w:bookmarkStart w:id="514" w:name="_Toc106628511"/>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513"/>
      <w:bookmarkEnd w:id="514"/>
    </w:p>
    <w:p w14:paraId="145AD7A4" w14:textId="77777777" w:rsidR="0016578E" w:rsidRPr="004A6A8E" w:rsidRDefault="0016578E" w:rsidP="00EF4063">
      <w:pPr>
        <w:pStyle w:val="Heading5"/>
      </w:pPr>
      <w:bookmarkStart w:id="515" w:name="_Toc51922790"/>
      <w:bookmarkStart w:id="516" w:name="_Toc106628512"/>
      <w:r w:rsidRPr="004A6A8E">
        <w:t>6.1.</w:t>
      </w:r>
      <w:r w:rsidRPr="004A6A8E">
        <w:rPr>
          <w:lang w:eastAsia="zh-CN"/>
        </w:rPr>
        <w:t>3</w:t>
      </w:r>
      <w:r w:rsidRPr="004A6A8E">
        <w:t>.</w:t>
      </w:r>
      <w:r>
        <w:rPr>
          <w:rFonts w:hint="eastAsia"/>
          <w:lang w:eastAsia="zh-CN"/>
        </w:rPr>
        <w:t>5</w:t>
      </w:r>
      <w:r w:rsidRPr="004A6A8E">
        <w:t>.1</w:t>
      </w:r>
      <w:r w:rsidRPr="004A6A8E">
        <w:tab/>
        <w:t>Description</w:t>
      </w:r>
      <w:bookmarkEnd w:id="515"/>
      <w:bookmarkEnd w:id="516"/>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517" w:name="_Toc51922791"/>
      <w:bookmarkStart w:id="518" w:name="_Toc106628513"/>
      <w:r w:rsidRPr="004A6A8E">
        <w:lastRenderedPageBreak/>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517"/>
      <w:bookmarkEnd w:id="518"/>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r w:rsidRPr="00EF4063">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2FC25D35" w:rsidR="002763AC" w:rsidRPr="004A6A8E" w:rsidRDefault="002763AC" w:rsidP="00C041A9">
            <w:pPr>
              <w:pStyle w:val="TAL"/>
              <w:rPr>
                <w:rFonts w:eastAsia="DengXian"/>
              </w:rPr>
            </w:pPr>
            <w:r w:rsidRPr="00C0054A">
              <w:rPr>
                <w:rFonts w:eastAsia="DengXian"/>
              </w:rPr>
              <w:t>Temporary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w:t>
            </w:r>
            <w:r w:rsidRPr="00C0054A">
              <w:rPr>
                <w:rFonts w:eastAsia="DengXian"/>
              </w:rPr>
              <w:t>on an alternative service instance within the same GMLC or GMLC (service) set.</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4E7E8A47" w:rsidR="002763AC" w:rsidRPr="004A6A8E" w:rsidRDefault="002763AC" w:rsidP="00C041A9">
            <w:pPr>
              <w:pStyle w:val="TAL"/>
              <w:rPr>
                <w:rFonts w:eastAsia="DengXian"/>
              </w:rPr>
            </w:pPr>
            <w:r w:rsidRPr="00C0054A">
              <w:rPr>
                <w:rFonts w:eastAsia="DengXian"/>
              </w:rPr>
              <w:t>Permanent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on </w:t>
            </w:r>
            <w:r w:rsidRPr="00C0054A">
              <w:rPr>
                <w:rFonts w:eastAsia="DengXian"/>
              </w:rPr>
              <w:t>an alternative service instance within the same GMLC or GMLC (service) set.</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r w:rsidRPr="00EF4063">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519"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519"/>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16D3E68B"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673EA723"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77777777" w:rsidR="008D72A7" w:rsidRPr="00B63CD4" w:rsidRDefault="008D72A7" w:rsidP="008D72A7"/>
    <w:p w14:paraId="1488799D" w14:textId="77777777" w:rsidR="008D72A7" w:rsidRPr="008D72A7" w:rsidRDefault="008D72A7" w:rsidP="00EF4063">
      <w:pPr>
        <w:pStyle w:val="Heading3"/>
      </w:pPr>
      <w:bookmarkStart w:id="520" w:name="_Toc26202326"/>
      <w:bookmarkStart w:id="521" w:name="_Toc26202512"/>
      <w:bookmarkStart w:id="522" w:name="_Toc34804222"/>
      <w:bookmarkStart w:id="523" w:name="_Toc35935793"/>
      <w:bookmarkStart w:id="524" w:name="_Toc45030013"/>
      <w:bookmarkStart w:id="525" w:name="_Toc51922373"/>
      <w:bookmarkStart w:id="526" w:name="_Toc51922792"/>
      <w:bookmarkStart w:id="527" w:name="_Toc106628514"/>
      <w:r w:rsidRPr="008D72A7">
        <w:lastRenderedPageBreak/>
        <w:t>6.1.</w:t>
      </w:r>
      <w:r w:rsidRPr="008D72A7">
        <w:rPr>
          <w:lang w:eastAsia="zh-CN"/>
        </w:rPr>
        <w:t>4</w:t>
      </w:r>
      <w:r w:rsidRPr="008D72A7">
        <w:tab/>
        <w:t>Notifications</w:t>
      </w:r>
      <w:bookmarkEnd w:id="510"/>
      <w:bookmarkEnd w:id="511"/>
      <w:bookmarkEnd w:id="512"/>
      <w:bookmarkEnd w:id="520"/>
      <w:bookmarkEnd w:id="521"/>
      <w:bookmarkEnd w:id="522"/>
      <w:bookmarkEnd w:id="523"/>
      <w:bookmarkEnd w:id="524"/>
      <w:bookmarkEnd w:id="525"/>
      <w:bookmarkEnd w:id="526"/>
      <w:bookmarkEnd w:id="527"/>
    </w:p>
    <w:p w14:paraId="52AE3342" w14:textId="77777777" w:rsidR="008D72A7" w:rsidRPr="008D72A7" w:rsidRDefault="008D72A7" w:rsidP="00EF4063">
      <w:pPr>
        <w:pStyle w:val="Heading4"/>
      </w:pPr>
      <w:bookmarkStart w:id="528" w:name="_Toc26202327"/>
      <w:bookmarkStart w:id="529" w:name="_Toc22624266"/>
      <w:bookmarkStart w:id="530" w:name="_Toc22141064"/>
      <w:bookmarkStart w:id="531" w:name="_Toc18853076"/>
      <w:bookmarkStart w:id="532" w:name="_Toc26202513"/>
      <w:bookmarkStart w:id="533" w:name="_Toc34804223"/>
      <w:bookmarkStart w:id="534" w:name="_Toc35935794"/>
      <w:bookmarkStart w:id="535" w:name="_Toc45030014"/>
      <w:bookmarkStart w:id="536" w:name="_Toc51922374"/>
      <w:bookmarkStart w:id="537" w:name="_Toc51922793"/>
      <w:bookmarkStart w:id="538" w:name="_Toc106628515"/>
      <w:r w:rsidRPr="008D72A7">
        <w:t>6.1.</w:t>
      </w:r>
      <w:r w:rsidRPr="008D72A7">
        <w:rPr>
          <w:lang w:eastAsia="zh-CN"/>
        </w:rPr>
        <w:t>4</w:t>
      </w:r>
      <w:r w:rsidRPr="008D72A7">
        <w:t>.1</w:t>
      </w:r>
      <w:r w:rsidRPr="008D72A7">
        <w:tab/>
        <w:t>General</w:t>
      </w:r>
      <w:bookmarkEnd w:id="528"/>
      <w:bookmarkEnd w:id="529"/>
      <w:bookmarkEnd w:id="530"/>
      <w:bookmarkEnd w:id="531"/>
      <w:bookmarkEnd w:id="532"/>
      <w:bookmarkEnd w:id="533"/>
      <w:bookmarkEnd w:id="534"/>
      <w:bookmarkEnd w:id="535"/>
      <w:bookmarkEnd w:id="536"/>
      <w:bookmarkEnd w:id="537"/>
      <w:bookmarkEnd w:id="538"/>
    </w:p>
    <w:p w14:paraId="7FF13FCB" w14:textId="77777777" w:rsidR="008D72A7" w:rsidRPr="008D72A7" w:rsidRDefault="008D72A7" w:rsidP="00EF4063">
      <w:pPr>
        <w:pStyle w:val="Heading4"/>
        <w:rPr>
          <w:lang w:eastAsia="zh-CN"/>
        </w:rPr>
      </w:pPr>
      <w:bookmarkStart w:id="539" w:name="_Toc26202328"/>
      <w:bookmarkStart w:id="540" w:name="_Toc22624267"/>
      <w:bookmarkStart w:id="541" w:name="_Toc22141065"/>
      <w:bookmarkStart w:id="542" w:name="_Toc26202514"/>
      <w:bookmarkStart w:id="543" w:name="_Toc34804224"/>
      <w:bookmarkStart w:id="544" w:name="_Toc35935795"/>
      <w:bookmarkStart w:id="545" w:name="_Toc45030015"/>
      <w:bookmarkStart w:id="546" w:name="_Toc51922375"/>
      <w:bookmarkStart w:id="547" w:name="_Toc51922794"/>
      <w:bookmarkStart w:id="548" w:name="_Toc18853077"/>
      <w:bookmarkStart w:id="549" w:name="_Toc106628516"/>
      <w:r w:rsidRPr="008D72A7">
        <w:t>6.1.</w:t>
      </w:r>
      <w:r w:rsidRPr="008D72A7">
        <w:rPr>
          <w:lang w:eastAsia="zh-CN"/>
        </w:rPr>
        <w:t>4</w:t>
      </w:r>
      <w:r w:rsidRPr="008D72A7">
        <w:t>.2</w:t>
      </w:r>
      <w:r w:rsidRPr="008D72A7">
        <w:tab/>
      </w:r>
      <w:r w:rsidRPr="008D72A7">
        <w:rPr>
          <w:lang w:eastAsia="zh-CN"/>
        </w:rPr>
        <w:t>Eventnotify</w:t>
      </w:r>
      <w:bookmarkEnd w:id="539"/>
      <w:bookmarkEnd w:id="540"/>
      <w:bookmarkEnd w:id="541"/>
      <w:bookmarkEnd w:id="542"/>
      <w:bookmarkEnd w:id="543"/>
      <w:bookmarkEnd w:id="544"/>
      <w:bookmarkEnd w:id="545"/>
      <w:bookmarkEnd w:id="546"/>
      <w:bookmarkEnd w:id="547"/>
      <w:bookmarkEnd w:id="549"/>
    </w:p>
    <w:p w14:paraId="65294043" w14:textId="77777777" w:rsidR="008D72A7" w:rsidRPr="008D72A7" w:rsidRDefault="008D72A7" w:rsidP="00EF4063">
      <w:pPr>
        <w:pStyle w:val="Heading5"/>
        <w:rPr>
          <w:lang w:eastAsia="zh-CN"/>
        </w:rPr>
      </w:pPr>
      <w:bookmarkStart w:id="550" w:name="_Toc26202329"/>
      <w:bookmarkStart w:id="551" w:name="_Toc22624268"/>
      <w:bookmarkStart w:id="552" w:name="_Toc22141066"/>
      <w:bookmarkStart w:id="553" w:name="_Toc26202515"/>
      <w:bookmarkStart w:id="554" w:name="_Toc34804225"/>
      <w:bookmarkStart w:id="555" w:name="_Toc35935796"/>
      <w:bookmarkStart w:id="556" w:name="_Toc45030016"/>
      <w:bookmarkStart w:id="557" w:name="_Toc51922376"/>
      <w:bookmarkStart w:id="558" w:name="_Toc51922795"/>
      <w:bookmarkStart w:id="559" w:name="_Toc106628517"/>
      <w:r w:rsidRPr="008D72A7">
        <w:rPr>
          <w:sz w:val="24"/>
          <w:lang w:eastAsia="zh-CN"/>
        </w:rPr>
        <w:t>6.1.4.2.1</w:t>
      </w:r>
      <w:r w:rsidRPr="008D72A7">
        <w:tab/>
      </w:r>
      <w:r w:rsidRPr="008D72A7">
        <w:rPr>
          <w:lang w:eastAsia="zh-CN"/>
        </w:rPr>
        <w:t>Description</w:t>
      </w:r>
      <w:bookmarkEnd w:id="550"/>
      <w:bookmarkEnd w:id="551"/>
      <w:bookmarkEnd w:id="552"/>
      <w:bookmarkEnd w:id="553"/>
      <w:bookmarkEnd w:id="554"/>
      <w:bookmarkEnd w:id="555"/>
      <w:bookmarkEnd w:id="556"/>
      <w:bookmarkEnd w:id="557"/>
      <w:bookmarkEnd w:id="558"/>
      <w:bookmarkEnd w:id="559"/>
    </w:p>
    <w:p w14:paraId="7A932B5E" w14:textId="77777777"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Pr>
          <w:lang w:eastAsia="zh-CN"/>
        </w:rPr>
        <w:t>.</w:t>
      </w:r>
    </w:p>
    <w:p w14:paraId="7AF3BDF7" w14:textId="77777777" w:rsidR="008D72A7" w:rsidRPr="008D72A7" w:rsidRDefault="008D72A7" w:rsidP="00EF4063">
      <w:pPr>
        <w:pStyle w:val="Heading5"/>
        <w:rPr>
          <w:lang w:eastAsia="zh-CN"/>
        </w:rPr>
      </w:pPr>
      <w:bookmarkStart w:id="560" w:name="_Toc26202330"/>
      <w:bookmarkStart w:id="561" w:name="_Toc22624269"/>
      <w:bookmarkStart w:id="562" w:name="_Toc22141067"/>
      <w:bookmarkStart w:id="563" w:name="_Toc26202516"/>
      <w:bookmarkStart w:id="564" w:name="_Toc34804226"/>
      <w:bookmarkStart w:id="565" w:name="_Toc35935797"/>
      <w:bookmarkStart w:id="566" w:name="_Toc45030017"/>
      <w:bookmarkStart w:id="567" w:name="_Toc51922377"/>
      <w:bookmarkStart w:id="568" w:name="_Toc51922796"/>
      <w:bookmarkStart w:id="569" w:name="_Toc106628518"/>
      <w:r w:rsidRPr="008D72A7">
        <w:rPr>
          <w:lang w:eastAsia="zh-CN"/>
        </w:rPr>
        <w:t>6.1.4.2.2</w:t>
      </w:r>
      <w:r w:rsidRPr="008D72A7">
        <w:rPr>
          <w:lang w:eastAsia="zh-CN"/>
        </w:rPr>
        <w:tab/>
        <w:t>Notification Definition</w:t>
      </w:r>
      <w:bookmarkEnd w:id="560"/>
      <w:bookmarkEnd w:id="561"/>
      <w:bookmarkEnd w:id="562"/>
      <w:bookmarkEnd w:id="563"/>
      <w:bookmarkEnd w:id="564"/>
      <w:bookmarkEnd w:id="565"/>
      <w:bookmarkEnd w:id="566"/>
      <w:bookmarkEnd w:id="567"/>
      <w:bookmarkEnd w:id="568"/>
      <w:bookmarkEnd w:id="569"/>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570" w:name="_Toc26202331"/>
      <w:bookmarkStart w:id="571" w:name="_Toc22624270"/>
      <w:bookmarkStart w:id="572" w:name="_Toc22141068"/>
      <w:bookmarkStart w:id="573" w:name="_Toc26202517"/>
      <w:bookmarkStart w:id="574" w:name="_Toc34804227"/>
      <w:bookmarkStart w:id="575" w:name="_Toc35935798"/>
      <w:bookmarkStart w:id="576" w:name="_Toc45030018"/>
      <w:bookmarkStart w:id="577" w:name="_Toc51922378"/>
      <w:bookmarkStart w:id="578" w:name="_Toc51922797"/>
      <w:bookmarkStart w:id="579" w:name="_Toc106628519"/>
      <w:r w:rsidRPr="008D72A7">
        <w:rPr>
          <w:lang w:eastAsia="zh-CN"/>
        </w:rPr>
        <w:t>6.1.4.2.3</w:t>
      </w:r>
      <w:r w:rsidRPr="008D72A7">
        <w:rPr>
          <w:lang w:eastAsia="zh-CN"/>
        </w:rPr>
        <w:tab/>
        <w:t>Notification Standard Methods</w:t>
      </w:r>
      <w:bookmarkEnd w:id="570"/>
      <w:bookmarkEnd w:id="571"/>
      <w:bookmarkEnd w:id="572"/>
      <w:bookmarkEnd w:id="573"/>
      <w:bookmarkEnd w:id="574"/>
      <w:bookmarkEnd w:id="575"/>
      <w:bookmarkEnd w:id="576"/>
      <w:bookmarkEnd w:id="577"/>
      <w:bookmarkEnd w:id="578"/>
      <w:bookmarkEnd w:id="579"/>
    </w:p>
    <w:p w14:paraId="46A53CC7" w14:textId="77777777" w:rsidR="008D72A7" w:rsidRPr="008D72A7" w:rsidRDefault="008D72A7" w:rsidP="00EF4063">
      <w:pPr>
        <w:pStyle w:val="Heading6"/>
        <w:numPr>
          <w:ilvl w:val="5"/>
          <w:numId w:val="0"/>
        </w:numPr>
        <w:ind w:left="1152" w:hanging="432"/>
      </w:pPr>
      <w:bookmarkStart w:id="580" w:name="_Toc26202332"/>
      <w:bookmarkStart w:id="581" w:name="_Toc22624271"/>
      <w:bookmarkStart w:id="582" w:name="_Toc22141069"/>
      <w:bookmarkStart w:id="583" w:name="_Toc11343370"/>
      <w:bookmarkStart w:id="584" w:name="_Toc26202518"/>
      <w:bookmarkStart w:id="585" w:name="_Toc34804228"/>
      <w:bookmarkStart w:id="586" w:name="_Toc35935799"/>
      <w:bookmarkStart w:id="587" w:name="_Toc45030019"/>
      <w:bookmarkStart w:id="588" w:name="_Toc51922379"/>
      <w:bookmarkStart w:id="589" w:name="_Toc51922798"/>
      <w:bookmarkStart w:id="590" w:name="_Toc106628520"/>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580"/>
      <w:bookmarkEnd w:id="581"/>
      <w:bookmarkEnd w:id="582"/>
      <w:bookmarkEnd w:id="583"/>
      <w:bookmarkEnd w:id="584"/>
      <w:bookmarkEnd w:id="585"/>
      <w:bookmarkEnd w:id="586"/>
      <w:bookmarkEnd w:id="587"/>
      <w:bookmarkEnd w:id="588"/>
      <w:bookmarkEnd w:id="589"/>
      <w:bookmarkEnd w:id="590"/>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76C1FD0" w14:textId="77777777" w:rsidR="003A5BCC" w:rsidRDefault="00163985" w:rsidP="00D81E70">
            <w:pPr>
              <w:pStyle w:val="TAL"/>
            </w:pPr>
            <w:r>
              <w:t>Temporary redirection. The NF service consumer shall generate a Location header field containing a URI pointing to the endpoint of another NF service consumer to which the notification should be sent.</w:t>
            </w:r>
          </w:p>
          <w:p w14:paraId="1F0F3F30" w14:textId="1A0D54EB"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0AD6F79" w14:textId="77777777" w:rsidR="003A5BCC" w:rsidRDefault="00163985" w:rsidP="00D81E70">
            <w:pPr>
              <w:pStyle w:val="TAL"/>
            </w:pPr>
            <w:r>
              <w:t>Permanent redirection. The NF service consumer shall generate a Location header field containing a URI pointing to the endpoint of another NF service consumer to which the notification should be sent.</w:t>
            </w:r>
          </w:p>
          <w:p w14:paraId="3817CE9E" w14:textId="789A5A68"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591"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591"/>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592" w:name="_Toc34804229"/>
    </w:p>
    <w:p w14:paraId="5DA9D52B" w14:textId="77777777" w:rsidR="00F0167D" w:rsidRDefault="00F0167D" w:rsidP="00F0167D">
      <w:pPr>
        <w:pStyle w:val="TH"/>
      </w:pPr>
      <w:r w:rsidRPr="00D67AB2">
        <w:lastRenderedPageBreak/>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678B9F55" w:rsidR="00F0167D" w:rsidRPr="00D67AB2" w:rsidRDefault="00F0167D" w:rsidP="003F36A9">
            <w:pPr>
              <w:pStyle w:val="TAL"/>
            </w:pPr>
            <w:r w:rsidRPr="00D70312">
              <w:t>A URI pointing to the endpoint of NF service consumer to which the notification should be sent</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726C5C0A" w:rsidR="00F0167D" w:rsidRPr="00D67AB2" w:rsidRDefault="00F0167D" w:rsidP="003F36A9">
            <w:pPr>
              <w:pStyle w:val="TAL"/>
            </w:pPr>
            <w:r w:rsidRPr="00D70312">
              <w:t>A URI pointing to the endpoint of NF service consumer to which the notification should be sent</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593" w:name="_Toc35935800"/>
      <w:bookmarkStart w:id="594" w:name="_Toc45030020"/>
      <w:bookmarkStart w:id="595" w:name="_Toc51922380"/>
      <w:bookmarkStart w:id="596" w:name="_Toc51922799"/>
      <w:bookmarkStart w:id="597" w:name="_Toc106628521"/>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592"/>
      <w:bookmarkEnd w:id="593"/>
      <w:bookmarkEnd w:id="594"/>
      <w:bookmarkEnd w:id="595"/>
      <w:bookmarkEnd w:id="596"/>
      <w:bookmarkEnd w:id="597"/>
    </w:p>
    <w:p w14:paraId="6D79A293" w14:textId="77777777" w:rsidR="00F332EC" w:rsidRPr="00B24285" w:rsidRDefault="00F332EC" w:rsidP="00EF4063">
      <w:pPr>
        <w:pStyle w:val="Heading5"/>
        <w:rPr>
          <w:lang w:eastAsia="zh-CN"/>
        </w:rPr>
      </w:pPr>
      <w:bookmarkStart w:id="598" w:name="_Toc34804230"/>
      <w:bookmarkStart w:id="599" w:name="_Toc35935801"/>
      <w:bookmarkStart w:id="600" w:name="_Toc45030021"/>
      <w:bookmarkStart w:id="601" w:name="_Toc51922381"/>
      <w:bookmarkStart w:id="602" w:name="_Toc51922800"/>
      <w:bookmarkStart w:id="603" w:name="_Toc106628522"/>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598"/>
      <w:bookmarkEnd w:id="599"/>
      <w:bookmarkEnd w:id="600"/>
      <w:bookmarkEnd w:id="601"/>
      <w:bookmarkEnd w:id="602"/>
      <w:bookmarkEnd w:id="603"/>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604" w:name="_Toc34804231"/>
      <w:bookmarkStart w:id="605" w:name="_Toc35935802"/>
      <w:bookmarkStart w:id="606" w:name="_Toc45030022"/>
      <w:bookmarkStart w:id="607" w:name="_Toc51922382"/>
      <w:bookmarkStart w:id="608" w:name="_Toc51922801"/>
      <w:bookmarkStart w:id="609" w:name="_Toc106628523"/>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604"/>
      <w:bookmarkEnd w:id="605"/>
      <w:bookmarkEnd w:id="606"/>
      <w:bookmarkEnd w:id="607"/>
      <w:bookmarkEnd w:id="608"/>
      <w:bookmarkEnd w:id="609"/>
    </w:p>
    <w:p w14:paraId="35ECB422" w14:textId="77777777"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14:paraId="54C73FA3" w14:textId="77777777" w:rsidR="00F332EC" w:rsidRPr="00B24285" w:rsidRDefault="00F332EC" w:rsidP="00EF4063">
      <w:pPr>
        <w:pStyle w:val="Heading5"/>
        <w:rPr>
          <w:lang w:eastAsia="zh-CN"/>
        </w:rPr>
      </w:pPr>
      <w:bookmarkStart w:id="610" w:name="_Toc34804232"/>
      <w:bookmarkStart w:id="611" w:name="_Toc35935803"/>
      <w:bookmarkStart w:id="612" w:name="_Toc45030023"/>
      <w:bookmarkStart w:id="613" w:name="_Toc51922383"/>
      <w:bookmarkStart w:id="614" w:name="_Toc51922802"/>
      <w:bookmarkStart w:id="615" w:name="_Toc106628524"/>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610"/>
      <w:bookmarkEnd w:id="611"/>
      <w:bookmarkEnd w:id="612"/>
      <w:bookmarkEnd w:id="613"/>
      <w:bookmarkEnd w:id="614"/>
      <w:bookmarkEnd w:id="615"/>
    </w:p>
    <w:p w14:paraId="7AE12E65" w14:textId="77777777" w:rsidR="00F332EC" w:rsidRPr="00B24285" w:rsidRDefault="00F332EC" w:rsidP="00EF4063">
      <w:pPr>
        <w:pStyle w:val="Heading6"/>
        <w:numPr>
          <w:ilvl w:val="5"/>
          <w:numId w:val="0"/>
        </w:numPr>
        <w:ind w:left="1152" w:hanging="432"/>
      </w:pPr>
      <w:bookmarkStart w:id="616" w:name="_Toc34804233"/>
      <w:bookmarkStart w:id="617" w:name="_Toc35935804"/>
      <w:bookmarkStart w:id="618" w:name="_Toc45030024"/>
      <w:bookmarkStart w:id="619" w:name="_Toc51922384"/>
      <w:bookmarkStart w:id="620" w:name="_Toc51922803"/>
      <w:bookmarkStart w:id="621" w:name="_Toc106628525"/>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616"/>
      <w:bookmarkEnd w:id="617"/>
      <w:bookmarkEnd w:id="618"/>
      <w:bookmarkEnd w:id="619"/>
      <w:bookmarkEnd w:id="620"/>
      <w:bookmarkEnd w:id="621"/>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1B94E2" w14:textId="77777777" w:rsidR="003A5BCC" w:rsidRDefault="000163E7" w:rsidP="003F36A9">
            <w:pPr>
              <w:pStyle w:val="TAL"/>
            </w:pPr>
            <w:r>
              <w:t>Temporary redirection. The NF service consumer shall generate a Location header field containing a URI pointing to the endpoint of another NF service consumer to which the notification should be sent.</w:t>
            </w:r>
          </w:p>
          <w:p w14:paraId="7CD9C50B" w14:textId="7D2B8754"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001F46A" w14:textId="77777777" w:rsidR="000163E7" w:rsidRPr="003F36A9" w:rsidRDefault="000163E7" w:rsidP="00840EA9">
            <w:pPr>
              <w:pStyle w:val="TAL"/>
            </w:pP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9D34DDF" w14:textId="77777777" w:rsidR="003A5BCC" w:rsidRDefault="000163E7" w:rsidP="003F36A9">
            <w:pPr>
              <w:pStyle w:val="TAL"/>
            </w:pPr>
            <w:r>
              <w:t>Permanent redirection. The NF service consumer shall generate a Location header field containing a URI pointing to the endpoint of another NF service consumer to which the notification should be sent.</w:t>
            </w:r>
          </w:p>
          <w:p w14:paraId="697D767E" w14:textId="2A5F2952"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7DA7904" w14:textId="77777777" w:rsidR="000163E7" w:rsidRPr="003F36A9" w:rsidRDefault="000163E7" w:rsidP="00840EA9">
            <w:pPr>
              <w:pStyle w:val="TAL"/>
            </w:pP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622"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622"/>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4213D582" w:rsidR="00227CFE" w:rsidRPr="00D67AB2" w:rsidRDefault="00227CFE" w:rsidP="003F36A9">
            <w:pPr>
              <w:pStyle w:val="TAL"/>
            </w:pPr>
            <w:r w:rsidRPr="00D70312">
              <w:t>A URI pointing to the endpoint of NF service consumer to which the notification should be sent</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DF2A908" w:rsidR="00227CFE" w:rsidRPr="00D67AB2" w:rsidRDefault="00227CFE" w:rsidP="003F36A9">
            <w:pPr>
              <w:pStyle w:val="TAL"/>
            </w:pPr>
            <w:r w:rsidRPr="00D70312">
              <w:t>A URI pointing to the endpoint of NF service consumer to which the notification should be sent</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623" w:name="_Toc26202333"/>
      <w:bookmarkStart w:id="624" w:name="_Toc22624272"/>
      <w:bookmarkStart w:id="625" w:name="_Toc22141070"/>
      <w:bookmarkStart w:id="626" w:name="_Toc18853079"/>
      <w:bookmarkStart w:id="627" w:name="_Toc26202519"/>
      <w:bookmarkStart w:id="628" w:name="_Toc34804234"/>
      <w:bookmarkStart w:id="629" w:name="_Toc35935805"/>
      <w:bookmarkStart w:id="630" w:name="_Toc45030025"/>
      <w:bookmarkStart w:id="631" w:name="_Toc51922385"/>
      <w:bookmarkStart w:id="632" w:name="_Toc51922804"/>
      <w:bookmarkStart w:id="633" w:name="_Toc106628526"/>
      <w:bookmarkEnd w:id="548"/>
      <w:r w:rsidRPr="008D72A7">
        <w:t>6.1.</w:t>
      </w:r>
      <w:r w:rsidRPr="008D72A7">
        <w:rPr>
          <w:lang w:eastAsia="zh-CN"/>
        </w:rPr>
        <w:t>5</w:t>
      </w:r>
      <w:r w:rsidRPr="008D72A7">
        <w:tab/>
        <w:t>Data Model</w:t>
      </w:r>
      <w:bookmarkEnd w:id="623"/>
      <w:bookmarkEnd w:id="624"/>
      <w:bookmarkEnd w:id="625"/>
      <w:bookmarkEnd w:id="626"/>
      <w:bookmarkEnd w:id="627"/>
      <w:bookmarkEnd w:id="628"/>
      <w:bookmarkEnd w:id="629"/>
      <w:bookmarkEnd w:id="630"/>
      <w:bookmarkEnd w:id="631"/>
      <w:bookmarkEnd w:id="632"/>
      <w:bookmarkEnd w:id="633"/>
    </w:p>
    <w:p w14:paraId="3A6F9089" w14:textId="77777777" w:rsidR="008D72A7" w:rsidRPr="008D72A7" w:rsidRDefault="008D72A7" w:rsidP="00EF4063">
      <w:pPr>
        <w:pStyle w:val="Heading4"/>
      </w:pPr>
      <w:bookmarkStart w:id="634" w:name="_Toc26202334"/>
      <w:bookmarkStart w:id="635" w:name="_Toc22624273"/>
      <w:bookmarkStart w:id="636" w:name="_Toc22141071"/>
      <w:bookmarkStart w:id="637" w:name="_Toc18853080"/>
      <w:bookmarkStart w:id="638" w:name="_Toc26202520"/>
      <w:bookmarkStart w:id="639" w:name="_Toc34804235"/>
      <w:bookmarkStart w:id="640" w:name="_Toc35935806"/>
      <w:bookmarkStart w:id="641" w:name="_Toc45030026"/>
      <w:bookmarkStart w:id="642" w:name="_Toc51922386"/>
      <w:bookmarkStart w:id="643" w:name="_Toc51922805"/>
      <w:bookmarkStart w:id="644" w:name="_Toc106628527"/>
      <w:r w:rsidRPr="008D72A7">
        <w:t>6.1.</w:t>
      </w:r>
      <w:r w:rsidRPr="008D72A7">
        <w:rPr>
          <w:lang w:eastAsia="zh-CN"/>
        </w:rPr>
        <w:t>5</w:t>
      </w:r>
      <w:r w:rsidRPr="008D72A7">
        <w:t>.1</w:t>
      </w:r>
      <w:r w:rsidRPr="008D72A7">
        <w:tab/>
        <w:t>General</w:t>
      </w:r>
      <w:bookmarkEnd w:id="634"/>
      <w:bookmarkEnd w:id="635"/>
      <w:bookmarkEnd w:id="636"/>
      <w:bookmarkEnd w:id="637"/>
      <w:bookmarkEnd w:id="638"/>
      <w:bookmarkEnd w:id="639"/>
      <w:bookmarkEnd w:id="640"/>
      <w:bookmarkEnd w:id="641"/>
      <w:bookmarkEnd w:id="642"/>
      <w:bookmarkEnd w:id="643"/>
      <w:bookmarkEnd w:id="644"/>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77777777"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C7A68"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4C7A68" w:rsidRDefault="004C7A68">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4C7A68" w:rsidRDefault="004C7A68">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4C7A68" w:rsidRDefault="004C7A68">
            <w:pPr>
              <w:pStyle w:val="TAL"/>
              <w:rPr>
                <w:rFonts w:cs="Arial"/>
                <w:szCs w:val="18"/>
              </w:rPr>
            </w:pPr>
          </w:p>
        </w:tc>
      </w:tr>
      <w:tr w:rsidR="004C7A68"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4C7A68" w:rsidRDefault="004C7A68">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4C7A68" w:rsidRDefault="004C7A68">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4C7A68" w:rsidRDefault="004C7A68">
            <w:pPr>
              <w:pStyle w:val="TAL"/>
              <w:rPr>
                <w:rFonts w:cs="Arial"/>
                <w:szCs w:val="18"/>
              </w:rPr>
            </w:pPr>
          </w:p>
        </w:tc>
      </w:tr>
      <w:tr w:rsidR="004C7A68"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4C7A68" w:rsidRDefault="004C7A68">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4C7A68" w:rsidRDefault="004C7A68">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4C7A68" w:rsidRDefault="004C7A68">
            <w:pPr>
              <w:pStyle w:val="TAL"/>
              <w:rPr>
                <w:rFonts w:cs="Arial"/>
                <w:szCs w:val="18"/>
              </w:rPr>
            </w:pPr>
          </w:p>
        </w:tc>
      </w:tr>
      <w:tr w:rsidR="004C7A68"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4C7A68" w:rsidRDefault="004C7A68">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4C7A68" w:rsidRDefault="004C7A68">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4C7A68" w:rsidRDefault="004C7A68">
            <w:pPr>
              <w:pStyle w:val="TAL"/>
              <w:rPr>
                <w:rFonts w:cs="Arial"/>
                <w:szCs w:val="18"/>
              </w:rPr>
            </w:pPr>
          </w:p>
        </w:tc>
      </w:tr>
      <w:tr w:rsidR="007C2A6D"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7C2A6D" w:rsidRDefault="007C2A6D">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7C2A6D" w:rsidRDefault="007C2A6D">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7C2A6D" w:rsidRDefault="007C2A6D">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7C2A6D" w:rsidRDefault="007C2A6D">
            <w:pPr>
              <w:pStyle w:val="TAL"/>
              <w:rPr>
                <w:rFonts w:cs="Arial"/>
                <w:szCs w:val="18"/>
              </w:rPr>
            </w:pPr>
          </w:p>
        </w:tc>
      </w:tr>
      <w:tr w:rsidR="007C2A6D"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7C2A6D" w:rsidRDefault="007C2A6D">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7C2A6D" w:rsidRDefault="007C2A6D">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7C2A6D" w:rsidRDefault="007C2A6D">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7C2A6D" w:rsidRDefault="007C2A6D">
            <w:pPr>
              <w:pStyle w:val="TAL"/>
              <w:rPr>
                <w:rFonts w:cs="Arial"/>
                <w:szCs w:val="18"/>
              </w:rPr>
            </w:pPr>
          </w:p>
        </w:tc>
      </w:tr>
      <w:tr w:rsidR="007C2A6D"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7C2A6D" w:rsidRDefault="007C2A6D">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7C2A6D" w:rsidRDefault="007C2A6D">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7C2A6D" w:rsidRDefault="007C2A6D">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7C2A6D" w:rsidRDefault="007C2A6D">
            <w:pPr>
              <w:pStyle w:val="TAL"/>
              <w:rPr>
                <w:rFonts w:cs="Arial"/>
                <w:szCs w:val="18"/>
              </w:rPr>
            </w:pPr>
          </w:p>
        </w:tc>
      </w:tr>
      <w:tr w:rsidR="007C2A6D"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7C2A6D" w:rsidRDefault="007C2A6D">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7C2A6D" w:rsidRDefault="007C2A6D">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7C2A6D" w:rsidRDefault="007C2A6D" w:rsidP="00F748C1">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7C2A6D" w:rsidRDefault="007C2A6D">
            <w:pPr>
              <w:pStyle w:val="TAL"/>
              <w:rPr>
                <w:rFonts w:cs="Arial"/>
                <w:szCs w:val="18"/>
              </w:rPr>
            </w:pPr>
          </w:p>
        </w:tc>
      </w:tr>
      <w:tr w:rsidR="007C2A6D"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7C2A6D" w:rsidRDefault="007C2A6D">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7C2A6D" w:rsidRDefault="007C2A6D">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7C2A6D" w:rsidRDefault="007C2A6D">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7C2A6D" w:rsidRDefault="007C2A6D">
            <w:pPr>
              <w:pStyle w:val="TAL"/>
              <w:rPr>
                <w:rFonts w:cs="Arial"/>
                <w:szCs w:val="18"/>
              </w:rPr>
            </w:pPr>
          </w:p>
        </w:tc>
      </w:tr>
      <w:tr w:rsidR="007C2A6D" w14:paraId="757D9A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B5630F" w14:textId="77777777" w:rsidR="007C2A6D" w:rsidRDefault="007C2A6D">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9A5F49B" w14:textId="77777777" w:rsidR="007C2A6D" w:rsidRDefault="007C2A6D" w:rsidP="0078017C">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0EA59858" w14:textId="77777777" w:rsidR="007C2A6D" w:rsidRPr="00E00EE5" w:rsidRDefault="007C2A6D">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1D22261" w14:textId="77777777" w:rsidR="007C2A6D" w:rsidRDefault="007C2A6D">
            <w:pPr>
              <w:pStyle w:val="TAL"/>
              <w:rPr>
                <w:rFonts w:cs="Arial"/>
                <w:szCs w:val="18"/>
              </w:rPr>
            </w:pPr>
          </w:p>
        </w:tc>
      </w:tr>
      <w:tr w:rsidR="007C2A6D" w14:paraId="4A9DB4F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E8E8645" w14:textId="77777777" w:rsidR="007C2A6D" w:rsidRDefault="007C2A6D">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CC1E6B2" w14:textId="77777777" w:rsidR="007C2A6D" w:rsidRDefault="007C2A6D" w:rsidP="0078017C">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65BC2E93" w14:textId="77777777" w:rsidR="007C2A6D" w:rsidRPr="00E00EE5" w:rsidRDefault="007C2A6D">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7F53BD9A" w14:textId="77777777" w:rsidR="007C2A6D" w:rsidRDefault="007C2A6D">
            <w:pPr>
              <w:pStyle w:val="TAL"/>
              <w:rPr>
                <w:rFonts w:cs="Arial"/>
                <w:szCs w:val="18"/>
              </w:rPr>
            </w:pPr>
          </w:p>
        </w:tc>
      </w:tr>
      <w:tr w:rsidR="007C2A6D"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7C2A6D" w:rsidRDefault="007C2A6D">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7C2A6D" w:rsidRDefault="007C2A6D" w:rsidP="00E00EE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7C2A6D" w:rsidRPr="00E00EE5" w:rsidRDefault="007C2A6D">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7C2A6D" w:rsidRDefault="007C2A6D">
            <w:pPr>
              <w:pStyle w:val="TAL"/>
              <w:rPr>
                <w:rFonts w:cs="Arial"/>
                <w:szCs w:val="18"/>
              </w:rPr>
            </w:pPr>
          </w:p>
        </w:tc>
      </w:tr>
      <w:tr w:rsidR="007C2A6D"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7C2A6D" w:rsidRPr="00BB2080" w:rsidRDefault="007C2A6D" w:rsidP="00BB2080">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7C2A6D" w:rsidRDefault="007C2A6D" w:rsidP="00BB2080">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7C2A6D" w:rsidRPr="00BB2080" w:rsidRDefault="007C2A6D" w:rsidP="00BB2080">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7C2A6D" w:rsidRPr="00BB2080" w:rsidRDefault="007C2A6D" w:rsidP="00BB2080">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645" w:name="_Toc26202335"/>
      <w:bookmarkStart w:id="646" w:name="_Toc22624274"/>
      <w:bookmarkStart w:id="647" w:name="_Toc22141072"/>
      <w:bookmarkStart w:id="648" w:name="_Toc18853081"/>
      <w:bookmarkStart w:id="649" w:name="_Toc26202521"/>
      <w:bookmarkStart w:id="650" w:name="_Toc34804236"/>
      <w:bookmarkStart w:id="651" w:name="_Toc35935807"/>
      <w:bookmarkStart w:id="652" w:name="_Toc45030027"/>
      <w:bookmarkStart w:id="653" w:name="_Toc51922387"/>
      <w:bookmarkStart w:id="654" w:name="_Toc51922806"/>
      <w:bookmarkStart w:id="655" w:name="_Toc106628528"/>
      <w:r w:rsidRPr="008D72A7">
        <w:rPr>
          <w:lang w:val="en-US"/>
        </w:rPr>
        <w:t>6.1.</w:t>
      </w:r>
      <w:r w:rsidRPr="008D72A7">
        <w:rPr>
          <w:lang w:val="en-US" w:eastAsia="zh-CN"/>
        </w:rPr>
        <w:t>5</w:t>
      </w:r>
      <w:r w:rsidRPr="008D72A7">
        <w:rPr>
          <w:lang w:val="en-US"/>
        </w:rPr>
        <w:t>.2</w:t>
      </w:r>
      <w:r w:rsidRPr="008D72A7">
        <w:rPr>
          <w:lang w:val="en-US"/>
        </w:rPr>
        <w:tab/>
        <w:t>Structured data types</w:t>
      </w:r>
      <w:bookmarkEnd w:id="645"/>
      <w:bookmarkEnd w:id="646"/>
      <w:bookmarkEnd w:id="647"/>
      <w:bookmarkEnd w:id="648"/>
      <w:bookmarkEnd w:id="649"/>
      <w:bookmarkEnd w:id="650"/>
      <w:bookmarkEnd w:id="651"/>
      <w:bookmarkEnd w:id="652"/>
      <w:bookmarkEnd w:id="653"/>
      <w:bookmarkEnd w:id="654"/>
      <w:bookmarkEnd w:id="655"/>
    </w:p>
    <w:p w14:paraId="0B5BEF60" w14:textId="77777777" w:rsidR="008D72A7" w:rsidRPr="008D72A7" w:rsidRDefault="008D72A7" w:rsidP="00EF4063">
      <w:pPr>
        <w:pStyle w:val="Heading5"/>
      </w:pPr>
      <w:bookmarkStart w:id="656" w:name="_Toc26202336"/>
      <w:bookmarkStart w:id="657" w:name="_Toc22624275"/>
      <w:bookmarkStart w:id="658" w:name="_Toc22141073"/>
      <w:bookmarkStart w:id="659" w:name="_Toc18853082"/>
      <w:bookmarkStart w:id="660" w:name="_Toc26202522"/>
      <w:bookmarkStart w:id="661" w:name="_Toc34804237"/>
      <w:bookmarkStart w:id="662" w:name="_Toc35935808"/>
      <w:bookmarkStart w:id="663" w:name="_Toc45030028"/>
      <w:bookmarkStart w:id="664" w:name="_Toc51922388"/>
      <w:bookmarkStart w:id="665" w:name="_Toc51922807"/>
      <w:bookmarkStart w:id="666" w:name="_Toc106628529"/>
      <w:r w:rsidRPr="008D72A7">
        <w:t>6.1.</w:t>
      </w:r>
      <w:r w:rsidRPr="008D72A7">
        <w:rPr>
          <w:lang w:eastAsia="zh-CN"/>
        </w:rPr>
        <w:t>5</w:t>
      </w:r>
      <w:r w:rsidRPr="008D72A7">
        <w:t>.2.1</w:t>
      </w:r>
      <w:r w:rsidRPr="008D72A7">
        <w:tab/>
        <w:t>Introduction</w:t>
      </w:r>
      <w:bookmarkEnd w:id="656"/>
      <w:bookmarkEnd w:id="657"/>
      <w:bookmarkEnd w:id="658"/>
      <w:bookmarkEnd w:id="659"/>
      <w:bookmarkEnd w:id="660"/>
      <w:bookmarkEnd w:id="661"/>
      <w:bookmarkEnd w:id="662"/>
      <w:bookmarkEnd w:id="663"/>
      <w:bookmarkEnd w:id="664"/>
      <w:bookmarkEnd w:id="665"/>
      <w:bookmarkEnd w:id="666"/>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667" w:name="_Toc26202337"/>
      <w:bookmarkStart w:id="668" w:name="_Toc22624276"/>
      <w:bookmarkStart w:id="669" w:name="_Toc22141074"/>
      <w:bookmarkStart w:id="670" w:name="_Toc18853083"/>
      <w:bookmarkStart w:id="671" w:name="_Toc26202523"/>
      <w:bookmarkStart w:id="672" w:name="_Toc34804238"/>
      <w:bookmarkStart w:id="673" w:name="_Toc35935809"/>
      <w:bookmarkStart w:id="674" w:name="_Toc45030029"/>
      <w:bookmarkStart w:id="675" w:name="_Toc51922389"/>
      <w:bookmarkStart w:id="676" w:name="_Toc51922808"/>
      <w:bookmarkStart w:id="677" w:name="_Toc106628530"/>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667"/>
      <w:bookmarkEnd w:id="668"/>
      <w:bookmarkEnd w:id="669"/>
      <w:bookmarkEnd w:id="670"/>
      <w:bookmarkEnd w:id="671"/>
      <w:bookmarkEnd w:id="672"/>
      <w:bookmarkEnd w:id="673"/>
      <w:bookmarkEnd w:id="674"/>
      <w:bookmarkEnd w:id="675"/>
      <w:bookmarkEnd w:id="676"/>
      <w:bookmarkEnd w:id="677"/>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717EA8"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AFC6B0"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E2C2D9D"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6F8FC"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0C1E044E" w14:textId="77777777"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09CE45" w14:textId="77777777"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77777777" w:rsidR="005D6D04" w:rsidRDefault="005D6D04">
            <w:pPr>
              <w:pStyle w:val="TAL"/>
              <w:rPr>
                <w:lang w:eastAsia="zh-CN"/>
              </w:rPr>
            </w:pPr>
            <w:r>
              <w:rPr>
                <w:lang w:eastAsia="zh-CN"/>
              </w:rPr>
              <w:t>The call-back Uri of NF service consumer (i.e. NEF) for implicit subscription to notification of Eventnotify.</w:t>
            </w:r>
          </w:p>
          <w:p w14:paraId="3C318981" w14:textId="77777777" w:rsidR="00E00EE5" w:rsidRDefault="00E00EE5">
            <w:pPr>
              <w:pStyle w:val="TAL"/>
              <w:rPr>
                <w:lang w:eastAsia="zh-CN"/>
              </w:rPr>
            </w:pPr>
            <w:r>
              <w:rPr>
                <w:lang w:eastAsia="zh-CN"/>
              </w:rPr>
              <w:t xml:space="preserve">This IE should be included and is used to receive the location information for UEs in the group </w:t>
            </w:r>
            <w:r>
              <w:rPr>
                <w:lang w:eastAsia="zh-CN"/>
              </w:rPr>
              <w:lastRenderedPageBreak/>
              <w:t>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10C02300" w:rsidR="00524863" w:rsidRDefault="00524863" w:rsidP="008158A7">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524863"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032D5653" w:rsidR="00524863" w:rsidRDefault="00524863" w:rsidP="00EF4063">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E4DE143" w14:textId="77777777" w:rsidR="00524863" w:rsidRDefault="00524863" w:rsidP="00EF4063">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77777777" w:rsidR="00524863" w:rsidRDefault="00524863" w:rsidP="00EF4063">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0228ECFB" w14:textId="77777777" w:rsidR="008D72A7" w:rsidRDefault="008D72A7" w:rsidP="008D72A7"/>
    <w:p w14:paraId="771808AF" w14:textId="77777777" w:rsidR="008D72A7" w:rsidRPr="008D72A7" w:rsidRDefault="008D72A7" w:rsidP="00EF4063">
      <w:pPr>
        <w:pStyle w:val="Heading5"/>
      </w:pPr>
      <w:bookmarkStart w:id="678" w:name="_Toc26202338"/>
      <w:bookmarkStart w:id="679" w:name="_Toc22624277"/>
      <w:bookmarkStart w:id="680" w:name="_Toc22141075"/>
      <w:bookmarkStart w:id="681" w:name="_Toc18853084"/>
      <w:bookmarkStart w:id="682" w:name="_Toc26202524"/>
      <w:bookmarkStart w:id="683" w:name="_Toc34804239"/>
      <w:bookmarkStart w:id="684" w:name="_Toc35935810"/>
      <w:bookmarkStart w:id="685" w:name="_Toc45030030"/>
      <w:bookmarkStart w:id="686" w:name="_Toc51922390"/>
      <w:bookmarkStart w:id="687" w:name="_Toc51922809"/>
      <w:bookmarkStart w:id="688" w:name="_Toc106628531"/>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678"/>
      <w:bookmarkEnd w:id="679"/>
      <w:bookmarkEnd w:id="680"/>
      <w:bookmarkEnd w:id="681"/>
      <w:bookmarkEnd w:id="682"/>
      <w:bookmarkEnd w:id="683"/>
      <w:bookmarkEnd w:id="684"/>
      <w:bookmarkEnd w:id="685"/>
      <w:bookmarkEnd w:id="686"/>
      <w:bookmarkEnd w:id="687"/>
      <w:bookmarkEnd w:id="688"/>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689"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689"/>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bl>
    <w:p w14:paraId="679E53F7" w14:textId="77777777" w:rsidR="008D72A7" w:rsidRDefault="008D72A7" w:rsidP="008D72A7">
      <w:bookmarkStart w:id="690" w:name="_Toc26202339"/>
      <w:bookmarkStart w:id="691" w:name="_Toc26202525"/>
      <w:bookmarkStart w:id="692" w:name="_Toc34804240"/>
      <w:bookmarkStart w:id="693" w:name="_Toc35935811"/>
      <w:bookmarkStart w:id="694" w:name="_Toc45030031"/>
      <w:bookmarkStart w:id="695" w:name="_Toc22624278"/>
      <w:bookmarkStart w:id="696" w:name="_Toc22141076"/>
    </w:p>
    <w:p w14:paraId="4008167A" w14:textId="77777777" w:rsidR="008D72A7" w:rsidRPr="008D72A7" w:rsidRDefault="008D72A7" w:rsidP="00EF4063">
      <w:pPr>
        <w:pStyle w:val="Heading5"/>
        <w:rPr>
          <w:lang w:eastAsia="zh-CN"/>
        </w:rPr>
      </w:pPr>
      <w:bookmarkStart w:id="697" w:name="_Toc51922391"/>
      <w:bookmarkStart w:id="698" w:name="_Toc51922810"/>
      <w:bookmarkStart w:id="699" w:name="_Toc106628532"/>
      <w:r w:rsidRPr="008D72A7">
        <w:lastRenderedPageBreak/>
        <w:t>6.1.</w:t>
      </w:r>
      <w:r w:rsidRPr="008D72A7">
        <w:rPr>
          <w:lang w:eastAsia="zh-CN"/>
        </w:rPr>
        <w:t>5</w:t>
      </w:r>
      <w:r w:rsidRPr="008D72A7">
        <w:t>.2.</w:t>
      </w:r>
      <w:r w:rsidRPr="008D72A7">
        <w:rPr>
          <w:lang w:eastAsia="zh-CN"/>
        </w:rPr>
        <w:t>4</w:t>
      </w:r>
      <w:r w:rsidRPr="008D72A7">
        <w:tab/>
        <w:t>Type: CancelLocData</w:t>
      </w:r>
      <w:bookmarkEnd w:id="690"/>
      <w:bookmarkEnd w:id="691"/>
      <w:bookmarkEnd w:id="692"/>
      <w:bookmarkEnd w:id="693"/>
      <w:bookmarkEnd w:id="694"/>
      <w:bookmarkEnd w:id="695"/>
      <w:bookmarkEnd w:id="696"/>
      <w:bookmarkEnd w:id="697"/>
      <w:bookmarkEnd w:id="698"/>
      <w:bookmarkEnd w:id="699"/>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6E19DA"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77777777" w:rsidR="006E19DA" w:rsidRDefault="006E19DA">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F01D06E" w14:textId="77777777" w:rsidR="006E19DA" w:rsidRDefault="006E19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6E19DA" w:rsidRDefault="006E19DA">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6E19DA" w:rsidRDefault="006E19DA" w:rsidP="006E19DA">
            <w:pPr>
              <w:pStyle w:val="TAL"/>
              <w:rPr>
                <w:lang w:eastAsia="zh-CN"/>
              </w:rPr>
            </w:pPr>
          </w:p>
          <w:p w14:paraId="3E53EAEF" w14:textId="77777777" w:rsidR="006E19DA" w:rsidRDefault="006E19DA" w:rsidP="006E19DA">
            <w:pPr>
              <w:pStyle w:val="TAL"/>
              <w:rPr>
                <w:lang w:eastAsia="zh-CN"/>
              </w:rPr>
            </w:pPr>
            <w:r>
              <w:rPr>
                <w:lang w:eastAsia="zh-CN"/>
              </w:rPr>
              <w:t>When present this IE shall contain the In</w:t>
            </w:r>
            <w:r w:rsidRPr="006A7EE2">
              <w:rPr>
                <w:lang w:eastAsia="zh-CN"/>
              </w:rPr>
              <w:t>ternal Group ID</w:t>
            </w:r>
          </w:p>
          <w:p w14:paraId="3468B4FB"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6E19DA" w:rsidRDefault="006E19DA">
            <w:pPr>
              <w:pStyle w:val="TAL"/>
              <w:rPr>
                <w:rFonts w:cs="Arial"/>
                <w:szCs w:val="18"/>
              </w:rPr>
            </w:pPr>
          </w:p>
        </w:tc>
      </w:tr>
      <w:tr w:rsidR="008D72A7"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8D72A7" w:rsidRDefault="008D72A7">
            <w:pPr>
              <w:pStyle w:val="TAL"/>
              <w:rPr>
                <w:rFonts w:cs="Arial"/>
                <w:szCs w:val="18"/>
              </w:rPr>
            </w:pPr>
          </w:p>
        </w:tc>
      </w:tr>
      <w:tr w:rsidR="008D72A7"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8D72A7" w:rsidRDefault="008D72A7">
            <w:pPr>
              <w:pStyle w:val="TAL"/>
              <w:rPr>
                <w:rFonts w:cs="Arial"/>
                <w:szCs w:val="18"/>
              </w:rPr>
            </w:pPr>
          </w:p>
        </w:tc>
      </w:tr>
      <w:tr w:rsidR="008D72A7"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8D72A7" w:rsidRDefault="008D72A7">
            <w:pPr>
              <w:pStyle w:val="TAL"/>
              <w:rPr>
                <w:rFonts w:cs="Arial"/>
                <w:szCs w:val="18"/>
              </w:rPr>
            </w:pPr>
          </w:p>
        </w:tc>
      </w:tr>
      <w:tr w:rsidR="008D72A7"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8D72A7" w:rsidRDefault="008D72A7">
            <w:pPr>
              <w:pStyle w:val="TAL"/>
              <w:rPr>
                <w:rFonts w:cs="Arial"/>
                <w:szCs w:val="18"/>
              </w:rPr>
            </w:pPr>
          </w:p>
        </w:tc>
      </w:tr>
      <w:tr w:rsidR="006E19DA"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700" w:name="_Toc22624279"/>
      <w:bookmarkStart w:id="701" w:name="_Toc22141077"/>
    </w:p>
    <w:p w14:paraId="218F694E" w14:textId="77777777" w:rsidR="008D72A7" w:rsidRPr="008D72A7" w:rsidRDefault="008D72A7" w:rsidP="00EF4063">
      <w:pPr>
        <w:pStyle w:val="Heading5"/>
        <w:rPr>
          <w:lang w:eastAsia="zh-CN"/>
        </w:rPr>
      </w:pPr>
      <w:bookmarkStart w:id="702" w:name="_Toc26202340"/>
      <w:bookmarkStart w:id="703" w:name="_Toc26202526"/>
      <w:bookmarkStart w:id="704" w:name="_Toc34804241"/>
      <w:bookmarkStart w:id="705" w:name="_Toc35935812"/>
      <w:bookmarkStart w:id="706" w:name="_Toc45030032"/>
      <w:bookmarkStart w:id="707" w:name="_Toc51922392"/>
      <w:bookmarkStart w:id="708" w:name="_Toc51922811"/>
      <w:bookmarkStart w:id="709" w:name="_Toc106628533"/>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700"/>
      <w:bookmarkEnd w:id="701"/>
      <w:bookmarkEnd w:id="702"/>
      <w:bookmarkEnd w:id="703"/>
      <w:bookmarkEnd w:id="704"/>
      <w:bookmarkEnd w:id="705"/>
      <w:bookmarkEnd w:id="706"/>
      <w:bookmarkEnd w:id="707"/>
      <w:bookmarkEnd w:id="708"/>
      <w:bookmarkEnd w:id="709"/>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710" w:name="_Toc22624280"/>
      <w:bookmarkStart w:id="711" w:name="_Toc22141078"/>
    </w:p>
    <w:p w14:paraId="0FB495E5" w14:textId="77777777" w:rsidR="008D72A7" w:rsidRPr="008D72A7" w:rsidRDefault="008D72A7" w:rsidP="00EF4063">
      <w:pPr>
        <w:pStyle w:val="Heading5"/>
        <w:rPr>
          <w:lang w:eastAsia="zh-CN"/>
        </w:rPr>
      </w:pPr>
      <w:bookmarkStart w:id="712" w:name="_Toc26202341"/>
      <w:bookmarkStart w:id="713" w:name="_Toc26202527"/>
      <w:bookmarkStart w:id="714" w:name="_Toc34804242"/>
      <w:bookmarkStart w:id="715" w:name="_Toc35935813"/>
      <w:bookmarkStart w:id="716" w:name="_Toc45030033"/>
      <w:bookmarkStart w:id="717" w:name="_Toc51922393"/>
      <w:bookmarkStart w:id="718" w:name="_Toc51922812"/>
      <w:bookmarkStart w:id="719" w:name="_Toc106628534"/>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710"/>
      <w:bookmarkEnd w:id="711"/>
      <w:bookmarkEnd w:id="712"/>
      <w:bookmarkEnd w:id="713"/>
      <w:bookmarkEnd w:id="714"/>
      <w:bookmarkEnd w:id="715"/>
      <w:bookmarkEnd w:id="716"/>
      <w:bookmarkEnd w:id="717"/>
      <w:bookmarkEnd w:id="718"/>
      <w:bookmarkEnd w:id="719"/>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bl>
    <w:p w14:paraId="4B57A92B" w14:textId="77777777" w:rsidR="008D72A7" w:rsidRDefault="008D72A7" w:rsidP="008D72A7">
      <w:bookmarkStart w:id="720" w:name="_Toc22624281"/>
      <w:bookmarkStart w:id="721" w:name="_Toc22141079"/>
    </w:p>
    <w:p w14:paraId="7D01C344" w14:textId="77777777" w:rsidR="008D72A7" w:rsidRPr="008D72A7" w:rsidRDefault="008D72A7" w:rsidP="00EF4063">
      <w:pPr>
        <w:pStyle w:val="Heading5"/>
        <w:rPr>
          <w:lang w:eastAsia="zh-CN"/>
        </w:rPr>
      </w:pPr>
      <w:bookmarkStart w:id="722" w:name="_Toc26202342"/>
      <w:bookmarkStart w:id="723" w:name="_Toc26202528"/>
      <w:bookmarkStart w:id="724" w:name="_Toc34804243"/>
      <w:bookmarkStart w:id="725" w:name="_Toc35935814"/>
      <w:bookmarkStart w:id="726" w:name="_Toc45030034"/>
      <w:bookmarkStart w:id="727" w:name="_Toc51922394"/>
      <w:bookmarkStart w:id="728" w:name="_Toc51922813"/>
      <w:bookmarkStart w:id="729" w:name="_Toc106628535"/>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720"/>
      <w:bookmarkEnd w:id="721"/>
      <w:bookmarkEnd w:id="722"/>
      <w:bookmarkEnd w:id="723"/>
      <w:bookmarkEnd w:id="724"/>
      <w:bookmarkEnd w:id="725"/>
      <w:bookmarkEnd w:id="726"/>
      <w:bookmarkEnd w:id="727"/>
      <w:bookmarkEnd w:id="728"/>
      <w:bookmarkEnd w:id="729"/>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.1.5.2.2) is present and when the codeWordCheck parameter is present and set to TRUE.</w:t>
            </w:r>
          </w:p>
        </w:tc>
      </w:tr>
    </w:tbl>
    <w:p w14:paraId="31BB4A48" w14:textId="77777777" w:rsidR="008D72A7" w:rsidRDefault="008D72A7" w:rsidP="008D72A7">
      <w:bookmarkStart w:id="730" w:name="_Toc22624282"/>
      <w:bookmarkStart w:id="731" w:name="_Toc22141080"/>
    </w:p>
    <w:p w14:paraId="791D80D2" w14:textId="77777777" w:rsidR="008D72A7" w:rsidRPr="008D72A7" w:rsidRDefault="008D72A7" w:rsidP="00EF4063">
      <w:pPr>
        <w:pStyle w:val="Heading5"/>
        <w:rPr>
          <w:lang w:eastAsia="zh-CN"/>
        </w:rPr>
      </w:pPr>
      <w:bookmarkStart w:id="732" w:name="_Toc26202343"/>
      <w:bookmarkStart w:id="733" w:name="_Toc26202529"/>
      <w:bookmarkStart w:id="734" w:name="_Toc34804244"/>
      <w:bookmarkStart w:id="735" w:name="_Toc35935815"/>
      <w:bookmarkStart w:id="736" w:name="_Toc45030035"/>
      <w:bookmarkStart w:id="737" w:name="_Toc51922395"/>
      <w:bookmarkStart w:id="738" w:name="_Toc51922814"/>
      <w:bookmarkStart w:id="739" w:name="_Toc106628536"/>
      <w:r w:rsidRPr="008D72A7">
        <w:lastRenderedPageBreak/>
        <w:t>6.1.</w:t>
      </w:r>
      <w:r w:rsidRPr="008D72A7">
        <w:rPr>
          <w:lang w:eastAsia="zh-CN"/>
        </w:rPr>
        <w:t>5</w:t>
      </w:r>
      <w:r w:rsidRPr="008D72A7">
        <w:t>.2.</w:t>
      </w:r>
      <w:r w:rsidRPr="008D72A7">
        <w:rPr>
          <w:lang w:eastAsia="zh-CN"/>
        </w:rPr>
        <w:t>8</w:t>
      </w:r>
      <w:r w:rsidRPr="008D72A7">
        <w:tab/>
      </w:r>
      <w:bookmarkEnd w:id="730"/>
      <w:bookmarkEnd w:id="731"/>
      <w:bookmarkEnd w:id="732"/>
      <w:bookmarkEnd w:id="733"/>
      <w:bookmarkEnd w:id="734"/>
      <w:bookmarkEnd w:id="735"/>
      <w:r w:rsidR="0014411C">
        <w:rPr>
          <w:rFonts w:hint="eastAsia"/>
          <w:lang w:eastAsia="zh-CN"/>
        </w:rPr>
        <w:t>Void</w:t>
      </w:r>
      <w:bookmarkEnd w:id="736"/>
      <w:bookmarkEnd w:id="737"/>
      <w:bookmarkEnd w:id="738"/>
      <w:bookmarkEnd w:id="739"/>
    </w:p>
    <w:p w14:paraId="7BE4023B" w14:textId="77777777" w:rsidR="00F332EC" w:rsidRPr="00B24285" w:rsidRDefault="00F332EC" w:rsidP="00EF4063">
      <w:pPr>
        <w:pStyle w:val="Heading5"/>
        <w:rPr>
          <w:lang w:eastAsia="zh-CN"/>
        </w:rPr>
      </w:pPr>
      <w:bookmarkStart w:id="740" w:name="_Toc34804245"/>
      <w:bookmarkStart w:id="741" w:name="_Toc35935816"/>
      <w:bookmarkStart w:id="742" w:name="_Toc45030036"/>
      <w:bookmarkStart w:id="743" w:name="_Toc51922396"/>
      <w:bookmarkStart w:id="744" w:name="_Toc51922815"/>
      <w:bookmarkStart w:id="745" w:name="_Toc106628537"/>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740"/>
      <w:bookmarkEnd w:id="741"/>
      <w:bookmarkEnd w:id="742"/>
      <w:bookmarkEnd w:id="743"/>
      <w:bookmarkEnd w:id="744"/>
      <w:bookmarkEnd w:id="745"/>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746" w:name="_Toc510696637"/>
      <w:bookmarkStart w:id="747" w:name="_Toc51922397"/>
    </w:p>
    <w:p w14:paraId="6B05AE57" w14:textId="77777777" w:rsidR="007C6ECB" w:rsidRDefault="007C6ECB" w:rsidP="00EF4063">
      <w:pPr>
        <w:pStyle w:val="Heading5"/>
      </w:pPr>
      <w:bookmarkStart w:id="748" w:name="_Toc51922816"/>
      <w:bookmarkStart w:id="749" w:name="_Toc106628538"/>
      <w:r>
        <w:t>6.1.5.2.</w:t>
      </w:r>
      <w:r>
        <w:rPr>
          <w:rFonts w:hint="eastAsia"/>
          <w:lang w:eastAsia="zh-CN"/>
        </w:rPr>
        <w:t>10</w:t>
      </w:r>
      <w:r>
        <w:tab/>
        <w:t xml:space="preserve">Type: </w:t>
      </w:r>
      <w:bookmarkEnd w:id="746"/>
      <w:r>
        <w:t>LocUpdateSubs</w:t>
      </w:r>
      <w:bookmarkEnd w:id="747"/>
      <w:bookmarkEnd w:id="748"/>
      <w:bookmarkEnd w:id="749"/>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750" w:name="_Toc106628539"/>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750"/>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751" w:name="_Toc106628540"/>
      <w:r>
        <w:t>6.1.</w:t>
      </w:r>
      <w:r>
        <w:rPr>
          <w:lang w:eastAsia="zh-CN"/>
        </w:rPr>
        <w:t>5</w:t>
      </w:r>
      <w:r>
        <w:t>.2.</w:t>
      </w:r>
      <w:r>
        <w:rPr>
          <w:rFonts w:hint="eastAsia"/>
          <w:lang w:eastAsia="zh-CN"/>
        </w:rPr>
        <w:t>12</w:t>
      </w:r>
      <w:r>
        <w:tab/>
        <w:t xml:space="preserve">Type: </w:t>
      </w:r>
      <w:r>
        <w:rPr>
          <w:lang w:eastAsia="zh-CN"/>
        </w:rPr>
        <w:t>EventNotifyDataExt</w:t>
      </w:r>
      <w:bookmarkEnd w:id="751"/>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752" w:name="_Toc20150406"/>
      <w:bookmarkStart w:id="753" w:name="_Toc25168653"/>
      <w:bookmarkStart w:id="754" w:name="_Toc27593072"/>
      <w:bookmarkStart w:id="755" w:name="_Toc34147943"/>
      <w:bookmarkStart w:id="756" w:name="_Toc36463327"/>
      <w:bookmarkStart w:id="757" w:name="_Toc43215167"/>
      <w:bookmarkStart w:id="758" w:name="_Toc45032415"/>
      <w:bookmarkStart w:id="759" w:name="_Toc49849904"/>
      <w:bookmarkStart w:id="760" w:name="_Toc51873418"/>
      <w:bookmarkStart w:id="761" w:name="_Toc56517546"/>
      <w:bookmarkStart w:id="762" w:name="_Toc58594447"/>
      <w:bookmarkStart w:id="763" w:name="_Toc106628541"/>
      <w:r>
        <w:t>6.1.5.2.</w:t>
      </w:r>
      <w:r>
        <w:rPr>
          <w:rFonts w:hint="eastAsia"/>
          <w:lang w:eastAsia="zh-CN"/>
        </w:rPr>
        <w:t>13</w:t>
      </w:r>
      <w:r>
        <w:tab/>
        <w:t>Type: AreaEventInfo</w:t>
      </w:r>
      <w:bookmarkEnd w:id="752"/>
      <w:bookmarkEnd w:id="753"/>
      <w:bookmarkEnd w:id="754"/>
      <w:bookmarkEnd w:id="755"/>
      <w:bookmarkEnd w:id="756"/>
      <w:bookmarkEnd w:id="757"/>
      <w:bookmarkEnd w:id="758"/>
      <w:bookmarkEnd w:id="759"/>
      <w:bookmarkEnd w:id="760"/>
      <w:bookmarkEnd w:id="761"/>
      <w:bookmarkEnd w:id="762"/>
      <w:r>
        <w:t>Addition</w:t>
      </w:r>
      <w:bookmarkEnd w:id="763"/>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764" w:name="_Toc106628542"/>
      <w:r>
        <w:t>6.1.5.2.</w:t>
      </w:r>
      <w:r>
        <w:rPr>
          <w:rFonts w:hint="eastAsia"/>
          <w:lang w:eastAsia="zh-CN"/>
        </w:rPr>
        <w:t>14</w:t>
      </w:r>
      <w:r>
        <w:tab/>
        <w:t>Type: AreaEventInfoExt</w:t>
      </w:r>
      <w:bookmarkEnd w:id="764"/>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77777777" w:rsidR="004C7A68" w:rsidRPr="004C7A68" w:rsidRDefault="004C7A68" w:rsidP="00F332EC">
      <w:pPr>
        <w:rPr>
          <w:lang w:eastAsia="zh-CN"/>
        </w:rPr>
      </w:pPr>
    </w:p>
    <w:p w14:paraId="36011C6C" w14:textId="77777777" w:rsidR="008D72A7" w:rsidRPr="008D72A7" w:rsidRDefault="008D72A7" w:rsidP="00EF4063">
      <w:pPr>
        <w:pStyle w:val="Heading4"/>
        <w:rPr>
          <w:lang w:val="en-US"/>
        </w:rPr>
      </w:pPr>
      <w:bookmarkStart w:id="765" w:name="_Toc26202344"/>
      <w:bookmarkStart w:id="766" w:name="_Toc22624283"/>
      <w:bookmarkStart w:id="767" w:name="_Toc22141081"/>
      <w:bookmarkStart w:id="768" w:name="_Toc18853085"/>
      <w:bookmarkStart w:id="769" w:name="_Toc26202530"/>
      <w:bookmarkStart w:id="770" w:name="_Toc34804246"/>
      <w:bookmarkStart w:id="771" w:name="_Toc35935817"/>
      <w:bookmarkStart w:id="772" w:name="_Toc45030037"/>
      <w:bookmarkStart w:id="773" w:name="_Toc51922398"/>
      <w:bookmarkStart w:id="774" w:name="_Toc51922817"/>
      <w:bookmarkStart w:id="775" w:name="_Toc106628543"/>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765"/>
      <w:bookmarkEnd w:id="766"/>
      <w:bookmarkEnd w:id="767"/>
      <w:bookmarkEnd w:id="768"/>
      <w:bookmarkEnd w:id="769"/>
      <w:bookmarkEnd w:id="770"/>
      <w:bookmarkEnd w:id="771"/>
      <w:bookmarkEnd w:id="772"/>
      <w:bookmarkEnd w:id="773"/>
      <w:bookmarkEnd w:id="774"/>
      <w:bookmarkEnd w:id="775"/>
    </w:p>
    <w:p w14:paraId="63AC2B55" w14:textId="77777777" w:rsidR="008D72A7" w:rsidRPr="008D72A7" w:rsidRDefault="008D72A7" w:rsidP="00EF4063">
      <w:pPr>
        <w:pStyle w:val="Heading5"/>
      </w:pPr>
      <w:bookmarkStart w:id="776" w:name="_Toc26202345"/>
      <w:bookmarkStart w:id="777" w:name="_Toc22624284"/>
      <w:bookmarkStart w:id="778" w:name="_Toc22141082"/>
      <w:bookmarkStart w:id="779" w:name="_Toc18853086"/>
      <w:bookmarkStart w:id="780" w:name="_Toc26202531"/>
      <w:bookmarkStart w:id="781" w:name="_Toc34804247"/>
      <w:bookmarkStart w:id="782" w:name="_Toc35935818"/>
      <w:bookmarkStart w:id="783" w:name="_Toc45030038"/>
      <w:bookmarkStart w:id="784" w:name="_Toc51922399"/>
      <w:bookmarkStart w:id="785" w:name="_Toc51922818"/>
      <w:bookmarkStart w:id="786" w:name="_Toc106628544"/>
      <w:r w:rsidRPr="008D72A7">
        <w:t>6.1.</w:t>
      </w:r>
      <w:r w:rsidRPr="008D72A7">
        <w:rPr>
          <w:lang w:eastAsia="zh-CN"/>
        </w:rPr>
        <w:t>5</w:t>
      </w:r>
      <w:r w:rsidRPr="008D72A7">
        <w:t>.3.1</w:t>
      </w:r>
      <w:r w:rsidRPr="008D72A7">
        <w:tab/>
        <w:t>Introduction</w:t>
      </w:r>
      <w:bookmarkEnd w:id="776"/>
      <w:bookmarkEnd w:id="777"/>
      <w:bookmarkEnd w:id="778"/>
      <w:bookmarkEnd w:id="779"/>
      <w:bookmarkEnd w:id="780"/>
      <w:bookmarkEnd w:id="781"/>
      <w:bookmarkEnd w:id="782"/>
      <w:bookmarkEnd w:id="783"/>
      <w:bookmarkEnd w:id="784"/>
      <w:bookmarkEnd w:id="785"/>
      <w:bookmarkEnd w:id="786"/>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787" w:name="_Toc26202346"/>
      <w:bookmarkStart w:id="788" w:name="_Toc22624285"/>
      <w:bookmarkStart w:id="789" w:name="_Toc22141083"/>
      <w:bookmarkStart w:id="790" w:name="_Toc18853087"/>
      <w:bookmarkStart w:id="791" w:name="_Toc26202532"/>
      <w:bookmarkStart w:id="792" w:name="_Toc34804248"/>
      <w:bookmarkStart w:id="793" w:name="_Toc35935819"/>
      <w:bookmarkStart w:id="794" w:name="_Toc45030039"/>
      <w:bookmarkStart w:id="795" w:name="_Toc51922400"/>
      <w:bookmarkStart w:id="796" w:name="_Toc51922819"/>
      <w:bookmarkStart w:id="797" w:name="_Toc106628545"/>
      <w:r w:rsidRPr="008D72A7">
        <w:t>6.1.</w:t>
      </w:r>
      <w:r w:rsidRPr="008D72A7">
        <w:rPr>
          <w:lang w:eastAsia="zh-CN"/>
        </w:rPr>
        <w:t>5</w:t>
      </w:r>
      <w:r w:rsidRPr="008D72A7">
        <w:t>.3.2</w:t>
      </w:r>
      <w:r w:rsidRPr="008D72A7">
        <w:tab/>
        <w:t>Simple data types</w:t>
      </w:r>
      <w:bookmarkEnd w:id="787"/>
      <w:bookmarkEnd w:id="788"/>
      <w:bookmarkEnd w:id="789"/>
      <w:bookmarkEnd w:id="790"/>
      <w:bookmarkEnd w:id="791"/>
      <w:bookmarkEnd w:id="792"/>
      <w:bookmarkEnd w:id="793"/>
      <w:bookmarkEnd w:id="794"/>
      <w:bookmarkEnd w:id="795"/>
      <w:bookmarkEnd w:id="796"/>
      <w:bookmarkEnd w:id="797"/>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77777777" w:rsidR="000E7159" w:rsidRDefault="000E7159" w:rsidP="003A5BCC">
            <w:pPr>
              <w:pStyle w:val="TAL"/>
              <w:rPr>
                <w:lang w:eastAsia="zh-CN"/>
              </w:rPr>
            </w:pPr>
            <w:r>
              <w:rPr>
                <w:lang w:eastAsia="zh-CN"/>
              </w:rPr>
              <w:t>LCS Service Type Id, as specified clause </w:t>
            </w:r>
            <w:r>
              <w:t xml:space="preserve">7.6.11.15 of </w:t>
            </w:r>
            <w:r>
              <w:rPr>
                <w:lang w:eastAsia="zh-CN"/>
              </w:rPr>
              <w:t>3GPP TS 29.002 [xx].</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798" w:name="_Toc26202347"/>
      <w:bookmarkStart w:id="799" w:name="_Toc22624286"/>
      <w:bookmarkStart w:id="800" w:name="_Toc22141084"/>
      <w:bookmarkStart w:id="801" w:name="_Toc18853088"/>
      <w:bookmarkStart w:id="802" w:name="_Toc26202533"/>
      <w:bookmarkStart w:id="803" w:name="_Toc34804249"/>
      <w:bookmarkStart w:id="804" w:name="_Toc35935820"/>
      <w:bookmarkStart w:id="805" w:name="_Toc45030040"/>
      <w:bookmarkStart w:id="806" w:name="_Toc51922401"/>
      <w:bookmarkStart w:id="807" w:name="_Toc51922820"/>
      <w:bookmarkStart w:id="808" w:name="_Toc106628546"/>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798"/>
      <w:bookmarkEnd w:id="799"/>
      <w:bookmarkEnd w:id="800"/>
      <w:bookmarkEnd w:id="801"/>
      <w:bookmarkEnd w:id="802"/>
      <w:bookmarkEnd w:id="803"/>
      <w:bookmarkEnd w:id="804"/>
      <w:bookmarkEnd w:id="805"/>
      <w:bookmarkEnd w:id="806"/>
      <w:bookmarkEnd w:id="807"/>
      <w:bookmarkEnd w:id="808"/>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809" w:name="_Toc26202348"/>
      <w:bookmarkStart w:id="810" w:name="_Toc22624287"/>
      <w:bookmarkStart w:id="811" w:name="_Toc22141085"/>
      <w:bookmarkStart w:id="812" w:name="_Toc18853089"/>
      <w:bookmarkStart w:id="813" w:name="_Toc26202534"/>
      <w:bookmarkStart w:id="814" w:name="_Toc34804250"/>
      <w:bookmarkStart w:id="815" w:name="_Toc35935821"/>
      <w:bookmarkStart w:id="816" w:name="_Toc45030041"/>
      <w:bookmarkStart w:id="817" w:name="_Toc51922402"/>
      <w:bookmarkStart w:id="818" w:name="_Toc51922821"/>
      <w:bookmarkStart w:id="819" w:name="_Toc106628547"/>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809"/>
      <w:bookmarkEnd w:id="810"/>
      <w:bookmarkEnd w:id="811"/>
      <w:bookmarkEnd w:id="812"/>
      <w:bookmarkEnd w:id="813"/>
      <w:bookmarkEnd w:id="814"/>
      <w:bookmarkEnd w:id="815"/>
      <w:bookmarkEnd w:id="816"/>
      <w:bookmarkEnd w:id="817"/>
      <w:bookmarkEnd w:id="818"/>
      <w:bookmarkEnd w:id="819"/>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77777777" w:rsidR="008D72A7" w:rsidRDefault="008D72A7" w:rsidP="008D72A7">
      <w:bookmarkStart w:id="820" w:name="_Toc22624288"/>
      <w:bookmarkStart w:id="821" w:name="_Toc22141086"/>
    </w:p>
    <w:p w14:paraId="06FBBCCF" w14:textId="77777777" w:rsidR="008D72A7" w:rsidRPr="008D72A7" w:rsidRDefault="008D72A7" w:rsidP="00EF4063">
      <w:pPr>
        <w:pStyle w:val="Heading5"/>
      </w:pPr>
      <w:bookmarkStart w:id="822" w:name="_Toc26202349"/>
      <w:bookmarkStart w:id="823" w:name="_Toc26202535"/>
      <w:bookmarkStart w:id="824" w:name="_Toc34804251"/>
      <w:bookmarkStart w:id="825" w:name="_Toc35935822"/>
      <w:bookmarkStart w:id="826" w:name="_Toc45030042"/>
      <w:bookmarkStart w:id="827" w:name="_Toc51922403"/>
      <w:bookmarkStart w:id="828" w:name="_Toc51922822"/>
      <w:bookmarkStart w:id="829" w:name="_Toc106628548"/>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820"/>
      <w:bookmarkEnd w:id="821"/>
      <w:bookmarkEnd w:id="822"/>
      <w:bookmarkEnd w:id="823"/>
      <w:bookmarkEnd w:id="824"/>
      <w:bookmarkEnd w:id="825"/>
      <w:bookmarkEnd w:id="826"/>
      <w:bookmarkEnd w:id="827"/>
      <w:bookmarkEnd w:id="828"/>
      <w:bookmarkEnd w:id="829"/>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830" w:name="_Toc22624289"/>
      <w:bookmarkStart w:id="831"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832" w:name="_Toc26202350"/>
      <w:bookmarkStart w:id="833" w:name="_Toc26202536"/>
      <w:bookmarkStart w:id="834" w:name="_Toc34804252"/>
      <w:bookmarkStart w:id="835" w:name="_Toc35935823"/>
      <w:bookmarkStart w:id="836" w:name="_Toc45030043"/>
      <w:bookmarkStart w:id="837" w:name="_Toc51922404"/>
      <w:bookmarkStart w:id="838" w:name="_Toc51922823"/>
      <w:bookmarkStart w:id="839" w:name="_Toc106628549"/>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830"/>
      <w:bookmarkEnd w:id="831"/>
      <w:bookmarkEnd w:id="832"/>
      <w:bookmarkEnd w:id="833"/>
      <w:bookmarkEnd w:id="834"/>
      <w:bookmarkEnd w:id="835"/>
      <w:bookmarkEnd w:id="836"/>
      <w:bookmarkEnd w:id="837"/>
      <w:bookmarkEnd w:id="838"/>
      <w:bookmarkEnd w:id="839"/>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96"/>
        <w:gridCol w:w="1836"/>
      </w:tblGrid>
      <w:tr w:rsidR="008D72A7" w14:paraId="484CD238" w14:textId="7777777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40" w:name="_Toc106628550"/>
      <w:r>
        <w:t>6.1.5.3.</w:t>
      </w:r>
      <w:r>
        <w:rPr>
          <w:rFonts w:hint="eastAsia"/>
        </w:rPr>
        <w:t>7</w:t>
      </w:r>
      <w:r w:rsidR="006B79A1">
        <w:tab/>
      </w:r>
      <w:r>
        <w:t xml:space="preserve">Enumeration: </w:t>
      </w:r>
      <w:r w:rsidRPr="00043171">
        <w:t>FailureCause</w:t>
      </w:r>
      <w:bookmarkEnd w:id="840"/>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41" w:name="_Toc106628551"/>
      <w:r>
        <w:t>6.1.5.3.</w:t>
      </w:r>
      <w:r>
        <w:rPr>
          <w:rFonts w:hint="eastAsia"/>
        </w:rPr>
        <w:t>8</w:t>
      </w:r>
      <w:r>
        <w:tab/>
        <w:t>Enumeration: SuccessType</w:t>
      </w:r>
      <w:bookmarkEnd w:id="841"/>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77777777" w:rsidR="00043171" w:rsidRDefault="00043171" w:rsidP="008D72A7">
      <w:pPr>
        <w:rPr>
          <w:lang w:eastAsia="zh-CN"/>
        </w:rPr>
      </w:pPr>
    </w:p>
    <w:p w14:paraId="4B1A21DD" w14:textId="77777777" w:rsidR="008D72A7" w:rsidRPr="008D72A7" w:rsidRDefault="008D72A7" w:rsidP="00EF4063">
      <w:pPr>
        <w:pStyle w:val="Heading3"/>
      </w:pPr>
      <w:bookmarkStart w:id="842" w:name="_Toc26202355"/>
      <w:bookmarkStart w:id="843" w:name="_Toc22624294"/>
      <w:bookmarkStart w:id="844" w:name="_Toc22141092"/>
      <w:bookmarkStart w:id="845" w:name="_Toc18853094"/>
      <w:bookmarkStart w:id="846" w:name="_Toc26202541"/>
      <w:bookmarkStart w:id="847" w:name="_Toc34804253"/>
      <w:bookmarkStart w:id="848" w:name="_Toc35935824"/>
      <w:bookmarkStart w:id="849" w:name="_Toc45030044"/>
      <w:bookmarkStart w:id="850" w:name="_Toc51922405"/>
      <w:bookmarkStart w:id="851" w:name="_Toc51922824"/>
      <w:bookmarkStart w:id="852" w:name="_Toc106628552"/>
      <w:r w:rsidRPr="008D72A7">
        <w:t>6.1.</w:t>
      </w:r>
      <w:r w:rsidRPr="008D72A7">
        <w:rPr>
          <w:lang w:eastAsia="zh-CN"/>
        </w:rPr>
        <w:t>6</w:t>
      </w:r>
      <w:r w:rsidRPr="008D72A7">
        <w:tab/>
        <w:t>Error Handling</w:t>
      </w:r>
      <w:bookmarkEnd w:id="842"/>
      <w:bookmarkEnd w:id="843"/>
      <w:bookmarkEnd w:id="844"/>
      <w:bookmarkEnd w:id="845"/>
      <w:bookmarkEnd w:id="846"/>
      <w:bookmarkEnd w:id="847"/>
      <w:bookmarkEnd w:id="848"/>
      <w:bookmarkEnd w:id="849"/>
      <w:bookmarkEnd w:id="850"/>
      <w:bookmarkEnd w:id="851"/>
      <w:bookmarkEnd w:id="852"/>
    </w:p>
    <w:p w14:paraId="4491F978" w14:textId="77777777" w:rsidR="008D72A7" w:rsidRPr="008D72A7" w:rsidRDefault="008D72A7" w:rsidP="00EF4063">
      <w:pPr>
        <w:pStyle w:val="Heading4"/>
      </w:pPr>
      <w:bookmarkStart w:id="853" w:name="_Toc26202356"/>
      <w:bookmarkStart w:id="854" w:name="_Toc22624295"/>
      <w:bookmarkStart w:id="855" w:name="_Toc22141093"/>
      <w:bookmarkStart w:id="856" w:name="_Toc18853095"/>
      <w:bookmarkStart w:id="857" w:name="_Toc26202542"/>
      <w:bookmarkStart w:id="858" w:name="_Toc34804254"/>
      <w:bookmarkStart w:id="859" w:name="_Toc35935825"/>
      <w:bookmarkStart w:id="860" w:name="_Toc45030045"/>
      <w:bookmarkStart w:id="861" w:name="_Toc51922406"/>
      <w:bookmarkStart w:id="862" w:name="_Toc51922825"/>
      <w:bookmarkStart w:id="863" w:name="_Toc106628553"/>
      <w:r w:rsidRPr="008D72A7">
        <w:t>6.1.</w:t>
      </w:r>
      <w:r w:rsidRPr="008D72A7">
        <w:rPr>
          <w:lang w:eastAsia="zh-CN"/>
        </w:rPr>
        <w:t>6</w:t>
      </w:r>
      <w:r w:rsidRPr="008D72A7">
        <w:t>.1</w:t>
      </w:r>
      <w:r w:rsidRPr="008D72A7">
        <w:tab/>
        <w:t>General</w:t>
      </w:r>
      <w:bookmarkEnd w:id="853"/>
      <w:bookmarkEnd w:id="854"/>
      <w:bookmarkEnd w:id="855"/>
      <w:bookmarkEnd w:id="856"/>
      <w:bookmarkEnd w:id="857"/>
      <w:bookmarkEnd w:id="858"/>
      <w:bookmarkEnd w:id="859"/>
      <w:bookmarkEnd w:id="860"/>
      <w:bookmarkEnd w:id="861"/>
      <w:bookmarkEnd w:id="862"/>
      <w:bookmarkEnd w:id="863"/>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864" w:name="_Toc26202357"/>
      <w:bookmarkStart w:id="865" w:name="_Toc22624296"/>
      <w:bookmarkStart w:id="866" w:name="_Toc22141094"/>
      <w:bookmarkStart w:id="867" w:name="_Toc18853096"/>
      <w:bookmarkStart w:id="868" w:name="_Toc26202543"/>
      <w:bookmarkStart w:id="869" w:name="_Toc34804255"/>
      <w:bookmarkStart w:id="870" w:name="_Toc35935826"/>
      <w:bookmarkStart w:id="871" w:name="_Toc45030046"/>
      <w:bookmarkStart w:id="872" w:name="_Toc51922407"/>
      <w:bookmarkStart w:id="873" w:name="_Toc51922826"/>
      <w:bookmarkStart w:id="874" w:name="_Toc106628554"/>
      <w:r w:rsidRPr="008D72A7">
        <w:t>6.1.</w:t>
      </w:r>
      <w:r w:rsidRPr="008D72A7">
        <w:rPr>
          <w:lang w:eastAsia="zh-CN"/>
        </w:rPr>
        <w:t>6</w:t>
      </w:r>
      <w:r w:rsidRPr="008D72A7">
        <w:t>.2</w:t>
      </w:r>
      <w:r w:rsidRPr="008D72A7">
        <w:tab/>
        <w:t>Protocol Errors</w:t>
      </w:r>
      <w:bookmarkEnd w:id="864"/>
      <w:bookmarkEnd w:id="865"/>
      <w:bookmarkEnd w:id="866"/>
      <w:bookmarkEnd w:id="867"/>
      <w:bookmarkEnd w:id="868"/>
      <w:bookmarkEnd w:id="869"/>
      <w:bookmarkEnd w:id="870"/>
      <w:bookmarkEnd w:id="871"/>
      <w:bookmarkEnd w:id="872"/>
      <w:bookmarkEnd w:id="873"/>
      <w:bookmarkEnd w:id="874"/>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875" w:name="_Toc26202358"/>
      <w:bookmarkStart w:id="876" w:name="_Toc22624297"/>
      <w:bookmarkStart w:id="877" w:name="_Toc22141095"/>
      <w:bookmarkStart w:id="878" w:name="_Toc18853097"/>
      <w:bookmarkStart w:id="879" w:name="_Toc26202544"/>
      <w:bookmarkStart w:id="880" w:name="_Toc34804256"/>
      <w:bookmarkStart w:id="881" w:name="_Toc35935827"/>
      <w:bookmarkStart w:id="882" w:name="_Toc45030047"/>
      <w:bookmarkStart w:id="883" w:name="_Toc51922408"/>
      <w:bookmarkStart w:id="884" w:name="_Toc51922827"/>
      <w:bookmarkStart w:id="885" w:name="_Toc106628555"/>
      <w:r w:rsidRPr="008D72A7">
        <w:t>6.1.</w:t>
      </w:r>
      <w:r w:rsidRPr="008D72A7">
        <w:rPr>
          <w:lang w:eastAsia="zh-CN"/>
        </w:rPr>
        <w:t>6</w:t>
      </w:r>
      <w:r w:rsidRPr="008D72A7">
        <w:t>.3</w:t>
      </w:r>
      <w:r w:rsidRPr="008D72A7">
        <w:tab/>
        <w:t>Application Errors</w:t>
      </w:r>
      <w:bookmarkEnd w:id="875"/>
      <w:bookmarkEnd w:id="876"/>
      <w:bookmarkEnd w:id="877"/>
      <w:bookmarkEnd w:id="878"/>
      <w:bookmarkEnd w:id="879"/>
      <w:bookmarkEnd w:id="880"/>
      <w:bookmarkEnd w:id="881"/>
      <w:bookmarkEnd w:id="882"/>
      <w:bookmarkEnd w:id="883"/>
      <w:bookmarkEnd w:id="884"/>
      <w:bookmarkEnd w:id="885"/>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7D379C" w:rsidRDefault="007D379C" w:rsidP="007D379C">
            <w:pPr>
              <w:pStyle w:val="TAL"/>
              <w:rPr>
                <w:lang w:val="en-US"/>
              </w:rPr>
            </w:pPr>
            <w:r>
              <w:rPr>
                <w:lang w:val="en-US"/>
              </w:rPr>
              <w:t>No response is received from a remote peer, i.e.,</w:t>
            </w:r>
          </w:p>
          <w:p w14:paraId="1BAF30A7" w14:textId="77777777" w:rsidR="007D379C" w:rsidRDefault="007D379C" w:rsidP="007D379C">
            <w:pPr>
              <w:pStyle w:val="TAL"/>
              <w:rPr>
                <w:lang w:val="en-US"/>
              </w:rPr>
            </w:pPr>
            <w:r>
              <w:rPr>
                <w:lang w:val="en-US"/>
              </w:rPr>
              <w:t>1) The response from the serving AMF wasn't received by (V)GMLC, or;</w:t>
            </w:r>
          </w:p>
          <w:p w14:paraId="2AEA29EC"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886" w:name="_Toc26202359"/>
      <w:bookmarkStart w:id="887" w:name="_Toc22624298"/>
      <w:bookmarkStart w:id="888" w:name="_Toc22141096"/>
      <w:bookmarkStart w:id="889" w:name="_Toc18853098"/>
      <w:bookmarkStart w:id="890" w:name="_Toc26202545"/>
      <w:bookmarkStart w:id="891" w:name="_Toc34804257"/>
      <w:bookmarkStart w:id="892" w:name="_Toc35935828"/>
      <w:bookmarkStart w:id="893" w:name="_Toc45030048"/>
      <w:bookmarkStart w:id="894" w:name="_Toc51922409"/>
      <w:bookmarkStart w:id="895" w:name="_Toc51922828"/>
      <w:bookmarkStart w:id="896" w:name="_Toc106628556"/>
      <w:r w:rsidRPr="006128D2">
        <w:rPr>
          <w:lang w:val="en-US"/>
        </w:rPr>
        <w:t>6.1.</w:t>
      </w:r>
      <w:r w:rsidR="00BB2BE5">
        <w:rPr>
          <w:rFonts w:hint="eastAsia"/>
          <w:lang w:val="en-US" w:eastAsia="zh-CN"/>
        </w:rPr>
        <w:t>7</w:t>
      </w:r>
      <w:r w:rsidRPr="006128D2">
        <w:rPr>
          <w:lang w:val="en-US"/>
        </w:rPr>
        <w:tab/>
        <w:t>Feature negotiation</w:t>
      </w:r>
      <w:bookmarkEnd w:id="886"/>
      <w:bookmarkEnd w:id="887"/>
      <w:bookmarkEnd w:id="888"/>
      <w:bookmarkEnd w:id="889"/>
      <w:bookmarkEnd w:id="890"/>
      <w:bookmarkEnd w:id="891"/>
      <w:bookmarkEnd w:id="892"/>
      <w:bookmarkEnd w:id="893"/>
      <w:bookmarkEnd w:id="894"/>
      <w:bookmarkEnd w:id="895"/>
      <w:bookmarkEnd w:id="896"/>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61F3D22E" w:rsidR="006929CC" w:rsidRDefault="006929CC">
            <w:pPr>
              <w:pStyle w:val="TAL"/>
              <w:rPr>
                <w:rFonts w:cs="Arial"/>
                <w:szCs w:val="18"/>
              </w:rPr>
            </w:pPr>
            <w:r>
              <w:rPr>
                <w:lang w:eastAsia="zh-CN"/>
              </w:rPr>
              <w:t xml:space="preserve">This feature bit indicates whether the GMLC support that </w:t>
            </w:r>
            <w:r>
              <w:t>more than one Location QoSes during consuming location service are required.</w:t>
            </w:r>
          </w:p>
        </w:tc>
      </w:tr>
    </w:tbl>
    <w:p w14:paraId="36387CD1" w14:textId="77777777" w:rsidR="008D72A7" w:rsidRDefault="008D72A7" w:rsidP="008D72A7"/>
    <w:p w14:paraId="30192C14" w14:textId="77777777" w:rsidR="00F748C1" w:rsidRDefault="00F748C1" w:rsidP="00EF4063">
      <w:pPr>
        <w:pStyle w:val="Heading3"/>
        <w:rPr>
          <w:lang w:val="en-US"/>
        </w:rPr>
      </w:pPr>
      <w:bookmarkStart w:id="897" w:name="_Toc34804258"/>
      <w:bookmarkStart w:id="898" w:name="_Toc35935829"/>
      <w:bookmarkStart w:id="899" w:name="_Toc45030049"/>
      <w:bookmarkStart w:id="900" w:name="_Toc51922410"/>
      <w:bookmarkStart w:id="901" w:name="_Toc51922829"/>
      <w:bookmarkStart w:id="902" w:name="_Toc106628557"/>
      <w:r>
        <w:rPr>
          <w:lang w:val="en-US"/>
        </w:rPr>
        <w:t>6.1.</w:t>
      </w:r>
      <w:r>
        <w:rPr>
          <w:rFonts w:hint="eastAsia"/>
          <w:lang w:val="en-US" w:eastAsia="zh-CN"/>
        </w:rPr>
        <w:t>8</w:t>
      </w:r>
      <w:r>
        <w:rPr>
          <w:lang w:val="en-US"/>
        </w:rPr>
        <w:tab/>
        <w:t>Security</w:t>
      </w:r>
      <w:bookmarkEnd w:id="897"/>
      <w:bookmarkEnd w:id="898"/>
      <w:bookmarkEnd w:id="899"/>
      <w:bookmarkEnd w:id="900"/>
      <w:bookmarkEnd w:id="901"/>
      <w:bookmarkEnd w:id="902"/>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77777777" w:rsidR="000847BD" w:rsidRDefault="00F748C1" w:rsidP="00F748C1">
      <w:pPr>
        <w:rPr>
          <w:lang w:val="en-US"/>
        </w:rPr>
      </w:pPr>
      <w:r>
        <w:rPr>
          <w:lang w:val="en-US"/>
        </w:rPr>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903" w:name="_Toc25074008"/>
      <w:bookmarkStart w:id="904" w:name="_Toc34063200"/>
      <w:bookmarkStart w:id="905" w:name="_Toc43120185"/>
      <w:bookmarkStart w:id="906" w:name="_Toc49768242"/>
      <w:bookmarkStart w:id="907" w:name="_Toc51867092"/>
      <w:bookmarkStart w:id="908" w:name="_Toc106628558"/>
      <w:r>
        <w:rPr>
          <w:lang w:val="en-US"/>
        </w:rPr>
        <w:t>6.1.</w:t>
      </w:r>
      <w:r>
        <w:rPr>
          <w:rFonts w:hint="eastAsia"/>
          <w:lang w:val="en-US" w:eastAsia="zh-CN"/>
        </w:rPr>
        <w:t>9</w:t>
      </w:r>
      <w:r>
        <w:rPr>
          <w:lang w:val="en-US"/>
        </w:rPr>
        <w:tab/>
      </w:r>
      <w:bookmarkEnd w:id="903"/>
      <w:bookmarkEnd w:id="904"/>
      <w:bookmarkEnd w:id="905"/>
      <w:bookmarkEnd w:id="906"/>
      <w:bookmarkEnd w:id="907"/>
      <w:r>
        <w:rPr>
          <w:lang w:val="en-US"/>
        </w:rPr>
        <w:t>HTTP redirection</w:t>
      </w:r>
      <w:bookmarkEnd w:id="908"/>
    </w:p>
    <w:p w14:paraId="1CA9DC8F" w14:textId="77777777"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[4]).</w:t>
      </w:r>
    </w:p>
    <w:p w14:paraId="3795812D" w14:textId="2EA570AD" w:rsidR="001316BD" w:rsidRDefault="007D2F02" w:rsidP="007D2F02">
      <w:pPr>
        <w:rPr>
          <w:lang w:val="en-US"/>
        </w:rPr>
      </w:pPr>
      <w:r>
        <w:rPr>
          <w:lang w:val="en-US"/>
        </w:rPr>
        <w:lastRenderedPageBreak/>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[4].</w:t>
      </w:r>
    </w:p>
    <w:p w14:paraId="5B56CBB1" w14:textId="77777777"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F4C4978" w14:textId="2BD13206" w:rsidR="008D72A7" w:rsidRDefault="008D72A7" w:rsidP="00EF4063">
      <w:pPr>
        <w:pStyle w:val="Heading8"/>
      </w:pPr>
      <w:r>
        <w:br w:type="page"/>
      </w:r>
      <w:bookmarkStart w:id="909" w:name="_Toc26202360"/>
      <w:bookmarkStart w:id="910" w:name="_Toc22624299"/>
      <w:bookmarkStart w:id="911" w:name="_Toc22141097"/>
      <w:bookmarkStart w:id="912" w:name="_Toc18853099"/>
      <w:bookmarkStart w:id="913" w:name="_Toc26202546"/>
      <w:bookmarkStart w:id="914" w:name="_Toc34804259"/>
      <w:bookmarkStart w:id="915" w:name="_Toc35935830"/>
      <w:bookmarkStart w:id="916" w:name="_Toc45030050"/>
      <w:bookmarkStart w:id="917" w:name="_Toc51922411"/>
      <w:bookmarkStart w:id="918" w:name="_Toc51922830"/>
      <w:bookmarkStart w:id="919" w:name="_Toc106628559"/>
      <w:r w:rsidR="009D54C9">
        <w:lastRenderedPageBreak/>
        <w:t>Annex A (normative):</w:t>
      </w:r>
      <w:r w:rsidR="009D54C9">
        <w:br/>
        <w:t>OpenAPI specification</w:t>
      </w:r>
      <w:bookmarkEnd w:id="909"/>
      <w:bookmarkEnd w:id="910"/>
      <w:bookmarkEnd w:id="911"/>
      <w:bookmarkEnd w:id="912"/>
      <w:bookmarkEnd w:id="913"/>
      <w:bookmarkEnd w:id="914"/>
      <w:bookmarkEnd w:id="915"/>
      <w:bookmarkEnd w:id="916"/>
      <w:bookmarkEnd w:id="917"/>
      <w:bookmarkEnd w:id="918"/>
      <w:bookmarkEnd w:id="919"/>
    </w:p>
    <w:p w14:paraId="0CAB788F" w14:textId="77777777" w:rsidR="008D72A7" w:rsidRDefault="008D72A7" w:rsidP="00254A98">
      <w:pPr>
        <w:pStyle w:val="Heading1"/>
        <w:rPr>
          <w:lang w:eastAsia="zh-CN"/>
        </w:rPr>
      </w:pPr>
      <w:bookmarkStart w:id="920" w:name="_Toc26202361"/>
      <w:bookmarkStart w:id="921" w:name="_Toc22624300"/>
      <w:bookmarkStart w:id="922" w:name="_Toc22141098"/>
      <w:bookmarkStart w:id="923" w:name="_Toc18853100"/>
      <w:bookmarkStart w:id="924" w:name="_Toc26202547"/>
      <w:bookmarkStart w:id="925" w:name="_Toc34804260"/>
      <w:bookmarkStart w:id="926" w:name="_Toc35935831"/>
      <w:bookmarkStart w:id="927" w:name="_Toc45030051"/>
      <w:bookmarkStart w:id="928" w:name="_Toc51922412"/>
      <w:bookmarkStart w:id="929" w:name="_Toc51922831"/>
      <w:bookmarkStart w:id="930" w:name="_Toc106628560"/>
      <w:r w:rsidRPr="008D72A7">
        <w:t>A.1</w:t>
      </w:r>
      <w:r w:rsidRPr="008D72A7">
        <w:tab/>
        <w:t>General</w:t>
      </w:r>
      <w:bookmarkEnd w:id="920"/>
      <w:bookmarkEnd w:id="921"/>
      <w:bookmarkEnd w:id="922"/>
      <w:bookmarkEnd w:id="923"/>
      <w:bookmarkEnd w:id="924"/>
      <w:bookmarkEnd w:id="925"/>
      <w:bookmarkEnd w:id="926"/>
      <w:bookmarkEnd w:id="927"/>
      <w:bookmarkEnd w:id="928"/>
      <w:bookmarkEnd w:id="929"/>
      <w:bookmarkEnd w:id="930"/>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931" w:name="_Toc26202362"/>
      <w:bookmarkStart w:id="932" w:name="_Toc22624301"/>
      <w:bookmarkStart w:id="933" w:name="_Toc22141099"/>
      <w:bookmarkStart w:id="934" w:name="_Toc18853101"/>
      <w:bookmarkStart w:id="935" w:name="_Toc26202548"/>
      <w:bookmarkStart w:id="936" w:name="_Toc34804261"/>
      <w:bookmarkStart w:id="937" w:name="_Toc35935832"/>
      <w:bookmarkStart w:id="938" w:name="_Toc45030052"/>
      <w:bookmarkStart w:id="939" w:name="_Toc51922413"/>
      <w:bookmarkStart w:id="940" w:name="_Toc51922832"/>
      <w:bookmarkStart w:id="941" w:name="_Toc106628561"/>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931"/>
      <w:bookmarkEnd w:id="932"/>
      <w:bookmarkEnd w:id="933"/>
      <w:bookmarkEnd w:id="934"/>
      <w:bookmarkEnd w:id="935"/>
      <w:bookmarkEnd w:id="936"/>
      <w:bookmarkEnd w:id="937"/>
      <w:bookmarkEnd w:id="938"/>
      <w:bookmarkEnd w:id="939"/>
      <w:bookmarkEnd w:id="940"/>
      <w:bookmarkEnd w:id="941"/>
    </w:p>
    <w:p w14:paraId="5849CB2D" w14:textId="77777777" w:rsidR="008D72A7" w:rsidRPr="008D72A7" w:rsidRDefault="008D72A7" w:rsidP="008D72A7">
      <w:pPr>
        <w:pStyle w:val="PL"/>
      </w:pPr>
      <w:bookmarkStart w:id="942" w:name="OLE_LINK5"/>
      <w:r>
        <w:t>openapi: 3.0.0</w:t>
      </w:r>
    </w:p>
    <w:p w14:paraId="2204649A" w14:textId="77777777" w:rsidR="008D72A7" w:rsidRPr="00C67917" w:rsidRDefault="008D72A7" w:rsidP="008D72A7">
      <w:pPr>
        <w:pStyle w:val="PL"/>
      </w:pPr>
      <w:r>
        <w:t>info:</w:t>
      </w:r>
    </w:p>
    <w:bookmarkEnd w:id="942"/>
    <w:p w14:paraId="5069AE1E" w14:textId="77777777" w:rsidR="00287628" w:rsidRDefault="00287628" w:rsidP="00287628">
      <w:pPr>
        <w:pStyle w:val="PL"/>
      </w:pPr>
      <w:r>
        <w:t xml:space="preserve">  version: '</w:t>
      </w:r>
      <w:r w:rsidRPr="00530D38">
        <w:t>1.1.0</w:t>
      </w:r>
      <w:r>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53941135" w:rsidR="008D72A7" w:rsidRPr="00AA59C7" w:rsidRDefault="008D72A7" w:rsidP="008D72A7">
      <w:pPr>
        <w:pStyle w:val="PL"/>
      </w:pPr>
      <w:r>
        <w:t xml:space="preserve">    © </w:t>
      </w:r>
      <w:r w:rsidR="001F299B">
        <w:t>20</w:t>
      </w:r>
      <w:r w:rsidR="001F299B">
        <w:rPr>
          <w:rFonts w:hint="eastAsia"/>
          <w:lang w:eastAsia="zh-CN"/>
        </w:rPr>
        <w:t>2</w:t>
      </w:r>
      <w:r w:rsidR="001F299B">
        <w:rPr>
          <w:rFonts w:eastAsiaTheme="minorEastAsia" w:hint="eastAsia"/>
          <w:lang w:eastAsia="zh-CN"/>
        </w:rPr>
        <w:t>2</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943" w:name="OLE_LINK2"/>
      <w:r>
        <w:t>externalDocs:</w:t>
      </w:r>
    </w:p>
    <w:bookmarkEnd w:id="943"/>
    <w:p w14:paraId="43C16036" w14:textId="11903466" w:rsidR="008D72A7" w:rsidRDefault="008D72A7" w:rsidP="008D72A7">
      <w:pPr>
        <w:pStyle w:val="PL"/>
      </w:pPr>
      <w:r>
        <w:t xml:space="preserve">  description: 3GPP TS 29.515 </w:t>
      </w:r>
      <w:r w:rsidR="00CE30C8">
        <w:t>V</w:t>
      </w:r>
      <w:r w:rsidR="00CE30C8">
        <w:rPr>
          <w:rFonts w:hint="eastAsia"/>
          <w:lang w:eastAsia="zh-CN"/>
        </w:rPr>
        <w:t>17</w:t>
      </w:r>
      <w:r>
        <w:t>.</w:t>
      </w:r>
      <w:r w:rsidR="003E4D12">
        <w:rPr>
          <w:rFonts w:eastAsiaTheme="minorEastAsia" w:hint="eastAsia"/>
          <w:lang w:eastAsia="zh-CN"/>
        </w:rPr>
        <w:t>5</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77777777" w:rsidR="00DA773C" w:rsidRDefault="008D72A7" w:rsidP="00DA773C">
      <w:pPr>
        <w:pStyle w:val="PL"/>
        <w:rPr>
          <w:lang w:eastAsia="zh-CN"/>
        </w:rPr>
      </w:pPr>
      <w:r>
        <w:t xml:space="preserve">                $ref: '#/components/schemas/LocationData'</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lastRenderedPageBreak/>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1E313890" w14:textId="77777777" w:rsidR="008D72A7" w:rsidRDefault="008D72A7" w:rsidP="008D72A7">
      <w:pPr>
        <w:pStyle w:val="PL"/>
      </w:pPr>
      <w:r>
        <w:t xml:space="preserve">        '500':</w:t>
      </w:r>
    </w:p>
    <w:p w14:paraId="6153A6CB" w14:textId="77777777" w:rsidR="008D72A7" w:rsidRDefault="008D72A7" w:rsidP="008D72A7">
      <w:pPr>
        <w:pStyle w:val="PL"/>
      </w:pPr>
      <w:r>
        <w:t xml:space="preserve">          $ref: 'TS29571_CommonData.yaml#/components/responses/500'</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5975267A" w14:textId="77777777" w:rsidR="008D72A7" w:rsidRDefault="008D72A7" w:rsidP="008D72A7">
      <w:pPr>
        <w:pStyle w:val="PL"/>
      </w:pPr>
      <w:r>
        <w:t xml:space="preserve">                  $ref: 'TS29571_CommonData.yaml#/components/responses/500'</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77777777" w:rsidR="006306AB" w:rsidRDefault="006306AB" w:rsidP="006306AB">
      <w:pPr>
        <w:pStyle w:val="PL"/>
      </w:pPr>
      <w:r>
        <w:t xml:space="preserve">        EventNotifyNef: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7777777" w:rsidR="006306AB" w:rsidRDefault="006306AB" w:rsidP="006306AB">
      <w:pPr>
        <w:pStyle w:val="PL"/>
      </w:pPr>
      <w:r>
        <w:t xml:space="preserve">                      $ref: '#/components/schemas/EventNotifyData'</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lastRenderedPageBreak/>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6224BDA2" w14:textId="77777777" w:rsidR="006306AB" w:rsidRDefault="006306AB" w:rsidP="006306AB">
      <w:pPr>
        <w:pStyle w:val="PL"/>
      </w:pPr>
      <w:r>
        <w:t xml:space="preserve">                  $ref: 'TS29571_CommonData.yaml#/components/responses/500'</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6C86404B" w14:textId="77777777" w:rsidR="008D72A7" w:rsidRDefault="008D72A7" w:rsidP="008D72A7">
      <w:pPr>
        <w:pStyle w:val="PL"/>
      </w:pPr>
      <w:r>
        <w:t xml:space="preserve">          $ref: 'TS29571_CommonData.yaml#/components/responses/500'</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lastRenderedPageBreak/>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583F703A" w14:textId="77777777" w:rsidR="008D72A7" w:rsidRDefault="008D72A7" w:rsidP="008D72A7">
      <w:pPr>
        <w:pStyle w:val="PL"/>
      </w:pPr>
      <w:r>
        <w:t xml:space="preserve">          $ref: 'TS29571_CommonData.yaml#/components/responses/500'</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1D5EA18B" w14:textId="77777777" w:rsidR="007C6ECB" w:rsidRPr="004638A2" w:rsidRDefault="007C6ECB" w:rsidP="00EF4063">
      <w:pPr>
        <w:pStyle w:val="PL"/>
        <w:rPr>
          <w:rFonts w:eastAsia="DengXian"/>
        </w:rPr>
      </w:pPr>
      <w:r w:rsidRPr="00EF4063">
        <w:rPr>
          <w:rFonts w:eastAsia="DengXian"/>
        </w:rPr>
        <w:t xml:space="preserve">      requestBody:</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application/json:</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'#/components/schemas/LocUpdateSubs'</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766E9180" w14:textId="77777777" w:rsidR="007C6ECB" w:rsidRPr="004638A2" w:rsidRDefault="007C6ECB" w:rsidP="00EF4063">
      <w:pPr>
        <w:pStyle w:val="PL"/>
        <w:rPr>
          <w:rFonts w:eastAsia="DengXian"/>
        </w:rPr>
      </w:pPr>
      <w:r w:rsidRPr="00EF4063">
        <w:rPr>
          <w:rFonts w:eastAsia="DengXian"/>
        </w:rPr>
        <w:t xml:space="preserve">          $ref: 'TS29571_CommonData.yaml#/components/responses/500'</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lastRenderedPageBreak/>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requestBody:</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application/json:</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'#/components/schemas/LocUpdateNotification'</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516367B1" w14:textId="77777777" w:rsidR="007C6ECB" w:rsidRPr="004638A2" w:rsidRDefault="007C6ECB" w:rsidP="00EF4063">
      <w:pPr>
        <w:pStyle w:val="PL"/>
        <w:rPr>
          <w:rFonts w:eastAsia="DengXian"/>
        </w:rPr>
      </w:pPr>
      <w:r w:rsidRPr="00EF4063">
        <w:rPr>
          <w:rFonts w:eastAsia="DengXian"/>
        </w:rPr>
        <w:t xml:space="preserve">                  $ref: 'TS29571_CommonData.yaml#/components/responses/500'</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35070B6E" w14:textId="77777777"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4098C847" w14:textId="77777777" w:rsidR="008D72A7" w:rsidRDefault="008D72A7" w:rsidP="008D72A7">
      <w:pPr>
        <w:pStyle w:val="PL"/>
        <w:rPr>
          <w:lang w:eastAsia="zh-CN"/>
        </w:rPr>
      </w:pPr>
      <w:r>
        <w:t xml:space="preserve">          $ref: 'TS29571_CommonData.yaml#/components/schemas/Supi'</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lastRenderedPageBreak/>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AAF3CC7" w14:textId="77777777" w:rsidR="00DE01B1" w:rsidRPr="00DE01B1" w:rsidRDefault="00DE01B1" w:rsidP="00613CC8">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lastRenderedPageBreak/>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extGroupId:</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'TS29571_CommonData.yaml#/components/schemas/ExternalGroupId'</w:t>
      </w:r>
    </w:p>
    <w:p w14:paraId="4C182BDD" w14:textId="77777777" w:rsidR="00257D84" w:rsidRPr="002E7305" w:rsidRDefault="00257D84" w:rsidP="00EF4063">
      <w:pPr>
        <w:pStyle w:val="PL"/>
        <w:rPr>
          <w:rFonts w:eastAsia="DengXian"/>
        </w:rPr>
      </w:pPr>
      <w:r w:rsidRPr="00EF4063">
        <w:rPr>
          <w:rFonts w:eastAsia="DengXian"/>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5A95A104" w14:textId="0D856983"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77777777" w:rsidR="009C23BE" w:rsidRPr="002E7305" w:rsidRDefault="009C23BE" w:rsidP="00EF4063">
      <w:pPr>
        <w:pStyle w:val="PL"/>
        <w:rPr>
          <w:rFonts w:eastAsia="DengXian"/>
        </w:rPr>
      </w:pPr>
      <w:r w:rsidRPr="00EF4063">
        <w:rPr>
          <w:rFonts w:eastAsia="DengXian"/>
        </w:rPr>
        <w:t xml:space="preserve">        accuracyFulfilmentIndicator:</w:t>
      </w:r>
    </w:p>
    <w:p w14:paraId="549110B0" w14:textId="77777777" w:rsidR="009C23BE" w:rsidRPr="002E7305" w:rsidRDefault="009C23BE" w:rsidP="00EF4063">
      <w:pPr>
        <w:pStyle w:val="PL"/>
        <w:rPr>
          <w:rFonts w:eastAsia="DengXian"/>
        </w:rPr>
      </w:pPr>
      <w:r w:rsidRPr="00EF4063">
        <w:rPr>
          <w:rFonts w:eastAsia="DengXian"/>
        </w:rPr>
        <w:t xml:space="preserve">          $ref: 'TS29572_Nlmf_Location.yaml#/components/schemas/AccuracyFulfilmentIndicator'</w:t>
      </w:r>
    </w:p>
    <w:p w14:paraId="5C3A2499" w14:textId="77777777" w:rsidR="009C23BE" w:rsidRPr="002E7305" w:rsidRDefault="009C23BE" w:rsidP="00EF4063">
      <w:pPr>
        <w:pStyle w:val="PL"/>
        <w:rPr>
          <w:rFonts w:eastAsia="DengXian"/>
        </w:rPr>
      </w:pPr>
      <w:r w:rsidRPr="00EF4063">
        <w:rPr>
          <w:rFonts w:eastAsia="DengXian"/>
        </w:rPr>
        <w:t xml:space="preserve">        failureCause:</w:t>
      </w:r>
    </w:p>
    <w:p w14:paraId="3D9AFAAB" w14:textId="77777777" w:rsidR="009C23BE" w:rsidRDefault="009C23BE" w:rsidP="009C23BE">
      <w:pPr>
        <w:pStyle w:val="PL"/>
        <w:rPr>
          <w:rFonts w:eastAsia="DengXian"/>
          <w:lang w:eastAsia="zh-CN"/>
        </w:rPr>
      </w:pPr>
      <w:r w:rsidRPr="002E7305">
        <w:rPr>
          <w:rFonts w:eastAsia="DengXian"/>
        </w:rPr>
        <w:t xml:space="preserve">          $ref: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10B52226" w:rsidR="006929CC" w:rsidRPr="006306AB" w:rsidRDefault="006929CC" w:rsidP="006929CC">
      <w:pPr>
        <w:pStyle w:val="PL"/>
        <w:rPr>
          <w:lang w:eastAsia="zh-CN"/>
        </w:rPr>
      </w:pPr>
      <w:r>
        <w:t xml:space="preserve">          $ref: 'TS29572_Nlmf_Location.yaml#/components/schemas/</w:t>
      </w:r>
      <w:r w:rsidRPr="002F5B42">
        <w:rPr>
          <w:lang w:eastAsia="zh-CN"/>
        </w:rPr>
        <w:t>MinorLocationQoS</w:t>
      </w:r>
      <w:r>
        <w:t>'</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7AB00D13" w14:textId="4015FBD0" w:rsidR="008D72A7" w:rsidRDefault="00D72CA1" w:rsidP="00D72CA1">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lastRenderedPageBreak/>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gpsi:</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'TS29571_CommonData.yaml#/components/schemas/Gpsi'</w:t>
      </w:r>
    </w:p>
    <w:p w14:paraId="70B39542" w14:textId="77777777" w:rsidR="007C6ECB" w:rsidRPr="004638A2" w:rsidRDefault="007C6ECB" w:rsidP="00EF4063">
      <w:pPr>
        <w:pStyle w:val="PL"/>
        <w:rPr>
          <w:rFonts w:eastAsia="DengXian"/>
        </w:rPr>
      </w:pPr>
      <w:r w:rsidRPr="00EF4063">
        <w:rPr>
          <w:rFonts w:eastAsia="DengXian"/>
        </w:rPr>
        <w:t xml:space="preserve">        supi:</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77777777" w:rsidR="00B7044A" w:rsidRDefault="00B7044A" w:rsidP="00B7044A">
      <w:pPr>
        <w:pStyle w:val="PL"/>
      </w:pPr>
      <w:r>
        <w:t xml:space="preserve">      - </w:t>
      </w:r>
      <w:r w:rsidRPr="00D65A82">
        <w:t>$ref: '#/components/schemas/</w:t>
      </w:r>
      <w:r>
        <w:rPr>
          <w:lang w:eastAsia="zh-CN"/>
        </w:rPr>
        <w:t>EventNotifyData</w:t>
      </w:r>
      <w:r w:rsidRPr="00D65A82">
        <w:t>'</w:t>
      </w:r>
    </w:p>
    <w:p w14:paraId="23C45DC1" w14:textId="77777777" w:rsidR="00B7044A" w:rsidRDefault="00B7044A" w:rsidP="00B7044A">
      <w:pPr>
        <w:pStyle w:val="PL"/>
      </w:pPr>
      <w:r>
        <w:t xml:space="preserve">      -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addEventDataList: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'#/components/schemas/EventNotifyData'</w:t>
      </w:r>
    </w:p>
    <w:p w14:paraId="037F8B5D" w14:textId="77777777" w:rsidR="00B7044A" w:rsidRDefault="00B7044A" w:rsidP="00B7044A">
      <w:pPr>
        <w:pStyle w:val="PL"/>
        <w:rPr>
          <w:rFonts w:eastAsia="DengXian"/>
          <w:lang w:eastAsia="zh-CN"/>
        </w:rPr>
      </w:pPr>
      <w:r w:rsidRPr="002E7305">
        <w:rPr>
          <w:rFonts w:eastAsia="DengXian"/>
        </w:rPr>
        <w:t xml:space="preserve">          minItems: 1</w:t>
      </w: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40A7C6C7" w14:textId="77777777" w:rsidR="00D26885" w:rsidRDefault="00D26885" w:rsidP="00D26885">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77777777" w:rsidR="00D26885" w:rsidRDefault="00D26885" w:rsidP="00D26885">
      <w:pPr>
        <w:pStyle w:val="PL"/>
        <w:rPr>
          <w:rFonts w:eastAsia="DengXian"/>
          <w:lang w:eastAsia="zh-C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55438D10" w14:textId="77777777" w:rsidR="007C6ECB" w:rsidRPr="006A7EE2" w:rsidRDefault="007C6ECB" w:rsidP="007C6ECB">
      <w:pPr>
        <w:pStyle w:val="PL"/>
      </w:pPr>
    </w:p>
    <w:p w14:paraId="1B878744" w14:textId="77777777" w:rsidR="005B2F20" w:rsidRPr="007C6ECB" w:rsidRDefault="005B2F20" w:rsidP="00F332EC">
      <w:pPr>
        <w:pStyle w:val="PL"/>
        <w:rPr>
          <w:lang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lastRenderedPageBreak/>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25CFA1AF" w:rsidR="000009DB" w:rsidRDefault="000009DB" w:rsidP="000009DB">
      <w:pPr>
        <w:pStyle w:val="PL"/>
        <w:rPr>
          <w:lang w:eastAsia="zh-CN"/>
        </w:rPr>
      </w:pPr>
      <w:r>
        <w:t xml:space="preserve">      maximum: 127</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6380A294" w14:textId="77777777" w:rsidR="00B7044A" w:rsidRPr="006306AB" w:rsidRDefault="00B7044A" w:rsidP="008D72A7">
      <w:pPr>
        <w:pStyle w:val="PL"/>
        <w:rPr>
          <w:lang w:eastAsia="zh-CN"/>
        </w:rPr>
      </w:pPr>
      <w:r>
        <w:t xml:space="preserve">            - </w:t>
      </w:r>
      <w:r w:rsidRPr="00533B64">
        <w:t>5GC_MT_LR</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lastRenderedPageBreak/>
        <w:t xml:space="preserve">            - </w:t>
      </w:r>
      <w:r>
        <w:rPr>
          <w:rFonts w:cs="Arial"/>
          <w:szCs w:val="18"/>
          <w:lang w:eastAsia="zh-CN"/>
        </w:rPr>
        <w:t>SUCCESS_PARTIALLY</w:t>
      </w:r>
    </w:p>
    <w:p w14:paraId="4B960B29" w14:textId="77777777" w:rsidR="007E2C13" w:rsidRDefault="006C5D01" w:rsidP="006C5D01">
      <w:pPr>
        <w:pStyle w:val="PL"/>
        <w:rPr>
          <w:lang w:eastAsia="zh-CN"/>
        </w:rPr>
      </w:pPr>
      <w:r>
        <w:t xml:space="preserve">        - type: string</w:t>
      </w:r>
    </w:p>
    <w:p w14:paraId="56370394" w14:textId="77777777" w:rsidR="008D72A7" w:rsidRDefault="008D72A7" w:rsidP="00EF4063">
      <w:pPr>
        <w:pStyle w:val="Heading8"/>
        <w:rPr>
          <w:lang w:eastAsia="zh-CN"/>
        </w:rPr>
      </w:pPr>
      <w:bookmarkStart w:id="944" w:name="_Toc26202363"/>
      <w:bookmarkStart w:id="945" w:name="_Toc22624302"/>
      <w:bookmarkStart w:id="946" w:name="_Toc22141100"/>
      <w:bookmarkStart w:id="947" w:name="_Toc18853102"/>
      <w:bookmarkStart w:id="948" w:name="_Toc26202549"/>
      <w:bookmarkStart w:id="949" w:name="_Toc34804262"/>
      <w:bookmarkStart w:id="950" w:name="_Toc35935833"/>
      <w:bookmarkStart w:id="951" w:name="_Toc45030053"/>
      <w:bookmarkStart w:id="952" w:name="_Toc51922414"/>
      <w:bookmarkStart w:id="953" w:name="_Toc51922833"/>
      <w:bookmarkStart w:id="954" w:name="historyclause"/>
      <w:bookmarkStart w:id="955" w:name="_Toc106628562"/>
      <w:r>
        <w:lastRenderedPageBreak/>
        <w:t>Annex B (informative):</w:t>
      </w:r>
      <w:r>
        <w:br/>
        <w:t>Change history</w:t>
      </w:r>
      <w:bookmarkEnd w:id="944"/>
      <w:bookmarkEnd w:id="945"/>
      <w:bookmarkEnd w:id="946"/>
      <w:bookmarkEnd w:id="947"/>
      <w:bookmarkEnd w:id="948"/>
      <w:bookmarkEnd w:id="949"/>
      <w:bookmarkEnd w:id="950"/>
      <w:bookmarkEnd w:id="951"/>
      <w:bookmarkEnd w:id="952"/>
      <w:bookmarkEnd w:id="953"/>
      <w:bookmarkEnd w:id="955"/>
    </w:p>
    <w:bookmarkEnd w:id="954"/>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883CE2" w:rsidP="00F60DFE">
            <w:pPr>
              <w:pStyle w:val="TAC"/>
              <w:rPr>
                <w:sz w:val="16"/>
                <w:szCs w:val="16"/>
                <w:lang w:eastAsia="zh-CN"/>
              </w:rPr>
            </w:pPr>
            <w:hyperlink r:id="rId32"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883CE2" w:rsidP="00F60DFE">
            <w:pPr>
              <w:pStyle w:val="TAC"/>
              <w:rPr>
                <w:sz w:val="16"/>
                <w:szCs w:val="16"/>
                <w:lang w:eastAsia="zh-CN"/>
              </w:rPr>
            </w:pPr>
            <w:hyperlink r:id="rId33"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883CE2" w:rsidP="00F60DFE">
            <w:pPr>
              <w:pStyle w:val="TAC"/>
              <w:rPr>
                <w:sz w:val="16"/>
                <w:szCs w:val="16"/>
                <w:lang w:eastAsia="zh-CN"/>
              </w:rPr>
            </w:pPr>
            <w:hyperlink r:id="rId34"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883CE2" w:rsidP="00F60DFE">
            <w:pPr>
              <w:pStyle w:val="TAC"/>
              <w:rPr>
                <w:sz w:val="16"/>
                <w:szCs w:val="16"/>
                <w:lang w:eastAsia="zh-CN"/>
              </w:rPr>
            </w:pPr>
            <w:hyperlink r:id="rId35"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883CE2" w:rsidP="00F60DFE">
            <w:pPr>
              <w:pStyle w:val="TAC"/>
              <w:rPr>
                <w:sz w:val="16"/>
                <w:szCs w:val="16"/>
                <w:lang w:eastAsia="zh-CN"/>
              </w:rPr>
            </w:pPr>
            <w:hyperlink r:id="rId36"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883CE2" w:rsidP="00F60DFE">
            <w:pPr>
              <w:pStyle w:val="TAC"/>
              <w:rPr>
                <w:sz w:val="16"/>
                <w:szCs w:val="16"/>
                <w:lang w:eastAsia="zh-CN"/>
              </w:rPr>
            </w:pPr>
            <w:hyperlink r:id="rId37"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883CE2" w:rsidP="00840EA9">
            <w:pPr>
              <w:pStyle w:val="TAC"/>
              <w:rPr>
                <w:sz w:val="16"/>
                <w:szCs w:val="16"/>
                <w:lang w:eastAsia="zh-CN"/>
              </w:rPr>
            </w:pPr>
            <w:hyperlink r:id="rId38"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883CE2" w:rsidP="00840EA9">
            <w:pPr>
              <w:pStyle w:val="TAC"/>
              <w:rPr>
                <w:sz w:val="16"/>
                <w:szCs w:val="16"/>
                <w:lang w:eastAsia="zh-CN"/>
              </w:rPr>
            </w:pPr>
            <w:hyperlink r:id="rId39"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bl>
    <w:p w14:paraId="1B61844D"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6FC49" w14:textId="77777777" w:rsidR="00883CE2" w:rsidRDefault="00883CE2">
      <w:r>
        <w:separator/>
      </w:r>
    </w:p>
  </w:endnote>
  <w:endnote w:type="continuationSeparator" w:id="0">
    <w:p w14:paraId="62D76429" w14:textId="77777777" w:rsidR="00883CE2" w:rsidRDefault="00883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6F2E" w14:textId="77777777" w:rsidR="00DA27DB" w:rsidRDefault="00DA27D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1F0E5" w14:textId="77777777" w:rsidR="00883CE2" w:rsidRDefault="00883CE2">
      <w:r>
        <w:separator/>
      </w:r>
    </w:p>
  </w:footnote>
  <w:footnote w:type="continuationSeparator" w:id="0">
    <w:p w14:paraId="049F2D81" w14:textId="77777777" w:rsidR="00883CE2" w:rsidRDefault="00883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B199" w14:textId="5547CEBA" w:rsidR="00DA27DB" w:rsidRDefault="00DA27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4A98">
      <w:rPr>
        <w:rFonts w:ascii="Arial" w:hAnsi="Arial" w:cs="Arial"/>
        <w:b/>
        <w:noProof/>
        <w:sz w:val="18"/>
        <w:szCs w:val="18"/>
      </w:rPr>
      <w:t>3GPP TS 29.515 V17.5.0 (2022-06)</w:t>
    </w:r>
    <w:r>
      <w:rPr>
        <w:rFonts w:ascii="Arial" w:hAnsi="Arial" w:cs="Arial"/>
        <w:b/>
        <w:sz w:val="18"/>
        <w:szCs w:val="18"/>
      </w:rPr>
      <w:fldChar w:fldCharType="end"/>
    </w:r>
  </w:p>
  <w:p w14:paraId="414B0BCE" w14:textId="77777777" w:rsidR="00DA27DB" w:rsidRDefault="00DA27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3AA5">
      <w:rPr>
        <w:rFonts w:ascii="Arial" w:hAnsi="Arial" w:cs="Arial"/>
        <w:b/>
        <w:noProof/>
        <w:sz w:val="18"/>
        <w:szCs w:val="18"/>
      </w:rPr>
      <w:t>53</w:t>
    </w:r>
    <w:r>
      <w:rPr>
        <w:rFonts w:ascii="Arial" w:hAnsi="Arial" w:cs="Arial"/>
        <w:b/>
        <w:sz w:val="18"/>
        <w:szCs w:val="18"/>
      </w:rPr>
      <w:fldChar w:fldCharType="end"/>
    </w:r>
  </w:p>
  <w:p w14:paraId="7710B3C7" w14:textId="31BFDF31" w:rsidR="00DA27DB" w:rsidRDefault="00DA27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4A98">
      <w:rPr>
        <w:rFonts w:ascii="Arial" w:hAnsi="Arial" w:cs="Arial"/>
        <w:b/>
        <w:noProof/>
        <w:sz w:val="18"/>
        <w:szCs w:val="18"/>
      </w:rPr>
      <w:t>Release 17</w:t>
    </w:r>
    <w:r>
      <w:rPr>
        <w:rFonts w:ascii="Arial" w:hAnsi="Arial" w:cs="Arial"/>
        <w:b/>
        <w:sz w:val="18"/>
        <w:szCs w:val="18"/>
      </w:rPr>
      <w:fldChar w:fldCharType="end"/>
    </w:r>
  </w:p>
  <w:p w14:paraId="56CDC03E" w14:textId="77777777" w:rsidR="00DA27DB" w:rsidRDefault="00DA27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1218"/>
    <w:rsid w:val="0000426D"/>
    <w:rsid w:val="00011B3D"/>
    <w:rsid w:val="000163E7"/>
    <w:rsid w:val="00023FFA"/>
    <w:rsid w:val="0002794E"/>
    <w:rsid w:val="00032AD9"/>
    <w:rsid w:val="00033397"/>
    <w:rsid w:val="00033712"/>
    <w:rsid w:val="00036B44"/>
    <w:rsid w:val="00040095"/>
    <w:rsid w:val="00043171"/>
    <w:rsid w:val="00045EA4"/>
    <w:rsid w:val="00051834"/>
    <w:rsid w:val="000545C0"/>
    <w:rsid w:val="00054A22"/>
    <w:rsid w:val="00055E01"/>
    <w:rsid w:val="00062023"/>
    <w:rsid w:val="000655A6"/>
    <w:rsid w:val="00065FB0"/>
    <w:rsid w:val="00074186"/>
    <w:rsid w:val="00076E0A"/>
    <w:rsid w:val="00080512"/>
    <w:rsid w:val="000832B0"/>
    <w:rsid w:val="000847BD"/>
    <w:rsid w:val="0008634A"/>
    <w:rsid w:val="00093116"/>
    <w:rsid w:val="00093B41"/>
    <w:rsid w:val="000958CF"/>
    <w:rsid w:val="00096D4A"/>
    <w:rsid w:val="000976F7"/>
    <w:rsid w:val="000B6DB9"/>
    <w:rsid w:val="000B7BCC"/>
    <w:rsid w:val="000C47C3"/>
    <w:rsid w:val="000D00CF"/>
    <w:rsid w:val="000D58AB"/>
    <w:rsid w:val="000D64A2"/>
    <w:rsid w:val="000E2BC0"/>
    <w:rsid w:val="000E5FC3"/>
    <w:rsid w:val="000E7159"/>
    <w:rsid w:val="000E7B52"/>
    <w:rsid w:val="0011128F"/>
    <w:rsid w:val="00116621"/>
    <w:rsid w:val="00117D2A"/>
    <w:rsid w:val="00130710"/>
    <w:rsid w:val="001316BD"/>
    <w:rsid w:val="00133525"/>
    <w:rsid w:val="0013513E"/>
    <w:rsid w:val="0014411C"/>
    <w:rsid w:val="001517E5"/>
    <w:rsid w:val="00151BB9"/>
    <w:rsid w:val="00155002"/>
    <w:rsid w:val="00161044"/>
    <w:rsid w:val="00163985"/>
    <w:rsid w:val="0016578E"/>
    <w:rsid w:val="00173D91"/>
    <w:rsid w:val="00181019"/>
    <w:rsid w:val="00182EB3"/>
    <w:rsid w:val="001A4C42"/>
    <w:rsid w:val="001A5102"/>
    <w:rsid w:val="001A7420"/>
    <w:rsid w:val="001B2FF0"/>
    <w:rsid w:val="001B3121"/>
    <w:rsid w:val="001B620B"/>
    <w:rsid w:val="001B6637"/>
    <w:rsid w:val="001C0A4D"/>
    <w:rsid w:val="001C21C3"/>
    <w:rsid w:val="001C38E8"/>
    <w:rsid w:val="001D02C2"/>
    <w:rsid w:val="001D457F"/>
    <w:rsid w:val="001F0C1D"/>
    <w:rsid w:val="001F0D02"/>
    <w:rsid w:val="001F1132"/>
    <w:rsid w:val="001F168B"/>
    <w:rsid w:val="001F299B"/>
    <w:rsid w:val="001F44CF"/>
    <w:rsid w:val="001F4629"/>
    <w:rsid w:val="001F723F"/>
    <w:rsid w:val="001F74F5"/>
    <w:rsid w:val="00207F13"/>
    <w:rsid w:val="00212990"/>
    <w:rsid w:val="002159A9"/>
    <w:rsid w:val="00227CFE"/>
    <w:rsid w:val="002347A2"/>
    <w:rsid w:val="00246131"/>
    <w:rsid w:val="00253BDF"/>
    <w:rsid w:val="00254A98"/>
    <w:rsid w:val="002556EB"/>
    <w:rsid w:val="00257D84"/>
    <w:rsid w:val="0026166B"/>
    <w:rsid w:val="00263468"/>
    <w:rsid w:val="0026360B"/>
    <w:rsid w:val="002675F0"/>
    <w:rsid w:val="00275E25"/>
    <w:rsid w:val="002763AC"/>
    <w:rsid w:val="002768FA"/>
    <w:rsid w:val="00280B34"/>
    <w:rsid w:val="002866C1"/>
    <w:rsid w:val="00287628"/>
    <w:rsid w:val="002915CC"/>
    <w:rsid w:val="0029370F"/>
    <w:rsid w:val="002973B4"/>
    <w:rsid w:val="002B4E9B"/>
    <w:rsid w:val="002B6339"/>
    <w:rsid w:val="002C3E6A"/>
    <w:rsid w:val="002C6079"/>
    <w:rsid w:val="002C6CEC"/>
    <w:rsid w:val="002D470B"/>
    <w:rsid w:val="002D4E7F"/>
    <w:rsid w:val="002E00EE"/>
    <w:rsid w:val="002F25F9"/>
    <w:rsid w:val="003002C4"/>
    <w:rsid w:val="003062B1"/>
    <w:rsid w:val="003172DC"/>
    <w:rsid w:val="00325ACD"/>
    <w:rsid w:val="00340418"/>
    <w:rsid w:val="003417E5"/>
    <w:rsid w:val="00346044"/>
    <w:rsid w:val="0035288C"/>
    <w:rsid w:val="0035462D"/>
    <w:rsid w:val="003553A9"/>
    <w:rsid w:val="003556FD"/>
    <w:rsid w:val="003560DF"/>
    <w:rsid w:val="003574B0"/>
    <w:rsid w:val="00363FA0"/>
    <w:rsid w:val="00367F2C"/>
    <w:rsid w:val="00367FA6"/>
    <w:rsid w:val="003765B8"/>
    <w:rsid w:val="00390F76"/>
    <w:rsid w:val="003A5BCC"/>
    <w:rsid w:val="003B2369"/>
    <w:rsid w:val="003C0947"/>
    <w:rsid w:val="003C162B"/>
    <w:rsid w:val="003C3107"/>
    <w:rsid w:val="003C3885"/>
    <w:rsid w:val="003C3971"/>
    <w:rsid w:val="003C7B93"/>
    <w:rsid w:val="003D056A"/>
    <w:rsid w:val="003E0827"/>
    <w:rsid w:val="003E4D12"/>
    <w:rsid w:val="003F36A9"/>
    <w:rsid w:val="003F443C"/>
    <w:rsid w:val="003F58DF"/>
    <w:rsid w:val="003F5C17"/>
    <w:rsid w:val="00423334"/>
    <w:rsid w:val="004345EC"/>
    <w:rsid w:val="00436F25"/>
    <w:rsid w:val="00437F66"/>
    <w:rsid w:val="00465515"/>
    <w:rsid w:val="00470807"/>
    <w:rsid w:val="00473A7B"/>
    <w:rsid w:val="00480950"/>
    <w:rsid w:val="00481E15"/>
    <w:rsid w:val="00485F49"/>
    <w:rsid w:val="0048661E"/>
    <w:rsid w:val="00486646"/>
    <w:rsid w:val="00494E9C"/>
    <w:rsid w:val="004A0E19"/>
    <w:rsid w:val="004A2614"/>
    <w:rsid w:val="004A27BA"/>
    <w:rsid w:val="004A31A2"/>
    <w:rsid w:val="004B5161"/>
    <w:rsid w:val="004C7A68"/>
    <w:rsid w:val="004D3578"/>
    <w:rsid w:val="004D4A34"/>
    <w:rsid w:val="004E213A"/>
    <w:rsid w:val="004E4959"/>
    <w:rsid w:val="004E58B3"/>
    <w:rsid w:val="004F0988"/>
    <w:rsid w:val="004F1258"/>
    <w:rsid w:val="004F3340"/>
    <w:rsid w:val="005169C1"/>
    <w:rsid w:val="00521C07"/>
    <w:rsid w:val="005226E2"/>
    <w:rsid w:val="00524342"/>
    <w:rsid w:val="00524863"/>
    <w:rsid w:val="00530D38"/>
    <w:rsid w:val="0053388B"/>
    <w:rsid w:val="00535773"/>
    <w:rsid w:val="0053650A"/>
    <w:rsid w:val="00537333"/>
    <w:rsid w:val="005376D5"/>
    <w:rsid w:val="00543E6C"/>
    <w:rsid w:val="0055045E"/>
    <w:rsid w:val="00561EDB"/>
    <w:rsid w:val="00565087"/>
    <w:rsid w:val="0057636B"/>
    <w:rsid w:val="00580A99"/>
    <w:rsid w:val="005853AB"/>
    <w:rsid w:val="00594B6D"/>
    <w:rsid w:val="005975A3"/>
    <w:rsid w:val="00597B11"/>
    <w:rsid w:val="005A055C"/>
    <w:rsid w:val="005A7DB9"/>
    <w:rsid w:val="005B2F20"/>
    <w:rsid w:val="005D1217"/>
    <w:rsid w:val="005D2E01"/>
    <w:rsid w:val="005D417D"/>
    <w:rsid w:val="005D4C92"/>
    <w:rsid w:val="005D6D04"/>
    <w:rsid w:val="005D7526"/>
    <w:rsid w:val="005E4BB2"/>
    <w:rsid w:val="005E509F"/>
    <w:rsid w:val="005F46EE"/>
    <w:rsid w:val="005F5F06"/>
    <w:rsid w:val="00601C0C"/>
    <w:rsid w:val="00602AEA"/>
    <w:rsid w:val="006031CE"/>
    <w:rsid w:val="006128D2"/>
    <w:rsid w:val="0061389F"/>
    <w:rsid w:val="00613CC8"/>
    <w:rsid w:val="00614FDF"/>
    <w:rsid w:val="006306AB"/>
    <w:rsid w:val="0063543D"/>
    <w:rsid w:val="00647114"/>
    <w:rsid w:val="00652EF7"/>
    <w:rsid w:val="0065558F"/>
    <w:rsid w:val="00690F85"/>
    <w:rsid w:val="006929CC"/>
    <w:rsid w:val="00697AC0"/>
    <w:rsid w:val="00697D71"/>
    <w:rsid w:val="00697FC8"/>
    <w:rsid w:val="006A323F"/>
    <w:rsid w:val="006A377E"/>
    <w:rsid w:val="006B2472"/>
    <w:rsid w:val="006B30D0"/>
    <w:rsid w:val="006B79A1"/>
    <w:rsid w:val="006C3D95"/>
    <w:rsid w:val="006C5D01"/>
    <w:rsid w:val="006D71BB"/>
    <w:rsid w:val="006E19DA"/>
    <w:rsid w:val="006E5C86"/>
    <w:rsid w:val="006F38A9"/>
    <w:rsid w:val="00701116"/>
    <w:rsid w:val="0070220A"/>
    <w:rsid w:val="00704B22"/>
    <w:rsid w:val="007055D2"/>
    <w:rsid w:val="00710E21"/>
    <w:rsid w:val="00713C44"/>
    <w:rsid w:val="00714690"/>
    <w:rsid w:val="00715F77"/>
    <w:rsid w:val="007179B6"/>
    <w:rsid w:val="00734A5B"/>
    <w:rsid w:val="00734F74"/>
    <w:rsid w:val="00736596"/>
    <w:rsid w:val="007378DF"/>
    <w:rsid w:val="0074026F"/>
    <w:rsid w:val="00742531"/>
    <w:rsid w:val="007429F6"/>
    <w:rsid w:val="00744E76"/>
    <w:rsid w:val="00745DB1"/>
    <w:rsid w:val="007509EF"/>
    <w:rsid w:val="00774DA4"/>
    <w:rsid w:val="0078017C"/>
    <w:rsid w:val="0078180F"/>
    <w:rsid w:val="00781F0F"/>
    <w:rsid w:val="00782875"/>
    <w:rsid w:val="0078372D"/>
    <w:rsid w:val="00791136"/>
    <w:rsid w:val="00791867"/>
    <w:rsid w:val="00793FBA"/>
    <w:rsid w:val="007A4504"/>
    <w:rsid w:val="007B00D3"/>
    <w:rsid w:val="007B0A1C"/>
    <w:rsid w:val="007B11DD"/>
    <w:rsid w:val="007B600E"/>
    <w:rsid w:val="007B6841"/>
    <w:rsid w:val="007C2A6D"/>
    <w:rsid w:val="007C6ECB"/>
    <w:rsid w:val="007D2F02"/>
    <w:rsid w:val="007D379C"/>
    <w:rsid w:val="007E2C13"/>
    <w:rsid w:val="007E7490"/>
    <w:rsid w:val="007F0F4A"/>
    <w:rsid w:val="007F39C0"/>
    <w:rsid w:val="007F4DFB"/>
    <w:rsid w:val="007F6969"/>
    <w:rsid w:val="0080140A"/>
    <w:rsid w:val="008028A4"/>
    <w:rsid w:val="008046BA"/>
    <w:rsid w:val="008158A7"/>
    <w:rsid w:val="00821DC5"/>
    <w:rsid w:val="00824445"/>
    <w:rsid w:val="00830747"/>
    <w:rsid w:val="00840EA9"/>
    <w:rsid w:val="0084101B"/>
    <w:rsid w:val="00845981"/>
    <w:rsid w:val="00856925"/>
    <w:rsid w:val="00861869"/>
    <w:rsid w:val="008641A3"/>
    <w:rsid w:val="008768CA"/>
    <w:rsid w:val="00880731"/>
    <w:rsid w:val="00880D6E"/>
    <w:rsid w:val="00883CE2"/>
    <w:rsid w:val="00894625"/>
    <w:rsid w:val="008A2D51"/>
    <w:rsid w:val="008A2EA0"/>
    <w:rsid w:val="008A37D2"/>
    <w:rsid w:val="008A61CA"/>
    <w:rsid w:val="008C1589"/>
    <w:rsid w:val="008C36C1"/>
    <w:rsid w:val="008C384C"/>
    <w:rsid w:val="008C4B7D"/>
    <w:rsid w:val="008D72A7"/>
    <w:rsid w:val="008F2075"/>
    <w:rsid w:val="008F6317"/>
    <w:rsid w:val="008F7F7E"/>
    <w:rsid w:val="0090123C"/>
    <w:rsid w:val="0090271F"/>
    <w:rsid w:val="00902E23"/>
    <w:rsid w:val="009060E3"/>
    <w:rsid w:val="009114D7"/>
    <w:rsid w:val="00912F1F"/>
    <w:rsid w:val="0091348E"/>
    <w:rsid w:val="00913BA8"/>
    <w:rsid w:val="00914770"/>
    <w:rsid w:val="00917C8E"/>
    <w:rsid w:val="00917CCB"/>
    <w:rsid w:val="00930E96"/>
    <w:rsid w:val="00934066"/>
    <w:rsid w:val="00935500"/>
    <w:rsid w:val="00936E16"/>
    <w:rsid w:val="00942EC2"/>
    <w:rsid w:val="009432EF"/>
    <w:rsid w:val="00996577"/>
    <w:rsid w:val="0099745A"/>
    <w:rsid w:val="009A0E25"/>
    <w:rsid w:val="009B4846"/>
    <w:rsid w:val="009C23BE"/>
    <w:rsid w:val="009C679C"/>
    <w:rsid w:val="009C7456"/>
    <w:rsid w:val="009D42A5"/>
    <w:rsid w:val="009D54C9"/>
    <w:rsid w:val="009D647C"/>
    <w:rsid w:val="009D6678"/>
    <w:rsid w:val="009D6D4E"/>
    <w:rsid w:val="009E3E16"/>
    <w:rsid w:val="009E7614"/>
    <w:rsid w:val="009F37B7"/>
    <w:rsid w:val="009F3F5B"/>
    <w:rsid w:val="009F74A0"/>
    <w:rsid w:val="00A00B75"/>
    <w:rsid w:val="00A03598"/>
    <w:rsid w:val="00A050C7"/>
    <w:rsid w:val="00A10F02"/>
    <w:rsid w:val="00A13B7A"/>
    <w:rsid w:val="00A164B4"/>
    <w:rsid w:val="00A17EA6"/>
    <w:rsid w:val="00A23962"/>
    <w:rsid w:val="00A23CB1"/>
    <w:rsid w:val="00A26956"/>
    <w:rsid w:val="00A27486"/>
    <w:rsid w:val="00A32971"/>
    <w:rsid w:val="00A37897"/>
    <w:rsid w:val="00A452DB"/>
    <w:rsid w:val="00A45B00"/>
    <w:rsid w:val="00A53724"/>
    <w:rsid w:val="00A54158"/>
    <w:rsid w:val="00A55723"/>
    <w:rsid w:val="00A55D76"/>
    <w:rsid w:val="00A56066"/>
    <w:rsid w:val="00A56349"/>
    <w:rsid w:val="00A62281"/>
    <w:rsid w:val="00A6719A"/>
    <w:rsid w:val="00A73129"/>
    <w:rsid w:val="00A82346"/>
    <w:rsid w:val="00A92BA1"/>
    <w:rsid w:val="00A9669B"/>
    <w:rsid w:val="00AA59C7"/>
    <w:rsid w:val="00AC6BC6"/>
    <w:rsid w:val="00AE1F45"/>
    <w:rsid w:val="00AE65E2"/>
    <w:rsid w:val="00B0340B"/>
    <w:rsid w:val="00B07E87"/>
    <w:rsid w:val="00B15449"/>
    <w:rsid w:val="00B173B3"/>
    <w:rsid w:val="00B2084B"/>
    <w:rsid w:val="00B25A16"/>
    <w:rsid w:val="00B25DD3"/>
    <w:rsid w:val="00B328EC"/>
    <w:rsid w:val="00B3482A"/>
    <w:rsid w:val="00B35354"/>
    <w:rsid w:val="00B35675"/>
    <w:rsid w:val="00B435B2"/>
    <w:rsid w:val="00B45358"/>
    <w:rsid w:val="00B519B7"/>
    <w:rsid w:val="00B55304"/>
    <w:rsid w:val="00B60566"/>
    <w:rsid w:val="00B63CD4"/>
    <w:rsid w:val="00B649A4"/>
    <w:rsid w:val="00B654B4"/>
    <w:rsid w:val="00B7044A"/>
    <w:rsid w:val="00B70B77"/>
    <w:rsid w:val="00B712E7"/>
    <w:rsid w:val="00B73AA5"/>
    <w:rsid w:val="00B8218A"/>
    <w:rsid w:val="00B827CB"/>
    <w:rsid w:val="00B916CB"/>
    <w:rsid w:val="00B93086"/>
    <w:rsid w:val="00BA19ED"/>
    <w:rsid w:val="00BA2A2E"/>
    <w:rsid w:val="00BA4B8D"/>
    <w:rsid w:val="00BA5C7C"/>
    <w:rsid w:val="00BB2080"/>
    <w:rsid w:val="00BB2BE5"/>
    <w:rsid w:val="00BC0F7D"/>
    <w:rsid w:val="00BD1177"/>
    <w:rsid w:val="00BD6407"/>
    <w:rsid w:val="00BD71F4"/>
    <w:rsid w:val="00BD7D31"/>
    <w:rsid w:val="00BE146E"/>
    <w:rsid w:val="00BE3255"/>
    <w:rsid w:val="00BE7B42"/>
    <w:rsid w:val="00BF128E"/>
    <w:rsid w:val="00C00BEF"/>
    <w:rsid w:val="00C041A9"/>
    <w:rsid w:val="00C048A2"/>
    <w:rsid w:val="00C074DD"/>
    <w:rsid w:val="00C120E7"/>
    <w:rsid w:val="00C1496A"/>
    <w:rsid w:val="00C155F3"/>
    <w:rsid w:val="00C2466B"/>
    <w:rsid w:val="00C33079"/>
    <w:rsid w:val="00C40AE8"/>
    <w:rsid w:val="00C45231"/>
    <w:rsid w:val="00C608E5"/>
    <w:rsid w:val="00C61969"/>
    <w:rsid w:val="00C67917"/>
    <w:rsid w:val="00C72833"/>
    <w:rsid w:val="00C8009C"/>
    <w:rsid w:val="00C80F1D"/>
    <w:rsid w:val="00C8668A"/>
    <w:rsid w:val="00C87E8E"/>
    <w:rsid w:val="00C93F40"/>
    <w:rsid w:val="00C9697E"/>
    <w:rsid w:val="00C971AB"/>
    <w:rsid w:val="00CA13CF"/>
    <w:rsid w:val="00CA1A16"/>
    <w:rsid w:val="00CA3D0C"/>
    <w:rsid w:val="00CC3880"/>
    <w:rsid w:val="00CC3B50"/>
    <w:rsid w:val="00CD0B9A"/>
    <w:rsid w:val="00CD0F50"/>
    <w:rsid w:val="00CD609F"/>
    <w:rsid w:val="00CD6C70"/>
    <w:rsid w:val="00CE30C8"/>
    <w:rsid w:val="00CE6802"/>
    <w:rsid w:val="00CF3712"/>
    <w:rsid w:val="00D0615C"/>
    <w:rsid w:val="00D15FD0"/>
    <w:rsid w:val="00D1773D"/>
    <w:rsid w:val="00D20422"/>
    <w:rsid w:val="00D26885"/>
    <w:rsid w:val="00D351A5"/>
    <w:rsid w:val="00D412DF"/>
    <w:rsid w:val="00D435F6"/>
    <w:rsid w:val="00D527FA"/>
    <w:rsid w:val="00D53F32"/>
    <w:rsid w:val="00D57972"/>
    <w:rsid w:val="00D60049"/>
    <w:rsid w:val="00D61CAF"/>
    <w:rsid w:val="00D675A9"/>
    <w:rsid w:val="00D72CA1"/>
    <w:rsid w:val="00D738D6"/>
    <w:rsid w:val="00D74904"/>
    <w:rsid w:val="00D755EB"/>
    <w:rsid w:val="00D76048"/>
    <w:rsid w:val="00D81E70"/>
    <w:rsid w:val="00D8654D"/>
    <w:rsid w:val="00D87E00"/>
    <w:rsid w:val="00D9134D"/>
    <w:rsid w:val="00DA27DB"/>
    <w:rsid w:val="00DA6A9C"/>
    <w:rsid w:val="00DA773C"/>
    <w:rsid w:val="00DA7A03"/>
    <w:rsid w:val="00DB1818"/>
    <w:rsid w:val="00DB2A83"/>
    <w:rsid w:val="00DB49C6"/>
    <w:rsid w:val="00DC2A27"/>
    <w:rsid w:val="00DC309B"/>
    <w:rsid w:val="00DC4DA2"/>
    <w:rsid w:val="00DD3343"/>
    <w:rsid w:val="00DD47DC"/>
    <w:rsid w:val="00DD4C17"/>
    <w:rsid w:val="00DD53A4"/>
    <w:rsid w:val="00DD74A5"/>
    <w:rsid w:val="00DE01B1"/>
    <w:rsid w:val="00DE189B"/>
    <w:rsid w:val="00DE26F1"/>
    <w:rsid w:val="00DE2D56"/>
    <w:rsid w:val="00DE6F6F"/>
    <w:rsid w:val="00DF2B1F"/>
    <w:rsid w:val="00DF62CD"/>
    <w:rsid w:val="00E00EE5"/>
    <w:rsid w:val="00E04B51"/>
    <w:rsid w:val="00E055BC"/>
    <w:rsid w:val="00E056C0"/>
    <w:rsid w:val="00E057BA"/>
    <w:rsid w:val="00E05F35"/>
    <w:rsid w:val="00E13F9C"/>
    <w:rsid w:val="00E16509"/>
    <w:rsid w:val="00E21242"/>
    <w:rsid w:val="00E23065"/>
    <w:rsid w:val="00E35D6A"/>
    <w:rsid w:val="00E44582"/>
    <w:rsid w:val="00E44A3F"/>
    <w:rsid w:val="00E65AAF"/>
    <w:rsid w:val="00E74564"/>
    <w:rsid w:val="00E75E1C"/>
    <w:rsid w:val="00E77645"/>
    <w:rsid w:val="00E86EE9"/>
    <w:rsid w:val="00E9249D"/>
    <w:rsid w:val="00E93473"/>
    <w:rsid w:val="00E95281"/>
    <w:rsid w:val="00E96E4A"/>
    <w:rsid w:val="00EA15B0"/>
    <w:rsid w:val="00EA21D3"/>
    <w:rsid w:val="00EA32B4"/>
    <w:rsid w:val="00EA5EA7"/>
    <w:rsid w:val="00EB4CE5"/>
    <w:rsid w:val="00EC0BD0"/>
    <w:rsid w:val="00EC1584"/>
    <w:rsid w:val="00EC1A24"/>
    <w:rsid w:val="00EC4A25"/>
    <w:rsid w:val="00EC7711"/>
    <w:rsid w:val="00ED5D27"/>
    <w:rsid w:val="00EE0F08"/>
    <w:rsid w:val="00EE36C1"/>
    <w:rsid w:val="00EF1B1F"/>
    <w:rsid w:val="00EF4063"/>
    <w:rsid w:val="00EF6074"/>
    <w:rsid w:val="00F0167D"/>
    <w:rsid w:val="00F025A2"/>
    <w:rsid w:val="00F0284F"/>
    <w:rsid w:val="00F04712"/>
    <w:rsid w:val="00F0678E"/>
    <w:rsid w:val="00F128D2"/>
    <w:rsid w:val="00F13360"/>
    <w:rsid w:val="00F225EA"/>
    <w:rsid w:val="00F22EC7"/>
    <w:rsid w:val="00F325C8"/>
    <w:rsid w:val="00F332EC"/>
    <w:rsid w:val="00F4402C"/>
    <w:rsid w:val="00F4532D"/>
    <w:rsid w:val="00F6009E"/>
    <w:rsid w:val="00F60A7E"/>
    <w:rsid w:val="00F60DFE"/>
    <w:rsid w:val="00F653B8"/>
    <w:rsid w:val="00F6692C"/>
    <w:rsid w:val="00F71AAF"/>
    <w:rsid w:val="00F748C1"/>
    <w:rsid w:val="00F75401"/>
    <w:rsid w:val="00F82DD0"/>
    <w:rsid w:val="00F853FA"/>
    <w:rsid w:val="00F8785C"/>
    <w:rsid w:val="00F9008D"/>
    <w:rsid w:val="00F9558B"/>
    <w:rsid w:val="00F96296"/>
    <w:rsid w:val="00F97C61"/>
    <w:rsid w:val="00FA1266"/>
    <w:rsid w:val="00FA4603"/>
    <w:rsid w:val="00FA5650"/>
    <w:rsid w:val="00FC1192"/>
    <w:rsid w:val="00FD6759"/>
    <w:rsid w:val="00FD740A"/>
    <w:rsid w:val="00FF2F84"/>
    <w:rsid w:val="00FF31C0"/>
    <w:rsid w:val="00FF3F09"/>
    <w:rsid w:val="00FF5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32FE3BC9-EBED-4325-A9A2-4992D2E6C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rsid w:val="00EF4063"/>
    <w:rPr>
      <w:color w:val="FF0000"/>
    </w:rPr>
  </w:style>
  <w:style w:type="paragraph" w:customStyle="1" w:styleId="TH">
    <w:name w:val="TH"/>
    <w:basedOn w:val="Normal"/>
    <w:link w:val="THChar"/>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basedOn w:val="TH"/>
    <w:link w:val="TFChar"/>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locked/>
    <w:rsid w:val="008D72A7"/>
    <w:rPr>
      <w:rFonts w:eastAsia="Times New Roman"/>
    </w:rPr>
  </w:style>
  <w:style w:type="character" w:customStyle="1" w:styleId="B1Char">
    <w:name w:val="B1 Char"/>
    <w:link w:val="B1"/>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locked/>
    <w:rsid w:val="008158A7"/>
    <w:rPr>
      <w:rFonts w:ascii="Arial" w:eastAsia="Times New Roman" w:hAnsi="Arial"/>
      <w:sz w:val="18"/>
    </w:rPr>
  </w:style>
  <w:style w:type="character" w:customStyle="1" w:styleId="TFChar">
    <w:name w:val="TF Char"/>
    <w:link w:val="TF"/>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11063" TargetMode="Externa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hyperlink" Target="https://portal.3gpp.org/ngppapp/CreateTdoc.aspx?mode=view&amp;contributionUid=CP-211050"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hyperlink" Target="https://portal.3gpp.org/ngppapp/CreateTdoc.aspx?mode=view&amp;contributionUid=CP-211028" TargetMode="External"/><Relationship Id="rId38" Type="http://schemas.openxmlformats.org/officeDocument/2006/relationships/hyperlink" Target="https://portal.3gpp.org/ngppapp/CreateTdoc.aspx?mode=view&amp;contributionUid=CP-211063"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11026" TargetMode="External"/><Relationship Id="rId37" Type="http://schemas.openxmlformats.org/officeDocument/2006/relationships/hyperlink" Target="https://portal.3gpp.org/ngppapp/CreateTdoc.aspx?mode=view&amp;contributionUid=CP-211063"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https://portal.3gpp.org/ngppapp/CreateTdoc.aspx?mode=view&amp;contributionUid=CP-211059"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hyperlink" Target="https://portal.3gpp.org/ngppapp/CreateTdoc.aspx?mode=view&amp;contributionUid=CP-211059"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EE1F5-AFE0-4280-8988-F69BBC690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17597</Words>
  <Characters>100303</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2019-02-25T07:05:00Z</cp:lastPrinted>
  <dcterms:created xsi:type="dcterms:W3CDTF">2022-05-27T06:20:00Z</dcterms:created>
  <dcterms:modified xsi:type="dcterms:W3CDTF">2022-06-20T12:40:00Z</dcterms:modified>
</cp:coreProperties>
</file>