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61E49" w14:paraId="02888AE1" w14:textId="77777777" w:rsidTr="005E4BB2">
        <w:tc>
          <w:tcPr>
            <w:tcW w:w="10423" w:type="dxa"/>
            <w:gridSpan w:val="2"/>
            <w:shd w:val="clear" w:color="auto" w:fill="auto"/>
          </w:tcPr>
          <w:p w14:paraId="00DEE875" w14:textId="552EDFA4"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0468F3">
              <w:rPr>
                <w:sz w:val="64"/>
                <w:lang w:val="fr-FR"/>
              </w:rPr>
              <w:t>435</w:t>
            </w:r>
            <w:r w:rsidRPr="00C324C2">
              <w:rPr>
                <w:sz w:val="64"/>
                <w:lang w:val="fr-FR"/>
              </w:rPr>
              <w:t xml:space="preserve"> </w:t>
            </w:r>
            <w:r w:rsidRPr="00C324C2">
              <w:rPr>
                <w:lang w:val="fr-FR"/>
              </w:rPr>
              <w:t>V</w:t>
            </w:r>
            <w:r w:rsidR="00B61E49">
              <w:rPr>
                <w:lang w:val="fr-FR"/>
              </w:rPr>
              <w:t>0</w:t>
            </w:r>
            <w:r w:rsidRPr="00C324C2">
              <w:rPr>
                <w:lang w:val="fr-FR"/>
              </w:rPr>
              <w:t>.</w:t>
            </w:r>
            <w:r w:rsidR="00615815">
              <w:rPr>
                <w:lang w:val="fr-FR"/>
              </w:rPr>
              <w:t>1</w:t>
            </w:r>
            <w:r w:rsidRPr="00C324C2">
              <w:rPr>
                <w:lang w:val="fr-FR"/>
              </w:rPr>
              <w:t>.</w:t>
            </w:r>
            <w:r w:rsidR="00853D75">
              <w:rPr>
                <w:lang w:val="fr-FR"/>
              </w:rPr>
              <w:t>1</w:t>
            </w:r>
            <w:r w:rsidRPr="00C324C2">
              <w:rPr>
                <w:lang w:val="fr-FR"/>
              </w:rPr>
              <w:t xml:space="preserve"> </w:t>
            </w:r>
            <w:r w:rsidRPr="00C324C2">
              <w:rPr>
                <w:sz w:val="32"/>
                <w:lang w:val="fr-FR"/>
              </w:rPr>
              <w:t>(20</w:t>
            </w:r>
            <w:r w:rsidR="00855FDA" w:rsidRPr="00C324C2">
              <w:rPr>
                <w:sz w:val="32"/>
                <w:lang w:val="fr-FR"/>
              </w:rPr>
              <w:t>2</w:t>
            </w:r>
            <w:r w:rsidR="00A628AF">
              <w:rPr>
                <w:sz w:val="32"/>
                <w:lang w:val="fr-FR"/>
              </w:rPr>
              <w:t>3</w:t>
            </w:r>
            <w:r w:rsidRPr="00C324C2">
              <w:rPr>
                <w:sz w:val="32"/>
                <w:lang w:val="fr-FR"/>
              </w:rPr>
              <w:t>-</w:t>
            </w:r>
            <w:r w:rsidR="008675AD">
              <w:rPr>
                <w:sz w:val="32"/>
                <w:lang w:val="fr-FR"/>
              </w:rPr>
              <w:t>1</w:t>
            </w:r>
            <w:r w:rsidR="00853D75">
              <w:rPr>
                <w:sz w:val="32"/>
                <w:lang w:val="fr-FR"/>
              </w:rPr>
              <w:t>2</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0475635F" w:rsidR="00257C56" w:rsidRDefault="009A26EA" w:rsidP="00127679">
            <w:pPr>
              <w:pStyle w:val="ZT"/>
              <w:framePr w:wrap="auto" w:hAnchor="text" w:yAlign="inline"/>
            </w:pPr>
            <w:r w:rsidRPr="00F37477">
              <w:rPr>
                <w:bCs/>
              </w:rPr>
              <w:t>Service Enabler Architecture Layer for Verticals (SEAL)</w:t>
            </w:r>
            <w:r w:rsidR="008A6D4A" w:rsidRPr="0016361A">
              <w:t>;</w:t>
            </w:r>
          </w:p>
          <w:p w14:paraId="1DF8D368" w14:textId="0BBF5574" w:rsidR="008A6D4A" w:rsidRPr="0016361A" w:rsidRDefault="009A26EA" w:rsidP="00127679">
            <w:pPr>
              <w:pStyle w:val="ZT"/>
              <w:framePr w:wrap="auto" w:hAnchor="text" w:yAlign="inline"/>
            </w:pPr>
            <w:r>
              <w:t>Network Slice Capability Exposure (NSCE)</w:t>
            </w:r>
            <w:r w:rsidR="00075651">
              <w:t xml:space="preserve"> Server</w:t>
            </w:r>
            <w:r w:rsidR="004C6C5F" w:rsidRPr="004C6C5F">
              <w:t xml:space="preserve">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64484711" r:id="rId10"/>
              </w:object>
            </w:r>
          </w:p>
        </w:tc>
        <w:tc>
          <w:tcPr>
            <w:tcW w:w="5540" w:type="dxa"/>
            <w:shd w:val="clear" w:color="auto" w:fill="auto"/>
          </w:tcPr>
          <w:p w14:paraId="47562F6D" w14:textId="55FCA510" w:rsidR="00F112E4" w:rsidRPr="0016361A" w:rsidRDefault="00ED591F" w:rsidP="00F112E4">
            <w:pPr>
              <w:jc w:val="right"/>
            </w:pPr>
            <w:bookmarkStart w:id="3" w:name="logos"/>
            <w:r>
              <w:pict w14:anchorId="5617469C">
                <v:shape id="_x0000_i1026" type="#_x0000_t75" style="width:126pt;height:77.4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F83877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59B6">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16D0C15A" w14:textId="2AB085DC" w:rsidR="00382A0A"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382A0A">
        <w:rPr>
          <w:noProof/>
        </w:rPr>
        <w:t>Foreword</w:t>
      </w:r>
      <w:r w:rsidR="00382A0A">
        <w:rPr>
          <w:noProof/>
        </w:rPr>
        <w:tab/>
      </w:r>
      <w:r w:rsidR="00382A0A">
        <w:rPr>
          <w:noProof/>
        </w:rPr>
        <w:fldChar w:fldCharType="begin"/>
      </w:r>
      <w:r w:rsidR="00382A0A">
        <w:rPr>
          <w:noProof/>
        </w:rPr>
        <w:instrText xml:space="preserve"> PAGEREF _Toc130662167 \h </w:instrText>
      </w:r>
      <w:r w:rsidR="00382A0A">
        <w:rPr>
          <w:noProof/>
        </w:rPr>
      </w:r>
      <w:r w:rsidR="00382A0A">
        <w:rPr>
          <w:noProof/>
        </w:rPr>
        <w:fldChar w:fldCharType="separate"/>
      </w:r>
      <w:r w:rsidR="00382A0A">
        <w:rPr>
          <w:noProof/>
        </w:rPr>
        <w:t>5</w:t>
      </w:r>
      <w:r w:rsidR="00382A0A">
        <w:rPr>
          <w:noProof/>
        </w:rPr>
        <w:fldChar w:fldCharType="end"/>
      </w:r>
    </w:p>
    <w:p w14:paraId="619645AD" w14:textId="6A632786" w:rsidR="00382A0A" w:rsidRDefault="00382A0A">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_Toc130662168 \h </w:instrText>
      </w:r>
      <w:r>
        <w:rPr>
          <w:noProof/>
        </w:rPr>
      </w:r>
      <w:r>
        <w:rPr>
          <w:noProof/>
        </w:rPr>
        <w:fldChar w:fldCharType="separate"/>
      </w:r>
      <w:r>
        <w:rPr>
          <w:noProof/>
        </w:rPr>
        <w:t>6</w:t>
      </w:r>
      <w:r>
        <w:rPr>
          <w:noProof/>
        </w:rPr>
        <w:fldChar w:fldCharType="end"/>
      </w:r>
    </w:p>
    <w:p w14:paraId="5CFBEF96" w14:textId="614D4D25" w:rsidR="00382A0A" w:rsidRDefault="00382A0A">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_Toc130662169 \h </w:instrText>
      </w:r>
      <w:r>
        <w:rPr>
          <w:noProof/>
        </w:rPr>
      </w:r>
      <w:r>
        <w:rPr>
          <w:noProof/>
        </w:rPr>
        <w:fldChar w:fldCharType="separate"/>
      </w:r>
      <w:r>
        <w:rPr>
          <w:noProof/>
        </w:rPr>
        <w:t>7</w:t>
      </w:r>
      <w:r>
        <w:rPr>
          <w:noProof/>
        </w:rPr>
        <w:fldChar w:fldCharType="end"/>
      </w:r>
    </w:p>
    <w:p w14:paraId="4823435B" w14:textId="18F9EB1B" w:rsidR="00382A0A" w:rsidRDefault="00382A0A">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_Toc130662170 \h </w:instrText>
      </w:r>
      <w:r>
        <w:rPr>
          <w:noProof/>
        </w:rPr>
      </w:r>
      <w:r>
        <w:rPr>
          <w:noProof/>
        </w:rPr>
        <w:fldChar w:fldCharType="separate"/>
      </w:r>
      <w:r>
        <w:rPr>
          <w:noProof/>
        </w:rPr>
        <w:t>8</w:t>
      </w:r>
      <w:r>
        <w:rPr>
          <w:noProof/>
        </w:rPr>
        <w:fldChar w:fldCharType="end"/>
      </w:r>
    </w:p>
    <w:p w14:paraId="0BDBC930" w14:textId="26532A07" w:rsidR="00382A0A" w:rsidRDefault="00382A0A">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_Toc130662171 \h </w:instrText>
      </w:r>
      <w:r>
        <w:rPr>
          <w:noProof/>
        </w:rPr>
      </w:r>
      <w:r>
        <w:rPr>
          <w:noProof/>
        </w:rPr>
        <w:fldChar w:fldCharType="separate"/>
      </w:r>
      <w:r>
        <w:rPr>
          <w:noProof/>
        </w:rPr>
        <w:t>9</w:t>
      </w:r>
      <w:r>
        <w:rPr>
          <w:noProof/>
        </w:rPr>
        <w:fldChar w:fldCharType="end"/>
      </w:r>
    </w:p>
    <w:p w14:paraId="09C1E2B9" w14:textId="4203A2E6" w:rsidR="00382A0A" w:rsidRDefault="00382A0A">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_Toc130662172 \h </w:instrText>
      </w:r>
      <w:r>
        <w:rPr>
          <w:noProof/>
        </w:rPr>
      </w:r>
      <w:r>
        <w:rPr>
          <w:noProof/>
        </w:rPr>
        <w:fldChar w:fldCharType="separate"/>
      </w:r>
      <w:r>
        <w:rPr>
          <w:noProof/>
        </w:rPr>
        <w:t>9</w:t>
      </w:r>
      <w:r>
        <w:rPr>
          <w:noProof/>
        </w:rPr>
        <w:fldChar w:fldCharType="end"/>
      </w:r>
    </w:p>
    <w:p w14:paraId="6E239418" w14:textId="4BE25698" w:rsidR="00382A0A" w:rsidRDefault="00382A0A">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_Toc130662173 \h </w:instrText>
      </w:r>
      <w:r>
        <w:rPr>
          <w:noProof/>
        </w:rPr>
      </w:r>
      <w:r>
        <w:rPr>
          <w:noProof/>
        </w:rPr>
        <w:fldChar w:fldCharType="separate"/>
      </w:r>
      <w:r>
        <w:rPr>
          <w:noProof/>
        </w:rPr>
        <w:t>9</w:t>
      </w:r>
      <w:r>
        <w:rPr>
          <w:noProof/>
        </w:rPr>
        <w:fldChar w:fldCharType="end"/>
      </w:r>
    </w:p>
    <w:p w14:paraId="65F54218" w14:textId="08CF2DB7" w:rsidR="00382A0A" w:rsidRDefault="00382A0A">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_Toc130662174 \h </w:instrText>
      </w:r>
      <w:r>
        <w:rPr>
          <w:noProof/>
        </w:rPr>
      </w:r>
      <w:r>
        <w:rPr>
          <w:noProof/>
        </w:rPr>
        <w:fldChar w:fldCharType="separate"/>
      </w:r>
      <w:r>
        <w:rPr>
          <w:noProof/>
        </w:rPr>
        <w:t>9</w:t>
      </w:r>
      <w:r>
        <w:rPr>
          <w:noProof/>
        </w:rPr>
        <w:fldChar w:fldCharType="end"/>
      </w:r>
    </w:p>
    <w:p w14:paraId="0CF589C9" w14:textId="009C2884" w:rsidR="00382A0A" w:rsidRDefault="00382A0A">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_Toc130662175 \h </w:instrText>
      </w:r>
      <w:r>
        <w:rPr>
          <w:noProof/>
        </w:rPr>
      </w:r>
      <w:r>
        <w:rPr>
          <w:noProof/>
        </w:rPr>
        <w:fldChar w:fldCharType="separate"/>
      </w:r>
      <w:r>
        <w:rPr>
          <w:noProof/>
        </w:rPr>
        <w:t>10</w:t>
      </w:r>
      <w:r>
        <w:rPr>
          <w:noProof/>
        </w:rPr>
        <w:fldChar w:fldCharType="end"/>
      </w:r>
    </w:p>
    <w:p w14:paraId="42B3892F" w14:textId="56F99E04" w:rsidR="00382A0A" w:rsidRDefault="00382A0A">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&lt;NF or Entity, e.g. UAE Server&gt;</w:t>
      </w:r>
      <w:r>
        <w:rPr>
          <w:noProof/>
        </w:rPr>
        <w:tab/>
      </w:r>
      <w:r>
        <w:rPr>
          <w:noProof/>
        </w:rPr>
        <w:fldChar w:fldCharType="begin"/>
      </w:r>
      <w:r>
        <w:rPr>
          <w:noProof/>
        </w:rPr>
        <w:instrText xml:space="preserve"> PAGEREF _Toc130662176 \h </w:instrText>
      </w:r>
      <w:r>
        <w:rPr>
          <w:noProof/>
        </w:rPr>
      </w:r>
      <w:r>
        <w:rPr>
          <w:noProof/>
        </w:rPr>
        <w:fldChar w:fldCharType="separate"/>
      </w:r>
      <w:r>
        <w:rPr>
          <w:noProof/>
        </w:rPr>
        <w:t>11</w:t>
      </w:r>
      <w:r>
        <w:rPr>
          <w:noProof/>
        </w:rPr>
        <w:fldChar w:fldCharType="end"/>
      </w:r>
    </w:p>
    <w:p w14:paraId="7CA2AD82" w14:textId="7CFEA845"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5.1</w:t>
      </w:r>
      <w:r w:rsidRPr="00382A0A">
        <w:rPr>
          <w:rFonts w:asciiTheme="minorHAnsi" w:eastAsiaTheme="minorEastAsia" w:hAnsiTheme="minorHAnsi" w:cstheme="minorBidi"/>
          <w:noProof/>
          <w:sz w:val="22"/>
          <w:szCs w:val="22"/>
          <w:lang w:val="fr-FR"/>
        </w:rPr>
        <w:tab/>
      </w:r>
      <w:r w:rsidRPr="00382A0A">
        <w:rPr>
          <w:noProof/>
          <w:lang w:val="fr-FR"/>
        </w:rPr>
        <w:t>Introduction</w:t>
      </w:r>
      <w:r w:rsidRPr="00382A0A">
        <w:rPr>
          <w:noProof/>
          <w:lang w:val="fr-FR"/>
        </w:rPr>
        <w:tab/>
      </w:r>
      <w:r>
        <w:rPr>
          <w:noProof/>
        </w:rPr>
        <w:fldChar w:fldCharType="begin"/>
      </w:r>
      <w:r w:rsidRPr="00382A0A">
        <w:rPr>
          <w:noProof/>
          <w:lang w:val="fr-FR"/>
        </w:rPr>
        <w:instrText xml:space="preserve"> PAGEREF _Toc130662177 \h </w:instrText>
      </w:r>
      <w:r>
        <w:rPr>
          <w:noProof/>
        </w:rPr>
      </w:r>
      <w:r>
        <w:rPr>
          <w:noProof/>
        </w:rPr>
        <w:fldChar w:fldCharType="separate"/>
      </w:r>
      <w:r w:rsidRPr="00382A0A">
        <w:rPr>
          <w:noProof/>
          <w:lang w:val="fr-FR"/>
        </w:rPr>
        <w:t>11</w:t>
      </w:r>
      <w:r>
        <w:rPr>
          <w:noProof/>
        </w:rPr>
        <w:fldChar w:fldCharType="end"/>
      </w:r>
    </w:p>
    <w:p w14:paraId="07E7417A" w14:textId="0940787F" w:rsidR="00382A0A" w:rsidRPr="00382A0A" w:rsidRDefault="00382A0A">
      <w:pPr>
        <w:pStyle w:val="TOC2"/>
        <w:rPr>
          <w:rFonts w:asciiTheme="minorHAnsi" w:eastAsiaTheme="minorEastAsia" w:hAnsiTheme="minorHAnsi" w:cstheme="minorBidi"/>
          <w:noProof/>
          <w:sz w:val="22"/>
          <w:szCs w:val="22"/>
          <w:lang w:val="fr-FR"/>
        </w:rPr>
      </w:pPr>
      <w:r w:rsidRPr="00382A0A">
        <w:rPr>
          <w:noProof/>
          <w:lang w:val="fr-FR"/>
        </w:rPr>
        <w:t>5.2</w:t>
      </w:r>
      <w:r w:rsidRPr="00382A0A">
        <w:rPr>
          <w:rFonts w:asciiTheme="minorHAnsi" w:eastAsiaTheme="minorEastAsia" w:hAnsiTheme="minorHAnsi" w:cstheme="minorBidi"/>
          <w:noProof/>
          <w:sz w:val="22"/>
          <w:szCs w:val="22"/>
          <w:lang w:val="fr-FR"/>
        </w:rPr>
        <w:tab/>
      </w:r>
      <w:r w:rsidRPr="00382A0A">
        <w:rPr>
          <w:noProof/>
          <w:lang w:val="fr-FR"/>
        </w:rPr>
        <w:t>&lt;Service 1&gt; Service</w:t>
      </w:r>
      <w:r w:rsidRPr="00382A0A">
        <w:rPr>
          <w:noProof/>
          <w:lang w:val="fr-FR"/>
        </w:rPr>
        <w:tab/>
      </w:r>
      <w:r>
        <w:rPr>
          <w:noProof/>
        </w:rPr>
        <w:fldChar w:fldCharType="begin"/>
      </w:r>
      <w:r w:rsidRPr="00382A0A">
        <w:rPr>
          <w:noProof/>
          <w:lang w:val="fr-FR"/>
        </w:rPr>
        <w:instrText xml:space="preserve"> PAGEREF _Toc130662178 \h </w:instrText>
      </w:r>
      <w:r>
        <w:rPr>
          <w:noProof/>
        </w:rPr>
      </w:r>
      <w:r>
        <w:rPr>
          <w:noProof/>
        </w:rPr>
        <w:fldChar w:fldCharType="separate"/>
      </w:r>
      <w:r w:rsidRPr="00382A0A">
        <w:rPr>
          <w:noProof/>
          <w:lang w:val="fr-FR"/>
        </w:rPr>
        <w:t>11</w:t>
      </w:r>
      <w:r>
        <w:rPr>
          <w:noProof/>
        </w:rPr>
        <w:fldChar w:fldCharType="end"/>
      </w:r>
    </w:p>
    <w:p w14:paraId="4DC79280" w14:textId="550F3A5E" w:rsidR="00382A0A" w:rsidRPr="00382A0A" w:rsidRDefault="00382A0A">
      <w:pPr>
        <w:pStyle w:val="TOC3"/>
        <w:rPr>
          <w:rFonts w:asciiTheme="minorHAnsi" w:eastAsiaTheme="minorEastAsia" w:hAnsiTheme="minorHAnsi" w:cstheme="minorBidi"/>
          <w:noProof/>
          <w:sz w:val="22"/>
          <w:szCs w:val="22"/>
          <w:lang w:val="fr-FR"/>
        </w:rPr>
      </w:pPr>
      <w:r w:rsidRPr="00382A0A">
        <w:rPr>
          <w:noProof/>
          <w:lang w:val="fr-FR"/>
        </w:rPr>
        <w:t>5.2.1</w:t>
      </w:r>
      <w:r w:rsidRPr="00382A0A">
        <w:rPr>
          <w:rFonts w:asciiTheme="minorHAnsi" w:eastAsiaTheme="minorEastAsia" w:hAnsiTheme="minorHAnsi" w:cstheme="minorBidi"/>
          <w:noProof/>
          <w:sz w:val="22"/>
          <w:szCs w:val="22"/>
          <w:lang w:val="fr-FR"/>
        </w:rPr>
        <w:tab/>
      </w:r>
      <w:r w:rsidRPr="00382A0A">
        <w:rPr>
          <w:noProof/>
          <w:lang w:val="fr-FR"/>
        </w:rPr>
        <w:t>Service Description</w:t>
      </w:r>
      <w:r w:rsidRPr="00382A0A">
        <w:rPr>
          <w:noProof/>
          <w:lang w:val="fr-FR"/>
        </w:rPr>
        <w:tab/>
      </w:r>
      <w:r>
        <w:rPr>
          <w:noProof/>
        </w:rPr>
        <w:fldChar w:fldCharType="begin"/>
      </w:r>
      <w:r w:rsidRPr="00382A0A">
        <w:rPr>
          <w:noProof/>
          <w:lang w:val="fr-FR"/>
        </w:rPr>
        <w:instrText xml:space="preserve"> PAGEREF _Toc130662179 \h </w:instrText>
      </w:r>
      <w:r>
        <w:rPr>
          <w:noProof/>
        </w:rPr>
      </w:r>
      <w:r>
        <w:rPr>
          <w:noProof/>
        </w:rPr>
        <w:fldChar w:fldCharType="separate"/>
      </w:r>
      <w:r w:rsidRPr="00382A0A">
        <w:rPr>
          <w:noProof/>
          <w:lang w:val="fr-FR"/>
        </w:rPr>
        <w:t>11</w:t>
      </w:r>
      <w:r>
        <w:rPr>
          <w:noProof/>
        </w:rPr>
        <w:fldChar w:fldCharType="end"/>
      </w:r>
    </w:p>
    <w:p w14:paraId="7C4C26A4" w14:textId="6C5A9790" w:rsidR="00382A0A" w:rsidRDefault="00382A0A">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_Toc130662180 \h </w:instrText>
      </w:r>
      <w:r>
        <w:rPr>
          <w:noProof/>
        </w:rPr>
      </w:r>
      <w:r>
        <w:rPr>
          <w:noProof/>
        </w:rPr>
        <w:fldChar w:fldCharType="separate"/>
      </w:r>
      <w:r>
        <w:rPr>
          <w:noProof/>
        </w:rPr>
        <w:t>11</w:t>
      </w:r>
      <w:r>
        <w:rPr>
          <w:noProof/>
        </w:rPr>
        <w:fldChar w:fldCharType="end"/>
      </w:r>
    </w:p>
    <w:p w14:paraId="1073623C" w14:textId="7157CC8F" w:rsidR="00382A0A" w:rsidRDefault="00382A0A">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_Toc130662181 \h </w:instrText>
      </w:r>
      <w:r>
        <w:rPr>
          <w:noProof/>
        </w:rPr>
      </w:r>
      <w:r>
        <w:rPr>
          <w:noProof/>
        </w:rPr>
        <w:fldChar w:fldCharType="separate"/>
      </w:r>
      <w:r>
        <w:rPr>
          <w:noProof/>
        </w:rPr>
        <w:t>11</w:t>
      </w:r>
      <w:r>
        <w:rPr>
          <w:noProof/>
        </w:rPr>
        <w:fldChar w:fldCharType="end"/>
      </w:r>
    </w:p>
    <w:p w14:paraId="358C46A1" w14:textId="5883FD42" w:rsidR="00382A0A" w:rsidRDefault="00382A0A">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&lt;Service operation 1&gt;</w:t>
      </w:r>
      <w:r>
        <w:rPr>
          <w:noProof/>
        </w:rPr>
        <w:tab/>
      </w:r>
      <w:r>
        <w:rPr>
          <w:noProof/>
        </w:rPr>
        <w:fldChar w:fldCharType="begin"/>
      </w:r>
      <w:r>
        <w:rPr>
          <w:noProof/>
        </w:rPr>
        <w:instrText xml:space="preserve"> PAGEREF _Toc130662182 \h </w:instrText>
      </w:r>
      <w:r>
        <w:rPr>
          <w:noProof/>
        </w:rPr>
      </w:r>
      <w:r>
        <w:rPr>
          <w:noProof/>
        </w:rPr>
        <w:fldChar w:fldCharType="separate"/>
      </w:r>
      <w:r>
        <w:rPr>
          <w:noProof/>
        </w:rPr>
        <w:t>11</w:t>
      </w:r>
      <w:r>
        <w:rPr>
          <w:noProof/>
        </w:rPr>
        <w:fldChar w:fldCharType="end"/>
      </w:r>
    </w:p>
    <w:p w14:paraId="617E561E" w14:textId="2F309779" w:rsidR="00382A0A" w:rsidRDefault="00382A0A">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_Toc130662183 \h </w:instrText>
      </w:r>
      <w:r>
        <w:rPr>
          <w:noProof/>
        </w:rPr>
      </w:r>
      <w:r>
        <w:rPr>
          <w:noProof/>
        </w:rPr>
        <w:fldChar w:fldCharType="separate"/>
      </w:r>
      <w:r>
        <w:rPr>
          <w:noProof/>
        </w:rPr>
        <w:t>11</w:t>
      </w:r>
      <w:r>
        <w:rPr>
          <w:noProof/>
        </w:rPr>
        <w:fldChar w:fldCharType="end"/>
      </w:r>
    </w:p>
    <w:p w14:paraId="46BAAF9D" w14:textId="00888391" w:rsidR="00382A0A" w:rsidRDefault="00382A0A">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&lt;Procedure 1 using service operation 1 of service 1&gt;</w:t>
      </w:r>
      <w:r>
        <w:rPr>
          <w:noProof/>
        </w:rPr>
        <w:tab/>
      </w:r>
      <w:r>
        <w:rPr>
          <w:noProof/>
        </w:rPr>
        <w:fldChar w:fldCharType="begin"/>
      </w:r>
      <w:r>
        <w:rPr>
          <w:noProof/>
        </w:rPr>
        <w:instrText xml:space="preserve"> PAGEREF _Toc130662184 \h </w:instrText>
      </w:r>
      <w:r>
        <w:rPr>
          <w:noProof/>
        </w:rPr>
      </w:r>
      <w:r>
        <w:rPr>
          <w:noProof/>
        </w:rPr>
        <w:fldChar w:fldCharType="separate"/>
      </w:r>
      <w:r>
        <w:rPr>
          <w:noProof/>
        </w:rPr>
        <w:t>11</w:t>
      </w:r>
      <w:r>
        <w:rPr>
          <w:noProof/>
        </w:rPr>
        <w:fldChar w:fldCharType="end"/>
      </w:r>
    </w:p>
    <w:p w14:paraId="02EFF766" w14:textId="2183A80B" w:rsidR="00382A0A" w:rsidRDefault="00382A0A">
      <w:pPr>
        <w:pStyle w:val="TOC5"/>
        <w:rPr>
          <w:rFonts w:asciiTheme="minorHAnsi" w:eastAsiaTheme="minorEastAsia" w:hAnsiTheme="minorHAnsi" w:cstheme="minorBidi"/>
          <w:noProof/>
          <w:sz w:val="22"/>
          <w:szCs w:val="22"/>
          <w:lang w:val="en-US"/>
        </w:rPr>
      </w:pPr>
      <w:r>
        <w:rPr>
          <w:noProof/>
        </w:rPr>
        <w:t>5.2.2.2.3</w:t>
      </w:r>
      <w:r>
        <w:rPr>
          <w:rFonts w:asciiTheme="minorHAnsi" w:eastAsiaTheme="minorEastAsia" w:hAnsiTheme="minorHAnsi" w:cstheme="minorBidi"/>
          <w:noProof/>
          <w:sz w:val="22"/>
          <w:szCs w:val="22"/>
          <w:lang w:val="en-US"/>
        </w:rPr>
        <w:tab/>
      </w:r>
      <w:r>
        <w:rPr>
          <w:noProof/>
        </w:rPr>
        <w:t>&lt;Procedure 2 using service operation 1 of service 1&gt;</w:t>
      </w:r>
      <w:r>
        <w:rPr>
          <w:noProof/>
        </w:rPr>
        <w:tab/>
      </w:r>
      <w:r>
        <w:rPr>
          <w:noProof/>
        </w:rPr>
        <w:fldChar w:fldCharType="begin"/>
      </w:r>
      <w:r>
        <w:rPr>
          <w:noProof/>
        </w:rPr>
        <w:instrText xml:space="preserve"> PAGEREF _Toc130662185 \h </w:instrText>
      </w:r>
      <w:r>
        <w:rPr>
          <w:noProof/>
        </w:rPr>
      </w:r>
      <w:r>
        <w:rPr>
          <w:noProof/>
        </w:rPr>
        <w:fldChar w:fldCharType="separate"/>
      </w:r>
      <w:r>
        <w:rPr>
          <w:noProof/>
        </w:rPr>
        <w:t>11</w:t>
      </w:r>
      <w:r>
        <w:rPr>
          <w:noProof/>
        </w:rPr>
        <w:fldChar w:fldCharType="end"/>
      </w:r>
    </w:p>
    <w:p w14:paraId="4AF2C3F8" w14:textId="3EC38805" w:rsidR="00382A0A" w:rsidRDefault="00382A0A">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&lt;Service operation 2&gt;</w:t>
      </w:r>
      <w:r>
        <w:rPr>
          <w:noProof/>
        </w:rPr>
        <w:tab/>
      </w:r>
      <w:r>
        <w:rPr>
          <w:noProof/>
        </w:rPr>
        <w:fldChar w:fldCharType="begin"/>
      </w:r>
      <w:r>
        <w:rPr>
          <w:noProof/>
        </w:rPr>
        <w:instrText xml:space="preserve"> PAGEREF _Toc130662186 \h </w:instrText>
      </w:r>
      <w:r>
        <w:rPr>
          <w:noProof/>
        </w:rPr>
      </w:r>
      <w:r>
        <w:rPr>
          <w:noProof/>
        </w:rPr>
        <w:fldChar w:fldCharType="separate"/>
      </w:r>
      <w:r>
        <w:rPr>
          <w:noProof/>
        </w:rPr>
        <w:t>12</w:t>
      </w:r>
      <w:r>
        <w:rPr>
          <w:noProof/>
        </w:rPr>
        <w:fldChar w:fldCharType="end"/>
      </w:r>
    </w:p>
    <w:p w14:paraId="5E54D89C" w14:textId="2674E69D" w:rsidR="00382A0A" w:rsidRDefault="00382A0A">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&lt;Service 2 &gt; Service</w:t>
      </w:r>
      <w:r>
        <w:rPr>
          <w:noProof/>
        </w:rPr>
        <w:tab/>
      </w:r>
      <w:r>
        <w:rPr>
          <w:noProof/>
        </w:rPr>
        <w:fldChar w:fldCharType="begin"/>
      </w:r>
      <w:r>
        <w:rPr>
          <w:noProof/>
        </w:rPr>
        <w:instrText xml:space="preserve"> PAGEREF _Toc130662187 \h </w:instrText>
      </w:r>
      <w:r>
        <w:rPr>
          <w:noProof/>
        </w:rPr>
      </w:r>
      <w:r>
        <w:rPr>
          <w:noProof/>
        </w:rPr>
        <w:fldChar w:fldCharType="separate"/>
      </w:r>
      <w:r>
        <w:rPr>
          <w:noProof/>
        </w:rPr>
        <w:t>13</w:t>
      </w:r>
      <w:r>
        <w:rPr>
          <w:noProof/>
        </w:rPr>
        <w:fldChar w:fldCharType="end"/>
      </w:r>
    </w:p>
    <w:p w14:paraId="7806CF81" w14:textId="5DD52CDE" w:rsidR="00382A0A" w:rsidRDefault="00382A0A">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_Toc130662188 \h </w:instrText>
      </w:r>
      <w:r>
        <w:rPr>
          <w:noProof/>
        </w:rPr>
      </w:r>
      <w:r>
        <w:rPr>
          <w:noProof/>
        </w:rPr>
        <w:fldChar w:fldCharType="separate"/>
      </w:r>
      <w:r>
        <w:rPr>
          <w:noProof/>
        </w:rPr>
        <w:t>14</w:t>
      </w:r>
      <w:r>
        <w:rPr>
          <w:noProof/>
        </w:rPr>
        <w:fldChar w:fldCharType="end"/>
      </w:r>
    </w:p>
    <w:p w14:paraId="38538B37" w14:textId="2283A8F0" w:rsidR="00382A0A" w:rsidRDefault="00382A0A">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&lt; Service 1&gt; Service API</w:t>
      </w:r>
      <w:r>
        <w:rPr>
          <w:noProof/>
        </w:rPr>
        <w:tab/>
      </w:r>
      <w:r>
        <w:rPr>
          <w:noProof/>
        </w:rPr>
        <w:fldChar w:fldCharType="begin"/>
      </w:r>
      <w:r>
        <w:rPr>
          <w:noProof/>
        </w:rPr>
        <w:instrText xml:space="preserve"> PAGEREF _Toc130662189 \h </w:instrText>
      </w:r>
      <w:r>
        <w:rPr>
          <w:noProof/>
        </w:rPr>
      </w:r>
      <w:r>
        <w:rPr>
          <w:noProof/>
        </w:rPr>
        <w:fldChar w:fldCharType="separate"/>
      </w:r>
      <w:r>
        <w:rPr>
          <w:noProof/>
        </w:rPr>
        <w:t>14</w:t>
      </w:r>
      <w:r>
        <w:rPr>
          <w:noProof/>
        </w:rPr>
        <w:fldChar w:fldCharType="end"/>
      </w:r>
    </w:p>
    <w:p w14:paraId="7810807D" w14:textId="4F3ACBD7" w:rsidR="00382A0A" w:rsidRDefault="00382A0A">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_Toc130662190 \h </w:instrText>
      </w:r>
      <w:r>
        <w:rPr>
          <w:noProof/>
        </w:rPr>
      </w:r>
      <w:r>
        <w:rPr>
          <w:noProof/>
        </w:rPr>
        <w:fldChar w:fldCharType="separate"/>
      </w:r>
      <w:r>
        <w:rPr>
          <w:noProof/>
        </w:rPr>
        <w:t>14</w:t>
      </w:r>
      <w:r>
        <w:rPr>
          <w:noProof/>
        </w:rPr>
        <w:fldChar w:fldCharType="end"/>
      </w:r>
    </w:p>
    <w:p w14:paraId="2C1E2E80" w14:textId="43F7AB43" w:rsidR="00382A0A" w:rsidRDefault="00382A0A">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_Toc130662191 \h </w:instrText>
      </w:r>
      <w:r>
        <w:rPr>
          <w:noProof/>
        </w:rPr>
      </w:r>
      <w:r>
        <w:rPr>
          <w:noProof/>
        </w:rPr>
        <w:fldChar w:fldCharType="separate"/>
      </w:r>
      <w:r>
        <w:rPr>
          <w:noProof/>
        </w:rPr>
        <w:t>14</w:t>
      </w:r>
      <w:r>
        <w:rPr>
          <w:noProof/>
        </w:rPr>
        <w:fldChar w:fldCharType="end"/>
      </w:r>
    </w:p>
    <w:p w14:paraId="1CEABE57" w14:textId="1F941CD0" w:rsidR="00382A0A" w:rsidRDefault="00382A0A">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_Toc130662192 \h </w:instrText>
      </w:r>
      <w:r>
        <w:rPr>
          <w:noProof/>
        </w:rPr>
      </w:r>
      <w:r>
        <w:rPr>
          <w:noProof/>
        </w:rPr>
        <w:fldChar w:fldCharType="separate"/>
      </w:r>
      <w:r>
        <w:rPr>
          <w:noProof/>
        </w:rPr>
        <w:t>14</w:t>
      </w:r>
      <w:r>
        <w:rPr>
          <w:noProof/>
        </w:rPr>
        <w:fldChar w:fldCharType="end"/>
      </w:r>
    </w:p>
    <w:p w14:paraId="7494E146" w14:textId="08D55AD5" w:rsidR="00382A0A" w:rsidRDefault="00382A0A">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_Toc130662193 \h </w:instrText>
      </w:r>
      <w:r>
        <w:rPr>
          <w:noProof/>
        </w:rPr>
      </w:r>
      <w:r>
        <w:rPr>
          <w:noProof/>
        </w:rPr>
        <w:fldChar w:fldCharType="separate"/>
      </w:r>
      <w:r>
        <w:rPr>
          <w:noProof/>
        </w:rPr>
        <w:t>14</w:t>
      </w:r>
      <w:r>
        <w:rPr>
          <w:noProof/>
        </w:rPr>
        <w:fldChar w:fldCharType="end"/>
      </w:r>
    </w:p>
    <w:p w14:paraId="0E933A30" w14:textId="6A0BD052" w:rsidR="00382A0A" w:rsidRDefault="00382A0A">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&lt;resource 1&gt;</w:t>
      </w:r>
      <w:r>
        <w:rPr>
          <w:noProof/>
        </w:rPr>
        <w:tab/>
      </w:r>
      <w:r>
        <w:rPr>
          <w:noProof/>
        </w:rPr>
        <w:fldChar w:fldCharType="begin"/>
      </w:r>
      <w:r>
        <w:rPr>
          <w:noProof/>
        </w:rPr>
        <w:instrText xml:space="preserve"> PAGEREF _Toc130662194 \h </w:instrText>
      </w:r>
      <w:r>
        <w:rPr>
          <w:noProof/>
        </w:rPr>
      </w:r>
      <w:r>
        <w:rPr>
          <w:noProof/>
        </w:rPr>
        <w:fldChar w:fldCharType="separate"/>
      </w:r>
      <w:r>
        <w:rPr>
          <w:noProof/>
        </w:rPr>
        <w:t>15</w:t>
      </w:r>
      <w:r>
        <w:rPr>
          <w:noProof/>
        </w:rPr>
        <w:fldChar w:fldCharType="end"/>
      </w:r>
    </w:p>
    <w:p w14:paraId="412BEB60" w14:textId="45CF482F" w:rsidR="00382A0A" w:rsidRDefault="00382A0A">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_Toc130662195 \h </w:instrText>
      </w:r>
      <w:r>
        <w:rPr>
          <w:noProof/>
        </w:rPr>
      </w:r>
      <w:r>
        <w:rPr>
          <w:noProof/>
        </w:rPr>
        <w:fldChar w:fldCharType="separate"/>
      </w:r>
      <w:r>
        <w:rPr>
          <w:noProof/>
        </w:rPr>
        <w:t>15</w:t>
      </w:r>
      <w:r>
        <w:rPr>
          <w:noProof/>
        </w:rPr>
        <w:fldChar w:fldCharType="end"/>
      </w:r>
    </w:p>
    <w:p w14:paraId="4CF19498" w14:textId="1B79EE00" w:rsidR="00382A0A" w:rsidRDefault="00382A0A">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_Toc130662196 \h </w:instrText>
      </w:r>
      <w:r>
        <w:rPr>
          <w:noProof/>
        </w:rPr>
      </w:r>
      <w:r>
        <w:rPr>
          <w:noProof/>
        </w:rPr>
        <w:fldChar w:fldCharType="separate"/>
      </w:r>
      <w:r>
        <w:rPr>
          <w:noProof/>
        </w:rPr>
        <w:t>16</w:t>
      </w:r>
      <w:r>
        <w:rPr>
          <w:noProof/>
        </w:rPr>
        <w:fldChar w:fldCharType="end"/>
      </w:r>
    </w:p>
    <w:p w14:paraId="6ADE7970" w14:textId="18773D8D" w:rsidR="00382A0A" w:rsidRDefault="00382A0A">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_Toc130662197 \h </w:instrText>
      </w:r>
      <w:r>
        <w:rPr>
          <w:noProof/>
        </w:rPr>
      </w:r>
      <w:r>
        <w:rPr>
          <w:noProof/>
        </w:rPr>
        <w:fldChar w:fldCharType="separate"/>
      </w:r>
      <w:r>
        <w:rPr>
          <w:noProof/>
        </w:rPr>
        <w:t>16</w:t>
      </w:r>
      <w:r>
        <w:rPr>
          <w:noProof/>
        </w:rPr>
        <w:fldChar w:fldCharType="end"/>
      </w:r>
    </w:p>
    <w:p w14:paraId="73E59EF1" w14:textId="4407E7A6" w:rsidR="00382A0A" w:rsidRDefault="00382A0A">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_Toc130662198 \h </w:instrText>
      </w:r>
      <w:r>
        <w:rPr>
          <w:noProof/>
        </w:rPr>
      </w:r>
      <w:r>
        <w:rPr>
          <w:noProof/>
        </w:rPr>
        <w:fldChar w:fldCharType="separate"/>
      </w:r>
      <w:r>
        <w:rPr>
          <w:noProof/>
        </w:rPr>
        <w:t>17</w:t>
      </w:r>
      <w:r>
        <w:rPr>
          <w:noProof/>
        </w:rPr>
        <w:fldChar w:fldCharType="end"/>
      </w:r>
    </w:p>
    <w:p w14:paraId="4B0F7B10" w14:textId="57581E0E" w:rsidR="00382A0A" w:rsidRDefault="00382A0A">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&lt;resource 2&gt;</w:t>
      </w:r>
      <w:r>
        <w:rPr>
          <w:noProof/>
        </w:rPr>
        <w:tab/>
      </w:r>
      <w:r>
        <w:rPr>
          <w:noProof/>
        </w:rPr>
        <w:fldChar w:fldCharType="begin"/>
      </w:r>
      <w:r>
        <w:rPr>
          <w:noProof/>
        </w:rPr>
        <w:instrText xml:space="preserve"> PAGEREF _Toc130662199 \h </w:instrText>
      </w:r>
      <w:r>
        <w:rPr>
          <w:noProof/>
        </w:rPr>
      </w:r>
      <w:r>
        <w:rPr>
          <w:noProof/>
        </w:rPr>
        <w:fldChar w:fldCharType="separate"/>
      </w:r>
      <w:r>
        <w:rPr>
          <w:noProof/>
        </w:rPr>
        <w:t>18</w:t>
      </w:r>
      <w:r>
        <w:rPr>
          <w:noProof/>
        </w:rPr>
        <w:fldChar w:fldCharType="end"/>
      </w:r>
    </w:p>
    <w:p w14:paraId="2BF0E3DD" w14:textId="245F90F9" w:rsidR="00382A0A" w:rsidRDefault="00382A0A">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_Toc130662200 \h </w:instrText>
      </w:r>
      <w:r>
        <w:rPr>
          <w:noProof/>
        </w:rPr>
      </w:r>
      <w:r>
        <w:rPr>
          <w:noProof/>
        </w:rPr>
        <w:fldChar w:fldCharType="separate"/>
      </w:r>
      <w:r>
        <w:rPr>
          <w:noProof/>
        </w:rPr>
        <w:t>19</w:t>
      </w:r>
      <w:r>
        <w:rPr>
          <w:noProof/>
        </w:rPr>
        <w:fldChar w:fldCharType="end"/>
      </w:r>
    </w:p>
    <w:p w14:paraId="536260F6" w14:textId="70422E92" w:rsidR="00382A0A" w:rsidRDefault="00382A0A">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_Toc130662201 \h </w:instrText>
      </w:r>
      <w:r>
        <w:rPr>
          <w:noProof/>
        </w:rPr>
      </w:r>
      <w:r>
        <w:rPr>
          <w:noProof/>
        </w:rPr>
        <w:fldChar w:fldCharType="separate"/>
      </w:r>
      <w:r>
        <w:rPr>
          <w:noProof/>
        </w:rPr>
        <w:t>19</w:t>
      </w:r>
      <w:r>
        <w:rPr>
          <w:noProof/>
        </w:rPr>
        <w:fldChar w:fldCharType="end"/>
      </w:r>
    </w:p>
    <w:p w14:paraId="002EA8BE" w14:textId="188E3A95" w:rsidR="00382A0A" w:rsidRDefault="00382A0A">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&lt;operation 1&gt;</w:t>
      </w:r>
      <w:r>
        <w:rPr>
          <w:noProof/>
        </w:rPr>
        <w:tab/>
      </w:r>
      <w:r>
        <w:rPr>
          <w:noProof/>
        </w:rPr>
        <w:fldChar w:fldCharType="begin"/>
      </w:r>
      <w:r>
        <w:rPr>
          <w:noProof/>
        </w:rPr>
        <w:instrText xml:space="preserve"> PAGEREF _Toc130662202 \h </w:instrText>
      </w:r>
      <w:r>
        <w:rPr>
          <w:noProof/>
        </w:rPr>
      </w:r>
      <w:r>
        <w:rPr>
          <w:noProof/>
        </w:rPr>
        <w:fldChar w:fldCharType="separate"/>
      </w:r>
      <w:r>
        <w:rPr>
          <w:noProof/>
        </w:rPr>
        <w:t>19</w:t>
      </w:r>
      <w:r>
        <w:rPr>
          <w:noProof/>
        </w:rPr>
        <w:fldChar w:fldCharType="end"/>
      </w:r>
    </w:p>
    <w:p w14:paraId="190C3FAB" w14:textId="597D6A53" w:rsidR="00382A0A" w:rsidRDefault="00382A0A">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_Toc130662203 \h </w:instrText>
      </w:r>
      <w:r>
        <w:rPr>
          <w:noProof/>
        </w:rPr>
      </w:r>
      <w:r>
        <w:rPr>
          <w:noProof/>
        </w:rPr>
        <w:fldChar w:fldCharType="separate"/>
      </w:r>
      <w:r>
        <w:rPr>
          <w:noProof/>
        </w:rPr>
        <w:t>19</w:t>
      </w:r>
      <w:r>
        <w:rPr>
          <w:noProof/>
        </w:rPr>
        <w:fldChar w:fldCharType="end"/>
      </w:r>
    </w:p>
    <w:p w14:paraId="05F330E8" w14:textId="007AC307" w:rsidR="00382A0A" w:rsidRDefault="00382A0A">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_Toc130662204 \h </w:instrText>
      </w:r>
      <w:r>
        <w:rPr>
          <w:noProof/>
        </w:rPr>
      </w:r>
      <w:r>
        <w:rPr>
          <w:noProof/>
        </w:rPr>
        <w:fldChar w:fldCharType="separate"/>
      </w:r>
      <w:r>
        <w:rPr>
          <w:noProof/>
        </w:rPr>
        <w:t>19</w:t>
      </w:r>
      <w:r>
        <w:rPr>
          <w:noProof/>
        </w:rPr>
        <w:fldChar w:fldCharType="end"/>
      </w:r>
    </w:p>
    <w:p w14:paraId="5DA7F573" w14:textId="0DE73BC4" w:rsidR="00382A0A" w:rsidRDefault="00382A0A">
      <w:pPr>
        <w:pStyle w:val="TOC4"/>
        <w:rPr>
          <w:rFonts w:asciiTheme="minorHAnsi" w:eastAsiaTheme="minorEastAsia" w:hAnsiTheme="minorHAnsi" w:cstheme="minorBidi"/>
          <w:noProof/>
          <w:sz w:val="22"/>
          <w:szCs w:val="22"/>
          <w:lang w:val="en-US"/>
        </w:rPr>
      </w:pPr>
      <w:r>
        <w:rPr>
          <w:noProof/>
        </w:rPr>
        <w:t>6.1.4.3</w:t>
      </w:r>
      <w:r>
        <w:rPr>
          <w:rFonts w:asciiTheme="minorHAnsi" w:eastAsiaTheme="minorEastAsia" w:hAnsiTheme="minorHAnsi" w:cstheme="minorBidi"/>
          <w:noProof/>
          <w:sz w:val="22"/>
          <w:szCs w:val="22"/>
          <w:lang w:val="en-US"/>
        </w:rPr>
        <w:tab/>
      </w:r>
      <w:r>
        <w:rPr>
          <w:noProof/>
        </w:rPr>
        <w:t>Operation: &lt; operation 2&gt;</w:t>
      </w:r>
      <w:r>
        <w:rPr>
          <w:noProof/>
        </w:rPr>
        <w:tab/>
      </w:r>
      <w:r>
        <w:rPr>
          <w:noProof/>
        </w:rPr>
        <w:fldChar w:fldCharType="begin"/>
      </w:r>
      <w:r>
        <w:rPr>
          <w:noProof/>
        </w:rPr>
        <w:instrText xml:space="preserve"> PAGEREF _Toc130662205 \h </w:instrText>
      </w:r>
      <w:r>
        <w:rPr>
          <w:noProof/>
        </w:rPr>
      </w:r>
      <w:r>
        <w:rPr>
          <w:noProof/>
        </w:rPr>
        <w:fldChar w:fldCharType="separate"/>
      </w:r>
      <w:r>
        <w:rPr>
          <w:noProof/>
        </w:rPr>
        <w:t>19</w:t>
      </w:r>
      <w:r>
        <w:rPr>
          <w:noProof/>
        </w:rPr>
        <w:fldChar w:fldCharType="end"/>
      </w:r>
    </w:p>
    <w:p w14:paraId="0F801F84" w14:textId="3FC73B13" w:rsidR="00382A0A" w:rsidRDefault="00382A0A">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_Toc130662206 \h </w:instrText>
      </w:r>
      <w:r>
        <w:rPr>
          <w:noProof/>
        </w:rPr>
      </w:r>
      <w:r>
        <w:rPr>
          <w:noProof/>
        </w:rPr>
        <w:fldChar w:fldCharType="separate"/>
      </w:r>
      <w:r>
        <w:rPr>
          <w:noProof/>
        </w:rPr>
        <w:t>20</w:t>
      </w:r>
      <w:r>
        <w:rPr>
          <w:noProof/>
        </w:rPr>
        <w:fldChar w:fldCharType="end"/>
      </w:r>
    </w:p>
    <w:p w14:paraId="4145D5BB" w14:textId="5DADEBD8" w:rsidR="00382A0A" w:rsidRDefault="00382A0A">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_Toc130662207 \h </w:instrText>
      </w:r>
      <w:r>
        <w:rPr>
          <w:noProof/>
        </w:rPr>
      </w:r>
      <w:r>
        <w:rPr>
          <w:noProof/>
        </w:rPr>
        <w:fldChar w:fldCharType="separate"/>
      </w:r>
      <w:r>
        <w:rPr>
          <w:noProof/>
        </w:rPr>
        <w:t>20</w:t>
      </w:r>
      <w:r>
        <w:rPr>
          <w:noProof/>
        </w:rPr>
        <w:fldChar w:fldCharType="end"/>
      </w:r>
    </w:p>
    <w:p w14:paraId="2F254B6A" w14:textId="57F42600" w:rsidR="00382A0A" w:rsidRDefault="00382A0A">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&lt;notification 1&gt;</w:t>
      </w:r>
      <w:r>
        <w:rPr>
          <w:noProof/>
        </w:rPr>
        <w:tab/>
      </w:r>
      <w:r>
        <w:rPr>
          <w:noProof/>
        </w:rPr>
        <w:fldChar w:fldCharType="begin"/>
      </w:r>
      <w:r>
        <w:rPr>
          <w:noProof/>
        </w:rPr>
        <w:instrText xml:space="preserve"> PAGEREF _Toc130662208 \h </w:instrText>
      </w:r>
      <w:r>
        <w:rPr>
          <w:noProof/>
        </w:rPr>
      </w:r>
      <w:r>
        <w:rPr>
          <w:noProof/>
        </w:rPr>
        <w:fldChar w:fldCharType="separate"/>
      </w:r>
      <w:r>
        <w:rPr>
          <w:noProof/>
        </w:rPr>
        <w:t>20</w:t>
      </w:r>
      <w:r>
        <w:rPr>
          <w:noProof/>
        </w:rPr>
        <w:fldChar w:fldCharType="end"/>
      </w:r>
    </w:p>
    <w:p w14:paraId="44CAEB3D" w14:textId="628250DD" w:rsidR="00382A0A" w:rsidRDefault="00382A0A">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_Toc130662209 \h </w:instrText>
      </w:r>
      <w:r>
        <w:rPr>
          <w:noProof/>
        </w:rPr>
      </w:r>
      <w:r>
        <w:rPr>
          <w:noProof/>
        </w:rPr>
        <w:fldChar w:fldCharType="separate"/>
      </w:r>
      <w:r>
        <w:rPr>
          <w:noProof/>
        </w:rPr>
        <w:t>20</w:t>
      </w:r>
      <w:r>
        <w:rPr>
          <w:noProof/>
        </w:rPr>
        <w:fldChar w:fldCharType="end"/>
      </w:r>
    </w:p>
    <w:p w14:paraId="37AF52CF" w14:textId="5FCDB0CC" w:rsidR="00382A0A" w:rsidRDefault="00382A0A">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_Toc130662210 \h </w:instrText>
      </w:r>
      <w:r>
        <w:rPr>
          <w:noProof/>
        </w:rPr>
      </w:r>
      <w:r>
        <w:rPr>
          <w:noProof/>
        </w:rPr>
        <w:fldChar w:fldCharType="separate"/>
      </w:r>
      <w:r>
        <w:rPr>
          <w:noProof/>
        </w:rPr>
        <w:t>20</w:t>
      </w:r>
      <w:r>
        <w:rPr>
          <w:noProof/>
        </w:rPr>
        <w:fldChar w:fldCharType="end"/>
      </w:r>
    </w:p>
    <w:p w14:paraId="5C08AC42" w14:textId="625D969A" w:rsidR="00382A0A" w:rsidRDefault="00382A0A">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_Toc130662211 \h </w:instrText>
      </w:r>
      <w:r>
        <w:rPr>
          <w:noProof/>
        </w:rPr>
      </w:r>
      <w:r>
        <w:rPr>
          <w:noProof/>
        </w:rPr>
        <w:fldChar w:fldCharType="separate"/>
      </w:r>
      <w:r>
        <w:rPr>
          <w:noProof/>
        </w:rPr>
        <w:t>20</w:t>
      </w:r>
      <w:r>
        <w:rPr>
          <w:noProof/>
        </w:rPr>
        <w:fldChar w:fldCharType="end"/>
      </w:r>
    </w:p>
    <w:p w14:paraId="53C550BE" w14:textId="322821C7" w:rsidR="00382A0A" w:rsidRDefault="00382A0A">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&lt;notification 2&gt;</w:t>
      </w:r>
      <w:r>
        <w:rPr>
          <w:noProof/>
        </w:rPr>
        <w:tab/>
      </w:r>
      <w:r>
        <w:rPr>
          <w:noProof/>
        </w:rPr>
        <w:fldChar w:fldCharType="begin"/>
      </w:r>
      <w:r>
        <w:rPr>
          <w:noProof/>
        </w:rPr>
        <w:instrText xml:space="preserve"> PAGEREF _Toc130662212 \h </w:instrText>
      </w:r>
      <w:r>
        <w:rPr>
          <w:noProof/>
        </w:rPr>
      </w:r>
      <w:r>
        <w:rPr>
          <w:noProof/>
        </w:rPr>
        <w:fldChar w:fldCharType="separate"/>
      </w:r>
      <w:r>
        <w:rPr>
          <w:noProof/>
        </w:rPr>
        <w:t>21</w:t>
      </w:r>
      <w:r>
        <w:rPr>
          <w:noProof/>
        </w:rPr>
        <w:fldChar w:fldCharType="end"/>
      </w:r>
    </w:p>
    <w:p w14:paraId="53B77106" w14:textId="07FB90E8" w:rsidR="00382A0A" w:rsidRDefault="00382A0A">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_Toc130662213 \h </w:instrText>
      </w:r>
      <w:r>
        <w:rPr>
          <w:noProof/>
        </w:rPr>
      </w:r>
      <w:r>
        <w:rPr>
          <w:noProof/>
        </w:rPr>
        <w:fldChar w:fldCharType="separate"/>
      </w:r>
      <w:r>
        <w:rPr>
          <w:noProof/>
        </w:rPr>
        <w:t>21</w:t>
      </w:r>
      <w:r>
        <w:rPr>
          <w:noProof/>
        </w:rPr>
        <w:fldChar w:fldCharType="end"/>
      </w:r>
    </w:p>
    <w:p w14:paraId="3F77D184" w14:textId="41F5DAC0" w:rsidR="00382A0A" w:rsidRDefault="00382A0A">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_Toc130662214 \h </w:instrText>
      </w:r>
      <w:r>
        <w:rPr>
          <w:noProof/>
        </w:rPr>
      </w:r>
      <w:r>
        <w:rPr>
          <w:noProof/>
        </w:rPr>
        <w:fldChar w:fldCharType="separate"/>
      </w:r>
      <w:r>
        <w:rPr>
          <w:noProof/>
        </w:rPr>
        <w:t>21</w:t>
      </w:r>
      <w:r>
        <w:rPr>
          <w:noProof/>
        </w:rPr>
        <w:fldChar w:fldCharType="end"/>
      </w:r>
    </w:p>
    <w:p w14:paraId="72AD82BA" w14:textId="4BDAA316"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6.1.6.2</w:t>
      </w:r>
      <w:r>
        <w:rPr>
          <w:rFonts w:asciiTheme="minorHAnsi" w:eastAsiaTheme="minorEastAsia" w:hAnsiTheme="minorHAnsi" w:cstheme="minorBidi"/>
          <w:noProof/>
          <w:sz w:val="22"/>
          <w:szCs w:val="22"/>
          <w:lang w:val="en-US"/>
        </w:rPr>
        <w:tab/>
      </w:r>
      <w:r w:rsidRPr="0051327C">
        <w:rPr>
          <w:noProof/>
          <w:lang w:val="en-US"/>
        </w:rPr>
        <w:t>Structured data types</w:t>
      </w:r>
      <w:r>
        <w:rPr>
          <w:noProof/>
        </w:rPr>
        <w:tab/>
      </w:r>
      <w:r>
        <w:rPr>
          <w:noProof/>
        </w:rPr>
        <w:fldChar w:fldCharType="begin"/>
      </w:r>
      <w:r>
        <w:rPr>
          <w:noProof/>
        </w:rPr>
        <w:instrText xml:space="preserve"> PAGEREF _Toc130662215 \h </w:instrText>
      </w:r>
      <w:r>
        <w:rPr>
          <w:noProof/>
        </w:rPr>
      </w:r>
      <w:r>
        <w:rPr>
          <w:noProof/>
        </w:rPr>
        <w:fldChar w:fldCharType="separate"/>
      </w:r>
      <w:r>
        <w:rPr>
          <w:noProof/>
        </w:rPr>
        <w:t>21</w:t>
      </w:r>
      <w:r>
        <w:rPr>
          <w:noProof/>
        </w:rPr>
        <w:fldChar w:fldCharType="end"/>
      </w:r>
    </w:p>
    <w:p w14:paraId="057D083E" w14:textId="0BE5965A" w:rsidR="00382A0A" w:rsidRDefault="00382A0A">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_Toc130662216 \h </w:instrText>
      </w:r>
      <w:r>
        <w:rPr>
          <w:noProof/>
        </w:rPr>
      </w:r>
      <w:r>
        <w:rPr>
          <w:noProof/>
        </w:rPr>
        <w:fldChar w:fldCharType="separate"/>
      </w:r>
      <w:r>
        <w:rPr>
          <w:noProof/>
        </w:rPr>
        <w:t>21</w:t>
      </w:r>
      <w:r>
        <w:rPr>
          <w:noProof/>
        </w:rPr>
        <w:fldChar w:fldCharType="end"/>
      </w:r>
    </w:p>
    <w:p w14:paraId="28B1F0F1" w14:textId="4973268B" w:rsidR="00382A0A" w:rsidRDefault="00382A0A">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_Toc130662217 \h </w:instrText>
      </w:r>
      <w:r>
        <w:rPr>
          <w:noProof/>
        </w:rPr>
      </w:r>
      <w:r>
        <w:rPr>
          <w:noProof/>
        </w:rPr>
        <w:fldChar w:fldCharType="separate"/>
      </w:r>
      <w:r>
        <w:rPr>
          <w:noProof/>
        </w:rPr>
        <w:t>22</w:t>
      </w:r>
      <w:r>
        <w:rPr>
          <w:noProof/>
        </w:rPr>
        <w:fldChar w:fldCharType="end"/>
      </w:r>
    </w:p>
    <w:p w14:paraId="4D750CCA" w14:textId="09B02367" w:rsidR="00382A0A" w:rsidRDefault="00382A0A">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_Toc130662218 \h </w:instrText>
      </w:r>
      <w:r>
        <w:rPr>
          <w:noProof/>
        </w:rPr>
      </w:r>
      <w:r>
        <w:rPr>
          <w:noProof/>
        </w:rPr>
        <w:fldChar w:fldCharType="separate"/>
      </w:r>
      <w:r>
        <w:rPr>
          <w:noProof/>
        </w:rPr>
        <w:t>22</w:t>
      </w:r>
      <w:r>
        <w:rPr>
          <w:noProof/>
        </w:rPr>
        <w:fldChar w:fldCharType="end"/>
      </w:r>
    </w:p>
    <w:p w14:paraId="1E7886EA" w14:textId="0CFB5C87"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6.1.6.3</w:t>
      </w:r>
      <w:r>
        <w:rPr>
          <w:rFonts w:asciiTheme="minorHAnsi" w:eastAsiaTheme="minorEastAsia" w:hAnsiTheme="minorHAnsi" w:cstheme="minorBidi"/>
          <w:noProof/>
          <w:sz w:val="22"/>
          <w:szCs w:val="22"/>
          <w:lang w:val="en-US"/>
        </w:rPr>
        <w:tab/>
      </w:r>
      <w:r w:rsidRPr="0051327C">
        <w:rPr>
          <w:noProof/>
          <w:lang w:val="en-US"/>
        </w:rPr>
        <w:t>Simple data types and enumerations</w:t>
      </w:r>
      <w:r>
        <w:rPr>
          <w:noProof/>
        </w:rPr>
        <w:tab/>
      </w:r>
      <w:r>
        <w:rPr>
          <w:noProof/>
        </w:rPr>
        <w:fldChar w:fldCharType="begin"/>
      </w:r>
      <w:r>
        <w:rPr>
          <w:noProof/>
        </w:rPr>
        <w:instrText xml:space="preserve"> PAGEREF _Toc130662219 \h </w:instrText>
      </w:r>
      <w:r>
        <w:rPr>
          <w:noProof/>
        </w:rPr>
      </w:r>
      <w:r>
        <w:rPr>
          <w:noProof/>
        </w:rPr>
        <w:fldChar w:fldCharType="separate"/>
      </w:r>
      <w:r>
        <w:rPr>
          <w:noProof/>
        </w:rPr>
        <w:t>22</w:t>
      </w:r>
      <w:r>
        <w:rPr>
          <w:noProof/>
        </w:rPr>
        <w:fldChar w:fldCharType="end"/>
      </w:r>
    </w:p>
    <w:p w14:paraId="10DC7735" w14:textId="2CA13C7B" w:rsidR="00382A0A" w:rsidRDefault="00382A0A">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_Toc130662220 \h </w:instrText>
      </w:r>
      <w:r>
        <w:rPr>
          <w:noProof/>
        </w:rPr>
      </w:r>
      <w:r>
        <w:rPr>
          <w:noProof/>
        </w:rPr>
        <w:fldChar w:fldCharType="separate"/>
      </w:r>
      <w:r>
        <w:rPr>
          <w:noProof/>
        </w:rPr>
        <w:t>22</w:t>
      </w:r>
      <w:r>
        <w:rPr>
          <w:noProof/>
        </w:rPr>
        <w:fldChar w:fldCharType="end"/>
      </w:r>
    </w:p>
    <w:p w14:paraId="74D5E891" w14:textId="71D107E1" w:rsidR="00382A0A" w:rsidRDefault="00382A0A">
      <w:pPr>
        <w:pStyle w:val="TOC5"/>
        <w:rPr>
          <w:rFonts w:asciiTheme="minorHAnsi" w:eastAsiaTheme="minorEastAsia" w:hAnsiTheme="minorHAnsi" w:cstheme="minorBidi"/>
          <w:noProof/>
          <w:sz w:val="22"/>
          <w:szCs w:val="22"/>
          <w:lang w:val="en-US"/>
        </w:rPr>
      </w:pPr>
      <w:r>
        <w:rPr>
          <w:noProof/>
        </w:rPr>
        <w:lastRenderedPageBreak/>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_Toc130662221 \h </w:instrText>
      </w:r>
      <w:r>
        <w:rPr>
          <w:noProof/>
        </w:rPr>
      </w:r>
      <w:r>
        <w:rPr>
          <w:noProof/>
        </w:rPr>
        <w:fldChar w:fldCharType="separate"/>
      </w:r>
      <w:r>
        <w:rPr>
          <w:noProof/>
        </w:rPr>
        <w:t>22</w:t>
      </w:r>
      <w:r>
        <w:rPr>
          <w:noProof/>
        </w:rPr>
        <w:fldChar w:fldCharType="end"/>
      </w:r>
    </w:p>
    <w:p w14:paraId="4D480B58" w14:textId="490984F3" w:rsidR="00382A0A" w:rsidRDefault="00382A0A">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&lt;EnumType1&gt;</w:t>
      </w:r>
      <w:r>
        <w:rPr>
          <w:noProof/>
        </w:rPr>
        <w:tab/>
      </w:r>
      <w:r>
        <w:rPr>
          <w:noProof/>
        </w:rPr>
        <w:fldChar w:fldCharType="begin"/>
      </w:r>
      <w:r>
        <w:rPr>
          <w:noProof/>
        </w:rPr>
        <w:instrText xml:space="preserve"> PAGEREF _Toc130662222 \h </w:instrText>
      </w:r>
      <w:r>
        <w:rPr>
          <w:noProof/>
        </w:rPr>
      </w:r>
      <w:r>
        <w:rPr>
          <w:noProof/>
        </w:rPr>
        <w:fldChar w:fldCharType="separate"/>
      </w:r>
      <w:r>
        <w:rPr>
          <w:noProof/>
        </w:rPr>
        <w:t>22</w:t>
      </w:r>
      <w:r>
        <w:rPr>
          <w:noProof/>
        </w:rPr>
        <w:fldChar w:fldCharType="end"/>
      </w:r>
    </w:p>
    <w:p w14:paraId="5FE814CB" w14:textId="1B1568C5" w:rsidR="00382A0A" w:rsidRDefault="00382A0A">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&lt;EnumType2&gt;</w:t>
      </w:r>
      <w:r>
        <w:rPr>
          <w:noProof/>
        </w:rPr>
        <w:tab/>
      </w:r>
      <w:r>
        <w:rPr>
          <w:noProof/>
        </w:rPr>
        <w:fldChar w:fldCharType="begin"/>
      </w:r>
      <w:r>
        <w:rPr>
          <w:noProof/>
        </w:rPr>
        <w:instrText xml:space="preserve"> PAGEREF _Toc130662223 \h </w:instrText>
      </w:r>
      <w:r>
        <w:rPr>
          <w:noProof/>
        </w:rPr>
      </w:r>
      <w:r>
        <w:rPr>
          <w:noProof/>
        </w:rPr>
        <w:fldChar w:fldCharType="separate"/>
      </w:r>
      <w:r>
        <w:rPr>
          <w:noProof/>
        </w:rPr>
        <w:t>22</w:t>
      </w:r>
      <w:r>
        <w:rPr>
          <w:noProof/>
        </w:rPr>
        <w:fldChar w:fldCharType="end"/>
      </w:r>
    </w:p>
    <w:p w14:paraId="6572AA2D" w14:textId="20A0101C" w:rsidR="00382A0A" w:rsidRDefault="00382A0A">
      <w:pPr>
        <w:pStyle w:val="TOC4"/>
        <w:rPr>
          <w:rFonts w:asciiTheme="minorHAnsi" w:eastAsiaTheme="minorEastAsia" w:hAnsiTheme="minorHAnsi" w:cstheme="minorBidi"/>
          <w:noProof/>
          <w:sz w:val="22"/>
          <w:szCs w:val="22"/>
          <w:lang w:val="en-US"/>
        </w:rPr>
      </w:pPr>
      <w:r w:rsidRPr="0051327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_Toc130662224 \h </w:instrText>
      </w:r>
      <w:r>
        <w:rPr>
          <w:noProof/>
        </w:rPr>
      </w:r>
      <w:r>
        <w:rPr>
          <w:noProof/>
        </w:rPr>
        <w:fldChar w:fldCharType="separate"/>
      </w:r>
      <w:r>
        <w:rPr>
          <w:noProof/>
        </w:rPr>
        <w:t>23</w:t>
      </w:r>
      <w:r>
        <w:rPr>
          <w:noProof/>
        </w:rPr>
        <w:fldChar w:fldCharType="end"/>
      </w:r>
    </w:p>
    <w:p w14:paraId="7AF778E7" w14:textId="79C27A24" w:rsidR="00382A0A" w:rsidRDefault="00382A0A">
      <w:pPr>
        <w:pStyle w:val="TOC5"/>
        <w:rPr>
          <w:rFonts w:asciiTheme="minorHAnsi" w:eastAsiaTheme="minorEastAsia" w:hAnsiTheme="minorHAnsi" w:cstheme="minorBidi"/>
          <w:noProof/>
          <w:sz w:val="22"/>
          <w:szCs w:val="22"/>
          <w:lang w:val="en-US"/>
        </w:rPr>
      </w:pPr>
      <w:r>
        <w:rPr>
          <w:noProof/>
        </w:rPr>
        <w:t>6.1.6.4.1</w:t>
      </w:r>
      <w:r>
        <w:rPr>
          <w:rFonts w:asciiTheme="minorHAnsi" w:eastAsiaTheme="minorEastAsia" w:hAnsiTheme="minorHAnsi" w:cstheme="minorBidi"/>
          <w:noProof/>
          <w:sz w:val="22"/>
          <w:szCs w:val="22"/>
          <w:lang w:val="en-US"/>
        </w:rPr>
        <w:tab/>
      </w:r>
      <w:r>
        <w:rPr>
          <w:noProof/>
        </w:rPr>
        <w:t>Type: &lt;TypeName 1&gt;</w:t>
      </w:r>
      <w:r>
        <w:rPr>
          <w:noProof/>
        </w:rPr>
        <w:tab/>
      </w:r>
      <w:r>
        <w:rPr>
          <w:noProof/>
        </w:rPr>
        <w:fldChar w:fldCharType="begin"/>
      </w:r>
      <w:r>
        <w:rPr>
          <w:noProof/>
        </w:rPr>
        <w:instrText xml:space="preserve"> PAGEREF _Toc130662225 \h </w:instrText>
      </w:r>
      <w:r>
        <w:rPr>
          <w:noProof/>
        </w:rPr>
      </w:r>
      <w:r>
        <w:rPr>
          <w:noProof/>
        </w:rPr>
        <w:fldChar w:fldCharType="separate"/>
      </w:r>
      <w:r>
        <w:rPr>
          <w:noProof/>
        </w:rPr>
        <w:t>23</w:t>
      </w:r>
      <w:r>
        <w:rPr>
          <w:noProof/>
        </w:rPr>
        <w:fldChar w:fldCharType="end"/>
      </w:r>
    </w:p>
    <w:p w14:paraId="02E64017" w14:textId="63F8C6D3" w:rsidR="00382A0A" w:rsidRDefault="00382A0A">
      <w:pPr>
        <w:pStyle w:val="TOC5"/>
        <w:rPr>
          <w:rFonts w:asciiTheme="minorHAnsi" w:eastAsiaTheme="minorEastAsia" w:hAnsiTheme="minorHAnsi" w:cstheme="minorBidi"/>
          <w:noProof/>
          <w:sz w:val="22"/>
          <w:szCs w:val="22"/>
          <w:lang w:val="en-US"/>
        </w:rPr>
      </w:pPr>
      <w:r>
        <w:rPr>
          <w:noProof/>
        </w:rPr>
        <w:t>6.1.6.4.2</w:t>
      </w:r>
      <w:r>
        <w:rPr>
          <w:rFonts w:asciiTheme="minorHAnsi" w:eastAsiaTheme="minorEastAsia" w:hAnsiTheme="minorHAnsi" w:cstheme="minorBidi"/>
          <w:noProof/>
          <w:sz w:val="22"/>
          <w:szCs w:val="22"/>
          <w:lang w:val="en-US"/>
        </w:rPr>
        <w:tab/>
      </w:r>
      <w:r>
        <w:rPr>
          <w:noProof/>
        </w:rPr>
        <w:t>Type: &lt;TypeName 2&gt;</w:t>
      </w:r>
      <w:r>
        <w:rPr>
          <w:noProof/>
        </w:rPr>
        <w:tab/>
      </w:r>
      <w:r>
        <w:rPr>
          <w:noProof/>
        </w:rPr>
        <w:fldChar w:fldCharType="begin"/>
      </w:r>
      <w:r>
        <w:rPr>
          <w:noProof/>
        </w:rPr>
        <w:instrText xml:space="preserve"> PAGEREF _Toc130662226 \h </w:instrText>
      </w:r>
      <w:r>
        <w:rPr>
          <w:noProof/>
        </w:rPr>
      </w:r>
      <w:r>
        <w:rPr>
          <w:noProof/>
        </w:rPr>
        <w:fldChar w:fldCharType="separate"/>
      </w:r>
      <w:r>
        <w:rPr>
          <w:noProof/>
        </w:rPr>
        <w:t>23</w:t>
      </w:r>
      <w:r>
        <w:rPr>
          <w:noProof/>
        </w:rPr>
        <w:fldChar w:fldCharType="end"/>
      </w:r>
    </w:p>
    <w:p w14:paraId="563563BB" w14:textId="0038C399" w:rsidR="00382A0A" w:rsidRDefault="00382A0A">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_Toc130662227 \h </w:instrText>
      </w:r>
      <w:r>
        <w:rPr>
          <w:noProof/>
        </w:rPr>
      </w:r>
      <w:r>
        <w:rPr>
          <w:noProof/>
        </w:rPr>
        <w:fldChar w:fldCharType="separate"/>
      </w:r>
      <w:r>
        <w:rPr>
          <w:noProof/>
        </w:rPr>
        <w:t>23</w:t>
      </w:r>
      <w:r>
        <w:rPr>
          <w:noProof/>
        </w:rPr>
        <w:fldChar w:fldCharType="end"/>
      </w:r>
    </w:p>
    <w:p w14:paraId="593FF1AC" w14:textId="392945CB" w:rsidR="00382A0A" w:rsidRDefault="00382A0A">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_Toc130662228 \h </w:instrText>
      </w:r>
      <w:r>
        <w:rPr>
          <w:noProof/>
        </w:rPr>
      </w:r>
      <w:r>
        <w:rPr>
          <w:noProof/>
        </w:rPr>
        <w:fldChar w:fldCharType="separate"/>
      </w:r>
      <w:r>
        <w:rPr>
          <w:noProof/>
        </w:rPr>
        <w:t>23</w:t>
      </w:r>
      <w:r>
        <w:rPr>
          <w:noProof/>
        </w:rPr>
        <w:fldChar w:fldCharType="end"/>
      </w:r>
    </w:p>
    <w:p w14:paraId="0527442E" w14:textId="07C58B6C" w:rsidR="00382A0A" w:rsidRDefault="00382A0A">
      <w:pPr>
        <w:pStyle w:val="TOC5"/>
        <w:rPr>
          <w:rFonts w:asciiTheme="minorHAnsi" w:eastAsiaTheme="minorEastAsia" w:hAnsiTheme="minorHAnsi" w:cstheme="minorBidi"/>
          <w:noProof/>
          <w:sz w:val="22"/>
          <w:szCs w:val="22"/>
          <w:lang w:val="en-US"/>
        </w:rPr>
      </w:pPr>
      <w:r>
        <w:rPr>
          <w:noProof/>
        </w:rPr>
        <w:t>6.1.6.5.2</w:t>
      </w:r>
      <w:r>
        <w:rPr>
          <w:rFonts w:asciiTheme="minorHAnsi" w:eastAsiaTheme="minorEastAsia" w:hAnsiTheme="minorHAnsi" w:cstheme="minorBidi"/>
          <w:noProof/>
          <w:sz w:val="22"/>
          <w:szCs w:val="22"/>
          <w:lang w:val="en-US"/>
        </w:rPr>
        <w:tab/>
      </w:r>
      <w:r>
        <w:rPr>
          <w:noProof/>
        </w:rPr>
        <w:t>&lt; Binary Data 1 &gt;</w:t>
      </w:r>
      <w:r>
        <w:rPr>
          <w:noProof/>
        </w:rPr>
        <w:tab/>
      </w:r>
      <w:r>
        <w:rPr>
          <w:noProof/>
        </w:rPr>
        <w:fldChar w:fldCharType="begin"/>
      </w:r>
      <w:r>
        <w:rPr>
          <w:noProof/>
        </w:rPr>
        <w:instrText xml:space="preserve"> PAGEREF _Toc130662229 \h </w:instrText>
      </w:r>
      <w:r>
        <w:rPr>
          <w:noProof/>
        </w:rPr>
      </w:r>
      <w:r>
        <w:rPr>
          <w:noProof/>
        </w:rPr>
        <w:fldChar w:fldCharType="separate"/>
      </w:r>
      <w:r>
        <w:rPr>
          <w:noProof/>
        </w:rPr>
        <w:t>23</w:t>
      </w:r>
      <w:r>
        <w:rPr>
          <w:noProof/>
        </w:rPr>
        <w:fldChar w:fldCharType="end"/>
      </w:r>
    </w:p>
    <w:p w14:paraId="4E6F5361" w14:textId="4A8EE513" w:rsidR="00382A0A" w:rsidRDefault="00382A0A">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_Toc130662230 \h </w:instrText>
      </w:r>
      <w:r>
        <w:rPr>
          <w:noProof/>
        </w:rPr>
      </w:r>
      <w:r>
        <w:rPr>
          <w:noProof/>
        </w:rPr>
        <w:fldChar w:fldCharType="separate"/>
      </w:r>
      <w:r>
        <w:rPr>
          <w:noProof/>
        </w:rPr>
        <w:t>23</w:t>
      </w:r>
      <w:r>
        <w:rPr>
          <w:noProof/>
        </w:rPr>
        <w:fldChar w:fldCharType="end"/>
      </w:r>
    </w:p>
    <w:p w14:paraId="1FDE92B2" w14:textId="3844097D" w:rsidR="00382A0A" w:rsidRDefault="00382A0A">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_Toc130662231 \h </w:instrText>
      </w:r>
      <w:r>
        <w:rPr>
          <w:noProof/>
        </w:rPr>
      </w:r>
      <w:r>
        <w:rPr>
          <w:noProof/>
        </w:rPr>
        <w:fldChar w:fldCharType="separate"/>
      </w:r>
      <w:r>
        <w:rPr>
          <w:noProof/>
        </w:rPr>
        <w:t>24</w:t>
      </w:r>
      <w:r>
        <w:rPr>
          <w:noProof/>
        </w:rPr>
        <w:fldChar w:fldCharType="end"/>
      </w:r>
    </w:p>
    <w:p w14:paraId="38AE8411" w14:textId="3395D441" w:rsidR="00382A0A" w:rsidRDefault="00382A0A">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_Toc130662232 \h </w:instrText>
      </w:r>
      <w:r>
        <w:rPr>
          <w:noProof/>
        </w:rPr>
      </w:r>
      <w:r>
        <w:rPr>
          <w:noProof/>
        </w:rPr>
        <w:fldChar w:fldCharType="separate"/>
      </w:r>
      <w:r>
        <w:rPr>
          <w:noProof/>
        </w:rPr>
        <w:t>24</w:t>
      </w:r>
      <w:r>
        <w:rPr>
          <w:noProof/>
        </w:rPr>
        <w:fldChar w:fldCharType="end"/>
      </w:r>
    </w:p>
    <w:p w14:paraId="1A0D4C01" w14:textId="1E9FD19B" w:rsidR="00382A0A" w:rsidRDefault="00382A0A">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_Toc130662233 \h </w:instrText>
      </w:r>
      <w:r>
        <w:rPr>
          <w:noProof/>
        </w:rPr>
      </w:r>
      <w:r>
        <w:rPr>
          <w:noProof/>
        </w:rPr>
        <w:fldChar w:fldCharType="separate"/>
      </w:r>
      <w:r>
        <w:rPr>
          <w:noProof/>
        </w:rPr>
        <w:t>24</w:t>
      </w:r>
      <w:r>
        <w:rPr>
          <w:noProof/>
        </w:rPr>
        <w:fldChar w:fldCharType="end"/>
      </w:r>
    </w:p>
    <w:p w14:paraId="0B299550" w14:textId="71B20A01" w:rsidR="00382A0A" w:rsidRDefault="00382A0A">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_Toc130662234 \h </w:instrText>
      </w:r>
      <w:r>
        <w:rPr>
          <w:noProof/>
        </w:rPr>
      </w:r>
      <w:r>
        <w:rPr>
          <w:noProof/>
        </w:rPr>
        <w:fldChar w:fldCharType="separate"/>
      </w:r>
      <w:r>
        <w:rPr>
          <w:noProof/>
        </w:rPr>
        <w:t>24</w:t>
      </w:r>
      <w:r>
        <w:rPr>
          <w:noProof/>
        </w:rPr>
        <w:fldChar w:fldCharType="end"/>
      </w:r>
    </w:p>
    <w:p w14:paraId="5551D476" w14:textId="3F126FAC" w:rsidR="00382A0A" w:rsidRDefault="00382A0A">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_Toc130662235 \h </w:instrText>
      </w:r>
      <w:r>
        <w:rPr>
          <w:noProof/>
        </w:rPr>
      </w:r>
      <w:r>
        <w:rPr>
          <w:noProof/>
        </w:rPr>
        <w:fldChar w:fldCharType="separate"/>
      </w:r>
      <w:r>
        <w:rPr>
          <w:noProof/>
        </w:rPr>
        <w:t>24</w:t>
      </w:r>
      <w:r>
        <w:rPr>
          <w:noProof/>
        </w:rPr>
        <w:fldChar w:fldCharType="end"/>
      </w:r>
    </w:p>
    <w:p w14:paraId="3F5087C3" w14:textId="509256C2" w:rsidR="00382A0A" w:rsidRDefault="00382A0A">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&lt; Service 2&gt; Service API</w:t>
      </w:r>
      <w:r>
        <w:rPr>
          <w:noProof/>
        </w:rPr>
        <w:tab/>
      </w:r>
      <w:r>
        <w:rPr>
          <w:noProof/>
        </w:rPr>
        <w:fldChar w:fldCharType="begin"/>
      </w:r>
      <w:r>
        <w:rPr>
          <w:noProof/>
        </w:rPr>
        <w:instrText xml:space="preserve"> PAGEREF _Toc130662236 \h </w:instrText>
      </w:r>
      <w:r>
        <w:rPr>
          <w:noProof/>
        </w:rPr>
      </w:r>
      <w:r>
        <w:rPr>
          <w:noProof/>
        </w:rPr>
        <w:fldChar w:fldCharType="separate"/>
      </w:r>
      <w:r>
        <w:rPr>
          <w:noProof/>
        </w:rPr>
        <w:t>25</w:t>
      </w:r>
      <w:r>
        <w:rPr>
          <w:noProof/>
        </w:rPr>
        <w:fldChar w:fldCharType="end"/>
      </w:r>
    </w:p>
    <w:p w14:paraId="0F7515F7" w14:textId="001C9004" w:rsidR="00382A0A" w:rsidRDefault="00382A0A">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_Toc130662237 \h </w:instrText>
      </w:r>
      <w:r>
        <w:rPr>
          <w:noProof/>
        </w:rPr>
      </w:r>
      <w:r>
        <w:rPr>
          <w:noProof/>
        </w:rPr>
        <w:fldChar w:fldCharType="separate"/>
      </w:r>
      <w:r>
        <w:rPr>
          <w:noProof/>
        </w:rPr>
        <w:t>26</w:t>
      </w:r>
      <w:r>
        <w:rPr>
          <w:noProof/>
        </w:rPr>
        <w:fldChar w:fldCharType="end"/>
      </w:r>
    </w:p>
    <w:p w14:paraId="19D85B35" w14:textId="51CEE9D2" w:rsidR="00382A0A" w:rsidRDefault="00382A0A">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_Toc130662238 \h </w:instrText>
      </w:r>
      <w:r>
        <w:rPr>
          <w:noProof/>
        </w:rPr>
      </w:r>
      <w:r>
        <w:rPr>
          <w:noProof/>
        </w:rPr>
        <w:fldChar w:fldCharType="separate"/>
      </w:r>
      <w:r>
        <w:rPr>
          <w:noProof/>
        </w:rPr>
        <w:t>26</w:t>
      </w:r>
      <w:r>
        <w:rPr>
          <w:noProof/>
        </w:rPr>
        <w:fldChar w:fldCharType="end"/>
      </w:r>
    </w:p>
    <w:p w14:paraId="1C2FB5C1" w14:textId="17727D30" w:rsidR="00382A0A" w:rsidRDefault="00382A0A">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_Toc130662239 \h </w:instrText>
      </w:r>
      <w:r>
        <w:rPr>
          <w:noProof/>
        </w:rPr>
      </w:r>
      <w:r>
        <w:rPr>
          <w:noProof/>
        </w:rPr>
        <w:fldChar w:fldCharType="separate"/>
      </w:r>
      <w:r>
        <w:rPr>
          <w:noProof/>
        </w:rPr>
        <w:t>26</w:t>
      </w:r>
      <w:r>
        <w:rPr>
          <w:noProof/>
        </w:rPr>
        <w:fldChar w:fldCharType="end"/>
      </w:r>
    </w:p>
    <w:p w14:paraId="6D5C7B1C" w14:textId="28188285" w:rsidR="00382A0A" w:rsidRDefault="00382A0A">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_Toc130662240 \h </w:instrText>
      </w:r>
      <w:r>
        <w:rPr>
          <w:noProof/>
        </w:rPr>
      </w:r>
      <w:r>
        <w:rPr>
          <w:noProof/>
        </w:rPr>
        <w:fldChar w:fldCharType="separate"/>
      </w:r>
      <w:r>
        <w:rPr>
          <w:noProof/>
        </w:rPr>
        <w:t>27</w:t>
      </w:r>
      <w:r>
        <w:rPr>
          <w:noProof/>
        </w:rPr>
        <w:fldChar w:fldCharType="end"/>
      </w:r>
    </w:p>
    <w:p w14:paraId="0FEBE4C0" w14:textId="06EE73C1" w:rsidR="00382A0A" w:rsidRDefault="00382A0A">
      <w:pPr>
        <w:pStyle w:val="TOC2"/>
        <w:rPr>
          <w:rFonts w:asciiTheme="minorHAnsi" w:eastAsiaTheme="minorEastAsia" w:hAnsiTheme="minorHAnsi" w:cstheme="minorBidi"/>
          <w:noProof/>
          <w:sz w:val="22"/>
          <w:szCs w:val="22"/>
          <w:lang w:val="en-US"/>
        </w:rPr>
      </w:pPr>
      <w:r>
        <w:rPr>
          <w:noProof/>
        </w:rPr>
        <w:t>A.1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_Toc130662241 \h </w:instrText>
      </w:r>
      <w:r>
        <w:rPr>
          <w:noProof/>
        </w:rPr>
      </w:r>
      <w:r>
        <w:rPr>
          <w:noProof/>
        </w:rPr>
        <w:fldChar w:fldCharType="separate"/>
      </w:r>
      <w:r>
        <w:rPr>
          <w:noProof/>
        </w:rPr>
        <w:t>27</w:t>
      </w:r>
      <w:r>
        <w:rPr>
          <w:noProof/>
        </w:rPr>
        <w:fldChar w:fldCharType="end"/>
      </w:r>
    </w:p>
    <w:p w14:paraId="67B34BBA" w14:textId="06B2FAD1" w:rsidR="00382A0A" w:rsidRDefault="00382A0A">
      <w:pPr>
        <w:pStyle w:val="TOC2"/>
        <w:rPr>
          <w:rFonts w:asciiTheme="minorHAnsi" w:eastAsiaTheme="minorEastAsia" w:hAnsiTheme="minorHAnsi" w:cstheme="minorBidi"/>
          <w:noProof/>
          <w:sz w:val="22"/>
          <w:szCs w:val="22"/>
          <w:lang w:val="en-US"/>
        </w:rPr>
      </w:pPr>
      <w:r>
        <w:rPr>
          <w:noProof/>
        </w:rPr>
        <w:t>A.2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_Toc130662242 \h </w:instrText>
      </w:r>
      <w:r>
        <w:rPr>
          <w:noProof/>
        </w:rPr>
      </w:r>
      <w:r>
        <w:rPr>
          <w:noProof/>
        </w:rPr>
        <w:fldChar w:fldCharType="separate"/>
      </w:r>
      <w:r>
        <w:rPr>
          <w:noProof/>
        </w:rPr>
        <w:t>27</w:t>
      </w:r>
      <w:r>
        <w:rPr>
          <w:noProof/>
        </w:rPr>
        <w:fldChar w:fldCharType="end"/>
      </w:r>
    </w:p>
    <w:p w14:paraId="646CFE54" w14:textId="5EE03C74" w:rsidR="00382A0A" w:rsidRDefault="00382A0A">
      <w:pPr>
        <w:pStyle w:val="TOC2"/>
        <w:rPr>
          <w:rFonts w:asciiTheme="minorHAnsi" w:eastAsiaTheme="minorEastAsia" w:hAnsiTheme="minorHAnsi" w:cstheme="minorBidi"/>
          <w:noProof/>
          <w:sz w:val="22"/>
          <w:szCs w:val="22"/>
          <w:lang w:val="en-US"/>
        </w:rPr>
      </w:pPr>
      <w:r>
        <w:rPr>
          <w:noProof/>
        </w:rPr>
        <w:t>A.3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_Toc130662243 \h </w:instrText>
      </w:r>
      <w:r>
        <w:rPr>
          <w:noProof/>
        </w:rPr>
      </w:r>
      <w:r>
        <w:rPr>
          <w:noProof/>
        </w:rPr>
        <w:fldChar w:fldCharType="separate"/>
      </w:r>
      <w:r>
        <w:rPr>
          <w:noProof/>
        </w:rPr>
        <w:t>30</w:t>
      </w:r>
      <w:r>
        <w:rPr>
          <w:noProof/>
        </w:rPr>
        <w:fldChar w:fldCharType="end"/>
      </w:r>
    </w:p>
    <w:p w14:paraId="4465BB9A" w14:textId="24B05C66" w:rsidR="00382A0A" w:rsidRDefault="00382A0A">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_Toc130662244 \h </w:instrText>
      </w:r>
      <w:r>
        <w:rPr>
          <w:noProof/>
        </w:rPr>
      </w:r>
      <w:r>
        <w:rPr>
          <w:noProof/>
        </w:rPr>
        <w:fldChar w:fldCharType="separate"/>
      </w:r>
      <w:r>
        <w:rPr>
          <w:noProof/>
        </w:rPr>
        <w:t>30</w:t>
      </w:r>
      <w:r>
        <w:rPr>
          <w:noProof/>
        </w:rPr>
        <w:fldChar w:fldCharType="end"/>
      </w:r>
    </w:p>
    <w:p w14:paraId="0DDAC9AE" w14:textId="114F88CD" w:rsidR="00382A0A" w:rsidRDefault="00382A0A">
      <w:pPr>
        <w:pStyle w:val="TOC2"/>
        <w:rPr>
          <w:rFonts w:asciiTheme="minorHAnsi" w:eastAsiaTheme="minorEastAsia" w:hAnsiTheme="minorHAnsi" w:cstheme="minorBidi"/>
          <w:noProof/>
          <w:sz w:val="22"/>
          <w:szCs w:val="22"/>
          <w:lang w:val="en-US"/>
        </w:rPr>
      </w:pPr>
      <w:r>
        <w:rPr>
          <w:noProof/>
        </w:rPr>
        <w:t>B.1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_Toc130662245 \h </w:instrText>
      </w:r>
      <w:r>
        <w:rPr>
          <w:noProof/>
        </w:rPr>
      </w:r>
      <w:r>
        <w:rPr>
          <w:noProof/>
        </w:rPr>
        <w:fldChar w:fldCharType="separate"/>
      </w:r>
      <w:r>
        <w:rPr>
          <w:noProof/>
        </w:rPr>
        <w:t>30</w:t>
      </w:r>
      <w:r>
        <w:rPr>
          <w:noProof/>
        </w:rPr>
        <w:fldChar w:fldCharType="end"/>
      </w:r>
    </w:p>
    <w:p w14:paraId="1D77DDAC" w14:textId="447CC655" w:rsidR="00382A0A" w:rsidRDefault="00382A0A">
      <w:pPr>
        <w:pStyle w:val="TOC2"/>
        <w:rPr>
          <w:rFonts w:asciiTheme="minorHAnsi" w:eastAsiaTheme="minorEastAsia" w:hAnsiTheme="minorHAnsi" w:cstheme="minorBidi"/>
          <w:noProof/>
          <w:sz w:val="22"/>
          <w:szCs w:val="22"/>
          <w:lang w:val="en-US"/>
        </w:rPr>
      </w:pPr>
      <w:r>
        <w:rPr>
          <w:noProof/>
        </w:rPr>
        <w:t>B.2</w:t>
      </w:r>
      <w:r>
        <w:rPr>
          <w:rFonts w:asciiTheme="minorHAnsi" w:eastAsiaTheme="minorEastAsia" w:hAnsiTheme="minorHAnsi" w:cstheme="minorBidi"/>
          <w:noProof/>
          <w:sz w:val="22"/>
          <w:szCs w:val="22"/>
          <w:lang w:val="en-US"/>
        </w:rPr>
        <w:tab/>
      </w:r>
      <w:r>
        <w:rPr>
          <w:noProof/>
        </w:rPr>
        <w:t>&lt;Service 1&gt; API</w:t>
      </w:r>
      <w:r>
        <w:rPr>
          <w:noProof/>
        </w:rPr>
        <w:tab/>
      </w:r>
      <w:r>
        <w:rPr>
          <w:noProof/>
        </w:rPr>
        <w:fldChar w:fldCharType="begin"/>
      </w:r>
      <w:r>
        <w:rPr>
          <w:noProof/>
        </w:rPr>
        <w:instrText xml:space="preserve"> PAGEREF _Toc130662246 \h </w:instrText>
      </w:r>
      <w:r>
        <w:rPr>
          <w:noProof/>
        </w:rPr>
      </w:r>
      <w:r>
        <w:rPr>
          <w:noProof/>
        </w:rPr>
        <w:fldChar w:fldCharType="separate"/>
      </w:r>
      <w:r>
        <w:rPr>
          <w:noProof/>
        </w:rPr>
        <w:t>30</w:t>
      </w:r>
      <w:r>
        <w:rPr>
          <w:noProof/>
        </w:rPr>
        <w:fldChar w:fldCharType="end"/>
      </w:r>
    </w:p>
    <w:p w14:paraId="1A7FD193" w14:textId="2520F795" w:rsidR="00382A0A" w:rsidRDefault="00382A0A">
      <w:pPr>
        <w:pStyle w:val="TOC2"/>
        <w:rPr>
          <w:rFonts w:asciiTheme="minorHAnsi" w:eastAsiaTheme="minorEastAsia" w:hAnsiTheme="minorHAnsi" w:cstheme="minorBidi"/>
          <w:noProof/>
          <w:sz w:val="22"/>
          <w:szCs w:val="22"/>
          <w:lang w:val="en-US"/>
        </w:rPr>
      </w:pPr>
      <w:r>
        <w:rPr>
          <w:noProof/>
        </w:rPr>
        <w:t>B.3</w:t>
      </w:r>
      <w:r>
        <w:rPr>
          <w:rFonts w:asciiTheme="minorHAnsi" w:eastAsiaTheme="minorEastAsia" w:hAnsiTheme="minorHAnsi" w:cstheme="minorBidi"/>
          <w:noProof/>
          <w:sz w:val="22"/>
          <w:szCs w:val="22"/>
          <w:lang w:val="en-US"/>
        </w:rPr>
        <w:tab/>
      </w:r>
      <w:r>
        <w:rPr>
          <w:noProof/>
        </w:rPr>
        <w:t>&lt;Service 2&gt; API</w:t>
      </w:r>
      <w:r>
        <w:rPr>
          <w:noProof/>
        </w:rPr>
        <w:tab/>
      </w:r>
      <w:r>
        <w:rPr>
          <w:noProof/>
        </w:rPr>
        <w:fldChar w:fldCharType="begin"/>
      </w:r>
      <w:r>
        <w:rPr>
          <w:noProof/>
        </w:rPr>
        <w:instrText xml:space="preserve"> PAGEREF _Toc130662247 \h </w:instrText>
      </w:r>
      <w:r>
        <w:rPr>
          <w:noProof/>
        </w:rPr>
      </w:r>
      <w:r>
        <w:rPr>
          <w:noProof/>
        </w:rPr>
        <w:fldChar w:fldCharType="separate"/>
      </w:r>
      <w:r>
        <w:rPr>
          <w:noProof/>
        </w:rPr>
        <w:t>31</w:t>
      </w:r>
      <w:r>
        <w:rPr>
          <w:noProof/>
        </w:rPr>
        <w:fldChar w:fldCharType="end"/>
      </w:r>
    </w:p>
    <w:p w14:paraId="3497AFD2" w14:textId="29A87E37" w:rsidR="00382A0A" w:rsidRDefault="00382A0A">
      <w:pPr>
        <w:pStyle w:val="TOC8"/>
        <w:rPr>
          <w:rFonts w:asciiTheme="minorHAnsi" w:eastAsiaTheme="minorEastAsia" w:hAnsiTheme="minorHAnsi" w:cstheme="minorBidi"/>
          <w:b w:val="0"/>
          <w:noProof/>
          <w:szCs w:val="22"/>
          <w:lang w:val="en-US"/>
        </w:rPr>
      </w:pPr>
      <w:r>
        <w:rPr>
          <w:noProof/>
        </w:rPr>
        <w:t>Annex &lt;X&gt; (informative): Change history</w:t>
      </w:r>
      <w:r>
        <w:rPr>
          <w:noProof/>
        </w:rPr>
        <w:tab/>
      </w:r>
      <w:r>
        <w:rPr>
          <w:noProof/>
        </w:rPr>
        <w:fldChar w:fldCharType="begin"/>
      </w:r>
      <w:r>
        <w:rPr>
          <w:noProof/>
        </w:rPr>
        <w:instrText xml:space="preserve"> PAGEREF _Toc130662248 \h </w:instrText>
      </w:r>
      <w:r>
        <w:rPr>
          <w:noProof/>
        </w:rPr>
      </w:r>
      <w:r>
        <w:rPr>
          <w:noProof/>
        </w:rPr>
        <w:fldChar w:fldCharType="separate"/>
      </w:r>
      <w:r>
        <w:rPr>
          <w:noProof/>
        </w:rPr>
        <w:t>32</w:t>
      </w:r>
      <w:r>
        <w:rPr>
          <w:noProof/>
        </w:rPr>
        <w:fldChar w:fldCharType="end"/>
      </w:r>
    </w:p>
    <w:p w14:paraId="7CD6A724" w14:textId="6D1341D0"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130662167"/>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27C7FC50" w14:textId="77777777" w:rsidR="008A6D4A" w:rsidRPr="004D3578" w:rsidRDefault="008A6D4A" w:rsidP="007A4424">
      <w:pPr>
        <w:pStyle w:val="1"/>
      </w:pPr>
      <w:bookmarkStart w:id="15" w:name="introduction"/>
      <w:bookmarkStart w:id="16" w:name="_Toc35971369"/>
      <w:bookmarkStart w:id="17" w:name="_Toc130662168"/>
      <w:bookmarkEnd w:id="15"/>
      <w:r w:rsidRPr="004D3578">
        <w:t>Introduction</w:t>
      </w:r>
      <w:bookmarkEnd w:id="16"/>
      <w:bookmarkEnd w:id="1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1"/>
      </w:pPr>
      <w:r w:rsidRPr="004D3578">
        <w:br w:type="page"/>
      </w:r>
      <w:bookmarkStart w:id="18" w:name="_Toc510696578"/>
      <w:bookmarkStart w:id="19" w:name="_Toc35971370"/>
      <w:bookmarkStart w:id="20" w:name="_Toc130662169"/>
      <w:r w:rsidRPr="004D3578">
        <w:lastRenderedPageBreak/>
        <w:t>1</w:t>
      </w:r>
      <w:r w:rsidRPr="004D3578">
        <w:tab/>
        <w:t>Scope</w:t>
      </w:r>
      <w:bookmarkEnd w:id="18"/>
      <w:bookmarkEnd w:id="19"/>
      <w:bookmarkEnd w:id="20"/>
    </w:p>
    <w:p w14:paraId="060281FA" w14:textId="77777777" w:rsidR="00ED591F" w:rsidRPr="00F4442C" w:rsidRDefault="00ED591F" w:rsidP="00ED591F">
      <w:bookmarkStart w:id="21" w:name="_Toc510696579"/>
      <w:bookmarkStart w:id="22" w:name="_Toc35971371"/>
      <w:r w:rsidRPr="00F4442C">
        <w:t>The present document specifies the stage 3 protocol and data model for the Network Slice Capability Exposure (NSCE) Server Services, for enabling the support of Network Slice Capability Exposure (NSCE) Server services for vertical applications. It provides stage 3 protocol definitions and message flows, and specifies the API for each service offered by the NSCE</w:t>
      </w:r>
      <w:r w:rsidRPr="00F4442C" w:rsidDel="00A30CD8">
        <w:t xml:space="preserve"> </w:t>
      </w:r>
      <w:r w:rsidRPr="00F4442C">
        <w:t>Serve.</w:t>
      </w:r>
    </w:p>
    <w:p w14:paraId="29410666" w14:textId="77777777" w:rsidR="00ED591F" w:rsidRPr="00F4442C" w:rsidRDefault="00ED591F" w:rsidP="00ED591F">
      <w:r w:rsidRPr="00F4442C">
        <w:t>The stage 2 architecture and procedures are specified in 3GPP TS 23.435 [14].</w:t>
      </w:r>
    </w:p>
    <w:p w14:paraId="3E9F41D5" w14:textId="77777777" w:rsidR="00ED591F" w:rsidRPr="00F4442C" w:rsidRDefault="00ED591F" w:rsidP="00ED591F">
      <w:r w:rsidRPr="00F4442C">
        <w:t>The common protocol and interface aspects for API definition are specified in clause 5.2 of 3GPP TS 29.122 [2].</w:t>
      </w:r>
    </w:p>
    <w:p w14:paraId="7D498A7B" w14:textId="7A14B944" w:rsidR="008A6D4A" w:rsidRPr="004D3578" w:rsidRDefault="009B3DF5" w:rsidP="007A4424">
      <w:pPr>
        <w:pStyle w:val="1"/>
      </w:pPr>
      <w:r w:rsidRPr="004D3578">
        <w:br w:type="page"/>
      </w:r>
      <w:bookmarkStart w:id="23" w:name="_Toc130662170"/>
      <w:r w:rsidR="008A6D4A" w:rsidRPr="004D3578">
        <w:lastRenderedPageBreak/>
        <w:t>2</w:t>
      </w:r>
      <w:r w:rsidR="008A6D4A" w:rsidRPr="004D3578">
        <w:tab/>
        <w:t>References</w:t>
      </w:r>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A8B5C7" w14:textId="77777777" w:rsidR="00ED591F" w:rsidRPr="00F4442C" w:rsidRDefault="00ED591F" w:rsidP="00ED591F">
      <w:pPr>
        <w:pStyle w:val="EX"/>
      </w:pPr>
      <w:bookmarkStart w:id="24" w:name="_Toc510696580"/>
      <w:bookmarkStart w:id="25" w:name="_Toc35971372"/>
      <w:r w:rsidRPr="00F4442C">
        <w:t>[1]</w:t>
      </w:r>
      <w:r w:rsidRPr="00F4442C">
        <w:tab/>
        <w:t>3GPP TR 21.905: "Vocabulary for 3GPP Specifications".</w:t>
      </w:r>
    </w:p>
    <w:p w14:paraId="6F527DC3" w14:textId="77777777" w:rsidR="00ED591F" w:rsidRPr="00F4442C" w:rsidRDefault="00ED591F" w:rsidP="00ED591F">
      <w:pPr>
        <w:pStyle w:val="EX"/>
      </w:pPr>
      <w:bookmarkStart w:id="26" w:name="_MCCTEMPBM_CRPT13930000___5"/>
      <w:r w:rsidRPr="00F4442C">
        <w:t>[2]</w:t>
      </w:r>
      <w:r w:rsidRPr="00F4442C">
        <w:tab/>
        <w:t>3GPP TS 29.122: "T8 reference point for Northbound Application Programming Interfaces (APIs)".</w:t>
      </w:r>
    </w:p>
    <w:p w14:paraId="4AAFA663" w14:textId="77777777" w:rsidR="00ED591F" w:rsidRPr="00F4442C" w:rsidRDefault="00ED591F" w:rsidP="00ED591F">
      <w:pPr>
        <w:pStyle w:val="EX"/>
      </w:pPr>
      <w:r w:rsidRPr="00F4442C">
        <w:t>[3]</w:t>
      </w:r>
      <w:r w:rsidRPr="00F4442C">
        <w:tab/>
        <w:t>3GPP TS 29.501: "5G System; Principles and Guidelines for Services Definition; Stage 3".</w:t>
      </w:r>
    </w:p>
    <w:p w14:paraId="4F8F0A3E" w14:textId="77777777" w:rsidR="00ED591F" w:rsidRPr="00F4442C" w:rsidRDefault="00ED591F" w:rsidP="00ED591F">
      <w:pPr>
        <w:pStyle w:val="EX"/>
        <w:rPr>
          <w:lang w:val="en-US"/>
        </w:rPr>
      </w:pPr>
      <w:r w:rsidRPr="00F4442C">
        <w:rPr>
          <w:snapToGrid w:val="0"/>
        </w:rPr>
        <w:t>[4]</w:t>
      </w:r>
      <w:r w:rsidRPr="00F4442C">
        <w:rPr>
          <w:snapToGrid w:val="0"/>
        </w:rPr>
        <w:tab/>
      </w:r>
      <w:proofErr w:type="spellStart"/>
      <w:r w:rsidRPr="00F4442C">
        <w:rPr>
          <w:lang w:val="en-US"/>
        </w:rPr>
        <w:t>OpenAPI</w:t>
      </w:r>
      <w:proofErr w:type="spellEnd"/>
      <w:r w:rsidRPr="00F4442C">
        <w:rPr>
          <w:lang w:val="en-US"/>
        </w:rPr>
        <w:t xml:space="preserve">: </w:t>
      </w:r>
      <w:r w:rsidRPr="00F4442C">
        <w:t>"</w:t>
      </w:r>
      <w:proofErr w:type="spellStart"/>
      <w:r w:rsidRPr="00F4442C">
        <w:rPr>
          <w:lang w:val="en-US"/>
        </w:rPr>
        <w:t>OpenAPI</w:t>
      </w:r>
      <w:proofErr w:type="spellEnd"/>
      <w:r w:rsidRPr="00F4442C">
        <w:rPr>
          <w:lang w:val="en-US"/>
        </w:rPr>
        <w:t xml:space="preserve"> Specification Version 3.0.0</w:t>
      </w:r>
      <w:r w:rsidRPr="00F4442C">
        <w:t>"</w:t>
      </w:r>
      <w:r w:rsidRPr="00F4442C">
        <w:rPr>
          <w:lang w:val="en-US"/>
        </w:rPr>
        <w:t xml:space="preserve">, </w:t>
      </w:r>
      <w:hyperlink r:id="rId12" w:history="1">
        <w:r w:rsidRPr="00F4442C">
          <w:rPr>
            <w:rStyle w:val="affff5"/>
            <w:lang w:val="en-US"/>
          </w:rPr>
          <w:t>https://spec.openapis.org/oas/v3.0.0</w:t>
        </w:r>
      </w:hyperlink>
      <w:r w:rsidRPr="00F4442C">
        <w:rPr>
          <w:lang w:val="en-US"/>
        </w:rPr>
        <w:t>.</w:t>
      </w:r>
    </w:p>
    <w:p w14:paraId="3D88C40A" w14:textId="77777777" w:rsidR="00ED591F" w:rsidRPr="00F4442C" w:rsidRDefault="00ED591F" w:rsidP="00ED591F">
      <w:pPr>
        <w:pStyle w:val="EX"/>
      </w:pPr>
      <w:r w:rsidRPr="00F4442C">
        <w:t>[5]</w:t>
      </w:r>
      <w:r w:rsidRPr="00F4442C">
        <w:tab/>
        <w:t>3GPP TR 21.900: "Technical Specification Group working methods".</w:t>
      </w:r>
    </w:p>
    <w:bookmarkEnd w:id="26"/>
    <w:p w14:paraId="42D59377" w14:textId="77777777" w:rsidR="00ED591F" w:rsidRPr="00F4442C" w:rsidRDefault="00ED591F" w:rsidP="00ED591F">
      <w:pPr>
        <w:pStyle w:val="EX"/>
      </w:pPr>
      <w:r w:rsidRPr="00F4442C">
        <w:t>[6]</w:t>
      </w:r>
      <w:r w:rsidRPr="00F4442C">
        <w:tab/>
        <w:t>3GPP TS 23.222: "Common API Framework for 3GPP Northbound APIs; Stage 2".</w:t>
      </w:r>
    </w:p>
    <w:p w14:paraId="16872249" w14:textId="77777777" w:rsidR="00ED591F" w:rsidRPr="00F4442C" w:rsidRDefault="00ED591F" w:rsidP="00ED591F">
      <w:pPr>
        <w:pStyle w:val="EX"/>
      </w:pPr>
      <w:r w:rsidRPr="00F4442C">
        <w:t>[7]</w:t>
      </w:r>
      <w:r w:rsidRPr="00F4442C">
        <w:tab/>
        <w:t>3GPP TS 29.222: "</w:t>
      </w:r>
      <w:bookmarkStart w:id="27" w:name="_Hlk506360308"/>
      <w:r w:rsidRPr="00F4442C">
        <w:t>Common API Framework for 3GPP Northbound APIs</w:t>
      </w:r>
      <w:bookmarkEnd w:id="27"/>
      <w:r w:rsidRPr="00F4442C">
        <w:t>; Stage 3".</w:t>
      </w:r>
    </w:p>
    <w:p w14:paraId="593B0D21" w14:textId="77777777" w:rsidR="00ED591F" w:rsidRPr="00F4442C" w:rsidRDefault="00ED591F" w:rsidP="00ED591F">
      <w:pPr>
        <w:pStyle w:val="EX"/>
      </w:pPr>
      <w:r w:rsidRPr="00F4442C">
        <w:t>[8]</w:t>
      </w:r>
      <w:r w:rsidRPr="00F4442C">
        <w:tab/>
        <w:t>3GPP TS 33.122: "Security aspects of Common API Framework (CAPIF) for 3GPP northbound APIs".</w:t>
      </w:r>
    </w:p>
    <w:p w14:paraId="4973972F" w14:textId="77777777" w:rsidR="00ED591F" w:rsidRPr="00F4442C" w:rsidRDefault="00ED591F" w:rsidP="00ED591F">
      <w:pPr>
        <w:pStyle w:val="EX"/>
      </w:pPr>
      <w:r w:rsidRPr="00F4442C">
        <w:t>[9]</w:t>
      </w:r>
      <w:r w:rsidRPr="00F4442C">
        <w:tab/>
        <w:t>IETF RFC 6749: "The OAuth 2.0 Authorization Framework".</w:t>
      </w:r>
    </w:p>
    <w:p w14:paraId="727BCB00" w14:textId="77777777" w:rsidR="00ED591F" w:rsidRPr="00F4442C" w:rsidRDefault="00ED591F" w:rsidP="00ED591F">
      <w:pPr>
        <w:pStyle w:val="EX"/>
        <w:rPr>
          <w:noProof/>
          <w:lang w:eastAsia="zh-CN"/>
        </w:rPr>
      </w:pPr>
      <w:r w:rsidRPr="00F4442C">
        <w:rPr>
          <w:noProof/>
        </w:rPr>
        <w:t>[</w:t>
      </w:r>
      <w:r w:rsidRPr="00F4442C">
        <w:rPr>
          <w:noProof/>
          <w:lang w:eastAsia="zh-CN"/>
        </w:rPr>
        <w:t>10</w:t>
      </w:r>
      <w:r w:rsidRPr="00F4442C">
        <w:rPr>
          <w:noProof/>
        </w:rPr>
        <w:t>]</w:t>
      </w:r>
      <w:r w:rsidRPr="00F4442C">
        <w:rPr>
          <w:noProof/>
        </w:rPr>
        <w:tab/>
      </w:r>
      <w:r w:rsidRPr="00F4442C">
        <w:t>IETF RFC 9113: "HTTP/2".</w:t>
      </w:r>
    </w:p>
    <w:p w14:paraId="1227B28B" w14:textId="77777777" w:rsidR="00ED591F" w:rsidRPr="00F4442C" w:rsidRDefault="00ED591F" w:rsidP="00ED591F">
      <w:pPr>
        <w:pStyle w:val="EX"/>
        <w:rPr>
          <w:noProof/>
          <w:lang w:eastAsia="zh-CN"/>
        </w:rPr>
      </w:pPr>
      <w:r w:rsidRPr="00F4442C">
        <w:t>[11]</w:t>
      </w:r>
      <w:r w:rsidRPr="00F4442C">
        <w:tab/>
        <w:t>IETF RFC 8259: "The JavaScript Object Notation (JSON) Data Interchange Format".</w:t>
      </w:r>
    </w:p>
    <w:p w14:paraId="17F93592" w14:textId="77777777" w:rsidR="00ED591F" w:rsidRPr="00F4442C" w:rsidRDefault="00ED591F" w:rsidP="00ED591F">
      <w:pPr>
        <w:pStyle w:val="EX"/>
      </w:pPr>
      <w:r w:rsidRPr="00F4442C">
        <w:t>[12]</w:t>
      </w:r>
      <w:r w:rsidRPr="00F4442C">
        <w:tab/>
        <w:t>IETF RFC 9457: "Problem Details for HTTP APIs".</w:t>
      </w:r>
    </w:p>
    <w:p w14:paraId="4E88E8EC" w14:textId="77777777" w:rsidR="00ED591F" w:rsidRPr="00F4442C" w:rsidRDefault="00ED591F" w:rsidP="00ED591F">
      <w:pPr>
        <w:pStyle w:val="EX"/>
      </w:pPr>
      <w:r w:rsidRPr="00F4442C">
        <w:t>[13]</w:t>
      </w:r>
      <w:r w:rsidRPr="00F4442C">
        <w:tab/>
        <w:t>3GPP TS 23.434: "Service Enabler Architecture Layer for Verticals (SEAL); Functional architecture and information flows".</w:t>
      </w:r>
    </w:p>
    <w:p w14:paraId="755C7920" w14:textId="77777777" w:rsidR="00ED591F" w:rsidRPr="00F4442C" w:rsidRDefault="00ED591F" w:rsidP="00ED591F">
      <w:pPr>
        <w:pStyle w:val="EX"/>
      </w:pPr>
      <w:r w:rsidRPr="00F4442C">
        <w:t>[14]</w:t>
      </w:r>
      <w:r w:rsidRPr="00F4442C">
        <w:tab/>
        <w:t>3GPP TS 23.435: "Procedures for Network Slice Capability Exposure for Application Layer Enablement Service".</w:t>
      </w:r>
    </w:p>
    <w:p w14:paraId="779FC731" w14:textId="77777777" w:rsidR="00ED591F" w:rsidRPr="00F4442C" w:rsidRDefault="00ED591F" w:rsidP="00ED591F">
      <w:pPr>
        <w:pStyle w:val="EX"/>
      </w:pPr>
      <w:r w:rsidRPr="00F4442C">
        <w:rPr>
          <w:rFonts w:hint="eastAsia"/>
        </w:rPr>
        <w:t>[</w:t>
      </w:r>
      <w:r w:rsidRPr="00F4442C">
        <w:t>15]</w:t>
      </w:r>
      <w:r w:rsidRPr="00F4442C">
        <w:tab/>
        <w:t>3GPP TS 29.549: "Service Enabler Architecture Layer for Verticals (SEAL); Application Programming Interface (API) specification".</w:t>
      </w:r>
    </w:p>
    <w:p w14:paraId="2CA89716" w14:textId="6AA00CF1" w:rsidR="008A6D4A" w:rsidRPr="004D3578" w:rsidRDefault="009B3DF5" w:rsidP="007A4424">
      <w:pPr>
        <w:pStyle w:val="1"/>
      </w:pPr>
      <w:r w:rsidRPr="004D3578">
        <w:br w:type="page"/>
      </w:r>
      <w:bookmarkStart w:id="28" w:name="_Toc130662171"/>
      <w:r w:rsidR="008A6D4A" w:rsidRPr="004D3578">
        <w:lastRenderedPageBreak/>
        <w:t>3</w:t>
      </w:r>
      <w:r w:rsidR="008A6D4A" w:rsidRPr="004D3578">
        <w:tab/>
        <w:t>Definitions, symbols and abbreviations</w:t>
      </w:r>
      <w:bookmarkEnd w:id="24"/>
      <w:bookmarkEnd w:id="25"/>
      <w:bookmarkEnd w:id="28"/>
    </w:p>
    <w:p w14:paraId="5AB8F883" w14:textId="77777777" w:rsidR="008A6D4A" w:rsidRPr="004D3578" w:rsidRDefault="008A6D4A" w:rsidP="007A4424">
      <w:pPr>
        <w:pStyle w:val="21"/>
      </w:pPr>
      <w:bookmarkStart w:id="29" w:name="_Toc510696581"/>
      <w:bookmarkStart w:id="30" w:name="_Toc35971373"/>
      <w:bookmarkStart w:id="31" w:name="_Toc130662172"/>
      <w:r w:rsidRPr="004D3578">
        <w:t>3.1</w:t>
      </w:r>
      <w:r w:rsidRPr="004D3578">
        <w:tab/>
        <w:t>Definitions</w:t>
      </w:r>
      <w:bookmarkEnd w:id="29"/>
      <w:bookmarkEnd w:id="30"/>
      <w:bookmarkEnd w:id="31"/>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21"/>
      </w:pPr>
      <w:bookmarkStart w:id="32" w:name="_Toc510696582"/>
      <w:bookmarkStart w:id="33" w:name="_Toc35971374"/>
      <w:bookmarkStart w:id="34" w:name="_Toc130662173"/>
      <w:r w:rsidRPr="004D3578">
        <w:t>3.2</w:t>
      </w:r>
      <w:r w:rsidRPr="004D3578">
        <w:tab/>
        <w:t>Symbols</w:t>
      </w:r>
      <w:bookmarkEnd w:id="32"/>
      <w:bookmarkEnd w:id="33"/>
      <w:bookmarkEnd w:id="34"/>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21"/>
      </w:pPr>
      <w:bookmarkStart w:id="35" w:name="_Toc510696583"/>
      <w:bookmarkStart w:id="36" w:name="_Toc35971375"/>
      <w:bookmarkStart w:id="37" w:name="_Toc130662174"/>
      <w:r w:rsidRPr="004D3578">
        <w:t>3.3</w:t>
      </w:r>
      <w:r w:rsidRPr="004D3578">
        <w:tab/>
        <w:t>Abbreviations</w:t>
      </w:r>
      <w:bookmarkEnd w:id="35"/>
      <w:bookmarkEnd w:id="36"/>
      <w:bookmarkEnd w:id="37"/>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CC8B523" w14:textId="77777777" w:rsidR="00ED591F" w:rsidRPr="00F4442C" w:rsidRDefault="00ED591F" w:rsidP="00ED591F">
      <w:pPr>
        <w:pStyle w:val="EW"/>
      </w:pPr>
      <w:r w:rsidRPr="00F4442C">
        <w:t>NSCE</w:t>
      </w:r>
      <w:r w:rsidRPr="00F4442C">
        <w:tab/>
        <w:t>Network Slice Capability Exposure</w:t>
      </w:r>
    </w:p>
    <w:p w14:paraId="4AD9D55C" w14:textId="77777777" w:rsidR="00ED591F" w:rsidRPr="00F4442C" w:rsidRDefault="00ED591F" w:rsidP="00ED591F">
      <w:pPr>
        <w:pStyle w:val="EW"/>
      </w:pPr>
      <w:r w:rsidRPr="00F4442C">
        <w:t>SEAL</w:t>
      </w:r>
      <w:r w:rsidRPr="00F4442C">
        <w:tab/>
        <w:t>Service Enabler Architecture Layer for Verticals</w:t>
      </w:r>
    </w:p>
    <w:p w14:paraId="2BFB4199" w14:textId="77777777" w:rsidR="008A6D4A" w:rsidRPr="004D3578" w:rsidRDefault="008A6D4A" w:rsidP="008A6D4A">
      <w:pPr>
        <w:pStyle w:val="EW"/>
      </w:pPr>
    </w:p>
    <w:p w14:paraId="61105057" w14:textId="682849F1" w:rsidR="008A6D4A" w:rsidRDefault="009B3DF5" w:rsidP="007A4424">
      <w:pPr>
        <w:pStyle w:val="1"/>
      </w:pPr>
      <w:bookmarkStart w:id="38" w:name="_Toc510696584"/>
      <w:bookmarkStart w:id="39" w:name="_Toc35971376"/>
      <w:r w:rsidRPr="004D3578">
        <w:br w:type="page"/>
      </w:r>
      <w:bookmarkStart w:id="40" w:name="_Toc130662175"/>
      <w:r w:rsidR="008A6D4A" w:rsidRPr="004D3578">
        <w:lastRenderedPageBreak/>
        <w:t>4</w:t>
      </w:r>
      <w:r w:rsidR="008A6D4A" w:rsidRPr="004D3578">
        <w:tab/>
      </w:r>
      <w:r w:rsidR="008A6D4A">
        <w:t>Overview</w:t>
      </w:r>
      <w:bookmarkEnd w:id="38"/>
      <w:bookmarkEnd w:id="39"/>
      <w:bookmarkEnd w:id="40"/>
    </w:p>
    <w:p w14:paraId="392796DC" w14:textId="77777777" w:rsidR="00ED591F" w:rsidRPr="00F4442C" w:rsidRDefault="00ED591F" w:rsidP="00ED591F">
      <w:pPr>
        <w:rPr>
          <w:lang w:val="en-US"/>
        </w:rPr>
      </w:pPr>
      <w:bookmarkStart w:id="41" w:name="_Toc510696585"/>
      <w:bookmarkStart w:id="42" w:name="_Toc35971377"/>
      <w:r w:rsidRPr="00F4442C">
        <w:rPr>
          <w:lang w:val="en-US"/>
        </w:rPr>
        <w:t xml:space="preserve">The Network Slice Capability Exposure (NSCE) Server forms part of the SEAL Enabler Layer defined in 3GPP TS 23.434 [23434] and </w:t>
      </w:r>
      <w:r w:rsidRPr="00F4442C">
        <w:t xml:space="preserve">aims to ensure the efficient use and deployment of network slice capability exposure capabilities to vertical applications. </w:t>
      </w:r>
      <w:r w:rsidRPr="00F4442C">
        <w:rPr>
          <w:rFonts w:eastAsia="等线"/>
        </w:rPr>
        <w:t>The NSCE server services provid</w:t>
      </w:r>
      <w:r w:rsidRPr="00F4442C">
        <w:rPr>
          <w:rFonts w:eastAsia="等线"/>
          <w:lang w:eastAsia="zh-CN"/>
        </w:rPr>
        <w:t>es</w:t>
      </w:r>
      <w:r w:rsidRPr="00F4442C">
        <w:rPr>
          <w:rFonts w:eastAsia="等线"/>
        </w:rPr>
        <w:t xml:space="preserve"> additional functionality (e.g. </w:t>
      </w:r>
      <w:r w:rsidRPr="00F4442C">
        <w:t>network slice related performance and analytics monitoring)</w:t>
      </w:r>
      <w:r w:rsidRPr="00F4442C">
        <w:rPr>
          <w:rFonts w:eastAsia="等线"/>
        </w:rPr>
        <w:t xml:space="preserve"> and expose</w:t>
      </w:r>
      <w:r w:rsidRPr="00F4442C">
        <w:rPr>
          <w:rFonts w:eastAsia="等线"/>
          <w:lang w:eastAsia="zh-CN"/>
        </w:rPr>
        <w:t>s</w:t>
      </w:r>
      <w:r w:rsidRPr="00F4442C">
        <w:rPr>
          <w:rFonts w:eastAsia="等线"/>
        </w:rPr>
        <w:t xml:space="preserve"> slice capabilities based on 5GS management system services (</w:t>
      </w:r>
      <w:proofErr w:type="spellStart"/>
      <w:proofErr w:type="gramStart"/>
      <w:r w:rsidRPr="00F4442C">
        <w:rPr>
          <w:rFonts w:eastAsia="等线"/>
        </w:rPr>
        <w:t>e.g</w:t>
      </w:r>
      <w:proofErr w:type="spellEnd"/>
      <w:proofErr w:type="gramEnd"/>
      <w:r w:rsidRPr="00F4442C">
        <w:rPr>
          <w:rFonts w:eastAsia="等线"/>
        </w:rPr>
        <w:t xml:space="preserve"> </w:t>
      </w:r>
      <w:proofErr w:type="spellStart"/>
      <w:r w:rsidRPr="00F4442C">
        <w:rPr>
          <w:rFonts w:eastAsia="等线"/>
        </w:rPr>
        <w:t>MnS</w:t>
      </w:r>
      <w:proofErr w:type="spellEnd"/>
      <w:r w:rsidRPr="00F4442C">
        <w:rPr>
          <w:rFonts w:eastAsia="等线"/>
        </w:rPr>
        <w:t xml:space="preserve"> services</w:t>
      </w:r>
      <w:r w:rsidRPr="00F4442C">
        <w:rPr>
          <w:rFonts w:eastAsia="等线"/>
          <w:lang w:eastAsia="zh-CN"/>
        </w:rPr>
        <w:t>)</w:t>
      </w:r>
      <w:r w:rsidRPr="00F4442C">
        <w:rPr>
          <w:rFonts w:eastAsia="等线"/>
        </w:rPr>
        <w:t xml:space="preserve"> and 5GS network service</w:t>
      </w:r>
      <w:r w:rsidRPr="00F4442C">
        <w:rPr>
          <w:rFonts w:eastAsia="等线"/>
          <w:lang w:eastAsia="zh-CN"/>
        </w:rPr>
        <w:t>s</w:t>
      </w:r>
      <w:r w:rsidRPr="00F4442C">
        <w:rPr>
          <w:rFonts w:eastAsia="等线"/>
        </w:rPr>
        <w:t xml:space="preserve"> (e.g. NEF APIs, NWDAF APIs, NSACF APIs).</w:t>
      </w:r>
      <w:r w:rsidRPr="00F4442C">
        <w:t xml:space="preserve">The NCSE Server </w:t>
      </w:r>
      <w:r w:rsidRPr="00F4442C">
        <w:rPr>
          <w:lang w:val="en-US"/>
        </w:rPr>
        <w:t>supports for this purpose, among other functionalities defined in 3GPP TS 23.435 [</w:t>
      </w:r>
      <w:r w:rsidRPr="00F4442C">
        <w:t>14</w:t>
      </w:r>
      <w:r w:rsidRPr="00F4442C">
        <w:rPr>
          <w:lang w:val="en-US"/>
        </w:rPr>
        <w:t>], the following functionalities:</w:t>
      </w:r>
    </w:p>
    <w:p w14:paraId="3ED347AB" w14:textId="77777777" w:rsidR="00ED591F" w:rsidRPr="00F4442C" w:rsidRDefault="00ED591F" w:rsidP="00ED591F">
      <w:pPr>
        <w:pStyle w:val="B10"/>
        <w:rPr>
          <w:lang w:val="en-US"/>
        </w:rPr>
      </w:pPr>
      <w:r w:rsidRPr="00F4442C">
        <w:rPr>
          <w:lang w:val="en-US"/>
        </w:rPr>
        <w:t>-</w:t>
      </w:r>
      <w:r w:rsidRPr="00F4442C">
        <w:rPr>
          <w:lang w:val="en-US"/>
        </w:rPr>
        <w:tab/>
      </w:r>
      <w:r w:rsidRPr="00F4442C">
        <w:t xml:space="preserve">NSCE application layer support functions to </w:t>
      </w:r>
      <w:r w:rsidRPr="00F4442C">
        <w:rPr>
          <w:color w:val="000000"/>
          <w:lang w:val="en-US"/>
        </w:rPr>
        <w:t xml:space="preserve">VAL Servers </w:t>
      </w:r>
      <w:r w:rsidRPr="00F4442C">
        <w:t>over the NSCE-S reference point</w:t>
      </w:r>
      <w:r w:rsidRPr="00F4442C">
        <w:rPr>
          <w:lang w:val="en-US"/>
        </w:rPr>
        <w:t>, i.e.:</w:t>
      </w:r>
    </w:p>
    <w:p w14:paraId="4A714B7B" w14:textId="77777777" w:rsidR="00ED591F" w:rsidRPr="00F4442C" w:rsidRDefault="00ED591F" w:rsidP="00ED591F">
      <w:pPr>
        <w:pStyle w:val="B10"/>
        <w:rPr>
          <w:lang w:val="en-US"/>
        </w:rPr>
      </w:pPr>
      <w:r w:rsidRPr="00F4442C">
        <w:rPr>
          <w:lang w:val="en-US"/>
        </w:rPr>
        <w:t>-</w:t>
      </w:r>
      <w:r w:rsidRPr="00F4442C">
        <w:rPr>
          <w:lang w:val="en-US"/>
        </w:rPr>
        <w:tab/>
      </w:r>
      <w:r w:rsidRPr="00F4442C">
        <w:t xml:space="preserve">NSCE application layer support functions to </w:t>
      </w:r>
      <w:r w:rsidRPr="00F4442C">
        <w:rPr>
          <w:color w:val="000000"/>
          <w:lang w:val="en-US"/>
        </w:rPr>
        <w:t xml:space="preserve">other NSCE Servers </w:t>
      </w:r>
      <w:r w:rsidRPr="00F4442C">
        <w:t>over the NSCE-E reference point</w:t>
      </w:r>
      <w:r w:rsidRPr="00F4442C">
        <w:rPr>
          <w:lang w:val="en-US"/>
        </w:rPr>
        <w:t>, i.e.:</w:t>
      </w:r>
    </w:p>
    <w:p w14:paraId="776977C9" w14:textId="77777777" w:rsidR="00ED591F" w:rsidRPr="00F4442C" w:rsidRDefault="00ED591F" w:rsidP="00ED591F">
      <w:pPr>
        <w:pStyle w:val="EditorsNote"/>
        <w:rPr>
          <w:lang w:eastAsia="zh-CN"/>
        </w:rPr>
      </w:pPr>
      <w:r w:rsidRPr="00F4442C">
        <w:rPr>
          <w:lang w:eastAsia="zh-CN"/>
        </w:rPr>
        <w:t>Editor's Note:</w:t>
      </w:r>
      <w:r w:rsidRPr="00F4442C">
        <w:rPr>
          <w:lang w:eastAsia="zh-CN"/>
        </w:rPr>
        <w:tab/>
        <w:t>The exact list can be introduced for each API when introduced.</w:t>
      </w:r>
    </w:p>
    <w:p w14:paraId="24254C83" w14:textId="77777777" w:rsidR="00ED591F" w:rsidRPr="00F4442C" w:rsidRDefault="00ED591F" w:rsidP="00ED591F">
      <w:pPr>
        <w:rPr>
          <w:lang w:val="en-US"/>
        </w:rPr>
      </w:pPr>
      <w:r w:rsidRPr="00F4442C">
        <w:rPr>
          <w:lang w:val="en-US"/>
        </w:rPr>
        <w:t>Figure 4-1 shows the reference model of the NSCE Enabler Layer, with a focus on the NSCE Server:</w:t>
      </w:r>
    </w:p>
    <w:bookmarkStart w:id="43" w:name="_MON_1740821112"/>
    <w:bookmarkEnd w:id="43"/>
    <w:p w14:paraId="45F5060C" w14:textId="77777777" w:rsidR="00ED591F" w:rsidRPr="00F4442C" w:rsidRDefault="00ED591F" w:rsidP="00ED591F">
      <w:pPr>
        <w:pStyle w:val="TH"/>
      </w:pPr>
      <w:r w:rsidRPr="00F4442C">
        <w:rPr>
          <w:rFonts w:ascii="Times New Roman" w:hAnsi="Times New Roman"/>
          <w:kern w:val="2"/>
          <w:sz w:val="21"/>
          <w:szCs w:val="21"/>
          <w:lang w:val="en-US" w:eastAsia="zh-CN"/>
        </w:rPr>
        <w:object w:dxaOrig="9486" w:dyaOrig="4223" w14:anchorId="485327B8">
          <v:shape id="_x0000_i1028" type="#_x0000_t75" style="width:474.6pt;height:211.2pt" o:ole="">
            <v:imagedata r:id="rId13" o:title=""/>
          </v:shape>
          <o:OLEObject Type="Embed" ProgID="Word.Document.12" ShapeID="_x0000_i1028" DrawAspect="Content" ObjectID="_1764484712" r:id="rId14">
            <o:FieldCodes>\s</o:FieldCodes>
          </o:OLEObject>
        </w:object>
      </w:r>
    </w:p>
    <w:p w14:paraId="63F5C6A2" w14:textId="77777777" w:rsidR="00ED591F" w:rsidRPr="00F4442C" w:rsidRDefault="00ED591F" w:rsidP="00ED591F">
      <w:pPr>
        <w:pStyle w:val="TF"/>
        <w:rPr>
          <w:lang w:val="en-US"/>
        </w:rPr>
      </w:pPr>
      <w:bookmarkStart w:id="44" w:name="_Hlk497146139"/>
      <w:r w:rsidRPr="00F4442C">
        <w:t>Figure 4-1: NSCE Enabler Layer functional model</w:t>
      </w:r>
    </w:p>
    <w:bookmarkEnd w:id="44"/>
    <w:p w14:paraId="6A3C47FA" w14:textId="57B4714C" w:rsidR="008A6D4A" w:rsidRDefault="009B3DF5" w:rsidP="007A4424">
      <w:pPr>
        <w:pStyle w:val="1"/>
      </w:pPr>
      <w:r w:rsidRPr="004D3578">
        <w:br w:type="page"/>
      </w:r>
      <w:bookmarkStart w:id="45" w:name="_Toc130662176"/>
      <w:r w:rsidR="008A6D4A">
        <w:lastRenderedPageBreak/>
        <w:t>5</w:t>
      </w:r>
      <w:r w:rsidR="008A6D4A" w:rsidRPr="004D3578">
        <w:tab/>
      </w:r>
      <w:r w:rsidR="008A6D4A">
        <w:t xml:space="preserve">Services offered by the </w:t>
      </w:r>
      <w:bookmarkEnd w:id="41"/>
      <w:bookmarkEnd w:id="42"/>
      <w:r w:rsidR="00E426E3">
        <w:t>NSCE</w:t>
      </w:r>
      <w:r w:rsidR="00386919">
        <w:t xml:space="preserve"> Server</w:t>
      </w:r>
      <w:bookmarkEnd w:id="45"/>
    </w:p>
    <w:p w14:paraId="5A6A4D44" w14:textId="77777777" w:rsidR="008A6D4A" w:rsidRDefault="008A6D4A" w:rsidP="007A4424">
      <w:pPr>
        <w:pStyle w:val="21"/>
      </w:pPr>
      <w:bookmarkStart w:id="46" w:name="_Toc510696586"/>
      <w:bookmarkStart w:id="47" w:name="_Toc35971378"/>
      <w:bookmarkStart w:id="48" w:name="_Toc130662177"/>
      <w:r>
        <w:t>5.1</w:t>
      </w:r>
      <w:r>
        <w:tab/>
        <w:t>Introduction</w:t>
      </w:r>
      <w:bookmarkEnd w:id="46"/>
      <w:bookmarkEnd w:id="47"/>
      <w:bookmarkEnd w:id="48"/>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 xml:space="preserve">&lt;NF or Entity, </w:t>
      </w:r>
      <w:proofErr w:type="gramStart"/>
      <w:r w:rsidR="00386919">
        <w:t>e.g.</w:t>
      </w:r>
      <w:proofErr w:type="gramEnd"/>
      <w:r w:rsidR="00386919">
        <w:t xml:space="preserve">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098E74FF" w:rsidR="00D97349" w:rsidRDefault="00D97349" w:rsidP="00D97349">
      <w:pPr>
        <w:pStyle w:val="NO"/>
      </w:pPr>
      <w:r>
        <w:t>NOTE:</w:t>
      </w:r>
      <w:r>
        <w:tab/>
        <w:t xml:space="preserve">When 3GPP TS 29.122 [2] is referenced for the common protocol and interface aspects for API definition in the clauses under clause 5, the </w:t>
      </w:r>
      <w:r w:rsidR="00E426E3">
        <w:t>NSCE Server</w:t>
      </w:r>
      <w:r>
        <w:t xml:space="preserve"> takes the role of the SCEF and the </w:t>
      </w:r>
      <w:r w:rsidR="003C4A89">
        <w:t xml:space="preserve">service consumer </w:t>
      </w:r>
      <w:r>
        <w:t>takes the role of the SCS/AS.</w:t>
      </w:r>
    </w:p>
    <w:p w14:paraId="3DA1E7A9" w14:textId="77777777" w:rsidR="008A6D4A" w:rsidRDefault="008A6D4A" w:rsidP="007A4424">
      <w:pPr>
        <w:pStyle w:val="21"/>
      </w:pPr>
      <w:bookmarkStart w:id="49" w:name="_Toc510696587"/>
      <w:bookmarkStart w:id="50" w:name="_Toc35971379"/>
      <w:bookmarkStart w:id="51" w:name="_Toc130662178"/>
      <w:r>
        <w:t>5.2</w:t>
      </w:r>
      <w:r>
        <w:tab/>
        <w:t>&lt;Service 1&gt;</w:t>
      </w:r>
      <w:r w:rsidRPr="00AF47A0">
        <w:t xml:space="preserve"> </w:t>
      </w:r>
      <w:r>
        <w:t>Service</w:t>
      </w:r>
      <w:bookmarkEnd w:id="49"/>
      <w:bookmarkEnd w:id="50"/>
      <w:bookmarkEnd w:id="51"/>
    </w:p>
    <w:p w14:paraId="07412114" w14:textId="5100AA1E" w:rsidR="008A6D4A" w:rsidRDefault="008A6D4A" w:rsidP="008A6D4A">
      <w:pPr>
        <w:pStyle w:val="Guidance"/>
      </w:pPr>
      <w:r>
        <w:t>One clause per service, where &lt;service 1&gt; is to be replaced by the service name (</w:t>
      </w:r>
      <w:proofErr w:type="gramStart"/>
      <w:r>
        <w:t>e.g.</w:t>
      </w:r>
      <w:proofErr w:type="gramEnd"/>
      <w:r>
        <w:t xml:space="preserve"> </w:t>
      </w:r>
      <w:r w:rsidR="002410D5" w:rsidRPr="002410D5">
        <w:t>UAE_C2OperationModeManagement</w:t>
      </w:r>
      <w:r>
        <w:t>).</w:t>
      </w:r>
    </w:p>
    <w:p w14:paraId="689EB835" w14:textId="77777777" w:rsidR="008A6D4A" w:rsidRDefault="008A6D4A" w:rsidP="007A4424">
      <w:pPr>
        <w:pStyle w:val="31"/>
      </w:pPr>
      <w:bookmarkStart w:id="52" w:name="_Toc510696588"/>
      <w:bookmarkStart w:id="53" w:name="_Toc35971380"/>
      <w:bookmarkStart w:id="54" w:name="_Toc130662179"/>
      <w:r>
        <w:t>5.2.1</w:t>
      </w:r>
      <w:r>
        <w:tab/>
        <w:t>Service Description</w:t>
      </w:r>
      <w:bookmarkEnd w:id="52"/>
      <w:bookmarkEnd w:id="53"/>
      <w:bookmarkEnd w:id="54"/>
    </w:p>
    <w:p w14:paraId="2C0DAF15" w14:textId="45AEA879" w:rsidR="008A6D4A" w:rsidRPr="0002353F" w:rsidRDefault="008A6D4A" w:rsidP="008A6D4A">
      <w:pPr>
        <w:pStyle w:val="Guidance"/>
        <w:rPr>
          <w:lang w:eastAsia="zh-CN"/>
        </w:rPr>
      </w:pPr>
      <w:r>
        <w:t xml:space="preserve">This clause will provide a general description of the related service, include a description of the functional elements involved in the invocation of the service, </w:t>
      </w:r>
      <w:proofErr w:type="gramStart"/>
      <w:r>
        <w:t>i.e.</w:t>
      </w:r>
      <w:proofErr w:type="gramEnd"/>
      <w:r>
        <w:t xml:space="preserve"> Service Producer and Service Consumer(s), and list the service operations it supports.</w:t>
      </w:r>
    </w:p>
    <w:p w14:paraId="24028CB3" w14:textId="77777777" w:rsidR="008A6D4A" w:rsidRDefault="008A6D4A" w:rsidP="007A4424">
      <w:pPr>
        <w:pStyle w:val="31"/>
      </w:pPr>
      <w:bookmarkStart w:id="55" w:name="_Toc510696589"/>
      <w:bookmarkStart w:id="56" w:name="_Toc35971381"/>
      <w:bookmarkStart w:id="57" w:name="_Toc130662180"/>
      <w:r>
        <w:t>5.2.2</w:t>
      </w:r>
      <w:r>
        <w:tab/>
        <w:t>Service Operations</w:t>
      </w:r>
      <w:bookmarkEnd w:id="55"/>
      <w:bookmarkEnd w:id="56"/>
      <w:bookmarkEnd w:id="57"/>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41"/>
      </w:pPr>
      <w:bookmarkStart w:id="58" w:name="_Toc510696590"/>
      <w:bookmarkStart w:id="59" w:name="_Toc35971382"/>
      <w:bookmarkStart w:id="60" w:name="_Toc130662181"/>
      <w:r>
        <w:t>5.2.2.1</w:t>
      </w:r>
      <w:r>
        <w:tab/>
        <w:t>Introduction</w:t>
      </w:r>
      <w:bookmarkEnd w:id="58"/>
      <w:bookmarkEnd w:id="59"/>
      <w:bookmarkEnd w:id="60"/>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41"/>
      </w:pPr>
      <w:bookmarkStart w:id="61" w:name="_Toc510696591"/>
      <w:bookmarkStart w:id="62" w:name="_Toc35971383"/>
      <w:bookmarkStart w:id="63" w:name="_Toc130662182"/>
      <w:r>
        <w:t>5.2.2.2</w:t>
      </w:r>
      <w:r>
        <w:tab/>
        <w:t>&lt;Service operation 1&gt;</w:t>
      </w:r>
      <w:bookmarkEnd w:id="61"/>
      <w:bookmarkEnd w:id="62"/>
      <w:bookmarkEnd w:id="63"/>
    </w:p>
    <w:p w14:paraId="687573F6" w14:textId="77777777" w:rsidR="008A6D4A" w:rsidRDefault="008A6D4A" w:rsidP="007A4424">
      <w:pPr>
        <w:pStyle w:val="51"/>
      </w:pPr>
      <w:bookmarkStart w:id="64" w:name="_Toc510696592"/>
      <w:bookmarkStart w:id="65" w:name="_Toc35971384"/>
      <w:bookmarkStart w:id="66" w:name="_Toc130662183"/>
      <w:r>
        <w:t>5.2.2.2.1</w:t>
      </w:r>
      <w:r>
        <w:tab/>
        <w:t>General</w:t>
      </w:r>
      <w:bookmarkEnd w:id="64"/>
      <w:bookmarkEnd w:id="65"/>
      <w:bookmarkEnd w:id="66"/>
    </w:p>
    <w:p w14:paraId="7CEE865F" w14:textId="3358BD13" w:rsidR="008A6D4A" w:rsidRPr="00D93024" w:rsidRDefault="008A6D4A" w:rsidP="008A6D4A">
      <w:r>
        <w:t>This clause provides a general description of the service operation.</w:t>
      </w:r>
    </w:p>
    <w:p w14:paraId="65A5DAD4" w14:textId="77777777" w:rsidR="008A6D4A" w:rsidRDefault="008A6D4A" w:rsidP="007A4424">
      <w:pPr>
        <w:pStyle w:val="51"/>
      </w:pPr>
      <w:bookmarkStart w:id="67" w:name="_Toc510696593"/>
      <w:bookmarkStart w:id="68" w:name="_Toc35971385"/>
      <w:bookmarkStart w:id="69" w:name="_Toc130662184"/>
      <w:r>
        <w:t>5.2.2.2.2</w:t>
      </w:r>
      <w:r>
        <w:tab/>
        <w:t>&lt;Procedure 1 using service operation 1 of service 1&gt;</w:t>
      </w:r>
      <w:bookmarkEnd w:id="67"/>
      <w:bookmarkEnd w:id="68"/>
      <w:bookmarkEnd w:id="69"/>
    </w:p>
    <w:bookmarkStart w:id="70" w:name="MCCQCTEMPBM_00000021"/>
    <w:bookmarkStart w:id="71" w:name="_Toc510696594"/>
    <w:bookmarkStart w:id="72" w:name="_Toc35971386"/>
    <w:bookmarkStart w:id="73" w:name="_Toc130662185"/>
    <w:p w14:paraId="26C8DBA5" w14:textId="0EA48F43" w:rsidR="008A6D4A" w:rsidRDefault="00E45153" w:rsidP="007A4424">
      <w:pPr>
        <w:pStyle w:val="51"/>
      </w:pPr>
      <w:r w:rsidRPr="00E45153">
        <w:fldChar w:fldCharType="begin"/>
      </w:r>
      <w:r w:rsidR="005108CF">
        <w:fldChar w:fldCharType="separate"/>
      </w:r>
      <w:r w:rsidRPr="00E45153">
        <w:fldChar w:fldCharType="end"/>
      </w:r>
      <w:bookmarkEnd w:id="70"/>
      <w:r w:rsidR="008A6D4A">
        <w:t>5.2.2.2.3</w:t>
      </w:r>
      <w:r w:rsidR="008A6D4A">
        <w:tab/>
        <w:t>&lt;Procedure 2 using service operation 1 of service 1&gt;</w:t>
      </w:r>
      <w:bookmarkEnd w:id="71"/>
      <w:bookmarkEnd w:id="72"/>
      <w:bookmarkEnd w:id="73"/>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 xml:space="preserve">Clauses 5.2.2.2.x are optional to include. They can be specified </w:t>
      </w:r>
      <w:proofErr w:type="gramStart"/>
      <w:r>
        <w:t>e.g.</w:t>
      </w:r>
      <w:proofErr w:type="gramEnd"/>
      <w:r>
        <w:t xml:space="preserve"> if a service operation is implemented using different combinations of resources and methods.</w:t>
      </w:r>
    </w:p>
    <w:p w14:paraId="3EB28514" w14:textId="77777777" w:rsidR="008A6D4A" w:rsidRDefault="008A6D4A" w:rsidP="007A4424">
      <w:pPr>
        <w:pStyle w:val="41"/>
      </w:pPr>
      <w:bookmarkStart w:id="74" w:name="_Toc510696595"/>
      <w:bookmarkStart w:id="75" w:name="_Toc35971387"/>
      <w:bookmarkStart w:id="76" w:name="_Toc130662186"/>
      <w:r>
        <w:lastRenderedPageBreak/>
        <w:t>5.2.2.3</w:t>
      </w:r>
      <w:r>
        <w:tab/>
        <w:t>&lt;Service operation 2&gt;</w:t>
      </w:r>
      <w:bookmarkEnd w:id="74"/>
      <w:bookmarkEnd w:id="75"/>
      <w:bookmarkEnd w:id="76"/>
    </w:p>
    <w:p w14:paraId="61A82AA1" w14:textId="77777777" w:rsidR="008A6D4A" w:rsidRPr="00D93024" w:rsidRDefault="008A6D4A" w:rsidP="008A6D4A">
      <w:r>
        <w:t>And so on if there are more than 2 service operations to be described for the service.</w:t>
      </w:r>
    </w:p>
    <w:p w14:paraId="437C1764" w14:textId="77777777" w:rsidR="00ED591F" w:rsidRPr="00F4442C" w:rsidRDefault="004859EC" w:rsidP="00ED591F">
      <w:pPr>
        <w:pStyle w:val="21"/>
      </w:pPr>
      <w:bookmarkStart w:id="77" w:name="_Toc510696596"/>
      <w:bookmarkStart w:id="78" w:name="_Toc35971388"/>
      <w:r w:rsidRPr="004D3578">
        <w:br w:type="page"/>
      </w:r>
      <w:bookmarkStart w:id="79" w:name="_Toc510696597"/>
      <w:bookmarkStart w:id="80" w:name="_Toc35971389"/>
      <w:bookmarkStart w:id="81" w:name="_Toc151743053"/>
      <w:bookmarkStart w:id="82" w:name="_Toc151743518"/>
      <w:bookmarkEnd w:id="77"/>
      <w:bookmarkEnd w:id="78"/>
      <w:r w:rsidR="00ED591F" w:rsidRPr="00F4442C">
        <w:lastRenderedPageBreak/>
        <w:t>5.3</w:t>
      </w:r>
      <w:r w:rsidR="00ED591F" w:rsidRPr="00F4442C">
        <w:tab/>
      </w:r>
      <w:proofErr w:type="spellStart"/>
      <w:r w:rsidR="00ED591F" w:rsidRPr="00F4442C">
        <w:t>NSCE_NSOptimization</w:t>
      </w:r>
      <w:bookmarkEnd w:id="81"/>
      <w:bookmarkEnd w:id="82"/>
      <w:proofErr w:type="spellEnd"/>
    </w:p>
    <w:p w14:paraId="0A9A2B97" w14:textId="77777777" w:rsidR="00ED591F" w:rsidRPr="00F4442C" w:rsidRDefault="00ED591F" w:rsidP="00ED591F">
      <w:pPr>
        <w:pStyle w:val="31"/>
      </w:pPr>
      <w:bookmarkStart w:id="83" w:name="_Toc148176845"/>
      <w:bookmarkStart w:id="84" w:name="_Toc148358895"/>
      <w:bookmarkStart w:id="85" w:name="_Toc151743054"/>
      <w:bookmarkStart w:id="86" w:name="_Toc151743519"/>
      <w:r w:rsidRPr="00F4442C">
        <w:t>5.3.1</w:t>
      </w:r>
      <w:r w:rsidRPr="00F4442C">
        <w:tab/>
        <w:t>Service Description</w:t>
      </w:r>
      <w:bookmarkEnd w:id="83"/>
      <w:bookmarkEnd w:id="84"/>
      <w:bookmarkEnd w:id="85"/>
      <w:bookmarkEnd w:id="86"/>
    </w:p>
    <w:p w14:paraId="5786E9F7" w14:textId="77777777" w:rsidR="00ED591F" w:rsidRPr="00F4442C" w:rsidRDefault="00ED591F" w:rsidP="00ED591F">
      <w:r w:rsidRPr="00F4442C">
        <w:t xml:space="preserve">The </w:t>
      </w:r>
      <w:proofErr w:type="spellStart"/>
      <w:r w:rsidRPr="00F4442C">
        <w:t>NSCE_NSOptimization</w:t>
      </w:r>
      <w:proofErr w:type="spellEnd"/>
      <w:r w:rsidRPr="00F4442C">
        <w:t xml:space="preserve"> service exposed by the NSCE Server enables a service consumer (</w:t>
      </w:r>
      <w:proofErr w:type="gramStart"/>
      <w:r w:rsidRPr="00F4442C">
        <w:t>e.g.</w:t>
      </w:r>
      <w:proofErr w:type="gramEnd"/>
      <w:r w:rsidRPr="00F4442C">
        <w:t xml:space="preserve"> VAL Server) to:</w:t>
      </w:r>
    </w:p>
    <w:p w14:paraId="6DCA85B7" w14:textId="77777777" w:rsidR="00ED591F" w:rsidRPr="00F4442C" w:rsidRDefault="00ED591F" w:rsidP="00ED591F">
      <w:pPr>
        <w:pStyle w:val="B10"/>
      </w:pPr>
      <w:r w:rsidRPr="00F4442C">
        <w:t>-</w:t>
      </w:r>
      <w:r w:rsidRPr="00F4442C">
        <w:tab/>
        <w:t>Create/delete the Network Slice Optimization Subscription;</w:t>
      </w:r>
    </w:p>
    <w:p w14:paraId="0D78A748" w14:textId="77777777" w:rsidR="00ED591F" w:rsidRPr="00F4442C" w:rsidRDefault="00ED591F" w:rsidP="00ED591F">
      <w:pPr>
        <w:pStyle w:val="B10"/>
      </w:pPr>
      <w:r w:rsidRPr="00F4442C">
        <w:t>-</w:t>
      </w:r>
      <w:r w:rsidRPr="00F4442C">
        <w:tab/>
        <w:t>Receive the Network Slice Optimization notifications; and</w:t>
      </w:r>
    </w:p>
    <w:p w14:paraId="68B63AEA" w14:textId="77777777" w:rsidR="00ED591F" w:rsidRPr="00F4442C" w:rsidRDefault="00ED591F" w:rsidP="00ED591F">
      <w:pPr>
        <w:pStyle w:val="B10"/>
      </w:pPr>
      <w:r w:rsidRPr="00F4442C">
        <w:t>-</w:t>
      </w:r>
      <w:r w:rsidRPr="00F4442C">
        <w:tab/>
      </w:r>
      <w:r w:rsidRPr="00F4442C">
        <w:rPr>
          <w:noProof/>
          <w:lang w:eastAsia="zh-CN"/>
        </w:rPr>
        <w:t>Retrieve</w:t>
      </w:r>
      <w:r w:rsidRPr="00F4442C">
        <w:t xml:space="preserve"> the Network Slice Optimization reports.</w:t>
      </w:r>
    </w:p>
    <w:p w14:paraId="31FF00F8" w14:textId="77777777" w:rsidR="00ED591F" w:rsidRPr="00F4442C" w:rsidRDefault="00ED591F" w:rsidP="00ED591F">
      <w:pPr>
        <w:pStyle w:val="31"/>
      </w:pPr>
      <w:bookmarkStart w:id="87" w:name="_Toc148176846"/>
      <w:bookmarkStart w:id="88" w:name="_Toc148358896"/>
      <w:bookmarkStart w:id="89" w:name="_Toc151743055"/>
      <w:bookmarkStart w:id="90" w:name="_Toc151743520"/>
      <w:r w:rsidRPr="00F4442C">
        <w:t>5.3.2</w:t>
      </w:r>
      <w:r w:rsidRPr="00F4442C">
        <w:tab/>
        <w:t>Service Operations</w:t>
      </w:r>
      <w:bookmarkEnd w:id="87"/>
      <w:bookmarkEnd w:id="88"/>
      <w:bookmarkEnd w:id="89"/>
      <w:bookmarkEnd w:id="90"/>
    </w:p>
    <w:p w14:paraId="1ED4FB65" w14:textId="77777777" w:rsidR="00ED591F" w:rsidRPr="00F4442C" w:rsidRDefault="00ED591F" w:rsidP="00ED591F">
      <w:pPr>
        <w:pStyle w:val="41"/>
      </w:pPr>
      <w:bookmarkStart w:id="91" w:name="_Toc148176847"/>
      <w:bookmarkStart w:id="92" w:name="_Toc148358897"/>
      <w:bookmarkStart w:id="93" w:name="_Toc151743056"/>
      <w:bookmarkStart w:id="94" w:name="_Toc151743521"/>
      <w:r w:rsidRPr="00F4442C">
        <w:t>5.3.2.1</w:t>
      </w:r>
      <w:r w:rsidRPr="00F4442C">
        <w:tab/>
        <w:t>Introduction</w:t>
      </w:r>
      <w:bookmarkEnd w:id="91"/>
      <w:bookmarkEnd w:id="92"/>
      <w:bookmarkEnd w:id="93"/>
      <w:bookmarkEnd w:id="94"/>
    </w:p>
    <w:p w14:paraId="6BBD083D" w14:textId="77777777" w:rsidR="00ED591F" w:rsidRPr="00F4442C" w:rsidRDefault="00ED591F" w:rsidP="00ED591F">
      <w:r w:rsidRPr="00F4442C">
        <w:t xml:space="preserve">The service operations defined for the </w:t>
      </w:r>
      <w:proofErr w:type="spellStart"/>
      <w:r w:rsidRPr="00F4442C">
        <w:t>NSCE_NSOptimization</w:t>
      </w:r>
      <w:proofErr w:type="spellEnd"/>
      <w:r w:rsidRPr="00F4442C">
        <w:t xml:space="preserve"> service are shown in table 5.3.2.1-1.</w:t>
      </w:r>
    </w:p>
    <w:p w14:paraId="4DF1EEFD" w14:textId="77777777" w:rsidR="00ED591F" w:rsidRPr="00F4442C" w:rsidRDefault="00ED591F" w:rsidP="00ED591F">
      <w:pPr>
        <w:pStyle w:val="TH"/>
      </w:pPr>
      <w:r w:rsidRPr="00F4442C">
        <w:t xml:space="preserve">Table 5.3.2.1-1: </w:t>
      </w:r>
      <w:proofErr w:type="spellStart"/>
      <w:r w:rsidRPr="00F4442C">
        <w:t>NSCE_NSOptimization</w:t>
      </w:r>
      <w:proofErr w:type="spellEnd"/>
      <w:r w:rsidRPr="00F4442C">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449"/>
        <w:gridCol w:w="1649"/>
      </w:tblGrid>
      <w:tr w:rsidR="00ED591F" w:rsidRPr="00F4442C" w14:paraId="750C592D" w14:textId="77777777" w:rsidTr="002260CC">
        <w:trPr>
          <w:jc w:val="center"/>
        </w:trPr>
        <w:tc>
          <w:tcPr>
            <w:tcW w:w="3111" w:type="dxa"/>
            <w:shd w:val="clear" w:color="000000" w:fill="C0C0C0"/>
            <w:vAlign w:val="center"/>
          </w:tcPr>
          <w:p w14:paraId="556A503A" w14:textId="77777777" w:rsidR="00ED591F" w:rsidRPr="00F4442C" w:rsidRDefault="00ED591F" w:rsidP="002260CC">
            <w:pPr>
              <w:pStyle w:val="TAH"/>
            </w:pPr>
            <w:r w:rsidRPr="00F4442C">
              <w:t>S</w:t>
            </w:r>
            <w:r w:rsidRPr="00F4442C">
              <w:rPr>
                <w:rFonts w:eastAsia="Malgun Gothic"/>
              </w:rPr>
              <w:t>ervice</w:t>
            </w:r>
            <w:r w:rsidRPr="00F4442C">
              <w:t xml:space="preserve"> Operation Name</w:t>
            </w:r>
          </w:p>
        </w:tc>
        <w:tc>
          <w:tcPr>
            <w:tcW w:w="4449" w:type="dxa"/>
            <w:shd w:val="clear" w:color="000000" w:fill="C0C0C0"/>
            <w:vAlign w:val="center"/>
          </w:tcPr>
          <w:p w14:paraId="6A94A59F" w14:textId="77777777" w:rsidR="00ED591F" w:rsidRPr="00F4442C" w:rsidRDefault="00ED591F" w:rsidP="002260CC">
            <w:pPr>
              <w:pStyle w:val="TAH"/>
            </w:pPr>
            <w:r w:rsidRPr="00F4442C">
              <w:t>Description</w:t>
            </w:r>
          </w:p>
        </w:tc>
        <w:tc>
          <w:tcPr>
            <w:tcW w:w="1649" w:type="dxa"/>
            <w:shd w:val="clear" w:color="000000" w:fill="C0C0C0"/>
            <w:vAlign w:val="center"/>
          </w:tcPr>
          <w:p w14:paraId="63A2BBD2" w14:textId="77777777" w:rsidR="00ED591F" w:rsidRPr="00F4442C" w:rsidRDefault="00ED591F" w:rsidP="002260CC">
            <w:pPr>
              <w:pStyle w:val="TAH"/>
            </w:pPr>
            <w:r w:rsidRPr="00F4442C">
              <w:t>Initiated by</w:t>
            </w:r>
          </w:p>
        </w:tc>
      </w:tr>
      <w:tr w:rsidR="00ED591F" w:rsidRPr="00F4442C" w14:paraId="282118DA" w14:textId="77777777" w:rsidTr="002260CC">
        <w:trPr>
          <w:jc w:val="center"/>
        </w:trPr>
        <w:tc>
          <w:tcPr>
            <w:tcW w:w="3111" w:type="dxa"/>
            <w:shd w:val="clear" w:color="auto" w:fill="auto"/>
            <w:vAlign w:val="center"/>
          </w:tcPr>
          <w:p w14:paraId="75C61725" w14:textId="77777777" w:rsidR="00ED591F" w:rsidRPr="00F4442C" w:rsidRDefault="00ED591F" w:rsidP="002260CC">
            <w:pPr>
              <w:pStyle w:val="TAL"/>
            </w:pPr>
            <w:proofErr w:type="spellStart"/>
            <w:r w:rsidRPr="00F4442C">
              <w:t>NSCE_NSOptimization_S</w:t>
            </w:r>
            <w:r w:rsidRPr="00F4442C">
              <w:rPr>
                <w:rFonts w:hint="eastAsia"/>
                <w:lang w:eastAsia="zh-CN"/>
              </w:rPr>
              <w:t>ub</w:t>
            </w:r>
            <w:r w:rsidRPr="00F4442C">
              <w:t>scribe</w:t>
            </w:r>
            <w:proofErr w:type="spellEnd"/>
          </w:p>
        </w:tc>
        <w:tc>
          <w:tcPr>
            <w:tcW w:w="4449" w:type="dxa"/>
            <w:vAlign w:val="center"/>
          </w:tcPr>
          <w:p w14:paraId="4B72D3C3" w14:textId="77777777" w:rsidR="00ED591F" w:rsidRPr="00F4442C" w:rsidRDefault="00ED591F" w:rsidP="002260CC">
            <w:pPr>
              <w:pStyle w:val="TAL"/>
            </w:pPr>
            <w:r w:rsidRPr="00F4442C">
              <w:t>This service operation enables a service consumer to create/update/delete the Network Slice Optimization Subscription.</w:t>
            </w:r>
          </w:p>
        </w:tc>
        <w:tc>
          <w:tcPr>
            <w:tcW w:w="1649" w:type="dxa"/>
            <w:shd w:val="clear" w:color="auto" w:fill="auto"/>
            <w:vAlign w:val="center"/>
          </w:tcPr>
          <w:p w14:paraId="0F32BA48" w14:textId="77777777" w:rsidR="00ED591F" w:rsidRPr="00F4442C" w:rsidRDefault="00ED591F" w:rsidP="002260CC">
            <w:pPr>
              <w:pStyle w:val="TAL"/>
              <w:rPr>
                <w:lang w:val="en-US"/>
              </w:rPr>
            </w:pPr>
            <w:r w:rsidRPr="00F4442C">
              <w:rPr>
                <w:lang w:val="en-US"/>
              </w:rPr>
              <w:t>e.g., VAL Server</w:t>
            </w:r>
          </w:p>
        </w:tc>
      </w:tr>
      <w:tr w:rsidR="00ED591F" w:rsidRPr="00F4442C" w14:paraId="5523BA57" w14:textId="77777777" w:rsidTr="002260CC">
        <w:trPr>
          <w:jc w:val="center"/>
        </w:trPr>
        <w:tc>
          <w:tcPr>
            <w:tcW w:w="3111" w:type="dxa"/>
            <w:shd w:val="clear" w:color="auto" w:fill="auto"/>
            <w:vAlign w:val="center"/>
          </w:tcPr>
          <w:p w14:paraId="18C31B9E" w14:textId="77777777" w:rsidR="00ED591F" w:rsidRPr="00F4442C" w:rsidRDefault="00ED591F" w:rsidP="002260CC">
            <w:pPr>
              <w:pStyle w:val="TAL"/>
            </w:pPr>
            <w:proofErr w:type="spellStart"/>
            <w:r w:rsidRPr="00F4442C">
              <w:t>NSCE_NSOptimization_Notify</w:t>
            </w:r>
            <w:proofErr w:type="spellEnd"/>
          </w:p>
        </w:tc>
        <w:tc>
          <w:tcPr>
            <w:tcW w:w="4449" w:type="dxa"/>
            <w:vAlign w:val="center"/>
          </w:tcPr>
          <w:p w14:paraId="10074DA0" w14:textId="77777777" w:rsidR="00ED591F" w:rsidRPr="00F4442C" w:rsidRDefault="00ED591F" w:rsidP="002260CC">
            <w:pPr>
              <w:pStyle w:val="TAL"/>
            </w:pPr>
            <w:r w:rsidRPr="00F4442C">
              <w:t>This service operation enables a service consumer to receive Network Slice Optimization notifications.</w:t>
            </w:r>
          </w:p>
        </w:tc>
        <w:tc>
          <w:tcPr>
            <w:tcW w:w="1649" w:type="dxa"/>
            <w:shd w:val="clear" w:color="auto" w:fill="auto"/>
            <w:vAlign w:val="center"/>
          </w:tcPr>
          <w:p w14:paraId="0339A2B5" w14:textId="77777777" w:rsidR="00ED591F" w:rsidRPr="00F4442C" w:rsidRDefault="00ED591F" w:rsidP="002260CC">
            <w:pPr>
              <w:pStyle w:val="TAL"/>
            </w:pPr>
            <w:r w:rsidRPr="00F4442C">
              <w:rPr>
                <w:lang w:val="en-US"/>
              </w:rPr>
              <w:t>e.g., VAL Server</w:t>
            </w:r>
          </w:p>
        </w:tc>
      </w:tr>
    </w:tbl>
    <w:p w14:paraId="56B08B7A" w14:textId="77777777" w:rsidR="00ED591F" w:rsidRPr="00F4442C" w:rsidRDefault="00ED591F" w:rsidP="00ED591F"/>
    <w:p w14:paraId="4DE39911" w14:textId="77777777" w:rsidR="00ED591F" w:rsidRPr="00F4442C" w:rsidRDefault="00ED591F" w:rsidP="00ED591F">
      <w:pPr>
        <w:pStyle w:val="41"/>
      </w:pPr>
      <w:bookmarkStart w:id="95" w:name="_Toc148176833"/>
      <w:bookmarkStart w:id="96" w:name="_Toc148358883"/>
      <w:bookmarkStart w:id="97" w:name="_Toc151743057"/>
      <w:bookmarkStart w:id="98" w:name="_Toc151743522"/>
      <w:r w:rsidRPr="00F4442C">
        <w:t>5.3.2.2</w:t>
      </w:r>
      <w:r w:rsidRPr="00F4442C">
        <w:tab/>
      </w:r>
      <w:bookmarkEnd w:id="95"/>
      <w:bookmarkEnd w:id="96"/>
      <w:proofErr w:type="spellStart"/>
      <w:r w:rsidRPr="00F4442C">
        <w:t>NSCE_NSOptimization_S</w:t>
      </w:r>
      <w:r w:rsidRPr="00F4442C">
        <w:rPr>
          <w:rFonts w:hint="eastAsia"/>
          <w:lang w:eastAsia="zh-CN"/>
        </w:rPr>
        <w:t>ub</w:t>
      </w:r>
      <w:r w:rsidRPr="00F4442C">
        <w:t>scribe</w:t>
      </w:r>
      <w:bookmarkEnd w:id="97"/>
      <w:bookmarkEnd w:id="98"/>
      <w:proofErr w:type="spellEnd"/>
    </w:p>
    <w:p w14:paraId="2F740189" w14:textId="77777777" w:rsidR="00ED591F" w:rsidRPr="00F4442C" w:rsidRDefault="00ED591F" w:rsidP="00ED591F">
      <w:pPr>
        <w:pStyle w:val="51"/>
      </w:pPr>
      <w:bookmarkStart w:id="99" w:name="_Toc148176834"/>
      <w:bookmarkStart w:id="100" w:name="_Toc148358884"/>
      <w:bookmarkStart w:id="101" w:name="_Toc151743058"/>
      <w:bookmarkStart w:id="102" w:name="_Toc151743523"/>
      <w:r w:rsidRPr="00F4442C">
        <w:t>5.3.2.2.1</w:t>
      </w:r>
      <w:r w:rsidRPr="00F4442C">
        <w:tab/>
        <w:t>General</w:t>
      </w:r>
      <w:bookmarkEnd w:id="99"/>
      <w:bookmarkEnd w:id="100"/>
      <w:bookmarkEnd w:id="101"/>
      <w:bookmarkEnd w:id="102"/>
    </w:p>
    <w:p w14:paraId="106BAEE0" w14:textId="77777777" w:rsidR="00ED591F" w:rsidRPr="00F4442C" w:rsidRDefault="00ED591F" w:rsidP="00ED591F">
      <w:r w:rsidRPr="00F4442C">
        <w:t>This service operation is used by a service consumer (</w:t>
      </w:r>
      <w:proofErr w:type="gramStart"/>
      <w:r w:rsidRPr="00F4442C">
        <w:t>e.g.</w:t>
      </w:r>
      <w:proofErr w:type="gramEnd"/>
      <w:r w:rsidRPr="00F4442C">
        <w:t xml:space="preserve"> VAL Server) to request the creation/update/deletion of a Network Slice Optimization Subscription at the NSCE Server.</w:t>
      </w:r>
    </w:p>
    <w:p w14:paraId="0E209381" w14:textId="77777777" w:rsidR="00ED591F" w:rsidRPr="00F4442C" w:rsidRDefault="00ED591F" w:rsidP="00ED591F">
      <w:r w:rsidRPr="00F4442C">
        <w:t>The following procedures are supported by the "</w:t>
      </w:r>
      <w:proofErr w:type="spellStart"/>
      <w:r w:rsidRPr="00F4442C">
        <w:t>NSCE_NSOptimization_S</w:t>
      </w:r>
      <w:r w:rsidRPr="00F4442C">
        <w:rPr>
          <w:rFonts w:hint="eastAsia"/>
          <w:lang w:eastAsia="zh-CN"/>
        </w:rPr>
        <w:t>ub</w:t>
      </w:r>
      <w:r w:rsidRPr="00F4442C">
        <w:t>scribe</w:t>
      </w:r>
      <w:proofErr w:type="spellEnd"/>
      <w:r w:rsidRPr="00F4442C">
        <w:t>" service operation:</w:t>
      </w:r>
    </w:p>
    <w:p w14:paraId="12C78452" w14:textId="77777777" w:rsidR="00ED591F" w:rsidRPr="00F4442C" w:rsidRDefault="00ED591F" w:rsidP="00ED591F">
      <w:pPr>
        <w:pStyle w:val="B10"/>
        <w:rPr>
          <w:lang w:val="en-US"/>
        </w:rPr>
      </w:pPr>
      <w:r w:rsidRPr="00F4442C">
        <w:rPr>
          <w:lang w:val="en-US"/>
        </w:rPr>
        <w:t>-</w:t>
      </w:r>
      <w:r w:rsidRPr="00F4442C">
        <w:rPr>
          <w:lang w:val="en-US"/>
        </w:rPr>
        <w:tab/>
      </w:r>
      <w:r w:rsidRPr="00F4442C">
        <w:t>Network Slice Optimization Subscription Creation;</w:t>
      </w:r>
    </w:p>
    <w:p w14:paraId="0B2C0A12" w14:textId="77777777" w:rsidR="00ED591F" w:rsidRPr="00F4442C" w:rsidRDefault="00ED591F" w:rsidP="00ED591F">
      <w:pPr>
        <w:pStyle w:val="B10"/>
      </w:pPr>
      <w:r w:rsidRPr="00F4442C">
        <w:rPr>
          <w:lang w:val="en-US"/>
        </w:rPr>
        <w:t>-</w:t>
      </w:r>
      <w:r w:rsidRPr="00F4442C">
        <w:rPr>
          <w:lang w:val="en-US"/>
        </w:rPr>
        <w:tab/>
      </w:r>
      <w:r w:rsidRPr="00F4442C">
        <w:t>Network Slice Optimization Subscription Update;</w:t>
      </w:r>
    </w:p>
    <w:p w14:paraId="338B0492" w14:textId="77777777" w:rsidR="00ED591F" w:rsidRPr="00F4442C" w:rsidRDefault="00ED591F" w:rsidP="00ED591F">
      <w:pPr>
        <w:pStyle w:val="B10"/>
      </w:pPr>
      <w:r w:rsidRPr="00F4442C">
        <w:rPr>
          <w:lang w:val="en-US"/>
        </w:rPr>
        <w:t>-</w:t>
      </w:r>
      <w:r w:rsidRPr="00F4442C">
        <w:rPr>
          <w:lang w:val="en-US"/>
        </w:rPr>
        <w:tab/>
      </w:r>
      <w:r w:rsidRPr="00F4442C">
        <w:t>Network Slice Optimization Subscription Deletion.</w:t>
      </w:r>
    </w:p>
    <w:p w14:paraId="773B1912" w14:textId="77777777" w:rsidR="00ED591F" w:rsidRPr="00F4442C" w:rsidRDefault="00ED591F" w:rsidP="00ED591F">
      <w:pPr>
        <w:pStyle w:val="EditorsNote"/>
        <w:rPr>
          <w:lang w:eastAsia="zh-CN"/>
        </w:rPr>
      </w:pPr>
      <w:r w:rsidRPr="00F4442C">
        <w:rPr>
          <w:lang w:eastAsia="zh-CN"/>
        </w:rPr>
        <w:t>Editor's Note:</w:t>
      </w:r>
      <w:r w:rsidRPr="00F4442C">
        <w:rPr>
          <w:lang w:eastAsia="zh-CN"/>
        </w:rPr>
        <w:tab/>
        <w:t xml:space="preserve">The definition of </w:t>
      </w:r>
      <w:r w:rsidRPr="00F4442C">
        <w:rPr>
          <w:noProof/>
          <w:lang w:eastAsia="zh-CN"/>
        </w:rPr>
        <w:t>Retrieve</w:t>
      </w:r>
      <w:r w:rsidRPr="00F4442C">
        <w:t xml:space="preserve"> Network Slice Optimization report(s) is FFS</w:t>
      </w:r>
      <w:r w:rsidRPr="00F4442C">
        <w:rPr>
          <w:lang w:eastAsia="zh-CN"/>
        </w:rPr>
        <w:t>.</w:t>
      </w:r>
    </w:p>
    <w:p w14:paraId="313DC50C" w14:textId="77777777" w:rsidR="00ED591F" w:rsidRPr="00F4442C" w:rsidRDefault="00ED591F" w:rsidP="00ED591F">
      <w:pPr>
        <w:pStyle w:val="51"/>
      </w:pPr>
      <w:bookmarkStart w:id="103" w:name="_Toc148176835"/>
      <w:bookmarkStart w:id="104" w:name="_Toc148358885"/>
      <w:bookmarkStart w:id="105" w:name="_Toc151743059"/>
      <w:bookmarkStart w:id="106" w:name="_Toc151743524"/>
      <w:r w:rsidRPr="00F4442C">
        <w:t>5.3.2.2.2</w:t>
      </w:r>
      <w:r w:rsidRPr="00F4442C">
        <w:tab/>
      </w:r>
      <w:bookmarkStart w:id="107" w:name="_Hlk134750947"/>
      <w:r w:rsidRPr="00F4442C">
        <w:t xml:space="preserve">Network Slice Optimization </w:t>
      </w:r>
      <w:bookmarkEnd w:id="107"/>
      <w:r w:rsidRPr="00F4442C">
        <w:t>Subscription Creation</w:t>
      </w:r>
      <w:bookmarkEnd w:id="103"/>
      <w:bookmarkEnd w:id="104"/>
      <w:bookmarkEnd w:id="105"/>
      <w:bookmarkEnd w:id="106"/>
    </w:p>
    <w:p w14:paraId="29BD1A6D" w14:textId="77777777" w:rsidR="00ED591F" w:rsidRPr="00F4442C" w:rsidRDefault="00ED591F" w:rsidP="00ED591F">
      <w:r w:rsidRPr="00F4442C">
        <w:t xml:space="preserve">Figure 5.3.2.2.2-1 depicts a scenario where a </w:t>
      </w:r>
      <w:r w:rsidRPr="00F4442C">
        <w:rPr>
          <w:noProof/>
          <w:lang w:eastAsia="zh-CN"/>
        </w:rPr>
        <w:t xml:space="preserve">a service consumer (e.g. VAL Server) </w:t>
      </w:r>
      <w:r w:rsidRPr="00F4442C">
        <w:t>sends a request to the NSCE Server to request the creation of a Network Slice Optimization Subscription (as defined in clause 9.5 of 3GPP°TS°23.435</w:t>
      </w:r>
      <w:proofErr w:type="gramStart"/>
      <w:r w:rsidRPr="00F4442C">
        <w:t>°[</w:t>
      </w:r>
      <w:proofErr w:type="gramEnd"/>
      <w:r w:rsidRPr="00F4442C">
        <w:t>14]).</w:t>
      </w:r>
    </w:p>
    <w:bookmarkStart w:id="108" w:name="_MON_1760776667"/>
    <w:bookmarkEnd w:id="108"/>
    <w:p w14:paraId="56ABA2DC" w14:textId="77777777" w:rsidR="00ED591F" w:rsidRPr="00F4442C" w:rsidRDefault="00ED591F" w:rsidP="00ED591F">
      <w:pPr>
        <w:pStyle w:val="TF"/>
      </w:pPr>
      <w:r w:rsidRPr="00F4442C">
        <w:object w:dxaOrig="9620" w:dyaOrig="2508" w14:anchorId="27DB959C">
          <v:shape id="_x0000_i1030" type="#_x0000_t75" style="width:481.2pt;height:125.4pt" o:ole="">
            <v:imagedata r:id="rId15" o:title=""/>
          </v:shape>
          <o:OLEObject Type="Embed" ProgID="Word.Document.8" ShapeID="_x0000_i1030" DrawAspect="Content" ObjectID="_1764484713" r:id="rId16">
            <o:FieldCodes>\s</o:FieldCodes>
          </o:OLEObject>
        </w:object>
      </w:r>
    </w:p>
    <w:p w14:paraId="1193B4E8" w14:textId="77777777" w:rsidR="00ED591F" w:rsidRPr="00F4442C" w:rsidRDefault="00ED591F" w:rsidP="00ED591F">
      <w:pPr>
        <w:pStyle w:val="TF"/>
      </w:pPr>
      <w:r w:rsidRPr="00F4442C">
        <w:t>Figure 5.3.2.2.2-1: Procedure for Network Slice Optimization Subscription Creation</w:t>
      </w:r>
    </w:p>
    <w:p w14:paraId="6A8FD9BB" w14:textId="77777777" w:rsidR="00ED591F" w:rsidRPr="00F4442C" w:rsidRDefault="00ED591F" w:rsidP="00ED591F">
      <w:pPr>
        <w:pStyle w:val="B10"/>
      </w:pPr>
      <w:r w:rsidRPr="00F4442C">
        <w:t>1.</w:t>
      </w:r>
      <w:r w:rsidRPr="00F4442C">
        <w:tab/>
        <w:t xml:space="preserve">In order to subscribe to network slice optimization reporting, the </w:t>
      </w:r>
      <w:r w:rsidRPr="00F4442C">
        <w:rPr>
          <w:noProof/>
          <w:lang w:eastAsia="zh-CN"/>
        </w:rPr>
        <w:t xml:space="preserve">service consumer (e.g. VAL Server) </w:t>
      </w:r>
      <w:r w:rsidRPr="00F4442C">
        <w:t xml:space="preserve">shall send an HTTP POST request to the NSCE Server targeting the URI of the "Network Slice Optimization Subscriptions" collection resource, with the request body including the </w:t>
      </w:r>
      <w:proofErr w:type="spellStart"/>
      <w:r w:rsidRPr="00F4442C">
        <w:t>NetSliceOptSubsc</w:t>
      </w:r>
      <w:proofErr w:type="spellEnd"/>
      <w:r w:rsidRPr="00F4442C">
        <w:t xml:space="preserve"> data structure.</w:t>
      </w:r>
    </w:p>
    <w:p w14:paraId="2BA0D6A4" w14:textId="77777777" w:rsidR="00ED591F" w:rsidRPr="00F4442C" w:rsidRDefault="00ED591F" w:rsidP="00ED591F">
      <w:pPr>
        <w:pStyle w:val="B10"/>
      </w:pPr>
      <w:r w:rsidRPr="00F4442C">
        <w:t>2a.</w:t>
      </w:r>
      <w:r w:rsidRPr="00F4442C">
        <w:tab/>
        <w:t xml:space="preserve">Upon success, the NSCE Server shall respond with an HTTP "201 Created" status code with the response body containing a representation of the created "Individual Network Slice Optimization Subscriptions" resource within the </w:t>
      </w:r>
      <w:proofErr w:type="spellStart"/>
      <w:r w:rsidRPr="00F4442C">
        <w:t>NetSliceOptSubsc</w:t>
      </w:r>
      <w:proofErr w:type="spellEnd"/>
      <w:r w:rsidRPr="00F4442C">
        <w:t xml:space="preserve"> data structure.</w:t>
      </w:r>
    </w:p>
    <w:p w14:paraId="54572725" w14:textId="77777777" w:rsidR="00ED591F" w:rsidRPr="00F4442C" w:rsidRDefault="00ED591F" w:rsidP="00ED591F">
      <w:pPr>
        <w:pStyle w:val="B10"/>
      </w:pPr>
      <w:r w:rsidRPr="00F4442C">
        <w:t>2b.</w:t>
      </w:r>
      <w:r w:rsidRPr="00F4442C">
        <w:tab/>
        <w:t>On failure, the appropriate HTTP status code indicating the error shall be returned and appropriate additional error information should be returned in the HTTP POST response body, as specified in clause 6.2.7.</w:t>
      </w:r>
    </w:p>
    <w:p w14:paraId="2E85A0EA" w14:textId="77777777" w:rsidR="00ED591F" w:rsidRPr="00F4442C" w:rsidRDefault="00ED591F" w:rsidP="00ED591F"/>
    <w:p w14:paraId="577B0F1E" w14:textId="77777777" w:rsidR="00ED591F" w:rsidRPr="00F4442C" w:rsidRDefault="00ED591F" w:rsidP="00ED591F">
      <w:pPr>
        <w:pStyle w:val="51"/>
      </w:pPr>
      <w:bookmarkStart w:id="109" w:name="_Toc148176836"/>
      <w:bookmarkStart w:id="110" w:name="_Toc148358886"/>
      <w:bookmarkStart w:id="111" w:name="_Toc151743060"/>
      <w:bookmarkStart w:id="112" w:name="_Toc151743525"/>
      <w:r w:rsidRPr="00F4442C">
        <w:t>5.3.2.2.3</w:t>
      </w:r>
      <w:r w:rsidRPr="00F4442C">
        <w:tab/>
        <w:t>Network Slice Optimization Subscription Update</w:t>
      </w:r>
      <w:bookmarkEnd w:id="109"/>
      <w:bookmarkEnd w:id="110"/>
      <w:bookmarkEnd w:id="111"/>
      <w:bookmarkEnd w:id="112"/>
    </w:p>
    <w:p w14:paraId="26FFD122" w14:textId="77777777" w:rsidR="00ED591F" w:rsidRPr="00F4442C" w:rsidRDefault="00ED591F" w:rsidP="00ED591F">
      <w:r w:rsidRPr="00F4442C">
        <w:t xml:space="preserve">Figure 5.3.2.2.3-1 depicts a scenario where a </w:t>
      </w:r>
      <w:r w:rsidRPr="00F4442C">
        <w:rPr>
          <w:noProof/>
          <w:lang w:eastAsia="zh-CN"/>
        </w:rPr>
        <w:t xml:space="preserve">service consumer (e.g. VAL Server) </w:t>
      </w:r>
      <w:r w:rsidRPr="00F4442C">
        <w:t>sends a request to the NSCE Server to request the update of an existing Network Slice Optimization Subscription (as defined in clause 9.5 of 3GPP°TS°23.435</w:t>
      </w:r>
      <w:proofErr w:type="gramStart"/>
      <w:r w:rsidRPr="00F4442C">
        <w:t>°[</w:t>
      </w:r>
      <w:proofErr w:type="gramEnd"/>
      <w:r w:rsidRPr="00F4442C">
        <w:t>14]).</w:t>
      </w:r>
    </w:p>
    <w:p w14:paraId="3F06DA05" w14:textId="77777777" w:rsidR="00ED591F" w:rsidRPr="00F4442C" w:rsidRDefault="00ED591F" w:rsidP="00ED591F">
      <w:pPr>
        <w:pStyle w:val="TH"/>
      </w:pPr>
      <w:r w:rsidRPr="00F4442C">
        <w:object w:dxaOrig="9620" w:dyaOrig="3089" w14:anchorId="2E075957">
          <v:shape id="_x0000_i1031" type="#_x0000_t75" style="width:481.2pt;height:154.2pt" o:ole="">
            <v:imagedata r:id="rId17" o:title=""/>
          </v:shape>
          <o:OLEObject Type="Embed" ProgID="Word.Document.8" ShapeID="_x0000_i1031" DrawAspect="Content" ObjectID="_1764484714" r:id="rId18">
            <o:FieldCodes>\s</o:FieldCodes>
          </o:OLEObject>
        </w:object>
      </w:r>
    </w:p>
    <w:p w14:paraId="04E6D566" w14:textId="77777777" w:rsidR="00ED591F" w:rsidRPr="00F4442C" w:rsidRDefault="00ED591F" w:rsidP="00ED591F">
      <w:pPr>
        <w:pStyle w:val="TF"/>
      </w:pPr>
      <w:r w:rsidRPr="00F4442C">
        <w:t>Figure 5.3.2.2.3-1: Procedure for Network Slice Optimization Subscription Update</w:t>
      </w:r>
    </w:p>
    <w:p w14:paraId="26956CE5" w14:textId="77777777" w:rsidR="00ED591F" w:rsidRPr="00F4442C" w:rsidRDefault="00ED591F" w:rsidP="00ED591F">
      <w:pPr>
        <w:pStyle w:val="B10"/>
      </w:pPr>
      <w:r w:rsidRPr="00F4442C">
        <w:t>1.</w:t>
      </w:r>
      <w:r w:rsidRPr="00F4442C">
        <w:tab/>
        <w:t xml:space="preserve">In order to update an existing network slice optimization subscription, the </w:t>
      </w:r>
      <w:r w:rsidRPr="00F4442C">
        <w:rPr>
          <w:noProof/>
          <w:lang w:eastAsia="zh-CN"/>
        </w:rPr>
        <w:t xml:space="preserve">service consumer (e.g. VAL Server) </w:t>
      </w:r>
      <w:r w:rsidRPr="00F4442C">
        <w:t>shall send an HTTP PUT request to the NSCE Server, targeting the URI of the corresponding "Individual Network Slice Optimization Subscriptions" resource, with the request body including either:</w:t>
      </w:r>
    </w:p>
    <w:p w14:paraId="4D7F4191" w14:textId="77777777" w:rsidR="00ED591F" w:rsidRPr="00F4442C" w:rsidRDefault="00ED591F" w:rsidP="00ED591F">
      <w:pPr>
        <w:pStyle w:val="B2"/>
      </w:pPr>
      <w:r w:rsidRPr="00F4442C">
        <w:t>-</w:t>
      </w:r>
      <w:r w:rsidRPr="00F4442C">
        <w:tab/>
        <w:t xml:space="preserve">the updated representation of the resource within the </w:t>
      </w:r>
      <w:proofErr w:type="spellStart"/>
      <w:r w:rsidRPr="00F4442C">
        <w:t>NetSliceOptSubsc</w:t>
      </w:r>
      <w:proofErr w:type="spellEnd"/>
      <w:r w:rsidRPr="00F4442C">
        <w:t xml:space="preserve"> data structure, in case the HTTP PUT method is used.</w:t>
      </w:r>
    </w:p>
    <w:p w14:paraId="2603303E" w14:textId="77777777" w:rsidR="00ED591F" w:rsidRPr="00F4442C" w:rsidRDefault="00ED591F" w:rsidP="00ED591F">
      <w:pPr>
        <w:keepLines/>
        <w:ind w:left="1135" w:hanging="851"/>
      </w:pPr>
      <w:r w:rsidRPr="00F4442C">
        <w:rPr>
          <w:noProof/>
        </w:rPr>
        <w:t>NOTE:</w:t>
      </w:r>
      <w:r w:rsidRPr="00F4442C">
        <w:rPr>
          <w:noProof/>
        </w:rPr>
        <w:tab/>
        <w:t>An alternative service consumer (i.e. other than the one that requested the creation of the targeted resource) can initiate this request.</w:t>
      </w:r>
    </w:p>
    <w:p w14:paraId="635E88D2" w14:textId="77777777" w:rsidR="00ED591F" w:rsidRPr="00F4442C" w:rsidRDefault="00ED591F" w:rsidP="00ED591F">
      <w:pPr>
        <w:pStyle w:val="B10"/>
      </w:pPr>
      <w:r w:rsidRPr="00F4442C">
        <w:t>2a.</w:t>
      </w:r>
      <w:r w:rsidRPr="00F4442C">
        <w:tab/>
        <w:t>Upon success, the NSCE Server shall update the targeted "Individual Network Slice Optimization Subscriptions" resource accordingly and respond with either:</w:t>
      </w:r>
    </w:p>
    <w:p w14:paraId="3CB3D960" w14:textId="77777777" w:rsidR="00ED591F" w:rsidRPr="00F4442C" w:rsidRDefault="00ED591F" w:rsidP="00ED591F">
      <w:pPr>
        <w:pStyle w:val="B2"/>
      </w:pPr>
      <w:r w:rsidRPr="00F4442C">
        <w:lastRenderedPageBreak/>
        <w:t>-</w:t>
      </w:r>
      <w:r w:rsidRPr="00F4442C">
        <w:tab/>
        <w:t xml:space="preserve">an HTTP "200 OK" status code with the response body containing a representation of the updated "Individual Network Slice Optimization Subscriptions" resource within the </w:t>
      </w:r>
      <w:proofErr w:type="spellStart"/>
      <w:r w:rsidRPr="00F4442C">
        <w:t>NetSliceOptSubsc</w:t>
      </w:r>
      <w:proofErr w:type="spellEnd"/>
      <w:r w:rsidRPr="00F4442C">
        <w:t xml:space="preserve"> data structure; or</w:t>
      </w:r>
    </w:p>
    <w:p w14:paraId="5AA6FFBB" w14:textId="77777777" w:rsidR="00ED591F" w:rsidRPr="00F4442C" w:rsidRDefault="00ED591F" w:rsidP="00ED591F">
      <w:pPr>
        <w:pStyle w:val="B2"/>
      </w:pPr>
      <w:r w:rsidRPr="00F4442C">
        <w:t>-</w:t>
      </w:r>
      <w:r w:rsidRPr="00F4442C">
        <w:tab/>
        <w:t>an HTTP "204 No Content" status code.</w:t>
      </w:r>
    </w:p>
    <w:p w14:paraId="53AD8A31" w14:textId="77777777" w:rsidR="00ED591F" w:rsidRPr="00F4442C" w:rsidRDefault="00ED591F" w:rsidP="00ED591F">
      <w:pPr>
        <w:pStyle w:val="B10"/>
      </w:pPr>
      <w:r w:rsidRPr="00F4442C">
        <w:t>2b.</w:t>
      </w:r>
      <w:r w:rsidRPr="00F4442C">
        <w:tab/>
        <w:t>On failure, the appropriate HTTP status code indicating the error shall be returned and appropriate additional error information should be returned in the HTTP PUT response body, as specified in clause 6.2.7.</w:t>
      </w:r>
    </w:p>
    <w:p w14:paraId="439B4ACC" w14:textId="77777777" w:rsidR="00ED591F" w:rsidRPr="00F4442C" w:rsidRDefault="00ED591F" w:rsidP="00ED591F">
      <w:pPr>
        <w:pStyle w:val="EditorsNote"/>
        <w:rPr>
          <w:lang w:eastAsia="zh-CN"/>
        </w:rPr>
      </w:pPr>
      <w:r w:rsidRPr="00F4442C">
        <w:rPr>
          <w:lang w:eastAsia="zh-CN"/>
        </w:rPr>
        <w:t>Editor's Note:</w:t>
      </w:r>
      <w:r w:rsidRPr="00F4442C">
        <w:rPr>
          <w:lang w:eastAsia="zh-CN"/>
        </w:rPr>
        <w:tab/>
        <w:t xml:space="preserve">The definition of this </w:t>
      </w:r>
      <w:proofErr w:type="gramStart"/>
      <w:r w:rsidRPr="00F4442C">
        <w:rPr>
          <w:lang w:eastAsia="zh-CN"/>
        </w:rPr>
        <w:t>procedure(</w:t>
      </w:r>
      <w:proofErr w:type="gramEnd"/>
      <w:r w:rsidRPr="00F4442C">
        <w:rPr>
          <w:lang w:eastAsia="zh-CN"/>
        </w:rPr>
        <w:t>e.g. PATCH request)</w:t>
      </w:r>
      <w:r w:rsidRPr="00F4442C">
        <w:t xml:space="preserve"> is FFS</w:t>
      </w:r>
      <w:r w:rsidRPr="00F4442C">
        <w:rPr>
          <w:lang w:eastAsia="zh-CN"/>
        </w:rPr>
        <w:t>.</w:t>
      </w:r>
    </w:p>
    <w:p w14:paraId="37915B83" w14:textId="77777777" w:rsidR="00ED591F" w:rsidRPr="00F4442C" w:rsidRDefault="00ED591F" w:rsidP="00ED591F">
      <w:pPr>
        <w:pStyle w:val="51"/>
      </w:pPr>
      <w:bookmarkStart w:id="113" w:name="_Toc148176837"/>
      <w:bookmarkStart w:id="114" w:name="_Toc148358887"/>
      <w:bookmarkStart w:id="115" w:name="_Toc151743061"/>
      <w:bookmarkStart w:id="116" w:name="_Toc151743526"/>
      <w:r w:rsidRPr="00F4442C">
        <w:t>5.3.2.2.4</w:t>
      </w:r>
      <w:r w:rsidRPr="00F4442C">
        <w:tab/>
        <w:t>Network Slice Optimization Subscription Deletion</w:t>
      </w:r>
      <w:bookmarkEnd w:id="113"/>
      <w:bookmarkEnd w:id="114"/>
      <w:bookmarkEnd w:id="115"/>
      <w:bookmarkEnd w:id="116"/>
    </w:p>
    <w:p w14:paraId="5E707D8A" w14:textId="77777777" w:rsidR="00ED591F" w:rsidRPr="00F4442C" w:rsidRDefault="00ED591F" w:rsidP="00ED591F">
      <w:r w:rsidRPr="00F4442C">
        <w:t xml:space="preserve">Figure 5.3.2.2.4-1 depicts a scenario where a </w:t>
      </w:r>
      <w:r w:rsidRPr="00F4442C">
        <w:rPr>
          <w:noProof/>
          <w:lang w:eastAsia="zh-CN"/>
        </w:rPr>
        <w:t xml:space="preserve">service consumer (e.g. VAL Server) </w:t>
      </w:r>
      <w:r w:rsidRPr="00F4442C">
        <w:t>sends a request to the NSCE Server to delete an existing Network Slice Optimization Subscription (as defined in clause 9.5 of 3GPP°TS°23.435</w:t>
      </w:r>
      <w:proofErr w:type="gramStart"/>
      <w:r w:rsidRPr="00F4442C">
        <w:t>°[</w:t>
      </w:r>
      <w:proofErr w:type="gramEnd"/>
      <w:r w:rsidRPr="00F4442C">
        <w:t>14]).</w:t>
      </w:r>
    </w:p>
    <w:p w14:paraId="1C8D05E1" w14:textId="77777777" w:rsidR="00ED591F" w:rsidRPr="00F4442C" w:rsidRDefault="00ED591F" w:rsidP="00ED591F">
      <w:pPr>
        <w:pStyle w:val="TH"/>
      </w:pPr>
      <w:r w:rsidRPr="00F4442C">
        <w:object w:dxaOrig="9620" w:dyaOrig="2508" w14:anchorId="6AFB2603">
          <v:shape id="_x0000_i1032" type="#_x0000_t75" style="width:481.2pt;height:125.4pt" o:ole="">
            <v:imagedata r:id="rId19" o:title=""/>
          </v:shape>
          <o:OLEObject Type="Embed" ProgID="Word.Document.8" ShapeID="_x0000_i1032" DrawAspect="Content" ObjectID="_1764484715" r:id="rId20">
            <o:FieldCodes>\s</o:FieldCodes>
          </o:OLEObject>
        </w:object>
      </w:r>
    </w:p>
    <w:p w14:paraId="69274E0B" w14:textId="77777777" w:rsidR="00ED591F" w:rsidRPr="00F4442C" w:rsidRDefault="00ED591F" w:rsidP="00ED591F">
      <w:pPr>
        <w:pStyle w:val="TF"/>
      </w:pPr>
      <w:r w:rsidRPr="00F4442C">
        <w:t>Figure 5.3.2.2.4-1: Procedure for Network Slice Optimization Subscription Deletion</w:t>
      </w:r>
    </w:p>
    <w:p w14:paraId="23E9FCE0" w14:textId="77777777" w:rsidR="00ED591F" w:rsidRPr="00F4442C" w:rsidRDefault="00ED591F" w:rsidP="00ED591F">
      <w:pPr>
        <w:pStyle w:val="B10"/>
      </w:pPr>
      <w:r w:rsidRPr="00F4442C">
        <w:t>1.</w:t>
      </w:r>
      <w:r w:rsidRPr="00F4442C">
        <w:tab/>
        <w:t xml:space="preserve">In order to request the deletion of an existing network slice optimization subscription, the </w:t>
      </w:r>
      <w:r w:rsidRPr="00F4442C">
        <w:rPr>
          <w:noProof/>
          <w:lang w:eastAsia="zh-CN"/>
        </w:rPr>
        <w:t xml:space="preserve">service consumer (e.g. VAL Server) </w:t>
      </w:r>
      <w:r w:rsidRPr="00F4442C">
        <w:t>shall send an HTTP DELETE request to the NSCE Server targeting the corresponding "Individual Network Slice Optimization Subscriptions" resource.</w:t>
      </w:r>
    </w:p>
    <w:p w14:paraId="6296E109" w14:textId="77777777" w:rsidR="00ED591F" w:rsidRPr="00F4442C" w:rsidRDefault="00ED591F" w:rsidP="00ED591F">
      <w:pPr>
        <w:pStyle w:val="B10"/>
      </w:pPr>
      <w:r w:rsidRPr="00F4442C">
        <w:t>2a.</w:t>
      </w:r>
      <w:r w:rsidRPr="00F4442C">
        <w:tab/>
        <w:t>Upon success, the NSCE Server shall respond with an HTTP "204 No Content" status code.</w:t>
      </w:r>
    </w:p>
    <w:p w14:paraId="5143F0EF" w14:textId="77777777" w:rsidR="00ED591F" w:rsidRPr="00F4442C" w:rsidRDefault="00ED591F" w:rsidP="00ED591F">
      <w:pPr>
        <w:pStyle w:val="B10"/>
      </w:pPr>
      <w:r w:rsidRPr="00F4442C">
        <w:t>2b.</w:t>
      </w:r>
      <w:r w:rsidRPr="00F4442C">
        <w:tab/>
        <w:t>On failure, the appropriate HTTP status code indicating the error shall be returned and appropriate additional error information should be returned in the HTTP DELETE response body, as specified in clause 6.2.7.</w:t>
      </w:r>
    </w:p>
    <w:p w14:paraId="367ED26C" w14:textId="77777777" w:rsidR="00ED591F" w:rsidRPr="00F4442C" w:rsidRDefault="00ED591F" w:rsidP="00ED591F">
      <w:pPr>
        <w:pStyle w:val="41"/>
      </w:pPr>
      <w:bookmarkStart w:id="117" w:name="_Toc151743062"/>
      <w:bookmarkStart w:id="118" w:name="_Toc151743527"/>
      <w:r w:rsidRPr="00F4442C">
        <w:t>5.3.2.3</w:t>
      </w:r>
      <w:r w:rsidRPr="00F4442C">
        <w:tab/>
      </w:r>
      <w:proofErr w:type="spellStart"/>
      <w:r w:rsidRPr="00F4442C">
        <w:t>NSCE_NSOptimization_Notify</w:t>
      </w:r>
      <w:bookmarkEnd w:id="117"/>
      <w:bookmarkEnd w:id="118"/>
      <w:proofErr w:type="spellEnd"/>
    </w:p>
    <w:p w14:paraId="3A5B4BA8" w14:textId="77777777" w:rsidR="00ED591F" w:rsidRPr="00F4442C" w:rsidRDefault="00ED591F" w:rsidP="00ED591F">
      <w:pPr>
        <w:pStyle w:val="51"/>
      </w:pPr>
      <w:bookmarkStart w:id="119" w:name="_Toc151743063"/>
      <w:bookmarkStart w:id="120" w:name="_Toc151743528"/>
      <w:r w:rsidRPr="00F4442C">
        <w:t>5.3.2.3.1</w:t>
      </w:r>
      <w:r w:rsidRPr="00F4442C">
        <w:tab/>
        <w:t>General</w:t>
      </w:r>
      <w:bookmarkEnd w:id="119"/>
      <w:bookmarkEnd w:id="120"/>
    </w:p>
    <w:p w14:paraId="5B723E60" w14:textId="77777777" w:rsidR="00ED591F" w:rsidRPr="00F4442C" w:rsidRDefault="00ED591F" w:rsidP="00ED591F">
      <w:r w:rsidRPr="00F4442C">
        <w:t>This service operation is used by a NSCE Server to notify a previously subscribed service consumer (</w:t>
      </w:r>
      <w:proofErr w:type="gramStart"/>
      <w:r w:rsidRPr="00F4442C">
        <w:t>e.g.</w:t>
      </w:r>
      <w:proofErr w:type="gramEnd"/>
      <w:r w:rsidRPr="00F4442C">
        <w:t xml:space="preserve"> VAL Server) on:</w:t>
      </w:r>
    </w:p>
    <w:p w14:paraId="48CFDA9E" w14:textId="77777777" w:rsidR="00ED591F" w:rsidRPr="00F4442C" w:rsidRDefault="00ED591F" w:rsidP="00ED591F">
      <w:pPr>
        <w:pStyle w:val="B10"/>
      </w:pPr>
      <w:r w:rsidRPr="00F4442C">
        <w:t>-</w:t>
      </w:r>
      <w:r w:rsidRPr="00F4442C">
        <w:tab/>
        <w:t>Network Slice Optimization report(s).</w:t>
      </w:r>
    </w:p>
    <w:p w14:paraId="6902AEE5" w14:textId="77777777" w:rsidR="00ED591F" w:rsidRPr="00F4442C" w:rsidRDefault="00ED591F" w:rsidP="00ED591F">
      <w:r w:rsidRPr="00F4442C">
        <w:t>The following procedures are supported by the "</w:t>
      </w:r>
      <w:proofErr w:type="spellStart"/>
      <w:r w:rsidRPr="00F4442C">
        <w:t>NSCE_NSOptimization_Notify</w:t>
      </w:r>
      <w:proofErr w:type="spellEnd"/>
      <w:r w:rsidRPr="00F4442C">
        <w:t>" service operation:</w:t>
      </w:r>
    </w:p>
    <w:p w14:paraId="26FC7CAE" w14:textId="77777777" w:rsidR="00ED591F" w:rsidRPr="00F4442C" w:rsidRDefault="00ED591F" w:rsidP="00ED591F">
      <w:pPr>
        <w:pStyle w:val="B10"/>
      </w:pPr>
      <w:r w:rsidRPr="00F4442C">
        <w:rPr>
          <w:lang w:val="en-US"/>
        </w:rPr>
        <w:t>-</w:t>
      </w:r>
      <w:r w:rsidRPr="00F4442C">
        <w:rPr>
          <w:lang w:val="en-US"/>
        </w:rPr>
        <w:tab/>
      </w:r>
      <w:r w:rsidRPr="00F4442C">
        <w:t xml:space="preserve">Network Slice Optimization </w:t>
      </w:r>
      <w:r w:rsidRPr="00F4442C">
        <w:rPr>
          <w:lang w:val="en-US"/>
        </w:rPr>
        <w:t>Notification</w:t>
      </w:r>
      <w:r w:rsidRPr="00F4442C">
        <w:t>.</w:t>
      </w:r>
    </w:p>
    <w:p w14:paraId="3F47F1DB" w14:textId="77777777" w:rsidR="00ED591F" w:rsidRPr="00F4442C" w:rsidRDefault="00ED591F" w:rsidP="00ED591F">
      <w:pPr>
        <w:pStyle w:val="51"/>
      </w:pPr>
      <w:bookmarkStart w:id="121" w:name="_Toc151743064"/>
      <w:bookmarkStart w:id="122" w:name="_Toc151743529"/>
      <w:r w:rsidRPr="00F4442C">
        <w:t>5.3.2.3.2</w:t>
      </w:r>
      <w:r w:rsidRPr="00F4442C">
        <w:tab/>
        <w:t xml:space="preserve">Network Slice Optimization </w:t>
      </w:r>
      <w:r w:rsidRPr="00F4442C">
        <w:rPr>
          <w:lang w:val="en-US"/>
        </w:rPr>
        <w:t>Notification</w:t>
      </w:r>
      <w:bookmarkEnd w:id="121"/>
      <w:bookmarkEnd w:id="122"/>
    </w:p>
    <w:p w14:paraId="461645CF" w14:textId="77777777" w:rsidR="00ED591F" w:rsidRPr="00F4442C" w:rsidRDefault="00ED591F" w:rsidP="00ED591F">
      <w:r w:rsidRPr="00F4442C">
        <w:t xml:space="preserve">Figure 5.3.2.3.2-1 depicts a scenario where the NSCE Server sends a request to notify a previously subscribed </w:t>
      </w:r>
      <w:r w:rsidRPr="00F4442C">
        <w:rPr>
          <w:noProof/>
          <w:lang w:eastAsia="zh-CN"/>
        </w:rPr>
        <w:t xml:space="preserve">service consumer (e.g. VAL Server) </w:t>
      </w:r>
      <w:r w:rsidRPr="00F4442C">
        <w:t>on Network Slice Optimization report(s) (as defined in clause 9.5 of 3GPP°TS°23.435</w:t>
      </w:r>
      <w:proofErr w:type="gramStart"/>
      <w:r w:rsidRPr="00F4442C">
        <w:t>°[</w:t>
      </w:r>
      <w:proofErr w:type="gramEnd"/>
      <w:r w:rsidRPr="00F4442C">
        <w:t>14]).</w:t>
      </w:r>
    </w:p>
    <w:p w14:paraId="5F80FB93" w14:textId="77777777" w:rsidR="00ED591F" w:rsidRPr="00F4442C" w:rsidRDefault="00ED591F" w:rsidP="00ED591F">
      <w:pPr>
        <w:pStyle w:val="TH"/>
      </w:pPr>
      <w:r w:rsidRPr="00F4442C">
        <w:object w:dxaOrig="9620" w:dyaOrig="2749" w14:anchorId="3FEE1EE7">
          <v:shape id="_x0000_i1033" type="#_x0000_t75" style="width:481.2pt;height:137.4pt" o:ole="">
            <v:imagedata r:id="rId21" o:title=""/>
          </v:shape>
          <o:OLEObject Type="Embed" ProgID="Word.Document.8" ShapeID="_x0000_i1033" DrawAspect="Content" ObjectID="_1764484716" r:id="rId22">
            <o:FieldCodes>\s</o:FieldCodes>
          </o:OLEObject>
        </w:object>
      </w:r>
    </w:p>
    <w:p w14:paraId="72402D63" w14:textId="77777777" w:rsidR="00ED591F" w:rsidRPr="00F4442C" w:rsidRDefault="00ED591F" w:rsidP="00ED591F">
      <w:pPr>
        <w:pStyle w:val="TF"/>
      </w:pPr>
      <w:r w:rsidRPr="00F4442C">
        <w:t xml:space="preserve">Figure 5.3.2.3.2-1: </w:t>
      </w:r>
      <w:r w:rsidRPr="00F4442C">
        <w:rPr>
          <w:lang w:val="en-US"/>
        </w:rPr>
        <w:t xml:space="preserve">Procedure for </w:t>
      </w:r>
      <w:r w:rsidRPr="00F4442C">
        <w:t xml:space="preserve">Network Slice Optimization </w:t>
      </w:r>
      <w:r w:rsidRPr="00F4442C">
        <w:rPr>
          <w:lang w:val="en-US"/>
        </w:rPr>
        <w:t>Notification</w:t>
      </w:r>
    </w:p>
    <w:p w14:paraId="231A19E4" w14:textId="77777777" w:rsidR="00ED591F" w:rsidRPr="00F4442C" w:rsidRDefault="00ED591F" w:rsidP="00ED591F">
      <w:pPr>
        <w:pStyle w:val="B10"/>
      </w:pPr>
      <w:r w:rsidRPr="00F4442C">
        <w:t>1.</w:t>
      </w:r>
      <w:r w:rsidRPr="00F4442C">
        <w:tab/>
        <w:t xml:space="preserve">In order to notify a previously subscribed </w:t>
      </w:r>
      <w:r w:rsidRPr="00F4442C">
        <w:rPr>
          <w:noProof/>
          <w:lang w:eastAsia="zh-CN"/>
        </w:rPr>
        <w:t>service consumer (e.g. VAL Server)</w:t>
      </w:r>
      <w:r w:rsidRPr="00F4442C">
        <w:t xml:space="preserve"> on Network Slice Optimization report(s)</w:t>
      </w:r>
      <w:r w:rsidRPr="00F4442C">
        <w:rPr>
          <w:lang w:val="en-US"/>
        </w:rPr>
        <w:t>, t</w:t>
      </w:r>
      <w:r w:rsidRPr="00F4442C">
        <w:t xml:space="preserve">he NSCE Server shall send an HTTP POST request to the </w:t>
      </w:r>
      <w:r w:rsidRPr="00F4442C">
        <w:rPr>
          <w:noProof/>
          <w:lang w:eastAsia="zh-CN"/>
        </w:rPr>
        <w:t>service consumer (e.g. VAL Server)</w:t>
      </w:r>
      <w:r w:rsidRPr="00F4442C">
        <w:t xml:space="preserve"> with the request URI set to "</w:t>
      </w:r>
      <w:r w:rsidRPr="00F4442C">
        <w:rPr>
          <w:lang w:val="en-US"/>
        </w:rPr>
        <w:t>{</w:t>
      </w:r>
      <w:proofErr w:type="spellStart"/>
      <w:r w:rsidRPr="00F4442C">
        <w:t>notifUri</w:t>
      </w:r>
      <w:proofErr w:type="spellEnd"/>
      <w:r w:rsidRPr="00F4442C">
        <w:t>}", where the "</w:t>
      </w:r>
      <w:proofErr w:type="spellStart"/>
      <w:r w:rsidRPr="00F4442C">
        <w:t>notifUri</w:t>
      </w:r>
      <w:proofErr w:type="spellEnd"/>
      <w:r w:rsidRPr="00F4442C">
        <w:t xml:space="preserve">" is set to the value received from the </w:t>
      </w:r>
      <w:r w:rsidRPr="00F4442C">
        <w:rPr>
          <w:noProof/>
          <w:lang w:eastAsia="zh-CN"/>
        </w:rPr>
        <w:t>service consumer (e.g. VAL Server)</w:t>
      </w:r>
      <w:r w:rsidRPr="00F4442C">
        <w:t xml:space="preserve"> during the creation of the corresponding Network Slice Optimization Subscription using the procedures defined in clause 5.3.2.2, and the request body including the </w:t>
      </w:r>
      <w:proofErr w:type="spellStart"/>
      <w:r w:rsidRPr="00F4442C">
        <w:t>NetSliceOptNotif</w:t>
      </w:r>
      <w:proofErr w:type="spellEnd"/>
      <w:r w:rsidRPr="00F4442C">
        <w:t xml:space="preserve"> data structure.</w:t>
      </w:r>
    </w:p>
    <w:p w14:paraId="3B5FFB19" w14:textId="77777777" w:rsidR="00ED591F" w:rsidRPr="00F4442C" w:rsidRDefault="00ED591F" w:rsidP="00ED591F">
      <w:pPr>
        <w:pStyle w:val="B10"/>
      </w:pPr>
      <w:r w:rsidRPr="00F4442C">
        <w:t>2a.</w:t>
      </w:r>
      <w:r w:rsidRPr="00F4442C">
        <w:tab/>
        <w:t xml:space="preserve">Upon success, the </w:t>
      </w:r>
      <w:r w:rsidRPr="00F4442C">
        <w:rPr>
          <w:noProof/>
          <w:lang w:eastAsia="zh-CN"/>
        </w:rPr>
        <w:t>service consumer (e.g. VAL Server)</w:t>
      </w:r>
      <w:r w:rsidRPr="00F4442C">
        <w:t xml:space="preserve"> shall respond to the NSCE Server with an HTTP "204 No Content" status code to acknowledge the reception of the notification.</w:t>
      </w:r>
    </w:p>
    <w:p w14:paraId="6C30BB8E" w14:textId="77777777" w:rsidR="00ED591F" w:rsidRPr="00F4442C" w:rsidRDefault="00ED591F" w:rsidP="00ED591F">
      <w:pPr>
        <w:pStyle w:val="B10"/>
      </w:pPr>
      <w:r w:rsidRPr="00F4442C">
        <w:t>2b.</w:t>
      </w:r>
      <w:r w:rsidRPr="00F4442C">
        <w:tab/>
        <w:t>On failure, the appropriate HTTP status code indicating the error shall be returned and appropriate additional error information should be returned in the HTTP POST response body, as specified in clause 6.2.7.</w:t>
      </w:r>
    </w:p>
    <w:p w14:paraId="24982FBF" w14:textId="77777777" w:rsidR="00ED591F" w:rsidRPr="00F4442C" w:rsidRDefault="00ED591F" w:rsidP="00ED591F">
      <w:pPr>
        <w:pStyle w:val="21"/>
      </w:pPr>
      <w:bookmarkStart w:id="123" w:name="_Toc144024130"/>
      <w:bookmarkStart w:id="124" w:name="_Toc144459562"/>
      <w:bookmarkStart w:id="125" w:name="_Toc151743065"/>
      <w:bookmarkStart w:id="126" w:name="_Toc151743530"/>
      <w:bookmarkStart w:id="127" w:name="_Toc148176816"/>
      <w:bookmarkStart w:id="128" w:name="_Toc148358866"/>
      <w:bookmarkStart w:id="129" w:name="_Toc148176818"/>
      <w:bookmarkStart w:id="130" w:name="_Toc148358868"/>
      <w:bookmarkStart w:id="131" w:name="_Toc96843344"/>
      <w:bookmarkStart w:id="132" w:name="_Toc96844319"/>
      <w:bookmarkStart w:id="133" w:name="_Toc100739892"/>
      <w:bookmarkStart w:id="134" w:name="_Toc129252465"/>
      <w:bookmarkStart w:id="135" w:name="_Toc144024134"/>
      <w:bookmarkStart w:id="136" w:name="_Toc144459566"/>
      <w:r w:rsidRPr="00F4442C">
        <w:t>5.</w:t>
      </w:r>
      <w:r w:rsidRPr="002260CC">
        <w:t>6</w:t>
      </w:r>
      <w:r w:rsidRPr="00F4442C">
        <w:tab/>
      </w:r>
      <w:bookmarkEnd w:id="123"/>
      <w:bookmarkEnd w:id="124"/>
      <w:proofErr w:type="spellStart"/>
      <w:r w:rsidRPr="00F4442C">
        <w:rPr>
          <w:lang w:val="en-US"/>
        </w:rPr>
        <w:t>NSCE_PolicyManagement</w:t>
      </w:r>
      <w:bookmarkEnd w:id="125"/>
      <w:bookmarkEnd w:id="126"/>
      <w:proofErr w:type="spellEnd"/>
    </w:p>
    <w:p w14:paraId="7D6C8148" w14:textId="77777777" w:rsidR="00ED591F" w:rsidRPr="00F4442C" w:rsidRDefault="00ED591F" w:rsidP="00ED591F">
      <w:pPr>
        <w:pStyle w:val="31"/>
      </w:pPr>
      <w:bookmarkStart w:id="137" w:name="_Toc151743066"/>
      <w:bookmarkStart w:id="138" w:name="_Toc151743531"/>
      <w:r w:rsidRPr="00F4442C">
        <w:t>5.</w:t>
      </w:r>
      <w:r w:rsidRPr="002260CC">
        <w:t>6</w:t>
      </w:r>
      <w:r w:rsidRPr="00F4442C">
        <w:t>.1</w:t>
      </w:r>
      <w:r w:rsidRPr="00F4442C">
        <w:tab/>
        <w:t>Service Description</w:t>
      </w:r>
      <w:bookmarkEnd w:id="127"/>
      <w:bookmarkEnd w:id="128"/>
      <w:bookmarkEnd w:id="137"/>
      <w:bookmarkEnd w:id="138"/>
    </w:p>
    <w:p w14:paraId="46A8B1A0" w14:textId="77777777" w:rsidR="00ED591F" w:rsidRPr="00F4442C" w:rsidRDefault="00ED591F" w:rsidP="00ED591F">
      <w:r w:rsidRPr="00F4442C">
        <w:t xml:space="preserve">The </w:t>
      </w:r>
      <w:proofErr w:type="spellStart"/>
      <w:r w:rsidRPr="00F4442C">
        <w:rPr>
          <w:lang w:val="en-US"/>
        </w:rPr>
        <w:t>NSCE_PolicyManagement</w:t>
      </w:r>
      <w:proofErr w:type="spellEnd"/>
      <w:r w:rsidRPr="00F4442C">
        <w:t xml:space="preserve"> service exposed by the NSCE Server enables a service consumer to:</w:t>
      </w:r>
    </w:p>
    <w:p w14:paraId="50B31460" w14:textId="77777777" w:rsidR="00ED591F" w:rsidRPr="00F4442C" w:rsidRDefault="00ED591F" w:rsidP="00ED591F">
      <w:pPr>
        <w:pStyle w:val="B10"/>
      </w:pPr>
      <w:r w:rsidRPr="00F4442C">
        <w:t>-</w:t>
      </w:r>
      <w:r w:rsidRPr="00F4442C">
        <w:tab/>
        <w:t>create/update/delete a Policy Provisioning;</w:t>
      </w:r>
    </w:p>
    <w:p w14:paraId="01218B22" w14:textId="77777777" w:rsidR="00ED591F" w:rsidRPr="00F4442C" w:rsidRDefault="00ED591F" w:rsidP="00ED591F">
      <w:pPr>
        <w:pStyle w:val="B10"/>
      </w:pPr>
      <w:r w:rsidRPr="00F4442C">
        <w:t>-</w:t>
      </w:r>
      <w:r w:rsidRPr="00F4442C">
        <w:tab/>
        <w:t xml:space="preserve">create/update/delete a Policy </w:t>
      </w:r>
      <w:r w:rsidRPr="00F4442C">
        <w:rPr>
          <w:rFonts w:eastAsia="等线"/>
        </w:rPr>
        <w:t>Usage Subscription</w:t>
      </w:r>
      <w:r w:rsidRPr="00F4442C">
        <w:t>; and</w:t>
      </w:r>
    </w:p>
    <w:p w14:paraId="7EE34C2C" w14:textId="77777777" w:rsidR="00ED591F" w:rsidRPr="00F4442C" w:rsidRDefault="00ED591F" w:rsidP="00ED591F">
      <w:pPr>
        <w:pStyle w:val="B10"/>
      </w:pPr>
      <w:r w:rsidRPr="00F4442C">
        <w:t>-</w:t>
      </w:r>
      <w:r w:rsidRPr="00F4442C">
        <w:tab/>
        <w:t>receive Policy Usage Notifications.</w:t>
      </w:r>
    </w:p>
    <w:p w14:paraId="70EE365C" w14:textId="77777777" w:rsidR="00ED591F" w:rsidRPr="00F4442C" w:rsidRDefault="00ED591F" w:rsidP="00ED591F">
      <w:pPr>
        <w:pStyle w:val="41"/>
      </w:pPr>
      <w:bookmarkStart w:id="139" w:name="_Toc151743067"/>
      <w:bookmarkStart w:id="140" w:name="_Toc151743532"/>
      <w:bookmarkEnd w:id="129"/>
      <w:bookmarkEnd w:id="130"/>
      <w:r w:rsidRPr="00F4442C">
        <w:t>5.</w:t>
      </w:r>
      <w:r w:rsidRPr="002260CC">
        <w:t>6</w:t>
      </w:r>
      <w:r w:rsidRPr="00F4442C">
        <w:t>.2.1</w:t>
      </w:r>
      <w:r w:rsidRPr="00F4442C">
        <w:tab/>
        <w:t>Introduction</w:t>
      </w:r>
      <w:bookmarkEnd w:id="139"/>
      <w:bookmarkEnd w:id="140"/>
    </w:p>
    <w:p w14:paraId="7DA84EE5" w14:textId="77777777" w:rsidR="00ED591F" w:rsidRPr="00F4442C" w:rsidRDefault="00ED591F" w:rsidP="00ED591F">
      <w:r w:rsidRPr="00F4442C">
        <w:t xml:space="preserve">The service operations defined for the </w:t>
      </w:r>
      <w:proofErr w:type="spellStart"/>
      <w:r w:rsidRPr="00F4442C">
        <w:rPr>
          <w:lang w:val="en-US"/>
        </w:rPr>
        <w:t>NSCE_PolicyManagement</w:t>
      </w:r>
      <w:proofErr w:type="spellEnd"/>
      <w:r w:rsidRPr="00F4442C">
        <w:t xml:space="preserve"> service are shown in table 5.</w:t>
      </w:r>
      <w:r w:rsidRPr="002260CC">
        <w:t>6</w:t>
      </w:r>
      <w:r w:rsidRPr="00F4442C">
        <w:t>.2.1-1.</w:t>
      </w:r>
    </w:p>
    <w:p w14:paraId="3CE7A18D" w14:textId="77777777" w:rsidR="00ED591F" w:rsidRPr="00F4442C" w:rsidRDefault="00ED591F" w:rsidP="00ED591F">
      <w:pPr>
        <w:pStyle w:val="TH"/>
      </w:pPr>
      <w:r w:rsidRPr="00F4442C">
        <w:t>Table 5.</w:t>
      </w:r>
      <w:r w:rsidRPr="002260CC">
        <w:t>6</w:t>
      </w:r>
      <w:r w:rsidRPr="00F4442C">
        <w:t xml:space="preserve">.2.1-1: </w:t>
      </w:r>
      <w:proofErr w:type="spellStart"/>
      <w:r w:rsidRPr="00F4442C">
        <w:rPr>
          <w:lang w:val="en-US"/>
        </w:rPr>
        <w:t>NSCE_PolicyManagement</w:t>
      </w:r>
      <w:proofErr w:type="spellEnd"/>
      <w:r w:rsidRPr="00F4442C">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4"/>
        <w:gridCol w:w="4253"/>
        <w:gridCol w:w="1562"/>
      </w:tblGrid>
      <w:tr w:rsidR="00ED591F" w:rsidRPr="00F4442C" w14:paraId="23384CA7" w14:textId="77777777" w:rsidTr="002260CC">
        <w:trPr>
          <w:jc w:val="center"/>
        </w:trPr>
        <w:tc>
          <w:tcPr>
            <w:tcW w:w="3394" w:type="dxa"/>
            <w:shd w:val="clear" w:color="000000" w:fill="C0C0C0"/>
            <w:vAlign w:val="center"/>
          </w:tcPr>
          <w:p w14:paraId="1D2D6987" w14:textId="77777777" w:rsidR="00ED591F" w:rsidRPr="00F4442C" w:rsidRDefault="00ED591F" w:rsidP="002260CC">
            <w:pPr>
              <w:pStyle w:val="TAH"/>
            </w:pPr>
            <w:r w:rsidRPr="00F4442C">
              <w:t>S</w:t>
            </w:r>
            <w:r w:rsidRPr="00F4442C">
              <w:rPr>
                <w:rFonts w:eastAsia="Malgun Gothic"/>
              </w:rPr>
              <w:t>ervice</w:t>
            </w:r>
            <w:r w:rsidRPr="00F4442C">
              <w:t xml:space="preserve"> Operation Name</w:t>
            </w:r>
          </w:p>
        </w:tc>
        <w:tc>
          <w:tcPr>
            <w:tcW w:w="4253" w:type="dxa"/>
            <w:shd w:val="clear" w:color="000000" w:fill="C0C0C0"/>
            <w:vAlign w:val="center"/>
          </w:tcPr>
          <w:p w14:paraId="72362892" w14:textId="77777777" w:rsidR="00ED591F" w:rsidRPr="00F4442C" w:rsidRDefault="00ED591F" w:rsidP="002260CC">
            <w:pPr>
              <w:pStyle w:val="TAH"/>
            </w:pPr>
            <w:r w:rsidRPr="00F4442C">
              <w:t>Description</w:t>
            </w:r>
          </w:p>
        </w:tc>
        <w:tc>
          <w:tcPr>
            <w:tcW w:w="1562" w:type="dxa"/>
            <w:shd w:val="clear" w:color="000000" w:fill="C0C0C0"/>
            <w:vAlign w:val="center"/>
          </w:tcPr>
          <w:p w14:paraId="22BF62A6" w14:textId="77777777" w:rsidR="00ED591F" w:rsidRPr="00F4442C" w:rsidRDefault="00ED591F" w:rsidP="002260CC">
            <w:pPr>
              <w:pStyle w:val="TAH"/>
            </w:pPr>
            <w:r w:rsidRPr="00F4442C">
              <w:t>Initiated by</w:t>
            </w:r>
          </w:p>
        </w:tc>
      </w:tr>
      <w:tr w:rsidR="00ED591F" w:rsidRPr="00F4442C" w14:paraId="0377C303" w14:textId="77777777" w:rsidTr="002260CC">
        <w:trPr>
          <w:jc w:val="center"/>
        </w:trPr>
        <w:tc>
          <w:tcPr>
            <w:tcW w:w="3394" w:type="dxa"/>
            <w:shd w:val="clear" w:color="auto" w:fill="auto"/>
            <w:vAlign w:val="center"/>
          </w:tcPr>
          <w:p w14:paraId="41E16E0C" w14:textId="77777777" w:rsidR="00ED591F" w:rsidRPr="00F4442C" w:rsidRDefault="00ED591F" w:rsidP="002260CC">
            <w:pPr>
              <w:pStyle w:val="TAL"/>
            </w:pPr>
            <w:proofErr w:type="spellStart"/>
            <w:r w:rsidRPr="00F4442C">
              <w:rPr>
                <w:lang w:val="en-US"/>
              </w:rPr>
              <w:t>NSCE_PolicyManagement</w:t>
            </w:r>
            <w:proofErr w:type="spellEnd"/>
            <w:r w:rsidRPr="00F4442C">
              <w:t>_Create</w:t>
            </w:r>
          </w:p>
        </w:tc>
        <w:tc>
          <w:tcPr>
            <w:tcW w:w="4253" w:type="dxa"/>
            <w:vAlign w:val="center"/>
          </w:tcPr>
          <w:p w14:paraId="004791DD" w14:textId="77777777" w:rsidR="00ED591F" w:rsidRPr="00F4442C" w:rsidRDefault="00ED591F" w:rsidP="002260CC">
            <w:pPr>
              <w:pStyle w:val="TAL"/>
            </w:pPr>
            <w:r w:rsidRPr="00F4442C">
              <w:t>This service operation enables a service consumer to request the creation of a Policy Provisioning at the NSCE Server.</w:t>
            </w:r>
          </w:p>
        </w:tc>
        <w:tc>
          <w:tcPr>
            <w:tcW w:w="1562" w:type="dxa"/>
            <w:shd w:val="clear" w:color="auto" w:fill="auto"/>
            <w:vAlign w:val="center"/>
          </w:tcPr>
          <w:p w14:paraId="54B3740C" w14:textId="77777777" w:rsidR="00ED591F" w:rsidRPr="00F4442C" w:rsidRDefault="00ED591F" w:rsidP="002260CC">
            <w:pPr>
              <w:pStyle w:val="TAL"/>
              <w:rPr>
                <w:lang w:val="en-US"/>
              </w:rPr>
            </w:pPr>
            <w:r w:rsidRPr="00F4442C">
              <w:rPr>
                <w:lang w:val="en-US"/>
              </w:rPr>
              <w:t>e.g., VAL Server</w:t>
            </w:r>
          </w:p>
        </w:tc>
      </w:tr>
      <w:tr w:rsidR="00ED591F" w:rsidRPr="00F4442C" w14:paraId="4C464AD8" w14:textId="77777777" w:rsidTr="002260CC">
        <w:trPr>
          <w:jc w:val="center"/>
        </w:trPr>
        <w:tc>
          <w:tcPr>
            <w:tcW w:w="3394" w:type="dxa"/>
            <w:shd w:val="clear" w:color="auto" w:fill="auto"/>
            <w:vAlign w:val="center"/>
          </w:tcPr>
          <w:p w14:paraId="2480F301" w14:textId="77777777" w:rsidR="00ED591F" w:rsidRPr="00F4442C" w:rsidRDefault="00ED591F" w:rsidP="002260CC">
            <w:pPr>
              <w:pStyle w:val="TAL"/>
            </w:pPr>
            <w:proofErr w:type="spellStart"/>
            <w:r w:rsidRPr="00F4442C">
              <w:rPr>
                <w:lang w:val="en-US"/>
              </w:rPr>
              <w:t>NSCE_PolicyManagement</w:t>
            </w:r>
            <w:proofErr w:type="spellEnd"/>
            <w:r w:rsidRPr="00F4442C">
              <w:t>_Update</w:t>
            </w:r>
          </w:p>
        </w:tc>
        <w:tc>
          <w:tcPr>
            <w:tcW w:w="4253" w:type="dxa"/>
            <w:vAlign w:val="center"/>
          </w:tcPr>
          <w:p w14:paraId="01F72796" w14:textId="77777777" w:rsidR="00ED591F" w:rsidRPr="00F4442C" w:rsidRDefault="00ED591F" w:rsidP="002260CC">
            <w:pPr>
              <w:pStyle w:val="TAL"/>
            </w:pPr>
            <w:r w:rsidRPr="00F4442C">
              <w:t>This service operation enables a service consumer to request the update/modification of a Policy Provisioning at the NSCE Server.</w:t>
            </w:r>
          </w:p>
        </w:tc>
        <w:tc>
          <w:tcPr>
            <w:tcW w:w="1562" w:type="dxa"/>
            <w:shd w:val="clear" w:color="auto" w:fill="auto"/>
            <w:vAlign w:val="center"/>
          </w:tcPr>
          <w:p w14:paraId="01B65E24" w14:textId="77777777" w:rsidR="00ED591F" w:rsidRPr="00F4442C" w:rsidRDefault="00ED591F" w:rsidP="002260CC">
            <w:pPr>
              <w:pStyle w:val="TAL"/>
            </w:pPr>
            <w:r w:rsidRPr="00F4442C">
              <w:rPr>
                <w:lang w:val="en-US"/>
              </w:rPr>
              <w:t>e.g., VAL Server</w:t>
            </w:r>
          </w:p>
        </w:tc>
      </w:tr>
      <w:tr w:rsidR="00ED591F" w:rsidRPr="00F4442C" w14:paraId="4844B086" w14:textId="77777777" w:rsidTr="002260CC">
        <w:trPr>
          <w:jc w:val="center"/>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3FB2210C" w14:textId="77777777" w:rsidR="00ED591F" w:rsidRPr="00F4442C" w:rsidRDefault="00ED591F" w:rsidP="002260CC">
            <w:pPr>
              <w:pStyle w:val="TAL"/>
              <w:rPr>
                <w:lang w:val="en-US"/>
              </w:rPr>
            </w:pPr>
            <w:proofErr w:type="spellStart"/>
            <w:r w:rsidRPr="00F4442C">
              <w:rPr>
                <w:lang w:val="en-US"/>
              </w:rPr>
              <w:t>NSCE_PolicyManagement_Delete</w:t>
            </w:r>
            <w:proofErr w:type="spellEnd"/>
          </w:p>
        </w:tc>
        <w:tc>
          <w:tcPr>
            <w:tcW w:w="4253" w:type="dxa"/>
            <w:tcBorders>
              <w:top w:val="single" w:sz="6" w:space="0" w:color="auto"/>
              <w:left w:val="single" w:sz="6" w:space="0" w:color="auto"/>
              <w:bottom w:val="single" w:sz="6" w:space="0" w:color="auto"/>
              <w:right w:val="single" w:sz="6" w:space="0" w:color="auto"/>
            </w:tcBorders>
            <w:vAlign w:val="center"/>
          </w:tcPr>
          <w:p w14:paraId="2FAAA0BA" w14:textId="77777777" w:rsidR="00ED591F" w:rsidRPr="00F4442C" w:rsidRDefault="00ED591F" w:rsidP="002260CC">
            <w:pPr>
              <w:pStyle w:val="TAL"/>
            </w:pPr>
            <w:r w:rsidRPr="00F4442C">
              <w:t>This service operation enables a service consumer to request the deletion of a Policy Provisioning at the NSCE Server.</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3FE4D178" w14:textId="77777777" w:rsidR="00ED591F" w:rsidRPr="00F4442C" w:rsidRDefault="00ED591F" w:rsidP="002260CC">
            <w:pPr>
              <w:pStyle w:val="TAL"/>
              <w:rPr>
                <w:lang w:val="en-US"/>
              </w:rPr>
            </w:pPr>
            <w:r w:rsidRPr="00F4442C">
              <w:rPr>
                <w:lang w:val="en-US"/>
              </w:rPr>
              <w:t>e.g., VAL Server</w:t>
            </w:r>
          </w:p>
        </w:tc>
      </w:tr>
      <w:tr w:rsidR="00ED591F" w:rsidRPr="00F4442C" w14:paraId="07E8A322" w14:textId="77777777" w:rsidTr="002260CC">
        <w:trPr>
          <w:jc w:val="center"/>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0E34ECE9" w14:textId="77777777" w:rsidR="00ED591F" w:rsidRPr="00F4442C" w:rsidRDefault="00ED591F" w:rsidP="002260CC">
            <w:pPr>
              <w:pStyle w:val="TAL"/>
            </w:pPr>
            <w:proofErr w:type="spellStart"/>
            <w:r w:rsidRPr="00F4442C">
              <w:rPr>
                <w:lang w:val="en-US"/>
              </w:rPr>
              <w:t>NSCE_PolicyManagement_Subscribe</w:t>
            </w:r>
            <w:proofErr w:type="spellEnd"/>
          </w:p>
        </w:tc>
        <w:tc>
          <w:tcPr>
            <w:tcW w:w="4253" w:type="dxa"/>
            <w:tcBorders>
              <w:top w:val="single" w:sz="6" w:space="0" w:color="auto"/>
              <w:left w:val="single" w:sz="6" w:space="0" w:color="auto"/>
              <w:bottom w:val="single" w:sz="6" w:space="0" w:color="auto"/>
              <w:right w:val="single" w:sz="6" w:space="0" w:color="auto"/>
            </w:tcBorders>
            <w:vAlign w:val="center"/>
          </w:tcPr>
          <w:p w14:paraId="1F714D29" w14:textId="77777777" w:rsidR="00ED591F" w:rsidRPr="00F4442C" w:rsidRDefault="00ED591F" w:rsidP="002260CC">
            <w:pPr>
              <w:pStyle w:val="TAL"/>
            </w:pPr>
            <w:r w:rsidRPr="00F4442C">
              <w:t xml:space="preserve">This service operation enables a service consumer to request the creation/update/deletion of a Policy </w:t>
            </w:r>
            <w:r w:rsidRPr="00F4442C">
              <w:rPr>
                <w:rFonts w:eastAsia="等线"/>
              </w:rPr>
              <w:t>Usage Subscription</w:t>
            </w:r>
            <w:r w:rsidRPr="00F4442C">
              <w:t>.</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58A9DF4E" w14:textId="77777777" w:rsidR="00ED591F" w:rsidRPr="00F4442C" w:rsidRDefault="00ED591F" w:rsidP="002260CC">
            <w:pPr>
              <w:pStyle w:val="TAL"/>
              <w:rPr>
                <w:lang w:val="en-US"/>
              </w:rPr>
            </w:pPr>
            <w:r w:rsidRPr="00F4442C">
              <w:rPr>
                <w:lang w:val="en-US"/>
              </w:rPr>
              <w:t>e.g., VAL Server</w:t>
            </w:r>
          </w:p>
        </w:tc>
      </w:tr>
      <w:tr w:rsidR="00ED591F" w:rsidRPr="00F4442C" w14:paraId="3033418E" w14:textId="77777777" w:rsidTr="002260CC">
        <w:trPr>
          <w:jc w:val="center"/>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02C70322" w14:textId="77777777" w:rsidR="00ED591F" w:rsidRPr="00F4442C" w:rsidRDefault="00ED591F" w:rsidP="002260CC">
            <w:pPr>
              <w:pStyle w:val="TAL"/>
            </w:pPr>
            <w:proofErr w:type="spellStart"/>
            <w:r w:rsidRPr="00F4442C">
              <w:rPr>
                <w:lang w:val="en-US"/>
              </w:rPr>
              <w:t>NSCE_PolicyManagement_Notify</w:t>
            </w:r>
            <w:proofErr w:type="spellEnd"/>
          </w:p>
        </w:tc>
        <w:tc>
          <w:tcPr>
            <w:tcW w:w="4253" w:type="dxa"/>
            <w:tcBorders>
              <w:top w:val="single" w:sz="6" w:space="0" w:color="auto"/>
              <w:left w:val="single" w:sz="6" w:space="0" w:color="auto"/>
              <w:bottom w:val="single" w:sz="6" w:space="0" w:color="auto"/>
              <w:right w:val="single" w:sz="6" w:space="0" w:color="auto"/>
            </w:tcBorders>
            <w:vAlign w:val="center"/>
          </w:tcPr>
          <w:p w14:paraId="27CFD02C" w14:textId="77777777" w:rsidR="00ED591F" w:rsidRPr="00F4442C" w:rsidRDefault="00ED591F" w:rsidP="002260CC">
            <w:pPr>
              <w:pStyle w:val="TAL"/>
            </w:pPr>
            <w:r w:rsidRPr="00F4442C">
              <w:t xml:space="preserve">This service operation enables a service consumer to receive Policy </w:t>
            </w:r>
            <w:r w:rsidRPr="00F4442C">
              <w:rPr>
                <w:rFonts w:eastAsia="等线"/>
              </w:rPr>
              <w:t>Usage Notifications</w:t>
            </w:r>
            <w:r w:rsidRPr="00F4442C">
              <w:t>.</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6A71F0E4" w14:textId="77777777" w:rsidR="00ED591F" w:rsidRPr="00F4442C" w:rsidRDefault="00ED591F" w:rsidP="002260CC">
            <w:pPr>
              <w:pStyle w:val="TAL"/>
              <w:rPr>
                <w:lang w:val="en-US"/>
              </w:rPr>
            </w:pPr>
            <w:r w:rsidRPr="00F4442C">
              <w:rPr>
                <w:lang w:val="en-US"/>
              </w:rPr>
              <w:t>NSCE Server</w:t>
            </w:r>
          </w:p>
        </w:tc>
      </w:tr>
    </w:tbl>
    <w:p w14:paraId="3966BF8D" w14:textId="77777777" w:rsidR="00ED591F" w:rsidRPr="00F4442C" w:rsidRDefault="00ED591F" w:rsidP="00ED591F"/>
    <w:p w14:paraId="35CF4B55" w14:textId="77777777" w:rsidR="00ED591F" w:rsidRPr="00F4442C" w:rsidRDefault="00ED591F" w:rsidP="00ED591F">
      <w:pPr>
        <w:pStyle w:val="41"/>
      </w:pPr>
      <w:bookmarkStart w:id="141" w:name="_Toc151743068"/>
      <w:bookmarkStart w:id="142" w:name="_Toc151743533"/>
      <w:bookmarkEnd w:id="131"/>
      <w:bookmarkEnd w:id="132"/>
      <w:bookmarkEnd w:id="133"/>
      <w:bookmarkEnd w:id="134"/>
      <w:bookmarkEnd w:id="135"/>
      <w:bookmarkEnd w:id="136"/>
      <w:r w:rsidRPr="00F4442C">
        <w:lastRenderedPageBreak/>
        <w:t>5.</w:t>
      </w:r>
      <w:r w:rsidRPr="002260CC">
        <w:t>6</w:t>
      </w:r>
      <w:r w:rsidRPr="00F4442C">
        <w:t>.2.2</w:t>
      </w:r>
      <w:r w:rsidRPr="00F4442C">
        <w:tab/>
      </w:r>
      <w:proofErr w:type="spellStart"/>
      <w:r w:rsidRPr="00F4442C">
        <w:rPr>
          <w:lang w:val="en-US"/>
        </w:rPr>
        <w:t>NSCE_PolicyManagement</w:t>
      </w:r>
      <w:proofErr w:type="spellEnd"/>
      <w:r w:rsidRPr="00F4442C">
        <w:t>_Create</w:t>
      </w:r>
      <w:bookmarkEnd w:id="141"/>
      <w:bookmarkEnd w:id="142"/>
    </w:p>
    <w:p w14:paraId="6C89BDD0" w14:textId="77777777" w:rsidR="00ED591F" w:rsidRPr="00F4442C" w:rsidRDefault="00ED591F" w:rsidP="00ED591F">
      <w:pPr>
        <w:pStyle w:val="51"/>
      </w:pPr>
      <w:bookmarkStart w:id="143" w:name="_Toc144024135"/>
      <w:bookmarkStart w:id="144" w:name="_Toc144459567"/>
      <w:bookmarkStart w:id="145" w:name="_Toc151743069"/>
      <w:bookmarkStart w:id="146" w:name="_Toc151743534"/>
      <w:r w:rsidRPr="00F4442C">
        <w:t>5.</w:t>
      </w:r>
      <w:r w:rsidRPr="002260CC">
        <w:t>6</w:t>
      </w:r>
      <w:r w:rsidRPr="00F4442C">
        <w:t>.2.2.1</w:t>
      </w:r>
      <w:r w:rsidRPr="00F4442C">
        <w:tab/>
        <w:t>General</w:t>
      </w:r>
      <w:bookmarkEnd w:id="143"/>
      <w:bookmarkEnd w:id="144"/>
      <w:bookmarkEnd w:id="145"/>
      <w:bookmarkEnd w:id="146"/>
    </w:p>
    <w:p w14:paraId="7B43CEC4" w14:textId="77777777" w:rsidR="00ED591F" w:rsidRPr="00F4442C" w:rsidRDefault="00ED591F" w:rsidP="00ED591F">
      <w:r w:rsidRPr="00F4442C">
        <w:t>This service operation is used by a service consumer to request the creation of a Policy Provisioning at the NSCE Server.</w:t>
      </w:r>
    </w:p>
    <w:p w14:paraId="73603F4B" w14:textId="77777777" w:rsidR="00ED591F" w:rsidRPr="00F4442C" w:rsidRDefault="00ED591F" w:rsidP="00ED591F">
      <w:r w:rsidRPr="00F4442C">
        <w:t>The following procedures are supported by the "</w:t>
      </w:r>
      <w:proofErr w:type="spellStart"/>
      <w:r w:rsidRPr="00F4442C">
        <w:rPr>
          <w:lang w:val="en-US"/>
        </w:rPr>
        <w:t>NSCE_PolicyManagement</w:t>
      </w:r>
      <w:proofErr w:type="spellEnd"/>
      <w:r w:rsidRPr="00F4442C">
        <w:t>_Create" service operation:</w:t>
      </w:r>
    </w:p>
    <w:p w14:paraId="4E691775" w14:textId="77777777" w:rsidR="00ED591F" w:rsidRPr="00F4442C" w:rsidRDefault="00ED591F" w:rsidP="00ED591F">
      <w:pPr>
        <w:pStyle w:val="B10"/>
        <w:rPr>
          <w:lang w:val="en-US"/>
        </w:rPr>
      </w:pPr>
      <w:r w:rsidRPr="00F4442C">
        <w:rPr>
          <w:lang w:val="en-US"/>
        </w:rPr>
        <w:t>-</w:t>
      </w:r>
      <w:r w:rsidRPr="00F4442C">
        <w:rPr>
          <w:lang w:val="en-US"/>
        </w:rPr>
        <w:tab/>
      </w:r>
      <w:r w:rsidRPr="00F4442C">
        <w:t>Policy Provisioning Creation.</w:t>
      </w:r>
    </w:p>
    <w:p w14:paraId="30B5BD0B" w14:textId="77777777" w:rsidR="00ED591F" w:rsidRPr="00F4442C" w:rsidRDefault="00ED591F" w:rsidP="00ED591F">
      <w:pPr>
        <w:pStyle w:val="51"/>
      </w:pPr>
      <w:bookmarkStart w:id="147" w:name="_Toc96843346"/>
      <w:bookmarkStart w:id="148" w:name="_Toc96844321"/>
      <w:bookmarkStart w:id="149" w:name="_Toc100739894"/>
      <w:bookmarkStart w:id="150" w:name="_Toc129252467"/>
      <w:bookmarkStart w:id="151" w:name="_Toc144024136"/>
      <w:bookmarkStart w:id="152" w:name="_Toc144459568"/>
      <w:bookmarkStart w:id="153" w:name="_Toc151743070"/>
      <w:bookmarkStart w:id="154" w:name="_Toc151743535"/>
      <w:r w:rsidRPr="00F4442C">
        <w:t>5.</w:t>
      </w:r>
      <w:r w:rsidRPr="002260CC">
        <w:t>6</w:t>
      </w:r>
      <w:r w:rsidRPr="00F4442C">
        <w:t>.2.2.2</w:t>
      </w:r>
      <w:r w:rsidRPr="00F4442C">
        <w:tab/>
      </w:r>
      <w:bookmarkEnd w:id="147"/>
      <w:bookmarkEnd w:id="148"/>
      <w:bookmarkEnd w:id="149"/>
      <w:bookmarkEnd w:id="150"/>
      <w:r w:rsidRPr="00F4442C">
        <w:t>Policy Provisioning Creation</w:t>
      </w:r>
      <w:bookmarkEnd w:id="151"/>
      <w:bookmarkEnd w:id="152"/>
      <w:bookmarkEnd w:id="153"/>
      <w:bookmarkEnd w:id="154"/>
    </w:p>
    <w:p w14:paraId="47222B28" w14:textId="77777777" w:rsidR="00ED591F" w:rsidRPr="00F4442C" w:rsidRDefault="00ED591F" w:rsidP="00ED591F">
      <w:bookmarkStart w:id="155" w:name="_Toc89425593"/>
      <w:bookmarkStart w:id="156" w:name="_Toc96843347"/>
      <w:bookmarkStart w:id="157" w:name="_Toc96844322"/>
      <w:bookmarkStart w:id="158" w:name="_Toc100739895"/>
      <w:bookmarkStart w:id="159" w:name="_Toc129252468"/>
      <w:r w:rsidRPr="00F4442C">
        <w:t>Figure 5.</w:t>
      </w:r>
      <w:r w:rsidRPr="002260CC">
        <w:t>6</w:t>
      </w:r>
      <w:r w:rsidRPr="00F4442C">
        <w:t xml:space="preserve">.2.2.2-1 depicts a scenario where a </w:t>
      </w:r>
      <w:r w:rsidRPr="00F4442C">
        <w:rPr>
          <w:noProof/>
          <w:lang w:eastAsia="zh-CN"/>
        </w:rPr>
        <w:t xml:space="preserve">a service consumer </w:t>
      </w:r>
      <w:r w:rsidRPr="00F4442C">
        <w:t>sends a request to the NSCE Server to request the creation of a Policy Provisioning (see also clause 9.5 of 3GPP°TS°23.435</w:t>
      </w:r>
      <w:proofErr w:type="gramStart"/>
      <w:r w:rsidRPr="00F4442C">
        <w:t>°[</w:t>
      </w:r>
      <w:proofErr w:type="gramEnd"/>
      <w:r w:rsidRPr="00F4442C">
        <w:t>14]).</w:t>
      </w:r>
    </w:p>
    <w:bookmarkStart w:id="160" w:name="_MON_1756650394"/>
    <w:bookmarkEnd w:id="160"/>
    <w:p w14:paraId="04DE8769" w14:textId="77777777" w:rsidR="00ED591F" w:rsidRPr="00F4442C" w:rsidRDefault="00ED591F" w:rsidP="00ED591F">
      <w:pPr>
        <w:pStyle w:val="TF"/>
      </w:pPr>
      <w:r w:rsidRPr="00F4442C">
        <w:object w:dxaOrig="9620" w:dyaOrig="2508" w14:anchorId="2D244748">
          <v:shape id="_x0000_i1034" type="#_x0000_t75" style="width:481.2pt;height:125.4pt" o:ole="">
            <v:imagedata r:id="rId23" o:title=""/>
          </v:shape>
          <o:OLEObject Type="Embed" ProgID="Word.Document.8" ShapeID="_x0000_i1034" DrawAspect="Content" ObjectID="_1764484717" r:id="rId24">
            <o:FieldCodes>\s</o:FieldCodes>
          </o:OLEObject>
        </w:object>
      </w:r>
      <w:r w:rsidRPr="00F4442C">
        <w:t xml:space="preserve"> Figure 5.</w:t>
      </w:r>
      <w:r w:rsidRPr="002260CC">
        <w:t>6</w:t>
      </w:r>
      <w:r w:rsidRPr="00F4442C">
        <w:t>.2.2.2-1: Procedure for Policy Provisioning Creation</w:t>
      </w:r>
    </w:p>
    <w:p w14:paraId="67FD6D81" w14:textId="77777777" w:rsidR="00ED591F" w:rsidRPr="00F4442C" w:rsidRDefault="00ED591F" w:rsidP="00ED591F">
      <w:pPr>
        <w:pStyle w:val="B10"/>
      </w:pPr>
      <w:r w:rsidRPr="00F4442C">
        <w:t>1.</w:t>
      </w:r>
      <w:r w:rsidRPr="00F4442C">
        <w:tab/>
        <w:t xml:space="preserve">In order to create or reserve a new Policy Provisioning, the </w:t>
      </w:r>
      <w:r w:rsidRPr="00F4442C">
        <w:rPr>
          <w:noProof/>
          <w:lang w:eastAsia="zh-CN"/>
        </w:rPr>
        <w:t xml:space="preserve">service consumer </w:t>
      </w:r>
      <w:r w:rsidRPr="00F4442C">
        <w:t xml:space="preserve">shall send an HTTP POST request to the NSCE Server targeting the URI of the "Policy </w:t>
      </w:r>
      <w:proofErr w:type="spellStart"/>
      <w:r w:rsidRPr="00F4442C">
        <w:t>Provisionings</w:t>
      </w:r>
      <w:proofErr w:type="spellEnd"/>
      <w:r w:rsidRPr="00F4442C">
        <w:t xml:space="preserve">" collection resource, with the request body including the </w:t>
      </w:r>
      <w:proofErr w:type="spellStart"/>
      <w:r w:rsidRPr="00F4442C">
        <w:t>PolicyProv</w:t>
      </w:r>
      <w:proofErr w:type="spellEnd"/>
      <w:r w:rsidRPr="00F4442C">
        <w:t xml:space="preserve"> data structure.</w:t>
      </w:r>
    </w:p>
    <w:p w14:paraId="005EEE12" w14:textId="77777777" w:rsidR="00ED591F" w:rsidRPr="00F4442C" w:rsidRDefault="00ED591F" w:rsidP="00ED591F">
      <w:pPr>
        <w:pStyle w:val="B10"/>
      </w:pPr>
      <w:r w:rsidRPr="00F4442C">
        <w:t>2a.</w:t>
      </w:r>
      <w:r w:rsidRPr="00F4442C">
        <w:tab/>
        <w:t xml:space="preserve">Upon success, the NSCE Server shall respond with an HTTP "201 Created" status code, with the response body containing a representation of the created "Individual Policy Provisioning" resource within the </w:t>
      </w:r>
      <w:proofErr w:type="spellStart"/>
      <w:r w:rsidRPr="00F4442C">
        <w:t>PolicyProv</w:t>
      </w:r>
      <w:proofErr w:type="spellEnd"/>
      <w:r w:rsidRPr="00F4442C">
        <w:t xml:space="preserve"> data structure, and an HTTP "Location" header field containing the URI of the created resource.</w:t>
      </w:r>
    </w:p>
    <w:p w14:paraId="54DFD3D9" w14:textId="77777777" w:rsidR="00ED591F" w:rsidRPr="00F4442C" w:rsidRDefault="00ED591F" w:rsidP="00ED591F">
      <w:pPr>
        <w:pStyle w:val="B10"/>
      </w:pPr>
      <w:r w:rsidRPr="00F4442C">
        <w:t>2b.</w:t>
      </w:r>
      <w:r w:rsidRPr="00F4442C">
        <w:tab/>
        <w:t>On failure, the appropriate HTTP status code indicating the error shall be returned and appropriate additional error information should be returned in the HTTP POST response body, as specified in clause 6.</w:t>
      </w:r>
      <w:r w:rsidRPr="002260CC">
        <w:t>4</w:t>
      </w:r>
      <w:r w:rsidRPr="00F4442C">
        <w:t>.7.</w:t>
      </w:r>
    </w:p>
    <w:p w14:paraId="29CF053A" w14:textId="77777777" w:rsidR="00ED591F" w:rsidRPr="00F4442C" w:rsidRDefault="00ED591F" w:rsidP="00ED591F">
      <w:pPr>
        <w:pStyle w:val="41"/>
      </w:pPr>
      <w:bookmarkStart w:id="161" w:name="_Toc144024137"/>
      <w:bookmarkStart w:id="162" w:name="_Toc144459569"/>
      <w:bookmarkStart w:id="163" w:name="_Toc151743071"/>
      <w:bookmarkStart w:id="164" w:name="_Toc151743536"/>
      <w:r w:rsidRPr="00F4442C">
        <w:t>5.</w:t>
      </w:r>
      <w:r w:rsidRPr="002260CC">
        <w:t>6</w:t>
      </w:r>
      <w:r w:rsidRPr="00F4442C">
        <w:t>.2.3</w:t>
      </w:r>
      <w:r w:rsidRPr="00F4442C">
        <w:tab/>
      </w:r>
      <w:proofErr w:type="spellStart"/>
      <w:r w:rsidRPr="00F4442C">
        <w:rPr>
          <w:lang w:val="en-US"/>
        </w:rPr>
        <w:t>NSCE_PolicyManagement</w:t>
      </w:r>
      <w:proofErr w:type="spellEnd"/>
      <w:r w:rsidRPr="00F4442C">
        <w:t>_Update</w:t>
      </w:r>
      <w:bookmarkEnd w:id="163"/>
      <w:bookmarkEnd w:id="164"/>
    </w:p>
    <w:p w14:paraId="06083852" w14:textId="77777777" w:rsidR="00ED591F" w:rsidRPr="00F4442C" w:rsidRDefault="00ED591F" w:rsidP="00ED591F">
      <w:pPr>
        <w:pStyle w:val="51"/>
      </w:pPr>
      <w:bookmarkStart w:id="165" w:name="_Toc151743072"/>
      <w:bookmarkStart w:id="166" w:name="_Toc151743537"/>
      <w:r w:rsidRPr="00F4442C">
        <w:t>5.</w:t>
      </w:r>
      <w:r w:rsidRPr="002260CC">
        <w:t>6</w:t>
      </w:r>
      <w:r w:rsidRPr="00F4442C">
        <w:t>.2.3.1</w:t>
      </w:r>
      <w:r w:rsidRPr="00F4442C">
        <w:tab/>
        <w:t>General</w:t>
      </w:r>
      <w:bookmarkEnd w:id="165"/>
      <w:bookmarkEnd w:id="166"/>
    </w:p>
    <w:p w14:paraId="046568C0" w14:textId="77777777" w:rsidR="00ED591F" w:rsidRPr="00F4442C" w:rsidRDefault="00ED591F" w:rsidP="00ED591F">
      <w:r w:rsidRPr="00F4442C">
        <w:t>This service operation is used by a service consumer to request the update of an existing Policy Provisioning at the NSCE Server.</w:t>
      </w:r>
    </w:p>
    <w:p w14:paraId="417041C0" w14:textId="77777777" w:rsidR="00ED591F" w:rsidRPr="00F4442C" w:rsidRDefault="00ED591F" w:rsidP="00ED591F">
      <w:r w:rsidRPr="00F4442C">
        <w:t>The following procedures are supported by the "</w:t>
      </w:r>
      <w:proofErr w:type="spellStart"/>
      <w:r w:rsidRPr="00F4442C">
        <w:rPr>
          <w:lang w:val="en-US"/>
        </w:rPr>
        <w:t>NSCE_PolicyManagement</w:t>
      </w:r>
      <w:proofErr w:type="spellEnd"/>
      <w:r w:rsidRPr="00F4442C">
        <w:t>_Update" service operation:</w:t>
      </w:r>
    </w:p>
    <w:p w14:paraId="0A973ED7" w14:textId="77777777" w:rsidR="00ED591F" w:rsidRPr="00F4442C" w:rsidRDefault="00ED591F" w:rsidP="00ED591F">
      <w:pPr>
        <w:pStyle w:val="B10"/>
        <w:rPr>
          <w:lang w:val="en-US"/>
        </w:rPr>
      </w:pPr>
      <w:r w:rsidRPr="00F4442C">
        <w:rPr>
          <w:lang w:val="en-US"/>
        </w:rPr>
        <w:t>-</w:t>
      </w:r>
      <w:r w:rsidRPr="00F4442C">
        <w:rPr>
          <w:lang w:val="en-US"/>
        </w:rPr>
        <w:tab/>
      </w:r>
      <w:r w:rsidRPr="00F4442C">
        <w:t>Policy Provisioning Update.</w:t>
      </w:r>
    </w:p>
    <w:p w14:paraId="67527AA5" w14:textId="77777777" w:rsidR="00ED591F" w:rsidRPr="00F4442C" w:rsidRDefault="00ED591F" w:rsidP="00ED591F">
      <w:pPr>
        <w:pStyle w:val="51"/>
      </w:pPr>
      <w:bookmarkStart w:id="167" w:name="_Toc151743073"/>
      <w:bookmarkStart w:id="168" w:name="_Toc151743538"/>
      <w:r w:rsidRPr="00F4442C">
        <w:t>5.</w:t>
      </w:r>
      <w:r w:rsidRPr="002260CC">
        <w:t>6</w:t>
      </w:r>
      <w:r w:rsidRPr="00F4442C">
        <w:t>.2.3.2</w:t>
      </w:r>
      <w:r w:rsidRPr="00F4442C">
        <w:tab/>
      </w:r>
      <w:bookmarkEnd w:id="155"/>
      <w:bookmarkEnd w:id="156"/>
      <w:bookmarkEnd w:id="157"/>
      <w:bookmarkEnd w:id="158"/>
      <w:bookmarkEnd w:id="159"/>
      <w:r w:rsidRPr="00F4442C">
        <w:t>Policy Provisioning Update</w:t>
      </w:r>
      <w:bookmarkEnd w:id="161"/>
      <w:bookmarkEnd w:id="162"/>
      <w:bookmarkEnd w:id="167"/>
      <w:bookmarkEnd w:id="168"/>
    </w:p>
    <w:p w14:paraId="62380327" w14:textId="77777777" w:rsidR="00ED591F" w:rsidRPr="00F4442C" w:rsidRDefault="00ED591F" w:rsidP="00ED591F">
      <w:bookmarkStart w:id="169" w:name="_Toc96843348"/>
      <w:bookmarkStart w:id="170" w:name="_Toc96844323"/>
      <w:bookmarkStart w:id="171" w:name="_Toc100739896"/>
      <w:bookmarkStart w:id="172" w:name="_Toc129252469"/>
      <w:r w:rsidRPr="00F4442C">
        <w:t>Figure 5.</w:t>
      </w:r>
      <w:r w:rsidRPr="002260CC">
        <w:t>6</w:t>
      </w:r>
      <w:r w:rsidRPr="00F4442C">
        <w:t xml:space="preserve">.2.3.2-1 depicts a scenario where a </w:t>
      </w:r>
      <w:r w:rsidRPr="00F4442C">
        <w:rPr>
          <w:noProof/>
          <w:lang w:eastAsia="zh-CN"/>
        </w:rPr>
        <w:t xml:space="preserve">service consumer </w:t>
      </w:r>
      <w:r w:rsidRPr="00F4442C">
        <w:t>sends a request to the NSCE Server to request the update of an existing Policy Provisioning (see also clause 9.5 of 3GPP°TS°23.435</w:t>
      </w:r>
      <w:proofErr w:type="gramStart"/>
      <w:r w:rsidRPr="00F4442C">
        <w:t>°[</w:t>
      </w:r>
      <w:proofErr w:type="gramEnd"/>
      <w:r w:rsidRPr="00F4442C">
        <w:t>14]).</w:t>
      </w:r>
    </w:p>
    <w:bookmarkStart w:id="173" w:name="_MON_1742556900"/>
    <w:bookmarkEnd w:id="173"/>
    <w:p w14:paraId="19DDC8A3" w14:textId="77777777" w:rsidR="00ED591F" w:rsidRPr="00F4442C" w:rsidRDefault="00ED591F" w:rsidP="00ED591F">
      <w:pPr>
        <w:pStyle w:val="TH"/>
      </w:pPr>
      <w:r w:rsidRPr="00F4442C">
        <w:object w:dxaOrig="9620" w:dyaOrig="3089" w14:anchorId="63CF53F2">
          <v:shape id="_x0000_i1035" type="#_x0000_t75" style="width:481.2pt;height:153.6pt" o:ole="">
            <v:imagedata r:id="rId25" o:title=""/>
          </v:shape>
          <o:OLEObject Type="Embed" ProgID="Word.Document.8" ShapeID="_x0000_i1035" DrawAspect="Content" ObjectID="_1764484718" r:id="rId26">
            <o:FieldCodes>\s</o:FieldCodes>
          </o:OLEObject>
        </w:object>
      </w:r>
    </w:p>
    <w:p w14:paraId="6C66C40B" w14:textId="77777777" w:rsidR="00ED591F" w:rsidRPr="00F4442C" w:rsidRDefault="00ED591F" w:rsidP="00ED591F">
      <w:pPr>
        <w:pStyle w:val="TF"/>
      </w:pPr>
      <w:r w:rsidRPr="00F4442C">
        <w:t>Figure 5.</w:t>
      </w:r>
      <w:r w:rsidRPr="002260CC">
        <w:t>6</w:t>
      </w:r>
      <w:r w:rsidRPr="00F4442C">
        <w:t>.2.3.2-1: Procedure for Policy Provisioning Update</w:t>
      </w:r>
    </w:p>
    <w:p w14:paraId="3D7BC7FE" w14:textId="77777777" w:rsidR="00ED591F" w:rsidRPr="00F4442C" w:rsidRDefault="00ED591F" w:rsidP="00ED591F">
      <w:pPr>
        <w:pStyle w:val="B10"/>
      </w:pPr>
      <w:r w:rsidRPr="00F4442C">
        <w:t>1.</w:t>
      </w:r>
      <w:r w:rsidRPr="00F4442C">
        <w:tab/>
        <w:t xml:space="preserve">In order to update an existing Policy Provisioning, the </w:t>
      </w:r>
      <w:r w:rsidRPr="00F4442C">
        <w:rPr>
          <w:noProof/>
          <w:lang w:eastAsia="zh-CN"/>
        </w:rPr>
        <w:t xml:space="preserve">service consumer </w:t>
      </w:r>
      <w:r w:rsidRPr="00F4442C">
        <w:t>shall send an HTTP PUT/PATCH request to the NSCE Server, targeting the URI of the corresponding "Individual Policy Provisioning" resource, with the request body including either:</w:t>
      </w:r>
    </w:p>
    <w:p w14:paraId="50B427A0" w14:textId="77777777" w:rsidR="00ED591F" w:rsidRPr="00F4442C" w:rsidRDefault="00ED591F" w:rsidP="00ED591F">
      <w:pPr>
        <w:pStyle w:val="B2"/>
      </w:pPr>
      <w:r w:rsidRPr="00F4442C">
        <w:t>-</w:t>
      </w:r>
      <w:r w:rsidRPr="00F4442C">
        <w:tab/>
        <w:t xml:space="preserve">the updated representation of the resource within the </w:t>
      </w:r>
      <w:bookmarkStart w:id="174" w:name="_Hlk150001911"/>
      <w:proofErr w:type="spellStart"/>
      <w:r w:rsidRPr="00F4442C">
        <w:t>PolicyProv</w:t>
      </w:r>
      <w:proofErr w:type="spellEnd"/>
      <w:r w:rsidRPr="00F4442C">
        <w:t xml:space="preserve"> </w:t>
      </w:r>
      <w:bookmarkEnd w:id="174"/>
      <w:r w:rsidRPr="00F4442C">
        <w:t>data structure, in case the HTTP PUT method is used; or</w:t>
      </w:r>
    </w:p>
    <w:p w14:paraId="2A61027D" w14:textId="77777777" w:rsidR="00ED591F" w:rsidRPr="00F4442C" w:rsidRDefault="00ED591F" w:rsidP="00ED591F">
      <w:pPr>
        <w:pStyle w:val="B2"/>
      </w:pPr>
      <w:r w:rsidRPr="00F4442C">
        <w:t>-</w:t>
      </w:r>
      <w:r w:rsidRPr="00F4442C">
        <w:tab/>
        <w:t xml:space="preserve">the requested modifications to the resource within the </w:t>
      </w:r>
      <w:proofErr w:type="spellStart"/>
      <w:r w:rsidRPr="00F4442C">
        <w:t>PolicyProvPatch</w:t>
      </w:r>
      <w:proofErr w:type="spellEnd"/>
      <w:r w:rsidRPr="00F4442C">
        <w:t xml:space="preserve"> data structure, in case the HTTP PATCH method is used.</w:t>
      </w:r>
    </w:p>
    <w:p w14:paraId="66A93552" w14:textId="77777777" w:rsidR="00ED591F" w:rsidRPr="00F4442C" w:rsidRDefault="00ED591F" w:rsidP="00ED591F">
      <w:pPr>
        <w:pStyle w:val="NO"/>
        <w:rPr>
          <w:noProof/>
        </w:rPr>
      </w:pPr>
      <w:r w:rsidRPr="00F4442C">
        <w:rPr>
          <w:noProof/>
        </w:rPr>
        <w:t>NOTE:</w:t>
      </w:r>
      <w:r w:rsidRPr="00F4442C">
        <w:rPr>
          <w:noProof/>
        </w:rPr>
        <w:tab/>
        <w:t>An alternative service consumer (i.e. other than the one that requested the creation of the targeted resource) can initiate this request.</w:t>
      </w:r>
    </w:p>
    <w:p w14:paraId="046F88AC" w14:textId="77777777" w:rsidR="00ED591F" w:rsidRPr="00F4442C" w:rsidRDefault="00ED591F" w:rsidP="00ED591F">
      <w:pPr>
        <w:pStyle w:val="B10"/>
      </w:pPr>
      <w:r w:rsidRPr="00F4442C">
        <w:t>2a.</w:t>
      </w:r>
      <w:r w:rsidRPr="00F4442C">
        <w:tab/>
        <w:t>Upon success, the NSCE Server shall update the targeted "Individual Policy Provisioning" resource accordingly and respond with either:</w:t>
      </w:r>
    </w:p>
    <w:p w14:paraId="45DAE7F4" w14:textId="77777777" w:rsidR="00ED591F" w:rsidRPr="00F4442C" w:rsidRDefault="00ED591F" w:rsidP="00ED591F">
      <w:pPr>
        <w:pStyle w:val="B2"/>
      </w:pPr>
      <w:r w:rsidRPr="00F4442C">
        <w:t>-</w:t>
      </w:r>
      <w:r w:rsidRPr="00F4442C">
        <w:tab/>
        <w:t xml:space="preserve">an HTTP "200 OK" status code with the response body containing a representation of the updated "Individual Policy Provisioning" resource within the </w:t>
      </w:r>
      <w:proofErr w:type="spellStart"/>
      <w:r w:rsidRPr="00F4442C">
        <w:t>PolicyProv</w:t>
      </w:r>
      <w:proofErr w:type="spellEnd"/>
      <w:r w:rsidRPr="00F4442C">
        <w:t xml:space="preserve"> data structure; or</w:t>
      </w:r>
    </w:p>
    <w:p w14:paraId="7A0161B1" w14:textId="77777777" w:rsidR="00ED591F" w:rsidRPr="00F4442C" w:rsidRDefault="00ED591F" w:rsidP="00ED591F">
      <w:pPr>
        <w:pStyle w:val="B2"/>
      </w:pPr>
      <w:r w:rsidRPr="00F4442C">
        <w:t>-</w:t>
      </w:r>
      <w:r w:rsidRPr="00F4442C">
        <w:tab/>
        <w:t>an HTTP "204 No Content" status code.</w:t>
      </w:r>
    </w:p>
    <w:p w14:paraId="220DAC47" w14:textId="77777777" w:rsidR="00ED591F" w:rsidRPr="00F4442C" w:rsidRDefault="00ED591F" w:rsidP="00ED591F">
      <w:pPr>
        <w:pStyle w:val="B10"/>
      </w:pPr>
      <w:r w:rsidRPr="00F4442C">
        <w:t>2b.</w:t>
      </w:r>
      <w:r w:rsidRPr="00F4442C">
        <w:tab/>
        <w:t>On failure, the appropriate HTTP status code indicating the error shall be returned and appropriate additional error information should be returned in the HTTP PUT/PATCH response body, as specified in clause 6.</w:t>
      </w:r>
      <w:r w:rsidRPr="002260CC">
        <w:t>4</w:t>
      </w:r>
      <w:r w:rsidRPr="00F4442C">
        <w:t>.7.</w:t>
      </w:r>
    </w:p>
    <w:p w14:paraId="0196E5B5" w14:textId="77777777" w:rsidR="00ED591F" w:rsidRPr="00F4442C" w:rsidRDefault="00ED591F" w:rsidP="00ED591F">
      <w:pPr>
        <w:pStyle w:val="41"/>
      </w:pPr>
      <w:bookmarkStart w:id="175" w:name="_Toc151743074"/>
      <w:bookmarkStart w:id="176" w:name="_Toc151743539"/>
      <w:bookmarkStart w:id="177" w:name="_Toc144024142"/>
      <w:bookmarkStart w:id="178" w:name="_Toc144459574"/>
      <w:bookmarkStart w:id="179" w:name="_Toc144024138"/>
      <w:bookmarkStart w:id="180" w:name="_Toc144459570"/>
      <w:r w:rsidRPr="00F4442C">
        <w:t>5.</w:t>
      </w:r>
      <w:r w:rsidRPr="002260CC">
        <w:t>6</w:t>
      </w:r>
      <w:r w:rsidRPr="00F4442C">
        <w:t>.2.4</w:t>
      </w:r>
      <w:r w:rsidRPr="00F4442C">
        <w:tab/>
      </w:r>
      <w:proofErr w:type="spellStart"/>
      <w:r w:rsidRPr="00F4442C">
        <w:rPr>
          <w:lang w:val="en-US"/>
        </w:rPr>
        <w:t>NSCE_PolicyManagement</w:t>
      </w:r>
      <w:proofErr w:type="spellEnd"/>
      <w:r w:rsidRPr="00F4442C">
        <w:t>_Delete</w:t>
      </w:r>
      <w:bookmarkEnd w:id="175"/>
      <w:bookmarkEnd w:id="176"/>
    </w:p>
    <w:p w14:paraId="14F6EFED" w14:textId="77777777" w:rsidR="00ED591F" w:rsidRPr="00F4442C" w:rsidRDefault="00ED591F" w:rsidP="00ED591F">
      <w:pPr>
        <w:pStyle w:val="51"/>
      </w:pPr>
      <w:bookmarkStart w:id="181" w:name="_Toc151743075"/>
      <w:bookmarkStart w:id="182" w:name="_Toc151743540"/>
      <w:r w:rsidRPr="00F4442C">
        <w:t>5.</w:t>
      </w:r>
      <w:r w:rsidRPr="002260CC">
        <w:t>6</w:t>
      </w:r>
      <w:r w:rsidRPr="00F4442C">
        <w:t>.2.4.1</w:t>
      </w:r>
      <w:r w:rsidRPr="00F4442C">
        <w:tab/>
        <w:t>General</w:t>
      </w:r>
      <w:bookmarkEnd w:id="181"/>
      <w:bookmarkEnd w:id="182"/>
    </w:p>
    <w:p w14:paraId="605F2027" w14:textId="77777777" w:rsidR="00ED591F" w:rsidRPr="00F4442C" w:rsidRDefault="00ED591F" w:rsidP="00ED591F">
      <w:r w:rsidRPr="00F4442C">
        <w:t>This service operation is used by a service consumer to request the deletion of an existing Policy Provisioning at the NSCE Server.</w:t>
      </w:r>
    </w:p>
    <w:p w14:paraId="3C616155" w14:textId="77777777" w:rsidR="00ED591F" w:rsidRPr="00F4442C" w:rsidRDefault="00ED591F" w:rsidP="00ED591F">
      <w:r w:rsidRPr="00F4442C">
        <w:t>The following procedures are supported by the "</w:t>
      </w:r>
      <w:proofErr w:type="spellStart"/>
      <w:r w:rsidRPr="00F4442C">
        <w:rPr>
          <w:lang w:val="en-US"/>
        </w:rPr>
        <w:t>NSCE_PolicyManagement</w:t>
      </w:r>
      <w:proofErr w:type="spellEnd"/>
      <w:r w:rsidRPr="00F4442C">
        <w:t>_Delete" service operation:</w:t>
      </w:r>
    </w:p>
    <w:p w14:paraId="7EDFBDE9" w14:textId="77777777" w:rsidR="00ED591F" w:rsidRPr="00F4442C" w:rsidRDefault="00ED591F" w:rsidP="00ED591F">
      <w:pPr>
        <w:pStyle w:val="B10"/>
        <w:rPr>
          <w:lang w:val="en-US"/>
        </w:rPr>
      </w:pPr>
      <w:r w:rsidRPr="00F4442C">
        <w:rPr>
          <w:lang w:val="en-US"/>
        </w:rPr>
        <w:t>-</w:t>
      </w:r>
      <w:r w:rsidRPr="00F4442C">
        <w:rPr>
          <w:lang w:val="en-US"/>
        </w:rPr>
        <w:tab/>
      </w:r>
      <w:r w:rsidRPr="00F4442C">
        <w:t>Policy Provisioning Deletion.</w:t>
      </w:r>
    </w:p>
    <w:p w14:paraId="68859126" w14:textId="77777777" w:rsidR="00ED591F" w:rsidRPr="00F4442C" w:rsidRDefault="00ED591F" w:rsidP="00ED591F">
      <w:pPr>
        <w:pStyle w:val="51"/>
      </w:pPr>
      <w:bookmarkStart w:id="183" w:name="_Toc151743076"/>
      <w:bookmarkStart w:id="184" w:name="_Toc151743541"/>
      <w:r w:rsidRPr="00F4442C">
        <w:t>5.</w:t>
      </w:r>
      <w:r w:rsidRPr="002260CC">
        <w:t>6</w:t>
      </w:r>
      <w:r w:rsidRPr="00F4442C">
        <w:t>.2.4.3</w:t>
      </w:r>
      <w:r w:rsidRPr="00F4442C">
        <w:tab/>
        <w:t>Policy Provisioning Deletion</w:t>
      </w:r>
      <w:bookmarkEnd w:id="183"/>
      <w:bookmarkEnd w:id="184"/>
    </w:p>
    <w:p w14:paraId="671E423C" w14:textId="77777777" w:rsidR="00ED591F" w:rsidRPr="00F4442C" w:rsidRDefault="00ED591F" w:rsidP="00ED591F">
      <w:bookmarkStart w:id="185" w:name="_Toc96843351"/>
      <w:bookmarkStart w:id="186" w:name="_Toc96844326"/>
      <w:bookmarkStart w:id="187" w:name="_Toc100739899"/>
      <w:bookmarkStart w:id="188" w:name="_Toc129252472"/>
      <w:bookmarkEnd w:id="169"/>
      <w:bookmarkEnd w:id="170"/>
      <w:bookmarkEnd w:id="171"/>
      <w:bookmarkEnd w:id="172"/>
      <w:bookmarkEnd w:id="177"/>
      <w:bookmarkEnd w:id="178"/>
      <w:bookmarkEnd w:id="179"/>
      <w:bookmarkEnd w:id="180"/>
      <w:r w:rsidRPr="00F4442C">
        <w:t>Figure 5.</w:t>
      </w:r>
      <w:r w:rsidRPr="002260CC">
        <w:t>6</w:t>
      </w:r>
      <w:r w:rsidRPr="00F4442C">
        <w:t xml:space="preserve">.2.4.3-1 depicts a scenario where a </w:t>
      </w:r>
      <w:r w:rsidRPr="00F4442C">
        <w:rPr>
          <w:noProof/>
          <w:lang w:eastAsia="zh-CN"/>
        </w:rPr>
        <w:t xml:space="preserve">service consumer </w:t>
      </w:r>
      <w:r w:rsidRPr="00F4442C">
        <w:t>sends a request to the NSCE Server to request the deletion of an existing Policy Provisioning (see also clause 9.5 of 3GPP°TS°23.435</w:t>
      </w:r>
      <w:proofErr w:type="gramStart"/>
      <w:r w:rsidRPr="00F4442C">
        <w:t>°[</w:t>
      </w:r>
      <w:proofErr w:type="gramEnd"/>
      <w:r w:rsidRPr="00F4442C">
        <w:t>14]).</w:t>
      </w:r>
    </w:p>
    <w:bookmarkStart w:id="189" w:name="_MON_1742561994"/>
    <w:bookmarkEnd w:id="189"/>
    <w:p w14:paraId="0EDFD310" w14:textId="77777777" w:rsidR="00ED591F" w:rsidRPr="00F4442C" w:rsidRDefault="00ED591F" w:rsidP="00ED591F">
      <w:pPr>
        <w:pStyle w:val="TH"/>
      </w:pPr>
      <w:r w:rsidRPr="00F4442C">
        <w:object w:dxaOrig="9620" w:dyaOrig="2508" w14:anchorId="23D44CFF">
          <v:shape id="_x0000_i1036" type="#_x0000_t75" style="width:481.2pt;height:125.4pt" o:ole="">
            <v:imagedata r:id="rId27" o:title=""/>
          </v:shape>
          <o:OLEObject Type="Embed" ProgID="Word.Document.8" ShapeID="_x0000_i1036" DrawAspect="Content" ObjectID="_1764484719" r:id="rId28">
            <o:FieldCodes>\s</o:FieldCodes>
          </o:OLEObject>
        </w:object>
      </w:r>
    </w:p>
    <w:p w14:paraId="3BB0C96E" w14:textId="77777777" w:rsidR="00ED591F" w:rsidRPr="00F4442C" w:rsidRDefault="00ED591F" w:rsidP="00ED591F">
      <w:pPr>
        <w:pStyle w:val="TF"/>
      </w:pPr>
      <w:r w:rsidRPr="00F4442C">
        <w:t>Figure 5.</w:t>
      </w:r>
      <w:r w:rsidRPr="002260CC">
        <w:t>6</w:t>
      </w:r>
      <w:r w:rsidRPr="00F4442C">
        <w:t>.2.4.3-1: Procedure for Policy Provisioning Deletion</w:t>
      </w:r>
    </w:p>
    <w:p w14:paraId="082C58C8" w14:textId="77777777" w:rsidR="00ED591F" w:rsidRPr="00F4442C" w:rsidRDefault="00ED591F" w:rsidP="00ED591F">
      <w:pPr>
        <w:pStyle w:val="B10"/>
      </w:pPr>
      <w:r w:rsidRPr="00F4442C">
        <w:t>1.</w:t>
      </w:r>
      <w:r w:rsidRPr="00F4442C">
        <w:tab/>
        <w:t xml:space="preserve">In order to request the deletion of an existing Policy Provisioning, the </w:t>
      </w:r>
      <w:r w:rsidRPr="00F4442C">
        <w:rPr>
          <w:noProof/>
          <w:lang w:eastAsia="zh-CN"/>
        </w:rPr>
        <w:t xml:space="preserve">service consumer </w:t>
      </w:r>
      <w:r w:rsidRPr="00F4442C">
        <w:t>shall send an HTTP DELETE request to the NSCE Server targeting the corresponding "Individual Policy Provisioning" resource.</w:t>
      </w:r>
    </w:p>
    <w:p w14:paraId="28569FA3" w14:textId="77777777" w:rsidR="00ED591F" w:rsidRPr="00F4442C" w:rsidRDefault="00ED591F" w:rsidP="00ED591F">
      <w:pPr>
        <w:pStyle w:val="NO"/>
        <w:rPr>
          <w:noProof/>
        </w:rPr>
      </w:pPr>
      <w:r w:rsidRPr="00F4442C">
        <w:rPr>
          <w:noProof/>
        </w:rPr>
        <w:t>NOTE:</w:t>
      </w:r>
      <w:r w:rsidRPr="00F4442C">
        <w:rPr>
          <w:noProof/>
        </w:rPr>
        <w:tab/>
        <w:t>An alternative service consumer (i.e. other than the one that requested the creation of the targeted resource) can initiate this request.</w:t>
      </w:r>
    </w:p>
    <w:p w14:paraId="1E3705C9" w14:textId="77777777" w:rsidR="00ED591F" w:rsidRPr="00F4442C" w:rsidRDefault="00ED591F" w:rsidP="00ED591F">
      <w:pPr>
        <w:pStyle w:val="B10"/>
      </w:pPr>
      <w:r w:rsidRPr="00F4442C">
        <w:t>2a.</w:t>
      </w:r>
      <w:r w:rsidRPr="00F4442C">
        <w:tab/>
        <w:t>Upon success, the NSCE Server shall respond with an HTTP "204 No Content" status code.</w:t>
      </w:r>
    </w:p>
    <w:p w14:paraId="3FE5B421" w14:textId="77777777" w:rsidR="00ED591F" w:rsidRPr="00F4442C" w:rsidRDefault="00ED591F" w:rsidP="00ED591F">
      <w:pPr>
        <w:pStyle w:val="B10"/>
      </w:pPr>
      <w:r w:rsidRPr="00F4442C">
        <w:t>2b.</w:t>
      </w:r>
      <w:r w:rsidRPr="00F4442C">
        <w:tab/>
        <w:t>On failure, the appropriate HTTP status code indicating the error shall be returned and appropriate additional error information should be returned in the HTTP DELETE response body, as specified in clause 6.</w:t>
      </w:r>
      <w:r w:rsidRPr="002260CC">
        <w:t>4</w:t>
      </w:r>
      <w:r w:rsidRPr="00F4442C">
        <w:t>.7.</w:t>
      </w:r>
    </w:p>
    <w:p w14:paraId="6A3C3419" w14:textId="77777777" w:rsidR="00ED591F" w:rsidRPr="00F4442C" w:rsidRDefault="00ED591F" w:rsidP="00ED591F">
      <w:pPr>
        <w:pStyle w:val="41"/>
      </w:pPr>
      <w:bookmarkStart w:id="190" w:name="_Toc151743077"/>
      <w:bookmarkStart w:id="191" w:name="_Toc151743542"/>
      <w:bookmarkEnd w:id="185"/>
      <w:bookmarkEnd w:id="186"/>
      <w:bookmarkEnd w:id="187"/>
      <w:bookmarkEnd w:id="188"/>
      <w:r w:rsidRPr="00F4442C">
        <w:t>5.</w:t>
      </w:r>
      <w:r w:rsidRPr="002260CC">
        <w:t>6</w:t>
      </w:r>
      <w:r w:rsidRPr="00F4442C">
        <w:t>.2.5</w:t>
      </w:r>
      <w:r w:rsidRPr="00F4442C">
        <w:tab/>
      </w:r>
      <w:proofErr w:type="spellStart"/>
      <w:r w:rsidRPr="00F4442C">
        <w:rPr>
          <w:lang w:val="en-US"/>
        </w:rPr>
        <w:t>NSCE_PolicyManagement</w:t>
      </w:r>
      <w:proofErr w:type="spellEnd"/>
      <w:r w:rsidRPr="00F4442C">
        <w:t>_</w:t>
      </w:r>
      <w:r w:rsidRPr="00F4442C">
        <w:rPr>
          <w:lang w:val="en-US"/>
        </w:rPr>
        <w:t>Subscribe</w:t>
      </w:r>
      <w:bookmarkEnd w:id="190"/>
      <w:bookmarkEnd w:id="191"/>
    </w:p>
    <w:p w14:paraId="22A78251" w14:textId="77777777" w:rsidR="00ED591F" w:rsidRPr="00F4442C" w:rsidRDefault="00ED591F" w:rsidP="00ED591F">
      <w:pPr>
        <w:pStyle w:val="51"/>
      </w:pPr>
      <w:bookmarkStart w:id="192" w:name="_Toc151743078"/>
      <w:bookmarkStart w:id="193" w:name="_Toc151743543"/>
      <w:r w:rsidRPr="00F4442C">
        <w:t>5.</w:t>
      </w:r>
      <w:r w:rsidRPr="002260CC">
        <w:t>6</w:t>
      </w:r>
      <w:r w:rsidRPr="00F4442C">
        <w:t>.2.5.1</w:t>
      </w:r>
      <w:r w:rsidRPr="00F4442C">
        <w:tab/>
        <w:t>General</w:t>
      </w:r>
      <w:bookmarkEnd w:id="192"/>
      <w:bookmarkEnd w:id="193"/>
    </w:p>
    <w:p w14:paraId="0F3F3219" w14:textId="77777777" w:rsidR="00ED591F" w:rsidRPr="00F4442C" w:rsidRDefault="00ED591F" w:rsidP="00ED591F">
      <w:r w:rsidRPr="00F4442C">
        <w:t>This service operation is used by a service consumer to request the creation/update/deletion of a Policy Usage</w:t>
      </w:r>
      <w:r w:rsidRPr="00F4442C">
        <w:rPr>
          <w:rFonts w:eastAsia="等线"/>
        </w:rPr>
        <w:t xml:space="preserve"> Subscription </w:t>
      </w:r>
      <w:r w:rsidRPr="00F4442C">
        <w:t>at the NSCE Server.</w:t>
      </w:r>
    </w:p>
    <w:p w14:paraId="0671A64D" w14:textId="77777777" w:rsidR="00ED591F" w:rsidRPr="00F4442C" w:rsidRDefault="00ED591F" w:rsidP="00ED591F">
      <w:r w:rsidRPr="00F4442C">
        <w:t>The following procedures are supported by the "</w:t>
      </w:r>
      <w:proofErr w:type="spellStart"/>
      <w:r w:rsidRPr="00F4442C">
        <w:rPr>
          <w:lang w:val="en-US"/>
        </w:rPr>
        <w:t>NSCE_PolicyManagement</w:t>
      </w:r>
      <w:proofErr w:type="spellEnd"/>
      <w:r w:rsidRPr="00F4442C">
        <w:t>_</w:t>
      </w:r>
      <w:r w:rsidRPr="00F4442C">
        <w:rPr>
          <w:lang w:val="en-US"/>
        </w:rPr>
        <w:t>Subscribe</w:t>
      </w:r>
      <w:r w:rsidRPr="00F4442C">
        <w:t>" service operation:</w:t>
      </w:r>
    </w:p>
    <w:p w14:paraId="51059ACF" w14:textId="77777777" w:rsidR="00ED591F" w:rsidRPr="00F4442C" w:rsidRDefault="00ED591F" w:rsidP="00ED591F">
      <w:pPr>
        <w:pStyle w:val="B10"/>
        <w:rPr>
          <w:lang w:val="en-US"/>
        </w:rPr>
      </w:pPr>
      <w:r w:rsidRPr="00F4442C">
        <w:rPr>
          <w:lang w:val="en-US"/>
        </w:rPr>
        <w:t>-</w:t>
      </w:r>
      <w:r w:rsidRPr="00F4442C">
        <w:rPr>
          <w:lang w:val="en-US"/>
        </w:rPr>
        <w:tab/>
      </w:r>
      <w:r w:rsidRPr="00F4442C">
        <w:t>Policy Usage</w:t>
      </w:r>
      <w:r w:rsidRPr="00F4442C">
        <w:rPr>
          <w:rFonts w:eastAsia="等线"/>
        </w:rPr>
        <w:t xml:space="preserve"> Subscription</w:t>
      </w:r>
      <w:r w:rsidRPr="00F4442C">
        <w:t xml:space="preserve"> Creation.</w:t>
      </w:r>
    </w:p>
    <w:p w14:paraId="5F10D1F0" w14:textId="77777777" w:rsidR="00ED591F" w:rsidRPr="00F4442C" w:rsidRDefault="00ED591F" w:rsidP="00ED591F">
      <w:pPr>
        <w:pStyle w:val="B10"/>
        <w:rPr>
          <w:lang w:val="en-US"/>
        </w:rPr>
      </w:pPr>
      <w:r w:rsidRPr="00F4442C">
        <w:rPr>
          <w:lang w:val="en-US"/>
        </w:rPr>
        <w:t>-</w:t>
      </w:r>
      <w:r w:rsidRPr="00F4442C">
        <w:rPr>
          <w:lang w:val="en-US"/>
        </w:rPr>
        <w:tab/>
      </w:r>
      <w:r w:rsidRPr="00F4442C">
        <w:t>Policy Usage</w:t>
      </w:r>
      <w:r w:rsidRPr="00F4442C">
        <w:rPr>
          <w:rFonts w:eastAsia="等线"/>
        </w:rPr>
        <w:t xml:space="preserve"> Subscription</w:t>
      </w:r>
      <w:r w:rsidRPr="00F4442C">
        <w:t xml:space="preserve"> Update.</w:t>
      </w:r>
    </w:p>
    <w:p w14:paraId="2352BCC1" w14:textId="77777777" w:rsidR="00ED591F" w:rsidRPr="00F4442C" w:rsidRDefault="00ED591F" w:rsidP="00ED591F">
      <w:pPr>
        <w:pStyle w:val="B10"/>
        <w:rPr>
          <w:lang w:val="en-US"/>
        </w:rPr>
      </w:pPr>
      <w:r w:rsidRPr="00F4442C">
        <w:rPr>
          <w:lang w:val="en-US"/>
        </w:rPr>
        <w:t>-</w:t>
      </w:r>
      <w:r w:rsidRPr="00F4442C">
        <w:rPr>
          <w:lang w:val="en-US"/>
        </w:rPr>
        <w:tab/>
      </w:r>
      <w:r w:rsidRPr="00F4442C">
        <w:t>Policy Usage</w:t>
      </w:r>
      <w:r w:rsidRPr="00F4442C">
        <w:rPr>
          <w:rFonts w:eastAsia="等线"/>
        </w:rPr>
        <w:t xml:space="preserve"> Subscription</w:t>
      </w:r>
      <w:r w:rsidRPr="00F4442C">
        <w:t xml:space="preserve"> Deletion.</w:t>
      </w:r>
    </w:p>
    <w:p w14:paraId="3820066A" w14:textId="77777777" w:rsidR="00ED591F" w:rsidRPr="00F4442C" w:rsidRDefault="00ED591F" w:rsidP="00ED591F">
      <w:pPr>
        <w:pStyle w:val="51"/>
      </w:pPr>
      <w:bookmarkStart w:id="194" w:name="_Toc151743079"/>
      <w:bookmarkStart w:id="195" w:name="_Toc151743544"/>
      <w:r w:rsidRPr="00F4442C">
        <w:t>5.</w:t>
      </w:r>
      <w:r w:rsidRPr="002260CC">
        <w:t>6</w:t>
      </w:r>
      <w:r w:rsidRPr="00F4442C">
        <w:t>.2.5.2</w:t>
      </w:r>
      <w:r w:rsidRPr="00F4442C">
        <w:tab/>
        <w:t>Policy Usage</w:t>
      </w:r>
      <w:r w:rsidRPr="00F4442C">
        <w:rPr>
          <w:rFonts w:eastAsia="等线"/>
        </w:rPr>
        <w:t xml:space="preserve"> Subscription</w:t>
      </w:r>
      <w:r w:rsidRPr="00F4442C">
        <w:t xml:space="preserve"> Creation</w:t>
      </w:r>
      <w:bookmarkEnd w:id="194"/>
      <w:bookmarkEnd w:id="195"/>
    </w:p>
    <w:p w14:paraId="3FA2E33B" w14:textId="77777777" w:rsidR="00ED591F" w:rsidRPr="00F4442C" w:rsidRDefault="00ED591F" w:rsidP="00ED591F">
      <w:r w:rsidRPr="00F4442C">
        <w:t>Figure 5.</w:t>
      </w:r>
      <w:r w:rsidRPr="002260CC">
        <w:t>6</w:t>
      </w:r>
      <w:r w:rsidRPr="00F4442C">
        <w:t xml:space="preserve">.2.5.2-1 depicts a scenario where a </w:t>
      </w:r>
      <w:r w:rsidRPr="00F4442C">
        <w:rPr>
          <w:noProof/>
          <w:lang w:eastAsia="zh-CN"/>
        </w:rPr>
        <w:t xml:space="preserve">a service consumer </w:t>
      </w:r>
      <w:r w:rsidRPr="00F4442C">
        <w:t>sends a request to the NSCE Server to request the creation of a Policy Usage</w:t>
      </w:r>
      <w:r w:rsidRPr="00F4442C">
        <w:rPr>
          <w:rFonts w:eastAsia="等线"/>
        </w:rPr>
        <w:t xml:space="preserve"> Subscription</w:t>
      </w:r>
      <w:r w:rsidRPr="00F4442C">
        <w:t xml:space="preserve"> (see also clause 9.5 of 3GPP°TS°23.435</w:t>
      </w:r>
      <w:proofErr w:type="gramStart"/>
      <w:r w:rsidRPr="00F4442C">
        <w:t>°[</w:t>
      </w:r>
      <w:proofErr w:type="gramEnd"/>
      <w:r w:rsidRPr="00F4442C">
        <w:t>14]).</w:t>
      </w:r>
    </w:p>
    <w:bookmarkStart w:id="196" w:name="_MON_1760025966"/>
    <w:bookmarkEnd w:id="196"/>
    <w:p w14:paraId="66F4164A" w14:textId="77777777" w:rsidR="00ED591F" w:rsidRPr="00F4442C" w:rsidRDefault="00ED591F" w:rsidP="00ED591F">
      <w:pPr>
        <w:pStyle w:val="TF"/>
      </w:pPr>
      <w:r w:rsidRPr="00F4442C">
        <w:object w:dxaOrig="9620" w:dyaOrig="2508" w14:anchorId="229AA390">
          <v:shape id="_x0000_i1037" type="#_x0000_t75" style="width:481.2pt;height:125.4pt" o:ole="">
            <v:imagedata r:id="rId29" o:title=""/>
          </v:shape>
          <o:OLEObject Type="Embed" ProgID="Word.Document.8" ShapeID="_x0000_i1037" DrawAspect="Content" ObjectID="_1764484720" r:id="rId30">
            <o:FieldCodes>\s</o:FieldCodes>
          </o:OLEObject>
        </w:object>
      </w:r>
      <w:r w:rsidRPr="00F4442C">
        <w:t xml:space="preserve"> Figure 5.</w:t>
      </w:r>
      <w:r w:rsidRPr="002260CC">
        <w:t>6</w:t>
      </w:r>
      <w:r w:rsidRPr="00F4442C">
        <w:t>.2.5.2-1: Procedure for Policy Usage</w:t>
      </w:r>
      <w:r w:rsidRPr="00F4442C">
        <w:rPr>
          <w:rFonts w:eastAsia="等线"/>
        </w:rPr>
        <w:t xml:space="preserve"> Subscription </w:t>
      </w:r>
      <w:r w:rsidRPr="00F4442C">
        <w:t>Creation</w:t>
      </w:r>
    </w:p>
    <w:p w14:paraId="3D07F624" w14:textId="77777777" w:rsidR="00ED591F" w:rsidRPr="00F4442C" w:rsidRDefault="00ED591F" w:rsidP="00ED591F">
      <w:pPr>
        <w:pStyle w:val="B10"/>
      </w:pPr>
      <w:r w:rsidRPr="00F4442C">
        <w:t>1.</w:t>
      </w:r>
      <w:r w:rsidRPr="00F4442C">
        <w:tab/>
        <w:t>In order to request the creation of a new Policy Usage</w:t>
      </w:r>
      <w:r w:rsidRPr="00F4442C">
        <w:rPr>
          <w:rFonts w:eastAsia="等线"/>
        </w:rPr>
        <w:t xml:space="preserve"> Subscription</w:t>
      </w:r>
      <w:r w:rsidRPr="00F4442C">
        <w:t xml:space="preserve">, the </w:t>
      </w:r>
      <w:r w:rsidRPr="00F4442C">
        <w:rPr>
          <w:noProof/>
          <w:lang w:eastAsia="zh-CN"/>
        </w:rPr>
        <w:t xml:space="preserve">service consumer </w:t>
      </w:r>
      <w:r w:rsidRPr="00F4442C">
        <w:t>shall send an HTTP POST request to the NSCE Server targeting the URI of the "Policy Usage</w:t>
      </w:r>
      <w:r w:rsidRPr="00F4442C">
        <w:rPr>
          <w:rFonts w:eastAsia="等线"/>
        </w:rPr>
        <w:t xml:space="preserve"> Subscription</w:t>
      </w:r>
      <w:r w:rsidRPr="00F4442C">
        <w:t xml:space="preserve">s" collection resource, with the request body including the </w:t>
      </w:r>
      <w:bookmarkStart w:id="197" w:name="_Hlk149413179"/>
      <w:proofErr w:type="spellStart"/>
      <w:r w:rsidRPr="00F4442C">
        <w:t>PolUsageSubsc</w:t>
      </w:r>
      <w:proofErr w:type="spellEnd"/>
      <w:r w:rsidRPr="00F4442C">
        <w:t xml:space="preserve"> </w:t>
      </w:r>
      <w:bookmarkEnd w:id="197"/>
      <w:r w:rsidRPr="00F4442C">
        <w:t>data structure.</w:t>
      </w:r>
    </w:p>
    <w:p w14:paraId="757A9413" w14:textId="77777777" w:rsidR="00ED591F" w:rsidRPr="00F4442C" w:rsidRDefault="00ED591F" w:rsidP="00ED591F">
      <w:pPr>
        <w:pStyle w:val="B10"/>
      </w:pPr>
      <w:r w:rsidRPr="00F4442C">
        <w:lastRenderedPageBreak/>
        <w:t>2a.</w:t>
      </w:r>
      <w:r w:rsidRPr="00F4442C">
        <w:tab/>
        <w:t>Upon success, the NSCE Server shall respond with an HTTP "201 Created" status code, with the response body containing a representation of the created "Individual Policy Usage</w:t>
      </w:r>
      <w:r w:rsidRPr="00F4442C">
        <w:rPr>
          <w:rFonts w:eastAsia="等线"/>
        </w:rPr>
        <w:t xml:space="preserve"> Subscription</w:t>
      </w:r>
      <w:r w:rsidRPr="00F4442C">
        <w:t xml:space="preserve">" resource within the </w:t>
      </w:r>
      <w:proofErr w:type="spellStart"/>
      <w:r w:rsidRPr="00F4442C">
        <w:t>PolUsageSubsc</w:t>
      </w:r>
      <w:proofErr w:type="spellEnd"/>
      <w:r w:rsidRPr="00F4442C">
        <w:t xml:space="preserve"> data structure, and an HTTP "Location" header field containing the URI of the created resource.</w:t>
      </w:r>
    </w:p>
    <w:p w14:paraId="7A8F844D" w14:textId="77777777" w:rsidR="00ED591F" w:rsidRPr="00F4442C" w:rsidRDefault="00ED591F" w:rsidP="00ED591F">
      <w:pPr>
        <w:pStyle w:val="B10"/>
      </w:pPr>
      <w:r w:rsidRPr="00F4442C">
        <w:t>2b.</w:t>
      </w:r>
      <w:r w:rsidRPr="00F4442C">
        <w:tab/>
        <w:t>On failure, the appropriate HTTP status code indicating the error shall be returned and appropriate additional error information should be returned in the HTTP POST response body, as specified in clause 6.</w:t>
      </w:r>
      <w:r w:rsidRPr="002260CC">
        <w:t>4</w:t>
      </w:r>
      <w:r w:rsidRPr="00F4442C">
        <w:t>.7.</w:t>
      </w:r>
    </w:p>
    <w:p w14:paraId="6ED37149" w14:textId="77777777" w:rsidR="00ED591F" w:rsidRPr="00F4442C" w:rsidRDefault="00ED591F" w:rsidP="00ED591F">
      <w:pPr>
        <w:pStyle w:val="51"/>
      </w:pPr>
      <w:bookmarkStart w:id="198" w:name="_Toc151743080"/>
      <w:bookmarkStart w:id="199" w:name="_Toc151743545"/>
      <w:r w:rsidRPr="00F4442C">
        <w:t>5.</w:t>
      </w:r>
      <w:r w:rsidRPr="002260CC">
        <w:t>6</w:t>
      </w:r>
      <w:r w:rsidRPr="00F4442C">
        <w:t>.2.5.3</w:t>
      </w:r>
      <w:r w:rsidRPr="00F4442C">
        <w:tab/>
        <w:t>Policy Usage</w:t>
      </w:r>
      <w:r w:rsidRPr="00F4442C">
        <w:rPr>
          <w:rFonts w:eastAsia="等线"/>
        </w:rPr>
        <w:t xml:space="preserve"> Subscription</w:t>
      </w:r>
      <w:r w:rsidRPr="00F4442C">
        <w:t xml:space="preserve"> Update</w:t>
      </w:r>
      <w:bookmarkEnd w:id="198"/>
      <w:bookmarkEnd w:id="199"/>
    </w:p>
    <w:p w14:paraId="40ADEC57" w14:textId="77777777" w:rsidR="00ED591F" w:rsidRPr="00F4442C" w:rsidRDefault="00ED591F" w:rsidP="00ED591F">
      <w:r w:rsidRPr="00F4442C">
        <w:t>Figure 5.</w:t>
      </w:r>
      <w:r w:rsidRPr="002260CC">
        <w:t>6</w:t>
      </w:r>
      <w:r w:rsidRPr="00F4442C">
        <w:t xml:space="preserve">.2.5.3-1 depicts a scenario where a </w:t>
      </w:r>
      <w:r w:rsidRPr="00F4442C">
        <w:rPr>
          <w:noProof/>
          <w:lang w:eastAsia="zh-CN"/>
        </w:rPr>
        <w:t xml:space="preserve">service consumer </w:t>
      </w:r>
      <w:r w:rsidRPr="00F4442C">
        <w:t>sends a request to the NSCE Server to request the update of an existing Policy Usage</w:t>
      </w:r>
      <w:r w:rsidRPr="00F4442C">
        <w:rPr>
          <w:rFonts w:eastAsia="等线"/>
        </w:rPr>
        <w:t xml:space="preserve"> Subscription</w:t>
      </w:r>
      <w:r w:rsidRPr="00F4442C">
        <w:t xml:space="preserve"> (see also clause 9.5 of 3GPP°TS°23.435</w:t>
      </w:r>
      <w:proofErr w:type="gramStart"/>
      <w:r w:rsidRPr="00F4442C">
        <w:t>°[</w:t>
      </w:r>
      <w:proofErr w:type="gramEnd"/>
      <w:r w:rsidRPr="00F4442C">
        <w:t>14]).</w:t>
      </w:r>
    </w:p>
    <w:bookmarkStart w:id="200" w:name="_MON_1760026252"/>
    <w:bookmarkEnd w:id="200"/>
    <w:p w14:paraId="6B5091F5" w14:textId="77777777" w:rsidR="00ED591F" w:rsidRPr="00F4442C" w:rsidRDefault="00ED591F" w:rsidP="00ED591F">
      <w:pPr>
        <w:pStyle w:val="TH"/>
      </w:pPr>
      <w:r w:rsidRPr="00F4442C">
        <w:object w:dxaOrig="9620" w:dyaOrig="3089" w14:anchorId="21818562">
          <v:shape id="_x0000_i1038" type="#_x0000_t75" style="width:481.2pt;height:153.6pt" o:ole="">
            <v:imagedata r:id="rId31" o:title=""/>
          </v:shape>
          <o:OLEObject Type="Embed" ProgID="Word.Document.8" ShapeID="_x0000_i1038" DrawAspect="Content" ObjectID="_1764484721" r:id="rId32">
            <o:FieldCodes>\s</o:FieldCodes>
          </o:OLEObject>
        </w:object>
      </w:r>
    </w:p>
    <w:p w14:paraId="0CFC415E" w14:textId="77777777" w:rsidR="00ED591F" w:rsidRPr="00F4442C" w:rsidRDefault="00ED591F" w:rsidP="00ED591F">
      <w:pPr>
        <w:pStyle w:val="TF"/>
      </w:pPr>
      <w:r w:rsidRPr="00F4442C">
        <w:t>Figure 5.</w:t>
      </w:r>
      <w:r w:rsidRPr="002260CC">
        <w:t>6</w:t>
      </w:r>
      <w:r w:rsidRPr="00F4442C">
        <w:t>.2.5.3-1: Procedure for Policy Usage</w:t>
      </w:r>
      <w:r w:rsidRPr="00F4442C">
        <w:rPr>
          <w:rFonts w:eastAsia="等线"/>
        </w:rPr>
        <w:t xml:space="preserve"> Subscription</w:t>
      </w:r>
      <w:r w:rsidRPr="00F4442C">
        <w:t xml:space="preserve"> Update</w:t>
      </w:r>
    </w:p>
    <w:p w14:paraId="44647336" w14:textId="77777777" w:rsidR="00ED591F" w:rsidRPr="00F4442C" w:rsidRDefault="00ED591F" w:rsidP="00ED591F">
      <w:pPr>
        <w:pStyle w:val="B10"/>
      </w:pPr>
      <w:r w:rsidRPr="00F4442C">
        <w:t>1.</w:t>
      </w:r>
      <w:r w:rsidRPr="00F4442C">
        <w:tab/>
        <w:t>In order to update an existing Policy Usage</w:t>
      </w:r>
      <w:r w:rsidRPr="00F4442C">
        <w:rPr>
          <w:rFonts w:eastAsia="等线"/>
        </w:rPr>
        <w:t xml:space="preserve"> Subscription</w:t>
      </w:r>
      <w:r w:rsidRPr="00F4442C">
        <w:t xml:space="preserve">, the </w:t>
      </w:r>
      <w:r w:rsidRPr="00F4442C">
        <w:rPr>
          <w:noProof/>
          <w:lang w:eastAsia="zh-CN"/>
        </w:rPr>
        <w:t xml:space="preserve">service consumer </w:t>
      </w:r>
      <w:r w:rsidRPr="00F4442C">
        <w:t>shall send an HTTP PUT/PATCH request to the NSCE Server, targeting the URI of the corresponding "Individual Policy Usage</w:t>
      </w:r>
      <w:r w:rsidRPr="00F4442C">
        <w:rPr>
          <w:rFonts w:eastAsia="等线"/>
        </w:rPr>
        <w:t xml:space="preserve"> Subscription</w:t>
      </w:r>
      <w:r w:rsidRPr="00F4442C">
        <w:t>" resource, with the request body including either:</w:t>
      </w:r>
    </w:p>
    <w:p w14:paraId="5CA4C412" w14:textId="77777777" w:rsidR="00ED591F" w:rsidRPr="00F4442C" w:rsidRDefault="00ED591F" w:rsidP="00ED591F">
      <w:pPr>
        <w:pStyle w:val="B2"/>
      </w:pPr>
      <w:r w:rsidRPr="00F4442C">
        <w:t>-</w:t>
      </w:r>
      <w:r w:rsidRPr="00F4442C">
        <w:tab/>
        <w:t xml:space="preserve">the updated representation of the resource within the </w:t>
      </w:r>
      <w:proofErr w:type="spellStart"/>
      <w:r w:rsidRPr="00F4442C">
        <w:t>PolUsageSubsc</w:t>
      </w:r>
      <w:proofErr w:type="spellEnd"/>
      <w:r w:rsidRPr="00F4442C">
        <w:t xml:space="preserve"> data structure, in case the HTTP PUT method is used; or</w:t>
      </w:r>
    </w:p>
    <w:p w14:paraId="3802BE22" w14:textId="77777777" w:rsidR="00ED591F" w:rsidRPr="00F4442C" w:rsidRDefault="00ED591F" w:rsidP="00ED591F">
      <w:pPr>
        <w:pStyle w:val="B2"/>
      </w:pPr>
      <w:r w:rsidRPr="00F4442C">
        <w:t>-</w:t>
      </w:r>
      <w:r w:rsidRPr="00F4442C">
        <w:tab/>
        <w:t xml:space="preserve">the requested modifications to the resource within the </w:t>
      </w:r>
      <w:proofErr w:type="spellStart"/>
      <w:r w:rsidRPr="00F4442C">
        <w:t>PolUsageSubscPatch</w:t>
      </w:r>
      <w:proofErr w:type="spellEnd"/>
      <w:r w:rsidRPr="00F4442C">
        <w:t xml:space="preserve"> data structure, in case the HTTP PATCH method is used.</w:t>
      </w:r>
    </w:p>
    <w:p w14:paraId="5C44DECA" w14:textId="77777777" w:rsidR="00ED591F" w:rsidRPr="00F4442C" w:rsidRDefault="00ED591F" w:rsidP="00ED591F">
      <w:pPr>
        <w:pStyle w:val="NO"/>
        <w:rPr>
          <w:noProof/>
        </w:rPr>
      </w:pPr>
      <w:r w:rsidRPr="00F4442C">
        <w:rPr>
          <w:noProof/>
        </w:rPr>
        <w:t>NOTE:</w:t>
      </w:r>
      <w:r w:rsidRPr="00F4442C">
        <w:rPr>
          <w:noProof/>
        </w:rPr>
        <w:tab/>
        <w:t>An alternative service consumer (i.e. other than the one that requested the creation of the targeted resource) can initiate this request.</w:t>
      </w:r>
    </w:p>
    <w:p w14:paraId="5923CD50" w14:textId="77777777" w:rsidR="00ED591F" w:rsidRPr="00F4442C" w:rsidRDefault="00ED591F" w:rsidP="00ED591F">
      <w:pPr>
        <w:pStyle w:val="B10"/>
      </w:pPr>
      <w:r w:rsidRPr="00F4442C">
        <w:t>2a.</w:t>
      </w:r>
      <w:r w:rsidRPr="00F4442C">
        <w:tab/>
        <w:t>Upon success, the NSCE Server shall update the targeted "Individual Policy Usage</w:t>
      </w:r>
      <w:r w:rsidRPr="00F4442C">
        <w:rPr>
          <w:rFonts w:eastAsia="等线"/>
        </w:rPr>
        <w:t xml:space="preserve"> Subscription</w:t>
      </w:r>
      <w:r w:rsidRPr="00F4442C">
        <w:t>" resource accordingly and respond with either:</w:t>
      </w:r>
    </w:p>
    <w:p w14:paraId="4D885F69" w14:textId="77777777" w:rsidR="00ED591F" w:rsidRPr="00F4442C" w:rsidRDefault="00ED591F" w:rsidP="00ED591F">
      <w:pPr>
        <w:pStyle w:val="B2"/>
      </w:pPr>
      <w:r w:rsidRPr="00F4442C">
        <w:t>-</w:t>
      </w:r>
      <w:r w:rsidRPr="00F4442C">
        <w:tab/>
        <w:t>an HTTP "200 OK" status code with the response body containing a representation of the updated "Individual Policy Usage</w:t>
      </w:r>
      <w:r w:rsidRPr="00F4442C">
        <w:rPr>
          <w:rFonts w:eastAsia="等线"/>
        </w:rPr>
        <w:t xml:space="preserve"> Subscription</w:t>
      </w:r>
      <w:r w:rsidRPr="00F4442C">
        <w:t xml:space="preserve">" resource within the </w:t>
      </w:r>
      <w:proofErr w:type="spellStart"/>
      <w:r w:rsidRPr="00F4442C">
        <w:t>PolUsageSubsc</w:t>
      </w:r>
      <w:proofErr w:type="spellEnd"/>
      <w:r w:rsidRPr="00F4442C">
        <w:t xml:space="preserve"> data structure; or</w:t>
      </w:r>
    </w:p>
    <w:p w14:paraId="03C127D3" w14:textId="77777777" w:rsidR="00ED591F" w:rsidRPr="00F4442C" w:rsidRDefault="00ED591F" w:rsidP="00ED591F">
      <w:pPr>
        <w:pStyle w:val="B2"/>
      </w:pPr>
      <w:r w:rsidRPr="00F4442C">
        <w:t>-</w:t>
      </w:r>
      <w:r w:rsidRPr="00F4442C">
        <w:tab/>
        <w:t>an HTTP "204 No Content" status code.</w:t>
      </w:r>
    </w:p>
    <w:p w14:paraId="2421739D" w14:textId="77777777" w:rsidR="00ED591F" w:rsidRPr="00F4442C" w:rsidRDefault="00ED591F" w:rsidP="00ED591F">
      <w:pPr>
        <w:pStyle w:val="B10"/>
      </w:pPr>
      <w:r w:rsidRPr="00F4442C">
        <w:t>2b.</w:t>
      </w:r>
      <w:r w:rsidRPr="00F4442C">
        <w:tab/>
        <w:t>On failure, the appropriate HTTP status code indicating the error shall be returned and appropriate additional error information should be returned in the HTTP PUT/PATCH response body, as specified in clause 6.</w:t>
      </w:r>
      <w:r w:rsidRPr="002260CC">
        <w:t>4</w:t>
      </w:r>
      <w:r w:rsidRPr="00F4442C">
        <w:t>.7.</w:t>
      </w:r>
    </w:p>
    <w:p w14:paraId="325D1D16" w14:textId="77777777" w:rsidR="00ED591F" w:rsidRPr="00F4442C" w:rsidRDefault="00ED591F" w:rsidP="00ED591F">
      <w:pPr>
        <w:pStyle w:val="51"/>
      </w:pPr>
      <w:bookmarkStart w:id="201" w:name="_Toc151743081"/>
      <w:bookmarkStart w:id="202" w:name="_Toc151743546"/>
      <w:r w:rsidRPr="00F4442C">
        <w:t>5.</w:t>
      </w:r>
      <w:r w:rsidRPr="002260CC">
        <w:t>6</w:t>
      </w:r>
      <w:r w:rsidRPr="00F4442C">
        <w:t>.2.5.4</w:t>
      </w:r>
      <w:r w:rsidRPr="00F4442C">
        <w:tab/>
        <w:t>Policy Usage</w:t>
      </w:r>
      <w:r w:rsidRPr="00F4442C">
        <w:rPr>
          <w:rFonts w:eastAsia="等线"/>
        </w:rPr>
        <w:t xml:space="preserve"> Subscription</w:t>
      </w:r>
      <w:r w:rsidRPr="00F4442C">
        <w:t xml:space="preserve"> Deletion</w:t>
      </w:r>
      <w:bookmarkEnd w:id="201"/>
      <w:bookmarkEnd w:id="202"/>
    </w:p>
    <w:p w14:paraId="3931A0AC" w14:textId="77777777" w:rsidR="00ED591F" w:rsidRPr="00F4442C" w:rsidRDefault="00ED591F" w:rsidP="00ED591F">
      <w:r w:rsidRPr="00F4442C">
        <w:t>Figure 5.</w:t>
      </w:r>
      <w:r w:rsidRPr="002260CC">
        <w:t>6</w:t>
      </w:r>
      <w:r w:rsidRPr="00F4442C">
        <w:t xml:space="preserve">.2.5.4-1 depicts a scenario where a </w:t>
      </w:r>
      <w:r w:rsidRPr="00F4442C">
        <w:rPr>
          <w:noProof/>
          <w:lang w:eastAsia="zh-CN"/>
        </w:rPr>
        <w:t xml:space="preserve">service consumer </w:t>
      </w:r>
      <w:r w:rsidRPr="00F4442C">
        <w:t>sends a request to the NSCE Server to request the deletion of an existing Policy Usage</w:t>
      </w:r>
      <w:r w:rsidRPr="00F4442C">
        <w:rPr>
          <w:rFonts w:eastAsia="等线"/>
        </w:rPr>
        <w:t xml:space="preserve"> Subscription</w:t>
      </w:r>
      <w:r w:rsidRPr="00F4442C">
        <w:t xml:space="preserve"> (see also clause 9.5 of 3GPP°TS°23.435</w:t>
      </w:r>
      <w:proofErr w:type="gramStart"/>
      <w:r w:rsidRPr="00F4442C">
        <w:t>°[</w:t>
      </w:r>
      <w:proofErr w:type="gramEnd"/>
      <w:r w:rsidRPr="00F4442C">
        <w:t>14]).</w:t>
      </w:r>
    </w:p>
    <w:bookmarkStart w:id="203" w:name="_MON_1760119529"/>
    <w:bookmarkEnd w:id="203"/>
    <w:p w14:paraId="3FEDAB7E" w14:textId="77777777" w:rsidR="00ED591F" w:rsidRPr="00F4442C" w:rsidRDefault="00ED591F" w:rsidP="00ED591F">
      <w:pPr>
        <w:pStyle w:val="TH"/>
      </w:pPr>
      <w:r w:rsidRPr="00F4442C">
        <w:object w:dxaOrig="9620" w:dyaOrig="2508" w14:anchorId="00E6D1AE">
          <v:shape id="_x0000_i1039" type="#_x0000_t75" style="width:481.2pt;height:125.4pt" o:ole="">
            <v:imagedata r:id="rId33" o:title=""/>
          </v:shape>
          <o:OLEObject Type="Embed" ProgID="Word.Document.8" ShapeID="_x0000_i1039" DrawAspect="Content" ObjectID="_1764484722" r:id="rId34">
            <o:FieldCodes>\s</o:FieldCodes>
          </o:OLEObject>
        </w:object>
      </w:r>
    </w:p>
    <w:p w14:paraId="1BD8E5C8" w14:textId="77777777" w:rsidR="00ED591F" w:rsidRPr="00F4442C" w:rsidRDefault="00ED591F" w:rsidP="00ED591F">
      <w:pPr>
        <w:pStyle w:val="TF"/>
      </w:pPr>
      <w:r w:rsidRPr="00F4442C">
        <w:t>Figure 5.</w:t>
      </w:r>
      <w:r w:rsidRPr="002260CC">
        <w:t>6</w:t>
      </w:r>
      <w:r w:rsidRPr="00F4442C">
        <w:t>.2.5.4-1: Procedure for Policy Usage</w:t>
      </w:r>
      <w:r w:rsidRPr="00F4442C">
        <w:rPr>
          <w:rFonts w:eastAsia="等线"/>
        </w:rPr>
        <w:t xml:space="preserve"> Subscription</w:t>
      </w:r>
      <w:r w:rsidRPr="00F4442C">
        <w:t xml:space="preserve"> Deletion</w:t>
      </w:r>
    </w:p>
    <w:p w14:paraId="6AF3D76F" w14:textId="77777777" w:rsidR="00ED591F" w:rsidRPr="00F4442C" w:rsidRDefault="00ED591F" w:rsidP="00ED591F">
      <w:pPr>
        <w:pStyle w:val="B10"/>
      </w:pPr>
      <w:r w:rsidRPr="00F4442C">
        <w:t>1.</w:t>
      </w:r>
      <w:r w:rsidRPr="00F4442C">
        <w:tab/>
        <w:t>In order to request the deletion of an existing Policy Usage</w:t>
      </w:r>
      <w:r w:rsidRPr="00F4442C">
        <w:rPr>
          <w:rFonts w:eastAsia="等线"/>
        </w:rPr>
        <w:t xml:space="preserve"> Subscription</w:t>
      </w:r>
      <w:r w:rsidRPr="00F4442C">
        <w:t xml:space="preserve">, the </w:t>
      </w:r>
      <w:r w:rsidRPr="00F4442C">
        <w:rPr>
          <w:noProof/>
          <w:lang w:eastAsia="zh-CN"/>
        </w:rPr>
        <w:t xml:space="preserve">service consumer </w:t>
      </w:r>
      <w:r w:rsidRPr="00F4442C">
        <w:t>shall send an HTTP DELETE request to the NSCE Server targeting the corresponding "Individual Policy Usage</w:t>
      </w:r>
      <w:r w:rsidRPr="00F4442C">
        <w:rPr>
          <w:rFonts w:eastAsia="等线"/>
        </w:rPr>
        <w:t xml:space="preserve"> Subscription</w:t>
      </w:r>
      <w:r w:rsidRPr="00F4442C">
        <w:t>" resource.</w:t>
      </w:r>
    </w:p>
    <w:p w14:paraId="279CBCDB" w14:textId="77777777" w:rsidR="00ED591F" w:rsidRPr="00F4442C" w:rsidRDefault="00ED591F" w:rsidP="00ED591F">
      <w:pPr>
        <w:pStyle w:val="NO"/>
        <w:rPr>
          <w:noProof/>
        </w:rPr>
      </w:pPr>
      <w:r w:rsidRPr="00F4442C">
        <w:rPr>
          <w:noProof/>
        </w:rPr>
        <w:t>NOTE:</w:t>
      </w:r>
      <w:r w:rsidRPr="00F4442C">
        <w:rPr>
          <w:noProof/>
        </w:rPr>
        <w:tab/>
        <w:t>An alternative service consumer (i.e. other than the one that requested the creation of the targeted resource) can initiate this request.</w:t>
      </w:r>
    </w:p>
    <w:p w14:paraId="4305D707" w14:textId="77777777" w:rsidR="00ED591F" w:rsidRPr="00F4442C" w:rsidRDefault="00ED591F" w:rsidP="00ED591F">
      <w:pPr>
        <w:pStyle w:val="B10"/>
      </w:pPr>
      <w:r w:rsidRPr="00F4442C">
        <w:t>2a.</w:t>
      </w:r>
      <w:r w:rsidRPr="00F4442C">
        <w:tab/>
        <w:t>Upon success, the NSCE Server shall respond with an HTTP "204 No Content" status code.</w:t>
      </w:r>
    </w:p>
    <w:p w14:paraId="52170D98" w14:textId="77777777" w:rsidR="00ED591F" w:rsidRPr="00F4442C" w:rsidRDefault="00ED591F" w:rsidP="00ED591F">
      <w:pPr>
        <w:pStyle w:val="B10"/>
      </w:pPr>
      <w:r w:rsidRPr="00F4442C">
        <w:t>2b.</w:t>
      </w:r>
      <w:r w:rsidRPr="00F4442C">
        <w:tab/>
        <w:t>On failure, the appropriate HTTP status code indicating the error shall be returned and appropriate additional error information should be returned in the HTTP DELETE response body, as specified in clause 6.</w:t>
      </w:r>
      <w:r w:rsidRPr="002260CC">
        <w:t>4</w:t>
      </w:r>
      <w:r w:rsidRPr="00F4442C">
        <w:t>.7.</w:t>
      </w:r>
    </w:p>
    <w:p w14:paraId="59716931" w14:textId="77777777" w:rsidR="00ED591F" w:rsidRPr="00F4442C" w:rsidRDefault="00ED591F" w:rsidP="00ED591F">
      <w:pPr>
        <w:pStyle w:val="41"/>
      </w:pPr>
      <w:bookmarkStart w:id="204" w:name="_Toc144024139"/>
      <w:bookmarkStart w:id="205" w:name="_Toc148176838"/>
      <w:bookmarkStart w:id="206" w:name="_Toc148358888"/>
      <w:bookmarkStart w:id="207" w:name="_Toc151743082"/>
      <w:bookmarkStart w:id="208" w:name="_Toc151743547"/>
      <w:r w:rsidRPr="00F4442C">
        <w:t>5.</w:t>
      </w:r>
      <w:r w:rsidRPr="002260CC">
        <w:t>6</w:t>
      </w:r>
      <w:r w:rsidRPr="00F4442C">
        <w:t>.2.7</w:t>
      </w:r>
      <w:r w:rsidRPr="00F4442C">
        <w:tab/>
      </w:r>
      <w:bookmarkEnd w:id="204"/>
      <w:bookmarkEnd w:id="205"/>
      <w:bookmarkEnd w:id="206"/>
      <w:proofErr w:type="spellStart"/>
      <w:r w:rsidRPr="00F4442C">
        <w:rPr>
          <w:lang w:val="en-US"/>
        </w:rPr>
        <w:t>NSCE_PolicyManagement_Notify</w:t>
      </w:r>
      <w:bookmarkEnd w:id="207"/>
      <w:bookmarkEnd w:id="208"/>
      <w:proofErr w:type="spellEnd"/>
    </w:p>
    <w:p w14:paraId="6EDD68FF" w14:textId="77777777" w:rsidR="00ED591F" w:rsidRPr="00F4442C" w:rsidRDefault="00ED591F" w:rsidP="00ED591F">
      <w:pPr>
        <w:pStyle w:val="51"/>
      </w:pPr>
      <w:bookmarkStart w:id="209" w:name="_Toc96843336"/>
      <w:bookmarkStart w:id="210" w:name="_Toc96844311"/>
      <w:bookmarkStart w:id="211" w:name="_Toc100739884"/>
      <w:bookmarkStart w:id="212" w:name="_Toc129252457"/>
      <w:bookmarkStart w:id="213" w:name="_Toc144024140"/>
      <w:bookmarkStart w:id="214" w:name="_Toc148176839"/>
      <w:bookmarkStart w:id="215" w:name="_Toc148358889"/>
      <w:bookmarkStart w:id="216" w:name="_Toc151743083"/>
      <w:bookmarkStart w:id="217" w:name="_Toc151743548"/>
      <w:r w:rsidRPr="00F4442C">
        <w:t>5.</w:t>
      </w:r>
      <w:r w:rsidRPr="002260CC">
        <w:t>6</w:t>
      </w:r>
      <w:r w:rsidRPr="00F4442C">
        <w:t>.2.7.1</w:t>
      </w:r>
      <w:r w:rsidRPr="00F4442C">
        <w:tab/>
        <w:t>General</w:t>
      </w:r>
      <w:bookmarkEnd w:id="209"/>
      <w:bookmarkEnd w:id="210"/>
      <w:bookmarkEnd w:id="211"/>
      <w:bookmarkEnd w:id="212"/>
      <w:bookmarkEnd w:id="213"/>
      <w:bookmarkEnd w:id="214"/>
      <w:bookmarkEnd w:id="215"/>
      <w:bookmarkEnd w:id="216"/>
      <w:bookmarkEnd w:id="217"/>
    </w:p>
    <w:p w14:paraId="3F11E391" w14:textId="77777777" w:rsidR="00ED591F" w:rsidRPr="00F4442C" w:rsidRDefault="00ED591F" w:rsidP="00ED591F">
      <w:r w:rsidRPr="00F4442C">
        <w:t>This service operation is used by a NSCE Server to notify a previously subscribed service consumer on:</w:t>
      </w:r>
    </w:p>
    <w:p w14:paraId="2C53FEEE" w14:textId="77777777" w:rsidR="00ED591F" w:rsidRPr="00F4442C" w:rsidRDefault="00ED591F" w:rsidP="00ED591F">
      <w:pPr>
        <w:pStyle w:val="B10"/>
      </w:pPr>
      <w:r w:rsidRPr="00F4442C">
        <w:t>-</w:t>
      </w:r>
      <w:r w:rsidRPr="00F4442C">
        <w:tab/>
        <w:t>Policy Usage event(s).</w:t>
      </w:r>
    </w:p>
    <w:p w14:paraId="2D67AE5A" w14:textId="77777777" w:rsidR="00ED591F" w:rsidRPr="00F4442C" w:rsidRDefault="00ED591F" w:rsidP="00ED591F">
      <w:r w:rsidRPr="00F4442C">
        <w:t>The following procedures are supported by the "</w:t>
      </w:r>
      <w:proofErr w:type="spellStart"/>
      <w:r w:rsidRPr="00F4442C">
        <w:rPr>
          <w:lang w:val="en-US"/>
        </w:rPr>
        <w:t>NSCE_PolicyManagement_Notify</w:t>
      </w:r>
      <w:proofErr w:type="spellEnd"/>
      <w:r w:rsidRPr="00F4442C">
        <w:t>" service operation:</w:t>
      </w:r>
    </w:p>
    <w:p w14:paraId="7D988DE1" w14:textId="77777777" w:rsidR="00ED591F" w:rsidRPr="00F4442C" w:rsidRDefault="00ED591F" w:rsidP="00ED591F">
      <w:pPr>
        <w:pStyle w:val="B10"/>
      </w:pPr>
      <w:r w:rsidRPr="00F4442C">
        <w:rPr>
          <w:lang w:val="en-US"/>
        </w:rPr>
        <w:t>-</w:t>
      </w:r>
      <w:r w:rsidRPr="00F4442C">
        <w:rPr>
          <w:lang w:val="en-US"/>
        </w:rPr>
        <w:tab/>
      </w:r>
      <w:r w:rsidRPr="00F4442C">
        <w:t>Policy Usage</w:t>
      </w:r>
      <w:r w:rsidRPr="00F4442C">
        <w:rPr>
          <w:lang w:val="en-US"/>
        </w:rPr>
        <w:t xml:space="preserve"> Notification</w:t>
      </w:r>
      <w:r w:rsidRPr="00F4442C">
        <w:t>.</w:t>
      </w:r>
    </w:p>
    <w:p w14:paraId="6087F31D" w14:textId="77777777" w:rsidR="00ED591F" w:rsidRPr="00F4442C" w:rsidRDefault="00ED591F" w:rsidP="00ED591F">
      <w:pPr>
        <w:pStyle w:val="51"/>
      </w:pPr>
      <w:bookmarkStart w:id="218" w:name="_Toc96843337"/>
      <w:bookmarkStart w:id="219" w:name="_Toc96844312"/>
      <w:bookmarkStart w:id="220" w:name="_Toc100739885"/>
      <w:bookmarkStart w:id="221" w:name="_Toc129252458"/>
      <w:bookmarkStart w:id="222" w:name="_Toc144024141"/>
      <w:bookmarkStart w:id="223" w:name="_Toc148176840"/>
      <w:bookmarkStart w:id="224" w:name="_Toc148358890"/>
      <w:bookmarkStart w:id="225" w:name="_Toc151743084"/>
      <w:bookmarkStart w:id="226" w:name="_Toc151743549"/>
      <w:r w:rsidRPr="00F4442C">
        <w:t>5.</w:t>
      </w:r>
      <w:r w:rsidRPr="002260CC">
        <w:t>6</w:t>
      </w:r>
      <w:r w:rsidRPr="00F4442C">
        <w:t>.2.7.2</w:t>
      </w:r>
      <w:r w:rsidRPr="00F4442C">
        <w:tab/>
      </w:r>
      <w:bookmarkEnd w:id="218"/>
      <w:bookmarkEnd w:id="219"/>
      <w:bookmarkEnd w:id="220"/>
      <w:bookmarkEnd w:id="221"/>
      <w:r w:rsidRPr="00F4442C">
        <w:t xml:space="preserve">Policy Usage </w:t>
      </w:r>
      <w:r w:rsidRPr="00F4442C">
        <w:rPr>
          <w:lang w:val="en-US"/>
        </w:rPr>
        <w:t>Notification</w:t>
      </w:r>
      <w:bookmarkEnd w:id="222"/>
      <w:bookmarkEnd w:id="223"/>
      <w:bookmarkEnd w:id="224"/>
      <w:bookmarkEnd w:id="225"/>
      <w:bookmarkEnd w:id="226"/>
    </w:p>
    <w:p w14:paraId="5A867B79" w14:textId="77777777" w:rsidR="00ED591F" w:rsidRPr="00F4442C" w:rsidRDefault="00ED591F" w:rsidP="00ED591F">
      <w:r w:rsidRPr="00F4442C">
        <w:t>Figure 5.</w:t>
      </w:r>
      <w:r w:rsidRPr="002260CC">
        <w:t>6</w:t>
      </w:r>
      <w:r w:rsidRPr="00F4442C">
        <w:t xml:space="preserve">.2.7.2-1 depicts a scenario where the NSCE Server sends a request to notify a previously subscribed </w:t>
      </w:r>
      <w:r w:rsidRPr="00F4442C">
        <w:rPr>
          <w:noProof/>
          <w:lang w:eastAsia="zh-CN"/>
        </w:rPr>
        <w:t xml:space="preserve">service consumer </w:t>
      </w:r>
      <w:r w:rsidRPr="00F4442C">
        <w:t>on Policy Usage event(s) (see also clause 9.5 of 3GPP°TS°23.435</w:t>
      </w:r>
      <w:proofErr w:type="gramStart"/>
      <w:r w:rsidRPr="00F4442C">
        <w:t>°[</w:t>
      </w:r>
      <w:proofErr w:type="gramEnd"/>
      <w:r w:rsidRPr="00F4442C">
        <w:t>14]).</w:t>
      </w:r>
    </w:p>
    <w:bookmarkStart w:id="227" w:name="_MON_1742563221"/>
    <w:bookmarkEnd w:id="227"/>
    <w:p w14:paraId="743BA5EC" w14:textId="77777777" w:rsidR="00ED591F" w:rsidRPr="00F4442C" w:rsidRDefault="00ED591F" w:rsidP="00ED591F">
      <w:pPr>
        <w:pStyle w:val="TH"/>
      </w:pPr>
      <w:r w:rsidRPr="00F4442C">
        <w:object w:dxaOrig="9620" w:dyaOrig="2749" w14:anchorId="3206A1DB">
          <v:shape id="_x0000_i1040" type="#_x0000_t75" style="width:481.2pt;height:137.4pt" o:ole="">
            <v:imagedata r:id="rId35" o:title=""/>
          </v:shape>
          <o:OLEObject Type="Embed" ProgID="Word.Document.8" ShapeID="_x0000_i1040" DrawAspect="Content" ObjectID="_1764484723" r:id="rId36">
            <o:FieldCodes>\s</o:FieldCodes>
          </o:OLEObject>
        </w:object>
      </w:r>
    </w:p>
    <w:p w14:paraId="2F594E30" w14:textId="77777777" w:rsidR="00ED591F" w:rsidRPr="00F4442C" w:rsidRDefault="00ED591F" w:rsidP="00ED591F">
      <w:pPr>
        <w:pStyle w:val="TF"/>
      </w:pPr>
      <w:r w:rsidRPr="00F4442C">
        <w:t>Figure 5.</w:t>
      </w:r>
      <w:r w:rsidRPr="002260CC">
        <w:t>6</w:t>
      </w:r>
      <w:r w:rsidRPr="00F4442C">
        <w:t xml:space="preserve">.2.7.2-1: Policy Usage </w:t>
      </w:r>
      <w:r w:rsidRPr="00F4442C">
        <w:rPr>
          <w:lang w:val="en-US"/>
        </w:rPr>
        <w:t>Notification</w:t>
      </w:r>
    </w:p>
    <w:p w14:paraId="1019603B" w14:textId="77777777" w:rsidR="00ED591F" w:rsidRPr="00F4442C" w:rsidRDefault="00ED591F" w:rsidP="00ED591F">
      <w:pPr>
        <w:pStyle w:val="B10"/>
      </w:pPr>
      <w:r w:rsidRPr="00F4442C">
        <w:t>1.</w:t>
      </w:r>
      <w:r w:rsidRPr="00F4442C">
        <w:tab/>
        <w:t xml:space="preserve">In order to notify a previously subscribed </w:t>
      </w:r>
      <w:r w:rsidRPr="00F4442C">
        <w:rPr>
          <w:noProof/>
          <w:lang w:eastAsia="zh-CN"/>
        </w:rPr>
        <w:t xml:space="preserve">service consumer </w:t>
      </w:r>
      <w:r w:rsidRPr="00F4442C">
        <w:t>on Policy Usage event(s)</w:t>
      </w:r>
      <w:r w:rsidRPr="00F4442C">
        <w:rPr>
          <w:lang w:val="en-US"/>
        </w:rPr>
        <w:t>, t</w:t>
      </w:r>
      <w:r w:rsidRPr="00F4442C">
        <w:t xml:space="preserve">he NSCE Server shall send an HTTP POST request to the </w:t>
      </w:r>
      <w:r w:rsidRPr="00F4442C">
        <w:rPr>
          <w:noProof/>
          <w:lang w:eastAsia="zh-CN"/>
        </w:rPr>
        <w:t xml:space="preserve">service consumer </w:t>
      </w:r>
      <w:r w:rsidRPr="00F4442C">
        <w:t>with the request URI set to "</w:t>
      </w:r>
      <w:r w:rsidRPr="00F4442C">
        <w:rPr>
          <w:lang w:val="en-US"/>
        </w:rPr>
        <w:t>{</w:t>
      </w:r>
      <w:proofErr w:type="spellStart"/>
      <w:r w:rsidRPr="00F4442C">
        <w:t>notifUri</w:t>
      </w:r>
      <w:proofErr w:type="spellEnd"/>
      <w:r w:rsidRPr="00F4442C">
        <w:t>}", where the "</w:t>
      </w:r>
      <w:proofErr w:type="spellStart"/>
      <w:r w:rsidRPr="00F4442C">
        <w:t>notifUri</w:t>
      </w:r>
      <w:proofErr w:type="spellEnd"/>
      <w:r w:rsidRPr="00F4442C">
        <w:t xml:space="preserve">" is set to the value received from the </w:t>
      </w:r>
      <w:r w:rsidRPr="00F4442C">
        <w:rPr>
          <w:noProof/>
          <w:lang w:eastAsia="zh-CN"/>
        </w:rPr>
        <w:t>service consumer</w:t>
      </w:r>
      <w:r w:rsidRPr="00F4442C">
        <w:t xml:space="preserve"> during the creation/update of the corresponding Policy Usage Subscription using the procedures defined in clause 5.</w:t>
      </w:r>
      <w:r w:rsidRPr="002260CC">
        <w:t>6</w:t>
      </w:r>
      <w:r w:rsidRPr="00F4442C">
        <w:t xml:space="preserve">.2.5, and the request body including the </w:t>
      </w:r>
      <w:proofErr w:type="spellStart"/>
      <w:r w:rsidRPr="00F4442C">
        <w:t>DataDelNotif</w:t>
      </w:r>
      <w:proofErr w:type="spellEnd"/>
      <w:r w:rsidRPr="00F4442C">
        <w:t xml:space="preserve"> data structure.</w:t>
      </w:r>
    </w:p>
    <w:p w14:paraId="388D7447" w14:textId="77777777" w:rsidR="00ED591F" w:rsidRPr="00F4442C" w:rsidRDefault="00ED591F" w:rsidP="00ED591F">
      <w:pPr>
        <w:pStyle w:val="B10"/>
      </w:pPr>
      <w:r w:rsidRPr="00F4442C">
        <w:lastRenderedPageBreak/>
        <w:t>2a.</w:t>
      </w:r>
      <w:r w:rsidRPr="00F4442C">
        <w:tab/>
        <w:t xml:space="preserve">Upon success, the </w:t>
      </w:r>
      <w:r w:rsidRPr="00F4442C">
        <w:rPr>
          <w:noProof/>
          <w:lang w:eastAsia="zh-CN"/>
        </w:rPr>
        <w:t xml:space="preserve">service consumer </w:t>
      </w:r>
      <w:r w:rsidRPr="00F4442C">
        <w:t>shall respond to the NSCE Server with an HTTP "204 No Content" status code to acknowledge the reception of the notification.</w:t>
      </w:r>
    </w:p>
    <w:p w14:paraId="25B28E27" w14:textId="77777777" w:rsidR="00ED591F" w:rsidRPr="00F4442C" w:rsidRDefault="00ED591F" w:rsidP="00ED591F">
      <w:pPr>
        <w:pStyle w:val="B10"/>
      </w:pPr>
      <w:r w:rsidRPr="00F4442C">
        <w:t>2b.</w:t>
      </w:r>
      <w:r w:rsidRPr="00F4442C">
        <w:tab/>
        <w:t>On failure, the appropriate HTTP status code indicating the error shall be returned and appropriate additional error information should be returned in the HTTP POST response body, as specified in clause 6.4.7.</w:t>
      </w:r>
    </w:p>
    <w:p w14:paraId="0AD56F54" w14:textId="4E043726" w:rsidR="008A6D4A" w:rsidRDefault="004859EC" w:rsidP="00ED591F">
      <w:pPr>
        <w:pStyle w:val="21"/>
      </w:pPr>
      <w:r w:rsidRPr="004D3578">
        <w:br w:type="page"/>
      </w:r>
      <w:bookmarkStart w:id="228" w:name="_Toc130662188"/>
      <w:r w:rsidR="008A6D4A">
        <w:lastRenderedPageBreak/>
        <w:t>6</w:t>
      </w:r>
      <w:r w:rsidR="008A6D4A">
        <w:tab/>
        <w:t>API Definitions</w:t>
      </w:r>
      <w:bookmarkEnd w:id="79"/>
      <w:bookmarkEnd w:id="80"/>
      <w:bookmarkEnd w:id="228"/>
    </w:p>
    <w:p w14:paraId="391C9859" w14:textId="77777777" w:rsidR="008A6D4A" w:rsidRDefault="008A6D4A" w:rsidP="007A4424">
      <w:pPr>
        <w:pStyle w:val="21"/>
      </w:pPr>
      <w:bookmarkStart w:id="229" w:name="_Toc510696598"/>
      <w:bookmarkStart w:id="230" w:name="_Toc35971390"/>
      <w:bookmarkStart w:id="231" w:name="_Toc130662189"/>
      <w:r>
        <w:t>6.1</w:t>
      </w:r>
      <w:r>
        <w:tab/>
        <w:t>&lt;</w:t>
      </w:r>
      <w:r w:rsidRPr="00532024">
        <w:t xml:space="preserve"> </w:t>
      </w:r>
      <w:r>
        <w:t>Service 1&gt; Service API</w:t>
      </w:r>
      <w:bookmarkEnd w:id="229"/>
      <w:bookmarkEnd w:id="230"/>
      <w:bookmarkEnd w:id="231"/>
    </w:p>
    <w:p w14:paraId="190D55F7" w14:textId="137BDEBA" w:rsidR="008A6D4A" w:rsidRDefault="008A6D4A" w:rsidP="008A6D4A">
      <w:pPr>
        <w:pStyle w:val="Guidance"/>
      </w:pPr>
      <w:r>
        <w:t>One clause per service, where &lt;service 1&gt; is to be replaced by the service name (</w:t>
      </w:r>
      <w:proofErr w:type="gramStart"/>
      <w:r>
        <w:t>e.g.</w:t>
      </w:r>
      <w:proofErr w:type="gramEnd"/>
      <w:r>
        <w:t xml:space="preserve"> </w:t>
      </w:r>
      <w:r w:rsidR="001E47DF" w:rsidRPr="002410D5">
        <w:t>UAE_C2OperationModeManagement</w:t>
      </w:r>
      <w:r>
        <w:t>).</w:t>
      </w:r>
    </w:p>
    <w:p w14:paraId="2FA7B115" w14:textId="77777777" w:rsidR="008A6D4A" w:rsidRDefault="008A6D4A" w:rsidP="007A4424">
      <w:pPr>
        <w:pStyle w:val="31"/>
      </w:pPr>
      <w:bookmarkStart w:id="232" w:name="_Toc510696599"/>
      <w:bookmarkStart w:id="233" w:name="_Toc35971391"/>
      <w:bookmarkStart w:id="234" w:name="_Toc130662190"/>
      <w:r>
        <w:t>6.1.1</w:t>
      </w:r>
      <w:r>
        <w:tab/>
        <w:t>Introduction</w:t>
      </w:r>
      <w:bookmarkEnd w:id="232"/>
      <w:bookmarkEnd w:id="233"/>
      <w:bookmarkEnd w:id="234"/>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235"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7777777"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77777777" w:rsidR="002641DF" w:rsidRDefault="002641DF" w:rsidP="002641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FF8FBED" w14:textId="77777777" w:rsidR="002641DF" w:rsidRPr="00E23840" w:rsidRDefault="002641DF" w:rsidP="002641D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0"/>
        <w:rPr>
          <w:noProof/>
        </w:rPr>
      </w:pPr>
      <w:r>
        <w:rPr>
          <w:noProof/>
        </w:rPr>
        <w:t>-</w:t>
      </w:r>
      <w:r>
        <w:rPr>
          <w:noProof/>
        </w:rPr>
        <w:tab/>
        <w:t>The &lt;apiVersion&gt; shall be "v1".</w:t>
      </w:r>
    </w:p>
    <w:p w14:paraId="4C9F033D" w14:textId="77777777" w:rsidR="002641DF" w:rsidRDefault="002641DF" w:rsidP="002641DF">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4188D1DC" w14:textId="629D5971" w:rsidR="002641DF" w:rsidRDefault="002641DF" w:rsidP="002641DF">
      <w:pPr>
        <w:pStyle w:val="NO"/>
      </w:pPr>
      <w:bookmarkStart w:id="236" w:name="_Toc35971392"/>
      <w:r>
        <w:t>NOTE:</w:t>
      </w:r>
      <w:r>
        <w:tab/>
        <w:t>When 3GPP TS 29.122 [2] is referenced for the common protocol and interface aspects for API definition in the clauses under clause 5, the service producer (</w:t>
      </w:r>
      <w:proofErr w:type="gramStart"/>
      <w:r>
        <w:t>i.e.</w:t>
      </w:r>
      <w:proofErr w:type="gramEnd"/>
      <w:r>
        <w:t xml:space="preserve"> </w:t>
      </w:r>
      <w:r w:rsidR="00CC4850">
        <w:t>&lt;NF or Entity, e.g. UAE Server&gt;</w:t>
      </w:r>
      <w:r>
        <w:t xml:space="preserve">) takes the role of the SCEF and the service consumer (i.e. </w:t>
      </w:r>
      <w:r w:rsidR="000A573D">
        <w:t>&lt;provide examples of service consumers&gt;</w:t>
      </w:r>
      <w:r>
        <w:t>) takes the role of the SCS/AS.</w:t>
      </w:r>
    </w:p>
    <w:p w14:paraId="3FF0D67A" w14:textId="38AE1940" w:rsidR="008A6D4A" w:rsidRDefault="008A6D4A" w:rsidP="007A4424">
      <w:pPr>
        <w:pStyle w:val="31"/>
      </w:pPr>
      <w:bookmarkStart w:id="237" w:name="_Toc130662191"/>
      <w:r>
        <w:t>6.1.2</w:t>
      </w:r>
      <w:r>
        <w:tab/>
        <w:t>Usage of HTTP</w:t>
      </w:r>
      <w:bookmarkEnd w:id="235"/>
      <w:bookmarkEnd w:id="236"/>
      <w:bookmarkEnd w:id="237"/>
      <w:r w:rsidR="00B24F88">
        <w:t xml:space="preserve"> and common API related aspects</w:t>
      </w:r>
    </w:p>
    <w:p w14:paraId="398F53F7" w14:textId="32088FF2" w:rsidR="00D21645" w:rsidRPr="001F47A6" w:rsidRDefault="00D21645" w:rsidP="00D21645">
      <w:bookmarkStart w:id="238" w:name="_Toc510696607"/>
      <w:bookmarkStart w:id="239" w:name="_Toc35971398"/>
      <w:r>
        <w:t xml:space="preserve">The provisions of clause 5.2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31"/>
      </w:pPr>
      <w:bookmarkStart w:id="240" w:name="_Toc130662192"/>
      <w:r>
        <w:t>6.1.3</w:t>
      </w:r>
      <w:r>
        <w:tab/>
        <w:t>Resources</w:t>
      </w:r>
      <w:bookmarkEnd w:id="238"/>
      <w:bookmarkEnd w:id="239"/>
      <w:bookmarkEnd w:id="240"/>
    </w:p>
    <w:p w14:paraId="3A809721" w14:textId="77777777" w:rsidR="006E186B" w:rsidRPr="000A7435" w:rsidRDefault="006E186B" w:rsidP="006E186B">
      <w:pPr>
        <w:pStyle w:val="41"/>
      </w:pPr>
      <w:bookmarkStart w:id="241" w:name="_Toc510696608"/>
      <w:bookmarkStart w:id="242" w:name="_Toc35971399"/>
      <w:bookmarkStart w:id="243" w:name="_Toc130662193"/>
      <w:bookmarkStart w:id="244" w:name="_Toc510696609"/>
      <w:bookmarkStart w:id="245" w:name="_Toc35971400"/>
      <w:r>
        <w:t>6.1.3.1</w:t>
      </w:r>
      <w:r>
        <w:tab/>
        <w:t>Overview</w:t>
      </w:r>
      <w:bookmarkEnd w:id="241"/>
      <w:bookmarkEnd w:id="242"/>
      <w:bookmarkEnd w:id="243"/>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6in;height:347.4pt" o:ole="">
            <v:imagedata r:id="rId37" o:title=""/>
          </v:shape>
          <o:OLEObject Type="Embed" ProgID="Visio.Drawing.11" ShapeID="_x0000_i1027" DrawAspect="Content" ObjectID="_1764484724" r:id="rId38"/>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961F639" w14:textId="5342A65A" w:rsidR="006E186B" w:rsidRDefault="006E186B" w:rsidP="006E186B">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3A7F6AB5"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bookmarkStart w:id="246" w:name="MCCQCTEMPBM_00000034"/>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bookmarkEnd w:id="246"/>
    </w:tbl>
    <w:p w14:paraId="7E5BEBC7" w14:textId="77777777" w:rsidR="0038612E" w:rsidRPr="006B5418" w:rsidRDefault="0038612E" w:rsidP="0038612E">
      <w:pPr>
        <w:rPr>
          <w:lang w:val="en-US"/>
        </w:rPr>
      </w:pPr>
    </w:p>
    <w:p w14:paraId="05B19D93" w14:textId="77777777" w:rsidR="008A6D4A" w:rsidRDefault="008A6D4A" w:rsidP="007A4424">
      <w:pPr>
        <w:pStyle w:val="41"/>
      </w:pPr>
      <w:bookmarkStart w:id="247" w:name="_Toc130662194"/>
      <w:r>
        <w:t>6.1.3.2</w:t>
      </w:r>
      <w:r>
        <w:tab/>
        <w:t>Resource: &lt;resource 1&gt;</w:t>
      </w:r>
      <w:bookmarkEnd w:id="244"/>
      <w:bookmarkEnd w:id="245"/>
      <w:bookmarkEnd w:id="247"/>
    </w:p>
    <w:p w14:paraId="09F6D710" w14:textId="7416FC8F" w:rsidR="008A6D4A" w:rsidRDefault="008A6D4A" w:rsidP="008A6D4A">
      <w:pPr>
        <w:pStyle w:val="Guidance"/>
      </w:pPr>
      <w:r>
        <w:t xml:space="preserve">Where &lt;resource 1&gt; is to be replaced by the resource name, </w:t>
      </w:r>
      <w:proofErr w:type="gramStart"/>
      <w:r>
        <w:t>e.g.</w:t>
      </w:r>
      <w:proofErr w:type="gramEnd"/>
      <w:r>
        <w:t xml:space="preserve"> </w:t>
      </w:r>
      <w:r w:rsidR="00D42ABC">
        <w:t>"</w:t>
      </w:r>
      <w:r w:rsidR="00D42ABC" w:rsidRPr="00D42ABC">
        <w:t>Real-time UAV Status Subscriptions</w:t>
      </w:r>
      <w:r w:rsidR="00D42ABC">
        <w:t>"</w:t>
      </w:r>
      <w:r>
        <w:t>.</w:t>
      </w:r>
    </w:p>
    <w:p w14:paraId="5DA53F4D" w14:textId="77777777" w:rsidR="008A6D4A" w:rsidRDefault="008A6D4A" w:rsidP="007A4424">
      <w:pPr>
        <w:pStyle w:val="51"/>
      </w:pPr>
      <w:bookmarkStart w:id="248" w:name="_Toc510696610"/>
      <w:bookmarkStart w:id="249" w:name="_Toc35971401"/>
      <w:bookmarkStart w:id="250" w:name="_Toc130662195"/>
      <w:r>
        <w:t>6.1.3.2.1</w:t>
      </w:r>
      <w:r>
        <w:tab/>
        <w:t>Description</w:t>
      </w:r>
      <w:bookmarkEnd w:id="248"/>
      <w:bookmarkEnd w:id="249"/>
      <w:bookmarkEnd w:id="250"/>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51"/>
      </w:pPr>
      <w:bookmarkStart w:id="251" w:name="_Toc35971402"/>
      <w:bookmarkStart w:id="252" w:name="_Toc130662196"/>
      <w:bookmarkStart w:id="253" w:name="_Toc510696612"/>
      <w:bookmarkStart w:id="254" w:name="_Toc35971403"/>
      <w:r>
        <w:lastRenderedPageBreak/>
        <w:t>6.1.3.2.2</w:t>
      </w:r>
      <w:r>
        <w:tab/>
        <w:t>Resource Definition</w:t>
      </w:r>
      <w:bookmarkEnd w:id="251"/>
      <w:bookmarkEnd w:id="252"/>
    </w:p>
    <w:p w14:paraId="1588F325" w14:textId="29F11C21" w:rsidR="006E186B" w:rsidRDefault="006E186B" w:rsidP="006E186B">
      <w:pPr>
        <w:pStyle w:val="Guidance"/>
      </w:pPr>
      <w:r>
        <w: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w:t>
      </w:r>
      <w:proofErr w:type="gramStart"/>
      <w:r>
        <w:t>e.g.</w:t>
      </w:r>
      <w:proofErr w:type="gramEnd"/>
      <w:r>
        <w:t xml:space="preserve"> </w:t>
      </w:r>
      <w:r w:rsidR="00526EE3">
        <w:rPr>
          <w:noProof/>
        </w:rPr>
        <w:t>"</w:t>
      </w:r>
      <w:r w:rsidR="00526EE3" w:rsidRPr="00D927F0">
        <w:rPr>
          <w:noProof/>
        </w:rPr>
        <w:t>uae-c2opmode-mngt</w:t>
      </w:r>
      <w:r w:rsidR="00526EE3">
        <w:rPr>
          <w:noProof/>
        </w:rPr>
        <w:t>"</w:t>
      </w:r>
      <w:r>
        <w:t>)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8675A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123A30" w14:textId="77777777" w:rsidR="006E186B" w:rsidRPr="0016361A" w:rsidRDefault="006E186B" w:rsidP="00F8020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C4F14A9" w14:textId="77777777" w:rsidR="006E186B" w:rsidRPr="0016361A" w:rsidRDefault="006E186B" w:rsidP="00E66103">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265AB8">
            <w:pPr>
              <w:pStyle w:val="TAL"/>
            </w:pPr>
            <w:r w:rsidRPr="0016361A">
              <w:t>See clause</w:t>
            </w:r>
            <w:r w:rsidRPr="0016361A">
              <w:rPr>
                <w:lang w:val="en-US" w:eastAsia="zh-CN"/>
              </w:rPr>
              <w:t> </w:t>
            </w:r>
            <w:r w:rsidRPr="0016361A">
              <w:t>6.1.1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51"/>
      </w:pPr>
      <w:bookmarkStart w:id="255" w:name="_Toc130662197"/>
      <w:r>
        <w:t>6.1.3.2.3</w:t>
      </w:r>
      <w:r>
        <w:tab/>
        <w:t>Resource Standard Methods</w:t>
      </w:r>
      <w:bookmarkEnd w:id="253"/>
      <w:bookmarkEnd w:id="254"/>
      <w:bookmarkEnd w:id="255"/>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256" w:name="_Toc510696613"/>
      <w:bookmarkStart w:id="257" w:name="_Toc35971404"/>
      <w:bookmarkStart w:id="258" w:name="_Toc510696635"/>
      <w:bookmarkStart w:id="259" w:name="_Toc35971430"/>
      <w:r w:rsidRPr="00384E92">
        <w:t>6.</w:t>
      </w:r>
      <w:r>
        <w:t>1.3.2.3</w:t>
      </w:r>
      <w:r w:rsidRPr="00384E92">
        <w:t>.1</w:t>
      </w:r>
      <w:r w:rsidRPr="00384E92">
        <w:tab/>
      </w:r>
      <w:r>
        <w:t>&lt; method 1 &gt;</w:t>
      </w:r>
      <w:bookmarkEnd w:id="256"/>
      <w:bookmarkEnd w:id="257"/>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8675AD">
        <w:trPr>
          <w:jc w:val="center"/>
        </w:trPr>
        <w:tc>
          <w:tcPr>
            <w:tcW w:w="825" w:type="pct"/>
            <w:shd w:val="clear" w:color="auto" w:fill="C0C0C0"/>
            <w:vAlign w:val="center"/>
          </w:tcPr>
          <w:p w14:paraId="1DC0C264" w14:textId="77777777" w:rsidR="003E58FE" w:rsidRPr="0016361A" w:rsidRDefault="003E58FE" w:rsidP="00F8020A">
            <w:pPr>
              <w:pStyle w:val="TAH"/>
            </w:pPr>
            <w:r w:rsidRPr="0016361A">
              <w:t>Name</w:t>
            </w:r>
          </w:p>
        </w:tc>
        <w:tc>
          <w:tcPr>
            <w:tcW w:w="731" w:type="pct"/>
            <w:shd w:val="clear" w:color="auto" w:fill="C0C0C0"/>
            <w:vAlign w:val="center"/>
          </w:tcPr>
          <w:p w14:paraId="06EE2E74" w14:textId="77777777" w:rsidR="003E58FE" w:rsidRPr="0016361A" w:rsidRDefault="003E58FE" w:rsidP="00E66103">
            <w:pPr>
              <w:pStyle w:val="TAH"/>
            </w:pPr>
            <w:r w:rsidRPr="0016361A">
              <w:t>Data type</w:t>
            </w:r>
          </w:p>
        </w:tc>
        <w:tc>
          <w:tcPr>
            <w:tcW w:w="215" w:type="pct"/>
            <w:shd w:val="clear" w:color="auto" w:fill="C0C0C0"/>
            <w:vAlign w:val="center"/>
          </w:tcPr>
          <w:p w14:paraId="7A78CD7D" w14:textId="77777777" w:rsidR="003E58FE" w:rsidRPr="0016361A" w:rsidRDefault="003E58FE">
            <w:pPr>
              <w:pStyle w:val="TAH"/>
            </w:pPr>
            <w:r w:rsidRPr="0016361A">
              <w:t>P</w:t>
            </w:r>
          </w:p>
        </w:tc>
        <w:tc>
          <w:tcPr>
            <w:tcW w:w="580" w:type="pct"/>
            <w:shd w:val="clear" w:color="auto" w:fill="C0C0C0"/>
            <w:vAlign w:val="center"/>
          </w:tcPr>
          <w:p w14:paraId="07701AD7" w14:textId="77777777" w:rsidR="003E58FE" w:rsidRPr="0016361A" w:rsidRDefault="003E58FE">
            <w:pPr>
              <w:pStyle w:val="TAH"/>
            </w:pPr>
            <w:r w:rsidRPr="0016361A">
              <w:t>Cardinality</w:t>
            </w:r>
          </w:p>
        </w:tc>
        <w:tc>
          <w:tcPr>
            <w:tcW w:w="1852" w:type="pct"/>
            <w:shd w:val="clear" w:color="auto" w:fill="C0C0C0"/>
            <w:vAlign w:val="center"/>
          </w:tcPr>
          <w:p w14:paraId="72C26944" w14:textId="77777777" w:rsidR="003E58FE" w:rsidRPr="0016361A" w:rsidRDefault="003E58FE">
            <w:pPr>
              <w:pStyle w:val="TAH"/>
            </w:pPr>
            <w:r w:rsidRPr="0016361A">
              <w:t>Description</w:t>
            </w:r>
          </w:p>
        </w:tc>
        <w:tc>
          <w:tcPr>
            <w:tcW w:w="796" w:type="pct"/>
            <w:shd w:val="clear" w:color="auto" w:fill="C0C0C0"/>
            <w:vAlign w:val="center"/>
          </w:tcPr>
          <w:p w14:paraId="274D5AA1" w14:textId="77777777" w:rsidR="003E58FE" w:rsidRPr="0016361A" w:rsidRDefault="003E58FE">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 xml:space="preserve">or 1 or </w:t>
            </w:r>
            <w:proofErr w:type="gramStart"/>
            <w:r w:rsidRPr="0016361A">
              <w:t>0..</w:t>
            </w:r>
            <w:proofErr w:type="gramEnd"/>
            <w:r w:rsidRPr="0016361A">
              <w:t>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8675AD">
        <w:trPr>
          <w:jc w:val="center"/>
        </w:trPr>
        <w:tc>
          <w:tcPr>
            <w:tcW w:w="1627" w:type="dxa"/>
            <w:shd w:val="clear" w:color="auto" w:fill="C0C0C0"/>
            <w:vAlign w:val="center"/>
          </w:tcPr>
          <w:p w14:paraId="6C5D437A" w14:textId="77777777" w:rsidR="003E58FE" w:rsidRPr="0016361A" w:rsidRDefault="003E58FE" w:rsidP="00F8020A">
            <w:pPr>
              <w:pStyle w:val="TAH"/>
            </w:pPr>
            <w:r w:rsidRPr="0016361A">
              <w:t>Data type</w:t>
            </w:r>
          </w:p>
        </w:tc>
        <w:tc>
          <w:tcPr>
            <w:tcW w:w="425" w:type="dxa"/>
            <w:shd w:val="clear" w:color="auto" w:fill="C0C0C0"/>
            <w:vAlign w:val="center"/>
          </w:tcPr>
          <w:p w14:paraId="50F29448" w14:textId="77777777" w:rsidR="003E58FE" w:rsidRPr="0016361A" w:rsidRDefault="003E58FE" w:rsidP="00E66103">
            <w:pPr>
              <w:pStyle w:val="TAH"/>
            </w:pPr>
            <w:r w:rsidRPr="0016361A">
              <w:t>P</w:t>
            </w:r>
          </w:p>
        </w:tc>
        <w:tc>
          <w:tcPr>
            <w:tcW w:w="1276" w:type="dxa"/>
            <w:shd w:val="clear" w:color="auto" w:fill="C0C0C0"/>
            <w:vAlign w:val="center"/>
          </w:tcPr>
          <w:p w14:paraId="052F7CD4" w14:textId="77777777" w:rsidR="003E58FE" w:rsidRPr="0016361A" w:rsidRDefault="003E58FE">
            <w:pPr>
              <w:pStyle w:val="TAH"/>
            </w:pPr>
            <w:r w:rsidRPr="0016361A">
              <w:t>Cardinality</w:t>
            </w:r>
          </w:p>
        </w:tc>
        <w:tc>
          <w:tcPr>
            <w:tcW w:w="6447" w:type="dxa"/>
            <w:shd w:val="clear" w:color="auto" w:fill="C0C0C0"/>
            <w:vAlign w:val="center"/>
          </w:tcPr>
          <w:p w14:paraId="09D48F5C" w14:textId="77777777" w:rsidR="003E58FE" w:rsidRPr="0016361A" w:rsidRDefault="003E58FE">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8675A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16F6A723" w14:textId="77777777" w:rsidR="003E58FE" w:rsidRPr="0016361A" w:rsidRDefault="003E58FE" w:rsidP="00F8020A">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0F76A669" w14:textId="77777777" w:rsidR="003E58FE" w:rsidRPr="0016361A" w:rsidRDefault="003E58FE" w:rsidP="00E66103">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5DAC291" w14:textId="77777777" w:rsidR="003E58FE" w:rsidRPr="0016361A" w:rsidRDefault="003E58F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446705E6" w14:textId="77777777" w:rsidR="003E58FE" w:rsidRPr="0016361A" w:rsidRDefault="003E58FE">
            <w:pPr>
              <w:pStyle w:val="TAH"/>
            </w:pPr>
            <w:r w:rsidRPr="0016361A">
              <w:t>Response</w:t>
            </w:r>
          </w:p>
          <w:p w14:paraId="3F5A1E7F" w14:textId="77777777" w:rsidR="003E58FE" w:rsidRPr="0016361A" w:rsidRDefault="003E58F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F50D516" w14:textId="77777777" w:rsidR="003E58FE" w:rsidRPr="0016361A" w:rsidRDefault="003E58FE">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D2E8A3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w:t>
      </w:r>
      <w:proofErr w:type="gramStart"/>
      <w:r>
        <w:t>e.g.</w:t>
      </w:r>
      <w:proofErr w:type="gramEnd"/>
      <w:r>
        <w:t xml:space="preserve">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8675AD">
        <w:trPr>
          <w:jc w:val="center"/>
        </w:trPr>
        <w:tc>
          <w:tcPr>
            <w:tcW w:w="982" w:type="pct"/>
            <w:shd w:val="clear" w:color="auto" w:fill="C0C0C0"/>
            <w:vAlign w:val="center"/>
          </w:tcPr>
          <w:p w14:paraId="52763549" w14:textId="77777777" w:rsidR="003E58FE" w:rsidRPr="0016361A" w:rsidRDefault="003E58FE" w:rsidP="00F8020A">
            <w:pPr>
              <w:pStyle w:val="TAH"/>
            </w:pPr>
            <w:r w:rsidRPr="0016361A">
              <w:t>Name</w:t>
            </w:r>
          </w:p>
        </w:tc>
        <w:tc>
          <w:tcPr>
            <w:tcW w:w="790" w:type="pct"/>
            <w:shd w:val="clear" w:color="auto" w:fill="C0C0C0"/>
            <w:vAlign w:val="center"/>
          </w:tcPr>
          <w:p w14:paraId="1BE71D6B" w14:textId="77777777" w:rsidR="003E58FE" w:rsidRPr="0016361A" w:rsidRDefault="003E58FE" w:rsidP="00E66103">
            <w:pPr>
              <w:pStyle w:val="TAH"/>
            </w:pPr>
            <w:r w:rsidRPr="0016361A">
              <w:t>Data type</w:t>
            </w:r>
          </w:p>
        </w:tc>
        <w:tc>
          <w:tcPr>
            <w:tcW w:w="335" w:type="pct"/>
            <w:shd w:val="clear" w:color="auto" w:fill="C0C0C0"/>
            <w:vAlign w:val="center"/>
          </w:tcPr>
          <w:p w14:paraId="0C605AEE" w14:textId="77777777" w:rsidR="003E58FE" w:rsidRPr="0016361A" w:rsidRDefault="003E58FE">
            <w:pPr>
              <w:pStyle w:val="TAH"/>
            </w:pPr>
            <w:r w:rsidRPr="0016361A">
              <w:t>P</w:t>
            </w:r>
          </w:p>
        </w:tc>
        <w:tc>
          <w:tcPr>
            <w:tcW w:w="690" w:type="pct"/>
            <w:shd w:val="clear" w:color="auto" w:fill="C0C0C0"/>
            <w:vAlign w:val="center"/>
          </w:tcPr>
          <w:p w14:paraId="678D13C2" w14:textId="77777777" w:rsidR="003E58FE" w:rsidRPr="0016361A" w:rsidRDefault="003E58FE">
            <w:pPr>
              <w:pStyle w:val="TAH"/>
            </w:pPr>
            <w:r w:rsidRPr="0016361A">
              <w:t>Cardinality</w:t>
            </w:r>
          </w:p>
        </w:tc>
        <w:tc>
          <w:tcPr>
            <w:tcW w:w="2202" w:type="pct"/>
            <w:shd w:val="clear" w:color="auto" w:fill="C0C0C0"/>
            <w:vAlign w:val="center"/>
          </w:tcPr>
          <w:p w14:paraId="2A3BD544" w14:textId="77777777" w:rsidR="003E58FE" w:rsidRPr="0016361A" w:rsidRDefault="003E58FE">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proofErr w:type="gramStart"/>
            <w:r w:rsidRPr="0016361A">
              <w:t>e.g.</w:t>
            </w:r>
            <w:proofErr w:type="gramEnd"/>
            <w:r w:rsidRPr="0016361A">
              <w:t xml:space="preserve">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265AB8">
            <w:pPr>
              <w:pStyle w:val="TAL"/>
              <w:jc w:val="center"/>
            </w:pPr>
            <w:r w:rsidRPr="0016361A">
              <w:t>"</w:t>
            </w:r>
            <w:proofErr w:type="gramStart"/>
            <w:r w:rsidRPr="0016361A">
              <w:t>0..</w:t>
            </w:r>
            <w:proofErr w:type="gramEnd"/>
            <w:r w:rsidRPr="0016361A">
              <w:t>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w:t>
      </w:r>
      <w:proofErr w:type="gramStart"/>
      <w:r>
        <w:t>e.g.</w:t>
      </w:r>
      <w:proofErr w:type="gramEnd"/>
      <w:r>
        <w:t xml:space="preserve">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8675AD">
        <w:trPr>
          <w:jc w:val="center"/>
        </w:trPr>
        <w:tc>
          <w:tcPr>
            <w:tcW w:w="981" w:type="pct"/>
            <w:shd w:val="clear" w:color="auto" w:fill="C0C0C0"/>
            <w:vAlign w:val="center"/>
          </w:tcPr>
          <w:p w14:paraId="770DEAAC" w14:textId="77777777" w:rsidR="003E58FE" w:rsidRPr="0016361A" w:rsidRDefault="003E58FE" w:rsidP="00F8020A">
            <w:pPr>
              <w:pStyle w:val="TAH"/>
            </w:pPr>
            <w:r w:rsidRPr="0016361A">
              <w:t>Name</w:t>
            </w:r>
          </w:p>
        </w:tc>
        <w:tc>
          <w:tcPr>
            <w:tcW w:w="871" w:type="pct"/>
            <w:shd w:val="clear" w:color="auto" w:fill="C0C0C0"/>
            <w:vAlign w:val="center"/>
          </w:tcPr>
          <w:p w14:paraId="6BF0C7B6" w14:textId="77777777" w:rsidR="003E58FE" w:rsidRPr="0016361A" w:rsidRDefault="003E58FE" w:rsidP="00E66103">
            <w:pPr>
              <w:pStyle w:val="TAH"/>
            </w:pPr>
            <w:r w:rsidRPr="0016361A">
              <w:t>Data type</w:t>
            </w:r>
          </w:p>
        </w:tc>
        <w:tc>
          <w:tcPr>
            <w:tcW w:w="256" w:type="pct"/>
            <w:shd w:val="clear" w:color="auto" w:fill="C0C0C0"/>
            <w:vAlign w:val="center"/>
          </w:tcPr>
          <w:p w14:paraId="0F2A7B72" w14:textId="77777777" w:rsidR="003E58FE" w:rsidRPr="0016361A" w:rsidRDefault="003E58FE">
            <w:pPr>
              <w:pStyle w:val="TAH"/>
            </w:pPr>
            <w:r w:rsidRPr="0016361A">
              <w:t>P</w:t>
            </w:r>
          </w:p>
        </w:tc>
        <w:tc>
          <w:tcPr>
            <w:tcW w:w="776" w:type="pct"/>
            <w:shd w:val="clear" w:color="auto" w:fill="C0C0C0"/>
            <w:vAlign w:val="center"/>
          </w:tcPr>
          <w:p w14:paraId="6BCE6E4C" w14:textId="77777777" w:rsidR="003E58FE" w:rsidRPr="0016361A" w:rsidRDefault="003E58FE">
            <w:pPr>
              <w:pStyle w:val="TAH"/>
            </w:pPr>
            <w:r w:rsidRPr="0016361A">
              <w:t>Cardinality</w:t>
            </w:r>
          </w:p>
        </w:tc>
        <w:tc>
          <w:tcPr>
            <w:tcW w:w="2117" w:type="pct"/>
            <w:shd w:val="clear" w:color="auto" w:fill="C0C0C0"/>
            <w:vAlign w:val="center"/>
          </w:tcPr>
          <w:p w14:paraId="696A480D" w14:textId="77777777" w:rsidR="003E58FE" w:rsidRPr="0016361A" w:rsidRDefault="003E58FE">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proofErr w:type="gramStart"/>
            <w:r w:rsidRPr="0016361A">
              <w:t>e.g.</w:t>
            </w:r>
            <w:proofErr w:type="gramEnd"/>
            <w:r w:rsidRPr="0016361A">
              <w:t xml:space="preserve">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265AB8">
            <w:pPr>
              <w:pStyle w:val="TAL"/>
              <w:jc w:val="center"/>
            </w:pPr>
            <w:r w:rsidRPr="0016361A">
              <w:t>"</w:t>
            </w:r>
            <w:proofErr w:type="gramStart"/>
            <w:r w:rsidRPr="0016361A">
              <w:t>0..</w:t>
            </w:r>
            <w:proofErr w:type="gramEnd"/>
            <w:r w:rsidRPr="0016361A">
              <w:t>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8675AD">
        <w:trPr>
          <w:jc w:val="center"/>
        </w:trPr>
        <w:tc>
          <w:tcPr>
            <w:tcW w:w="698" w:type="pct"/>
            <w:shd w:val="clear" w:color="auto" w:fill="C0C0C0"/>
            <w:vAlign w:val="center"/>
          </w:tcPr>
          <w:p w14:paraId="10A8A37D" w14:textId="77777777" w:rsidR="003E58FE" w:rsidRPr="0016361A" w:rsidRDefault="003E58FE" w:rsidP="00F8020A">
            <w:pPr>
              <w:pStyle w:val="TAH"/>
            </w:pPr>
            <w:r w:rsidRPr="0016361A">
              <w:t>Name</w:t>
            </w:r>
          </w:p>
        </w:tc>
        <w:tc>
          <w:tcPr>
            <w:tcW w:w="904" w:type="pct"/>
            <w:shd w:val="clear" w:color="auto" w:fill="C0C0C0"/>
            <w:vAlign w:val="center"/>
          </w:tcPr>
          <w:p w14:paraId="3094B1E0" w14:textId="77777777" w:rsidR="003E58FE" w:rsidRPr="0016361A" w:rsidRDefault="003E58FE" w:rsidP="00E66103">
            <w:pPr>
              <w:pStyle w:val="TAH"/>
            </w:pPr>
            <w:r w:rsidRPr="0016361A">
              <w:t>Resource name</w:t>
            </w:r>
          </w:p>
        </w:tc>
        <w:tc>
          <w:tcPr>
            <w:tcW w:w="679" w:type="pct"/>
            <w:shd w:val="clear" w:color="auto" w:fill="C0C0C0"/>
            <w:vAlign w:val="center"/>
          </w:tcPr>
          <w:p w14:paraId="5378B272" w14:textId="77777777" w:rsidR="003E58FE" w:rsidRPr="0016361A" w:rsidRDefault="003E58FE">
            <w:pPr>
              <w:pStyle w:val="TAH"/>
            </w:pPr>
            <w:r w:rsidRPr="0016361A">
              <w:t>HTTP method or custom operation</w:t>
            </w:r>
          </w:p>
        </w:tc>
        <w:tc>
          <w:tcPr>
            <w:tcW w:w="764" w:type="pct"/>
            <w:shd w:val="clear" w:color="auto" w:fill="C0C0C0"/>
            <w:vAlign w:val="center"/>
          </w:tcPr>
          <w:p w14:paraId="5862919C" w14:textId="77777777" w:rsidR="003E58FE" w:rsidRPr="0016361A" w:rsidRDefault="003E58FE">
            <w:pPr>
              <w:pStyle w:val="TAH"/>
            </w:pPr>
            <w:r w:rsidRPr="0016361A">
              <w:t>Link parameter(s)</w:t>
            </w:r>
          </w:p>
        </w:tc>
        <w:tc>
          <w:tcPr>
            <w:tcW w:w="1955" w:type="pct"/>
            <w:shd w:val="clear" w:color="auto" w:fill="C0C0C0"/>
            <w:vAlign w:val="center"/>
          </w:tcPr>
          <w:p w14:paraId="5878F17A" w14:textId="77777777" w:rsidR="003E58FE" w:rsidRPr="0016361A" w:rsidRDefault="003E58FE">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proofErr w:type="gramStart"/>
            <w:r w:rsidRPr="0016361A">
              <w:t>e.g.</w:t>
            </w:r>
            <w:proofErr w:type="gramEnd"/>
            <w:r w:rsidRPr="0016361A">
              <w:t xml:space="preserve">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proofErr w:type="gramStart"/>
            <w:r w:rsidRPr="0016361A">
              <w:t>e.g.</w:t>
            </w:r>
            <w:proofErr w:type="gramEnd"/>
            <w:r w:rsidRPr="0016361A">
              <w:t xml:space="preserve">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proofErr w:type="gramStart"/>
            <w:r w:rsidRPr="0016361A">
              <w:t>e.g.</w:t>
            </w:r>
            <w:proofErr w:type="gramEnd"/>
            <w:r w:rsidRPr="0016361A">
              <w:t xml:space="preserve">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proofErr w:type="gramStart"/>
            <w:r w:rsidRPr="0016361A">
              <w:t>e.g.</w:t>
            </w:r>
            <w:proofErr w:type="gramEnd"/>
            <w:r w:rsidRPr="0016361A">
              <w:t xml:space="preserve"> searchId</w:t>
            </w:r>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260" w:name="_Toc510696614"/>
      <w:bookmarkStart w:id="261" w:name="_Toc35971405"/>
      <w:r w:rsidRPr="00384E92">
        <w:t>6.</w:t>
      </w:r>
      <w:r>
        <w:t>1.3.2.3</w:t>
      </w:r>
      <w:r w:rsidRPr="00384E92">
        <w:t>.</w:t>
      </w:r>
      <w:r>
        <w:t>2</w:t>
      </w:r>
      <w:r w:rsidRPr="00384E92">
        <w:tab/>
      </w:r>
      <w:r>
        <w:t>&lt; method 2 &gt;</w:t>
      </w:r>
      <w:bookmarkEnd w:id="260"/>
      <w:bookmarkEnd w:id="261"/>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51"/>
      </w:pPr>
      <w:bookmarkStart w:id="262" w:name="_Toc510696615"/>
      <w:bookmarkStart w:id="263" w:name="_Toc35971406"/>
      <w:bookmarkStart w:id="264" w:name="_Toc130662198"/>
      <w:r>
        <w:t>6.1.3.2.4</w:t>
      </w:r>
      <w:r>
        <w:tab/>
        <w:t>Resource Custom Operations</w:t>
      </w:r>
      <w:bookmarkEnd w:id="262"/>
      <w:bookmarkEnd w:id="263"/>
      <w:bookmarkEnd w:id="264"/>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265" w:name="_Toc510696616"/>
      <w:bookmarkStart w:id="266" w:name="_Toc35971407"/>
      <w:r w:rsidRPr="00384E92">
        <w:lastRenderedPageBreak/>
        <w:t>6.</w:t>
      </w:r>
      <w:r>
        <w:t>1.3.2.4</w:t>
      </w:r>
      <w:r w:rsidRPr="00384E92">
        <w:t>.1</w:t>
      </w:r>
      <w:r w:rsidRPr="00384E92">
        <w:tab/>
      </w:r>
      <w:r>
        <w:t>Overview</w:t>
      </w:r>
      <w:bookmarkEnd w:id="265"/>
      <w:bookmarkEnd w:id="266"/>
    </w:p>
    <w:p w14:paraId="30590A63" w14:textId="03061506" w:rsidR="003E58FE" w:rsidRPr="00384E92" w:rsidRDefault="003E58FE" w:rsidP="003E58FE">
      <w:pPr>
        <w:pStyle w:val="TH"/>
      </w:pPr>
      <w:bookmarkStart w:id="267"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8675AD">
        <w:trPr>
          <w:jc w:val="center"/>
        </w:trPr>
        <w:tc>
          <w:tcPr>
            <w:tcW w:w="1214" w:type="pct"/>
            <w:shd w:val="clear" w:color="auto" w:fill="C0C0C0"/>
            <w:vAlign w:val="center"/>
          </w:tcPr>
          <w:p w14:paraId="62F032C8" w14:textId="77777777" w:rsidR="003E58FE" w:rsidRPr="0016361A" w:rsidRDefault="003E58FE" w:rsidP="00F8020A">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E66103">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pPr>
              <w:pStyle w:val="TAH"/>
            </w:pPr>
            <w:r w:rsidRPr="0016361A">
              <w:t>Mapped HTTP method</w:t>
            </w:r>
          </w:p>
        </w:tc>
        <w:tc>
          <w:tcPr>
            <w:tcW w:w="1776" w:type="pct"/>
            <w:shd w:val="clear" w:color="auto" w:fill="C0C0C0"/>
            <w:vAlign w:val="center"/>
            <w:hideMark/>
          </w:tcPr>
          <w:p w14:paraId="442810AE" w14:textId="77777777" w:rsidR="003E58FE" w:rsidRPr="0016361A" w:rsidRDefault="003E58FE">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r w:rsidRPr="0016361A">
              <w:t>e.</w:t>
            </w:r>
            <w:proofErr w:type="gramStart"/>
            <w:r w:rsidRPr="0016361A">
              <w:t>g.</w:t>
            </w:r>
            <w:r w:rsidRPr="00265AB8">
              <w:t>POST</w:t>
            </w:r>
            <w:proofErr w:type="gramEnd"/>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127679">
            <w:pPr>
              <w:pStyle w:val="TAL"/>
            </w:pPr>
            <w:bookmarkStart w:id="268" w:name="MCCQCTEMPBM_00000022"/>
          </w:p>
        </w:tc>
        <w:tc>
          <w:tcPr>
            <w:tcW w:w="1214" w:type="pct"/>
          </w:tcPr>
          <w:p w14:paraId="64170ED9" w14:textId="77777777" w:rsidR="003E58FE" w:rsidRPr="0016361A" w:rsidRDefault="003E58FE" w:rsidP="00127679">
            <w:pPr>
              <w:pStyle w:val="TAL"/>
            </w:pPr>
          </w:p>
        </w:tc>
        <w:tc>
          <w:tcPr>
            <w:tcW w:w="796" w:type="pct"/>
          </w:tcPr>
          <w:p w14:paraId="63A18B26" w14:textId="77777777" w:rsidR="003E58FE" w:rsidRPr="0016361A" w:rsidRDefault="003E58FE" w:rsidP="00127679">
            <w:pPr>
              <w:pStyle w:val="TAL"/>
            </w:pPr>
          </w:p>
        </w:tc>
        <w:tc>
          <w:tcPr>
            <w:tcW w:w="1776" w:type="pct"/>
          </w:tcPr>
          <w:p w14:paraId="4764155C" w14:textId="77777777" w:rsidR="003E58FE" w:rsidRPr="0016361A" w:rsidRDefault="003E58FE" w:rsidP="00127679">
            <w:pPr>
              <w:pStyle w:val="TAL"/>
            </w:pPr>
          </w:p>
        </w:tc>
      </w:tr>
      <w:bookmarkEnd w:id="268"/>
    </w:tbl>
    <w:p w14:paraId="02ACDFCB" w14:textId="77777777" w:rsidR="003E58FE" w:rsidRDefault="003E58FE" w:rsidP="003E58FE"/>
    <w:p w14:paraId="3D1225D2" w14:textId="77777777" w:rsidR="003E58FE" w:rsidRPr="00384E92" w:rsidRDefault="003E58FE" w:rsidP="007A4424">
      <w:pPr>
        <w:pStyle w:val="H6"/>
      </w:pPr>
      <w:bookmarkStart w:id="269" w:name="_Toc35971408"/>
      <w:r w:rsidRPr="00384E92">
        <w:t>6.</w:t>
      </w:r>
      <w:r>
        <w:t>1.3.2.4</w:t>
      </w:r>
      <w:r w:rsidRPr="00384E92">
        <w:t>.</w:t>
      </w:r>
      <w:r>
        <w:t>2</w:t>
      </w:r>
      <w:r w:rsidRPr="00384E92">
        <w:tab/>
      </w:r>
      <w:r>
        <w:t>Operation: &lt; operation 1 &gt;</w:t>
      </w:r>
      <w:bookmarkEnd w:id="267"/>
      <w:bookmarkEnd w:id="269"/>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270" w:name="_Toc510696618"/>
      <w:bookmarkStart w:id="271" w:name="_Toc35971409"/>
      <w:r>
        <w:t>6.1.3.2.4.2.1</w:t>
      </w:r>
      <w:r>
        <w:tab/>
      </w:r>
      <w:r w:rsidRPr="002B4468">
        <w:t>Description</w:t>
      </w:r>
      <w:bookmarkEnd w:id="270"/>
      <w:bookmarkEnd w:id="271"/>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77777777" w:rsidR="003E58FE" w:rsidRDefault="003E58FE" w:rsidP="007A4424">
      <w:pPr>
        <w:pStyle w:val="H6"/>
      </w:pPr>
      <w:bookmarkStart w:id="272" w:name="_Toc510696619"/>
      <w:bookmarkStart w:id="273" w:name="_Toc35971410"/>
      <w:r>
        <w:t>6.1.3.2.4.2.2</w:t>
      </w:r>
      <w:r>
        <w:tab/>
        <w:t>Operation Definition</w:t>
      </w:r>
      <w:bookmarkEnd w:id="272"/>
      <w:bookmarkEnd w:id="273"/>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proofErr w:type="gramStart"/>
      <w:r>
        <w:t>e.g.</w:t>
      </w:r>
      <w:proofErr w:type="gramEnd"/>
      <w:r>
        <w:t xml:space="preserve">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8675AD">
        <w:trPr>
          <w:jc w:val="center"/>
        </w:trPr>
        <w:tc>
          <w:tcPr>
            <w:tcW w:w="1627" w:type="dxa"/>
            <w:shd w:val="clear" w:color="auto" w:fill="C0C0C0"/>
            <w:vAlign w:val="center"/>
          </w:tcPr>
          <w:p w14:paraId="243C8666" w14:textId="77777777" w:rsidR="003E58FE" w:rsidRPr="0016361A" w:rsidRDefault="003E58FE" w:rsidP="00F8020A">
            <w:pPr>
              <w:pStyle w:val="TAH"/>
            </w:pPr>
            <w:r w:rsidRPr="0016361A">
              <w:t>Data type</w:t>
            </w:r>
          </w:p>
        </w:tc>
        <w:tc>
          <w:tcPr>
            <w:tcW w:w="425" w:type="dxa"/>
            <w:shd w:val="clear" w:color="auto" w:fill="C0C0C0"/>
            <w:vAlign w:val="center"/>
          </w:tcPr>
          <w:p w14:paraId="40FCB086" w14:textId="77777777" w:rsidR="003E58FE" w:rsidRPr="0016361A" w:rsidRDefault="003E58FE" w:rsidP="00E66103">
            <w:pPr>
              <w:pStyle w:val="TAH"/>
            </w:pPr>
            <w:r w:rsidRPr="0016361A">
              <w:t>P</w:t>
            </w:r>
          </w:p>
        </w:tc>
        <w:tc>
          <w:tcPr>
            <w:tcW w:w="1276" w:type="dxa"/>
            <w:shd w:val="clear" w:color="auto" w:fill="C0C0C0"/>
            <w:vAlign w:val="center"/>
          </w:tcPr>
          <w:p w14:paraId="390CEABC" w14:textId="77777777" w:rsidR="003E58FE" w:rsidRPr="0016361A" w:rsidRDefault="003E58FE">
            <w:pPr>
              <w:pStyle w:val="TAH"/>
            </w:pPr>
            <w:r w:rsidRPr="0016361A">
              <w:t>Cardinality</w:t>
            </w:r>
          </w:p>
        </w:tc>
        <w:tc>
          <w:tcPr>
            <w:tcW w:w="6447" w:type="dxa"/>
            <w:shd w:val="clear" w:color="auto" w:fill="C0C0C0"/>
            <w:vAlign w:val="center"/>
          </w:tcPr>
          <w:p w14:paraId="3F95F0E9" w14:textId="77777777" w:rsidR="003E58FE" w:rsidRPr="0016361A" w:rsidRDefault="003E58FE">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w:t>
      </w:r>
      <w:proofErr w:type="gramStart"/>
      <w:r>
        <w:t>e.g.</w:t>
      </w:r>
      <w:proofErr w:type="gramEnd"/>
      <w:r>
        <w:t xml:space="preserve">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8675A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1CE13A8C" w14:textId="77777777" w:rsidR="003E58FE" w:rsidRPr="0016361A" w:rsidRDefault="003E58FE" w:rsidP="00F8020A">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078FBF37" w14:textId="77777777" w:rsidR="003E58FE" w:rsidRPr="0016361A" w:rsidRDefault="003E58FE" w:rsidP="00E66103">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30A756DB" w14:textId="77777777" w:rsidR="003E58FE" w:rsidRPr="0016361A" w:rsidRDefault="003E58F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1EBBDA0A" w14:textId="77777777" w:rsidR="003E58FE" w:rsidRPr="0016361A" w:rsidRDefault="003E58FE">
            <w:pPr>
              <w:pStyle w:val="TAH"/>
            </w:pPr>
            <w:r w:rsidRPr="0016361A">
              <w:t>Response</w:t>
            </w:r>
          </w:p>
          <w:p w14:paraId="27A87A3D" w14:textId="77777777" w:rsidR="003E58FE" w:rsidRPr="0016361A" w:rsidRDefault="003E58F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05665061" w14:textId="77777777" w:rsidR="003E58FE" w:rsidRPr="0016361A" w:rsidRDefault="003E58FE">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8675A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09F9805" w14:textId="64D9901D" w:rsidR="003E58FE" w:rsidRPr="0016361A" w:rsidRDefault="003E58FE" w:rsidP="00F8020A">
            <w:pPr>
              <w:pStyle w:val="TAN"/>
            </w:pPr>
            <w:r w:rsidRPr="0016361A">
              <w:t>NOTE:</w:t>
            </w:r>
            <w:r w:rsidRPr="0016361A">
              <w:rPr>
                <w:noProof/>
              </w:rPr>
              <w:tab/>
              <w:t xml:space="preserve">The manadatory </w:t>
            </w:r>
            <w:r w:rsidRPr="0016361A">
              <w:t>HTTP error status code for the &lt;</w:t>
            </w:r>
            <w:proofErr w:type="gramStart"/>
            <w:r w:rsidRPr="0016361A">
              <w:t>e.g.</w:t>
            </w:r>
            <w:proofErr w:type="gramEnd"/>
            <w:r w:rsidRPr="0016361A">
              <w:t xml:space="preserve">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274" w:name="_Toc510696620"/>
      <w:bookmarkStart w:id="275" w:name="_Toc35971411"/>
      <w:r w:rsidRPr="00384E92">
        <w:t>6.</w:t>
      </w:r>
      <w:r>
        <w:t>1.3.2.4</w:t>
      </w:r>
      <w:r w:rsidRPr="00384E92">
        <w:t>.</w:t>
      </w:r>
      <w:r>
        <w:t>3</w:t>
      </w:r>
      <w:r w:rsidRPr="00384E92">
        <w:tab/>
      </w:r>
      <w:r>
        <w:t>Operation: &lt; operation 2 &gt;</w:t>
      </w:r>
      <w:bookmarkEnd w:id="274"/>
      <w:bookmarkEnd w:id="275"/>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41"/>
      </w:pPr>
      <w:bookmarkStart w:id="276" w:name="_Toc510696621"/>
      <w:bookmarkStart w:id="277" w:name="_Toc35971412"/>
      <w:bookmarkStart w:id="278" w:name="_Toc130662199"/>
      <w:r>
        <w:t>6.1.3.3</w:t>
      </w:r>
      <w:r>
        <w:tab/>
        <w:t>Resource: &lt;resource 2&gt;</w:t>
      </w:r>
      <w:bookmarkEnd w:id="276"/>
      <w:bookmarkEnd w:id="277"/>
      <w:bookmarkEnd w:id="278"/>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31"/>
      </w:pPr>
      <w:bookmarkStart w:id="279" w:name="_Toc510696622"/>
      <w:bookmarkStart w:id="280" w:name="_Toc35971413"/>
      <w:bookmarkStart w:id="281" w:name="_Toc130662200"/>
      <w:r>
        <w:lastRenderedPageBreak/>
        <w:t>6.1.4</w:t>
      </w:r>
      <w:r>
        <w:tab/>
        <w:t>Custom Operations without associated resources</w:t>
      </w:r>
      <w:bookmarkEnd w:id="279"/>
      <w:bookmarkEnd w:id="280"/>
      <w:bookmarkEnd w:id="281"/>
    </w:p>
    <w:p w14:paraId="158FCEA8" w14:textId="77777777" w:rsidR="003E58FE" w:rsidRPr="000A7435" w:rsidRDefault="003E58FE" w:rsidP="007A4424">
      <w:pPr>
        <w:pStyle w:val="41"/>
      </w:pPr>
      <w:bookmarkStart w:id="282" w:name="_Toc510696623"/>
      <w:bookmarkStart w:id="283" w:name="_Toc35971414"/>
      <w:bookmarkStart w:id="284" w:name="_Toc130662201"/>
      <w:r>
        <w:t>6.1.4.1</w:t>
      </w:r>
      <w:r>
        <w:tab/>
        <w:t>Overview</w:t>
      </w:r>
      <w:bookmarkEnd w:id="282"/>
      <w:bookmarkEnd w:id="283"/>
      <w:bookmarkEnd w:id="284"/>
    </w:p>
    <w:p w14:paraId="48F7BA54" w14:textId="77777777" w:rsidR="003E58FE" w:rsidRDefault="003E58FE" w:rsidP="003E58FE">
      <w:pPr>
        <w:pStyle w:val="Guidance"/>
      </w:pPr>
      <w:r>
        <w:t>This clause will specify custom operations without any associated resource (</w:t>
      </w:r>
      <w:proofErr w:type="gramStart"/>
      <w:r>
        <w:t>i.e.</w:t>
      </w:r>
      <w:proofErr w:type="gramEnd"/>
      <w:r>
        <w:t xml:space="preserv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r w:rsidRPr="0016361A">
              <w:t>e.</w:t>
            </w:r>
            <w:proofErr w:type="gramStart"/>
            <w:r w:rsidRPr="0016361A">
              <w:t>g.POST</w:t>
            </w:r>
            <w:proofErr w:type="gramEnd"/>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r w:rsidR="003E58FE" w:rsidRPr="00B54FF5" w14:paraId="38459A8D" w14:textId="77777777" w:rsidTr="00265AB8">
        <w:trPr>
          <w:jc w:val="center"/>
        </w:trPr>
        <w:tc>
          <w:tcPr>
            <w:tcW w:w="1851" w:type="pct"/>
            <w:vAlign w:val="center"/>
          </w:tcPr>
          <w:p w14:paraId="7ADF786E" w14:textId="77777777" w:rsidR="003E58FE" w:rsidRPr="0016361A" w:rsidRDefault="003E58FE" w:rsidP="00265AB8">
            <w:pPr>
              <w:pStyle w:val="TAL"/>
            </w:pPr>
            <w:bookmarkStart w:id="285" w:name="MCCQCTEMPBM_00000023"/>
          </w:p>
        </w:tc>
        <w:tc>
          <w:tcPr>
            <w:tcW w:w="964" w:type="pct"/>
            <w:vAlign w:val="center"/>
          </w:tcPr>
          <w:p w14:paraId="6A1C10F0" w14:textId="77777777" w:rsidR="003E58FE" w:rsidRPr="0016361A" w:rsidRDefault="003E58FE" w:rsidP="00265AB8">
            <w:pPr>
              <w:pStyle w:val="TAC"/>
            </w:pPr>
          </w:p>
        </w:tc>
        <w:tc>
          <w:tcPr>
            <w:tcW w:w="2185" w:type="pct"/>
            <w:vAlign w:val="center"/>
          </w:tcPr>
          <w:p w14:paraId="51C2C67D" w14:textId="77777777" w:rsidR="003E58FE" w:rsidRPr="0016361A" w:rsidRDefault="003E58FE" w:rsidP="00265AB8">
            <w:pPr>
              <w:pStyle w:val="TAL"/>
            </w:pPr>
          </w:p>
        </w:tc>
      </w:tr>
      <w:bookmarkEnd w:id="285"/>
    </w:tbl>
    <w:p w14:paraId="6146F7B3" w14:textId="77777777" w:rsidR="003E58FE" w:rsidRPr="00384E92" w:rsidRDefault="003E58FE" w:rsidP="003E58FE"/>
    <w:p w14:paraId="7A997E1E" w14:textId="77777777" w:rsidR="003E58FE" w:rsidRDefault="003E58FE" w:rsidP="007A4424">
      <w:pPr>
        <w:pStyle w:val="41"/>
      </w:pPr>
      <w:bookmarkStart w:id="286" w:name="_Toc510696624"/>
      <w:bookmarkStart w:id="287" w:name="_Toc35971415"/>
      <w:bookmarkStart w:id="288" w:name="_Toc130662202"/>
      <w:r>
        <w:t>6.1.4.2</w:t>
      </w:r>
      <w:r>
        <w:tab/>
        <w:t>Operation: &lt;operation 1&gt;</w:t>
      </w:r>
      <w:bookmarkEnd w:id="286"/>
      <w:bookmarkEnd w:id="287"/>
      <w:bookmarkEnd w:id="288"/>
    </w:p>
    <w:p w14:paraId="6D883AE8" w14:textId="0E6158B2" w:rsidR="003E58FE" w:rsidRDefault="003E58FE" w:rsidP="003E58FE">
      <w:pPr>
        <w:pStyle w:val="Guidance"/>
      </w:pPr>
      <w:r>
        <w:t xml:space="preserve">Where &lt;operation 1&gt; is to be replaced by the name of the custom operation, </w:t>
      </w:r>
      <w:proofErr w:type="gramStart"/>
      <w:r>
        <w:t>e.g.</w:t>
      </w:r>
      <w:proofErr w:type="gramEnd"/>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51"/>
      </w:pPr>
      <w:bookmarkStart w:id="289" w:name="_Toc510696625"/>
      <w:bookmarkStart w:id="290" w:name="_Toc35971416"/>
      <w:bookmarkStart w:id="291" w:name="_Toc130662203"/>
      <w:r>
        <w:t>6.1.4.2.1</w:t>
      </w:r>
      <w:r>
        <w:tab/>
        <w:t>Description</w:t>
      </w:r>
      <w:bookmarkEnd w:id="289"/>
      <w:bookmarkEnd w:id="290"/>
      <w:bookmarkEnd w:id="291"/>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7777777" w:rsidR="003E58FE" w:rsidRDefault="003E58FE" w:rsidP="007A4424">
      <w:pPr>
        <w:pStyle w:val="51"/>
      </w:pPr>
      <w:bookmarkStart w:id="292" w:name="_Toc510696626"/>
      <w:bookmarkStart w:id="293" w:name="_Toc35971417"/>
      <w:bookmarkStart w:id="294" w:name="_Toc130662204"/>
      <w:r>
        <w:t>6.1.4.2.2</w:t>
      </w:r>
      <w:r>
        <w:tab/>
        <w:t>Operation Definition</w:t>
      </w:r>
      <w:bookmarkEnd w:id="292"/>
      <w:bookmarkEnd w:id="293"/>
      <w:bookmarkEnd w:id="294"/>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proofErr w:type="gramStart"/>
      <w:r>
        <w:t>e.g.</w:t>
      </w:r>
      <w:proofErr w:type="gramEnd"/>
      <w:r>
        <w:t xml:space="preserve">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8675AD">
        <w:trPr>
          <w:jc w:val="center"/>
        </w:trPr>
        <w:tc>
          <w:tcPr>
            <w:tcW w:w="1627" w:type="dxa"/>
            <w:shd w:val="clear" w:color="auto" w:fill="C0C0C0"/>
            <w:vAlign w:val="center"/>
          </w:tcPr>
          <w:p w14:paraId="35B1E4D1" w14:textId="77777777" w:rsidR="003E58FE" w:rsidRPr="0016361A" w:rsidRDefault="003E58FE" w:rsidP="00F8020A">
            <w:pPr>
              <w:pStyle w:val="TAH"/>
            </w:pPr>
            <w:r w:rsidRPr="0016361A">
              <w:t>Data type</w:t>
            </w:r>
          </w:p>
        </w:tc>
        <w:tc>
          <w:tcPr>
            <w:tcW w:w="425" w:type="dxa"/>
            <w:shd w:val="clear" w:color="auto" w:fill="C0C0C0"/>
            <w:vAlign w:val="center"/>
          </w:tcPr>
          <w:p w14:paraId="04A3E46C" w14:textId="77777777" w:rsidR="003E58FE" w:rsidRPr="0016361A" w:rsidRDefault="003E58FE" w:rsidP="00E66103">
            <w:pPr>
              <w:pStyle w:val="TAH"/>
            </w:pPr>
            <w:r w:rsidRPr="0016361A">
              <w:t>P</w:t>
            </w:r>
          </w:p>
        </w:tc>
        <w:tc>
          <w:tcPr>
            <w:tcW w:w="1276" w:type="dxa"/>
            <w:shd w:val="clear" w:color="auto" w:fill="C0C0C0"/>
            <w:vAlign w:val="center"/>
          </w:tcPr>
          <w:p w14:paraId="1E7EA315" w14:textId="77777777" w:rsidR="003E58FE" w:rsidRPr="0016361A" w:rsidRDefault="003E58FE">
            <w:pPr>
              <w:pStyle w:val="TAH"/>
            </w:pPr>
            <w:r w:rsidRPr="0016361A">
              <w:t>Cardinality</w:t>
            </w:r>
          </w:p>
        </w:tc>
        <w:tc>
          <w:tcPr>
            <w:tcW w:w="6447" w:type="dxa"/>
            <w:shd w:val="clear" w:color="auto" w:fill="C0C0C0"/>
            <w:vAlign w:val="center"/>
          </w:tcPr>
          <w:p w14:paraId="7B4317AB" w14:textId="77777777" w:rsidR="003E58FE" w:rsidRPr="0016361A" w:rsidRDefault="003E58FE">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w:t>
      </w:r>
      <w:proofErr w:type="gramStart"/>
      <w:r>
        <w:t>e.g.</w:t>
      </w:r>
      <w:proofErr w:type="gramEnd"/>
      <w:r>
        <w:t xml:space="preserve">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8675A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F8020A">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E66103">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pPr>
              <w:pStyle w:val="TAH"/>
            </w:pPr>
            <w:r w:rsidRPr="0016361A">
              <w:t>Response</w:t>
            </w:r>
          </w:p>
          <w:p w14:paraId="7C30E49E" w14:textId="77777777" w:rsidR="003E58FE" w:rsidRPr="0016361A" w:rsidRDefault="003E58F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265AB8">
            <w:pPr>
              <w:pStyle w:val="TAL"/>
              <w:jc w:val="center"/>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8675A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03ABDDD9" w:rsidR="003E58FE" w:rsidRPr="0016361A" w:rsidRDefault="003E58FE" w:rsidP="00F8020A">
            <w:pPr>
              <w:pStyle w:val="TAN"/>
            </w:pPr>
            <w:r w:rsidRPr="0016361A">
              <w:t>NOTE:</w:t>
            </w:r>
            <w:r w:rsidRPr="0016361A">
              <w:rPr>
                <w:noProof/>
              </w:rPr>
              <w:tab/>
              <w:t xml:space="preserve">The manadatory </w:t>
            </w:r>
            <w:r w:rsidRPr="0016361A">
              <w:t>HTTP error status code for the &lt;</w:t>
            </w:r>
            <w:proofErr w:type="gramStart"/>
            <w:r w:rsidRPr="0016361A">
              <w:t>e.g.</w:t>
            </w:r>
            <w:proofErr w:type="gramEnd"/>
            <w:r w:rsidRPr="0016361A">
              <w:t xml:space="preserve"> </w:t>
            </w:r>
            <w:r w:rsidR="00D53543">
              <w:t xml:space="preserve">HTTP </w:t>
            </w:r>
            <w:r w:rsidRPr="0016361A">
              <w:t xml:space="preserve">POST&gt;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77777777" w:rsidR="003E58FE" w:rsidRDefault="003E58FE" w:rsidP="007A4424">
      <w:pPr>
        <w:pStyle w:val="41"/>
      </w:pPr>
      <w:bookmarkStart w:id="295" w:name="_Toc510696627"/>
      <w:bookmarkStart w:id="296" w:name="_Toc35971418"/>
      <w:bookmarkStart w:id="297" w:name="_Toc130662205"/>
      <w:r>
        <w:t>6.1.4.3</w:t>
      </w:r>
      <w:r>
        <w:tab/>
        <w:t>Operation: &lt; operation 2&gt;</w:t>
      </w:r>
      <w:bookmarkEnd w:id="295"/>
      <w:bookmarkEnd w:id="296"/>
      <w:bookmarkEnd w:id="297"/>
    </w:p>
    <w:p w14:paraId="5030E37B" w14:textId="77777777" w:rsidR="003E58FE" w:rsidRDefault="003E58FE" w:rsidP="003E58FE">
      <w:pPr>
        <w:pStyle w:val="Guidance"/>
      </w:pPr>
      <w:r>
        <w:t xml:space="preserve">And so on if there are more than one custom </w:t>
      </w:r>
      <w:proofErr w:type="gramStart"/>
      <w:r>
        <w:t>operations</w:t>
      </w:r>
      <w:proofErr w:type="gramEnd"/>
      <w:r>
        <w:t xml:space="preserve"> supported by the service. Same structure as in clause 6.1.4.2.</w:t>
      </w:r>
    </w:p>
    <w:p w14:paraId="7E93CAC2" w14:textId="77777777" w:rsidR="003E58FE" w:rsidRDefault="003E58FE" w:rsidP="007A4424">
      <w:pPr>
        <w:pStyle w:val="31"/>
      </w:pPr>
      <w:bookmarkStart w:id="298" w:name="_Toc510696628"/>
      <w:bookmarkStart w:id="299" w:name="_Toc35971419"/>
      <w:bookmarkStart w:id="300" w:name="_Toc130662206"/>
      <w:r>
        <w:lastRenderedPageBreak/>
        <w:t>6.1.5</w:t>
      </w:r>
      <w:r>
        <w:tab/>
        <w:t>Notifications</w:t>
      </w:r>
      <w:bookmarkEnd w:id="298"/>
      <w:bookmarkEnd w:id="299"/>
      <w:bookmarkEnd w:id="300"/>
    </w:p>
    <w:p w14:paraId="06D675F5" w14:textId="77777777" w:rsidR="003E58FE" w:rsidRPr="000A7435" w:rsidRDefault="003E58FE" w:rsidP="007A4424">
      <w:pPr>
        <w:pStyle w:val="41"/>
      </w:pPr>
      <w:bookmarkStart w:id="301" w:name="_Toc510696629"/>
      <w:bookmarkStart w:id="302" w:name="_Toc35971420"/>
      <w:bookmarkStart w:id="303" w:name="_Toc130662207"/>
      <w:r>
        <w:t>6.1.5.1</w:t>
      </w:r>
      <w:r>
        <w:tab/>
        <w:t>General</w:t>
      </w:r>
      <w:bookmarkEnd w:id="301"/>
      <w:bookmarkEnd w:id="302"/>
      <w:bookmarkEnd w:id="303"/>
    </w:p>
    <w:p w14:paraId="6C77E6AF" w14:textId="25119D81"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5.2.5 of 3GPP TS 29.122 [2]</w:t>
      </w:r>
      <w:r>
        <w:t>.</w:t>
      </w:r>
    </w:p>
    <w:p w14:paraId="138BE634" w14:textId="77777777" w:rsidR="00461EB1" w:rsidRDefault="00461EB1" w:rsidP="00461EB1">
      <w:pPr>
        <w:rPr>
          <w:noProof/>
        </w:rPr>
      </w:pPr>
      <w:bookmarkStart w:id="304" w:name="_Toc510696630"/>
      <w:bookmarkStart w:id="305" w:name="_Toc510696632"/>
      <w:r>
        <w:rPr>
          <w:noProof/>
        </w:rPr>
        <w:t>Notifications shall comply to clause 5.2.5 of 3GPP TS 29.122 [2].</w:t>
      </w:r>
    </w:p>
    <w:p w14:paraId="0F00C699" w14:textId="1A0B1032" w:rsidR="003E58FE" w:rsidRPr="00A04126" w:rsidRDefault="003E58FE" w:rsidP="003E58FE">
      <w:pPr>
        <w:pStyle w:val="TH"/>
      </w:pPr>
      <w:r w:rsidRPr="00A04126">
        <w:t>Table</w:t>
      </w:r>
      <w:r>
        <w:t> </w:t>
      </w:r>
      <w:r w:rsidRPr="00A04126">
        <w:t xml:space="preserve">6.1.5.1-1: </w:t>
      </w:r>
      <w:proofErr w:type="gramStart"/>
      <w:r w:rsidRPr="00A04126">
        <w:t>Notifications</w:t>
      </w:r>
      <w:proofErr w:type="gramEnd"/>
      <w:r w:rsidRPr="00A04126">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w:t>
            </w:r>
            <w:proofErr w:type="gramStart"/>
            <w:r w:rsidRPr="0016361A">
              <w:t>service</w:t>
            </w:r>
            <w:proofErr w:type="gramEnd"/>
            <w:r w:rsidRPr="0016361A">
              <w:t xml:space="preserve"> operation)</w:t>
            </w:r>
          </w:p>
        </w:tc>
      </w:tr>
      <w:tr w:rsidR="003E58FE" w:rsidRPr="00B54FF5" w14:paraId="483F2443" w14:textId="77777777" w:rsidTr="008675AD">
        <w:trPr>
          <w:jc w:val="center"/>
        </w:trPr>
        <w:tc>
          <w:tcPr>
            <w:tcW w:w="1091"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B4DB89" w14:textId="72AC9741" w:rsidR="003E58FE" w:rsidRPr="0016361A" w:rsidRDefault="003E58FE" w:rsidP="00265AB8">
            <w:pPr>
              <w:pStyle w:val="TAL"/>
              <w:rPr>
                <w:lang w:val="en-US"/>
              </w:rPr>
            </w:pPr>
            <w:proofErr w:type="gramStart"/>
            <w:r w:rsidRPr="0016361A">
              <w:rPr>
                <w:lang w:val="en-US"/>
              </w:rPr>
              <w:t>e.g.</w:t>
            </w:r>
            <w:proofErr w:type="gramEnd"/>
            <w:r w:rsidRPr="0016361A">
              <w:rPr>
                <w:lang w:val="en-US"/>
              </w:rPr>
              <w:t xml:space="preserve"> Status Change Notification</w:t>
            </w: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{StatusCallbackUri}</w:t>
            </w:r>
          </w:p>
        </w:tc>
        <w:tc>
          <w:tcPr>
            <w:tcW w:w="709" w:type="pct"/>
          </w:tcPr>
          <w:p w14:paraId="699E5D8B" w14:textId="77777777" w:rsidR="003E58FE" w:rsidRPr="00A65AFD" w:rsidRDefault="003E58FE" w:rsidP="00127679">
            <w:pPr>
              <w:pStyle w:val="TAC"/>
              <w:rPr>
                <w:lang w:val="en-US"/>
              </w:rPr>
            </w:pPr>
          </w:p>
          <w:p w14:paraId="7B778A97" w14:textId="77777777" w:rsidR="003E58FE" w:rsidRPr="0016361A" w:rsidRDefault="003E58FE" w:rsidP="00127679">
            <w:pPr>
              <w:pStyle w:val="TAC"/>
              <w:rPr>
                <w:lang w:val="fr-FR"/>
              </w:rPr>
            </w:pPr>
            <w:r w:rsidRPr="0016361A">
              <w:rPr>
                <w:lang w:val="fr-FR"/>
              </w:rPr>
              <w:t>e.g POST</w:t>
            </w:r>
          </w:p>
        </w:tc>
        <w:tc>
          <w:tcPr>
            <w:tcW w:w="1116" w:type="pct"/>
            <w:vAlign w:val="center"/>
          </w:tcPr>
          <w:p w14:paraId="65960B5F" w14:textId="77777777" w:rsidR="003E58FE" w:rsidRPr="0016361A" w:rsidRDefault="003E58FE" w:rsidP="00E66103">
            <w:pPr>
              <w:pStyle w:val="TAL"/>
              <w:rPr>
                <w:lang w:val="en-US"/>
              </w:rPr>
            </w:pPr>
            <w:proofErr w:type="gramStart"/>
            <w:r w:rsidRPr="0016361A">
              <w:rPr>
                <w:lang w:val="en-US"/>
              </w:rPr>
              <w:t>e.g.</w:t>
            </w:r>
            <w:proofErr w:type="gramEnd"/>
            <w:r w:rsidRPr="0016361A">
              <w:rPr>
                <w:lang w:val="en-US"/>
              </w:rPr>
              <w:t xml:space="preserve"> Notify Event </w:t>
            </w:r>
          </w:p>
        </w:tc>
      </w:tr>
      <w:tr w:rsidR="003E58FE" w:rsidRPr="00B54FF5" w14:paraId="381AD3B5" w14:textId="77777777" w:rsidTr="008675AD">
        <w:trPr>
          <w:jc w:val="center"/>
        </w:trPr>
        <w:tc>
          <w:tcPr>
            <w:tcW w:w="1091" w:type="pct"/>
            <w:vAlign w:val="center"/>
          </w:tcPr>
          <w:p w14:paraId="395EF5A2" w14:textId="77777777" w:rsidR="003E58FE" w:rsidRPr="0016361A" w:rsidRDefault="003E58FE" w:rsidP="00265AB8">
            <w:pPr>
              <w:pStyle w:val="TAL"/>
              <w:rPr>
                <w:lang w:val="en-US"/>
              </w:rPr>
            </w:pPr>
            <w:bookmarkStart w:id="306" w:name="MCCQCTEMPBM_00000024"/>
          </w:p>
        </w:tc>
        <w:tc>
          <w:tcPr>
            <w:tcW w:w="2083" w:type="pct"/>
            <w:vAlign w:val="center"/>
          </w:tcPr>
          <w:p w14:paraId="0B0212C9" w14:textId="77777777" w:rsidR="003E58FE" w:rsidRPr="0016361A" w:rsidRDefault="003E58FE" w:rsidP="00127679">
            <w:pPr>
              <w:pStyle w:val="TAL"/>
              <w:rPr>
                <w:lang w:val="en-US"/>
              </w:rPr>
            </w:pPr>
          </w:p>
        </w:tc>
        <w:tc>
          <w:tcPr>
            <w:tcW w:w="709" w:type="pct"/>
            <w:vAlign w:val="center"/>
          </w:tcPr>
          <w:p w14:paraId="69974EB5" w14:textId="77777777" w:rsidR="003E58FE" w:rsidRPr="0016361A" w:rsidRDefault="003E58FE" w:rsidP="00F8020A">
            <w:pPr>
              <w:pStyle w:val="TAC"/>
              <w:rPr>
                <w:lang w:val="fr-FR"/>
              </w:rPr>
            </w:pPr>
          </w:p>
        </w:tc>
        <w:tc>
          <w:tcPr>
            <w:tcW w:w="1116" w:type="pct"/>
            <w:vAlign w:val="center"/>
          </w:tcPr>
          <w:p w14:paraId="6CB35D9A" w14:textId="77777777" w:rsidR="003E58FE" w:rsidRPr="0016361A" w:rsidRDefault="003E58FE" w:rsidP="00F8020A">
            <w:pPr>
              <w:pStyle w:val="TAL"/>
              <w:rPr>
                <w:lang w:val="en-US"/>
              </w:rPr>
            </w:pPr>
          </w:p>
        </w:tc>
      </w:tr>
      <w:bookmarkEnd w:id="306"/>
    </w:tbl>
    <w:p w14:paraId="78389CD8" w14:textId="77777777" w:rsidR="003E58FE" w:rsidRPr="00986E88" w:rsidRDefault="003E58FE" w:rsidP="003E58FE">
      <w:pPr>
        <w:rPr>
          <w:noProof/>
        </w:rPr>
      </w:pPr>
    </w:p>
    <w:p w14:paraId="2EE5FF5C" w14:textId="77777777" w:rsidR="003E58FE" w:rsidRDefault="003E58FE" w:rsidP="007A4424">
      <w:pPr>
        <w:pStyle w:val="41"/>
      </w:pPr>
      <w:bookmarkStart w:id="307" w:name="_Toc35971421"/>
      <w:bookmarkStart w:id="308" w:name="_Toc130662208"/>
      <w:r>
        <w:t>6.1.5.2</w:t>
      </w:r>
      <w:r>
        <w:tab/>
        <w:t>&lt;notification 1&gt;</w:t>
      </w:r>
      <w:bookmarkEnd w:id="304"/>
      <w:bookmarkEnd w:id="307"/>
      <w:bookmarkEnd w:id="308"/>
    </w:p>
    <w:p w14:paraId="48822DAF" w14:textId="77777777" w:rsidR="003E58FE" w:rsidRPr="00986E88" w:rsidRDefault="003E58FE" w:rsidP="007A4424">
      <w:pPr>
        <w:pStyle w:val="51"/>
        <w:rPr>
          <w:noProof/>
        </w:rPr>
      </w:pPr>
      <w:bookmarkStart w:id="309" w:name="_Toc532994455"/>
      <w:bookmarkStart w:id="310" w:name="_Toc35971422"/>
      <w:bookmarkStart w:id="311" w:name="_Toc130662209"/>
      <w:bookmarkStart w:id="312" w:name="_Toc510696631"/>
      <w:r>
        <w:t>6.1.5.2</w:t>
      </w:r>
      <w:r w:rsidRPr="00986E88">
        <w:rPr>
          <w:noProof/>
        </w:rPr>
        <w:t>.1</w:t>
      </w:r>
      <w:r w:rsidRPr="00986E88">
        <w:rPr>
          <w:noProof/>
        </w:rPr>
        <w:tab/>
        <w:t>Description</w:t>
      </w:r>
      <w:bookmarkEnd w:id="309"/>
      <w:bookmarkEnd w:id="310"/>
      <w:bookmarkEnd w:id="311"/>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51"/>
        <w:rPr>
          <w:noProof/>
        </w:rPr>
      </w:pPr>
      <w:bookmarkStart w:id="313" w:name="_Toc532994456"/>
      <w:bookmarkStart w:id="314" w:name="_Toc35971423"/>
      <w:bookmarkStart w:id="315" w:name="_Toc130662210"/>
      <w:r>
        <w:t>6.1.5.2</w:t>
      </w:r>
      <w:r w:rsidRPr="00986E88">
        <w:rPr>
          <w:noProof/>
        </w:rPr>
        <w:t>.2</w:t>
      </w:r>
      <w:r w:rsidRPr="00986E88">
        <w:rPr>
          <w:noProof/>
        </w:rPr>
        <w:tab/>
        <w:t>Target URI</w:t>
      </w:r>
      <w:bookmarkEnd w:id="313"/>
      <w:bookmarkEnd w:id="314"/>
      <w:bookmarkEnd w:id="315"/>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8675AD">
        <w:trPr>
          <w:jc w:val="center"/>
        </w:trPr>
        <w:tc>
          <w:tcPr>
            <w:tcW w:w="1924" w:type="dxa"/>
            <w:shd w:val="clear" w:color="auto" w:fill="C0C0C0"/>
            <w:vAlign w:val="center"/>
            <w:hideMark/>
          </w:tcPr>
          <w:p w14:paraId="2B147BB9" w14:textId="77777777" w:rsidR="003E58FE" w:rsidRPr="0016361A" w:rsidRDefault="003E58FE" w:rsidP="00F8020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E66103">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51"/>
        <w:rPr>
          <w:noProof/>
        </w:rPr>
      </w:pPr>
      <w:bookmarkStart w:id="316" w:name="_Toc532994457"/>
      <w:bookmarkStart w:id="317" w:name="_Toc35971424"/>
      <w:bookmarkStart w:id="318" w:name="_Toc130662211"/>
      <w:r>
        <w:t>6.1.5.2</w:t>
      </w:r>
      <w:r w:rsidRPr="00986E88">
        <w:rPr>
          <w:noProof/>
        </w:rPr>
        <w:t>.3</w:t>
      </w:r>
      <w:r w:rsidRPr="00986E88">
        <w:rPr>
          <w:noProof/>
        </w:rPr>
        <w:tab/>
        <w:t>Standard Methods</w:t>
      </w:r>
      <w:bookmarkEnd w:id="316"/>
      <w:bookmarkEnd w:id="317"/>
      <w:bookmarkEnd w:id="318"/>
    </w:p>
    <w:p w14:paraId="5C57E4FE" w14:textId="77777777" w:rsidR="003E58FE" w:rsidRPr="00986E88" w:rsidRDefault="003E58FE" w:rsidP="007A4424">
      <w:pPr>
        <w:pStyle w:val="H6"/>
        <w:rPr>
          <w:noProof/>
        </w:rPr>
      </w:pPr>
      <w:bookmarkStart w:id="319" w:name="_Toc532994458"/>
      <w:bookmarkStart w:id="320" w:name="_Toc35971425"/>
      <w:r>
        <w:t>6.1.5.2.3</w:t>
      </w:r>
      <w:r w:rsidRPr="00986E88">
        <w:rPr>
          <w:noProof/>
        </w:rPr>
        <w:t>.1</w:t>
      </w:r>
      <w:r w:rsidRPr="00986E88">
        <w:rPr>
          <w:noProof/>
        </w:rPr>
        <w:tab/>
        <w:t>POST</w:t>
      </w:r>
      <w:bookmarkEnd w:id="319"/>
      <w:bookmarkEnd w:id="320"/>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8675AD">
        <w:trPr>
          <w:jc w:val="center"/>
        </w:trPr>
        <w:tc>
          <w:tcPr>
            <w:tcW w:w="2899" w:type="dxa"/>
            <w:shd w:val="clear" w:color="auto" w:fill="C0C0C0"/>
            <w:vAlign w:val="center"/>
            <w:hideMark/>
          </w:tcPr>
          <w:p w14:paraId="77575B27" w14:textId="77777777" w:rsidR="003E58FE" w:rsidRPr="0016361A" w:rsidRDefault="003E58FE" w:rsidP="00F8020A">
            <w:pPr>
              <w:pStyle w:val="TAH"/>
              <w:rPr>
                <w:noProof/>
              </w:rPr>
            </w:pPr>
            <w:r w:rsidRPr="0016361A">
              <w:rPr>
                <w:noProof/>
              </w:rPr>
              <w:t>Data type</w:t>
            </w:r>
          </w:p>
        </w:tc>
        <w:tc>
          <w:tcPr>
            <w:tcW w:w="450" w:type="dxa"/>
            <w:shd w:val="clear" w:color="auto" w:fill="C0C0C0"/>
            <w:vAlign w:val="center"/>
            <w:hideMark/>
          </w:tcPr>
          <w:p w14:paraId="6D50D490" w14:textId="77777777" w:rsidR="003E58FE" w:rsidRPr="0016361A" w:rsidRDefault="003E58FE" w:rsidP="00E66103">
            <w:pPr>
              <w:pStyle w:val="TAH"/>
              <w:rPr>
                <w:noProof/>
              </w:rPr>
            </w:pPr>
            <w:r w:rsidRPr="0016361A">
              <w:rPr>
                <w:noProof/>
              </w:rPr>
              <w:t>P</w:t>
            </w:r>
          </w:p>
        </w:tc>
        <w:tc>
          <w:tcPr>
            <w:tcW w:w="1170" w:type="dxa"/>
            <w:shd w:val="clear" w:color="auto" w:fill="C0C0C0"/>
            <w:vAlign w:val="center"/>
            <w:hideMark/>
          </w:tcPr>
          <w:p w14:paraId="50F779A5" w14:textId="77777777" w:rsidR="003E58FE" w:rsidRPr="0016361A" w:rsidRDefault="003E58FE">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w:t>
            </w:r>
            <w:proofErr w:type="gramStart"/>
            <w:r w:rsidRPr="0016361A">
              <w:t>0..</w:t>
            </w:r>
            <w:proofErr w:type="gramEnd"/>
            <w:r w:rsidRPr="0016361A">
              <w:t>1",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8675A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F8020A">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E66103">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w:t>
            </w:r>
            <w:proofErr w:type="gramStart"/>
            <w:r w:rsidRPr="0016361A">
              <w:t>0..</w:t>
            </w:r>
            <w:proofErr w:type="gramEnd"/>
            <w:r w:rsidRPr="0016361A">
              <w:t>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8675AD">
        <w:trPr>
          <w:jc w:val="center"/>
        </w:trPr>
        <w:tc>
          <w:tcPr>
            <w:tcW w:w="9684" w:type="dxa"/>
            <w:gridSpan w:val="5"/>
            <w:tcBorders>
              <w:top w:val="single" w:sz="6" w:space="0" w:color="auto"/>
              <w:left w:val="single" w:sz="6" w:space="0" w:color="auto"/>
              <w:bottom w:val="single" w:sz="6" w:space="0" w:color="auto"/>
              <w:right w:val="single" w:sz="6" w:space="0" w:color="auto"/>
            </w:tcBorders>
            <w:vAlign w:val="center"/>
          </w:tcPr>
          <w:p w14:paraId="384DE9DC" w14:textId="7B6FC035" w:rsidR="003E58FE" w:rsidRPr="0016361A" w:rsidRDefault="003E58FE" w:rsidP="00F8020A">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77777777" w:rsidR="003E58FE" w:rsidRDefault="003E58FE" w:rsidP="007A4424">
      <w:pPr>
        <w:pStyle w:val="41"/>
      </w:pPr>
      <w:bookmarkStart w:id="321" w:name="_Toc35971426"/>
      <w:bookmarkStart w:id="322" w:name="_Toc130662212"/>
      <w:r>
        <w:t>6.1.5.3</w:t>
      </w:r>
      <w:r>
        <w:tab/>
        <w:t>&lt;notification 2&gt;</w:t>
      </w:r>
      <w:bookmarkEnd w:id="312"/>
      <w:bookmarkEnd w:id="321"/>
      <w:bookmarkEnd w:id="322"/>
    </w:p>
    <w:p w14:paraId="50D28028" w14:textId="77777777" w:rsidR="003E58FE" w:rsidRDefault="003E58FE" w:rsidP="003E58FE">
      <w:pPr>
        <w:pStyle w:val="Guidance"/>
      </w:pPr>
      <w:r>
        <w:t xml:space="preserve">And so on if there are more than one </w:t>
      </w:r>
      <w:proofErr w:type="gramStart"/>
      <w:r>
        <w:t>notifications</w:t>
      </w:r>
      <w:proofErr w:type="gramEnd"/>
      <w:r>
        <w:t xml:space="preserve"> supported by the service. Same structure as in clause 6.1.5.2.</w:t>
      </w:r>
    </w:p>
    <w:p w14:paraId="368B4F74" w14:textId="77777777" w:rsidR="003E58FE" w:rsidRDefault="003E58FE" w:rsidP="007A4424">
      <w:pPr>
        <w:pStyle w:val="31"/>
      </w:pPr>
      <w:bookmarkStart w:id="323" w:name="_Toc35971427"/>
      <w:bookmarkStart w:id="324" w:name="_Toc130662213"/>
      <w:r>
        <w:t>6.1.6</w:t>
      </w:r>
      <w:r>
        <w:tab/>
        <w:t>Data Model</w:t>
      </w:r>
      <w:bookmarkEnd w:id="305"/>
      <w:bookmarkEnd w:id="323"/>
      <w:bookmarkEnd w:id="324"/>
    </w:p>
    <w:p w14:paraId="0E711D33" w14:textId="77777777" w:rsidR="006E186B" w:rsidRDefault="006E186B" w:rsidP="006E186B">
      <w:pPr>
        <w:pStyle w:val="41"/>
      </w:pPr>
      <w:bookmarkStart w:id="325" w:name="_Toc510696633"/>
      <w:bookmarkStart w:id="326" w:name="_Toc35971428"/>
      <w:bookmarkStart w:id="327" w:name="_Toc130662214"/>
      <w:bookmarkStart w:id="328" w:name="_Toc510696634"/>
      <w:bookmarkStart w:id="329" w:name="_Toc35971429"/>
      <w:r>
        <w:t>6.1.6.1</w:t>
      </w:r>
      <w:r>
        <w:tab/>
        <w:t>General</w:t>
      </w:r>
      <w:bookmarkEnd w:id="325"/>
      <w:bookmarkEnd w:id="326"/>
      <w:bookmarkEnd w:id="327"/>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55727A95"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7F4336D7" w:rsidR="006E186B" w:rsidRPr="009C4D60" w:rsidRDefault="006E186B" w:rsidP="006E186B">
      <w:pPr>
        <w:pStyle w:val="TH"/>
      </w:pPr>
      <w:r w:rsidRPr="009C4D60">
        <w:t>Table</w:t>
      </w:r>
      <w:r>
        <w:t> 6.1.6.1-</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8675A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16361A" w:rsidRDefault="006E186B" w:rsidP="00F8020A">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16361A" w:rsidRDefault="006E186B" w:rsidP="00E66103">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16361A" w:rsidRDefault="006E186B">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16361A" w:rsidRDefault="006E186B">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bookmarkStart w:id="330" w:name="MCCQCTEMPBM_00000025"/>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bookmarkEnd w:id="330"/>
    </w:tbl>
    <w:p w14:paraId="4841D80E" w14:textId="77777777" w:rsidR="006E186B" w:rsidRDefault="006E186B" w:rsidP="006E186B"/>
    <w:p w14:paraId="210A5F3D" w14:textId="01382F66"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1CB2952F" w:rsidR="006E186B" w:rsidRPr="009C4D60" w:rsidRDefault="006E186B" w:rsidP="006E186B">
      <w:pPr>
        <w:pStyle w:val="TH"/>
      </w:pPr>
      <w:r w:rsidRPr="009C4D60">
        <w:t>Table</w:t>
      </w:r>
      <w:r>
        <w:t> 6.1.6.1-2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8675A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16361A" w:rsidRDefault="006E186B" w:rsidP="00F8020A">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16361A" w:rsidRDefault="006E186B" w:rsidP="00E66103">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16361A" w:rsidRDefault="006E186B">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16361A" w:rsidRDefault="006E186B">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bookmarkStart w:id="331" w:name="MCCQCTEMPBM_00000026"/>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bookmarkEnd w:id="331"/>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332" w:name="_Toc13066221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8"/>
      <w:bookmarkEnd w:id="329"/>
      <w:bookmarkEnd w:id="332"/>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51"/>
      </w:pPr>
      <w:bookmarkStart w:id="333" w:name="_Toc130662216"/>
      <w:r>
        <w:t>6.1.6.2.1</w:t>
      </w:r>
      <w:r>
        <w:tab/>
        <w:t>Introduction</w:t>
      </w:r>
      <w:bookmarkEnd w:id="258"/>
      <w:bookmarkEnd w:id="259"/>
      <w:bookmarkEnd w:id="333"/>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51"/>
      </w:pPr>
      <w:bookmarkStart w:id="334" w:name="_Toc510696636"/>
      <w:bookmarkStart w:id="335" w:name="_Toc35971431"/>
      <w:bookmarkStart w:id="336" w:name="_Toc130662217"/>
      <w:r>
        <w:lastRenderedPageBreak/>
        <w:t>6.1.6.2.2</w:t>
      </w:r>
      <w:r>
        <w:tab/>
        <w:t>Type: &lt;TypeName 1&gt;</w:t>
      </w:r>
      <w:bookmarkEnd w:id="334"/>
      <w:bookmarkEnd w:id="335"/>
      <w:bookmarkEnd w:id="336"/>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8675AD">
        <w:trPr>
          <w:jc w:val="center"/>
        </w:trPr>
        <w:tc>
          <w:tcPr>
            <w:tcW w:w="1552" w:type="dxa"/>
            <w:shd w:val="clear" w:color="auto" w:fill="C0C0C0"/>
            <w:vAlign w:val="center"/>
            <w:hideMark/>
          </w:tcPr>
          <w:p w14:paraId="15798F5E" w14:textId="77777777" w:rsidR="008A6D4A" w:rsidRPr="0016361A" w:rsidRDefault="008A6D4A" w:rsidP="00F8020A">
            <w:pPr>
              <w:pStyle w:val="TAH"/>
            </w:pPr>
            <w:r w:rsidRPr="0016361A">
              <w:t>Attribute name</w:t>
            </w:r>
          </w:p>
        </w:tc>
        <w:tc>
          <w:tcPr>
            <w:tcW w:w="1417" w:type="dxa"/>
            <w:shd w:val="clear" w:color="auto" w:fill="C0C0C0"/>
            <w:vAlign w:val="center"/>
            <w:hideMark/>
          </w:tcPr>
          <w:p w14:paraId="737DC28A" w14:textId="77777777" w:rsidR="008A6D4A" w:rsidRPr="0016361A" w:rsidRDefault="008A6D4A" w:rsidP="00E66103">
            <w:pPr>
              <w:pStyle w:val="TAH"/>
            </w:pPr>
            <w:r w:rsidRPr="0016361A">
              <w:t>Data type</w:t>
            </w:r>
          </w:p>
        </w:tc>
        <w:tc>
          <w:tcPr>
            <w:tcW w:w="425" w:type="dxa"/>
            <w:shd w:val="clear" w:color="auto" w:fill="C0C0C0"/>
            <w:vAlign w:val="center"/>
            <w:hideMark/>
          </w:tcPr>
          <w:p w14:paraId="3A9D2D95" w14:textId="77777777" w:rsidR="008A6D4A" w:rsidRPr="0016361A" w:rsidRDefault="008A6D4A">
            <w:pPr>
              <w:pStyle w:val="TAH"/>
            </w:pPr>
            <w:r w:rsidRPr="0016361A">
              <w:t>P</w:t>
            </w:r>
          </w:p>
        </w:tc>
        <w:tc>
          <w:tcPr>
            <w:tcW w:w="1134" w:type="dxa"/>
            <w:shd w:val="clear" w:color="auto" w:fill="C0C0C0"/>
            <w:vAlign w:val="center"/>
          </w:tcPr>
          <w:p w14:paraId="3AEA73F0" w14:textId="77777777" w:rsidR="008A6D4A" w:rsidRPr="0016361A" w:rsidRDefault="008A6D4A">
            <w:pPr>
              <w:pStyle w:val="TAH"/>
            </w:pPr>
            <w:r w:rsidRPr="00F112E4">
              <w:t>Cardinality</w:t>
            </w:r>
          </w:p>
        </w:tc>
        <w:tc>
          <w:tcPr>
            <w:tcW w:w="3686" w:type="dxa"/>
            <w:shd w:val="clear" w:color="auto" w:fill="C0C0C0"/>
            <w:vAlign w:val="center"/>
            <w:hideMark/>
          </w:tcPr>
          <w:p w14:paraId="4F6E8A9D" w14:textId="77777777" w:rsidR="008A6D4A" w:rsidRPr="0016361A" w:rsidRDefault="008A6D4A">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265AB8">
            <w:pPr>
              <w:pStyle w:val="TAL"/>
              <w:jc w:val="center"/>
            </w:pPr>
            <w:r w:rsidRPr="0016361A">
              <w:t>"</w:t>
            </w:r>
            <w:proofErr w:type="gramStart"/>
            <w:r w:rsidRPr="0016361A">
              <w:t>0..</w:t>
            </w:r>
            <w:proofErr w:type="gramEnd"/>
            <w:r w:rsidRPr="0016361A">
              <w:t>1", "1" or "M..N"</w:t>
            </w:r>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bookmarkStart w:id="337" w:name="MCCQCTEMPBM_00000027"/>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265AB8">
            <w:pPr>
              <w:pStyle w:val="TAL"/>
              <w:jc w:val="center"/>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bookmarkStart w:id="338" w:name="MCCQCTEMPBM_00000028"/>
            <w:bookmarkEnd w:id="337"/>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265AB8">
            <w:pPr>
              <w:pStyle w:val="TAL"/>
              <w:jc w:val="center"/>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bookmarkEnd w:id="338"/>
    </w:tbl>
    <w:p w14:paraId="56D410E5" w14:textId="77777777" w:rsidR="008A6D4A" w:rsidRDefault="008A6D4A" w:rsidP="000602BD">
      <w:pPr>
        <w:rPr>
          <w:lang w:val="en-US"/>
        </w:rPr>
      </w:pPr>
    </w:p>
    <w:p w14:paraId="2098F3B1" w14:textId="77777777" w:rsidR="008A6D4A" w:rsidRDefault="008A6D4A" w:rsidP="007A4424">
      <w:pPr>
        <w:pStyle w:val="51"/>
      </w:pPr>
      <w:bookmarkStart w:id="339" w:name="_Toc510696637"/>
      <w:bookmarkStart w:id="340" w:name="_Toc35971432"/>
      <w:bookmarkStart w:id="341" w:name="_Toc130662218"/>
      <w:r>
        <w:t>6.1.6.2.3</w:t>
      </w:r>
      <w:r>
        <w:tab/>
        <w:t>Type: &lt;TypeName 2&gt;</w:t>
      </w:r>
      <w:bookmarkEnd w:id="339"/>
      <w:bookmarkEnd w:id="340"/>
      <w:bookmarkEnd w:id="341"/>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41"/>
        <w:rPr>
          <w:lang w:val="en-US"/>
        </w:rPr>
      </w:pPr>
      <w:bookmarkStart w:id="342" w:name="_Toc510696638"/>
      <w:bookmarkStart w:id="343" w:name="_Toc35971433"/>
      <w:bookmarkStart w:id="344" w:name="_Toc13066221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42"/>
      <w:bookmarkEnd w:id="343"/>
      <w:bookmarkEnd w:id="344"/>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51"/>
      </w:pPr>
      <w:bookmarkStart w:id="345" w:name="_Toc510696639"/>
      <w:bookmarkStart w:id="346" w:name="_Toc35971434"/>
      <w:bookmarkStart w:id="347" w:name="_Toc130662220"/>
      <w:r>
        <w:t>6.1.6.3.1</w:t>
      </w:r>
      <w:r w:rsidRPr="00384E92">
        <w:tab/>
        <w:t>Introduction</w:t>
      </w:r>
      <w:bookmarkEnd w:id="345"/>
      <w:bookmarkEnd w:id="346"/>
      <w:bookmarkEnd w:id="34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348" w:name="_Toc510696640"/>
      <w:bookmarkStart w:id="349" w:name="_Toc35971435"/>
      <w:bookmarkStart w:id="350" w:name="_Toc130662221"/>
      <w:r>
        <w:t>6.1.6.3.2</w:t>
      </w:r>
      <w:r w:rsidRPr="00384E92">
        <w:tab/>
        <w:t>Simple data types</w:t>
      </w:r>
      <w:bookmarkEnd w:id="348"/>
      <w:bookmarkEnd w:id="349"/>
      <w:bookmarkEnd w:id="350"/>
    </w:p>
    <w:p w14:paraId="3E57B034" w14:textId="5EA329D5" w:rsidR="003E58FE" w:rsidRPr="00384E92" w:rsidRDefault="003E58FE" w:rsidP="003E58FE">
      <w:bookmarkStart w:id="351" w:name="_Toc510696641"/>
      <w:bookmarkStart w:id="352"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8675AD">
        <w:trPr>
          <w:jc w:val="center"/>
        </w:trPr>
        <w:tc>
          <w:tcPr>
            <w:tcW w:w="659" w:type="pct"/>
            <w:shd w:val="clear" w:color="auto" w:fill="C0C0C0"/>
            <w:tcMar>
              <w:top w:w="0" w:type="dxa"/>
              <w:left w:w="108" w:type="dxa"/>
              <w:bottom w:w="0" w:type="dxa"/>
              <w:right w:w="108" w:type="dxa"/>
            </w:tcMar>
            <w:vAlign w:val="center"/>
          </w:tcPr>
          <w:p w14:paraId="0278F3B8" w14:textId="77777777" w:rsidR="003E58FE" w:rsidRPr="0016361A" w:rsidRDefault="003E58FE" w:rsidP="00F8020A">
            <w:pPr>
              <w:pStyle w:val="TAH"/>
            </w:pPr>
            <w:r w:rsidRPr="0016361A">
              <w:t>Type Name</w:t>
            </w:r>
          </w:p>
        </w:tc>
        <w:tc>
          <w:tcPr>
            <w:tcW w:w="883" w:type="pct"/>
            <w:shd w:val="clear" w:color="auto" w:fill="C0C0C0"/>
            <w:tcMar>
              <w:top w:w="0" w:type="dxa"/>
              <w:left w:w="108" w:type="dxa"/>
              <w:bottom w:w="0" w:type="dxa"/>
              <w:right w:w="108" w:type="dxa"/>
            </w:tcMar>
            <w:vAlign w:val="center"/>
          </w:tcPr>
          <w:p w14:paraId="752A9E07" w14:textId="77777777" w:rsidR="003E58FE" w:rsidRPr="0016361A" w:rsidRDefault="003E58FE" w:rsidP="00E66103">
            <w:pPr>
              <w:pStyle w:val="TAH"/>
            </w:pPr>
            <w:r w:rsidRPr="0016361A">
              <w:t>Type Definition</w:t>
            </w:r>
          </w:p>
        </w:tc>
        <w:tc>
          <w:tcPr>
            <w:tcW w:w="2872" w:type="pct"/>
            <w:shd w:val="clear" w:color="auto" w:fill="C0C0C0"/>
            <w:vAlign w:val="center"/>
          </w:tcPr>
          <w:p w14:paraId="7EFD579F" w14:textId="77777777" w:rsidR="003E58FE" w:rsidRPr="0016361A" w:rsidRDefault="003E58FE">
            <w:pPr>
              <w:pStyle w:val="TAH"/>
            </w:pPr>
            <w:r w:rsidRPr="0016361A">
              <w:t>Description</w:t>
            </w:r>
          </w:p>
        </w:tc>
        <w:tc>
          <w:tcPr>
            <w:tcW w:w="586" w:type="pct"/>
            <w:shd w:val="clear" w:color="auto" w:fill="C0C0C0"/>
            <w:vAlign w:val="center"/>
          </w:tcPr>
          <w:p w14:paraId="581760E0" w14:textId="77777777" w:rsidR="003E58FE" w:rsidRPr="0016361A" w:rsidRDefault="003E58FE">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 xml:space="preserve">&lt;one simple data type, </w:t>
            </w:r>
            <w:proofErr w:type="gramStart"/>
            <w:r w:rsidRPr="0016361A">
              <w:t>i.e.</w:t>
            </w:r>
            <w:proofErr w:type="gramEnd"/>
            <w:r w:rsidRPr="0016361A">
              <w:t xml:space="preserve"> boolean,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77777777" w:rsidR="008A6D4A" w:rsidRPr="00BC662F" w:rsidRDefault="008A6D4A" w:rsidP="007A4424">
      <w:pPr>
        <w:pStyle w:val="51"/>
      </w:pPr>
      <w:bookmarkStart w:id="353" w:name="_Toc130662222"/>
      <w:r>
        <w:t>6.1.6.3.3</w:t>
      </w:r>
      <w:r w:rsidRPr="00BC662F">
        <w:tab/>
        <w:t>Enumeration: &lt;EnumType1&gt;</w:t>
      </w:r>
      <w:bookmarkEnd w:id="351"/>
      <w:bookmarkEnd w:id="352"/>
      <w:bookmarkEnd w:id="353"/>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8675AD">
        <w:tc>
          <w:tcPr>
            <w:tcW w:w="1309"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F8020A">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E66103">
            <w:pPr>
              <w:pStyle w:val="TAH"/>
            </w:pPr>
            <w:r w:rsidRPr="0016361A">
              <w:t>Description</w:t>
            </w:r>
          </w:p>
        </w:tc>
        <w:tc>
          <w:tcPr>
            <w:tcW w:w="630" w:type="pct"/>
            <w:shd w:val="clear" w:color="auto" w:fill="C0C0C0"/>
            <w:vAlign w:val="center"/>
          </w:tcPr>
          <w:p w14:paraId="1A0B9EC1" w14:textId="77777777" w:rsidR="008A6D4A" w:rsidRPr="0016361A" w:rsidRDefault="008A6D4A">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bookmarkStart w:id="354" w:name="MCCQCTEMPBM_00000029"/>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bookmarkEnd w:id="354"/>
    </w:tbl>
    <w:p w14:paraId="4A6D8595" w14:textId="77777777" w:rsidR="008A6D4A" w:rsidRDefault="008A6D4A" w:rsidP="008A6D4A">
      <w:pPr>
        <w:rPr>
          <w:lang w:val="en-US"/>
        </w:rPr>
      </w:pPr>
    </w:p>
    <w:p w14:paraId="66AA72FA" w14:textId="77777777" w:rsidR="008A6D4A" w:rsidRPr="00BC662F" w:rsidRDefault="008A6D4A" w:rsidP="007A4424">
      <w:pPr>
        <w:pStyle w:val="51"/>
      </w:pPr>
      <w:bookmarkStart w:id="355" w:name="_Toc510696642"/>
      <w:bookmarkStart w:id="356" w:name="_Toc35971437"/>
      <w:bookmarkStart w:id="357" w:name="_Toc130662223"/>
      <w:r>
        <w:t>6.1.6.3.4</w:t>
      </w:r>
      <w:r w:rsidRPr="00BC662F">
        <w:tab/>
        <w:t>Enumeration: &lt;EnumType</w:t>
      </w:r>
      <w:r>
        <w:t>2</w:t>
      </w:r>
      <w:r w:rsidRPr="00BC662F">
        <w:t>&gt;</w:t>
      </w:r>
      <w:bookmarkEnd w:id="355"/>
      <w:bookmarkEnd w:id="356"/>
      <w:bookmarkEnd w:id="357"/>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41"/>
        <w:rPr>
          <w:lang w:val="en-US"/>
        </w:rPr>
      </w:pPr>
      <w:bookmarkStart w:id="358" w:name="_Toc510696643"/>
      <w:bookmarkStart w:id="359" w:name="_Toc35971438"/>
      <w:bookmarkStart w:id="360" w:name="_Toc13066222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58"/>
      <w:bookmarkEnd w:id="359"/>
      <w:bookmarkEnd w:id="360"/>
    </w:p>
    <w:p w14:paraId="41695600" w14:textId="77777777" w:rsidR="008A6D4A" w:rsidRDefault="008A6D4A" w:rsidP="007A4424">
      <w:pPr>
        <w:pStyle w:val="51"/>
      </w:pPr>
      <w:bookmarkStart w:id="361" w:name="_Toc510696644"/>
      <w:bookmarkStart w:id="362" w:name="_Toc35971439"/>
      <w:bookmarkStart w:id="363" w:name="_Toc130662225"/>
      <w:r>
        <w:t>6.1.6.4.1</w:t>
      </w:r>
      <w:r>
        <w:tab/>
        <w:t>Type: &lt;TypeName 1&gt;</w:t>
      </w:r>
      <w:bookmarkEnd w:id="361"/>
      <w:bookmarkEnd w:id="362"/>
      <w:bookmarkEnd w:id="363"/>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w:t>
      </w:r>
      <w:proofErr w:type="gramStart"/>
      <w:r>
        <w:t>"  keyword</w:t>
      </w:r>
      <w:proofErr w:type="gramEnd"/>
      <w:r>
        <w:t xml:space="preserve">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w:t>
      </w:r>
      <w:proofErr w:type="gramStart"/>
      <w:r>
        <w:t>matches ,</w:t>
      </w:r>
      <w:proofErr w:type="gramEnd"/>
      <w:r>
        <w:t xml:space="preserve">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w:t>
      </w:r>
      <w:proofErr w:type="gramStart"/>
      <w:r>
        <w:t>i.e.</w:t>
      </w:r>
      <w:proofErr w:type="gramEnd"/>
      <w:r>
        <w:t xml:space="preserv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w:t>
      </w:r>
      <w:proofErr w:type="gramStart"/>
      <w:r>
        <w:t>i.e.</w:t>
      </w:r>
      <w:proofErr w:type="gramEnd"/>
      <w:r>
        <w:t xml:space="preserv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675AD">
        <w:trPr>
          <w:jc w:val="center"/>
        </w:trPr>
        <w:tc>
          <w:tcPr>
            <w:tcW w:w="2482" w:type="dxa"/>
            <w:shd w:val="clear" w:color="auto" w:fill="C0C0C0"/>
            <w:vAlign w:val="center"/>
            <w:hideMark/>
          </w:tcPr>
          <w:p w14:paraId="239F94C1" w14:textId="77777777" w:rsidR="008A6D4A" w:rsidRPr="0016361A" w:rsidRDefault="008A6D4A" w:rsidP="00F8020A">
            <w:pPr>
              <w:pStyle w:val="TAH"/>
            </w:pPr>
            <w:r w:rsidRPr="0016361A">
              <w:t>Data type</w:t>
            </w:r>
          </w:p>
        </w:tc>
        <w:tc>
          <w:tcPr>
            <w:tcW w:w="1169" w:type="dxa"/>
            <w:shd w:val="clear" w:color="auto" w:fill="C0C0C0"/>
            <w:vAlign w:val="center"/>
          </w:tcPr>
          <w:p w14:paraId="3C1A658A" w14:textId="77777777" w:rsidR="008A6D4A" w:rsidRPr="0016361A" w:rsidRDefault="008A6D4A" w:rsidP="00E66103">
            <w:pPr>
              <w:pStyle w:val="TAH"/>
            </w:pPr>
            <w:r w:rsidRPr="00F112E4">
              <w:t>Cardinality</w:t>
            </w:r>
          </w:p>
        </w:tc>
        <w:tc>
          <w:tcPr>
            <w:tcW w:w="3827" w:type="dxa"/>
            <w:shd w:val="clear" w:color="auto" w:fill="C0C0C0"/>
            <w:vAlign w:val="center"/>
            <w:hideMark/>
          </w:tcPr>
          <w:p w14:paraId="5BB6262A" w14:textId="77777777" w:rsidR="008A6D4A" w:rsidRPr="0016361A" w:rsidRDefault="008A6D4A">
            <w:pPr>
              <w:pStyle w:val="TAH"/>
              <w:rPr>
                <w:rFonts w:cs="Arial"/>
                <w:szCs w:val="18"/>
              </w:rPr>
            </w:pPr>
            <w:r w:rsidRPr="0016361A">
              <w:rPr>
                <w:rFonts w:cs="Arial"/>
                <w:szCs w:val="18"/>
              </w:rPr>
              <w:t>Description</w:t>
            </w:r>
          </w:p>
        </w:tc>
        <w:tc>
          <w:tcPr>
            <w:tcW w:w="2092" w:type="dxa"/>
            <w:shd w:val="clear" w:color="auto" w:fill="C0C0C0"/>
            <w:vAlign w:val="center"/>
          </w:tcPr>
          <w:p w14:paraId="75E2FA96" w14:textId="77777777" w:rsidR="008A6D4A" w:rsidRPr="0016361A" w:rsidRDefault="008A6D4A">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proofErr w:type="gramStart"/>
            <w:r w:rsidRPr="0016361A">
              <w:rPr>
                <w:i/>
              </w:rPr>
              <w:t>M</w:t>
            </w:r>
            <w:r w:rsidRPr="0016361A">
              <w:t>..</w:t>
            </w:r>
            <w:r w:rsidRPr="0016361A">
              <w:rPr>
                <w:i/>
              </w:rPr>
              <w:t>N</w:t>
            </w:r>
            <w:proofErr w:type="gramEnd"/>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77777777" w:rsidR="008A6D4A" w:rsidRDefault="008A6D4A" w:rsidP="007A4424">
      <w:pPr>
        <w:pStyle w:val="51"/>
      </w:pPr>
      <w:bookmarkStart w:id="364" w:name="_Toc510696645"/>
      <w:bookmarkStart w:id="365" w:name="_Toc35971440"/>
      <w:bookmarkStart w:id="366" w:name="_Toc130662226"/>
      <w:r>
        <w:t>6.1.6.4.2</w:t>
      </w:r>
      <w:r>
        <w:tab/>
        <w:t>Type: &lt;TypeName 2&gt;</w:t>
      </w:r>
      <w:bookmarkEnd w:id="364"/>
      <w:bookmarkEnd w:id="365"/>
      <w:bookmarkEnd w:id="366"/>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41"/>
      </w:pPr>
      <w:bookmarkStart w:id="367" w:name="_Toc510696646"/>
      <w:bookmarkStart w:id="368" w:name="_Toc35971441"/>
      <w:bookmarkStart w:id="369" w:name="_Toc130662227"/>
      <w:r>
        <w:t>6.1.6.5</w:t>
      </w:r>
      <w:r>
        <w:tab/>
        <w:t>Binary data</w:t>
      </w:r>
      <w:bookmarkEnd w:id="367"/>
      <w:bookmarkEnd w:id="368"/>
      <w:bookmarkEnd w:id="369"/>
    </w:p>
    <w:p w14:paraId="3E8B3ED7" w14:textId="77777777" w:rsidR="008A6D4A" w:rsidRDefault="008A6D4A" w:rsidP="007A4424">
      <w:pPr>
        <w:pStyle w:val="51"/>
      </w:pPr>
      <w:bookmarkStart w:id="370" w:name="_Toc35971442"/>
      <w:bookmarkStart w:id="371" w:name="_Toc130662228"/>
      <w:r>
        <w:t>6.1.6.5.1</w:t>
      </w:r>
      <w:r>
        <w:tab/>
        <w:t>Binary Data Types</w:t>
      </w:r>
      <w:bookmarkEnd w:id="370"/>
      <w:bookmarkEnd w:id="371"/>
    </w:p>
    <w:p w14:paraId="3F3349B8" w14:textId="2B29677F" w:rsidR="003E58FE" w:rsidRPr="00A04126" w:rsidRDefault="003E58FE" w:rsidP="003E58FE">
      <w:pPr>
        <w:pStyle w:val="TH"/>
      </w:pPr>
      <w:bookmarkStart w:id="372"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8675AD">
        <w:trPr>
          <w:jc w:val="center"/>
        </w:trPr>
        <w:tc>
          <w:tcPr>
            <w:tcW w:w="1977" w:type="dxa"/>
            <w:shd w:val="clear" w:color="auto" w:fill="C0C0C0"/>
            <w:vAlign w:val="center"/>
          </w:tcPr>
          <w:p w14:paraId="2D9FE432" w14:textId="77777777" w:rsidR="003E58FE" w:rsidRPr="0016361A" w:rsidRDefault="003E58FE" w:rsidP="00F8020A">
            <w:pPr>
              <w:pStyle w:val="TAH"/>
            </w:pPr>
            <w:r w:rsidRPr="0016361A">
              <w:t>Name</w:t>
            </w:r>
          </w:p>
        </w:tc>
        <w:tc>
          <w:tcPr>
            <w:tcW w:w="1417" w:type="dxa"/>
            <w:shd w:val="clear" w:color="auto" w:fill="C0C0C0"/>
            <w:vAlign w:val="center"/>
          </w:tcPr>
          <w:p w14:paraId="6A022F86" w14:textId="77777777" w:rsidR="003E58FE" w:rsidRPr="0016361A" w:rsidRDefault="003E58FE" w:rsidP="00E66103">
            <w:pPr>
              <w:pStyle w:val="TAH"/>
            </w:pPr>
            <w:r w:rsidRPr="0016361A">
              <w:t>Clause defined</w:t>
            </w:r>
          </w:p>
        </w:tc>
        <w:tc>
          <w:tcPr>
            <w:tcW w:w="5083" w:type="dxa"/>
            <w:shd w:val="clear" w:color="auto" w:fill="C0C0C0"/>
            <w:vAlign w:val="center"/>
          </w:tcPr>
          <w:p w14:paraId="70E60DF4" w14:textId="77777777" w:rsidR="003E58FE" w:rsidRPr="0016361A" w:rsidRDefault="003E58FE">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0E23B689" w14:textId="44BD0B97" w:rsidR="003E58FE" w:rsidRPr="0016361A" w:rsidRDefault="003E58FE" w:rsidP="000C7405">
            <w:pPr>
              <w:pStyle w:val="TAL"/>
            </w:pPr>
            <w:proofErr w:type="gramStart"/>
            <w:r w:rsidRPr="0016361A">
              <w:t>e.g.</w:t>
            </w:r>
            <w:proofErr w:type="gramEnd"/>
            <w:r w:rsidRPr="0016361A">
              <w:t xml:space="preserve"> N1 SM Message</w:t>
            </w:r>
          </w:p>
        </w:tc>
        <w:tc>
          <w:tcPr>
            <w:tcW w:w="1417" w:type="dxa"/>
            <w:vAlign w:val="center"/>
          </w:tcPr>
          <w:p w14:paraId="0B1E6B9B" w14:textId="77777777" w:rsidR="003E58FE" w:rsidRPr="0016361A" w:rsidRDefault="003E58FE" w:rsidP="000C7405">
            <w:pPr>
              <w:pStyle w:val="TAC"/>
            </w:pPr>
            <w:r w:rsidRPr="0016361A">
              <w:t>&lt; clause &gt;</w:t>
            </w:r>
          </w:p>
          <w:p w14:paraId="2912D7E0" w14:textId="77777777" w:rsidR="003E58FE" w:rsidRPr="0016361A" w:rsidRDefault="003E58FE" w:rsidP="000C7405">
            <w:pPr>
              <w:pStyle w:val="TAC"/>
            </w:pPr>
            <w:proofErr w:type="gramStart"/>
            <w:r w:rsidRPr="0016361A">
              <w:t>e.g.</w:t>
            </w:r>
            <w:proofErr w:type="gramEnd"/>
            <w:r w:rsidRPr="0016361A">
              <w:t xml:space="preserve"> 6.1.6.5.2</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proofErr w:type="gramStart"/>
            <w:r w:rsidRPr="0016361A">
              <w:rPr>
                <w:rFonts w:cs="Arial"/>
                <w:szCs w:val="18"/>
              </w:rPr>
              <w:t>e.g.</w:t>
            </w:r>
            <w:proofErr w:type="gramEnd"/>
            <w:r w:rsidRPr="0016361A">
              <w:rPr>
                <w:rFonts w:cs="Arial"/>
                <w:szCs w:val="18"/>
              </w:rPr>
              <w:t xml:space="preserve"> vnd.3gpp.5gnas</w:t>
            </w:r>
          </w:p>
        </w:tc>
      </w:tr>
      <w:tr w:rsidR="003E58FE" w:rsidRPr="00B54FF5" w14:paraId="6E836367" w14:textId="77777777" w:rsidTr="000C7405">
        <w:trPr>
          <w:jc w:val="center"/>
        </w:trPr>
        <w:tc>
          <w:tcPr>
            <w:tcW w:w="1977" w:type="dxa"/>
            <w:vAlign w:val="center"/>
          </w:tcPr>
          <w:p w14:paraId="63AEE068" w14:textId="77777777" w:rsidR="003E58FE" w:rsidRPr="0016361A" w:rsidRDefault="003E58FE" w:rsidP="000C7405">
            <w:pPr>
              <w:pStyle w:val="TAL"/>
            </w:pPr>
            <w:bookmarkStart w:id="373" w:name="MCCQCTEMPBM_00000030"/>
          </w:p>
        </w:tc>
        <w:tc>
          <w:tcPr>
            <w:tcW w:w="1417" w:type="dxa"/>
            <w:vAlign w:val="center"/>
          </w:tcPr>
          <w:p w14:paraId="46E3D551" w14:textId="77777777" w:rsidR="003E58FE" w:rsidRPr="0016361A" w:rsidRDefault="003E58FE" w:rsidP="000C7405">
            <w:pPr>
              <w:pStyle w:val="TAC"/>
            </w:pPr>
          </w:p>
        </w:tc>
        <w:tc>
          <w:tcPr>
            <w:tcW w:w="5083" w:type="dxa"/>
            <w:vAlign w:val="center"/>
          </w:tcPr>
          <w:p w14:paraId="2D7B4E9B" w14:textId="77777777" w:rsidR="003E58FE" w:rsidRPr="0016361A" w:rsidRDefault="003E58FE" w:rsidP="000C7405">
            <w:pPr>
              <w:pStyle w:val="TAL"/>
              <w:rPr>
                <w:rFonts w:cs="Arial"/>
                <w:szCs w:val="18"/>
              </w:rPr>
            </w:pPr>
          </w:p>
        </w:tc>
      </w:tr>
      <w:bookmarkEnd w:id="373"/>
    </w:tbl>
    <w:p w14:paraId="4189511E" w14:textId="77777777" w:rsidR="003E58FE" w:rsidRPr="00A04126" w:rsidRDefault="003E58FE" w:rsidP="003E58FE"/>
    <w:p w14:paraId="137F2DF1" w14:textId="5DA62952" w:rsidR="008A6D4A" w:rsidRDefault="008A6D4A" w:rsidP="007A4424">
      <w:pPr>
        <w:pStyle w:val="51"/>
      </w:pPr>
      <w:bookmarkStart w:id="374" w:name="_Toc130662229"/>
      <w:r>
        <w:t>6.1.6.5.2</w:t>
      </w:r>
      <w:r>
        <w:tab/>
      </w:r>
      <w:bookmarkEnd w:id="372"/>
      <w:r>
        <w:t>&lt; Binary Data 1 &gt;</w:t>
      </w:r>
      <w:bookmarkEnd w:id="374"/>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31"/>
      </w:pPr>
      <w:bookmarkStart w:id="375" w:name="_Toc510696647"/>
      <w:bookmarkStart w:id="376" w:name="_Toc35971443"/>
      <w:bookmarkStart w:id="377" w:name="_Toc130662230"/>
      <w:r>
        <w:t>6.1.7</w:t>
      </w:r>
      <w:r>
        <w:tab/>
        <w:t>Error Handling</w:t>
      </w:r>
      <w:bookmarkEnd w:id="375"/>
      <w:bookmarkEnd w:id="376"/>
      <w:bookmarkEnd w:id="377"/>
    </w:p>
    <w:p w14:paraId="5EBCB176" w14:textId="04CE3F2B"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41"/>
      </w:pPr>
      <w:bookmarkStart w:id="378" w:name="_Toc35971444"/>
      <w:bookmarkStart w:id="379" w:name="_Toc130662231"/>
      <w:r w:rsidRPr="00971458">
        <w:lastRenderedPageBreak/>
        <w:t>6.1.7.1</w:t>
      </w:r>
      <w:r w:rsidRPr="00971458">
        <w:tab/>
        <w:t>General</w:t>
      </w:r>
      <w:bookmarkEnd w:id="378"/>
      <w:bookmarkEnd w:id="379"/>
    </w:p>
    <w:p w14:paraId="3EC48119" w14:textId="5399EC8B" w:rsidR="008A6D4A" w:rsidRDefault="008A6D4A" w:rsidP="008A6D4A">
      <w:r>
        <w:t xml:space="preserve">For the </w:t>
      </w:r>
      <w:r>
        <w:rPr>
          <w:noProof/>
        </w:rPr>
        <w:t>&lt;API Name&gt;</w:t>
      </w:r>
      <w:r>
        <w:t xml:space="preserve"> API, </w:t>
      </w:r>
      <w:r w:rsidR="00A22900">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41"/>
      </w:pPr>
      <w:bookmarkStart w:id="380" w:name="_Toc35971445"/>
      <w:bookmarkStart w:id="381" w:name="_Toc130662232"/>
      <w:r w:rsidRPr="00971458">
        <w:t>6.1.7.2</w:t>
      </w:r>
      <w:r w:rsidRPr="00971458">
        <w:tab/>
        <w:t>Protocol Errors</w:t>
      </w:r>
      <w:bookmarkEnd w:id="380"/>
      <w:bookmarkEnd w:id="381"/>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41"/>
      </w:pPr>
      <w:bookmarkStart w:id="382" w:name="_Toc35971446"/>
      <w:bookmarkStart w:id="383" w:name="_Toc130662233"/>
      <w:r>
        <w:t>6.1.7.3</w:t>
      </w:r>
      <w:r>
        <w:tab/>
        <w:t>Application Errors</w:t>
      </w:r>
      <w:bookmarkEnd w:id="382"/>
      <w:bookmarkEnd w:id="383"/>
    </w:p>
    <w:p w14:paraId="5079977D" w14:textId="6D4F1594" w:rsidR="003E58FE" w:rsidRDefault="003E58FE" w:rsidP="00127679">
      <w:r>
        <w:t>The application errors defined for the &lt;API name&gt;</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186"/>
        <w:gridCol w:w="1411"/>
      </w:tblGrid>
      <w:tr w:rsidR="00E66103" w:rsidRPr="00B54FF5" w14:paraId="1BBC2CD8" w14:textId="6884233F" w:rsidTr="008675AD">
        <w:trPr>
          <w:jc w:val="center"/>
        </w:trPr>
        <w:tc>
          <w:tcPr>
            <w:tcW w:w="1790" w:type="dxa"/>
            <w:shd w:val="clear" w:color="auto" w:fill="C0C0C0"/>
            <w:vAlign w:val="center"/>
            <w:hideMark/>
          </w:tcPr>
          <w:p w14:paraId="4297794F" w14:textId="77777777" w:rsidR="00E66103" w:rsidRPr="0016361A" w:rsidRDefault="00E66103" w:rsidP="00F8020A">
            <w:pPr>
              <w:pStyle w:val="TAH"/>
            </w:pPr>
            <w:r w:rsidRPr="0016361A">
              <w:t>Application Error</w:t>
            </w:r>
          </w:p>
        </w:tc>
        <w:tc>
          <w:tcPr>
            <w:tcW w:w="1238" w:type="dxa"/>
            <w:shd w:val="clear" w:color="auto" w:fill="C0C0C0"/>
            <w:vAlign w:val="center"/>
            <w:hideMark/>
          </w:tcPr>
          <w:p w14:paraId="4815B174" w14:textId="77777777" w:rsidR="00E66103" w:rsidRPr="0016361A" w:rsidRDefault="00E66103" w:rsidP="00E66103">
            <w:pPr>
              <w:pStyle w:val="TAH"/>
            </w:pPr>
            <w:r w:rsidRPr="0016361A">
              <w:t>HTTP status code</w:t>
            </w:r>
          </w:p>
        </w:tc>
        <w:tc>
          <w:tcPr>
            <w:tcW w:w="5186" w:type="dxa"/>
            <w:shd w:val="clear" w:color="auto" w:fill="C0C0C0"/>
            <w:vAlign w:val="center"/>
            <w:hideMark/>
          </w:tcPr>
          <w:p w14:paraId="03457C3F" w14:textId="77777777" w:rsidR="00E66103" w:rsidRPr="0016361A" w:rsidRDefault="00E66103" w:rsidP="00E66103">
            <w:pPr>
              <w:pStyle w:val="TAH"/>
            </w:pPr>
            <w:r w:rsidRPr="0016361A">
              <w:t>Description</w:t>
            </w:r>
          </w:p>
        </w:tc>
        <w:tc>
          <w:tcPr>
            <w:tcW w:w="1411" w:type="dxa"/>
            <w:shd w:val="clear" w:color="auto" w:fill="C0C0C0"/>
            <w:vAlign w:val="center"/>
          </w:tcPr>
          <w:p w14:paraId="30492000" w14:textId="291556F6" w:rsidR="00E66103" w:rsidRPr="0016361A" w:rsidRDefault="00E66103" w:rsidP="00E66103">
            <w:pPr>
              <w:pStyle w:val="TAH"/>
            </w:pPr>
            <w:r>
              <w:t>Applicability</w:t>
            </w:r>
          </w:p>
        </w:tc>
      </w:tr>
      <w:tr w:rsidR="00E66103" w:rsidRPr="00B54FF5" w14:paraId="7576A7B6" w14:textId="005D5A00" w:rsidTr="008675AD">
        <w:trPr>
          <w:jc w:val="center"/>
        </w:trPr>
        <w:tc>
          <w:tcPr>
            <w:tcW w:w="1790" w:type="dxa"/>
            <w:vAlign w:val="center"/>
          </w:tcPr>
          <w:p w14:paraId="1D11178A" w14:textId="77777777" w:rsidR="00E66103" w:rsidRPr="0016361A" w:rsidRDefault="00E66103" w:rsidP="009818FE">
            <w:pPr>
              <w:pStyle w:val="TAL"/>
            </w:pPr>
            <w:bookmarkStart w:id="384" w:name="MCCQCTEMPBM_00000031"/>
          </w:p>
        </w:tc>
        <w:tc>
          <w:tcPr>
            <w:tcW w:w="1238" w:type="dxa"/>
            <w:vAlign w:val="center"/>
          </w:tcPr>
          <w:p w14:paraId="33C0D509" w14:textId="77777777" w:rsidR="00E66103" w:rsidRPr="0016361A" w:rsidRDefault="00E66103" w:rsidP="009818FE">
            <w:pPr>
              <w:pStyle w:val="TAL"/>
            </w:pPr>
          </w:p>
        </w:tc>
        <w:tc>
          <w:tcPr>
            <w:tcW w:w="5186" w:type="dxa"/>
            <w:vAlign w:val="center"/>
          </w:tcPr>
          <w:p w14:paraId="07B99430" w14:textId="77777777" w:rsidR="00E66103" w:rsidRPr="0016361A" w:rsidRDefault="00E66103" w:rsidP="009818FE">
            <w:pPr>
              <w:pStyle w:val="TAL"/>
              <w:rPr>
                <w:rFonts w:cs="Arial"/>
                <w:szCs w:val="18"/>
              </w:rPr>
            </w:pPr>
          </w:p>
        </w:tc>
        <w:tc>
          <w:tcPr>
            <w:tcW w:w="1411" w:type="dxa"/>
          </w:tcPr>
          <w:p w14:paraId="185255BE" w14:textId="77777777" w:rsidR="00E66103" w:rsidRPr="0016361A" w:rsidRDefault="00E66103" w:rsidP="009818FE">
            <w:pPr>
              <w:pStyle w:val="TAL"/>
              <w:rPr>
                <w:rFonts w:cs="Arial"/>
                <w:szCs w:val="18"/>
              </w:rPr>
            </w:pPr>
          </w:p>
        </w:tc>
      </w:tr>
    </w:tbl>
    <w:p w14:paraId="640CECBF" w14:textId="77777777" w:rsidR="003E58FE" w:rsidRDefault="003E58FE" w:rsidP="00127679">
      <w:bookmarkStart w:id="385" w:name="_Toc492899751"/>
      <w:bookmarkStart w:id="386" w:name="_Toc492900030"/>
      <w:bookmarkStart w:id="387" w:name="_Toc492967832"/>
      <w:bookmarkStart w:id="388" w:name="_Toc492972920"/>
      <w:bookmarkStart w:id="389" w:name="_Toc492973140"/>
      <w:bookmarkStart w:id="390" w:name="_Toc493774060"/>
      <w:bookmarkStart w:id="391" w:name="_Toc508285804"/>
      <w:bookmarkStart w:id="392" w:name="_Toc508287269"/>
      <w:bookmarkStart w:id="393" w:name="_Toc510696648"/>
      <w:bookmarkStart w:id="394" w:name="_Toc35971447"/>
      <w:bookmarkEnd w:id="384"/>
    </w:p>
    <w:p w14:paraId="5EE35080" w14:textId="77777777" w:rsidR="003E58FE" w:rsidRPr="0023018E" w:rsidRDefault="003E58FE" w:rsidP="007A4424">
      <w:pPr>
        <w:pStyle w:val="31"/>
        <w:rPr>
          <w:lang w:eastAsia="zh-CN"/>
        </w:rPr>
      </w:pPr>
      <w:bookmarkStart w:id="395" w:name="_Toc130662234"/>
      <w:r>
        <w:t>6.1.8</w:t>
      </w:r>
      <w:r w:rsidRPr="0023018E">
        <w:rPr>
          <w:lang w:eastAsia="zh-CN"/>
        </w:rPr>
        <w:tab/>
        <w:t>Feature negotiation</w:t>
      </w:r>
      <w:bookmarkEnd w:id="385"/>
      <w:bookmarkEnd w:id="386"/>
      <w:bookmarkEnd w:id="387"/>
      <w:bookmarkEnd w:id="388"/>
      <w:bookmarkEnd w:id="389"/>
      <w:bookmarkEnd w:id="390"/>
      <w:bookmarkEnd w:id="391"/>
      <w:bookmarkEnd w:id="392"/>
      <w:bookmarkEnd w:id="393"/>
      <w:bookmarkEnd w:id="394"/>
      <w:bookmarkEnd w:id="395"/>
    </w:p>
    <w:p w14:paraId="519414AB" w14:textId="1B226DB3" w:rsidR="003E58FE" w:rsidRDefault="003E58FE" w:rsidP="00127679">
      <w:r>
        <w:t>The optional features in table 6.1.8-1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5.2.7 of 3GPP TS 29.122 [2].</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bookmarkStart w:id="396" w:name="MCCQCTEMPBM_00000032"/>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bookmarkEnd w:id="396"/>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 xml:space="preserve">The feature name is unique name within the API used to designate the feature </w:t>
      </w:r>
      <w:proofErr w:type="gramStart"/>
      <w:r>
        <w:t>e.g.</w:t>
      </w:r>
      <w:proofErr w:type="gramEnd"/>
      <w:r>
        <w:t xml:space="preserve">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31"/>
      </w:pPr>
      <w:bookmarkStart w:id="397" w:name="_Toc532994477"/>
      <w:bookmarkStart w:id="398" w:name="_Toc35971448"/>
      <w:bookmarkStart w:id="399" w:name="_Toc130662235"/>
      <w:bookmarkStart w:id="400" w:name="_Toc510696649"/>
      <w:r>
        <w:t>6.1.9</w:t>
      </w:r>
      <w:r w:rsidRPr="001E7573">
        <w:tab/>
        <w:t>Security</w:t>
      </w:r>
      <w:bookmarkEnd w:id="397"/>
      <w:bookmarkEnd w:id="398"/>
      <w:bookmarkEnd w:id="399"/>
    </w:p>
    <w:p w14:paraId="2E802522" w14:textId="75998BE9" w:rsidR="00712608" w:rsidRDefault="00712608" w:rsidP="00712608">
      <w:pPr>
        <w:rPr>
          <w:noProof/>
          <w:lang w:eastAsia="zh-CN"/>
        </w:rPr>
      </w:pPr>
      <w:bookmarkStart w:id="401"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21F5A11E" w14:textId="77777777" w:rsidR="00ED591F" w:rsidRPr="00F4442C" w:rsidRDefault="004859EC" w:rsidP="00ED591F">
      <w:pPr>
        <w:pStyle w:val="21"/>
      </w:pPr>
      <w:r w:rsidRPr="004D3578">
        <w:br w:type="page"/>
      </w:r>
      <w:bookmarkStart w:id="402" w:name="_Toc151743133"/>
      <w:bookmarkStart w:id="403" w:name="_Toc151743598"/>
      <w:bookmarkEnd w:id="400"/>
      <w:bookmarkEnd w:id="401"/>
      <w:r w:rsidR="00ED591F" w:rsidRPr="00F4442C">
        <w:lastRenderedPageBreak/>
        <w:t>6.2</w:t>
      </w:r>
      <w:r w:rsidR="00ED591F" w:rsidRPr="00F4442C">
        <w:tab/>
      </w:r>
      <w:proofErr w:type="spellStart"/>
      <w:r w:rsidR="00ED591F" w:rsidRPr="00F4442C">
        <w:t>NSCE_NSOptimization</w:t>
      </w:r>
      <w:proofErr w:type="spellEnd"/>
      <w:r w:rsidR="00ED591F" w:rsidRPr="00F4442C">
        <w:t xml:space="preserve"> API</w:t>
      </w:r>
      <w:bookmarkEnd w:id="402"/>
      <w:bookmarkEnd w:id="403"/>
    </w:p>
    <w:p w14:paraId="6732C733" w14:textId="77777777" w:rsidR="00ED591F" w:rsidRPr="00F4442C" w:rsidRDefault="00ED591F" w:rsidP="00ED591F">
      <w:pPr>
        <w:pStyle w:val="31"/>
      </w:pPr>
      <w:bookmarkStart w:id="404" w:name="_Toc148176945"/>
      <w:bookmarkStart w:id="405" w:name="_Toc148358995"/>
      <w:bookmarkStart w:id="406" w:name="_Toc151743134"/>
      <w:bookmarkStart w:id="407" w:name="_Toc151743599"/>
      <w:r w:rsidRPr="00F4442C">
        <w:t>6.2.1</w:t>
      </w:r>
      <w:r w:rsidRPr="00F4442C">
        <w:tab/>
        <w:t>Introduction</w:t>
      </w:r>
      <w:bookmarkEnd w:id="404"/>
      <w:bookmarkEnd w:id="405"/>
      <w:bookmarkEnd w:id="406"/>
      <w:bookmarkEnd w:id="407"/>
    </w:p>
    <w:p w14:paraId="2210DE6C" w14:textId="77777777" w:rsidR="00ED591F" w:rsidRPr="00F4442C" w:rsidRDefault="00ED591F" w:rsidP="00ED591F">
      <w:pPr>
        <w:rPr>
          <w:noProof/>
          <w:lang w:eastAsia="zh-CN"/>
        </w:rPr>
      </w:pPr>
      <w:r w:rsidRPr="00F4442C">
        <w:rPr>
          <w:noProof/>
        </w:rPr>
        <w:t xml:space="preserve">The </w:t>
      </w:r>
      <w:proofErr w:type="spellStart"/>
      <w:r w:rsidRPr="00F4442C">
        <w:t>NSCE_NSOptimization</w:t>
      </w:r>
      <w:proofErr w:type="spellEnd"/>
      <w:r w:rsidRPr="00F4442C">
        <w:t xml:space="preserve"> </w:t>
      </w:r>
      <w:r w:rsidRPr="00F4442C">
        <w:rPr>
          <w:noProof/>
        </w:rPr>
        <w:t xml:space="preserve">service shall use the </w:t>
      </w:r>
      <w:proofErr w:type="spellStart"/>
      <w:r w:rsidRPr="00F4442C">
        <w:t>NSCE_NSOptimization</w:t>
      </w:r>
      <w:proofErr w:type="spellEnd"/>
      <w:r w:rsidRPr="00F4442C">
        <w:rPr>
          <w:noProof/>
          <w:lang w:eastAsia="zh-CN"/>
        </w:rPr>
        <w:t xml:space="preserve"> API.</w:t>
      </w:r>
    </w:p>
    <w:p w14:paraId="7C31A87A" w14:textId="77777777" w:rsidR="00ED591F" w:rsidRPr="00F4442C" w:rsidRDefault="00ED591F" w:rsidP="00ED591F">
      <w:pPr>
        <w:rPr>
          <w:noProof/>
          <w:lang w:eastAsia="zh-CN"/>
        </w:rPr>
      </w:pPr>
      <w:r w:rsidRPr="00F4442C">
        <w:rPr>
          <w:rFonts w:hint="eastAsia"/>
          <w:noProof/>
          <w:lang w:eastAsia="zh-CN"/>
        </w:rPr>
        <w:t xml:space="preserve">The API URI of the </w:t>
      </w:r>
      <w:proofErr w:type="spellStart"/>
      <w:r w:rsidRPr="00F4442C">
        <w:t>NSCE_NSOptimization</w:t>
      </w:r>
      <w:proofErr w:type="spellEnd"/>
      <w:r w:rsidRPr="00F4442C">
        <w:t xml:space="preserve"> Service </w:t>
      </w:r>
      <w:r w:rsidRPr="00F4442C">
        <w:rPr>
          <w:noProof/>
          <w:lang w:eastAsia="zh-CN"/>
        </w:rPr>
        <w:t>API</w:t>
      </w:r>
      <w:r w:rsidRPr="00F4442C">
        <w:rPr>
          <w:rFonts w:hint="eastAsia"/>
          <w:noProof/>
          <w:lang w:eastAsia="zh-CN"/>
        </w:rPr>
        <w:t xml:space="preserve"> shall be:</w:t>
      </w:r>
    </w:p>
    <w:p w14:paraId="181948F5" w14:textId="77777777" w:rsidR="00ED591F" w:rsidRPr="00F4442C" w:rsidRDefault="00ED591F" w:rsidP="00ED591F">
      <w:pPr>
        <w:rPr>
          <w:noProof/>
          <w:lang w:eastAsia="zh-CN"/>
        </w:rPr>
      </w:pPr>
      <w:r w:rsidRPr="00F4442C">
        <w:rPr>
          <w:b/>
          <w:noProof/>
        </w:rPr>
        <w:t>{apiRoot}/&lt;apiName&gt;/&lt;apiVersion&gt;</w:t>
      </w:r>
    </w:p>
    <w:p w14:paraId="1D10A391" w14:textId="77777777" w:rsidR="00ED591F" w:rsidRPr="00F4442C" w:rsidRDefault="00ED591F" w:rsidP="00ED591F">
      <w:pPr>
        <w:rPr>
          <w:noProof/>
          <w:lang w:eastAsia="zh-CN"/>
        </w:rPr>
      </w:pPr>
      <w:r w:rsidRPr="00F4442C">
        <w:rPr>
          <w:noProof/>
          <w:lang w:eastAsia="zh-CN"/>
        </w:rPr>
        <w:t>The request URIs used in HTTP requests shall have the Resource URI structure defined in clause 5.2.4 of 3GPP TS 29.122 [2], i.e.:</w:t>
      </w:r>
    </w:p>
    <w:p w14:paraId="225FACDF" w14:textId="77777777" w:rsidR="00ED591F" w:rsidRPr="00F4442C" w:rsidRDefault="00ED591F" w:rsidP="00ED591F">
      <w:pPr>
        <w:rPr>
          <w:b/>
          <w:noProof/>
        </w:rPr>
      </w:pPr>
      <w:r w:rsidRPr="00F4442C">
        <w:rPr>
          <w:b/>
          <w:noProof/>
        </w:rPr>
        <w:t>{apiRoot}/&lt;apiName&gt;/&lt;apiVersion&gt;/&lt;apiSpecificSuffixes&gt;</w:t>
      </w:r>
    </w:p>
    <w:p w14:paraId="4B77AD85" w14:textId="77777777" w:rsidR="00ED591F" w:rsidRPr="00F4442C" w:rsidRDefault="00ED591F" w:rsidP="00ED591F">
      <w:pPr>
        <w:rPr>
          <w:noProof/>
          <w:lang w:eastAsia="zh-CN"/>
        </w:rPr>
      </w:pPr>
      <w:r w:rsidRPr="00F4442C">
        <w:rPr>
          <w:noProof/>
          <w:lang w:eastAsia="zh-CN"/>
        </w:rPr>
        <w:t>with the following components:</w:t>
      </w:r>
    </w:p>
    <w:p w14:paraId="49489E3C" w14:textId="77777777" w:rsidR="00ED591F" w:rsidRPr="00F4442C" w:rsidRDefault="00ED591F" w:rsidP="00ED591F">
      <w:pPr>
        <w:pStyle w:val="B10"/>
        <w:rPr>
          <w:noProof/>
          <w:lang w:eastAsia="zh-CN"/>
        </w:rPr>
      </w:pPr>
      <w:r w:rsidRPr="00F4442C">
        <w:rPr>
          <w:noProof/>
          <w:lang w:eastAsia="zh-CN"/>
        </w:rPr>
        <w:t>-</w:t>
      </w:r>
      <w:r w:rsidRPr="00F4442C">
        <w:rPr>
          <w:noProof/>
          <w:lang w:eastAsia="zh-CN"/>
        </w:rPr>
        <w:tab/>
        <w:t xml:space="preserve">The </w:t>
      </w:r>
      <w:r w:rsidRPr="00F4442C">
        <w:rPr>
          <w:noProof/>
        </w:rPr>
        <w:t xml:space="preserve">{apiRoot} shall be set as described in </w:t>
      </w:r>
      <w:r w:rsidRPr="00F4442C">
        <w:rPr>
          <w:noProof/>
          <w:lang w:eastAsia="zh-CN"/>
        </w:rPr>
        <w:t>clause 5.2.4 of 3GPP TS 29.122 [2].</w:t>
      </w:r>
    </w:p>
    <w:p w14:paraId="01EB3240" w14:textId="77777777" w:rsidR="00ED591F" w:rsidRPr="00F4442C" w:rsidRDefault="00ED591F" w:rsidP="00ED591F">
      <w:pPr>
        <w:pStyle w:val="B10"/>
        <w:rPr>
          <w:noProof/>
        </w:rPr>
      </w:pPr>
      <w:r w:rsidRPr="00F4442C">
        <w:rPr>
          <w:noProof/>
          <w:lang w:eastAsia="zh-CN"/>
        </w:rPr>
        <w:t>-</w:t>
      </w:r>
      <w:r w:rsidRPr="00F4442C">
        <w:rPr>
          <w:noProof/>
          <w:lang w:eastAsia="zh-CN"/>
        </w:rPr>
        <w:tab/>
        <w:t xml:space="preserve">The </w:t>
      </w:r>
      <w:r w:rsidRPr="00F4442C">
        <w:rPr>
          <w:noProof/>
        </w:rPr>
        <w:t>&lt;apiName&gt;</w:t>
      </w:r>
      <w:r w:rsidRPr="00F4442C">
        <w:rPr>
          <w:b/>
          <w:noProof/>
        </w:rPr>
        <w:t xml:space="preserve"> </w:t>
      </w:r>
      <w:r w:rsidRPr="00F4442C">
        <w:rPr>
          <w:noProof/>
        </w:rPr>
        <w:t>shall be "</w:t>
      </w:r>
      <w:bookmarkStart w:id="408" w:name="_Hlk149916059"/>
      <w:r w:rsidRPr="00F4442C">
        <w:rPr>
          <w:noProof/>
        </w:rPr>
        <w:t>nsce-ns-optimization</w:t>
      </w:r>
      <w:bookmarkEnd w:id="408"/>
      <w:r w:rsidRPr="00F4442C">
        <w:rPr>
          <w:noProof/>
        </w:rPr>
        <w:t>".</w:t>
      </w:r>
    </w:p>
    <w:p w14:paraId="36F37B8C" w14:textId="77777777" w:rsidR="00ED591F" w:rsidRPr="00F4442C" w:rsidRDefault="00ED591F" w:rsidP="00ED591F">
      <w:pPr>
        <w:pStyle w:val="B10"/>
        <w:rPr>
          <w:noProof/>
        </w:rPr>
      </w:pPr>
      <w:r w:rsidRPr="00F4442C">
        <w:rPr>
          <w:noProof/>
        </w:rPr>
        <w:t>-</w:t>
      </w:r>
      <w:r w:rsidRPr="00F4442C">
        <w:rPr>
          <w:noProof/>
        </w:rPr>
        <w:tab/>
        <w:t>The &lt;apiVersion&gt; shall be "v1".</w:t>
      </w:r>
    </w:p>
    <w:p w14:paraId="35D7697A" w14:textId="77777777" w:rsidR="00ED591F" w:rsidRPr="00F4442C" w:rsidRDefault="00ED591F" w:rsidP="00ED591F">
      <w:pPr>
        <w:pStyle w:val="B10"/>
        <w:rPr>
          <w:noProof/>
          <w:lang w:eastAsia="zh-CN"/>
        </w:rPr>
      </w:pPr>
      <w:r w:rsidRPr="00F4442C">
        <w:rPr>
          <w:noProof/>
        </w:rPr>
        <w:t>-</w:t>
      </w:r>
      <w:r w:rsidRPr="00F4442C">
        <w:rPr>
          <w:noProof/>
        </w:rPr>
        <w:tab/>
        <w:t xml:space="preserve">The &lt;apiSpecificSuffixes&gt; shall be set as described in </w:t>
      </w:r>
      <w:r w:rsidRPr="00F4442C">
        <w:rPr>
          <w:noProof/>
          <w:lang w:eastAsia="zh-CN"/>
        </w:rPr>
        <w:t>clause 5.2.4 of 3GPP TS 29.122 [2]</w:t>
      </w:r>
      <w:r w:rsidRPr="00F4442C">
        <w:rPr>
          <w:noProof/>
        </w:rPr>
        <w:t>.</w:t>
      </w:r>
    </w:p>
    <w:p w14:paraId="23F63FF8" w14:textId="77777777" w:rsidR="00ED591F" w:rsidRPr="00F4442C" w:rsidRDefault="00ED591F" w:rsidP="00ED591F">
      <w:pPr>
        <w:pStyle w:val="NO"/>
      </w:pPr>
      <w:r w:rsidRPr="00F4442C">
        <w:t>NOTE:</w:t>
      </w:r>
      <w:r w:rsidRPr="00F4442C">
        <w:tab/>
        <w:t>When 3GPP TS 29.122 [2] is referenced for the common protocol and interface aspects for API definition in the clauses under clause 6.2, the service producer (</w:t>
      </w:r>
      <w:proofErr w:type="gramStart"/>
      <w:r w:rsidRPr="00F4442C">
        <w:t>i.e.</w:t>
      </w:r>
      <w:proofErr w:type="gramEnd"/>
      <w:r w:rsidRPr="00F4442C">
        <w:t xml:space="preserve"> NSCE Server) takes the role of the SCEF and the service consumer (e.g., VAL Server) takes the role of the SCS/AS.</w:t>
      </w:r>
    </w:p>
    <w:p w14:paraId="3900CDFB" w14:textId="77777777" w:rsidR="00ED591F" w:rsidRPr="00F4442C" w:rsidRDefault="00ED591F" w:rsidP="00ED591F">
      <w:pPr>
        <w:pStyle w:val="31"/>
      </w:pPr>
      <w:bookmarkStart w:id="409" w:name="_Toc144311618"/>
      <w:bookmarkStart w:id="410" w:name="_Toc151743135"/>
      <w:bookmarkStart w:id="411" w:name="_Toc151743600"/>
      <w:r w:rsidRPr="00F4442C">
        <w:t>6.2.2</w:t>
      </w:r>
      <w:r w:rsidRPr="00F4442C">
        <w:tab/>
        <w:t>Usage of HTTP</w:t>
      </w:r>
      <w:bookmarkEnd w:id="409"/>
      <w:bookmarkEnd w:id="410"/>
      <w:bookmarkEnd w:id="411"/>
    </w:p>
    <w:p w14:paraId="6EEAFB8F" w14:textId="77777777" w:rsidR="00ED591F" w:rsidRPr="00F4442C" w:rsidRDefault="00ED591F" w:rsidP="00ED591F">
      <w:r w:rsidRPr="00F4442C">
        <w:t xml:space="preserve">The provisions of clause 5.2.2 of 3GPP TS 29.122 [2] shall apply for the </w:t>
      </w:r>
      <w:proofErr w:type="spellStart"/>
      <w:r w:rsidRPr="00F4442C">
        <w:t>NSCE_NSOptimization</w:t>
      </w:r>
      <w:proofErr w:type="spellEnd"/>
      <w:r w:rsidRPr="00F4442C">
        <w:t xml:space="preserve"> </w:t>
      </w:r>
      <w:r w:rsidRPr="00F4442C">
        <w:rPr>
          <w:noProof/>
          <w:lang w:eastAsia="zh-CN"/>
        </w:rPr>
        <w:t>API.</w:t>
      </w:r>
    </w:p>
    <w:p w14:paraId="47C193EF" w14:textId="77777777" w:rsidR="00ED591F" w:rsidRPr="00F4442C" w:rsidRDefault="00ED591F" w:rsidP="00ED591F">
      <w:pPr>
        <w:pStyle w:val="31"/>
      </w:pPr>
      <w:bookmarkStart w:id="412" w:name="_Toc148176947"/>
      <w:bookmarkStart w:id="413" w:name="_Toc148358997"/>
      <w:bookmarkStart w:id="414" w:name="_Toc151743136"/>
      <w:bookmarkStart w:id="415" w:name="_Toc151743601"/>
      <w:r w:rsidRPr="00F4442C">
        <w:t>6.2.3</w:t>
      </w:r>
      <w:r w:rsidRPr="00F4442C">
        <w:tab/>
        <w:t>Resources</w:t>
      </w:r>
      <w:bookmarkEnd w:id="412"/>
      <w:bookmarkEnd w:id="413"/>
      <w:bookmarkEnd w:id="414"/>
      <w:bookmarkEnd w:id="415"/>
    </w:p>
    <w:p w14:paraId="685522BF" w14:textId="77777777" w:rsidR="00ED591F" w:rsidRPr="00F4442C" w:rsidRDefault="00ED591F" w:rsidP="00ED591F">
      <w:pPr>
        <w:pStyle w:val="41"/>
      </w:pPr>
      <w:bookmarkStart w:id="416" w:name="_Toc148176948"/>
      <w:bookmarkStart w:id="417" w:name="_Toc148358998"/>
      <w:bookmarkStart w:id="418" w:name="_Toc151743137"/>
      <w:bookmarkStart w:id="419" w:name="_Toc151743602"/>
      <w:r w:rsidRPr="00F4442C">
        <w:t>6.2.3.1</w:t>
      </w:r>
      <w:r w:rsidRPr="00F4442C">
        <w:tab/>
        <w:t>Overview</w:t>
      </w:r>
      <w:bookmarkEnd w:id="416"/>
      <w:bookmarkEnd w:id="417"/>
      <w:bookmarkEnd w:id="418"/>
      <w:bookmarkEnd w:id="419"/>
    </w:p>
    <w:p w14:paraId="2522DAF2" w14:textId="77777777" w:rsidR="00ED591F" w:rsidRPr="00F4442C" w:rsidRDefault="00ED591F" w:rsidP="00ED591F">
      <w:r w:rsidRPr="00F4442C">
        <w:t>This clause describes the structure for the Resource URIs and the resources and methods used for the service.</w:t>
      </w:r>
    </w:p>
    <w:p w14:paraId="45363C6C" w14:textId="77777777" w:rsidR="00ED591F" w:rsidRPr="00F4442C" w:rsidRDefault="00ED591F" w:rsidP="00ED591F">
      <w:r w:rsidRPr="00F4442C">
        <w:t xml:space="preserve">Figure 6.2.3.1-1 depicts the resource URIs structure for the </w:t>
      </w:r>
      <w:proofErr w:type="spellStart"/>
      <w:r w:rsidRPr="00F4442C">
        <w:t>NSCE_NSOptimization</w:t>
      </w:r>
      <w:proofErr w:type="spellEnd"/>
      <w:r w:rsidRPr="00F4442C">
        <w:t xml:space="preserve"> API.</w:t>
      </w:r>
    </w:p>
    <w:p w14:paraId="4CB8D227" w14:textId="77777777" w:rsidR="00ED591F" w:rsidRPr="00F4442C" w:rsidRDefault="00ED591F" w:rsidP="00ED591F">
      <w:pPr>
        <w:pStyle w:val="TH"/>
        <w:rPr>
          <w:lang w:val="en-US"/>
        </w:rPr>
      </w:pPr>
      <w:r w:rsidRPr="00F4442C">
        <w:object w:dxaOrig="8025" w:dyaOrig="3405" w14:anchorId="21956E45">
          <v:shape id="_x0000_i1071" type="#_x0000_t75" style="width:401.4pt;height:170.4pt" o:ole="">
            <v:imagedata r:id="rId39" o:title=""/>
          </v:shape>
          <o:OLEObject Type="Embed" ProgID="Visio.Drawing.15" ShapeID="_x0000_i1071" DrawAspect="Content" ObjectID="_1764484725" r:id="rId40"/>
        </w:object>
      </w:r>
    </w:p>
    <w:p w14:paraId="6962F09E" w14:textId="77777777" w:rsidR="00ED591F" w:rsidRPr="00F4442C" w:rsidRDefault="00ED591F" w:rsidP="00ED591F">
      <w:pPr>
        <w:pStyle w:val="TF"/>
      </w:pPr>
      <w:r w:rsidRPr="00F4442C">
        <w:t xml:space="preserve">Figure 6.2.3.1-1: Resource URIs structure of the </w:t>
      </w:r>
      <w:proofErr w:type="spellStart"/>
      <w:r w:rsidRPr="00F4442C">
        <w:t>NSCE_NSOptimization</w:t>
      </w:r>
      <w:proofErr w:type="spellEnd"/>
      <w:r w:rsidRPr="00F4442C">
        <w:t xml:space="preserve"> API</w:t>
      </w:r>
    </w:p>
    <w:p w14:paraId="13B5BE0F" w14:textId="77777777" w:rsidR="00ED591F" w:rsidRPr="00F4442C" w:rsidRDefault="00ED591F" w:rsidP="00ED591F">
      <w:r w:rsidRPr="00F4442C">
        <w:t xml:space="preserve">Table 6.2.3.1-1 provides an overview of the resources and applicable HTTP methods for the </w:t>
      </w:r>
      <w:proofErr w:type="spellStart"/>
      <w:r w:rsidRPr="00F4442C">
        <w:t>NSCE_NSOptimization</w:t>
      </w:r>
      <w:proofErr w:type="spellEnd"/>
      <w:r w:rsidRPr="00F4442C">
        <w:t xml:space="preserve"> API.</w:t>
      </w:r>
    </w:p>
    <w:p w14:paraId="3E490510" w14:textId="77777777" w:rsidR="00ED591F" w:rsidRPr="00F4442C" w:rsidRDefault="00ED591F" w:rsidP="00ED591F">
      <w:pPr>
        <w:pStyle w:val="TH"/>
      </w:pPr>
      <w:r w:rsidRPr="00F4442C">
        <w:lastRenderedPageBreak/>
        <w:t>Table 6.2.3.1-1: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2835"/>
        <w:gridCol w:w="994"/>
        <w:gridCol w:w="3248"/>
      </w:tblGrid>
      <w:tr w:rsidR="00ED591F" w:rsidRPr="00F4442C" w14:paraId="4C84CB55" w14:textId="77777777" w:rsidTr="002260CC">
        <w:trPr>
          <w:jc w:val="center"/>
        </w:trPr>
        <w:tc>
          <w:tcPr>
            <w:tcW w:w="1268" w:type="pct"/>
            <w:shd w:val="clear" w:color="auto" w:fill="C0C0C0"/>
            <w:vAlign w:val="center"/>
            <w:hideMark/>
          </w:tcPr>
          <w:p w14:paraId="125418D2" w14:textId="77777777" w:rsidR="00ED591F" w:rsidRPr="00F4442C" w:rsidRDefault="00ED591F" w:rsidP="002260CC">
            <w:pPr>
              <w:pStyle w:val="TAH"/>
            </w:pPr>
            <w:r w:rsidRPr="00F4442C">
              <w:t>Resource name</w:t>
            </w:r>
          </w:p>
        </w:tc>
        <w:tc>
          <w:tcPr>
            <w:tcW w:w="1495" w:type="pct"/>
            <w:shd w:val="clear" w:color="auto" w:fill="C0C0C0"/>
            <w:vAlign w:val="center"/>
            <w:hideMark/>
          </w:tcPr>
          <w:p w14:paraId="3F48FA3E" w14:textId="77777777" w:rsidR="00ED591F" w:rsidRPr="00F4442C" w:rsidRDefault="00ED591F" w:rsidP="002260CC">
            <w:pPr>
              <w:pStyle w:val="TAH"/>
            </w:pPr>
            <w:r w:rsidRPr="00F4442C">
              <w:t>Resource URI</w:t>
            </w:r>
          </w:p>
        </w:tc>
        <w:tc>
          <w:tcPr>
            <w:tcW w:w="524" w:type="pct"/>
            <w:shd w:val="clear" w:color="auto" w:fill="C0C0C0"/>
            <w:vAlign w:val="center"/>
            <w:hideMark/>
          </w:tcPr>
          <w:p w14:paraId="6DB50113" w14:textId="77777777" w:rsidR="00ED591F" w:rsidRPr="00F4442C" w:rsidRDefault="00ED591F" w:rsidP="002260CC">
            <w:pPr>
              <w:pStyle w:val="TAH"/>
            </w:pPr>
            <w:r w:rsidRPr="00F4442C">
              <w:t>HTTP method or custom operation</w:t>
            </w:r>
          </w:p>
        </w:tc>
        <w:tc>
          <w:tcPr>
            <w:tcW w:w="1713" w:type="pct"/>
            <w:shd w:val="clear" w:color="auto" w:fill="C0C0C0"/>
            <w:vAlign w:val="center"/>
            <w:hideMark/>
          </w:tcPr>
          <w:p w14:paraId="53F72CF6" w14:textId="77777777" w:rsidR="00ED591F" w:rsidRPr="00F4442C" w:rsidRDefault="00ED591F" w:rsidP="002260CC">
            <w:pPr>
              <w:pStyle w:val="TAH"/>
            </w:pPr>
            <w:r w:rsidRPr="00F4442C">
              <w:t>Description</w:t>
            </w:r>
          </w:p>
        </w:tc>
      </w:tr>
      <w:tr w:rsidR="00ED591F" w:rsidRPr="00F4442C" w14:paraId="7B76F0F1" w14:textId="77777777" w:rsidTr="002260CC">
        <w:trPr>
          <w:jc w:val="center"/>
        </w:trPr>
        <w:tc>
          <w:tcPr>
            <w:tcW w:w="1268" w:type="pct"/>
            <w:vAlign w:val="center"/>
            <w:hideMark/>
          </w:tcPr>
          <w:p w14:paraId="1D796049" w14:textId="77777777" w:rsidR="00ED591F" w:rsidRPr="00F4442C" w:rsidRDefault="00ED591F" w:rsidP="002260CC">
            <w:pPr>
              <w:pStyle w:val="TAL"/>
            </w:pPr>
            <w:bookmarkStart w:id="420" w:name="_Hlk150155735"/>
            <w:r w:rsidRPr="00F4442C">
              <w:t>Network Slice Optimization Subscriptions</w:t>
            </w:r>
            <w:bookmarkEnd w:id="420"/>
          </w:p>
        </w:tc>
        <w:tc>
          <w:tcPr>
            <w:tcW w:w="1495" w:type="pct"/>
            <w:vAlign w:val="center"/>
            <w:hideMark/>
          </w:tcPr>
          <w:p w14:paraId="546F9348" w14:textId="77777777" w:rsidR="00ED591F" w:rsidRPr="00F4442C" w:rsidRDefault="00ED591F" w:rsidP="002260CC">
            <w:pPr>
              <w:pStyle w:val="TAL"/>
              <w:rPr>
                <w:lang w:val="en-US"/>
              </w:rPr>
            </w:pPr>
            <w:r w:rsidRPr="00F4442C">
              <w:t>/</w:t>
            </w:r>
            <w:proofErr w:type="gramStart"/>
            <w:r w:rsidRPr="00F4442C">
              <w:t>subscriptions</w:t>
            </w:r>
            <w:proofErr w:type="gramEnd"/>
          </w:p>
        </w:tc>
        <w:tc>
          <w:tcPr>
            <w:tcW w:w="524" w:type="pct"/>
            <w:vAlign w:val="center"/>
            <w:hideMark/>
          </w:tcPr>
          <w:p w14:paraId="577204ED" w14:textId="77777777" w:rsidR="00ED591F" w:rsidRPr="00F4442C" w:rsidRDefault="00ED591F" w:rsidP="002260CC">
            <w:pPr>
              <w:pStyle w:val="TAC"/>
            </w:pPr>
            <w:r w:rsidRPr="00F4442C">
              <w:t>POST</w:t>
            </w:r>
          </w:p>
        </w:tc>
        <w:tc>
          <w:tcPr>
            <w:tcW w:w="1713" w:type="pct"/>
            <w:vAlign w:val="center"/>
            <w:hideMark/>
          </w:tcPr>
          <w:p w14:paraId="4C33D4C9" w14:textId="77777777" w:rsidR="00ED591F" w:rsidRPr="00F4442C" w:rsidRDefault="00ED591F" w:rsidP="002260CC">
            <w:pPr>
              <w:pStyle w:val="TAL"/>
            </w:pPr>
            <w:r w:rsidRPr="00F4442C">
              <w:rPr>
                <w:noProof/>
                <w:lang w:eastAsia="zh-CN"/>
              </w:rPr>
              <w:t xml:space="preserve">Request the creation of a </w:t>
            </w:r>
            <w:r w:rsidRPr="00F4442C">
              <w:t>Network Slice Optimization Subscription</w:t>
            </w:r>
            <w:r w:rsidRPr="00F4442C">
              <w:rPr>
                <w:noProof/>
                <w:lang w:eastAsia="zh-CN"/>
              </w:rPr>
              <w:t>.</w:t>
            </w:r>
          </w:p>
        </w:tc>
      </w:tr>
      <w:tr w:rsidR="00ED591F" w:rsidRPr="00F4442C" w14:paraId="51865EC1" w14:textId="77777777" w:rsidTr="002260CC">
        <w:trPr>
          <w:jc w:val="center"/>
        </w:trPr>
        <w:tc>
          <w:tcPr>
            <w:tcW w:w="1268" w:type="pct"/>
            <w:vMerge w:val="restart"/>
            <w:vAlign w:val="center"/>
          </w:tcPr>
          <w:p w14:paraId="1D064A29" w14:textId="77777777" w:rsidR="00ED591F" w:rsidRPr="00F4442C" w:rsidRDefault="00ED591F" w:rsidP="002260CC">
            <w:pPr>
              <w:pStyle w:val="TAL"/>
            </w:pPr>
            <w:r w:rsidRPr="00F4442C">
              <w:t>Individual Network Slice Optimization Subscription</w:t>
            </w:r>
          </w:p>
        </w:tc>
        <w:tc>
          <w:tcPr>
            <w:tcW w:w="1495" w:type="pct"/>
            <w:vMerge w:val="restart"/>
            <w:vAlign w:val="center"/>
          </w:tcPr>
          <w:p w14:paraId="1557BD12" w14:textId="77777777" w:rsidR="00ED591F" w:rsidRPr="00F4442C" w:rsidRDefault="00ED591F" w:rsidP="002260CC">
            <w:pPr>
              <w:pStyle w:val="TAL"/>
            </w:pPr>
            <w:r w:rsidRPr="00F4442C">
              <w:t>/subscriptions/{</w:t>
            </w:r>
            <w:proofErr w:type="spellStart"/>
            <w:r w:rsidRPr="00F4442C">
              <w:t>subscriptionId</w:t>
            </w:r>
            <w:proofErr w:type="spellEnd"/>
            <w:r w:rsidRPr="00F4442C">
              <w:t>}</w:t>
            </w:r>
          </w:p>
        </w:tc>
        <w:tc>
          <w:tcPr>
            <w:tcW w:w="524" w:type="pct"/>
            <w:vAlign w:val="center"/>
          </w:tcPr>
          <w:p w14:paraId="61FD1B87" w14:textId="77777777" w:rsidR="00ED591F" w:rsidRPr="00F4442C" w:rsidRDefault="00ED591F" w:rsidP="002260CC">
            <w:pPr>
              <w:pStyle w:val="TAC"/>
            </w:pPr>
            <w:r w:rsidRPr="00F4442C">
              <w:t>GET</w:t>
            </w:r>
          </w:p>
        </w:tc>
        <w:tc>
          <w:tcPr>
            <w:tcW w:w="1713" w:type="pct"/>
            <w:vAlign w:val="center"/>
          </w:tcPr>
          <w:p w14:paraId="4615E887" w14:textId="77777777" w:rsidR="00ED591F" w:rsidRPr="00F4442C" w:rsidRDefault="00ED591F" w:rsidP="002260CC">
            <w:pPr>
              <w:pStyle w:val="TAL"/>
            </w:pPr>
            <w:r w:rsidRPr="00F4442C">
              <w:rPr>
                <w:noProof/>
                <w:lang w:eastAsia="zh-CN"/>
              </w:rPr>
              <w:t>Retrieve an existing "</w:t>
            </w:r>
            <w:r w:rsidRPr="00F4442C">
              <w:t>Individual Network Slice Optimization Subscription".</w:t>
            </w:r>
          </w:p>
        </w:tc>
      </w:tr>
      <w:tr w:rsidR="00ED591F" w:rsidRPr="00F4442C" w14:paraId="188E72E5" w14:textId="77777777" w:rsidTr="002260CC">
        <w:trPr>
          <w:jc w:val="center"/>
        </w:trPr>
        <w:tc>
          <w:tcPr>
            <w:tcW w:w="1268" w:type="pct"/>
            <w:vMerge/>
            <w:vAlign w:val="center"/>
          </w:tcPr>
          <w:p w14:paraId="2AEDF88B" w14:textId="77777777" w:rsidR="00ED591F" w:rsidRPr="00F4442C" w:rsidRDefault="00ED591F" w:rsidP="002260CC">
            <w:pPr>
              <w:pStyle w:val="TAL"/>
            </w:pPr>
          </w:p>
        </w:tc>
        <w:tc>
          <w:tcPr>
            <w:tcW w:w="1495" w:type="pct"/>
            <w:vMerge/>
            <w:vAlign w:val="center"/>
          </w:tcPr>
          <w:p w14:paraId="0664AB97" w14:textId="77777777" w:rsidR="00ED591F" w:rsidRPr="00F4442C" w:rsidRDefault="00ED591F" w:rsidP="002260CC">
            <w:pPr>
              <w:pStyle w:val="TAL"/>
            </w:pPr>
          </w:p>
        </w:tc>
        <w:tc>
          <w:tcPr>
            <w:tcW w:w="524" w:type="pct"/>
            <w:vAlign w:val="center"/>
          </w:tcPr>
          <w:p w14:paraId="5F177115" w14:textId="77777777" w:rsidR="00ED591F" w:rsidRPr="00F4442C" w:rsidRDefault="00ED591F" w:rsidP="002260CC">
            <w:pPr>
              <w:pStyle w:val="TAC"/>
            </w:pPr>
            <w:r w:rsidRPr="00F4442C">
              <w:t>PUT</w:t>
            </w:r>
          </w:p>
        </w:tc>
        <w:tc>
          <w:tcPr>
            <w:tcW w:w="1713" w:type="pct"/>
            <w:vAlign w:val="center"/>
          </w:tcPr>
          <w:p w14:paraId="215A196F" w14:textId="77777777" w:rsidR="00ED591F" w:rsidRPr="00F4442C" w:rsidRDefault="00ED591F" w:rsidP="002260CC">
            <w:pPr>
              <w:pStyle w:val="TAL"/>
              <w:rPr>
                <w:noProof/>
                <w:lang w:eastAsia="zh-CN"/>
              </w:rPr>
            </w:pPr>
            <w:r w:rsidRPr="00F4442C">
              <w:rPr>
                <w:noProof/>
                <w:lang w:eastAsia="zh-CN"/>
              </w:rPr>
              <w:t>Request the fully update of an existing "</w:t>
            </w:r>
            <w:r w:rsidRPr="00F4442C">
              <w:t>Individual Network Slice Optimization Subscription".</w:t>
            </w:r>
          </w:p>
        </w:tc>
      </w:tr>
      <w:tr w:rsidR="00ED591F" w:rsidRPr="00F4442C" w14:paraId="5F1D9AAF" w14:textId="77777777" w:rsidTr="002260CC">
        <w:trPr>
          <w:jc w:val="center"/>
        </w:trPr>
        <w:tc>
          <w:tcPr>
            <w:tcW w:w="1268" w:type="pct"/>
            <w:vMerge/>
            <w:vAlign w:val="center"/>
          </w:tcPr>
          <w:p w14:paraId="2BDA7E2E" w14:textId="77777777" w:rsidR="00ED591F" w:rsidRPr="00F4442C" w:rsidRDefault="00ED591F" w:rsidP="002260CC">
            <w:pPr>
              <w:pStyle w:val="TAL"/>
            </w:pPr>
          </w:p>
        </w:tc>
        <w:tc>
          <w:tcPr>
            <w:tcW w:w="1495" w:type="pct"/>
            <w:vMerge/>
            <w:vAlign w:val="center"/>
          </w:tcPr>
          <w:p w14:paraId="78276D05" w14:textId="77777777" w:rsidR="00ED591F" w:rsidRPr="00F4442C" w:rsidRDefault="00ED591F" w:rsidP="002260CC">
            <w:pPr>
              <w:pStyle w:val="TAL"/>
            </w:pPr>
          </w:p>
        </w:tc>
        <w:tc>
          <w:tcPr>
            <w:tcW w:w="524" w:type="pct"/>
            <w:vAlign w:val="center"/>
          </w:tcPr>
          <w:p w14:paraId="1B8E4F81" w14:textId="77777777" w:rsidR="00ED591F" w:rsidRPr="00F4442C" w:rsidRDefault="00ED591F" w:rsidP="002260CC">
            <w:pPr>
              <w:pStyle w:val="TAC"/>
            </w:pPr>
            <w:r w:rsidRPr="00F4442C">
              <w:t>DELETE</w:t>
            </w:r>
          </w:p>
        </w:tc>
        <w:tc>
          <w:tcPr>
            <w:tcW w:w="1713" w:type="pct"/>
            <w:vAlign w:val="center"/>
          </w:tcPr>
          <w:p w14:paraId="3D8CD6EA" w14:textId="77777777" w:rsidR="00ED591F" w:rsidRPr="00F4442C" w:rsidRDefault="00ED591F" w:rsidP="002260CC">
            <w:pPr>
              <w:pStyle w:val="TAL"/>
            </w:pPr>
            <w:r w:rsidRPr="00F4442C">
              <w:rPr>
                <w:noProof/>
                <w:lang w:eastAsia="zh-CN"/>
              </w:rPr>
              <w:t>Request the deletion of an existing "</w:t>
            </w:r>
            <w:r w:rsidRPr="00F4442C">
              <w:t>Individual Network Slice Optimization Subscription".</w:t>
            </w:r>
          </w:p>
        </w:tc>
      </w:tr>
    </w:tbl>
    <w:p w14:paraId="0DC416F3" w14:textId="77777777" w:rsidR="00ED591F" w:rsidRPr="00F4442C" w:rsidRDefault="00ED591F" w:rsidP="00ED591F"/>
    <w:p w14:paraId="36B126EB" w14:textId="77777777" w:rsidR="00ED591F" w:rsidRPr="00F4442C" w:rsidRDefault="00ED591F" w:rsidP="00ED591F">
      <w:pPr>
        <w:pStyle w:val="EditorsNote"/>
      </w:pPr>
      <w:r w:rsidRPr="00F4442C">
        <w:t>Editor's Note:</w:t>
      </w:r>
      <w:r w:rsidRPr="00F4442C">
        <w:tab/>
        <w:t>The HTTP PATCH method is needed or not is FFS.</w:t>
      </w:r>
    </w:p>
    <w:p w14:paraId="452ED984" w14:textId="77777777" w:rsidR="00ED591F" w:rsidRPr="00F4442C" w:rsidRDefault="00ED591F" w:rsidP="00ED591F"/>
    <w:p w14:paraId="315B761E" w14:textId="77777777" w:rsidR="00ED591F" w:rsidRPr="00F4442C" w:rsidRDefault="00ED591F" w:rsidP="00ED591F">
      <w:pPr>
        <w:pStyle w:val="41"/>
        <w:rPr>
          <w:lang w:val="en-US"/>
        </w:rPr>
      </w:pPr>
      <w:bookmarkStart w:id="421" w:name="_Toc151743138"/>
      <w:bookmarkStart w:id="422" w:name="_Toc151743603"/>
      <w:r w:rsidRPr="00F4442C">
        <w:rPr>
          <w:lang w:val="en-US"/>
        </w:rPr>
        <w:t>6.2.3.2</w:t>
      </w:r>
      <w:r w:rsidRPr="00F4442C">
        <w:rPr>
          <w:lang w:val="en-US"/>
        </w:rPr>
        <w:tab/>
        <w:t xml:space="preserve">Resource: </w:t>
      </w:r>
      <w:r w:rsidRPr="00F4442C">
        <w:t xml:space="preserve">Network Slice Optimization </w:t>
      </w:r>
      <w:r w:rsidRPr="00F4442C">
        <w:rPr>
          <w:lang w:val="en-US"/>
        </w:rPr>
        <w:t>Subscriptions</w:t>
      </w:r>
      <w:bookmarkEnd w:id="421"/>
      <w:bookmarkEnd w:id="422"/>
    </w:p>
    <w:p w14:paraId="1CCF3C96" w14:textId="77777777" w:rsidR="00ED591F" w:rsidRPr="00F4442C" w:rsidRDefault="00ED591F" w:rsidP="00ED591F">
      <w:pPr>
        <w:pStyle w:val="51"/>
      </w:pPr>
      <w:bookmarkStart w:id="423" w:name="_Toc85734329"/>
      <w:bookmarkStart w:id="424" w:name="_Toc89431628"/>
      <w:bookmarkStart w:id="425" w:name="_Toc97042440"/>
      <w:bookmarkStart w:id="426" w:name="_Toc97045584"/>
      <w:bookmarkStart w:id="427" w:name="_Toc97155329"/>
      <w:bookmarkStart w:id="428" w:name="_Toc101521466"/>
      <w:bookmarkStart w:id="429" w:name="_Toc120537576"/>
      <w:bookmarkStart w:id="430" w:name="_Toc151743139"/>
      <w:bookmarkStart w:id="431" w:name="_Toc151743604"/>
      <w:r w:rsidRPr="00F4442C">
        <w:t>6.2.3.2.1</w:t>
      </w:r>
      <w:r w:rsidRPr="00F4442C">
        <w:tab/>
        <w:t>Description</w:t>
      </w:r>
      <w:bookmarkEnd w:id="423"/>
      <w:bookmarkEnd w:id="424"/>
      <w:bookmarkEnd w:id="425"/>
      <w:bookmarkEnd w:id="426"/>
      <w:bookmarkEnd w:id="427"/>
      <w:bookmarkEnd w:id="428"/>
      <w:bookmarkEnd w:id="429"/>
      <w:bookmarkEnd w:id="430"/>
      <w:bookmarkEnd w:id="431"/>
    </w:p>
    <w:p w14:paraId="5553F83E" w14:textId="77777777" w:rsidR="00ED591F" w:rsidRPr="00F4442C" w:rsidRDefault="00ED591F" w:rsidP="00ED591F">
      <w:pPr>
        <w:rPr>
          <w:lang w:eastAsia="zh-CN"/>
        </w:rPr>
      </w:pPr>
      <w:r w:rsidRPr="00F4442C">
        <w:t xml:space="preserve">This resource represents the collection of Network Slice Optimization </w:t>
      </w:r>
      <w:r w:rsidRPr="00F4442C">
        <w:rPr>
          <w:lang w:val="en-US"/>
        </w:rPr>
        <w:t>Subscriptions</w:t>
      </w:r>
      <w:r w:rsidRPr="00F4442C">
        <w:t xml:space="preserve"> managed by the NSCE Server</w:t>
      </w:r>
      <w:r w:rsidRPr="00F4442C">
        <w:rPr>
          <w:lang w:eastAsia="zh-CN"/>
        </w:rPr>
        <w:t>.</w:t>
      </w:r>
    </w:p>
    <w:p w14:paraId="116753BE" w14:textId="77777777" w:rsidR="00ED591F" w:rsidRPr="00F4442C" w:rsidRDefault="00ED591F" w:rsidP="00ED591F">
      <w:pPr>
        <w:pStyle w:val="51"/>
        <w:rPr>
          <w:lang w:eastAsia="zh-CN"/>
        </w:rPr>
      </w:pPr>
      <w:bookmarkStart w:id="432" w:name="_Toc85734330"/>
      <w:bookmarkStart w:id="433" w:name="_Toc89431629"/>
      <w:bookmarkStart w:id="434" w:name="_Toc97042441"/>
      <w:bookmarkStart w:id="435" w:name="_Toc97045585"/>
      <w:bookmarkStart w:id="436" w:name="_Toc97155330"/>
      <w:bookmarkStart w:id="437" w:name="_Toc101521467"/>
      <w:bookmarkStart w:id="438" w:name="_Toc120537577"/>
      <w:bookmarkStart w:id="439" w:name="_Toc151743140"/>
      <w:bookmarkStart w:id="440" w:name="_Toc151743605"/>
      <w:r w:rsidRPr="00F4442C">
        <w:t>6.2.3.2.2</w:t>
      </w:r>
      <w:r w:rsidRPr="00F4442C">
        <w:rPr>
          <w:lang w:eastAsia="zh-CN"/>
        </w:rPr>
        <w:tab/>
        <w:t>Resource Definition</w:t>
      </w:r>
      <w:bookmarkEnd w:id="432"/>
      <w:bookmarkEnd w:id="433"/>
      <w:bookmarkEnd w:id="434"/>
      <w:bookmarkEnd w:id="435"/>
      <w:bookmarkEnd w:id="436"/>
      <w:bookmarkEnd w:id="437"/>
      <w:bookmarkEnd w:id="438"/>
      <w:bookmarkEnd w:id="439"/>
      <w:bookmarkEnd w:id="440"/>
    </w:p>
    <w:p w14:paraId="4404651B" w14:textId="77777777" w:rsidR="00ED591F" w:rsidRPr="00F4442C" w:rsidRDefault="00ED591F" w:rsidP="00ED591F">
      <w:pPr>
        <w:rPr>
          <w:lang w:eastAsia="zh-CN"/>
        </w:rPr>
      </w:pPr>
      <w:r w:rsidRPr="00F4442C">
        <w:rPr>
          <w:lang w:eastAsia="zh-CN"/>
        </w:rPr>
        <w:t xml:space="preserve">Resource URI: </w:t>
      </w:r>
      <w:r w:rsidRPr="00F4442C">
        <w:rPr>
          <w:b/>
          <w:lang w:eastAsia="zh-CN"/>
        </w:rPr>
        <w:t>{</w:t>
      </w:r>
      <w:proofErr w:type="spellStart"/>
      <w:r w:rsidRPr="00F4442C">
        <w:rPr>
          <w:b/>
          <w:lang w:eastAsia="zh-CN"/>
        </w:rPr>
        <w:t>apiRoot</w:t>
      </w:r>
      <w:proofErr w:type="spellEnd"/>
      <w:r w:rsidRPr="00F4442C">
        <w:rPr>
          <w:b/>
          <w:lang w:eastAsia="zh-CN"/>
        </w:rPr>
        <w:t>}/</w:t>
      </w:r>
      <w:proofErr w:type="spellStart"/>
      <w:r w:rsidRPr="00F4442C">
        <w:rPr>
          <w:b/>
          <w:lang w:eastAsia="zh-CN"/>
        </w:rPr>
        <w:t>nsce</w:t>
      </w:r>
      <w:proofErr w:type="spellEnd"/>
      <w:r w:rsidRPr="00F4442C">
        <w:rPr>
          <w:b/>
          <w:lang w:eastAsia="zh-CN"/>
        </w:rPr>
        <w:t>-ns-optimization/&lt;</w:t>
      </w:r>
      <w:proofErr w:type="spellStart"/>
      <w:r w:rsidRPr="00F4442C">
        <w:rPr>
          <w:b/>
          <w:lang w:eastAsia="zh-CN"/>
        </w:rPr>
        <w:t>apiVersion</w:t>
      </w:r>
      <w:proofErr w:type="spellEnd"/>
      <w:r w:rsidRPr="00F4442C">
        <w:rPr>
          <w:b/>
          <w:lang w:eastAsia="zh-CN"/>
        </w:rPr>
        <w:t>&gt;/subscriptions</w:t>
      </w:r>
    </w:p>
    <w:p w14:paraId="77A7A8C7" w14:textId="77777777" w:rsidR="00ED591F" w:rsidRPr="00F4442C" w:rsidRDefault="00ED591F" w:rsidP="00ED591F">
      <w:pPr>
        <w:rPr>
          <w:lang w:eastAsia="zh-CN"/>
        </w:rPr>
      </w:pPr>
      <w:r w:rsidRPr="00F4442C">
        <w:rPr>
          <w:lang w:eastAsia="zh-CN"/>
        </w:rPr>
        <w:t>This resource shall support the resource URI variables defined in the table 6.2.3.2.2-1.</w:t>
      </w:r>
    </w:p>
    <w:p w14:paraId="7602D0AD" w14:textId="77777777" w:rsidR="00ED591F" w:rsidRPr="00F4442C" w:rsidRDefault="00ED591F" w:rsidP="00ED591F">
      <w:pPr>
        <w:pStyle w:val="TH"/>
        <w:rPr>
          <w:rFonts w:cs="Arial"/>
        </w:rPr>
      </w:pPr>
      <w:r w:rsidRPr="00F4442C">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D591F" w:rsidRPr="00F4442C" w14:paraId="1FE9FDF0" w14:textId="77777777" w:rsidTr="002260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650C7CC0" w14:textId="77777777" w:rsidR="00ED591F" w:rsidRPr="00F4442C" w:rsidRDefault="00ED591F" w:rsidP="002260CC">
            <w:pPr>
              <w:pStyle w:val="TAH"/>
            </w:pPr>
            <w:r w:rsidRPr="00F4442C">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2B1AADFD" w14:textId="77777777" w:rsidR="00ED591F" w:rsidRPr="00F4442C" w:rsidRDefault="00ED591F" w:rsidP="002260CC">
            <w:pPr>
              <w:pStyle w:val="TAH"/>
            </w:pPr>
            <w:r w:rsidRPr="00F4442C">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9918D64" w14:textId="77777777" w:rsidR="00ED591F" w:rsidRPr="00F4442C" w:rsidRDefault="00ED591F" w:rsidP="002260CC">
            <w:pPr>
              <w:pStyle w:val="TAH"/>
            </w:pPr>
            <w:r w:rsidRPr="00F4442C">
              <w:t>Definition</w:t>
            </w:r>
          </w:p>
        </w:tc>
      </w:tr>
      <w:tr w:rsidR="00ED591F" w:rsidRPr="00F4442C" w14:paraId="68E65ECE" w14:textId="77777777" w:rsidTr="002260C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EBF9409" w14:textId="77777777" w:rsidR="00ED591F" w:rsidRPr="00F4442C" w:rsidRDefault="00ED591F" w:rsidP="002260CC">
            <w:pPr>
              <w:pStyle w:val="TAL"/>
            </w:pPr>
            <w:proofErr w:type="spellStart"/>
            <w:r w:rsidRPr="00F4442C">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469F11C8" w14:textId="77777777" w:rsidR="00ED591F" w:rsidRPr="00F4442C" w:rsidRDefault="00ED591F" w:rsidP="002260CC">
            <w:pPr>
              <w:pStyle w:val="TAL"/>
            </w:pPr>
            <w:r w:rsidRPr="00F4442C">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F7A10E1" w14:textId="77777777" w:rsidR="00ED591F" w:rsidRPr="00F4442C" w:rsidRDefault="00ED591F" w:rsidP="002260CC">
            <w:pPr>
              <w:pStyle w:val="TAL"/>
            </w:pPr>
            <w:r w:rsidRPr="00F4442C">
              <w:t>See clause 6.2.1</w:t>
            </w:r>
          </w:p>
        </w:tc>
      </w:tr>
    </w:tbl>
    <w:p w14:paraId="68CFE138" w14:textId="77777777" w:rsidR="00ED591F" w:rsidRPr="00F4442C" w:rsidRDefault="00ED591F" w:rsidP="00ED591F">
      <w:pPr>
        <w:rPr>
          <w:lang w:eastAsia="zh-CN"/>
        </w:rPr>
      </w:pPr>
    </w:p>
    <w:p w14:paraId="0A002020" w14:textId="77777777" w:rsidR="00ED591F" w:rsidRPr="00F4442C" w:rsidRDefault="00ED591F" w:rsidP="00ED591F">
      <w:pPr>
        <w:pStyle w:val="51"/>
        <w:rPr>
          <w:lang w:eastAsia="zh-CN"/>
        </w:rPr>
      </w:pPr>
      <w:bookmarkStart w:id="441" w:name="_Toc85734331"/>
      <w:bookmarkStart w:id="442" w:name="_Toc89431630"/>
      <w:bookmarkStart w:id="443" w:name="_Toc97042442"/>
      <w:bookmarkStart w:id="444" w:name="_Toc97045586"/>
      <w:bookmarkStart w:id="445" w:name="_Toc97155331"/>
      <w:bookmarkStart w:id="446" w:name="_Toc101521468"/>
      <w:bookmarkStart w:id="447" w:name="_Toc120537578"/>
      <w:bookmarkStart w:id="448" w:name="_Toc151743141"/>
      <w:bookmarkStart w:id="449" w:name="_Toc151743606"/>
      <w:r w:rsidRPr="00F4442C">
        <w:rPr>
          <w:lang w:eastAsia="zh-CN"/>
        </w:rPr>
        <w:t>6.2.3.2.3</w:t>
      </w:r>
      <w:r w:rsidRPr="00F4442C">
        <w:rPr>
          <w:lang w:eastAsia="zh-CN"/>
        </w:rPr>
        <w:tab/>
        <w:t>Resource Standard Methods</w:t>
      </w:r>
      <w:bookmarkEnd w:id="441"/>
      <w:bookmarkEnd w:id="442"/>
      <w:bookmarkEnd w:id="443"/>
      <w:bookmarkEnd w:id="444"/>
      <w:bookmarkEnd w:id="445"/>
      <w:bookmarkEnd w:id="446"/>
      <w:bookmarkEnd w:id="447"/>
      <w:bookmarkEnd w:id="448"/>
      <w:bookmarkEnd w:id="449"/>
    </w:p>
    <w:p w14:paraId="41DD2BFD" w14:textId="77777777" w:rsidR="00ED591F" w:rsidRPr="005F65D5" w:rsidRDefault="00ED591F" w:rsidP="00ED591F">
      <w:pPr>
        <w:pStyle w:val="6"/>
      </w:pPr>
      <w:bookmarkStart w:id="450" w:name="_Toc85734332"/>
      <w:bookmarkStart w:id="451" w:name="_Toc89431631"/>
      <w:bookmarkStart w:id="452" w:name="_Toc97042443"/>
      <w:bookmarkStart w:id="453" w:name="_Toc97045587"/>
      <w:bookmarkStart w:id="454" w:name="_Toc97155332"/>
      <w:bookmarkStart w:id="455" w:name="_Toc101521469"/>
      <w:bookmarkStart w:id="456" w:name="_Toc120537579"/>
      <w:bookmarkStart w:id="457" w:name="_Toc151743142"/>
      <w:bookmarkStart w:id="458" w:name="_Toc151743607"/>
      <w:r w:rsidRPr="005F65D5">
        <w:t>6.2.3.2.3.1</w:t>
      </w:r>
      <w:r w:rsidRPr="005F65D5">
        <w:tab/>
        <w:t>POST</w:t>
      </w:r>
      <w:bookmarkEnd w:id="450"/>
      <w:bookmarkEnd w:id="451"/>
      <w:bookmarkEnd w:id="452"/>
      <w:bookmarkEnd w:id="453"/>
      <w:bookmarkEnd w:id="454"/>
      <w:bookmarkEnd w:id="455"/>
      <w:bookmarkEnd w:id="456"/>
      <w:bookmarkEnd w:id="457"/>
      <w:bookmarkEnd w:id="458"/>
    </w:p>
    <w:p w14:paraId="5CED63DF" w14:textId="77777777" w:rsidR="00ED591F" w:rsidRPr="00F4442C" w:rsidRDefault="00ED591F" w:rsidP="00ED591F">
      <w:pPr>
        <w:rPr>
          <w:noProof/>
          <w:lang w:eastAsia="zh-CN"/>
        </w:rPr>
      </w:pPr>
      <w:r w:rsidRPr="00F4442C">
        <w:rPr>
          <w:noProof/>
          <w:lang w:eastAsia="zh-CN"/>
        </w:rPr>
        <w:t xml:space="preserve">The HTTP POST method allows a service consumer (e.g. VAL Server) to request the creation of a </w:t>
      </w:r>
      <w:r w:rsidRPr="00F4442C">
        <w:t>Network Slice Optimization Subscription at</w:t>
      </w:r>
      <w:r w:rsidRPr="00F4442C">
        <w:rPr>
          <w:noProof/>
          <w:lang w:eastAsia="zh-CN"/>
        </w:rPr>
        <w:t xml:space="preserve"> the </w:t>
      </w:r>
      <w:r w:rsidRPr="00F4442C">
        <w:t>NSCE</w:t>
      </w:r>
      <w:r w:rsidRPr="00F4442C">
        <w:rPr>
          <w:noProof/>
          <w:lang w:eastAsia="zh-CN"/>
        </w:rPr>
        <w:t xml:space="preserve"> Server.</w:t>
      </w:r>
    </w:p>
    <w:p w14:paraId="1A1D4F7C" w14:textId="77777777" w:rsidR="00ED591F" w:rsidRPr="00F4442C" w:rsidRDefault="00ED591F" w:rsidP="00ED591F">
      <w:pPr>
        <w:rPr>
          <w:lang w:eastAsia="zh-CN"/>
        </w:rPr>
      </w:pPr>
      <w:r w:rsidRPr="00F4442C">
        <w:rPr>
          <w:lang w:eastAsia="zh-CN"/>
        </w:rPr>
        <w:t>This method shall support the URI query parameters specified in the table</w:t>
      </w:r>
      <w:r w:rsidRPr="00F4442C">
        <w:rPr>
          <w:lang w:val="en-US" w:eastAsia="zh-CN"/>
        </w:rPr>
        <w:t> </w:t>
      </w:r>
      <w:r w:rsidRPr="00F4442C">
        <w:rPr>
          <w:lang w:eastAsia="zh-CN"/>
        </w:rPr>
        <w:t>6.2.3.2.3.1-1.</w:t>
      </w:r>
    </w:p>
    <w:p w14:paraId="717F09FB" w14:textId="77777777" w:rsidR="00ED591F" w:rsidRPr="00F4442C" w:rsidRDefault="00ED591F" w:rsidP="00ED591F">
      <w:pPr>
        <w:pStyle w:val="TH"/>
        <w:rPr>
          <w:rFonts w:cs="Arial"/>
        </w:rPr>
      </w:pPr>
      <w:r w:rsidRPr="00F4442C">
        <w:t>Table </w:t>
      </w:r>
      <w:r w:rsidRPr="00F4442C">
        <w:rPr>
          <w:lang w:eastAsia="zh-CN"/>
        </w:rPr>
        <w:t>6.2.3.2.3.1</w:t>
      </w:r>
      <w:r w:rsidRPr="00F4442C">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ED591F" w:rsidRPr="00F4442C" w14:paraId="337A2D83" w14:textId="77777777" w:rsidTr="002260CC">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1AEDC65" w14:textId="77777777" w:rsidR="00ED591F" w:rsidRPr="00F4442C" w:rsidRDefault="00ED591F" w:rsidP="002260CC">
            <w:pPr>
              <w:pStyle w:val="TAH"/>
            </w:pPr>
            <w:r w:rsidRPr="00F4442C">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C49CC0F" w14:textId="77777777" w:rsidR="00ED591F" w:rsidRPr="00F4442C" w:rsidRDefault="00ED591F" w:rsidP="002260CC">
            <w:pPr>
              <w:pStyle w:val="TAH"/>
            </w:pPr>
            <w:r w:rsidRPr="00F4442C">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6262C39" w14:textId="77777777" w:rsidR="00ED591F" w:rsidRPr="00F4442C" w:rsidRDefault="00ED591F" w:rsidP="002260CC">
            <w:pPr>
              <w:pStyle w:val="TAH"/>
            </w:pPr>
            <w:r w:rsidRPr="00F4442C">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17B5935" w14:textId="77777777" w:rsidR="00ED591F" w:rsidRPr="00F4442C" w:rsidRDefault="00ED591F" w:rsidP="002260CC">
            <w:pPr>
              <w:pStyle w:val="TAH"/>
            </w:pPr>
            <w:r w:rsidRPr="00F4442C">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19F935" w14:textId="77777777" w:rsidR="00ED591F" w:rsidRPr="00F4442C" w:rsidRDefault="00ED591F" w:rsidP="002260CC">
            <w:pPr>
              <w:pStyle w:val="TAH"/>
            </w:pPr>
            <w:r w:rsidRPr="00F4442C">
              <w:t>Description</w:t>
            </w:r>
          </w:p>
        </w:tc>
      </w:tr>
      <w:tr w:rsidR="00ED591F" w:rsidRPr="00F4442C" w14:paraId="28C75E61" w14:textId="77777777" w:rsidTr="002260CC">
        <w:trPr>
          <w:jc w:val="center"/>
        </w:trPr>
        <w:tc>
          <w:tcPr>
            <w:tcW w:w="844" w:type="pct"/>
            <w:tcBorders>
              <w:top w:val="single" w:sz="6" w:space="0" w:color="auto"/>
              <w:left w:val="single" w:sz="6" w:space="0" w:color="auto"/>
              <w:bottom w:val="single" w:sz="6" w:space="0" w:color="auto"/>
              <w:right w:val="single" w:sz="6" w:space="0" w:color="auto"/>
            </w:tcBorders>
            <w:hideMark/>
          </w:tcPr>
          <w:p w14:paraId="7130CA76" w14:textId="77777777" w:rsidR="00ED591F" w:rsidRPr="00F4442C" w:rsidRDefault="00ED591F" w:rsidP="002260CC">
            <w:pPr>
              <w:pStyle w:val="TAL"/>
            </w:pPr>
            <w:r w:rsidRPr="00F4442C">
              <w:t>n/a</w:t>
            </w:r>
          </w:p>
        </w:tc>
        <w:tc>
          <w:tcPr>
            <w:tcW w:w="947" w:type="pct"/>
            <w:tcBorders>
              <w:top w:val="single" w:sz="6" w:space="0" w:color="auto"/>
              <w:left w:val="single" w:sz="6" w:space="0" w:color="auto"/>
              <w:bottom w:val="single" w:sz="6" w:space="0" w:color="auto"/>
              <w:right w:val="single" w:sz="6" w:space="0" w:color="auto"/>
            </w:tcBorders>
          </w:tcPr>
          <w:p w14:paraId="77D402D4" w14:textId="77777777" w:rsidR="00ED591F" w:rsidRPr="00F4442C" w:rsidRDefault="00ED591F" w:rsidP="002260CC">
            <w:pPr>
              <w:pStyle w:val="TAL"/>
            </w:pPr>
          </w:p>
        </w:tc>
        <w:tc>
          <w:tcPr>
            <w:tcW w:w="209" w:type="pct"/>
            <w:tcBorders>
              <w:top w:val="single" w:sz="6" w:space="0" w:color="auto"/>
              <w:left w:val="single" w:sz="6" w:space="0" w:color="auto"/>
              <w:bottom w:val="single" w:sz="6" w:space="0" w:color="auto"/>
              <w:right w:val="single" w:sz="6" w:space="0" w:color="auto"/>
            </w:tcBorders>
          </w:tcPr>
          <w:p w14:paraId="1B7D89DC" w14:textId="77777777" w:rsidR="00ED591F" w:rsidRPr="00F4442C" w:rsidRDefault="00ED591F" w:rsidP="002260CC">
            <w:pPr>
              <w:pStyle w:val="TAC"/>
            </w:pPr>
          </w:p>
        </w:tc>
        <w:tc>
          <w:tcPr>
            <w:tcW w:w="608" w:type="pct"/>
            <w:tcBorders>
              <w:top w:val="single" w:sz="6" w:space="0" w:color="auto"/>
              <w:left w:val="single" w:sz="6" w:space="0" w:color="auto"/>
              <w:bottom w:val="single" w:sz="6" w:space="0" w:color="auto"/>
              <w:right w:val="single" w:sz="6" w:space="0" w:color="auto"/>
            </w:tcBorders>
          </w:tcPr>
          <w:p w14:paraId="3A1E86BA" w14:textId="77777777" w:rsidR="00ED591F" w:rsidRPr="00F4442C" w:rsidRDefault="00ED591F" w:rsidP="002260CC">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0236430" w14:textId="77777777" w:rsidR="00ED591F" w:rsidRPr="00F4442C" w:rsidRDefault="00ED591F" w:rsidP="002260CC">
            <w:pPr>
              <w:pStyle w:val="TAL"/>
            </w:pPr>
          </w:p>
        </w:tc>
      </w:tr>
    </w:tbl>
    <w:p w14:paraId="037C7A05" w14:textId="77777777" w:rsidR="00ED591F" w:rsidRPr="00F4442C" w:rsidRDefault="00ED591F" w:rsidP="00ED591F"/>
    <w:p w14:paraId="5961CFEE" w14:textId="77777777" w:rsidR="00ED591F" w:rsidRPr="00F4442C" w:rsidRDefault="00ED591F" w:rsidP="00ED591F">
      <w:r w:rsidRPr="00F4442C">
        <w:t>This method shall support the request data structures specified in table </w:t>
      </w:r>
      <w:r w:rsidRPr="00F4442C">
        <w:rPr>
          <w:lang w:eastAsia="zh-CN"/>
        </w:rPr>
        <w:t>6.2.3.2.3.1</w:t>
      </w:r>
      <w:r w:rsidRPr="00F4442C">
        <w:t>-2 and the response data structures and response codes specified in table </w:t>
      </w:r>
      <w:r w:rsidRPr="00F4442C">
        <w:rPr>
          <w:lang w:eastAsia="zh-CN"/>
        </w:rPr>
        <w:t>6.2.3.2.3.1</w:t>
      </w:r>
      <w:r w:rsidRPr="00F4442C">
        <w:t>-3.</w:t>
      </w:r>
    </w:p>
    <w:p w14:paraId="1872CD8E" w14:textId="77777777" w:rsidR="00ED591F" w:rsidRPr="00F4442C" w:rsidRDefault="00ED591F" w:rsidP="00ED591F">
      <w:pPr>
        <w:pStyle w:val="TH"/>
      </w:pPr>
      <w:r w:rsidRPr="00F4442C">
        <w:t>Table </w:t>
      </w:r>
      <w:r w:rsidRPr="00F4442C">
        <w:rPr>
          <w:lang w:eastAsia="zh-CN"/>
        </w:rPr>
        <w:t>6.2.3.2.3.1</w:t>
      </w:r>
      <w:r w:rsidRPr="00F4442C">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567"/>
        <w:gridCol w:w="1275"/>
        <w:gridCol w:w="5567"/>
      </w:tblGrid>
      <w:tr w:rsidR="00ED591F" w:rsidRPr="00F4442C" w14:paraId="6028B272" w14:textId="77777777" w:rsidTr="002260CC">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0744903D" w14:textId="77777777" w:rsidR="00ED591F" w:rsidRPr="00F4442C" w:rsidRDefault="00ED591F" w:rsidP="002260CC">
            <w:pPr>
              <w:pStyle w:val="TAH"/>
            </w:pPr>
            <w:r w:rsidRPr="00F4442C">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6C5E2ADB" w14:textId="77777777" w:rsidR="00ED591F" w:rsidRPr="00F4442C" w:rsidRDefault="00ED591F" w:rsidP="002260CC">
            <w:pPr>
              <w:pStyle w:val="TAH"/>
            </w:pPr>
            <w:r w:rsidRPr="00F4442C">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39F0453" w14:textId="77777777" w:rsidR="00ED591F" w:rsidRPr="00F4442C" w:rsidRDefault="00ED591F" w:rsidP="002260CC">
            <w:pPr>
              <w:pStyle w:val="TAH"/>
            </w:pPr>
            <w:r w:rsidRPr="00F4442C">
              <w:t>Cardinality</w:t>
            </w:r>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75CC3B" w14:textId="77777777" w:rsidR="00ED591F" w:rsidRPr="00F4442C" w:rsidRDefault="00ED591F" w:rsidP="002260CC">
            <w:pPr>
              <w:pStyle w:val="TAH"/>
            </w:pPr>
            <w:r w:rsidRPr="00F4442C">
              <w:t>Description</w:t>
            </w:r>
          </w:p>
        </w:tc>
      </w:tr>
      <w:tr w:rsidR="00ED591F" w:rsidRPr="00F4442C" w14:paraId="6673D660" w14:textId="77777777" w:rsidTr="002260CC">
        <w:trPr>
          <w:jc w:val="center"/>
        </w:trPr>
        <w:tc>
          <w:tcPr>
            <w:tcW w:w="2119" w:type="dxa"/>
            <w:tcBorders>
              <w:top w:val="single" w:sz="6" w:space="0" w:color="auto"/>
              <w:left w:val="single" w:sz="6" w:space="0" w:color="auto"/>
              <w:bottom w:val="single" w:sz="6" w:space="0" w:color="000000"/>
              <w:right w:val="single" w:sz="6" w:space="0" w:color="auto"/>
            </w:tcBorders>
            <w:hideMark/>
          </w:tcPr>
          <w:p w14:paraId="1452B667" w14:textId="77777777" w:rsidR="00ED591F" w:rsidRPr="00F4442C" w:rsidRDefault="00ED591F" w:rsidP="002260CC">
            <w:pPr>
              <w:pStyle w:val="TAL"/>
            </w:pPr>
            <w:proofErr w:type="spellStart"/>
            <w:r w:rsidRPr="00F4442C">
              <w:t>NetSliceOptSubsc</w:t>
            </w:r>
            <w:proofErr w:type="spellEnd"/>
          </w:p>
        </w:tc>
        <w:tc>
          <w:tcPr>
            <w:tcW w:w="567" w:type="dxa"/>
            <w:tcBorders>
              <w:top w:val="single" w:sz="6" w:space="0" w:color="auto"/>
              <w:left w:val="single" w:sz="6" w:space="0" w:color="auto"/>
              <w:bottom w:val="single" w:sz="6" w:space="0" w:color="000000"/>
              <w:right w:val="single" w:sz="6" w:space="0" w:color="auto"/>
            </w:tcBorders>
            <w:hideMark/>
          </w:tcPr>
          <w:p w14:paraId="442C51FA" w14:textId="77777777" w:rsidR="00ED591F" w:rsidRPr="00F4442C" w:rsidRDefault="00ED591F" w:rsidP="002260CC">
            <w:pPr>
              <w:pStyle w:val="TAC"/>
            </w:pPr>
            <w:r w:rsidRPr="00F4442C">
              <w:t>M</w:t>
            </w:r>
          </w:p>
        </w:tc>
        <w:tc>
          <w:tcPr>
            <w:tcW w:w="1275" w:type="dxa"/>
            <w:tcBorders>
              <w:top w:val="single" w:sz="6" w:space="0" w:color="auto"/>
              <w:left w:val="single" w:sz="6" w:space="0" w:color="auto"/>
              <w:bottom w:val="single" w:sz="6" w:space="0" w:color="000000"/>
              <w:right w:val="single" w:sz="6" w:space="0" w:color="auto"/>
            </w:tcBorders>
            <w:hideMark/>
          </w:tcPr>
          <w:p w14:paraId="7351C560" w14:textId="77777777" w:rsidR="00ED591F" w:rsidRPr="00F4442C" w:rsidRDefault="00ED591F" w:rsidP="002260CC">
            <w:pPr>
              <w:pStyle w:val="TAL"/>
              <w:jc w:val="center"/>
            </w:pPr>
            <w:r w:rsidRPr="00F4442C">
              <w:t>1</w:t>
            </w:r>
          </w:p>
        </w:tc>
        <w:tc>
          <w:tcPr>
            <w:tcW w:w="5566" w:type="dxa"/>
            <w:tcBorders>
              <w:top w:val="single" w:sz="6" w:space="0" w:color="auto"/>
              <w:left w:val="single" w:sz="6" w:space="0" w:color="auto"/>
              <w:bottom w:val="single" w:sz="6" w:space="0" w:color="000000"/>
              <w:right w:val="single" w:sz="6" w:space="0" w:color="auto"/>
            </w:tcBorders>
            <w:hideMark/>
          </w:tcPr>
          <w:p w14:paraId="230DE0BF" w14:textId="77777777" w:rsidR="00ED591F" w:rsidRPr="00F4442C" w:rsidRDefault="00ED591F" w:rsidP="002260CC">
            <w:pPr>
              <w:pStyle w:val="TAL"/>
            </w:pPr>
            <w:r w:rsidRPr="00F4442C">
              <w:t>Create a new service switch information subscription.</w:t>
            </w:r>
          </w:p>
        </w:tc>
      </w:tr>
    </w:tbl>
    <w:p w14:paraId="04F41CA9" w14:textId="77777777" w:rsidR="00ED591F" w:rsidRPr="00F4442C" w:rsidRDefault="00ED591F" w:rsidP="00ED591F"/>
    <w:p w14:paraId="23FC3592" w14:textId="77777777" w:rsidR="00ED591F" w:rsidRPr="00F4442C" w:rsidRDefault="00ED591F" w:rsidP="00ED591F">
      <w:pPr>
        <w:pStyle w:val="TH"/>
      </w:pPr>
      <w:r w:rsidRPr="00F4442C">
        <w:lastRenderedPageBreak/>
        <w:t>Table </w:t>
      </w:r>
      <w:r w:rsidRPr="00F4442C">
        <w:rPr>
          <w:lang w:eastAsia="zh-CN"/>
        </w:rPr>
        <w:t>6.2.3.2.3.1</w:t>
      </w:r>
      <w:r w:rsidRPr="00F4442C">
        <w:t>-3: Data structures supported by the POST Response Body on this resource</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8"/>
        <w:gridCol w:w="566"/>
        <w:gridCol w:w="1278"/>
        <w:gridCol w:w="1276"/>
        <w:gridCol w:w="4254"/>
      </w:tblGrid>
      <w:tr w:rsidR="00ED591F" w:rsidRPr="00F4442C" w14:paraId="56077BEE" w14:textId="77777777" w:rsidTr="002260CC">
        <w:trPr>
          <w:jc w:val="center"/>
        </w:trPr>
        <w:tc>
          <w:tcPr>
            <w:tcW w:w="1116" w:type="pct"/>
            <w:tcBorders>
              <w:top w:val="single" w:sz="6" w:space="0" w:color="auto"/>
              <w:left w:val="single" w:sz="6" w:space="0" w:color="auto"/>
              <w:bottom w:val="single" w:sz="6" w:space="0" w:color="auto"/>
              <w:right w:val="single" w:sz="6" w:space="0" w:color="auto"/>
            </w:tcBorders>
            <w:shd w:val="clear" w:color="auto" w:fill="C0C0C0"/>
            <w:hideMark/>
          </w:tcPr>
          <w:p w14:paraId="1D9FE208" w14:textId="77777777" w:rsidR="00ED591F" w:rsidRPr="00F4442C" w:rsidRDefault="00ED591F" w:rsidP="002260CC">
            <w:pPr>
              <w:pStyle w:val="TAH"/>
            </w:pPr>
            <w:r w:rsidRPr="00F4442C">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19AF0508" w14:textId="77777777" w:rsidR="00ED591F" w:rsidRPr="00F4442C" w:rsidRDefault="00ED591F" w:rsidP="002260CC">
            <w:pPr>
              <w:pStyle w:val="TAH"/>
            </w:pPr>
            <w:r w:rsidRPr="00F4442C">
              <w:t>P</w:t>
            </w:r>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6A60B941" w14:textId="77777777" w:rsidR="00ED591F" w:rsidRPr="00F4442C" w:rsidRDefault="00ED591F" w:rsidP="002260CC">
            <w:pPr>
              <w:pStyle w:val="TAH"/>
            </w:pPr>
            <w:r w:rsidRPr="00F4442C">
              <w:t>Cardinality</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AFD90B" w14:textId="77777777" w:rsidR="00ED591F" w:rsidRPr="00F4442C" w:rsidRDefault="00ED591F" w:rsidP="002260CC">
            <w:pPr>
              <w:pStyle w:val="TAH"/>
            </w:pPr>
            <w:r w:rsidRPr="00F4442C">
              <w:t>Response</w:t>
            </w:r>
          </w:p>
          <w:p w14:paraId="44263A16" w14:textId="77777777" w:rsidR="00ED591F" w:rsidRPr="00F4442C" w:rsidRDefault="00ED591F" w:rsidP="002260CC">
            <w:pPr>
              <w:pStyle w:val="TAH"/>
            </w:pPr>
            <w:r w:rsidRPr="00F4442C">
              <w:t>codes</w:t>
            </w:r>
          </w:p>
        </w:tc>
        <w:tc>
          <w:tcPr>
            <w:tcW w:w="2241" w:type="pct"/>
            <w:tcBorders>
              <w:top w:val="single" w:sz="6" w:space="0" w:color="auto"/>
              <w:left w:val="single" w:sz="6" w:space="0" w:color="auto"/>
              <w:bottom w:val="single" w:sz="6" w:space="0" w:color="auto"/>
              <w:right w:val="single" w:sz="6" w:space="0" w:color="auto"/>
            </w:tcBorders>
            <w:shd w:val="clear" w:color="auto" w:fill="C0C0C0"/>
            <w:hideMark/>
          </w:tcPr>
          <w:p w14:paraId="098F3596" w14:textId="77777777" w:rsidR="00ED591F" w:rsidRPr="00F4442C" w:rsidRDefault="00ED591F" w:rsidP="002260CC">
            <w:pPr>
              <w:pStyle w:val="TAH"/>
            </w:pPr>
            <w:r w:rsidRPr="00F4442C">
              <w:t>Description</w:t>
            </w:r>
          </w:p>
        </w:tc>
      </w:tr>
      <w:tr w:rsidR="00ED591F" w:rsidRPr="00F4442C" w14:paraId="606B091F" w14:textId="77777777" w:rsidTr="002260CC">
        <w:trPr>
          <w:jc w:val="center"/>
        </w:trPr>
        <w:tc>
          <w:tcPr>
            <w:tcW w:w="1116" w:type="pct"/>
            <w:tcBorders>
              <w:top w:val="single" w:sz="6" w:space="0" w:color="auto"/>
              <w:left w:val="single" w:sz="6" w:space="0" w:color="auto"/>
              <w:bottom w:val="single" w:sz="6" w:space="0" w:color="auto"/>
              <w:right w:val="single" w:sz="6" w:space="0" w:color="auto"/>
            </w:tcBorders>
            <w:hideMark/>
          </w:tcPr>
          <w:p w14:paraId="782A3B64" w14:textId="77777777" w:rsidR="00ED591F" w:rsidRPr="00F4442C" w:rsidRDefault="00ED591F" w:rsidP="002260CC">
            <w:pPr>
              <w:pStyle w:val="TAL"/>
            </w:pPr>
            <w:proofErr w:type="spellStart"/>
            <w:r w:rsidRPr="00F4442C">
              <w:t>NetSliceOptSubsc</w:t>
            </w:r>
            <w:proofErr w:type="spellEnd"/>
          </w:p>
        </w:tc>
        <w:tc>
          <w:tcPr>
            <w:tcW w:w="298" w:type="pct"/>
            <w:tcBorders>
              <w:top w:val="single" w:sz="6" w:space="0" w:color="auto"/>
              <w:left w:val="single" w:sz="6" w:space="0" w:color="auto"/>
              <w:bottom w:val="single" w:sz="6" w:space="0" w:color="auto"/>
              <w:right w:val="single" w:sz="6" w:space="0" w:color="auto"/>
            </w:tcBorders>
            <w:hideMark/>
          </w:tcPr>
          <w:p w14:paraId="073554AE" w14:textId="77777777" w:rsidR="00ED591F" w:rsidRPr="00F4442C" w:rsidRDefault="00ED591F" w:rsidP="002260CC">
            <w:pPr>
              <w:pStyle w:val="TAC"/>
            </w:pPr>
            <w:r w:rsidRPr="00F4442C">
              <w:t>M</w:t>
            </w:r>
          </w:p>
        </w:tc>
        <w:tc>
          <w:tcPr>
            <w:tcW w:w="673" w:type="pct"/>
            <w:tcBorders>
              <w:top w:val="single" w:sz="6" w:space="0" w:color="auto"/>
              <w:left w:val="single" w:sz="6" w:space="0" w:color="auto"/>
              <w:bottom w:val="single" w:sz="6" w:space="0" w:color="auto"/>
              <w:right w:val="single" w:sz="6" w:space="0" w:color="auto"/>
            </w:tcBorders>
            <w:hideMark/>
          </w:tcPr>
          <w:p w14:paraId="23FE59AD" w14:textId="77777777" w:rsidR="00ED591F" w:rsidRPr="00F4442C" w:rsidRDefault="00ED591F" w:rsidP="002260CC">
            <w:pPr>
              <w:pStyle w:val="TAL"/>
              <w:jc w:val="center"/>
            </w:pPr>
            <w:r w:rsidRPr="00F4442C">
              <w:t>1</w:t>
            </w:r>
          </w:p>
        </w:tc>
        <w:tc>
          <w:tcPr>
            <w:tcW w:w="672" w:type="pct"/>
            <w:tcBorders>
              <w:top w:val="single" w:sz="6" w:space="0" w:color="auto"/>
              <w:left w:val="single" w:sz="6" w:space="0" w:color="auto"/>
              <w:bottom w:val="single" w:sz="6" w:space="0" w:color="auto"/>
              <w:right w:val="single" w:sz="6" w:space="0" w:color="auto"/>
            </w:tcBorders>
            <w:hideMark/>
          </w:tcPr>
          <w:p w14:paraId="6FC2F9BE" w14:textId="77777777" w:rsidR="00ED591F" w:rsidRPr="00F4442C" w:rsidRDefault="00ED591F" w:rsidP="002260CC">
            <w:pPr>
              <w:pStyle w:val="TAL"/>
            </w:pPr>
            <w:r w:rsidRPr="00F4442C">
              <w:t>201 Created</w:t>
            </w:r>
          </w:p>
        </w:tc>
        <w:tc>
          <w:tcPr>
            <w:tcW w:w="2241" w:type="pct"/>
            <w:tcBorders>
              <w:top w:val="single" w:sz="6" w:space="0" w:color="auto"/>
              <w:left w:val="single" w:sz="6" w:space="0" w:color="auto"/>
              <w:bottom w:val="single" w:sz="6" w:space="0" w:color="auto"/>
              <w:right w:val="single" w:sz="6" w:space="0" w:color="auto"/>
            </w:tcBorders>
          </w:tcPr>
          <w:p w14:paraId="25F3DB32" w14:textId="77777777" w:rsidR="00ED591F" w:rsidRPr="00F4442C" w:rsidRDefault="00ED591F" w:rsidP="002260CC">
            <w:pPr>
              <w:pStyle w:val="TAL"/>
            </w:pPr>
            <w:r w:rsidRPr="00F4442C">
              <w:t>Successful case. The Network Slice Optimization Subscription is successfully created and a representation of the created "Individual Network Slice Optimization Subscription" resource shall be returned.</w:t>
            </w:r>
          </w:p>
          <w:p w14:paraId="172CD9AB" w14:textId="77777777" w:rsidR="00ED591F" w:rsidRPr="00F4442C" w:rsidRDefault="00ED591F" w:rsidP="002260CC">
            <w:pPr>
              <w:pStyle w:val="TAL"/>
            </w:pPr>
          </w:p>
          <w:p w14:paraId="2EA73A0E" w14:textId="77777777" w:rsidR="00ED591F" w:rsidRPr="00F4442C" w:rsidRDefault="00ED591F" w:rsidP="002260CC">
            <w:pPr>
              <w:pStyle w:val="TAL"/>
            </w:pPr>
            <w:r w:rsidRPr="00F4442C">
              <w:t>An HTTP "Location" header that contains the resource URI of the created resource shall also be included.</w:t>
            </w:r>
          </w:p>
        </w:tc>
      </w:tr>
      <w:tr w:rsidR="00ED591F" w:rsidRPr="00F4442C" w14:paraId="79B88DD4" w14:textId="77777777" w:rsidTr="002260C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549C288" w14:textId="77777777" w:rsidR="00ED591F" w:rsidRPr="00F4442C" w:rsidRDefault="00ED591F" w:rsidP="002260CC">
            <w:pPr>
              <w:pStyle w:val="TAN"/>
            </w:pPr>
            <w:r w:rsidRPr="00F4442C">
              <w:t>NOTE:</w:t>
            </w:r>
            <w:r w:rsidRPr="00F4442C">
              <w:rPr>
                <w:noProof/>
              </w:rPr>
              <w:tab/>
              <w:t xml:space="preserve">The mandatory </w:t>
            </w:r>
            <w:r w:rsidRPr="00F4442C">
              <w:t>HTTP error status code for the HTTP POST method listed in Table 5.2.6-1 of 3GPP TS 29.122 [2] shall also apply.</w:t>
            </w:r>
          </w:p>
        </w:tc>
      </w:tr>
    </w:tbl>
    <w:p w14:paraId="38260796" w14:textId="77777777" w:rsidR="00ED591F" w:rsidRPr="00F4442C" w:rsidRDefault="00ED591F" w:rsidP="00ED591F"/>
    <w:p w14:paraId="25FDCBDA" w14:textId="77777777" w:rsidR="00ED591F" w:rsidRPr="00F4442C" w:rsidRDefault="00ED591F" w:rsidP="00ED591F">
      <w:pPr>
        <w:pStyle w:val="TH"/>
        <w:rPr>
          <w:rFonts w:cs="Arial"/>
        </w:rPr>
      </w:pPr>
      <w:r w:rsidRPr="00F4442C">
        <w:t>Table </w:t>
      </w:r>
      <w:r w:rsidRPr="00F4442C">
        <w:rPr>
          <w:lang w:eastAsia="zh-CN"/>
        </w:rPr>
        <w:t>6.2.3.2.3.1</w:t>
      </w:r>
      <w:r w:rsidRPr="00F4442C">
        <w:t xml:space="preserve">-4: Headers supported by the </w:t>
      </w:r>
      <w:proofErr w:type="gramStart"/>
      <w:r w:rsidRPr="00F4442C">
        <w:t>201 response</w:t>
      </w:r>
      <w:proofErr w:type="gramEnd"/>
      <w:r w:rsidRPr="00F4442C">
        <w:t xml:space="preserve"> code on this resource</w:t>
      </w:r>
    </w:p>
    <w:tbl>
      <w:tblPr>
        <w:tblW w:w="494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5"/>
        <w:gridCol w:w="1208"/>
        <w:gridCol w:w="493"/>
        <w:gridCol w:w="1067"/>
        <w:gridCol w:w="4704"/>
      </w:tblGrid>
      <w:tr w:rsidR="00ED591F" w:rsidRPr="00F4442C" w14:paraId="6928BF63" w14:textId="77777777" w:rsidTr="002260CC">
        <w:trPr>
          <w:jc w:val="center"/>
        </w:trPr>
        <w:tc>
          <w:tcPr>
            <w:tcW w:w="1078" w:type="pct"/>
            <w:tcBorders>
              <w:top w:val="single" w:sz="6" w:space="0" w:color="auto"/>
              <w:left w:val="single" w:sz="6" w:space="0" w:color="auto"/>
              <w:bottom w:val="single" w:sz="6" w:space="0" w:color="auto"/>
              <w:right w:val="single" w:sz="6" w:space="0" w:color="auto"/>
            </w:tcBorders>
            <w:shd w:val="clear" w:color="auto" w:fill="C0C0C0"/>
            <w:hideMark/>
          </w:tcPr>
          <w:p w14:paraId="1482332E" w14:textId="77777777" w:rsidR="00ED591F" w:rsidRPr="00F4442C" w:rsidRDefault="00ED591F" w:rsidP="002260CC">
            <w:pPr>
              <w:pStyle w:val="TAH"/>
            </w:pPr>
            <w:r w:rsidRPr="00F4442C">
              <w:t>Name</w:t>
            </w:r>
          </w:p>
        </w:tc>
        <w:tc>
          <w:tcPr>
            <w:tcW w:w="634" w:type="pct"/>
            <w:tcBorders>
              <w:top w:val="single" w:sz="6" w:space="0" w:color="auto"/>
              <w:left w:val="single" w:sz="6" w:space="0" w:color="auto"/>
              <w:bottom w:val="single" w:sz="6" w:space="0" w:color="auto"/>
              <w:right w:val="single" w:sz="6" w:space="0" w:color="auto"/>
            </w:tcBorders>
            <w:shd w:val="clear" w:color="auto" w:fill="C0C0C0"/>
            <w:hideMark/>
          </w:tcPr>
          <w:p w14:paraId="61F21C0A" w14:textId="77777777" w:rsidR="00ED591F" w:rsidRPr="00F4442C" w:rsidRDefault="00ED591F" w:rsidP="002260CC">
            <w:pPr>
              <w:pStyle w:val="TAH"/>
            </w:pPr>
            <w:r w:rsidRPr="00F4442C">
              <w:t>Data type</w:t>
            </w:r>
          </w:p>
        </w:tc>
        <w:tc>
          <w:tcPr>
            <w:tcW w:w="259" w:type="pct"/>
            <w:tcBorders>
              <w:top w:val="single" w:sz="6" w:space="0" w:color="auto"/>
              <w:left w:val="single" w:sz="6" w:space="0" w:color="auto"/>
              <w:bottom w:val="single" w:sz="6" w:space="0" w:color="auto"/>
              <w:right w:val="single" w:sz="6" w:space="0" w:color="auto"/>
            </w:tcBorders>
            <w:shd w:val="clear" w:color="auto" w:fill="C0C0C0"/>
            <w:hideMark/>
          </w:tcPr>
          <w:p w14:paraId="202A8B8B" w14:textId="77777777" w:rsidR="00ED591F" w:rsidRPr="00F4442C" w:rsidRDefault="00ED591F" w:rsidP="002260CC">
            <w:pPr>
              <w:pStyle w:val="TAH"/>
            </w:pPr>
            <w:r w:rsidRPr="00F4442C">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B381A28" w14:textId="77777777" w:rsidR="00ED591F" w:rsidRPr="00F4442C" w:rsidRDefault="00ED591F" w:rsidP="002260CC">
            <w:pPr>
              <w:pStyle w:val="TAH"/>
            </w:pPr>
            <w:r w:rsidRPr="00F4442C">
              <w:t>Cardinality</w:t>
            </w:r>
          </w:p>
        </w:tc>
        <w:tc>
          <w:tcPr>
            <w:tcW w:w="2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502F05" w14:textId="77777777" w:rsidR="00ED591F" w:rsidRPr="00F4442C" w:rsidRDefault="00ED591F" w:rsidP="002260CC">
            <w:pPr>
              <w:pStyle w:val="TAH"/>
            </w:pPr>
            <w:r w:rsidRPr="00F4442C">
              <w:t>Description</w:t>
            </w:r>
          </w:p>
        </w:tc>
      </w:tr>
      <w:tr w:rsidR="00ED591F" w:rsidRPr="00F4442C" w14:paraId="10DD0DF7" w14:textId="77777777" w:rsidTr="002260CC">
        <w:trPr>
          <w:jc w:val="center"/>
        </w:trPr>
        <w:tc>
          <w:tcPr>
            <w:tcW w:w="1078" w:type="pct"/>
            <w:tcBorders>
              <w:top w:val="single" w:sz="6" w:space="0" w:color="auto"/>
              <w:left w:val="single" w:sz="6" w:space="0" w:color="auto"/>
              <w:bottom w:val="single" w:sz="6" w:space="0" w:color="000000"/>
              <w:right w:val="single" w:sz="6" w:space="0" w:color="auto"/>
            </w:tcBorders>
            <w:hideMark/>
          </w:tcPr>
          <w:p w14:paraId="5B431A5F" w14:textId="77777777" w:rsidR="00ED591F" w:rsidRPr="00F4442C" w:rsidRDefault="00ED591F" w:rsidP="002260CC">
            <w:pPr>
              <w:pStyle w:val="TAL"/>
            </w:pPr>
            <w:r w:rsidRPr="00F4442C">
              <w:t>Location</w:t>
            </w:r>
          </w:p>
        </w:tc>
        <w:tc>
          <w:tcPr>
            <w:tcW w:w="634" w:type="pct"/>
            <w:tcBorders>
              <w:top w:val="single" w:sz="6" w:space="0" w:color="auto"/>
              <w:left w:val="single" w:sz="6" w:space="0" w:color="auto"/>
              <w:bottom w:val="single" w:sz="6" w:space="0" w:color="000000"/>
              <w:right w:val="single" w:sz="6" w:space="0" w:color="auto"/>
            </w:tcBorders>
            <w:hideMark/>
          </w:tcPr>
          <w:p w14:paraId="38578D72" w14:textId="77777777" w:rsidR="00ED591F" w:rsidRPr="00F4442C" w:rsidRDefault="00ED591F" w:rsidP="002260CC">
            <w:pPr>
              <w:pStyle w:val="TAL"/>
            </w:pPr>
            <w:r w:rsidRPr="00F4442C">
              <w:t>string</w:t>
            </w:r>
          </w:p>
        </w:tc>
        <w:tc>
          <w:tcPr>
            <w:tcW w:w="259" w:type="pct"/>
            <w:tcBorders>
              <w:top w:val="single" w:sz="6" w:space="0" w:color="auto"/>
              <w:left w:val="single" w:sz="6" w:space="0" w:color="auto"/>
              <w:bottom w:val="single" w:sz="6" w:space="0" w:color="000000"/>
              <w:right w:val="single" w:sz="6" w:space="0" w:color="auto"/>
            </w:tcBorders>
            <w:hideMark/>
          </w:tcPr>
          <w:p w14:paraId="11DA2D93" w14:textId="77777777" w:rsidR="00ED591F" w:rsidRPr="00F4442C" w:rsidRDefault="00ED591F" w:rsidP="002260CC">
            <w:pPr>
              <w:pStyle w:val="TAC"/>
            </w:pPr>
            <w:r w:rsidRPr="00F4442C">
              <w:t>M</w:t>
            </w:r>
          </w:p>
        </w:tc>
        <w:tc>
          <w:tcPr>
            <w:tcW w:w="560" w:type="pct"/>
            <w:tcBorders>
              <w:top w:val="single" w:sz="6" w:space="0" w:color="auto"/>
              <w:left w:val="single" w:sz="6" w:space="0" w:color="auto"/>
              <w:bottom w:val="single" w:sz="6" w:space="0" w:color="000000"/>
              <w:right w:val="single" w:sz="6" w:space="0" w:color="auto"/>
            </w:tcBorders>
            <w:hideMark/>
          </w:tcPr>
          <w:p w14:paraId="7A132E1A" w14:textId="77777777" w:rsidR="00ED591F" w:rsidRPr="00F4442C" w:rsidRDefault="00ED591F" w:rsidP="002260CC">
            <w:pPr>
              <w:pStyle w:val="TAL"/>
              <w:jc w:val="center"/>
            </w:pPr>
            <w:r w:rsidRPr="00F4442C">
              <w:t>1</w:t>
            </w:r>
          </w:p>
        </w:tc>
        <w:tc>
          <w:tcPr>
            <w:tcW w:w="2469" w:type="pct"/>
            <w:tcBorders>
              <w:top w:val="single" w:sz="6" w:space="0" w:color="auto"/>
              <w:left w:val="single" w:sz="6" w:space="0" w:color="auto"/>
              <w:bottom w:val="single" w:sz="6" w:space="0" w:color="000000"/>
              <w:right w:val="single" w:sz="6" w:space="0" w:color="auto"/>
            </w:tcBorders>
            <w:vAlign w:val="center"/>
            <w:hideMark/>
          </w:tcPr>
          <w:p w14:paraId="4CDC8325" w14:textId="77777777" w:rsidR="00ED591F" w:rsidRPr="00F4442C" w:rsidRDefault="00ED591F" w:rsidP="002260CC">
            <w:pPr>
              <w:pStyle w:val="TAL"/>
            </w:pPr>
            <w:r w:rsidRPr="00F4442C">
              <w:t>Contains the URI of the newly created resource, according to the structure:</w:t>
            </w:r>
          </w:p>
          <w:p w14:paraId="42A00B44" w14:textId="77777777" w:rsidR="00ED591F" w:rsidRPr="00F4442C" w:rsidRDefault="00ED591F" w:rsidP="002260CC">
            <w:pPr>
              <w:pStyle w:val="TAL"/>
            </w:pPr>
            <w:r w:rsidRPr="00F4442C">
              <w:rPr>
                <w:lang w:eastAsia="zh-CN"/>
              </w:rPr>
              <w:t>{apiRoot}/</w:t>
            </w:r>
            <w:r w:rsidRPr="00F4442C">
              <w:rPr>
                <w:noProof/>
              </w:rPr>
              <w:t>nsce-ns-optimization</w:t>
            </w:r>
            <w:r w:rsidRPr="00F4442C">
              <w:rPr>
                <w:lang w:eastAsia="zh-CN"/>
              </w:rPr>
              <w:t>/&lt;apiVersion&gt;/subscriptions/{subscriptionId}</w:t>
            </w:r>
          </w:p>
        </w:tc>
      </w:tr>
    </w:tbl>
    <w:p w14:paraId="0B6D838B" w14:textId="77777777" w:rsidR="00ED591F" w:rsidRPr="00F4442C" w:rsidRDefault="00ED591F" w:rsidP="00ED591F"/>
    <w:p w14:paraId="035C1190" w14:textId="77777777" w:rsidR="00ED591F" w:rsidRPr="00F4442C" w:rsidRDefault="00ED591F" w:rsidP="00ED591F">
      <w:pPr>
        <w:pStyle w:val="51"/>
        <w:rPr>
          <w:lang w:eastAsia="zh-CN"/>
        </w:rPr>
      </w:pPr>
      <w:bookmarkStart w:id="459" w:name="_Toc85734333"/>
      <w:bookmarkStart w:id="460" w:name="_Toc89431632"/>
      <w:bookmarkStart w:id="461" w:name="_Toc97042444"/>
      <w:bookmarkStart w:id="462" w:name="_Toc97045588"/>
      <w:bookmarkStart w:id="463" w:name="_Toc97155333"/>
      <w:bookmarkStart w:id="464" w:name="_Toc101521470"/>
      <w:bookmarkStart w:id="465" w:name="_Toc120537580"/>
      <w:bookmarkStart w:id="466" w:name="_Toc151743143"/>
      <w:bookmarkStart w:id="467" w:name="_Toc151743608"/>
      <w:r w:rsidRPr="00F4442C">
        <w:rPr>
          <w:lang w:eastAsia="zh-CN"/>
        </w:rPr>
        <w:t>6.2.3.2.4</w:t>
      </w:r>
      <w:r w:rsidRPr="00F4442C">
        <w:rPr>
          <w:lang w:eastAsia="zh-CN"/>
        </w:rPr>
        <w:tab/>
        <w:t>Resource Custom Operations</w:t>
      </w:r>
      <w:bookmarkEnd w:id="459"/>
      <w:bookmarkEnd w:id="460"/>
      <w:bookmarkEnd w:id="461"/>
      <w:bookmarkEnd w:id="462"/>
      <w:bookmarkEnd w:id="463"/>
      <w:bookmarkEnd w:id="464"/>
      <w:bookmarkEnd w:id="465"/>
      <w:bookmarkEnd w:id="466"/>
      <w:bookmarkEnd w:id="467"/>
    </w:p>
    <w:p w14:paraId="7E1A7F46" w14:textId="77777777" w:rsidR="00ED591F" w:rsidRPr="00F4442C" w:rsidRDefault="00ED591F" w:rsidP="00ED591F">
      <w:r w:rsidRPr="00F4442C">
        <w:t>There are no resource custom operations defined for this resource in this release of the specification.</w:t>
      </w:r>
    </w:p>
    <w:p w14:paraId="5991A8F3" w14:textId="77777777" w:rsidR="00ED591F" w:rsidRPr="00F4442C" w:rsidRDefault="00ED591F" w:rsidP="00ED591F">
      <w:pPr>
        <w:pStyle w:val="41"/>
      </w:pPr>
      <w:bookmarkStart w:id="468" w:name="_Toc85734334"/>
      <w:bookmarkStart w:id="469" w:name="_Toc89431633"/>
      <w:bookmarkStart w:id="470" w:name="_Toc97042445"/>
      <w:bookmarkStart w:id="471" w:name="_Toc97045589"/>
      <w:bookmarkStart w:id="472" w:name="_Toc97155334"/>
      <w:bookmarkStart w:id="473" w:name="_Toc101521471"/>
      <w:bookmarkStart w:id="474" w:name="_Toc120537581"/>
      <w:bookmarkStart w:id="475" w:name="_Toc151743144"/>
      <w:bookmarkStart w:id="476" w:name="_Toc151743609"/>
      <w:r w:rsidRPr="00F4442C">
        <w:t>6.2.3.3</w:t>
      </w:r>
      <w:r w:rsidRPr="00F4442C">
        <w:tab/>
        <w:t>Resource: Individual Network Slice Optimization Subscription</w:t>
      </w:r>
      <w:bookmarkEnd w:id="468"/>
      <w:bookmarkEnd w:id="469"/>
      <w:bookmarkEnd w:id="470"/>
      <w:bookmarkEnd w:id="471"/>
      <w:bookmarkEnd w:id="472"/>
      <w:bookmarkEnd w:id="473"/>
      <w:bookmarkEnd w:id="474"/>
      <w:bookmarkEnd w:id="475"/>
      <w:bookmarkEnd w:id="476"/>
    </w:p>
    <w:p w14:paraId="440B4A51" w14:textId="77777777" w:rsidR="00ED591F" w:rsidRPr="00F4442C" w:rsidRDefault="00ED591F" w:rsidP="00ED591F">
      <w:pPr>
        <w:pStyle w:val="51"/>
        <w:rPr>
          <w:lang w:eastAsia="zh-CN"/>
        </w:rPr>
      </w:pPr>
      <w:bookmarkStart w:id="477" w:name="_Toc85734335"/>
      <w:bookmarkStart w:id="478" w:name="_Toc89431634"/>
      <w:bookmarkStart w:id="479" w:name="_Toc97042446"/>
      <w:bookmarkStart w:id="480" w:name="_Toc97045590"/>
      <w:bookmarkStart w:id="481" w:name="_Toc97155335"/>
      <w:bookmarkStart w:id="482" w:name="_Toc101521472"/>
      <w:bookmarkStart w:id="483" w:name="_Toc120537582"/>
      <w:bookmarkStart w:id="484" w:name="_Toc151743145"/>
      <w:bookmarkStart w:id="485" w:name="_Toc151743610"/>
      <w:r w:rsidRPr="00F4442C">
        <w:t>6.2.3.3</w:t>
      </w:r>
      <w:r w:rsidRPr="00F4442C">
        <w:rPr>
          <w:lang w:eastAsia="zh-CN"/>
        </w:rPr>
        <w:t>.1</w:t>
      </w:r>
      <w:r w:rsidRPr="00F4442C">
        <w:rPr>
          <w:lang w:eastAsia="zh-CN"/>
        </w:rPr>
        <w:tab/>
        <w:t>Description</w:t>
      </w:r>
      <w:bookmarkEnd w:id="477"/>
      <w:bookmarkEnd w:id="478"/>
      <w:bookmarkEnd w:id="479"/>
      <w:bookmarkEnd w:id="480"/>
      <w:bookmarkEnd w:id="481"/>
      <w:bookmarkEnd w:id="482"/>
      <w:bookmarkEnd w:id="483"/>
      <w:bookmarkEnd w:id="484"/>
      <w:bookmarkEnd w:id="485"/>
    </w:p>
    <w:p w14:paraId="002EEFAE" w14:textId="77777777" w:rsidR="00ED591F" w:rsidRPr="00F4442C" w:rsidRDefault="00ED591F" w:rsidP="00ED591F">
      <w:pPr>
        <w:rPr>
          <w:lang w:eastAsia="zh-CN"/>
        </w:rPr>
      </w:pPr>
      <w:r w:rsidRPr="00F4442C">
        <w:t>This resource represents a Network Slice Optimization Subscription managed by the NSCE Server.</w:t>
      </w:r>
    </w:p>
    <w:p w14:paraId="23AD890E" w14:textId="77777777" w:rsidR="00ED591F" w:rsidRPr="00F4442C" w:rsidRDefault="00ED591F" w:rsidP="00ED591F">
      <w:pPr>
        <w:pStyle w:val="51"/>
        <w:rPr>
          <w:lang w:eastAsia="zh-CN"/>
        </w:rPr>
      </w:pPr>
      <w:bookmarkStart w:id="486" w:name="_Toc85734336"/>
      <w:bookmarkStart w:id="487" w:name="_Toc89431635"/>
      <w:bookmarkStart w:id="488" w:name="_Toc97042447"/>
      <w:bookmarkStart w:id="489" w:name="_Toc97045591"/>
      <w:bookmarkStart w:id="490" w:name="_Toc97155336"/>
      <w:bookmarkStart w:id="491" w:name="_Toc101521473"/>
      <w:bookmarkStart w:id="492" w:name="_Toc120537583"/>
      <w:bookmarkStart w:id="493" w:name="_Toc151743146"/>
      <w:bookmarkStart w:id="494" w:name="_Toc151743611"/>
      <w:r w:rsidRPr="00F4442C">
        <w:t>6.2.3.3</w:t>
      </w:r>
      <w:r w:rsidRPr="00F4442C">
        <w:rPr>
          <w:lang w:eastAsia="zh-CN"/>
        </w:rPr>
        <w:t>.2</w:t>
      </w:r>
      <w:r w:rsidRPr="00F4442C">
        <w:rPr>
          <w:lang w:eastAsia="zh-CN"/>
        </w:rPr>
        <w:tab/>
        <w:t>Resource Definition</w:t>
      </w:r>
      <w:bookmarkEnd w:id="486"/>
      <w:bookmarkEnd w:id="487"/>
      <w:bookmarkEnd w:id="488"/>
      <w:bookmarkEnd w:id="489"/>
      <w:bookmarkEnd w:id="490"/>
      <w:bookmarkEnd w:id="491"/>
      <w:bookmarkEnd w:id="492"/>
      <w:bookmarkEnd w:id="493"/>
      <w:bookmarkEnd w:id="494"/>
    </w:p>
    <w:p w14:paraId="536FA352" w14:textId="77777777" w:rsidR="00ED591F" w:rsidRPr="00F4442C" w:rsidRDefault="00ED591F" w:rsidP="00ED591F">
      <w:pPr>
        <w:rPr>
          <w:lang w:eastAsia="zh-CN"/>
        </w:rPr>
      </w:pPr>
      <w:r w:rsidRPr="00F4442C">
        <w:rPr>
          <w:lang w:eastAsia="zh-CN"/>
        </w:rPr>
        <w:t>Resource URI:</w:t>
      </w:r>
      <w:r w:rsidRPr="00F4442C">
        <w:rPr>
          <w:b/>
          <w:lang w:eastAsia="zh-CN"/>
        </w:rPr>
        <w:t xml:space="preserve"> {apiRoot}/nsce-ns-optimization/&lt;apiVersion&gt;/subscriptions/{subscriptionId}</w:t>
      </w:r>
    </w:p>
    <w:p w14:paraId="7CD962B8" w14:textId="77777777" w:rsidR="00ED591F" w:rsidRPr="00F4442C" w:rsidRDefault="00ED591F" w:rsidP="00ED591F">
      <w:pPr>
        <w:rPr>
          <w:lang w:eastAsia="zh-CN"/>
        </w:rPr>
      </w:pPr>
      <w:r w:rsidRPr="00F4442C">
        <w:rPr>
          <w:lang w:eastAsia="zh-CN"/>
        </w:rPr>
        <w:t>This resource shall support the resource URI variables defined in the table </w:t>
      </w:r>
      <w:r w:rsidRPr="00F4442C">
        <w:t>6.2.3.3</w:t>
      </w:r>
      <w:r w:rsidRPr="00F4442C">
        <w:rPr>
          <w:lang w:eastAsia="zh-CN"/>
        </w:rPr>
        <w:t>.2-1.</w:t>
      </w:r>
    </w:p>
    <w:p w14:paraId="3AAD1632" w14:textId="77777777" w:rsidR="00ED591F" w:rsidRPr="00F4442C" w:rsidRDefault="00ED591F" w:rsidP="00ED591F">
      <w:pPr>
        <w:pStyle w:val="TH"/>
        <w:rPr>
          <w:rFonts w:cs="Arial"/>
        </w:rPr>
      </w:pPr>
      <w:r w:rsidRPr="00F4442C">
        <w:t>Table 6.2.3.3</w:t>
      </w:r>
      <w:r w:rsidRPr="00F4442C">
        <w:rPr>
          <w:lang w:eastAsia="zh-CN"/>
        </w:rPr>
        <w:t>.2</w:t>
      </w:r>
      <w:r w:rsidRPr="00F4442C">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1"/>
        <w:gridCol w:w="1419"/>
        <w:gridCol w:w="6655"/>
      </w:tblGrid>
      <w:tr w:rsidR="00ED591F" w:rsidRPr="00F4442C" w14:paraId="1D4DF25C" w14:textId="77777777" w:rsidTr="002260CC">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1D393EA1" w14:textId="77777777" w:rsidR="00ED591F" w:rsidRPr="00F4442C" w:rsidRDefault="00ED591F" w:rsidP="002260CC">
            <w:pPr>
              <w:pStyle w:val="TAH"/>
            </w:pPr>
            <w:r w:rsidRPr="00F4442C">
              <w:t>Name</w:t>
            </w:r>
          </w:p>
        </w:tc>
        <w:tc>
          <w:tcPr>
            <w:tcW w:w="737" w:type="pct"/>
            <w:tcBorders>
              <w:top w:val="single" w:sz="6" w:space="0" w:color="000000"/>
              <w:left w:val="single" w:sz="6" w:space="0" w:color="000000"/>
              <w:bottom w:val="single" w:sz="6" w:space="0" w:color="000000"/>
              <w:right w:val="single" w:sz="6" w:space="0" w:color="000000"/>
            </w:tcBorders>
            <w:shd w:val="clear" w:color="auto" w:fill="C0C0C0"/>
            <w:hideMark/>
          </w:tcPr>
          <w:p w14:paraId="38245E63" w14:textId="77777777" w:rsidR="00ED591F" w:rsidRPr="00F4442C" w:rsidRDefault="00ED591F" w:rsidP="002260CC">
            <w:pPr>
              <w:pStyle w:val="TAH"/>
            </w:pPr>
            <w:r w:rsidRPr="00F4442C">
              <w:t>Data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645C2C5" w14:textId="77777777" w:rsidR="00ED591F" w:rsidRPr="00F4442C" w:rsidRDefault="00ED591F" w:rsidP="002260CC">
            <w:pPr>
              <w:pStyle w:val="TAH"/>
            </w:pPr>
            <w:r w:rsidRPr="00F4442C">
              <w:t>Definition</w:t>
            </w:r>
          </w:p>
        </w:tc>
      </w:tr>
      <w:tr w:rsidR="00ED591F" w:rsidRPr="00F4442C" w14:paraId="1F93CA8F" w14:textId="77777777" w:rsidTr="002260CC">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2577163" w14:textId="77777777" w:rsidR="00ED591F" w:rsidRPr="00F4442C" w:rsidRDefault="00ED591F" w:rsidP="002260CC">
            <w:pPr>
              <w:pStyle w:val="TAL"/>
            </w:pPr>
            <w:proofErr w:type="spellStart"/>
            <w:r w:rsidRPr="00F4442C">
              <w:t>apiRoot</w:t>
            </w:r>
            <w:proofErr w:type="spellEnd"/>
          </w:p>
        </w:tc>
        <w:tc>
          <w:tcPr>
            <w:tcW w:w="737" w:type="pct"/>
            <w:tcBorders>
              <w:top w:val="single" w:sz="6" w:space="0" w:color="000000"/>
              <w:left w:val="single" w:sz="6" w:space="0" w:color="000000"/>
              <w:bottom w:val="single" w:sz="6" w:space="0" w:color="000000"/>
              <w:right w:val="single" w:sz="6" w:space="0" w:color="000000"/>
            </w:tcBorders>
            <w:hideMark/>
          </w:tcPr>
          <w:p w14:paraId="7FA5C51E" w14:textId="77777777" w:rsidR="00ED591F" w:rsidRPr="00F4442C" w:rsidRDefault="00ED591F" w:rsidP="002260CC">
            <w:pPr>
              <w:pStyle w:val="TAL"/>
            </w:pPr>
            <w:r w:rsidRPr="00F4442C">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15880E28" w14:textId="77777777" w:rsidR="00ED591F" w:rsidRPr="00F4442C" w:rsidRDefault="00ED591F" w:rsidP="002260CC">
            <w:pPr>
              <w:pStyle w:val="TAL"/>
            </w:pPr>
            <w:r w:rsidRPr="00F4442C">
              <w:t>See clause 6.2.1</w:t>
            </w:r>
          </w:p>
        </w:tc>
      </w:tr>
      <w:tr w:rsidR="00ED591F" w:rsidRPr="00F4442C" w14:paraId="701000E0" w14:textId="77777777" w:rsidTr="002260CC">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CE8201" w14:textId="77777777" w:rsidR="00ED591F" w:rsidRPr="00F4442C" w:rsidRDefault="00ED591F" w:rsidP="002260CC">
            <w:pPr>
              <w:pStyle w:val="TAL"/>
              <w:rPr>
                <w:lang w:eastAsia="zh-CN"/>
              </w:rPr>
            </w:pPr>
            <w:proofErr w:type="spellStart"/>
            <w:r w:rsidRPr="00F4442C">
              <w:rPr>
                <w:lang w:eastAsia="zh-CN"/>
              </w:rPr>
              <w:t>subscriptionId</w:t>
            </w:r>
            <w:proofErr w:type="spellEnd"/>
          </w:p>
        </w:tc>
        <w:tc>
          <w:tcPr>
            <w:tcW w:w="737" w:type="pct"/>
            <w:tcBorders>
              <w:top w:val="single" w:sz="6" w:space="0" w:color="000000"/>
              <w:left w:val="single" w:sz="6" w:space="0" w:color="000000"/>
              <w:bottom w:val="single" w:sz="6" w:space="0" w:color="000000"/>
              <w:right w:val="single" w:sz="6" w:space="0" w:color="000000"/>
            </w:tcBorders>
            <w:hideMark/>
          </w:tcPr>
          <w:p w14:paraId="245E20BB" w14:textId="77777777" w:rsidR="00ED591F" w:rsidRPr="00F4442C" w:rsidRDefault="00ED591F" w:rsidP="002260CC">
            <w:pPr>
              <w:pStyle w:val="TAL"/>
            </w:pPr>
            <w:r w:rsidRPr="00F4442C">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4A1A5A88" w14:textId="77777777" w:rsidR="00ED591F" w:rsidRPr="00F4442C" w:rsidRDefault="00ED591F" w:rsidP="002260CC">
            <w:pPr>
              <w:pStyle w:val="TAL"/>
              <w:rPr>
                <w:rFonts w:cs="Arial"/>
                <w:szCs w:val="18"/>
                <w:lang w:eastAsia="zh-CN"/>
              </w:rPr>
            </w:pPr>
            <w:r w:rsidRPr="00F4442C">
              <w:t>Represents the identifier of the "Individual Network Slice Optimization Subscription" resource.</w:t>
            </w:r>
          </w:p>
        </w:tc>
      </w:tr>
    </w:tbl>
    <w:p w14:paraId="30FE79AD" w14:textId="77777777" w:rsidR="00ED591F" w:rsidRPr="00F4442C" w:rsidRDefault="00ED591F" w:rsidP="00ED591F">
      <w:pPr>
        <w:rPr>
          <w:lang w:eastAsia="zh-CN"/>
        </w:rPr>
      </w:pPr>
    </w:p>
    <w:p w14:paraId="2D8EB5B2" w14:textId="77777777" w:rsidR="00ED591F" w:rsidRPr="00F4442C" w:rsidRDefault="00ED591F" w:rsidP="00ED591F">
      <w:pPr>
        <w:pStyle w:val="51"/>
        <w:rPr>
          <w:lang w:eastAsia="zh-CN"/>
        </w:rPr>
      </w:pPr>
      <w:bookmarkStart w:id="495" w:name="_Toc85734337"/>
      <w:bookmarkStart w:id="496" w:name="_Toc89431636"/>
      <w:bookmarkStart w:id="497" w:name="_Toc97042448"/>
      <w:bookmarkStart w:id="498" w:name="_Toc97045592"/>
      <w:bookmarkStart w:id="499" w:name="_Toc97155337"/>
      <w:bookmarkStart w:id="500" w:name="_Toc101521474"/>
      <w:bookmarkStart w:id="501" w:name="_Toc120537584"/>
      <w:bookmarkStart w:id="502" w:name="_Toc151743147"/>
      <w:bookmarkStart w:id="503" w:name="_Toc151743612"/>
      <w:r w:rsidRPr="00F4442C">
        <w:t>6.2.3.3</w:t>
      </w:r>
      <w:r w:rsidRPr="00F4442C">
        <w:rPr>
          <w:lang w:eastAsia="zh-CN"/>
        </w:rPr>
        <w:t>.3</w:t>
      </w:r>
      <w:r w:rsidRPr="00F4442C">
        <w:rPr>
          <w:lang w:eastAsia="zh-CN"/>
        </w:rPr>
        <w:tab/>
        <w:t>Resource Standard Methods</w:t>
      </w:r>
      <w:bookmarkEnd w:id="495"/>
      <w:bookmarkEnd w:id="496"/>
      <w:bookmarkEnd w:id="497"/>
      <w:bookmarkEnd w:id="498"/>
      <w:bookmarkEnd w:id="499"/>
      <w:bookmarkEnd w:id="500"/>
      <w:bookmarkEnd w:id="501"/>
      <w:bookmarkEnd w:id="502"/>
      <w:bookmarkEnd w:id="503"/>
    </w:p>
    <w:p w14:paraId="56DD2AF4" w14:textId="77777777" w:rsidR="00ED591F" w:rsidRPr="005F65D5" w:rsidRDefault="00ED591F" w:rsidP="00ED591F">
      <w:pPr>
        <w:pStyle w:val="6"/>
      </w:pPr>
      <w:bookmarkStart w:id="504" w:name="_Toc85734338"/>
      <w:bookmarkStart w:id="505" w:name="_Toc89431637"/>
      <w:bookmarkStart w:id="506" w:name="_Toc97042449"/>
      <w:bookmarkStart w:id="507" w:name="_Toc97045593"/>
      <w:bookmarkStart w:id="508" w:name="_Toc97155338"/>
      <w:bookmarkStart w:id="509" w:name="_Toc101521475"/>
      <w:bookmarkStart w:id="510" w:name="_Toc120537585"/>
      <w:bookmarkStart w:id="511" w:name="_Toc151743148"/>
      <w:bookmarkStart w:id="512" w:name="_Toc151743613"/>
      <w:r w:rsidRPr="005F65D5">
        <w:t>6.2.3.3.3.1</w:t>
      </w:r>
      <w:r w:rsidRPr="005F65D5">
        <w:tab/>
        <w:t>GET</w:t>
      </w:r>
      <w:bookmarkEnd w:id="504"/>
      <w:bookmarkEnd w:id="505"/>
      <w:bookmarkEnd w:id="506"/>
      <w:bookmarkEnd w:id="507"/>
      <w:bookmarkEnd w:id="508"/>
      <w:bookmarkEnd w:id="509"/>
      <w:bookmarkEnd w:id="510"/>
      <w:bookmarkEnd w:id="511"/>
      <w:bookmarkEnd w:id="512"/>
    </w:p>
    <w:p w14:paraId="7DC5C2CE" w14:textId="77777777" w:rsidR="00ED591F" w:rsidRPr="00F4442C" w:rsidRDefault="00ED591F" w:rsidP="00ED591F">
      <w:pPr>
        <w:rPr>
          <w:noProof/>
          <w:lang w:eastAsia="zh-CN"/>
        </w:rPr>
      </w:pPr>
      <w:r w:rsidRPr="00F4442C">
        <w:rPr>
          <w:noProof/>
          <w:lang w:eastAsia="zh-CN"/>
        </w:rPr>
        <w:t xml:space="preserve">The HTTP GET method allows a service consumer (e.g. VAL Server) to retrieve an existing </w:t>
      </w:r>
      <w:r w:rsidRPr="00F4442C">
        <w:t>"Individual Network Slice Optimization Subscription" resource at the NSCE Server</w:t>
      </w:r>
      <w:r w:rsidRPr="00F4442C">
        <w:rPr>
          <w:noProof/>
          <w:lang w:eastAsia="zh-CN"/>
        </w:rPr>
        <w:t>.</w:t>
      </w:r>
    </w:p>
    <w:p w14:paraId="26CF55D1" w14:textId="77777777" w:rsidR="00ED591F" w:rsidRPr="00F4442C" w:rsidRDefault="00ED591F" w:rsidP="00ED591F">
      <w:pPr>
        <w:rPr>
          <w:lang w:eastAsia="zh-CN"/>
        </w:rPr>
      </w:pPr>
      <w:r w:rsidRPr="00F4442C">
        <w:rPr>
          <w:lang w:eastAsia="zh-CN"/>
        </w:rPr>
        <w:t>This method shall support the URI query parameters specified in the table</w:t>
      </w:r>
      <w:r w:rsidRPr="00F4442C">
        <w:rPr>
          <w:lang w:val="en-US" w:eastAsia="zh-CN"/>
        </w:rPr>
        <w:t> </w:t>
      </w:r>
      <w:r w:rsidRPr="00F4442C">
        <w:rPr>
          <w:lang w:eastAsia="zh-CN"/>
        </w:rPr>
        <w:t>6.2.3.3.3.1-1.</w:t>
      </w:r>
    </w:p>
    <w:p w14:paraId="7B1C0BDD" w14:textId="77777777" w:rsidR="00ED591F" w:rsidRPr="00F4442C" w:rsidRDefault="00ED591F" w:rsidP="00ED591F">
      <w:pPr>
        <w:pStyle w:val="TH"/>
        <w:rPr>
          <w:rFonts w:cs="Arial"/>
        </w:rPr>
      </w:pPr>
      <w:r w:rsidRPr="00F4442C">
        <w:t>Table 6.2.3.3.3.1-1: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ED591F" w:rsidRPr="00F4442C" w14:paraId="1958847A" w14:textId="77777777" w:rsidTr="002260CC">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E000E6C" w14:textId="77777777" w:rsidR="00ED591F" w:rsidRPr="00F4442C" w:rsidRDefault="00ED591F" w:rsidP="002260CC">
            <w:pPr>
              <w:pStyle w:val="TAH"/>
            </w:pPr>
            <w:r w:rsidRPr="00F4442C">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3365039" w14:textId="77777777" w:rsidR="00ED591F" w:rsidRPr="00F4442C" w:rsidRDefault="00ED591F" w:rsidP="002260CC">
            <w:pPr>
              <w:pStyle w:val="TAH"/>
            </w:pPr>
            <w:r w:rsidRPr="00F4442C">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5B098D0" w14:textId="77777777" w:rsidR="00ED591F" w:rsidRPr="00F4442C" w:rsidRDefault="00ED591F" w:rsidP="002260CC">
            <w:pPr>
              <w:pStyle w:val="TAH"/>
            </w:pPr>
            <w:r w:rsidRPr="00F4442C">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2E331F0" w14:textId="77777777" w:rsidR="00ED591F" w:rsidRPr="00F4442C" w:rsidRDefault="00ED591F" w:rsidP="002260CC">
            <w:pPr>
              <w:pStyle w:val="TAH"/>
            </w:pPr>
            <w:r w:rsidRPr="00F4442C">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FF9DE0" w14:textId="77777777" w:rsidR="00ED591F" w:rsidRPr="00F4442C" w:rsidRDefault="00ED591F" w:rsidP="002260CC">
            <w:pPr>
              <w:pStyle w:val="TAH"/>
            </w:pPr>
            <w:r w:rsidRPr="00F4442C">
              <w:t>Description</w:t>
            </w:r>
          </w:p>
        </w:tc>
      </w:tr>
      <w:tr w:rsidR="00ED591F" w:rsidRPr="00F4442C" w14:paraId="13A5938B" w14:textId="77777777" w:rsidTr="002260CC">
        <w:trPr>
          <w:jc w:val="center"/>
        </w:trPr>
        <w:tc>
          <w:tcPr>
            <w:tcW w:w="844" w:type="pct"/>
            <w:tcBorders>
              <w:top w:val="single" w:sz="6" w:space="0" w:color="auto"/>
              <w:left w:val="single" w:sz="6" w:space="0" w:color="auto"/>
              <w:bottom w:val="single" w:sz="6" w:space="0" w:color="auto"/>
              <w:right w:val="single" w:sz="6" w:space="0" w:color="auto"/>
            </w:tcBorders>
            <w:hideMark/>
          </w:tcPr>
          <w:p w14:paraId="73DEF796" w14:textId="77777777" w:rsidR="00ED591F" w:rsidRPr="00F4442C" w:rsidRDefault="00ED591F" w:rsidP="002260CC">
            <w:pPr>
              <w:pStyle w:val="TAL"/>
            </w:pPr>
            <w:r w:rsidRPr="00F4442C">
              <w:t>n/a</w:t>
            </w:r>
          </w:p>
        </w:tc>
        <w:tc>
          <w:tcPr>
            <w:tcW w:w="947" w:type="pct"/>
            <w:tcBorders>
              <w:top w:val="single" w:sz="6" w:space="0" w:color="auto"/>
              <w:left w:val="single" w:sz="6" w:space="0" w:color="auto"/>
              <w:bottom w:val="single" w:sz="6" w:space="0" w:color="auto"/>
              <w:right w:val="single" w:sz="6" w:space="0" w:color="auto"/>
            </w:tcBorders>
          </w:tcPr>
          <w:p w14:paraId="4BCD2955" w14:textId="77777777" w:rsidR="00ED591F" w:rsidRPr="00F4442C" w:rsidRDefault="00ED591F" w:rsidP="002260CC">
            <w:pPr>
              <w:pStyle w:val="TAL"/>
            </w:pPr>
          </w:p>
        </w:tc>
        <w:tc>
          <w:tcPr>
            <w:tcW w:w="209" w:type="pct"/>
            <w:tcBorders>
              <w:top w:val="single" w:sz="6" w:space="0" w:color="auto"/>
              <w:left w:val="single" w:sz="6" w:space="0" w:color="auto"/>
              <w:bottom w:val="single" w:sz="6" w:space="0" w:color="auto"/>
              <w:right w:val="single" w:sz="6" w:space="0" w:color="auto"/>
            </w:tcBorders>
          </w:tcPr>
          <w:p w14:paraId="18B774D4" w14:textId="77777777" w:rsidR="00ED591F" w:rsidRPr="00F4442C" w:rsidRDefault="00ED591F" w:rsidP="002260CC">
            <w:pPr>
              <w:pStyle w:val="TAC"/>
            </w:pPr>
          </w:p>
        </w:tc>
        <w:tc>
          <w:tcPr>
            <w:tcW w:w="608" w:type="pct"/>
            <w:tcBorders>
              <w:top w:val="single" w:sz="6" w:space="0" w:color="auto"/>
              <w:left w:val="single" w:sz="6" w:space="0" w:color="auto"/>
              <w:bottom w:val="single" w:sz="6" w:space="0" w:color="auto"/>
              <w:right w:val="single" w:sz="6" w:space="0" w:color="auto"/>
            </w:tcBorders>
          </w:tcPr>
          <w:p w14:paraId="51099F6A" w14:textId="77777777" w:rsidR="00ED591F" w:rsidRPr="00F4442C" w:rsidRDefault="00ED591F" w:rsidP="002260CC">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9357A66" w14:textId="77777777" w:rsidR="00ED591F" w:rsidRPr="00F4442C" w:rsidRDefault="00ED591F" w:rsidP="002260CC">
            <w:pPr>
              <w:pStyle w:val="TAL"/>
            </w:pPr>
          </w:p>
        </w:tc>
      </w:tr>
    </w:tbl>
    <w:p w14:paraId="5219F1F8" w14:textId="77777777" w:rsidR="00ED591F" w:rsidRPr="00F4442C" w:rsidRDefault="00ED591F" w:rsidP="00ED591F"/>
    <w:p w14:paraId="486492F5" w14:textId="77777777" w:rsidR="00ED591F" w:rsidRPr="00F4442C" w:rsidRDefault="00ED591F" w:rsidP="00ED591F">
      <w:r w:rsidRPr="00F4442C">
        <w:lastRenderedPageBreak/>
        <w:t>This method shall support the request data structures specified in table </w:t>
      </w:r>
      <w:r w:rsidRPr="00F4442C">
        <w:rPr>
          <w:lang w:eastAsia="zh-CN"/>
        </w:rPr>
        <w:t>6.2.3.3.3.1</w:t>
      </w:r>
      <w:r w:rsidRPr="00F4442C">
        <w:t>-2 and the response data structures and response codes specified in table </w:t>
      </w:r>
      <w:r w:rsidRPr="00F4442C">
        <w:rPr>
          <w:lang w:eastAsia="zh-CN"/>
        </w:rPr>
        <w:t>6.2.3.3.3.1</w:t>
      </w:r>
      <w:r w:rsidRPr="00F4442C">
        <w:t>-3.</w:t>
      </w:r>
    </w:p>
    <w:p w14:paraId="55668F01" w14:textId="77777777" w:rsidR="00ED591F" w:rsidRPr="00F4442C" w:rsidRDefault="00ED591F" w:rsidP="00ED591F">
      <w:pPr>
        <w:pStyle w:val="TH"/>
      </w:pPr>
      <w:r w:rsidRPr="00F4442C">
        <w:t>Table </w:t>
      </w:r>
      <w:r w:rsidRPr="00F4442C">
        <w:rPr>
          <w:lang w:eastAsia="zh-CN"/>
        </w:rPr>
        <w:t>6.2.3.3.3</w:t>
      </w:r>
      <w:r w:rsidRPr="00F4442C">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567"/>
        <w:gridCol w:w="1418"/>
        <w:gridCol w:w="5708"/>
      </w:tblGrid>
      <w:tr w:rsidR="00ED591F" w:rsidRPr="00F4442C" w14:paraId="2EC2A3C2" w14:textId="77777777" w:rsidTr="002260CC">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5A88F693" w14:textId="77777777" w:rsidR="00ED591F" w:rsidRPr="00F4442C" w:rsidRDefault="00ED591F" w:rsidP="002260CC">
            <w:pPr>
              <w:pStyle w:val="TAH"/>
            </w:pPr>
            <w:r w:rsidRPr="00F4442C">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3683DBE" w14:textId="77777777" w:rsidR="00ED591F" w:rsidRPr="00F4442C" w:rsidRDefault="00ED591F" w:rsidP="002260CC">
            <w:pPr>
              <w:pStyle w:val="TAH"/>
            </w:pPr>
            <w:r w:rsidRPr="00F4442C">
              <w:t>P</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611581C8" w14:textId="77777777" w:rsidR="00ED591F" w:rsidRPr="00F4442C" w:rsidRDefault="00ED591F" w:rsidP="002260CC">
            <w:pPr>
              <w:pStyle w:val="TAH"/>
            </w:pPr>
            <w:r w:rsidRPr="00F4442C">
              <w:t>Cardinality</w:t>
            </w:r>
          </w:p>
        </w:tc>
        <w:tc>
          <w:tcPr>
            <w:tcW w:w="57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20B4BE" w14:textId="77777777" w:rsidR="00ED591F" w:rsidRPr="00F4442C" w:rsidRDefault="00ED591F" w:rsidP="002260CC">
            <w:pPr>
              <w:pStyle w:val="TAH"/>
            </w:pPr>
            <w:r w:rsidRPr="00F4442C">
              <w:t>Description</w:t>
            </w:r>
          </w:p>
        </w:tc>
      </w:tr>
      <w:tr w:rsidR="00ED591F" w:rsidRPr="00F4442C" w14:paraId="4BCFBA3E" w14:textId="77777777" w:rsidTr="002260CC">
        <w:trPr>
          <w:jc w:val="center"/>
        </w:trPr>
        <w:tc>
          <w:tcPr>
            <w:tcW w:w="1835" w:type="dxa"/>
            <w:tcBorders>
              <w:top w:val="single" w:sz="6" w:space="0" w:color="auto"/>
              <w:left w:val="single" w:sz="6" w:space="0" w:color="auto"/>
              <w:bottom w:val="single" w:sz="6" w:space="0" w:color="000000"/>
              <w:right w:val="single" w:sz="6" w:space="0" w:color="auto"/>
            </w:tcBorders>
            <w:hideMark/>
          </w:tcPr>
          <w:p w14:paraId="7C110EEF" w14:textId="77777777" w:rsidR="00ED591F" w:rsidRPr="00F4442C" w:rsidRDefault="00ED591F" w:rsidP="002260CC">
            <w:pPr>
              <w:pStyle w:val="TAL"/>
            </w:pPr>
            <w:r w:rsidRPr="00F4442C">
              <w:t>n/a</w:t>
            </w:r>
          </w:p>
        </w:tc>
        <w:tc>
          <w:tcPr>
            <w:tcW w:w="567" w:type="dxa"/>
            <w:tcBorders>
              <w:top w:val="single" w:sz="6" w:space="0" w:color="auto"/>
              <w:left w:val="single" w:sz="6" w:space="0" w:color="auto"/>
              <w:bottom w:val="single" w:sz="6" w:space="0" w:color="000000"/>
              <w:right w:val="single" w:sz="6" w:space="0" w:color="auto"/>
            </w:tcBorders>
          </w:tcPr>
          <w:p w14:paraId="3576CF46" w14:textId="77777777" w:rsidR="00ED591F" w:rsidRPr="00F4442C" w:rsidRDefault="00ED591F" w:rsidP="002260CC">
            <w:pPr>
              <w:pStyle w:val="TAC"/>
            </w:pPr>
          </w:p>
        </w:tc>
        <w:tc>
          <w:tcPr>
            <w:tcW w:w="1418" w:type="dxa"/>
            <w:tcBorders>
              <w:top w:val="single" w:sz="6" w:space="0" w:color="auto"/>
              <w:left w:val="single" w:sz="6" w:space="0" w:color="auto"/>
              <w:bottom w:val="single" w:sz="6" w:space="0" w:color="000000"/>
              <w:right w:val="single" w:sz="6" w:space="0" w:color="auto"/>
            </w:tcBorders>
          </w:tcPr>
          <w:p w14:paraId="29FA925D" w14:textId="77777777" w:rsidR="00ED591F" w:rsidRPr="00F4442C" w:rsidRDefault="00ED591F" w:rsidP="002260CC">
            <w:pPr>
              <w:pStyle w:val="TAL"/>
            </w:pPr>
          </w:p>
        </w:tc>
        <w:tc>
          <w:tcPr>
            <w:tcW w:w="5707" w:type="dxa"/>
            <w:tcBorders>
              <w:top w:val="single" w:sz="6" w:space="0" w:color="auto"/>
              <w:left w:val="single" w:sz="6" w:space="0" w:color="auto"/>
              <w:bottom w:val="single" w:sz="6" w:space="0" w:color="000000"/>
              <w:right w:val="single" w:sz="6" w:space="0" w:color="auto"/>
            </w:tcBorders>
          </w:tcPr>
          <w:p w14:paraId="0CCDBCC6" w14:textId="77777777" w:rsidR="00ED591F" w:rsidRPr="00F4442C" w:rsidRDefault="00ED591F" w:rsidP="002260CC">
            <w:pPr>
              <w:pStyle w:val="TAL"/>
            </w:pPr>
          </w:p>
        </w:tc>
      </w:tr>
    </w:tbl>
    <w:p w14:paraId="7B28ACD8" w14:textId="77777777" w:rsidR="00ED591F" w:rsidRPr="00F4442C" w:rsidRDefault="00ED591F" w:rsidP="00ED591F"/>
    <w:p w14:paraId="627BCFE1" w14:textId="77777777" w:rsidR="00ED591F" w:rsidRPr="00F4442C" w:rsidRDefault="00ED591F" w:rsidP="00ED591F">
      <w:pPr>
        <w:pStyle w:val="TH"/>
      </w:pPr>
      <w:r w:rsidRPr="00F4442C">
        <w:t>Table </w:t>
      </w:r>
      <w:r w:rsidRPr="00F4442C">
        <w:rPr>
          <w:lang w:eastAsia="zh-CN"/>
        </w:rPr>
        <w:t>6.2.3.3.3</w:t>
      </w:r>
      <w:r w:rsidRPr="00F4442C">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6"/>
        <w:gridCol w:w="568"/>
        <w:gridCol w:w="1429"/>
        <w:gridCol w:w="1412"/>
        <w:gridCol w:w="4284"/>
      </w:tblGrid>
      <w:tr w:rsidR="00ED591F" w:rsidRPr="00F4442C" w14:paraId="4ADA8C9D" w14:textId="77777777" w:rsidTr="002260CC">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42E2DCDB" w14:textId="77777777" w:rsidR="00ED591F" w:rsidRPr="00F4442C" w:rsidRDefault="00ED591F" w:rsidP="002260CC">
            <w:pPr>
              <w:pStyle w:val="TAH"/>
            </w:pPr>
            <w:r w:rsidRPr="00F4442C">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143F898A" w14:textId="77777777" w:rsidR="00ED591F" w:rsidRPr="00F4442C" w:rsidRDefault="00ED591F" w:rsidP="002260CC">
            <w:pPr>
              <w:pStyle w:val="TAH"/>
            </w:pPr>
            <w:r w:rsidRPr="00F4442C">
              <w:t>P</w:t>
            </w:r>
          </w:p>
        </w:tc>
        <w:tc>
          <w:tcPr>
            <w:tcW w:w="750" w:type="pct"/>
            <w:tcBorders>
              <w:top w:val="single" w:sz="6" w:space="0" w:color="auto"/>
              <w:left w:val="single" w:sz="6" w:space="0" w:color="auto"/>
              <w:bottom w:val="single" w:sz="6" w:space="0" w:color="auto"/>
              <w:right w:val="single" w:sz="6" w:space="0" w:color="auto"/>
            </w:tcBorders>
            <w:shd w:val="clear" w:color="auto" w:fill="C0C0C0"/>
            <w:hideMark/>
          </w:tcPr>
          <w:p w14:paraId="648C2DA6" w14:textId="77777777" w:rsidR="00ED591F" w:rsidRPr="00F4442C" w:rsidRDefault="00ED591F" w:rsidP="002260CC">
            <w:pPr>
              <w:pStyle w:val="TAH"/>
            </w:pPr>
            <w:r w:rsidRPr="00F4442C">
              <w:t>Cardinality</w:t>
            </w:r>
          </w:p>
        </w:tc>
        <w:tc>
          <w:tcPr>
            <w:tcW w:w="741" w:type="pct"/>
            <w:tcBorders>
              <w:top w:val="single" w:sz="6" w:space="0" w:color="auto"/>
              <w:left w:val="single" w:sz="6" w:space="0" w:color="auto"/>
              <w:bottom w:val="single" w:sz="6" w:space="0" w:color="auto"/>
              <w:right w:val="single" w:sz="6" w:space="0" w:color="auto"/>
            </w:tcBorders>
            <w:shd w:val="clear" w:color="auto" w:fill="C0C0C0"/>
            <w:hideMark/>
          </w:tcPr>
          <w:p w14:paraId="70C0342F" w14:textId="77777777" w:rsidR="00ED591F" w:rsidRPr="00F4442C" w:rsidRDefault="00ED591F" w:rsidP="002260CC">
            <w:pPr>
              <w:pStyle w:val="TAH"/>
            </w:pPr>
            <w:r w:rsidRPr="00F4442C">
              <w:t>Response</w:t>
            </w:r>
          </w:p>
          <w:p w14:paraId="189EEB15" w14:textId="77777777" w:rsidR="00ED591F" w:rsidRPr="00F4442C" w:rsidRDefault="00ED591F" w:rsidP="002260CC">
            <w:pPr>
              <w:pStyle w:val="TAH"/>
            </w:pPr>
            <w:r w:rsidRPr="00F4442C">
              <w:t>codes</w:t>
            </w:r>
          </w:p>
        </w:tc>
        <w:tc>
          <w:tcPr>
            <w:tcW w:w="2248" w:type="pct"/>
            <w:tcBorders>
              <w:top w:val="single" w:sz="6" w:space="0" w:color="auto"/>
              <w:left w:val="single" w:sz="6" w:space="0" w:color="auto"/>
              <w:bottom w:val="single" w:sz="6" w:space="0" w:color="auto"/>
              <w:right w:val="single" w:sz="6" w:space="0" w:color="auto"/>
            </w:tcBorders>
            <w:shd w:val="clear" w:color="auto" w:fill="C0C0C0"/>
            <w:hideMark/>
          </w:tcPr>
          <w:p w14:paraId="23AD4FC9" w14:textId="77777777" w:rsidR="00ED591F" w:rsidRPr="00F4442C" w:rsidRDefault="00ED591F" w:rsidP="002260CC">
            <w:pPr>
              <w:pStyle w:val="TAH"/>
            </w:pPr>
            <w:r w:rsidRPr="00F4442C">
              <w:t>Description</w:t>
            </w:r>
          </w:p>
        </w:tc>
      </w:tr>
      <w:tr w:rsidR="00ED591F" w:rsidRPr="00F4442C" w14:paraId="3195FA5D" w14:textId="77777777" w:rsidTr="002260CC">
        <w:trPr>
          <w:jc w:val="center"/>
        </w:trPr>
        <w:tc>
          <w:tcPr>
            <w:tcW w:w="963" w:type="pct"/>
            <w:tcBorders>
              <w:top w:val="single" w:sz="6" w:space="0" w:color="auto"/>
              <w:left w:val="single" w:sz="6" w:space="0" w:color="auto"/>
              <w:bottom w:val="single" w:sz="6" w:space="0" w:color="auto"/>
              <w:right w:val="single" w:sz="6" w:space="0" w:color="auto"/>
            </w:tcBorders>
            <w:hideMark/>
          </w:tcPr>
          <w:p w14:paraId="3D513E86" w14:textId="77777777" w:rsidR="00ED591F" w:rsidRPr="00F4442C" w:rsidRDefault="00ED591F" w:rsidP="002260CC">
            <w:pPr>
              <w:pStyle w:val="TAL"/>
            </w:pPr>
            <w:proofErr w:type="spellStart"/>
            <w:r w:rsidRPr="00F4442C">
              <w:t>NetSliceOptSubsc</w:t>
            </w:r>
            <w:proofErr w:type="spellEnd"/>
          </w:p>
        </w:tc>
        <w:tc>
          <w:tcPr>
            <w:tcW w:w="298" w:type="pct"/>
            <w:tcBorders>
              <w:top w:val="single" w:sz="6" w:space="0" w:color="auto"/>
              <w:left w:val="single" w:sz="6" w:space="0" w:color="auto"/>
              <w:bottom w:val="single" w:sz="6" w:space="0" w:color="auto"/>
              <w:right w:val="single" w:sz="6" w:space="0" w:color="auto"/>
            </w:tcBorders>
            <w:hideMark/>
          </w:tcPr>
          <w:p w14:paraId="70D86C33" w14:textId="77777777" w:rsidR="00ED591F" w:rsidRPr="00F4442C" w:rsidRDefault="00ED591F" w:rsidP="002260CC">
            <w:pPr>
              <w:pStyle w:val="TAC"/>
            </w:pPr>
            <w:r w:rsidRPr="00F4442C">
              <w:t>M</w:t>
            </w:r>
          </w:p>
        </w:tc>
        <w:tc>
          <w:tcPr>
            <w:tcW w:w="750" w:type="pct"/>
            <w:tcBorders>
              <w:top w:val="single" w:sz="6" w:space="0" w:color="auto"/>
              <w:left w:val="single" w:sz="6" w:space="0" w:color="auto"/>
              <w:bottom w:val="single" w:sz="6" w:space="0" w:color="auto"/>
              <w:right w:val="single" w:sz="6" w:space="0" w:color="auto"/>
            </w:tcBorders>
            <w:hideMark/>
          </w:tcPr>
          <w:p w14:paraId="39BBD258" w14:textId="77777777" w:rsidR="00ED591F" w:rsidRPr="00F4442C" w:rsidRDefault="00ED591F" w:rsidP="002260CC">
            <w:pPr>
              <w:pStyle w:val="TAL"/>
              <w:jc w:val="center"/>
            </w:pPr>
            <w:r w:rsidRPr="00F4442C">
              <w:t>1</w:t>
            </w:r>
          </w:p>
        </w:tc>
        <w:tc>
          <w:tcPr>
            <w:tcW w:w="741" w:type="pct"/>
            <w:tcBorders>
              <w:top w:val="single" w:sz="6" w:space="0" w:color="auto"/>
              <w:left w:val="single" w:sz="6" w:space="0" w:color="auto"/>
              <w:bottom w:val="single" w:sz="6" w:space="0" w:color="auto"/>
              <w:right w:val="single" w:sz="6" w:space="0" w:color="auto"/>
            </w:tcBorders>
            <w:hideMark/>
          </w:tcPr>
          <w:p w14:paraId="75815082" w14:textId="77777777" w:rsidR="00ED591F" w:rsidRPr="00F4442C" w:rsidRDefault="00ED591F" w:rsidP="002260CC">
            <w:pPr>
              <w:pStyle w:val="TAL"/>
            </w:pPr>
            <w:r w:rsidRPr="00F4442C">
              <w:t>200 OK</w:t>
            </w:r>
          </w:p>
        </w:tc>
        <w:tc>
          <w:tcPr>
            <w:tcW w:w="2248" w:type="pct"/>
            <w:tcBorders>
              <w:top w:val="single" w:sz="6" w:space="0" w:color="auto"/>
              <w:left w:val="single" w:sz="6" w:space="0" w:color="auto"/>
              <w:bottom w:val="single" w:sz="6" w:space="0" w:color="auto"/>
              <w:right w:val="single" w:sz="6" w:space="0" w:color="auto"/>
            </w:tcBorders>
            <w:hideMark/>
          </w:tcPr>
          <w:p w14:paraId="7CFA838F" w14:textId="77777777" w:rsidR="00ED591F" w:rsidRPr="00F4442C" w:rsidRDefault="00ED591F" w:rsidP="002260CC">
            <w:pPr>
              <w:pStyle w:val="TAL"/>
            </w:pPr>
            <w:r w:rsidRPr="00F4442C">
              <w:t>Successful case. The requested</w:t>
            </w:r>
            <w:r w:rsidRPr="00F4442C">
              <w:rPr>
                <w:noProof/>
                <w:lang w:eastAsia="zh-CN"/>
              </w:rPr>
              <w:t xml:space="preserve"> </w:t>
            </w:r>
            <w:r w:rsidRPr="00F4442C">
              <w:t>"Individual Network Slice Optimization Subscription" resource</w:t>
            </w:r>
            <w:r w:rsidRPr="00F4442C">
              <w:rPr>
                <w:noProof/>
                <w:lang w:eastAsia="zh-CN"/>
              </w:rPr>
              <w:t xml:space="preserve"> </w:t>
            </w:r>
            <w:r w:rsidRPr="00F4442C">
              <w:t>shall be returned.</w:t>
            </w:r>
          </w:p>
        </w:tc>
      </w:tr>
      <w:tr w:rsidR="00ED591F" w:rsidRPr="00F4442C" w14:paraId="4C1A53FD" w14:textId="77777777" w:rsidTr="002260CC">
        <w:trPr>
          <w:jc w:val="center"/>
        </w:trPr>
        <w:tc>
          <w:tcPr>
            <w:tcW w:w="963" w:type="pct"/>
            <w:tcBorders>
              <w:top w:val="single" w:sz="6" w:space="0" w:color="auto"/>
              <w:left w:val="single" w:sz="6" w:space="0" w:color="auto"/>
              <w:bottom w:val="single" w:sz="6" w:space="0" w:color="auto"/>
              <w:right w:val="single" w:sz="6" w:space="0" w:color="auto"/>
            </w:tcBorders>
            <w:hideMark/>
          </w:tcPr>
          <w:p w14:paraId="61B28D89" w14:textId="77777777" w:rsidR="00ED591F" w:rsidRPr="00F4442C" w:rsidRDefault="00ED591F" w:rsidP="002260CC">
            <w:pPr>
              <w:pStyle w:val="TAL"/>
            </w:pPr>
            <w:r w:rsidRPr="00F4442C">
              <w:t>n/a</w:t>
            </w:r>
          </w:p>
        </w:tc>
        <w:tc>
          <w:tcPr>
            <w:tcW w:w="298" w:type="pct"/>
            <w:tcBorders>
              <w:top w:val="single" w:sz="6" w:space="0" w:color="auto"/>
              <w:left w:val="single" w:sz="6" w:space="0" w:color="auto"/>
              <w:bottom w:val="single" w:sz="6" w:space="0" w:color="auto"/>
              <w:right w:val="single" w:sz="6" w:space="0" w:color="auto"/>
            </w:tcBorders>
          </w:tcPr>
          <w:p w14:paraId="19ECB31D" w14:textId="77777777" w:rsidR="00ED591F" w:rsidRPr="00F4442C" w:rsidRDefault="00ED591F" w:rsidP="002260CC">
            <w:pPr>
              <w:pStyle w:val="TAC"/>
            </w:pPr>
          </w:p>
        </w:tc>
        <w:tc>
          <w:tcPr>
            <w:tcW w:w="750" w:type="pct"/>
            <w:tcBorders>
              <w:top w:val="single" w:sz="6" w:space="0" w:color="auto"/>
              <w:left w:val="single" w:sz="6" w:space="0" w:color="auto"/>
              <w:bottom w:val="single" w:sz="6" w:space="0" w:color="auto"/>
              <w:right w:val="single" w:sz="6" w:space="0" w:color="auto"/>
            </w:tcBorders>
          </w:tcPr>
          <w:p w14:paraId="28A01A0E" w14:textId="77777777" w:rsidR="00ED591F" w:rsidRPr="00F4442C" w:rsidRDefault="00ED591F" w:rsidP="002260CC">
            <w:pPr>
              <w:pStyle w:val="TAL"/>
            </w:pPr>
          </w:p>
        </w:tc>
        <w:tc>
          <w:tcPr>
            <w:tcW w:w="741" w:type="pct"/>
            <w:tcBorders>
              <w:top w:val="single" w:sz="6" w:space="0" w:color="auto"/>
              <w:left w:val="single" w:sz="6" w:space="0" w:color="auto"/>
              <w:bottom w:val="single" w:sz="6" w:space="0" w:color="auto"/>
              <w:right w:val="single" w:sz="6" w:space="0" w:color="auto"/>
            </w:tcBorders>
            <w:hideMark/>
          </w:tcPr>
          <w:p w14:paraId="21145F9B" w14:textId="77777777" w:rsidR="00ED591F" w:rsidRPr="00F4442C" w:rsidRDefault="00ED591F" w:rsidP="002260CC">
            <w:pPr>
              <w:pStyle w:val="TAL"/>
            </w:pPr>
            <w:r w:rsidRPr="00F4442C">
              <w:t>307 Temporary Redirect</w:t>
            </w:r>
          </w:p>
        </w:tc>
        <w:tc>
          <w:tcPr>
            <w:tcW w:w="2248" w:type="pct"/>
            <w:tcBorders>
              <w:top w:val="single" w:sz="6" w:space="0" w:color="auto"/>
              <w:left w:val="single" w:sz="6" w:space="0" w:color="auto"/>
              <w:bottom w:val="single" w:sz="6" w:space="0" w:color="auto"/>
              <w:right w:val="single" w:sz="6" w:space="0" w:color="auto"/>
            </w:tcBorders>
            <w:vAlign w:val="center"/>
          </w:tcPr>
          <w:p w14:paraId="25A492F4" w14:textId="77777777" w:rsidR="00ED591F" w:rsidRPr="00F4442C" w:rsidRDefault="00ED591F" w:rsidP="002260CC">
            <w:pPr>
              <w:pStyle w:val="TAL"/>
            </w:pPr>
            <w:r w:rsidRPr="00F4442C">
              <w:t>Temporary redirection. The response shall include a Location header field containing an alternative URI of the resource located in an alternative NSCE Server.</w:t>
            </w:r>
          </w:p>
          <w:p w14:paraId="35A665B8" w14:textId="77777777" w:rsidR="00ED591F" w:rsidRPr="00F4442C" w:rsidRDefault="00ED591F" w:rsidP="002260CC">
            <w:pPr>
              <w:pStyle w:val="TAL"/>
            </w:pPr>
          </w:p>
          <w:p w14:paraId="4B991DD5" w14:textId="77777777" w:rsidR="00ED591F" w:rsidRPr="00F4442C" w:rsidRDefault="00ED591F" w:rsidP="002260CC">
            <w:pPr>
              <w:pStyle w:val="TAL"/>
            </w:pPr>
            <w:r w:rsidRPr="00F4442C">
              <w:t>Redirection handling is described in clause 5.2.10 of 3GPP TS 29.122 [2].</w:t>
            </w:r>
          </w:p>
        </w:tc>
      </w:tr>
      <w:tr w:rsidR="00ED591F" w:rsidRPr="00F4442C" w14:paraId="3844BDF8" w14:textId="77777777" w:rsidTr="002260CC">
        <w:trPr>
          <w:jc w:val="center"/>
        </w:trPr>
        <w:tc>
          <w:tcPr>
            <w:tcW w:w="963" w:type="pct"/>
            <w:tcBorders>
              <w:top w:val="single" w:sz="6" w:space="0" w:color="auto"/>
              <w:left w:val="single" w:sz="6" w:space="0" w:color="auto"/>
              <w:bottom w:val="single" w:sz="6" w:space="0" w:color="auto"/>
              <w:right w:val="single" w:sz="6" w:space="0" w:color="auto"/>
            </w:tcBorders>
            <w:hideMark/>
          </w:tcPr>
          <w:p w14:paraId="2914E20F" w14:textId="77777777" w:rsidR="00ED591F" w:rsidRPr="00F4442C" w:rsidRDefault="00ED591F" w:rsidP="002260CC">
            <w:pPr>
              <w:pStyle w:val="TAL"/>
            </w:pPr>
            <w:r w:rsidRPr="00F4442C">
              <w:t>n/a</w:t>
            </w:r>
          </w:p>
        </w:tc>
        <w:tc>
          <w:tcPr>
            <w:tcW w:w="298" w:type="pct"/>
            <w:tcBorders>
              <w:top w:val="single" w:sz="6" w:space="0" w:color="auto"/>
              <w:left w:val="single" w:sz="6" w:space="0" w:color="auto"/>
              <w:bottom w:val="single" w:sz="6" w:space="0" w:color="auto"/>
              <w:right w:val="single" w:sz="6" w:space="0" w:color="auto"/>
            </w:tcBorders>
          </w:tcPr>
          <w:p w14:paraId="2131286D" w14:textId="77777777" w:rsidR="00ED591F" w:rsidRPr="00F4442C" w:rsidRDefault="00ED591F" w:rsidP="002260CC">
            <w:pPr>
              <w:pStyle w:val="TAC"/>
            </w:pPr>
          </w:p>
        </w:tc>
        <w:tc>
          <w:tcPr>
            <w:tcW w:w="750" w:type="pct"/>
            <w:tcBorders>
              <w:top w:val="single" w:sz="6" w:space="0" w:color="auto"/>
              <w:left w:val="single" w:sz="6" w:space="0" w:color="auto"/>
              <w:bottom w:val="single" w:sz="6" w:space="0" w:color="auto"/>
              <w:right w:val="single" w:sz="6" w:space="0" w:color="auto"/>
            </w:tcBorders>
          </w:tcPr>
          <w:p w14:paraId="75E8A24E" w14:textId="77777777" w:rsidR="00ED591F" w:rsidRPr="00F4442C" w:rsidRDefault="00ED591F" w:rsidP="002260CC">
            <w:pPr>
              <w:pStyle w:val="TAL"/>
            </w:pPr>
          </w:p>
        </w:tc>
        <w:tc>
          <w:tcPr>
            <w:tcW w:w="741" w:type="pct"/>
            <w:tcBorders>
              <w:top w:val="single" w:sz="6" w:space="0" w:color="auto"/>
              <w:left w:val="single" w:sz="6" w:space="0" w:color="auto"/>
              <w:bottom w:val="single" w:sz="6" w:space="0" w:color="auto"/>
              <w:right w:val="single" w:sz="6" w:space="0" w:color="auto"/>
            </w:tcBorders>
            <w:hideMark/>
          </w:tcPr>
          <w:p w14:paraId="78A779D3" w14:textId="77777777" w:rsidR="00ED591F" w:rsidRPr="00F4442C" w:rsidRDefault="00ED591F" w:rsidP="002260CC">
            <w:pPr>
              <w:pStyle w:val="TAL"/>
            </w:pPr>
            <w:r w:rsidRPr="00F4442C">
              <w:t>308 Permanent Redirect</w:t>
            </w:r>
          </w:p>
        </w:tc>
        <w:tc>
          <w:tcPr>
            <w:tcW w:w="2248" w:type="pct"/>
            <w:tcBorders>
              <w:top w:val="single" w:sz="6" w:space="0" w:color="auto"/>
              <w:left w:val="single" w:sz="6" w:space="0" w:color="auto"/>
              <w:bottom w:val="single" w:sz="6" w:space="0" w:color="auto"/>
              <w:right w:val="single" w:sz="6" w:space="0" w:color="auto"/>
            </w:tcBorders>
            <w:vAlign w:val="center"/>
          </w:tcPr>
          <w:p w14:paraId="4BF99EA5" w14:textId="77777777" w:rsidR="00ED591F" w:rsidRPr="00F4442C" w:rsidRDefault="00ED591F" w:rsidP="002260CC">
            <w:pPr>
              <w:pStyle w:val="TAL"/>
            </w:pPr>
            <w:r w:rsidRPr="00F4442C">
              <w:t>Permanent redirection. The response shall include a Location header field containing an alternative URI of the resource located in an alternative NSCE Server.</w:t>
            </w:r>
          </w:p>
          <w:p w14:paraId="4247F7AF" w14:textId="77777777" w:rsidR="00ED591F" w:rsidRPr="00F4442C" w:rsidRDefault="00ED591F" w:rsidP="002260CC">
            <w:pPr>
              <w:pStyle w:val="TAL"/>
            </w:pPr>
          </w:p>
          <w:p w14:paraId="5DF5C2F3" w14:textId="77777777" w:rsidR="00ED591F" w:rsidRPr="00F4442C" w:rsidRDefault="00ED591F" w:rsidP="002260CC">
            <w:pPr>
              <w:pStyle w:val="TAL"/>
            </w:pPr>
            <w:r w:rsidRPr="00F4442C">
              <w:t>Redirection handling is described in clause 5.2.10 of 3GPP TS 29.122 [2].</w:t>
            </w:r>
          </w:p>
        </w:tc>
      </w:tr>
      <w:tr w:rsidR="00ED591F" w:rsidRPr="00F4442C" w14:paraId="55FF24A5" w14:textId="77777777" w:rsidTr="002260C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3896D4" w14:textId="77777777" w:rsidR="00ED591F" w:rsidRPr="00F4442C" w:rsidRDefault="00ED591F" w:rsidP="002260CC">
            <w:pPr>
              <w:pStyle w:val="TAN"/>
            </w:pPr>
            <w:r w:rsidRPr="00F4442C">
              <w:t>NOTE:</w:t>
            </w:r>
            <w:r w:rsidRPr="00F4442C">
              <w:rPr>
                <w:noProof/>
              </w:rPr>
              <w:tab/>
              <w:t xml:space="preserve">The manadatory </w:t>
            </w:r>
            <w:r w:rsidRPr="00F4442C">
              <w:t>HTTP error status code for the GET method listed in Table 5.2.6-1 of 3GPP TS 29.122 [2] shall also apply.</w:t>
            </w:r>
          </w:p>
        </w:tc>
      </w:tr>
    </w:tbl>
    <w:p w14:paraId="382DC1C8" w14:textId="77777777" w:rsidR="00ED591F" w:rsidRPr="00F4442C" w:rsidRDefault="00ED591F" w:rsidP="00ED591F"/>
    <w:p w14:paraId="4E6FE874" w14:textId="77777777" w:rsidR="00ED591F" w:rsidRPr="00F4442C" w:rsidRDefault="00ED591F" w:rsidP="00ED591F">
      <w:pPr>
        <w:pStyle w:val="TH"/>
      </w:pPr>
      <w:r w:rsidRPr="00F4442C">
        <w:t>Table </w:t>
      </w:r>
      <w:r w:rsidRPr="00F4442C">
        <w:rPr>
          <w:lang w:eastAsia="zh-CN"/>
        </w:rPr>
        <w:t>6.2.3.3.3</w:t>
      </w:r>
      <w:r w:rsidRPr="00F4442C">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D591F" w:rsidRPr="00F4442C" w14:paraId="36B7ED00" w14:textId="77777777" w:rsidTr="002260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3578F7" w14:textId="77777777" w:rsidR="00ED591F" w:rsidRPr="00F4442C" w:rsidRDefault="00ED591F" w:rsidP="002260CC">
            <w:pPr>
              <w:pStyle w:val="TAH"/>
            </w:pPr>
            <w:r w:rsidRPr="00F4442C">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C6E78DE" w14:textId="77777777" w:rsidR="00ED591F" w:rsidRPr="00F4442C" w:rsidRDefault="00ED591F" w:rsidP="002260CC">
            <w:pPr>
              <w:pStyle w:val="TAH"/>
            </w:pPr>
            <w:r w:rsidRPr="00F4442C">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51FAE05" w14:textId="77777777" w:rsidR="00ED591F" w:rsidRPr="00F4442C" w:rsidRDefault="00ED591F" w:rsidP="002260CC">
            <w:pPr>
              <w:pStyle w:val="TAH"/>
            </w:pPr>
            <w:r w:rsidRPr="00F4442C">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B63D9B2" w14:textId="77777777" w:rsidR="00ED591F" w:rsidRPr="00F4442C" w:rsidRDefault="00ED591F" w:rsidP="002260CC">
            <w:pPr>
              <w:pStyle w:val="TAH"/>
            </w:pPr>
            <w:r w:rsidRPr="00F4442C">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A36073" w14:textId="77777777" w:rsidR="00ED591F" w:rsidRPr="00F4442C" w:rsidRDefault="00ED591F" w:rsidP="002260CC">
            <w:pPr>
              <w:pStyle w:val="TAH"/>
            </w:pPr>
            <w:r w:rsidRPr="00F4442C">
              <w:t>Description</w:t>
            </w:r>
          </w:p>
        </w:tc>
      </w:tr>
      <w:tr w:rsidR="00ED591F" w:rsidRPr="00F4442C" w14:paraId="341E12EA" w14:textId="77777777" w:rsidTr="002260CC">
        <w:trPr>
          <w:jc w:val="center"/>
        </w:trPr>
        <w:tc>
          <w:tcPr>
            <w:tcW w:w="825" w:type="pct"/>
            <w:tcBorders>
              <w:top w:val="single" w:sz="6" w:space="0" w:color="auto"/>
              <w:left w:val="single" w:sz="6" w:space="0" w:color="auto"/>
              <w:bottom w:val="single" w:sz="6" w:space="0" w:color="auto"/>
              <w:right w:val="single" w:sz="6" w:space="0" w:color="auto"/>
            </w:tcBorders>
            <w:hideMark/>
          </w:tcPr>
          <w:p w14:paraId="490BEEF1" w14:textId="77777777" w:rsidR="00ED591F" w:rsidRPr="00F4442C" w:rsidRDefault="00ED591F" w:rsidP="002260CC">
            <w:pPr>
              <w:pStyle w:val="TAL"/>
            </w:pPr>
            <w:r w:rsidRPr="00F4442C">
              <w:t>Location</w:t>
            </w:r>
          </w:p>
        </w:tc>
        <w:tc>
          <w:tcPr>
            <w:tcW w:w="732" w:type="pct"/>
            <w:tcBorders>
              <w:top w:val="single" w:sz="6" w:space="0" w:color="auto"/>
              <w:left w:val="single" w:sz="6" w:space="0" w:color="auto"/>
              <w:bottom w:val="single" w:sz="6" w:space="0" w:color="auto"/>
              <w:right w:val="single" w:sz="6" w:space="0" w:color="auto"/>
            </w:tcBorders>
            <w:hideMark/>
          </w:tcPr>
          <w:p w14:paraId="69DA7A80" w14:textId="77777777" w:rsidR="00ED591F" w:rsidRPr="00F4442C" w:rsidRDefault="00ED591F" w:rsidP="002260CC">
            <w:pPr>
              <w:pStyle w:val="TAL"/>
            </w:pPr>
            <w:r w:rsidRPr="00F4442C">
              <w:t>string</w:t>
            </w:r>
          </w:p>
        </w:tc>
        <w:tc>
          <w:tcPr>
            <w:tcW w:w="217" w:type="pct"/>
            <w:tcBorders>
              <w:top w:val="single" w:sz="6" w:space="0" w:color="auto"/>
              <w:left w:val="single" w:sz="6" w:space="0" w:color="auto"/>
              <w:bottom w:val="single" w:sz="6" w:space="0" w:color="auto"/>
              <w:right w:val="single" w:sz="6" w:space="0" w:color="auto"/>
            </w:tcBorders>
            <w:hideMark/>
          </w:tcPr>
          <w:p w14:paraId="7D9A705D" w14:textId="77777777" w:rsidR="00ED591F" w:rsidRPr="00F4442C" w:rsidRDefault="00ED591F" w:rsidP="002260CC">
            <w:pPr>
              <w:pStyle w:val="TAC"/>
            </w:pPr>
            <w:r w:rsidRPr="00F4442C">
              <w:t>M</w:t>
            </w:r>
          </w:p>
        </w:tc>
        <w:tc>
          <w:tcPr>
            <w:tcW w:w="581" w:type="pct"/>
            <w:tcBorders>
              <w:top w:val="single" w:sz="6" w:space="0" w:color="auto"/>
              <w:left w:val="single" w:sz="6" w:space="0" w:color="auto"/>
              <w:bottom w:val="single" w:sz="6" w:space="0" w:color="auto"/>
              <w:right w:val="single" w:sz="6" w:space="0" w:color="auto"/>
            </w:tcBorders>
            <w:hideMark/>
          </w:tcPr>
          <w:p w14:paraId="28D5A742" w14:textId="77777777" w:rsidR="00ED591F" w:rsidRPr="00F4442C" w:rsidRDefault="00ED591F" w:rsidP="002260CC">
            <w:pPr>
              <w:pStyle w:val="TAL"/>
              <w:jc w:val="center"/>
            </w:pPr>
            <w:r w:rsidRPr="00F4442C">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77E520A" w14:textId="77777777" w:rsidR="00ED591F" w:rsidRPr="00F4442C" w:rsidRDefault="00ED591F" w:rsidP="002260CC">
            <w:pPr>
              <w:pStyle w:val="TAL"/>
            </w:pPr>
            <w:r w:rsidRPr="00F4442C">
              <w:t>An alternative URI of the resource located in an alternative NSCE server.</w:t>
            </w:r>
          </w:p>
        </w:tc>
      </w:tr>
    </w:tbl>
    <w:p w14:paraId="00C86737" w14:textId="77777777" w:rsidR="00ED591F" w:rsidRPr="00F4442C" w:rsidRDefault="00ED591F" w:rsidP="00ED591F"/>
    <w:p w14:paraId="232C520B" w14:textId="77777777" w:rsidR="00ED591F" w:rsidRPr="00F4442C" w:rsidRDefault="00ED591F" w:rsidP="00ED591F">
      <w:pPr>
        <w:pStyle w:val="TH"/>
      </w:pPr>
      <w:r w:rsidRPr="00F4442C">
        <w:t>Table </w:t>
      </w:r>
      <w:r w:rsidRPr="00F4442C">
        <w:rPr>
          <w:lang w:eastAsia="zh-CN"/>
        </w:rPr>
        <w:t>6.2.3.3.3</w:t>
      </w:r>
      <w:r w:rsidRPr="00F4442C">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D591F" w:rsidRPr="00F4442C" w14:paraId="51E31585" w14:textId="77777777" w:rsidTr="002260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543826" w14:textId="77777777" w:rsidR="00ED591F" w:rsidRPr="00F4442C" w:rsidRDefault="00ED591F" w:rsidP="002260CC">
            <w:pPr>
              <w:pStyle w:val="TAH"/>
            </w:pPr>
            <w:r w:rsidRPr="00F4442C">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7FB1270" w14:textId="77777777" w:rsidR="00ED591F" w:rsidRPr="00F4442C" w:rsidRDefault="00ED591F" w:rsidP="002260CC">
            <w:pPr>
              <w:pStyle w:val="TAH"/>
            </w:pPr>
            <w:r w:rsidRPr="00F4442C">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5FF21E4" w14:textId="77777777" w:rsidR="00ED591F" w:rsidRPr="00F4442C" w:rsidRDefault="00ED591F" w:rsidP="002260CC">
            <w:pPr>
              <w:pStyle w:val="TAH"/>
            </w:pPr>
            <w:r w:rsidRPr="00F4442C">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7C3DB13" w14:textId="77777777" w:rsidR="00ED591F" w:rsidRPr="00F4442C" w:rsidRDefault="00ED591F" w:rsidP="002260CC">
            <w:pPr>
              <w:pStyle w:val="TAH"/>
            </w:pPr>
            <w:r w:rsidRPr="00F4442C">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B87166" w14:textId="77777777" w:rsidR="00ED591F" w:rsidRPr="00F4442C" w:rsidRDefault="00ED591F" w:rsidP="002260CC">
            <w:pPr>
              <w:pStyle w:val="TAH"/>
            </w:pPr>
            <w:r w:rsidRPr="00F4442C">
              <w:t>Description</w:t>
            </w:r>
          </w:p>
        </w:tc>
      </w:tr>
      <w:tr w:rsidR="00ED591F" w:rsidRPr="00F4442C" w14:paraId="635D8F3D" w14:textId="77777777" w:rsidTr="002260CC">
        <w:trPr>
          <w:jc w:val="center"/>
        </w:trPr>
        <w:tc>
          <w:tcPr>
            <w:tcW w:w="825" w:type="pct"/>
            <w:tcBorders>
              <w:top w:val="single" w:sz="6" w:space="0" w:color="auto"/>
              <w:left w:val="single" w:sz="6" w:space="0" w:color="auto"/>
              <w:bottom w:val="single" w:sz="6" w:space="0" w:color="auto"/>
              <w:right w:val="single" w:sz="6" w:space="0" w:color="auto"/>
            </w:tcBorders>
            <w:hideMark/>
          </w:tcPr>
          <w:p w14:paraId="0FBD6364" w14:textId="77777777" w:rsidR="00ED591F" w:rsidRPr="00F4442C" w:rsidRDefault="00ED591F" w:rsidP="002260CC">
            <w:pPr>
              <w:pStyle w:val="TAL"/>
            </w:pPr>
            <w:r w:rsidRPr="00F4442C">
              <w:t>Location</w:t>
            </w:r>
          </w:p>
        </w:tc>
        <w:tc>
          <w:tcPr>
            <w:tcW w:w="732" w:type="pct"/>
            <w:tcBorders>
              <w:top w:val="single" w:sz="6" w:space="0" w:color="auto"/>
              <w:left w:val="single" w:sz="6" w:space="0" w:color="auto"/>
              <w:bottom w:val="single" w:sz="6" w:space="0" w:color="auto"/>
              <w:right w:val="single" w:sz="6" w:space="0" w:color="auto"/>
            </w:tcBorders>
            <w:hideMark/>
          </w:tcPr>
          <w:p w14:paraId="6F9A9F29" w14:textId="77777777" w:rsidR="00ED591F" w:rsidRPr="00F4442C" w:rsidRDefault="00ED591F" w:rsidP="002260CC">
            <w:pPr>
              <w:pStyle w:val="TAL"/>
            </w:pPr>
            <w:r w:rsidRPr="00F4442C">
              <w:t>string</w:t>
            </w:r>
          </w:p>
        </w:tc>
        <w:tc>
          <w:tcPr>
            <w:tcW w:w="217" w:type="pct"/>
            <w:tcBorders>
              <w:top w:val="single" w:sz="6" w:space="0" w:color="auto"/>
              <w:left w:val="single" w:sz="6" w:space="0" w:color="auto"/>
              <w:bottom w:val="single" w:sz="6" w:space="0" w:color="auto"/>
              <w:right w:val="single" w:sz="6" w:space="0" w:color="auto"/>
            </w:tcBorders>
            <w:hideMark/>
          </w:tcPr>
          <w:p w14:paraId="19D8CBB4" w14:textId="77777777" w:rsidR="00ED591F" w:rsidRPr="00F4442C" w:rsidRDefault="00ED591F" w:rsidP="002260CC">
            <w:pPr>
              <w:pStyle w:val="TAC"/>
            </w:pPr>
            <w:r w:rsidRPr="00F4442C">
              <w:t>M</w:t>
            </w:r>
          </w:p>
        </w:tc>
        <w:tc>
          <w:tcPr>
            <w:tcW w:w="581" w:type="pct"/>
            <w:tcBorders>
              <w:top w:val="single" w:sz="6" w:space="0" w:color="auto"/>
              <w:left w:val="single" w:sz="6" w:space="0" w:color="auto"/>
              <w:bottom w:val="single" w:sz="6" w:space="0" w:color="auto"/>
              <w:right w:val="single" w:sz="6" w:space="0" w:color="auto"/>
            </w:tcBorders>
            <w:hideMark/>
          </w:tcPr>
          <w:p w14:paraId="2D0B69C5" w14:textId="77777777" w:rsidR="00ED591F" w:rsidRPr="00F4442C" w:rsidRDefault="00ED591F" w:rsidP="002260CC">
            <w:pPr>
              <w:pStyle w:val="TAL"/>
              <w:jc w:val="center"/>
            </w:pPr>
            <w:r w:rsidRPr="00F4442C">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9E578F1" w14:textId="77777777" w:rsidR="00ED591F" w:rsidRPr="00F4442C" w:rsidRDefault="00ED591F" w:rsidP="002260CC">
            <w:pPr>
              <w:pStyle w:val="TAL"/>
            </w:pPr>
            <w:r w:rsidRPr="00F4442C">
              <w:t>An alternative URI of the resource located in an alternative NSCE server.</w:t>
            </w:r>
          </w:p>
        </w:tc>
      </w:tr>
    </w:tbl>
    <w:p w14:paraId="174D0143" w14:textId="77777777" w:rsidR="00ED591F" w:rsidRPr="00F4442C" w:rsidRDefault="00ED591F" w:rsidP="00ED591F"/>
    <w:p w14:paraId="0036229D" w14:textId="77777777" w:rsidR="00ED591F" w:rsidRPr="005F65D5" w:rsidRDefault="00ED591F" w:rsidP="00ED591F">
      <w:pPr>
        <w:pStyle w:val="6"/>
      </w:pPr>
      <w:bookmarkStart w:id="513" w:name="_Toc85734340"/>
      <w:bookmarkStart w:id="514" w:name="_Toc89431639"/>
      <w:bookmarkStart w:id="515" w:name="_Toc97042451"/>
      <w:bookmarkStart w:id="516" w:name="_Toc97045595"/>
      <w:bookmarkStart w:id="517" w:name="_Toc97155340"/>
      <w:bookmarkStart w:id="518" w:name="_Toc101521477"/>
      <w:bookmarkStart w:id="519" w:name="_Toc120537587"/>
      <w:bookmarkStart w:id="520" w:name="_Toc151743149"/>
      <w:bookmarkStart w:id="521" w:name="_Toc151743614"/>
      <w:r w:rsidRPr="005F65D5">
        <w:t>6.2.3.3.3.2</w:t>
      </w:r>
      <w:r w:rsidRPr="005F65D5">
        <w:tab/>
        <w:t>PUT</w:t>
      </w:r>
      <w:bookmarkEnd w:id="513"/>
      <w:bookmarkEnd w:id="514"/>
      <w:bookmarkEnd w:id="515"/>
      <w:bookmarkEnd w:id="516"/>
      <w:bookmarkEnd w:id="517"/>
      <w:bookmarkEnd w:id="518"/>
      <w:bookmarkEnd w:id="519"/>
      <w:bookmarkEnd w:id="520"/>
      <w:bookmarkEnd w:id="521"/>
    </w:p>
    <w:p w14:paraId="37DA8826" w14:textId="77777777" w:rsidR="00ED591F" w:rsidRPr="00F4442C" w:rsidRDefault="00ED591F" w:rsidP="00ED591F">
      <w:pPr>
        <w:rPr>
          <w:noProof/>
          <w:lang w:eastAsia="zh-CN"/>
        </w:rPr>
      </w:pPr>
      <w:r w:rsidRPr="00F4442C">
        <w:rPr>
          <w:noProof/>
          <w:lang w:eastAsia="zh-CN"/>
        </w:rPr>
        <w:t xml:space="preserve">The HTTP PUT method allows a service consumer (e.g. VAL Server) to request the update of an existing </w:t>
      </w:r>
      <w:r w:rsidRPr="00F4442C">
        <w:t>"Individual Network Slice Optimization Subscription" resource at the NSCE Server</w:t>
      </w:r>
      <w:r w:rsidRPr="00F4442C">
        <w:rPr>
          <w:noProof/>
          <w:lang w:eastAsia="zh-CN"/>
        </w:rPr>
        <w:t>.</w:t>
      </w:r>
    </w:p>
    <w:p w14:paraId="55A5EC9A" w14:textId="77777777" w:rsidR="00ED591F" w:rsidRPr="00F4442C" w:rsidRDefault="00ED591F" w:rsidP="00ED591F">
      <w:pPr>
        <w:rPr>
          <w:lang w:eastAsia="zh-CN"/>
        </w:rPr>
      </w:pPr>
      <w:r w:rsidRPr="00F4442C">
        <w:rPr>
          <w:lang w:eastAsia="zh-CN"/>
        </w:rPr>
        <w:t>This method shall support the URI query parameters specified in the table</w:t>
      </w:r>
      <w:r w:rsidRPr="00F4442C">
        <w:rPr>
          <w:lang w:val="en-US" w:eastAsia="zh-CN"/>
        </w:rPr>
        <w:t> </w:t>
      </w:r>
      <w:r w:rsidRPr="00F4442C">
        <w:rPr>
          <w:lang w:eastAsia="zh-CN"/>
        </w:rPr>
        <w:t>6.2.3.3.3</w:t>
      </w:r>
      <w:r w:rsidRPr="00F4442C">
        <w:t>.2</w:t>
      </w:r>
      <w:r w:rsidRPr="00F4442C">
        <w:rPr>
          <w:lang w:eastAsia="zh-CN"/>
        </w:rPr>
        <w:t>-1.</w:t>
      </w:r>
    </w:p>
    <w:p w14:paraId="5972AD28" w14:textId="77777777" w:rsidR="00ED591F" w:rsidRPr="00F4442C" w:rsidRDefault="00ED591F" w:rsidP="00ED591F">
      <w:pPr>
        <w:pStyle w:val="TH"/>
        <w:rPr>
          <w:rFonts w:cs="Arial"/>
        </w:rPr>
      </w:pPr>
      <w:r w:rsidRPr="00F4442C">
        <w:t>Table </w:t>
      </w:r>
      <w:r w:rsidRPr="00F4442C">
        <w:rPr>
          <w:lang w:eastAsia="zh-CN"/>
        </w:rPr>
        <w:t>6.2.3.3.3</w:t>
      </w:r>
      <w:r w:rsidRPr="00F4442C">
        <w:t>.2-1: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ED591F" w:rsidRPr="00F4442C" w14:paraId="160BB3D4" w14:textId="77777777" w:rsidTr="002260CC">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F69AFE0" w14:textId="77777777" w:rsidR="00ED591F" w:rsidRPr="00F4442C" w:rsidRDefault="00ED591F" w:rsidP="002260CC">
            <w:pPr>
              <w:pStyle w:val="TAH"/>
            </w:pPr>
            <w:r w:rsidRPr="00F4442C">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48CDDC5" w14:textId="77777777" w:rsidR="00ED591F" w:rsidRPr="00F4442C" w:rsidRDefault="00ED591F" w:rsidP="002260CC">
            <w:pPr>
              <w:pStyle w:val="TAH"/>
            </w:pPr>
            <w:r w:rsidRPr="00F4442C">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B24ADA7" w14:textId="77777777" w:rsidR="00ED591F" w:rsidRPr="00F4442C" w:rsidRDefault="00ED591F" w:rsidP="002260CC">
            <w:pPr>
              <w:pStyle w:val="TAH"/>
            </w:pPr>
            <w:r w:rsidRPr="00F4442C">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926A666" w14:textId="77777777" w:rsidR="00ED591F" w:rsidRPr="00F4442C" w:rsidRDefault="00ED591F" w:rsidP="002260CC">
            <w:pPr>
              <w:pStyle w:val="TAH"/>
            </w:pPr>
            <w:r w:rsidRPr="00F4442C">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CA82E1" w14:textId="77777777" w:rsidR="00ED591F" w:rsidRPr="00F4442C" w:rsidRDefault="00ED591F" w:rsidP="002260CC">
            <w:pPr>
              <w:pStyle w:val="TAH"/>
            </w:pPr>
            <w:r w:rsidRPr="00F4442C">
              <w:t>Description</w:t>
            </w:r>
          </w:p>
        </w:tc>
      </w:tr>
      <w:tr w:rsidR="00ED591F" w:rsidRPr="00F4442C" w14:paraId="339438BD" w14:textId="77777777" w:rsidTr="002260CC">
        <w:trPr>
          <w:jc w:val="center"/>
        </w:trPr>
        <w:tc>
          <w:tcPr>
            <w:tcW w:w="844" w:type="pct"/>
            <w:tcBorders>
              <w:top w:val="single" w:sz="6" w:space="0" w:color="auto"/>
              <w:left w:val="single" w:sz="6" w:space="0" w:color="auto"/>
              <w:bottom w:val="single" w:sz="6" w:space="0" w:color="auto"/>
              <w:right w:val="single" w:sz="6" w:space="0" w:color="auto"/>
            </w:tcBorders>
            <w:hideMark/>
          </w:tcPr>
          <w:p w14:paraId="59FE876F" w14:textId="77777777" w:rsidR="00ED591F" w:rsidRPr="00F4442C" w:rsidRDefault="00ED591F" w:rsidP="002260CC">
            <w:pPr>
              <w:pStyle w:val="TAL"/>
            </w:pPr>
            <w:r w:rsidRPr="00F4442C">
              <w:t>n/a</w:t>
            </w:r>
          </w:p>
        </w:tc>
        <w:tc>
          <w:tcPr>
            <w:tcW w:w="947" w:type="pct"/>
            <w:tcBorders>
              <w:top w:val="single" w:sz="6" w:space="0" w:color="auto"/>
              <w:left w:val="single" w:sz="6" w:space="0" w:color="auto"/>
              <w:bottom w:val="single" w:sz="6" w:space="0" w:color="auto"/>
              <w:right w:val="single" w:sz="6" w:space="0" w:color="auto"/>
            </w:tcBorders>
          </w:tcPr>
          <w:p w14:paraId="149E88BD" w14:textId="77777777" w:rsidR="00ED591F" w:rsidRPr="00F4442C" w:rsidRDefault="00ED591F" w:rsidP="002260CC">
            <w:pPr>
              <w:pStyle w:val="TAL"/>
            </w:pPr>
          </w:p>
        </w:tc>
        <w:tc>
          <w:tcPr>
            <w:tcW w:w="209" w:type="pct"/>
            <w:tcBorders>
              <w:top w:val="single" w:sz="6" w:space="0" w:color="auto"/>
              <w:left w:val="single" w:sz="6" w:space="0" w:color="auto"/>
              <w:bottom w:val="single" w:sz="6" w:space="0" w:color="auto"/>
              <w:right w:val="single" w:sz="6" w:space="0" w:color="auto"/>
            </w:tcBorders>
          </w:tcPr>
          <w:p w14:paraId="20F08537" w14:textId="77777777" w:rsidR="00ED591F" w:rsidRPr="00F4442C" w:rsidRDefault="00ED591F" w:rsidP="002260CC">
            <w:pPr>
              <w:pStyle w:val="TAC"/>
            </w:pPr>
          </w:p>
        </w:tc>
        <w:tc>
          <w:tcPr>
            <w:tcW w:w="608" w:type="pct"/>
            <w:tcBorders>
              <w:top w:val="single" w:sz="6" w:space="0" w:color="auto"/>
              <w:left w:val="single" w:sz="6" w:space="0" w:color="auto"/>
              <w:bottom w:val="single" w:sz="6" w:space="0" w:color="auto"/>
              <w:right w:val="single" w:sz="6" w:space="0" w:color="auto"/>
            </w:tcBorders>
          </w:tcPr>
          <w:p w14:paraId="46335E8E" w14:textId="77777777" w:rsidR="00ED591F" w:rsidRPr="00F4442C" w:rsidRDefault="00ED591F" w:rsidP="002260CC">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BBF43AE" w14:textId="77777777" w:rsidR="00ED591F" w:rsidRPr="00F4442C" w:rsidRDefault="00ED591F" w:rsidP="002260CC">
            <w:pPr>
              <w:pStyle w:val="TAL"/>
            </w:pPr>
          </w:p>
        </w:tc>
      </w:tr>
    </w:tbl>
    <w:p w14:paraId="58516BEC" w14:textId="77777777" w:rsidR="00ED591F" w:rsidRPr="00F4442C" w:rsidRDefault="00ED591F" w:rsidP="00ED591F"/>
    <w:p w14:paraId="46A61E97" w14:textId="77777777" w:rsidR="00ED591F" w:rsidRPr="00F4442C" w:rsidRDefault="00ED591F" w:rsidP="00ED591F">
      <w:r w:rsidRPr="00F4442C">
        <w:t>This method shall support the request data structures specified in table </w:t>
      </w:r>
      <w:r w:rsidRPr="00F4442C">
        <w:rPr>
          <w:lang w:eastAsia="zh-CN"/>
        </w:rPr>
        <w:t>6.2.3.3.3</w:t>
      </w:r>
      <w:r w:rsidRPr="00F4442C">
        <w:t>.2-2 and the response data structures and response codes specified in table </w:t>
      </w:r>
      <w:r w:rsidRPr="00F4442C">
        <w:rPr>
          <w:lang w:eastAsia="zh-CN"/>
        </w:rPr>
        <w:t>6.2.3.3.3</w:t>
      </w:r>
      <w:r w:rsidRPr="00F4442C">
        <w:t>.2-3.</w:t>
      </w:r>
    </w:p>
    <w:p w14:paraId="6DF0693C" w14:textId="77777777" w:rsidR="00ED591F" w:rsidRPr="00F4442C" w:rsidRDefault="00ED591F" w:rsidP="00ED591F">
      <w:pPr>
        <w:pStyle w:val="TH"/>
      </w:pPr>
      <w:r w:rsidRPr="00F4442C">
        <w:lastRenderedPageBreak/>
        <w:t>Table </w:t>
      </w:r>
      <w:r w:rsidRPr="00F4442C">
        <w:rPr>
          <w:lang w:eastAsia="zh-CN"/>
        </w:rPr>
        <w:t>6.2.3.3.3</w:t>
      </w:r>
      <w:r w:rsidRPr="00F4442C">
        <w:t xml:space="preserve">.2-2: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425"/>
        <w:gridCol w:w="1560"/>
        <w:gridCol w:w="5708"/>
      </w:tblGrid>
      <w:tr w:rsidR="00ED591F" w:rsidRPr="00F4442C" w14:paraId="546DFD21" w14:textId="77777777" w:rsidTr="002260CC">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3B020F98" w14:textId="77777777" w:rsidR="00ED591F" w:rsidRPr="00F4442C" w:rsidRDefault="00ED591F" w:rsidP="002260CC">
            <w:pPr>
              <w:pStyle w:val="TAH"/>
            </w:pPr>
            <w:r w:rsidRPr="00F4442C">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1D0A2B" w14:textId="77777777" w:rsidR="00ED591F" w:rsidRPr="00F4442C" w:rsidRDefault="00ED591F" w:rsidP="002260CC">
            <w:pPr>
              <w:pStyle w:val="TAH"/>
            </w:pPr>
            <w:r w:rsidRPr="00F4442C">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4A1BE631" w14:textId="77777777" w:rsidR="00ED591F" w:rsidRPr="00F4442C" w:rsidRDefault="00ED591F" w:rsidP="002260CC">
            <w:pPr>
              <w:pStyle w:val="TAH"/>
            </w:pPr>
            <w:r w:rsidRPr="00F4442C">
              <w:t>Cardinality</w:t>
            </w:r>
          </w:p>
        </w:tc>
        <w:tc>
          <w:tcPr>
            <w:tcW w:w="57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B5AC616" w14:textId="77777777" w:rsidR="00ED591F" w:rsidRPr="00F4442C" w:rsidRDefault="00ED591F" w:rsidP="002260CC">
            <w:pPr>
              <w:pStyle w:val="TAH"/>
            </w:pPr>
            <w:r w:rsidRPr="00F4442C">
              <w:t>Description</w:t>
            </w:r>
          </w:p>
        </w:tc>
      </w:tr>
      <w:tr w:rsidR="00ED591F" w:rsidRPr="00F4442C" w14:paraId="3C918C8C" w14:textId="77777777" w:rsidTr="002260CC">
        <w:trPr>
          <w:jc w:val="center"/>
        </w:trPr>
        <w:tc>
          <w:tcPr>
            <w:tcW w:w="1835" w:type="dxa"/>
            <w:tcBorders>
              <w:top w:val="single" w:sz="6" w:space="0" w:color="auto"/>
              <w:left w:val="single" w:sz="6" w:space="0" w:color="auto"/>
              <w:bottom w:val="single" w:sz="6" w:space="0" w:color="000000"/>
              <w:right w:val="single" w:sz="6" w:space="0" w:color="auto"/>
            </w:tcBorders>
            <w:hideMark/>
          </w:tcPr>
          <w:p w14:paraId="1A94AB3D" w14:textId="77777777" w:rsidR="00ED591F" w:rsidRPr="00F4442C" w:rsidRDefault="00ED591F" w:rsidP="002260CC">
            <w:pPr>
              <w:pStyle w:val="TAL"/>
            </w:pPr>
            <w:proofErr w:type="spellStart"/>
            <w:r w:rsidRPr="00F4442C">
              <w:t>NetSliceOptSubsc</w:t>
            </w:r>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547A0B3E" w14:textId="77777777" w:rsidR="00ED591F" w:rsidRPr="00F4442C" w:rsidRDefault="00ED591F" w:rsidP="002260CC">
            <w:pPr>
              <w:pStyle w:val="TAC"/>
            </w:pPr>
            <w:r w:rsidRPr="00F4442C">
              <w:t>M</w:t>
            </w:r>
          </w:p>
        </w:tc>
        <w:tc>
          <w:tcPr>
            <w:tcW w:w="1560" w:type="dxa"/>
            <w:tcBorders>
              <w:top w:val="single" w:sz="6" w:space="0" w:color="auto"/>
              <w:left w:val="single" w:sz="6" w:space="0" w:color="auto"/>
              <w:bottom w:val="single" w:sz="6" w:space="0" w:color="000000"/>
              <w:right w:val="single" w:sz="6" w:space="0" w:color="auto"/>
            </w:tcBorders>
            <w:hideMark/>
          </w:tcPr>
          <w:p w14:paraId="690E1952" w14:textId="77777777" w:rsidR="00ED591F" w:rsidRPr="00F4442C" w:rsidRDefault="00ED591F" w:rsidP="002260CC">
            <w:pPr>
              <w:pStyle w:val="TAL"/>
              <w:jc w:val="center"/>
            </w:pPr>
            <w:r w:rsidRPr="00F4442C">
              <w:t>1</w:t>
            </w:r>
          </w:p>
        </w:tc>
        <w:tc>
          <w:tcPr>
            <w:tcW w:w="5707" w:type="dxa"/>
            <w:tcBorders>
              <w:top w:val="single" w:sz="6" w:space="0" w:color="auto"/>
              <w:left w:val="single" w:sz="6" w:space="0" w:color="auto"/>
              <w:bottom w:val="single" w:sz="6" w:space="0" w:color="000000"/>
              <w:right w:val="single" w:sz="6" w:space="0" w:color="auto"/>
            </w:tcBorders>
            <w:hideMark/>
          </w:tcPr>
          <w:p w14:paraId="5CEE49C9" w14:textId="77777777" w:rsidR="00ED591F" w:rsidRPr="00F4442C" w:rsidRDefault="00ED591F" w:rsidP="002260CC">
            <w:pPr>
              <w:pStyle w:val="TAL"/>
            </w:pPr>
            <w:r w:rsidRPr="00F4442C">
              <w:t>Represents the updated representation of the "Individual Network Slice Optimization Subscription" resource.</w:t>
            </w:r>
          </w:p>
        </w:tc>
      </w:tr>
    </w:tbl>
    <w:p w14:paraId="36C9993F" w14:textId="77777777" w:rsidR="00ED591F" w:rsidRPr="00F4442C" w:rsidRDefault="00ED591F" w:rsidP="00ED591F"/>
    <w:p w14:paraId="6F08DD2D" w14:textId="77777777" w:rsidR="00ED591F" w:rsidRPr="00F4442C" w:rsidRDefault="00ED591F" w:rsidP="00ED591F">
      <w:pPr>
        <w:pStyle w:val="TH"/>
      </w:pPr>
      <w:r w:rsidRPr="00F4442C">
        <w:t>Table </w:t>
      </w:r>
      <w:r w:rsidRPr="00F4442C">
        <w:rPr>
          <w:lang w:eastAsia="zh-CN"/>
        </w:rPr>
        <w:t>6.2.3.3.3</w:t>
      </w:r>
      <w:r w:rsidRPr="00F4442C">
        <w:t>.2-3: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427"/>
        <w:gridCol w:w="1275"/>
        <w:gridCol w:w="1418"/>
        <w:gridCol w:w="4574"/>
      </w:tblGrid>
      <w:tr w:rsidR="00ED591F" w:rsidRPr="00F4442C" w14:paraId="683896AE" w14:textId="77777777" w:rsidTr="002260CC">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4219F8A4" w14:textId="77777777" w:rsidR="00ED591F" w:rsidRPr="00F4442C" w:rsidRDefault="00ED591F" w:rsidP="002260CC">
            <w:pPr>
              <w:pStyle w:val="TAH"/>
            </w:pPr>
            <w:r w:rsidRPr="00F4442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96477A1" w14:textId="77777777" w:rsidR="00ED591F" w:rsidRPr="00F4442C" w:rsidRDefault="00ED591F" w:rsidP="002260CC">
            <w:pPr>
              <w:pStyle w:val="TAH"/>
            </w:pPr>
            <w:r w:rsidRPr="00F4442C">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1E4E4357" w14:textId="77777777" w:rsidR="00ED591F" w:rsidRPr="00F4442C" w:rsidRDefault="00ED591F" w:rsidP="002260CC">
            <w:pPr>
              <w:pStyle w:val="TAH"/>
            </w:pPr>
            <w:r w:rsidRPr="00F4442C">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B7A3127" w14:textId="77777777" w:rsidR="00ED591F" w:rsidRPr="00F4442C" w:rsidRDefault="00ED591F" w:rsidP="002260CC">
            <w:pPr>
              <w:pStyle w:val="TAH"/>
            </w:pPr>
            <w:r w:rsidRPr="00F4442C">
              <w:t>Response</w:t>
            </w:r>
          </w:p>
          <w:p w14:paraId="59BC891F" w14:textId="77777777" w:rsidR="00ED591F" w:rsidRPr="00F4442C" w:rsidRDefault="00ED591F" w:rsidP="002260CC">
            <w:pPr>
              <w:pStyle w:val="TAH"/>
            </w:pPr>
            <w:r w:rsidRPr="00F4442C">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30E54FF1" w14:textId="77777777" w:rsidR="00ED591F" w:rsidRPr="00F4442C" w:rsidRDefault="00ED591F" w:rsidP="002260CC">
            <w:pPr>
              <w:pStyle w:val="TAH"/>
            </w:pPr>
            <w:r w:rsidRPr="00F4442C">
              <w:t>Description</w:t>
            </w:r>
          </w:p>
        </w:tc>
      </w:tr>
      <w:tr w:rsidR="00ED591F" w:rsidRPr="00F4442C" w14:paraId="276F8364" w14:textId="77777777" w:rsidTr="002260CC">
        <w:trPr>
          <w:jc w:val="center"/>
        </w:trPr>
        <w:tc>
          <w:tcPr>
            <w:tcW w:w="963" w:type="pct"/>
            <w:tcBorders>
              <w:top w:val="single" w:sz="6" w:space="0" w:color="auto"/>
              <w:left w:val="single" w:sz="6" w:space="0" w:color="auto"/>
              <w:bottom w:val="single" w:sz="6" w:space="0" w:color="auto"/>
              <w:right w:val="single" w:sz="6" w:space="0" w:color="auto"/>
            </w:tcBorders>
            <w:hideMark/>
          </w:tcPr>
          <w:p w14:paraId="5DF99203" w14:textId="77777777" w:rsidR="00ED591F" w:rsidRPr="00F4442C" w:rsidRDefault="00ED591F" w:rsidP="002260CC">
            <w:pPr>
              <w:pStyle w:val="TAL"/>
            </w:pPr>
            <w:proofErr w:type="spellStart"/>
            <w:r w:rsidRPr="00F4442C">
              <w:t>NetSliceOptSubsc</w:t>
            </w:r>
            <w:proofErr w:type="spellEnd"/>
          </w:p>
        </w:tc>
        <w:tc>
          <w:tcPr>
            <w:tcW w:w="224" w:type="pct"/>
            <w:tcBorders>
              <w:top w:val="single" w:sz="6" w:space="0" w:color="auto"/>
              <w:left w:val="single" w:sz="6" w:space="0" w:color="auto"/>
              <w:bottom w:val="single" w:sz="6" w:space="0" w:color="auto"/>
              <w:right w:val="single" w:sz="6" w:space="0" w:color="auto"/>
            </w:tcBorders>
            <w:hideMark/>
          </w:tcPr>
          <w:p w14:paraId="4A636025" w14:textId="77777777" w:rsidR="00ED591F" w:rsidRPr="00F4442C" w:rsidRDefault="00ED591F" w:rsidP="002260CC">
            <w:pPr>
              <w:pStyle w:val="TAC"/>
            </w:pPr>
            <w:r w:rsidRPr="00F4442C">
              <w:t>M</w:t>
            </w:r>
          </w:p>
        </w:tc>
        <w:tc>
          <w:tcPr>
            <w:tcW w:w="669" w:type="pct"/>
            <w:tcBorders>
              <w:top w:val="single" w:sz="6" w:space="0" w:color="auto"/>
              <w:left w:val="single" w:sz="6" w:space="0" w:color="auto"/>
              <w:bottom w:val="single" w:sz="6" w:space="0" w:color="auto"/>
              <w:right w:val="single" w:sz="6" w:space="0" w:color="auto"/>
            </w:tcBorders>
            <w:hideMark/>
          </w:tcPr>
          <w:p w14:paraId="616C4A39" w14:textId="77777777" w:rsidR="00ED591F" w:rsidRPr="00F4442C" w:rsidRDefault="00ED591F" w:rsidP="002260CC">
            <w:pPr>
              <w:pStyle w:val="TAL"/>
              <w:jc w:val="center"/>
            </w:pPr>
            <w:r w:rsidRPr="00F4442C">
              <w:t>1</w:t>
            </w:r>
          </w:p>
        </w:tc>
        <w:tc>
          <w:tcPr>
            <w:tcW w:w="744" w:type="pct"/>
            <w:tcBorders>
              <w:top w:val="single" w:sz="6" w:space="0" w:color="auto"/>
              <w:left w:val="single" w:sz="6" w:space="0" w:color="auto"/>
              <w:bottom w:val="single" w:sz="6" w:space="0" w:color="auto"/>
              <w:right w:val="single" w:sz="6" w:space="0" w:color="auto"/>
            </w:tcBorders>
            <w:hideMark/>
          </w:tcPr>
          <w:p w14:paraId="1268644C" w14:textId="77777777" w:rsidR="00ED591F" w:rsidRPr="00F4442C" w:rsidRDefault="00ED591F" w:rsidP="002260CC">
            <w:pPr>
              <w:pStyle w:val="TAL"/>
            </w:pPr>
            <w:r w:rsidRPr="00F4442C">
              <w:t>200 OK</w:t>
            </w:r>
          </w:p>
        </w:tc>
        <w:tc>
          <w:tcPr>
            <w:tcW w:w="2400" w:type="pct"/>
            <w:tcBorders>
              <w:top w:val="single" w:sz="6" w:space="0" w:color="auto"/>
              <w:left w:val="single" w:sz="6" w:space="0" w:color="auto"/>
              <w:bottom w:val="single" w:sz="6" w:space="0" w:color="auto"/>
              <w:right w:val="single" w:sz="6" w:space="0" w:color="auto"/>
            </w:tcBorders>
            <w:vAlign w:val="center"/>
            <w:hideMark/>
          </w:tcPr>
          <w:p w14:paraId="49DC6730" w14:textId="77777777" w:rsidR="00ED591F" w:rsidRPr="00F4442C" w:rsidRDefault="00ED591F" w:rsidP="002260CC">
            <w:pPr>
              <w:pStyle w:val="TAL"/>
            </w:pPr>
            <w:r w:rsidRPr="00F4442C">
              <w:t>Successful case. The "Individual Network Slice Optimization Subscription" resource is successfully updated and a representation of the updated resource shall be returned in the response body.</w:t>
            </w:r>
          </w:p>
        </w:tc>
      </w:tr>
      <w:tr w:rsidR="00ED591F" w:rsidRPr="00F4442C" w14:paraId="3FE1A036" w14:textId="77777777" w:rsidTr="002260CC">
        <w:trPr>
          <w:jc w:val="center"/>
        </w:trPr>
        <w:tc>
          <w:tcPr>
            <w:tcW w:w="963" w:type="pct"/>
            <w:tcBorders>
              <w:top w:val="single" w:sz="6" w:space="0" w:color="auto"/>
              <w:left w:val="single" w:sz="6" w:space="0" w:color="auto"/>
              <w:bottom w:val="single" w:sz="6" w:space="0" w:color="auto"/>
              <w:right w:val="single" w:sz="6" w:space="0" w:color="auto"/>
            </w:tcBorders>
            <w:hideMark/>
          </w:tcPr>
          <w:p w14:paraId="7C105CD4" w14:textId="77777777" w:rsidR="00ED591F" w:rsidRPr="00F4442C" w:rsidRDefault="00ED591F" w:rsidP="002260CC">
            <w:pPr>
              <w:pStyle w:val="TAL"/>
            </w:pPr>
            <w:r w:rsidRPr="00F4442C">
              <w:t>n/a</w:t>
            </w:r>
          </w:p>
        </w:tc>
        <w:tc>
          <w:tcPr>
            <w:tcW w:w="224" w:type="pct"/>
            <w:tcBorders>
              <w:top w:val="single" w:sz="6" w:space="0" w:color="auto"/>
              <w:left w:val="single" w:sz="6" w:space="0" w:color="auto"/>
              <w:bottom w:val="single" w:sz="6" w:space="0" w:color="auto"/>
              <w:right w:val="single" w:sz="6" w:space="0" w:color="auto"/>
            </w:tcBorders>
          </w:tcPr>
          <w:p w14:paraId="1AC6387D" w14:textId="77777777" w:rsidR="00ED591F" w:rsidRPr="00F4442C" w:rsidRDefault="00ED591F" w:rsidP="002260CC">
            <w:pPr>
              <w:pStyle w:val="TAC"/>
            </w:pPr>
          </w:p>
        </w:tc>
        <w:tc>
          <w:tcPr>
            <w:tcW w:w="669" w:type="pct"/>
            <w:tcBorders>
              <w:top w:val="single" w:sz="6" w:space="0" w:color="auto"/>
              <w:left w:val="single" w:sz="6" w:space="0" w:color="auto"/>
              <w:bottom w:val="single" w:sz="6" w:space="0" w:color="auto"/>
              <w:right w:val="single" w:sz="6" w:space="0" w:color="auto"/>
            </w:tcBorders>
          </w:tcPr>
          <w:p w14:paraId="4171D679" w14:textId="77777777" w:rsidR="00ED591F" w:rsidRPr="00F4442C" w:rsidRDefault="00ED591F" w:rsidP="002260CC">
            <w:pPr>
              <w:pStyle w:val="TAL"/>
              <w:jc w:val="center"/>
            </w:pPr>
          </w:p>
        </w:tc>
        <w:tc>
          <w:tcPr>
            <w:tcW w:w="744" w:type="pct"/>
            <w:tcBorders>
              <w:top w:val="single" w:sz="6" w:space="0" w:color="auto"/>
              <w:left w:val="single" w:sz="6" w:space="0" w:color="auto"/>
              <w:bottom w:val="single" w:sz="6" w:space="0" w:color="auto"/>
              <w:right w:val="single" w:sz="6" w:space="0" w:color="auto"/>
            </w:tcBorders>
            <w:hideMark/>
          </w:tcPr>
          <w:p w14:paraId="473DA93D" w14:textId="77777777" w:rsidR="00ED591F" w:rsidRPr="00F4442C" w:rsidRDefault="00ED591F" w:rsidP="002260CC">
            <w:pPr>
              <w:pStyle w:val="TAL"/>
            </w:pPr>
            <w:r w:rsidRPr="00F4442C">
              <w:t>204 No Content</w:t>
            </w:r>
          </w:p>
        </w:tc>
        <w:tc>
          <w:tcPr>
            <w:tcW w:w="2400" w:type="pct"/>
            <w:tcBorders>
              <w:top w:val="single" w:sz="6" w:space="0" w:color="auto"/>
              <w:left w:val="single" w:sz="6" w:space="0" w:color="auto"/>
              <w:bottom w:val="single" w:sz="6" w:space="0" w:color="auto"/>
              <w:right w:val="single" w:sz="6" w:space="0" w:color="auto"/>
            </w:tcBorders>
            <w:vAlign w:val="center"/>
            <w:hideMark/>
          </w:tcPr>
          <w:p w14:paraId="2392555D" w14:textId="77777777" w:rsidR="00ED591F" w:rsidRPr="00F4442C" w:rsidRDefault="00ED591F" w:rsidP="002260CC">
            <w:pPr>
              <w:pStyle w:val="TAL"/>
            </w:pPr>
            <w:r w:rsidRPr="00F4442C">
              <w:t>Successful case. The "Individual Network Slice Optimization Subscription" resource is successfully updated and no content is returned in the response body.</w:t>
            </w:r>
          </w:p>
        </w:tc>
      </w:tr>
      <w:tr w:rsidR="00ED591F" w:rsidRPr="00F4442C" w14:paraId="7A1D4D26" w14:textId="77777777" w:rsidTr="002260CC">
        <w:trPr>
          <w:jc w:val="center"/>
        </w:trPr>
        <w:tc>
          <w:tcPr>
            <w:tcW w:w="963" w:type="pct"/>
            <w:tcBorders>
              <w:top w:val="single" w:sz="6" w:space="0" w:color="auto"/>
              <w:left w:val="single" w:sz="6" w:space="0" w:color="auto"/>
              <w:bottom w:val="single" w:sz="6" w:space="0" w:color="auto"/>
              <w:right w:val="single" w:sz="6" w:space="0" w:color="auto"/>
            </w:tcBorders>
            <w:hideMark/>
          </w:tcPr>
          <w:p w14:paraId="4DCBFFC6" w14:textId="77777777" w:rsidR="00ED591F" w:rsidRPr="00F4442C" w:rsidRDefault="00ED591F" w:rsidP="002260CC">
            <w:pPr>
              <w:pStyle w:val="TAL"/>
            </w:pPr>
            <w:r w:rsidRPr="00F4442C">
              <w:t>n/a</w:t>
            </w:r>
          </w:p>
        </w:tc>
        <w:tc>
          <w:tcPr>
            <w:tcW w:w="224" w:type="pct"/>
            <w:tcBorders>
              <w:top w:val="single" w:sz="6" w:space="0" w:color="auto"/>
              <w:left w:val="single" w:sz="6" w:space="0" w:color="auto"/>
              <w:bottom w:val="single" w:sz="6" w:space="0" w:color="auto"/>
              <w:right w:val="single" w:sz="6" w:space="0" w:color="auto"/>
            </w:tcBorders>
          </w:tcPr>
          <w:p w14:paraId="262025B3" w14:textId="77777777" w:rsidR="00ED591F" w:rsidRPr="00F4442C" w:rsidRDefault="00ED591F" w:rsidP="002260CC">
            <w:pPr>
              <w:pStyle w:val="TAC"/>
            </w:pPr>
          </w:p>
        </w:tc>
        <w:tc>
          <w:tcPr>
            <w:tcW w:w="669" w:type="pct"/>
            <w:tcBorders>
              <w:top w:val="single" w:sz="6" w:space="0" w:color="auto"/>
              <w:left w:val="single" w:sz="6" w:space="0" w:color="auto"/>
              <w:bottom w:val="single" w:sz="6" w:space="0" w:color="auto"/>
              <w:right w:val="single" w:sz="6" w:space="0" w:color="auto"/>
            </w:tcBorders>
          </w:tcPr>
          <w:p w14:paraId="3A53048B" w14:textId="77777777" w:rsidR="00ED591F" w:rsidRPr="00F4442C" w:rsidRDefault="00ED591F" w:rsidP="002260CC">
            <w:pPr>
              <w:pStyle w:val="TAL"/>
              <w:jc w:val="center"/>
            </w:pPr>
          </w:p>
        </w:tc>
        <w:tc>
          <w:tcPr>
            <w:tcW w:w="744" w:type="pct"/>
            <w:tcBorders>
              <w:top w:val="single" w:sz="6" w:space="0" w:color="auto"/>
              <w:left w:val="single" w:sz="6" w:space="0" w:color="auto"/>
              <w:bottom w:val="single" w:sz="6" w:space="0" w:color="auto"/>
              <w:right w:val="single" w:sz="6" w:space="0" w:color="auto"/>
            </w:tcBorders>
            <w:hideMark/>
          </w:tcPr>
          <w:p w14:paraId="1DE20B09" w14:textId="77777777" w:rsidR="00ED591F" w:rsidRPr="00F4442C" w:rsidRDefault="00ED591F" w:rsidP="002260CC">
            <w:pPr>
              <w:pStyle w:val="TAL"/>
            </w:pPr>
            <w:r w:rsidRPr="00F4442C">
              <w:t>307 Temporary Redirect</w:t>
            </w:r>
          </w:p>
        </w:tc>
        <w:tc>
          <w:tcPr>
            <w:tcW w:w="2400" w:type="pct"/>
            <w:tcBorders>
              <w:top w:val="single" w:sz="6" w:space="0" w:color="auto"/>
              <w:left w:val="single" w:sz="6" w:space="0" w:color="auto"/>
              <w:bottom w:val="single" w:sz="6" w:space="0" w:color="auto"/>
              <w:right w:val="single" w:sz="6" w:space="0" w:color="auto"/>
            </w:tcBorders>
            <w:vAlign w:val="center"/>
          </w:tcPr>
          <w:p w14:paraId="03CE1723" w14:textId="77777777" w:rsidR="00ED591F" w:rsidRPr="00F4442C" w:rsidRDefault="00ED591F" w:rsidP="002260CC">
            <w:pPr>
              <w:pStyle w:val="TAL"/>
            </w:pPr>
            <w:r w:rsidRPr="00F4442C">
              <w:t>Temporary redirection. The response shall include a Location header field containing an alternative URI of the resource located in an alternative NSCE Server.</w:t>
            </w:r>
          </w:p>
          <w:p w14:paraId="145A5C67" w14:textId="77777777" w:rsidR="00ED591F" w:rsidRPr="00F4442C" w:rsidRDefault="00ED591F" w:rsidP="002260CC">
            <w:pPr>
              <w:pStyle w:val="TAL"/>
            </w:pPr>
          </w:p>
          <w:p w14:paraId="6997A838" w14:textId="77777777" w:rsidR="00ED591F" w:rsidRPr="00F4442C" w:rsidRDefault="00ED591F" w:rsidP="002260CC">
            <w:pPr>
              <w:pStyle w:val="TAL"/>
            </w:pPr>
            <w:r w:rsidRPr="00F4442C">
              <w:t>Redirection handling is described in clause 5.2.10 of 3GPP TS 29.122 [2].</w:t>
            </w:r>
          </w:p>
        </w:tc>
      </w:tr>
      <w:tr w:rsidR="00ED591F" w:rsidRPr="00F4442C" w14:paraId="59D6CB56" w14:textId="77777777" w:rsidTr="002260CC">
        <w:trPr>
          <w:jc w:val="center"/>
        </w:trPr>
        <w:tc>
          <w:tcPr>
            <w:tcW w:w="963" w:type="pct"/>
            <w:tcBorders>
              <w:top w:val="single" w:sz="6" w:space="0" w:color="auto"/>
              <w:left w:val="single" w:sz="6" w:space="0" w:color="auto"/>
              <w:bottom w:val="single" w:sz="6" w:space="0" w:color="auto"/>
              <w:right w:val="single" w:sz="6" w:space="0" w:color="auto"/>
            </w:tcBorders>
            <w:hideMark/>
          </w:tcPr>
          <w:p w14:paraId="51259EB8" w14:textId="77777777" w:rsidR="00ED591F" w:rsidRPr="00F4442C" w:rsidRDefault="00ED591F" w:rsidP="002260CC">
            <w:pPr>
              <w:pStyle w:val="TAL"/>
            </w:pPr>
            <w:r w:rsidRPr="00F4442C">
              <w:t>n/a</w:t>
            </w:r>
          </w:p>
        </w:tc>
        <w:tc>
          <w:tcPr>
            <w:tcW w:w="224" w:type="pct"/>
            <w:tcBorders>
              <w:top w:val="single" w:sz="6" w:space="0" w:color="auto"/>
              <w:left w:val="single" w:sz="6" w:space="0" w:color="auto"/>
              <w:bottom w:val="single" w:sz="6" w:space="0" w:color="auto"/>
              <w:right w:val="single" w:sz="6" w:space="0" w:color="auto"/>
            </w:tcBorders>
          </w:tcPr>
          <w:p w14:paraId="2B46D2AF" w14:textId="77777777" w:rsidR="00ED591F" w:rsidRPr="00F4442C" w:rsidRDefault="00ED591F" w:rsidP="002260CC">
            <w:pPr>
              <w:pStyle w:val="TAC"/>
            </w:pPr>
          </w:p>
        </w:tc>
        <w:tc>
          <w:tcPr>
            <w:tcW w:w="669" w:type="pct"/>
            <w:tcBorders>
              <w:top w:val="single" w:sz="6" w:space="0" w:color="auto"/>
              <w:left w:val="single" w:sz="6" w:space="0" w:color="auto"/>
              <w:bottom w:val="single" w:sz="6" w:space="0" w:color="auto"/>
              <w:right w:val="single" w:sz="6" w:space="0" w:color="auto"/>
            </w:tcBorders>
          </w:tcPr>
          <w:p w14:paraId="570D553F" w14:textId="77777777" w:rsidR="00ED591F" w:rsidRPr="00F4442C" w:rsidRDefault="00ED591F" w:rsidP="002260CC">
            <w:pPr>
              <w:pStyle w:val="TAL"/>
              <w:jc w:val="center"/>
            </w:pPr>
          </w:p>
        </w:tc>
        <w:tc>
          <w:tcPr>
            <w:tcW w:w="744" w:type="pct"/>
            <w:tcBorders>
              <w:top w:val="single" w:sz="6" w:space="0" w:color="auto"/>
              <w:left w:val="single" w:sz="6" w:space="0" w:color="auto"/>
              <w:bottom w:val="single" w:sz="6" w:space="0" w:color="auto"/>
              <w:right w:val="single" w:sz="6" w:space="0" w:color="auto"/>
            </w:tcBorders>
            <w:hideMark/>
          </w:tcPr>
          <w:p w14:paraId="358C2B47" w14:textId="77777777" w:rsidR="00ED591F" w:rsidRPr="00F4442C" w:rsidRDefault="00ED591F" w:rsidP="002260CC">
            <w:pPr>
              <w:pStyle w:val="TAL"/>
            </w:pPr>
            <w:r w:rsidRPr="00F4442C">
              <w:t>308 Permanent Redirect</w:t>
            </w:r>
          </w:p>
        </w:tc>
        <w:tc>
          <w:tcPr>
            <w:tcW w:w="2400" w:type="pct"/>
            <w:tcBorders>
              <w:top w:val="single" w:sz="6" w:space="0" w:color="auto"/>
              <w:left w:val="single" w:sz="6" w:space="0" w:color="auto"/>
              <w:bottom w:val="single" w:sz="6" w:space="0" w:color="auto"/>
              <w:right w:val="single" w:sz="6" w:space="0" w:color="auto"/>
            </w:tcBorders>
            <w:vAlign w:val="center"/>
          </w:tcPr>
          <w:p w14:paraId="5D651104" w14:textId="77777777" w:rsidR="00ED591F" w:rsidRPr="00F4442C" w:rsidRDefault="00ED591F" w:rsidP="002260CC">
            <w:pPr>
              <w:pStyle w:val="TAL"/>
            </w:pPr>
            <w:r w:rsidRPr="00F4442C">
              <w:t>Permanent redirection. The response shall include a Location header field containing an alternative URI of the resource located in an alternative NSCE Server.</w:t>
            </w:r>
          </w:p>
          <w:p w14:paraId="094AB893" w14:textId="77777777" w:rsidR="00ED591F" w:rsidRPr="00F4442C" w:rsidRDefault="00ED591F" w:rsidP="002260CC">
            <w:pPr>
              <w:pStyle w:val="TAL"/>
            </w:pPr>
          </w:p>
          <w:p w14:paraId="12978505" w14:textId="77777777" w:rsidR="00ED591F" w:rsidRPr="00F4442C" w:rsidRDefault="00ED591F" w:rsidP="002260CC">
            <w:pPr>
              <w:pStyle w:val="TAL"/>
            </w:pPr>
            <w:r w:rsidRPr="00F4442C">
              <w:t>Redirection handling is described in clause 5.2.10 of 3GPP TS 29.122 [2].</w:t>
            </w:r>
          </w:p>
        </w:tc>
      </w:tr>
      <w:tr w:rsidR="00ED591F" w:rsidRPr="00F4442C" w14:paraId="572FEC7B" w14:textId="77777777" w:rsidTr="002260C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04376C3" w14:textId="77777777" w:rsidR="00ED591F" w:rsidRPr="00F4442C" w:rsidRDefault="00ED591F" w:rsidP="002260CC">
            <w:pPr>
              <w:pStyle w:val="TAN"/>
            </w:pPr>
            <w:r w:rsidRPr="00F4442C">
              <w:t>NOTE:</w:t>
            </w:r>
            <w:r w:rsidRPr="00F4442C">
              <w:rPr>
                <w:noProof/>
              </w:rPr>
              <w:tab/>
              <w:t xml:space="preserve">The manadatory </w:t>
            </w:r>
            <w:r w:rsidRPr="00F4442C">
              <w:t>HTTP error status code for the PUT method listed in Table 5.2.6-1 of 3GPP TS 29.122 [2] shall also apply.</w:t>
            </w:r>
          </w:p>
        </w:tc>
      </w:tr>
    </w:tbl>
    <w:p w14:paraId="64901C20" w14:textId="77777777" w:rsidR="00ED591F" w:rsidRPr="00F4442C" w:rsidRDefault="00ED591F" w:rsidP="00ED591F"/>
    <w:p w14:paraId="0793D19E" w14:textId="77777777" w:rsidR="00ED591F" w:rsidRPr="00F4442C" w:rsidRDefault="00ED591F" w:rsidP="00ED591F">
      <w:pPr>
        <w:pStyle w:val="TH"/>
      </w:pPr>
      <w:r w:rsidRPr="00F4442C">
        <w:t>Table </w:t>
      </w:r>
      <w:r w:rsidRPr="00F4442C">
        <w:rPr>
          <w:lang w:eastAsia="zh-CN"/>
        </w:rPr>
        <w:t>6.2.3.3.3</w:t>
      </w:r>
      <w:r w:rsidRPr="00F4442C">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D591F" w:rsidRPr="00F4442C" w14:paraId="206FAD2E" w14:textId="77777777" w:rsidTr="002260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DD53A5" w14:textId="77777777" w:rsidR="00ED591F" w:rsidRPr="00F4442C" w:rsidRDefault="00ED591F" w:rsidP="002260CC">
            <w:pPr>
              <w:pStyle w:val="TAH"/>
            </w:pPr>
            <w:r w:rsidRPr="00F4442C">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1DEB216" w14:textId="77777777" w:rsidR="00ED591F" w:rsidRPr="00F4442C" w:rsidRDefault="00ED591F" w:rsidP="002260CC">
            <w:pPr>
              <w:pStyle w:val="TAH"/>
            </w:pPr>
            <w:r w:rsidRPr="00F4442C">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762EB55" w14:textId="77777777" w:rsidR="00ED591F" w:rsidRPr="00F4442C" w:rsidRDefault="00ED591F" w:rsidP="002260CC">
            <w:pPr>
              <w:pStyle w:val="TAH"/>
            </w:pPr>
            <w:r w:rsidRPr="00F4442C">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EAE096" w14:textId="77777777" w:rsidR="00ED591F" w:rsidRPr="00F4442C" w:rsidRDefault="00ED591F" w:rsidP="002260CC">
            <w:pPr>
              <w:pStyle w:val="TAH"/>
            </w:pPr>
            <w:r w:rsidRPr="00F4442C">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B6C9FD" w14:textId="77777777" w:rsidR="00ED591F" w:rsidRPr="00F4442C" w:rsidRDefault="00ED591F" w:rsidP="002260CC">
            <w:pPr>
              <w:pStyle w:val="TAH"/>
            </w:pPr>
            <w:r w:rsidRPr="00F4442C">
              <w:t>Description</w:t>
            </w:r>
          </w:p>
        </w:tc>
      </w:tr>
      <w:tr w:rsidR="00ED591F" w:rsidRPr="00F4442C" w14:paraId="0B11BA5D" w14:textId="77777777" w:rsidTr="002260CC">
        <w:trPr>
          <w:jc w:val="center"/>
        </w:trPr>
        <w:tc>
          <w:tcPr>
            <w:tcW w:w="825" w:type="pct"/>
            <w:tcBorders>
              <w:top w:val="single" w:sz="6" w:space="0" w:color="auto"/>
              <w:left w:val="single" w:sz="6" w:space="0" w:color="auto"/>
              <w:bottom w:val="single" w:sz="6" w:space="0" w:color="auto"/>
              <w:right w:val="single" w:sz="6" w:space="0" w:color="auto"/>
            </w:tcBorders>
            <w:hideMark/>
          </w:tcPr>
          <w:p w14:paraId="77536F03" w14:textId="77777777" w:rsidR="00ED591F" w:rsidRPr="00F4442C" w:rsidRDefault="00ED591F" w:rsidP="002260CC">
            <w:pPr>
              <w:pStyle w:val="TAL"/>
            </w:pPr>
            <w:r w:rsidRPr="00F4442C">
              <w:t>Location</w:t>
            </w:r>
          </w:p>
        </w:tc>
        <w:tc>
          <w:tcPr>
            <w:tcW w:w="732" w:type="pct"/>
            <w:tcBorders>
              <w:top w:val="single" w:sz="6" w:space="0" w:color="auto"/>
              <w:left w:val="single" w:sz="6" w:space="0" w:color="auto"/>
              <w:bottom w:val="single" w:sz="6" w:space="0" w:color="auto"/>
              <w:right w:val="single" w:sz="6" w:space="0" w:color="auto"/>
            </w:tcBorders>
            <w:hideMark/>
          </w:tcPr>
          <w:p w14:paraId="56D6B3DC" w14:textId="77777777" w:rsidR="00ED591F" w:rsidRPr="00F4442C" w:rsidRDefault="00ED591F" w:rsidP="002260CC">
            <w:pPr>
              <w:pStyle w:val="TAL"/>
            </w:pPr>
            <w:r w:rsidRPr="00F4442C">
              <w:t>string</w:t>
            </w:r>
          </w:p>
        </w:tc>
        <w:tc>
          <w:tcPr>
            <w:tcW w:w="217" w:type="pct"/>
            <w:tcBorders>
              <w:top w:val="single" w:sz="6" w:space="0" w:color="auto"/>
              <w:left w:val="single" w:sz="6" w:space="0" w:color="auto"/>
              <w:bottom w:val="single" w:sz="6" w:space="0" w:color="auto"/>
              <w:right w:val="single" w:sz="6" w:space="0" w:color="auto"/>
            </w:tcBorders>
            <w:hideMark/>
          </w:tcPr>
          <w:p w14:paraId="05BEDCD0" w14:textId="77777777" w:rsidR="00ED591F" w:rsidRPr="00F4442C" w:rsidRDefault="00ED591F" w:rsidP="002260CC">
            <w:pPr>
              <w:pStyle w:val="TAC"/>
            </w:pPr>
            <w:r w:rsidRPr="00F4442C">
              <w:t>M</w:t>
            </w:r>
          </w:p>
        </w:tc>
        <w:tc>
          <w:tcPr>
            <w:tcW w:w="581" w:type="pct"/>
            <w:tcBorders>
              <w:top w:val="single" w:sz="6" w:space="0" w:color="auto"/>
              <w:left w:val="single" w:sz="6" w:space="0" w:color="auto"/>
              <w:bottom w:val="single" w:sz="6" w:space="0" w:color="auto"/>
              <w:right w:val="single" w:sz="6" w:space="0" w:color="auto"/>
            </w:tcBorders>
            <w:hideMark/>
          </w:tcPr>
          <w:p w14:paraId="0629BB88" w14:textId="77777777" w:rsidR="00ED591F" w:rsidRPr="00F4442C" w:rsidRDefault="00ED591F" w:rsidP="002260CC">
            <w:pPr>
              <w:pStyle w:val="TAL"/>
              <w:jc w:val="center"/>
            </w:pPr>
            <w:r w:rsidRPr="00F4442C">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A0C0B14" w14:textId="77777777" w:rsidR="00ED591F" w:rsidRPr="00F4442C" w:rsidRDefault="00ED591F" w:rsidP="002260CC">
            <w:pPr>
              <w:pStyle w:val="TAL"/>
            </w:pPr>
            <w:r w:rsidRPr="00F4442C">
              <w:t>An alternative URI of the resource located in an alternative NSCE server.</w:t>
            </w:r>
          </w:p>
        </w:tc>
      </w:tr>
    </w:tbl>
    <w:p w14:paraId="422728D3" w14:textId="77777777" w:rsidR="00ED591F" w:rsidRPr="00F4442C" w:rsidRDefault="00ED591F" w:rsidP="00ED591F"/>
    <w:p w14:paraId="7355F27A" w14:textId="77777777" w:rsidR="00ED591F" w:rsidRPr="00F4442C" w:rsidRDefault="00ED591F" w:rsidP="00ED591F">
      <w:pPr>
        <w:pStyle w:val="TH"/>
      </w:pPr>
      <w:r w:rsidRPr="00F4442C">
        <w:t>Table </w:t>
      </w:r>
      <w:r w:rsidRPr="00F4442C">
        <w:rPr>
          <w:lang w:eastAsia="zh-CN"/>
        </w:rPr>
        <w:t>6.2.3.3.3</w:t>
      </w:r>
      <w:r w:rsidRPr="00F4442C">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D591F" w:rsidRPr="00F4442C" w14:paraId="178DEF0A" w14:textId="77777777" w:rsidTr="002260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442BA1" w14:textId="77777777" w:rsidR="00ED591F" w:rsidRPr="00F4442C" w:rsidRDefault="00ED591F" w:rsidP="002260CC">
            <w:pPr>
              <w:pStyle w:val="TAH"/>
            </w:pPr>
            <w:r w:rsidRPr="00F4442C">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94A9C53" w14:textId="77777777" w:rsidR="00ED591F" w:rsidRPr="00F4442C" w:rsidRDefault="00ED591F" w:rsidP="002260CC">
            <w:pPr>
              <w:pStyle w:val="TAH"/>
            </w:pPr>
            <w:r w:rsidRPr="00F4442C">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E5BF804" w14:textId="77777777" w:rsidR="00ED591F" w:rsidRPr="00F4442C" w:rsidRDefault="00ED591F" w:rsidP="002260CC">
            <w:pPr>
              <w:pStyle w:val="TAH"/>
            </w:pPr>
            <w:r w:rsidRPr="00F4442C">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9467F75" w14:textId="77777777" w:rsidR="00ED591F" w:rsidRPr="00F4442C" w:rsidRDefault="00ED591F" w:rsidP="002260CC">
            <w:pPr>
              <w:pStyle w:val="TAH"/>
            </w:pPr>
            <w:r w:rsidRPr="00F4442C">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94625A" w14:textId="77777777" w:rsidR="00ED591F" w:rsidRPr="00F4442C" w:rsidRDefault="00ED591F" w:rsidP="002260CC">
            <w:pPr>
              <w:pStyle w:val="TAH"/>
            </w:pPr>
            <w:r w:rsidRPr="00F4442C">
              <w:t>Description</w:t>
            </w:r>
          </w:p>
        </w:tc>
      </w:tr>
      <w:tr w:rsidR="00ED591F" w:rsidRPr="00F4442C" w14:paraId="51ACD289" w14:textId="77777777" w:rsidTr="002260CC">
        <w:trPr>
          <w:jc w:val="center"/>
        </w:trPr>
        <w:tc>
          <w:tcPr>
            <w:tcW w:w="825" w:type="pct"/>
            <w:tcBorders>
              <w:top w:val="single" w:sz="6" w:space="0" w:color="auto"/>
              <w:left w:val="single" w:sz="6" w:space="0" w:color="auto"/>
              <w:bottom w:val="single" w:sz="6" w:space="0" w:color="auto"/>
              <w:right w:val="single" w:sz="6" w:space="0" w:color="auto"/>
            </w:tcBorders>
            <w:hideMark/>
          </w:tcPr>
          <w:p w14:paraId="3B180C07" w14:textId="77777777" w:rsidR="00ED591F" w:rsidRPr="00F4442C" w:rsidRDefault="00ED591F" w:rsidP="002260CC">
            <w:pPr>
              <w:pStyle w:val="TAL"/>
            </w:pPr>
            <w:r w:rsidRPr="00F4442C">
              <w:t>Location</w:t>
            </w:r>
          </w:p>
        </w:tc>
        <w:tc>
          <w:tcPr>
            <w:tcW w:w="732" w:type="pct"/>
            <w:tcBorders>
              <w:top w:val="single" w:sz="6" w:space="0" w:color="auto"/>
              <w:left w:val="single" w:sz="6" w:space="0" w:color="auto"/>
              <w:bottom w:val="single" w:sz="6" w:space="0" w:color="auto"/>
              <w:right w:val="single" w:sz="6" w:space="0" w:color="auto"/>
            </w:tcBorders>
            <w:hideMark/>
          </w:tcPr>
          <w:p w14:paraId="249247A1" w14:textId="77777777" w:rsidR="00ED591F" w:rsidRPr="00F4442C" w:rsidRDefault="00ED591F" w:rsidP="002260CC">
            <w:pPr>
              <w:pStyle w:val="TAL"/>
            </w:pPr>
            <w:r w:rsidRPr="00F4442C">
              <w:t>string</w:t>
            </w:r>
          </w:p>
        </w:tc>
        <w:tc>
          <w:tcPr>
            <w:tcW w:w="217" w:type="pct"/>
            <w:tcBorders>
              <w:top w:val="single" w:sz="6" w:space="0" w:color="auto"/>
              <w:left w:val="single" w:sz="6" w:space="0" w:color="auto"/>
              <w:bottom w:val="single" w:sz="6" w:space="0" w:color="auto"/>
              <w:right w:val="single" w:sz="6" w:space="0" w:color="auto"/>
            </w:tcBorders>
            <w:hideMark/>
          </w:tcPr>
          <w:p w14:paraId="1AD2B239" w14:textId="77777777" w:rsidR="00ED591F" w:rsidRPr="00F4442C" w:rsidRDefault="00ED591F" w:rsidP="002260CC">
            <w:pPr>
              <w:pStyle w:val="TAC"/>
            </w:pPr>
            <w:r w:rsidRPr="00F4442C">
              <w:t>M</w:t>
            </w:r>
          </w:p>
        </w:tc>
        <w:tc>
          <w:tcPr>
            <w:tcW w:w="581" w:type="pct"/>
            <w:tcBorders>
              <w:top w:val="single" w:sz="6" w:space="0" w:color="auto"/>
              <w:left w:val="single" w:sz="6" w:space="0" w:color="auto"/>
              <w:bottom w:val="single" w:sz="6" w:space="0" w:color="auto"/>
              <w:right w:val="single" w:sz="6" w:space="0" w:color="auto"/>
            </w:tcBorders>
            <w:hideMark/>
          </w:tcPr>
          <w:p w14:paraId="200BFA2B" w14:textId="77777777" w:rsidR="00ED591F" w:rsidRPr="00F4442C" w:rsidRDefault="00ED591F" w:rsidP="002260CC">
            <w:pPr>
              <w:pStyle w:val="TAL"/>
              <w:jc w:val="center"/>
            </w:pPr>
            <w:r w:rsidRPr="00F4442C">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68905B6" w14:textId="77777777" w:rsidR="00ED591F" w:rsidRPr="00F4442C" w:rsidRDefault="00ED591F" w:rsidP="002260CC">
            <w:pPr>
              <w:pStyle w:val="TAL"/>
            </w:pPr>
            <w:r w:rsidRPr="00F4442C">
              <w:t>An alternative URI of the resource located in an alternative NSCE server.</w:t>
            </w:r>
          </w:p>
        </w:tc>
      </w:tr>
    </w:tbl>
    <w:p w14:paraId="6E15AD2E" w14:textId="77777777" w:rsidR="00ED591F" w:rsidRPr="00F4442C" w:rsidRDefault="00ED591F" w:rsidP="00ED591F"/>
    <w:p w14:paraId="50A1AEA1" w14:textId="77777777" w:rsidR="00ED591F" w:rsidRPr="005F65D5" w:rsidRDefault="00ED591F" w:rsidP="00ED591F">
      <w:pPr>
        <w:pStyle w:val="6"/>
      </w:pPr>
      <w:bookmarkStart w:id="522" w:name="_Toc148176962"/>
      <w:bookmarkStart w:id="523" w:name="_Toc148359012"/>
      <w:bookmarkStart w:id="524" w:name="_Toc151743150"/>
      <w:bookmarkStart w:id="525" w:name="_Toc151743615"/>
      <w:r w:rsidRPr="005F65D5">
        <w:t>6.2.3.3.3.3</w:t>
      </w:r>
      <w:r w:rsidRPr="005F65D5">
        <w:tab/>
        <w:t>DELETE</w:t>
      </w:r>
      <w:bookmarkEnd w:id="522"/>
      <w:bookmarkEnd w:id="523"/>
      <w:bookmarkEnd w:id="524"/>
      <w:bookmarkEnd w:id="525"/>
    </w:p>
    <w:p w14:paraId="65B52623" w14:textId="77777777" w:rsidR="00ED591F" w:rsidRPr="00F4442C" w:rsidRDefault="00ED591F" w:rsidP="00ED591F">
      <w:pPr>
        <w:rPr>
          <w:noProof/>
          <w:lang w:eastAsia="zh-CN"/>
        </w:rPr>
      </w:pPr>
      <w:r w:rsidRPr="00F4442C">
        <w:rPr>
          <w:noProof/>
          <w:lang w:eastAsia="zh-CN"/>
        </w:rPr>
        <w:t xml:space="preserve">The HTTP DELETE method allows a service consumer (e.g. VAL Server) to request the deletion of an existing </w:t>
      </w:r>
      <w:r w:rsidRPr="00F4442C">
        <w:t>"Individual Network Slice Optimization Subscription" resource at the NSCE Server</w:t>
      </w:r>
      <w:r w:rsidRPr="00F4442C">
        <w:rPr>
          <w:noProof/>
          <w:lang w:eastAsia="zh-CN"/>
        </w:rPr>
        <w:t>.</w:t>
      </w:r>
    </w:p>
    <w:p w14:paraId="7184E9C6" w14:textId="77777777" w:rsidR="00ED591F" w:rsidRPr="00F4442C" w:rsidRDefault="00ED591F" w:rsidP="00ED591F">
      <w:r w:rsidRPr="00F4442C">
        <w:t>This method shall support the URI query parameters specified in table 6.2.3.3.3.3-1.</w:t>
      </w:r>
    </w:p>
    <w:p w14:paraId="130941B3" w14:textId="77777777" w:rsidR="00ED591F" w:rsidRPr="00F4442C" w:rsidRDefault="00ED591F" w:rsidP="00ED591F">
      <w:pPr>
        <w:pStyle w:val="TH"/>
        <w:rPr>
          <w:rFonts w:cs="Arial"/>
        </w:rPr>
      </w:pPr>
      <w:r w:rsidRPr="00F4442C">
        <w:t>Table 6.2.3.3.3.3-1: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D591F" w:rsidRPr="00F4442C" w14:paraId="6137CD0F" w14:textId="77777777" w:rsidTr="002260CC">
        <w:trPr>
          <w:jc w:val="center"/>
        </w:trPr>
        <w:tc>
          <w:tcPr>
            <w:tcW w:w="825" w:type="pct"/>
            <w:tcBorders>
              <w:bottom w:val="single" w:sz="6" w:space="0" w:color="auto"/>
            </w:tcBorders>
            <w:shd w:val="clear" w:color="auto" w:fill="C0C0C0"/>
            <w:vAlign w:val="center"/>
          </w:tcPr>
          <w:p w14:paraId="652A31BD" w14:textId="77777777" w:rsidR="00ED591F" w:rsidRPr="00F4442C" w:rsidRDefault="00ED591F" w:rsidP="002260CC">
            <w:pPr>
              <w:pStyle w:val="TAH"/>
            </w:pPr>
            <w:r w:rsidRPr="00F4442C">
              <w:t>Name</w:t>
            </w:r>
          </w:p>
        </w:tc>
        <w:tc>
          <w:tcPr>
            <w:tcW w:w="731" w:type="pct"/>
            <w:tcBorders>
              <w:bottom w:val="single" w:sz="6" w:space="0" w:color="auto"/>
            </w:tcBorders>
            <w:shd w:val="clear" w:color="auto" w:fill="C0C0C0"/>
            <w:vAlign w:val="center"/>
          </w:tcPr>
          <w:p w14:paraId="1EC304F7" w14:textId="77777777" w:rsidR="00ED591F" w:rsidRPr="00F4442C" w:rsidRDefault="00ED591F" w:rsidP="002260CC">
            <w:pPr>
              <w:pStyle w:val="TAH"/>
            </w:pPr>
            <w:r w:rsidRPr="00F4442C">
              <w:t>Data type</w:t>
            </w:r>
          </w:p>
        </w:tc>
        <w:tc>
          <w:tcPr>
            <w:tcW w:w="215" w:type="pct"/>
            <w:tcBorders>
              <w:bottom w:val="single" w:sz="6" w:space="0" w:color="auto"/>
            </w:tcBorders>
            <w:shd w:val="clear" w:color="auto" w:fill="C0C0C0"/>
            <w:vAlign w:val="center"/>
          </w:tcPr>
          <w:p w14:paraId="3AA24163" w14:textId="77777777" w:rsidR="00ED591F" w:rsidRPr="00F4442C" w:rsidRDefault="00ED591F" w:rsidP="002260CC">
            <w:pPr>
              <w:pStyle w:val="TAH"/>
            </w:pPr>
            <w:r w:rsidRPr="00F4442C">
              <w:t>P</w:t>
            </w:r>
          </w:p>
        </w:tc>
        <w:tc>
          <w:tcPr>
            <w:tcW w:w="580" w:type="pct"/>
            <w:tcBorders>
              <w:bottom w:val="single" w:sz="6" w:space="0" w:color="auto"/>
            </w:tcBorders>
            <w:shd w:val="clear" w:color="auto" w:fill="C0C0C0"/>
            <w:vAlign w:val="center"/>
          </w:tcPr>
          <w:p w14:paraId="7DB33BA4" w14:textId="77777777" w:rsidR="00ED591F" w:rsidRPr="00F4442C" w:rsidRDefault="00ED591F" w:rsidP="002260CC">
            <w:pPr>
              <w:pStyle w:val="TAH"/>
            </w:pPr>
            <w:r w:rsidRPr="00F4442C">
              <w:t>Cardinality</w:t>
            </w:r>
          </w:p>
        </w:tc>
        <w:tc>
          <w:tcPr>
            <w:tcW w:w="1852" w:type="pct"/>
            <w:tcBorders>
              <w:bottom w:val="single" w:sz="6" w:space="0" w:color="auto"/>
            </w:tcBorders>
            <w:shd w:val="clear" w:color="auto" w:fill="C0C0C0"/>
            <w:vAlign w:val="center"/>
          </w:tcPr>
          <w:p w14:paraId="60040A1F" w14:textId="77777777" w:rsidR="00ED591F" w:rsidRPr="00F4442C" w:rsidRDefault="00ED591F" w:rsidP="002260CC">
            <w:pPr>
              <w:pStyle w:val="TAH"/>
            </w:pPr>
            <w:r w:rsidRPr="00F4442C">
              <w:t>Description</w:t>
            </w:r>
          </w:p>
        </w:tc>
        <w:tc>
          <w:tcPr>
            <w:tcW w:w="796" w:type="pct"/>
            <w:tcBorders>
              <w:bottom w:val="single" w:sz="6" w:space="0" w:color="auto"/>
            </w:tcBorders>
            <w:shd w:val="clear" w:color="auto" w:fill="C0C0C0"/>
            <w:vAlign w:val="center"/>
          </w:tcPr>
          <w:p w14:paraId="160537BB" w14:textId="77777777" w:rsidR="00ED591F" w:rsidRPr="00F4442C" w:rsidRDefault="00ED591F" w:rsidP="002260CC">
            <w:pPr>
              <w:pStyle w:val="TAH"/>
            </w:pPr>
            <w:r w:rsidRPr="00F4442C">
              <w:t>Applicability</w:t>
            </w:r>
          </w:p>
        </w:tc>
      </w:tr>
      <w:tr w:rsidR="00ED591F" w:rsidRPr="00F4442C" w14:paraId="00D39CB9" w14:textId="77777777" w:rsidTr="002260CC">
        <w:trPr>
          <w:jc w:val="center"/>
        </w:trPr>
        <w:tc>
          <w:tcPr>
            <w:tcW w:w="825" w:type="pct"/>
            <w:tcBorders>
              <w:top w:val="single" w:sz="6" w:space="0" w:color="auto"/>
            </w:tcBorders>
            <w:shd w:val="clear" w:color="auto" w:fill="auto"/>
            <w:vAlign w:val="center"/>
          </w:tcPr>
          <w:p w14:paraId="34C2A745" w14:textId="77777777" w:rsidR="00ED591F" w:rsidRPr="00F4442C" w:rsidRDefault="00ED591F" w:rsidP="002260CC">
            <w:pPr>
              <w:pStyle w:val="TAL"/>
            </w:pPr>
            <w:r w:rsidRPr="00F4442C">
              <w:t>n/a</w:t>
            </w:r>
          </w:p>
        </w:tc>
        <w:tc>
          <w:tcPr>
            <w:tcW w:w="731" w:type="pct"/>
            <w:tcBorders>
              <w:top w:val="single" w:sz="6" w:space="0" w:color="auto"/>
            </w:tcBorders>
            <w:vAlign w:val="center"/>
          </w:tcPr>
          <w:p w14:paraId="2A97CE58" w14:textId="77777777" w:rsidR="00ED591F" w:rsidRPr="00F4442C" w:rsidRDefault="00ED591F" w:rsidP="002260CC">
            <w:pPr>
              <w:pStyle w:val="TAL"/>
            </w:pPr>
          </w:p>
        </w:tc>
        <w:tc>
          <w:tcPr>
            <w:tcW w:w="215" w:type="pct"/>
            <w:tcBorders>
              <w:top w:val="single" w:sz="6" w:space="0" w:color="auto"/>
            </w:tcBorders>
            <w:vAlign w:val="center"/>
          </w:tcPr>
          <w:p w14:paraId="1CD3DC5D" w14:textId="77777777" w:rsidR="00ED591F" w:rsidRPr="00F4442C" w:rsidRDefault="00ED591F" w:rsidP="002260CC">
            <w:pPr>
              <w:pStyle w:val="TAC"/>
            </w:pPr>
          </w:p>
        </w:tc>
        <w:tc>
          <w:tcPr>
            <w:tcW w:w="580" w:type="pct"/>
            <w:tcBorders>
              <w:top w:val="single" w:sz="6" w:space="0" w:color="auto"/>
            </w:tcBorders>
            <w:vAlign w:val="center"/>
          </w:tcPr>
          <w:p w14:paraId="06B99FD3" w14:textId="77777777" w:rsidR="00ED591F" w:rsidRPr="00F4442C" w:rsidRDefault="00ED591F" w:rsidP="002260CC">
            <w:pPr>
              <w:pStyle w:val="TAC"/>
            </w:pPr>
          </w:p>
        </w:tc>
        <w:tc>
          <w:tcPr>
            <w:tcW w:w="1852" w:type="pct"/>
            <w:tcBorders>
              <w:top w:val="single" w:sz="6" w:space="0" w:color="auto"/>
            </w:tcBorders>
            <w:shd w:val="clear" w:color="auto" w:fill="auto"/>
            <w:vAlign w:val="center"/>
          </w:tcPr>
          <w:p w14:paraId="1A35126F" w14:textId="77777777" w:rsidR="00ED591F" w:rsidRPr="00F4442C" w:rsidRDefault="00ED591F" w:rsidP="002260CC">
            <w:pPr>
              <w:pStyle w:val="TAL"/>
            </w:pPr>
          </w:p>
        </w:tc>
        <w:tc>
          <w:tcPr>
            <w:tcW w:w="796" w:type="pct"/>
            <w:tcBorders>
              <w:top w:val="single" w:sz="6" w:space="0" w:color="auto"/>
            </w:tcBorders>
            <w:vAlign w:val="center"/>
          </w:tcPr>
          <w:p w14:paraId="0110E952" w14:textId="77777777" w:rsidR="00ED591F" w:rsidRPr="00F4442C" w:rsidRDefault="00ED591F" w:rsidP="002260CC">
            <w:pPr>
              <w:pStyle w:val="TAL"/>
            </w:pPr>
          </w:p>
        </w:tc>
      </w:tr>
    </w:tbl>
    <w:p w14:paraId="513025F2" w14:textId="77777777" w:rsidR="00ED591F" w:rsidRPr="00F4442C" w:rsidRDefault="00ED591F" w:rsidP="00ED591F"/>
    <w:p w14:paraId="3F2C97DB" w14:textId="77777777" w:rsidR="00ED591F" w:rsidRPr="00F4442C" w:rsidRDefault="00ED591F" w:rsidP="00ED591F">
      <w:r w:rsidRPr="00F4442C">
        <w:t>This method shall support the request data structures specified in table 6.2.3.3.3.4-2 and the response data structures and response codes specified in table 6.2.3.3.3.4-3.</w:t>
      </w:r>
    </w:p>
    <w:p w14:paraId="2CCA7D1C" w14:textId="77777777" w:rsidR="00ED591F" w:rsidRPr="00F4442C" w:rsidRDefault="00ED591F" w:rsidP="00ED591F">
      <w:pPr>
        <w:pStyle w:val="TH"/>
      </w:pPr>
      <w:r w:rsidRPr="00F4442C">
        <w:lastRenderedPageBreak/>
        <w:t>Table 6.2.3.3.3.3-2: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ED591F" w:rsidRPr="00F4442C" w14:paraId="2B9F4AEE" w14:textId="77777777" w:rsidTr="002260CC">
        <w:trPr>
          <w:jc w:val="center"/>
        </w:trPr>
        <w:tc>
          <w:tcPr>
            <w:tcW w:w="1696" w:type="dxa"/>
            <w:tcBorders>
              <w:bottom w:val="single" w:sz="6" w:space="0" w:color="auto"/>
            </w:tcBorders>
            <w:shd w:val="clear" w:color="auto" w:fill="C0C0C0"/>
            <w:vAlign w:val="center"/>
          </w:tcPr>
          <w:p w14:paraId="6F2E58C3" w14:textId="77777777" w:rsidR="00ED591F" w:rsidRPr="00F4442C" w:rsidRDefault="00ED591F" w:rsidP="002260CC">
            <w:pPr>
              <w:pStyle w:val="TAH"/>
            </w:pPr>
            <w:r w:rsidRPr="00F4442C">
              <w:t>Data type</w:t>
            </w:r>
          </w:p>
        </w:tc>
        <w:tc>
          <w:tcPr>
            <w:tcW w:w="426" w:type="dxa"/>
            <w:tcBorders>
              <w:bottom w:val="single" w:sz="6" w:space="0" w:color="auto"/>
            </w:tcBorders>
            <w:shd w:val="clear" w:color="auto" w:fill="C0C0C0"/>
            <w:vAlign w:val="center"/>
          </w:tcPr>
          <w:p w14:paraId="60101684" w14:textId="77777777" w:rsidR="00ED591F" w:rsidRPr="00F4442C" w:rsidRDefault="00ED591F" w:rsidP="002260CC">
            <w:pPr>
              <w:pStyle w:val="TAH"/>
            </w:pPr>
            <w:r w:rsidRPr="00F4442C">
              <w:t>P</w:t>
            </w:r>
          </w:p>
        </w:tc>
        <w:tc>
          <w:tcPr>
            <w:tcW w:w="1160" w:type="dxa"/>
            <w:tcBorders>
              <w:bottom w:val="single" w:sz="6" w:space="0" w:color="auto"/>
            </w:tcBorders>
            <w:shd w:val="clear" w:color="auto" w:fill="C0C0C0"/>
            <w:vAlign w:val="center"/>
          </w:tcPr>
          <w:p w14:paraId="643CB286" w14:textId="77777777" w:rsidR="00ED591F" w:rsidRPr="00F4442C" w:rsidRDefault="00ED591F" w:rsidP="002260CC">
            <w:pPr>
              <w:pStyle w:val="TAH"/>
            </w:pPr>
            <w:r w:rsidRPr="00F4442C">
              <w:t>Cardinality</w:t>
            </w:r>
          </w:p>
        </w:tc>
        <w:tc>
          <w:tcPr>
            <w:tcW w:w="6345" w:type="dxa"/>
            <w:tcBorders>
              <w:bottom w:val="single" w:sz="6" w:space="0" w:color="auto"/>
            </w:tcBorders>
            <w:shd w:val="clear" w:color="auto" w:fill="C0C0C0"/>
            <w:vAlign w:val="center"/>
          </w:tcPr>
          <w:p w14:paraId="0799A017" w14:textId="77777777" w:rsidR="00ED591F" w:rsidRPr="00F4442C" w:rsidRDefault="00ED591F" w:rsidP="002260CC">
            <w:pPr>
              <w:pStyle w:val="TAH"/>
            </w:pPr>
            <w:r w:rsidRPr="00F4442C">
              <w:t>Description</w:t>
            </w:r>
          </w:p>
        </w:tc>
      </w:tr>
      <w:tr w:rsidR="00ED591F" w:rsidRPr="00F4442C" w14:paraId="7E07CCD5" w14:textId="77777777" w:rsidTr="002260CC">
        <w:trPr>
          <w:jc w:val="center"/>
        </w:trPr>
        <w:tc>
          <w:tcPr>
            <w:tcW w:w="1696" w:type="dxa"/>
            <w:tcBorders>
              <w:top w:val="single" w:sz="6" w:space="0" w:color="auto"/>
            </w:tcBorders>
            <w:shd w:val="clear" w:color="auto" w:fill="auto"/>
            <w:vAlign w:val="center"/>
          </w:tcPr>
          <w:p w14:paraId="190A4542" w14:textId="77777777" w:rsidR="00ED591F" w:rsidRPr="00F4442C" w:rsidRDefault="00ED591F" w:rsidP="002260CC">
            <w:pPr>
              <w:pStyle w:val="TAL"/>
            </w:pPr>
            <w:r w:rsidRPr="00F4442C">
              <w:t>n/a</w:t>
            </w:r>
          </w:p>
        </w:tc>
        <w:tc>
          <w:tcPr>
            <w:tcW w:w="426" w:type="dxa"/>
            <w:tcBorders>
              <w:top w:val="single" w:sz="6" w:space="0" w:color="auto"/>
            </w:tcBorders>
            <w:vAlign w:val="center"/>
          </w:tcPr>
          <w:p w14:paraId="3A0FC2AE" w14:textId="77777777" w:rsidR="00ED591F" w:rsidRPr="00F4442C" w:rsidRDefault="00ED591F" w:rsidP="002260CC">
            <w:pPr>
              <w:pStyle w:val="TAC"/>
            </w:pPr>
          </w:p>
        </w:tc>
        <w:tc>
          <w:tcPr>
            <w:tcW w:w="1160" w:type="dxa"/>
            <w:tcBorders>
              <w:top w:val="single" w:sz="6" w:space="0" w:color="auto"/>
            </w:tcBorders>
            <w:vAlign w:val="center"/>
          </w:tcPr>
          <w:p w14:paraId="09AC4E8D" w14:textId="77777777" w:rsidR="00ED591F" w:rsidRPr="00F4442C" w:rsidRDefault="00ED591F" w:rsidP="002260CC">
            <w:pPr>
              <w:pStyle w:val="TAC"/>
            </w:pPr>
          </w:p>
        </w:tc>
        <w:tc>
          <w:tcPr>
            <w:tcW w:w="6345" w:type="dxa"/>
            <w:tcBorders>
              <w:top w:val="single" w:sz="6" w:space="0" w:color="auto"/>
            </w:tcBorders>
            <w:shd w:val="clear" w:color="auto" w:fill="auto"/>
            <w:vAlign w:val="center"/>
          </w:tcPr>
          <w:p w14:paraId="324E39AF" w14:textId="77777777" w:rsidR="00ED591F" w:rsidRPr="00F4442C" w:rsidRDefault="00ED591F" w:rsidP="002260CC">
            <w:pPr>
              <w:pStyle w:val="TAL"/>
            </w:pPr>
          </w:p>
        </w:tc>
      </w:tr>
    </w:tbl>
    <w:p w14:paraId="0C49F48E" w14:textId="77777777" w:rsidR="00ED591F" w:rsidRPr="00F4442C" w:rsidRDefault="00ED591F" w:rsidP="00ED591F"/>
    <w:p w14:paraId="0C3791BA" w14:textId="77777777" w:rsidR="00ED591F" w:rsidRPr="00F4442C" w:rsidRDefault="00ED591F" w:rsidP="00ED591F">
      <w:pPr>
        <w:pStyle w:val="TH"/>
      </w:pPr>
      <w:r w:rsidRPr="00F4442C">
        <w:t>Table 6.2.3.3.3.3-3: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ED591F" w:rsidRPr="00F4442C" w14:paraId="6BAFED67" w14:textId="77777777" w:rsidTr="002260CC">
        <w:trPr>
          <w:jc w:val="center"/>
        </w:trPr>
        <w:tc>
          <w:tcPr>
            <w:tcW w:w="881" w:type="pct"/>
            <w:tcBorders>
              <w:bottom w:val="single" w:sz="6" w:space="0" w:color="auto"/>
            </w:tcBorders>
            <w:shd w:val="clear" w:color="auto" w:fill="C0C0C0"/>
            <w:vAlign w:val="center"/>
          </w:tcPr>
          <w:p w14:paraId="4ADE5181" w14:textId="77777777" w:rsidR="00ED591F" w:rsidRPr="00F4442C" w:rsidRDefault="00ED591F" w:rsidP="002260CC">
            <w:pPr>
              <w:pStyle w:val="TAH"/>
            </w:pPr>
            <w:r w:rsidRPr="00F4442C">
              <w:t>Data type</w:t>
            </w:r>
          </w:p>
        </w:tc>
        <w:tc>
          <w:tcPr>
            <w:tcW w:w="221" w:type="pct"/>
            <w:tcBorders>
              <w:bottom w:val="single" w:sz="6" w:space="0" w:color="auto"/>
            </w:tcBorders>
            <w:shd w:val="clear" w:color="auto" w:fill="C0C0C0"/>
            <w:vAlign w:val="center"/>
          </w:tcPr>
          <w:p w14:paraId="4DE99FE6" w14:textId="77777777" w:rsidR="00ED591F" w:rsidRPr="00F4442C" w:rsidRDefault="00ED591F" w:rsidP="002260CC">
            <w:pPr>
              <w:pStyle w:val="TAH"/>
            </w:pPr>
            <w:r w:rsidRPr="00F4442C">
              <w:t>P</w:t>
            </w:r>
          </w:p>
        </w:tc>
        <w:tc>
          <w:tcPr>
            <w:tcW w:w="597" w:type="pct"/>
            <w:tcBorders>
              <w:bottom w:val="single" w:sz="6" w:space="0" w:color="auto"/>
            </w:tcBorders>
            <w:shd w:val="clear" w:color="auto" w:fill="C0C0C0"/>
            <w:vAlign w:val="center"/>
          </w:tcPr>
          <w:p w14:paraId="16A812D3" w14:textId="77777777" w:rsidR="00ED591F" w:rsidRPr="00F4442C" w:rsidRDefault="00ED591F" w:rsidP="002260CC">
            <w:pPr>
              <w:pStyle w:val="TAH"/>
            </w:pPr>
            <w:r w:rsidRPr="00F4442C">
              <w:t>Cardinality</w:t>
            </w:r>
          </w:p>
        </w:tc>
        <w:tc>
          <w:tcPr>
            <w:tcW w:w="728" w:type="pct"/>
            <w:tcBorders>
              <w:bottom w:val="single" w:sz="6" w:space="0" w:color="auto"/>
            </w:tcBorders>
            <w:shd w:val="clear" w:color="auto" w:fill="C0C0C0"/>
            <w:vAlign w:val="center"/>
          </w:tcPr>
          <w:p w14:paraId="48E6DB14" w14:textId="77777777" w:rsidR="00ED591F" w:rsidRPr="00F4442C" w:rsidRDefault="00ED591F" w:rsidP="002260CC">
            <w:pPr>
              <w:pStyle w:val="TAH"/>
            </w:pPr>
            <w:r w:rsidRPr="00F4442C">
              <w:t>Response</w:t>
            </w:r>
          </w:p>
          <w:p w14:paraId="5B6F7178" w14:textId="77777777" w:rsidR="00ED591F" w:rsidRPr="00F4442C" w:rsidRDefault="00ED591F" w:rsidP="002260CC">
            <w:pPr>
              <w:pStyle w:val="TAH"/>
            </w:pPr>
            <w:r w:rsidRPr="00F4442C">
              <w:t>codes</w:t>
            </w:r>
          </w:p>
        </w:tc>
        <w:tc>
          <w:tcPr>
            <w:tcW w:w="2573" w:type="pct"/>
            <w:tcBorders>
              <w:bottom w:val="single" w:sz="6" w:space="0" w:color="auto"/>
            </w:tcBorders>
            <w:shd w:val="clear" w:color="auto" w:fill="C0C0C0"/>
            <w:vAlign w:val="center"/>
          </w:tcPr>
          <w:p w14:paraId="5D60F550" w14:textId="77777777" w:rsidR="00ED591F" w:rsidRPr="00F4442C" w:rsidRDefault="00ED591F" w:rsidP="002260CC">
            <w:pPr>
              <w:pStyle w:val="TAH"/>
            </w:pPr>
            <w:r w:rsidRPr="00F4442C">
              <w:t>Description</w:t>
            </w:r>
          </w:p>
        </w:tc>
      </w:tr>
      <w:tr w:rsidR="00ED591F" w:rsidRPr="00F4442C" w14:paraId="51521180" w14:textId="77777777" w:rsidTr="002260CC">
        <w:trPr>
          <w:jc w:val="center"/>
        </w:trPr>
        <w:tc>
          <w:tcPr>
            <w:tcW w:w="881" w:type="pct"/>
            <w:tcBorders>
              <w:top w:val="single" w:sz="6" w:space="0" w:color="auto"/>
            </w:tcBorders>
            <w:shd w:val="clear" w:color="auto" w:fill="auto"/>
            <w:vAlign w:val="center"/>
          </w:tcPr>
          <w:p w14:paraId="57338579" w14:textId="77777777" w:rsidR="00ED591F" w:rsidRPr="00F4442C" w:rsidRDefault="00ED591F" w:rsidP="002260CC">
            <w:pPr>
              <w:pStyle w:val="TAL"/>
            </w:pPr>
            <w:r w:rsidRPr="00F4442C">
              <w:t>n/a</w:t>
            </w:r>
          </w:p>
        </w:tc>
        <w:tc>
          <w:tcPr>
            <w:tcW w:w="221" w:type="pct"/>
            <w:tcBorders>
              <w:top w:val="single" w:sz="6" w:space="0" w:color="auto"/>
            </w:tcBorders>
            <w:vAlign w:val="center"/>
          </w:tcPr>
          <w:p w14:paraId="6E9452F0" w14:textId="77777777" w:rsidR="00ED591F" w:rsidRPr="00F4442C" w:rsidRDefault="00ED591F" w:rsidP="002260CC">
            <w:pPr>
              <w:pStyle w:val="TAC"/>
            </w:pPr>
          </w:p>
        </w:tc>
        <w:tc>
          <w:tcPr>
            <w:tcW w:w="597" w:type="pct"/>
            <w:tcBorders>
              <w:top w:val="single" w:sz="6" w:space="0" w:color="auto"/>
            </w:tcBorders>
            <w:vAlign w:val="center"/>
          </w:tcPr>
          <w:p w14:paraId="4B3EB52D" w14:textId="77777777" w:rsidR="00ED591F" w:rsidRPr="00F4442C" w:rsidRDefault="00ED591F" w:rsidP="002260CC">
            <w:pPr>
              <w:pStyle w:val="TAC"/>
            </w:pPr>
          </w:p>
        </w:tc>
        <w:tc>
          <w:tcPr>
            <w:tcW w:w="728" w:type="pct"/>
            <w:tcBorders>
              <w:top w:val="single" w:sz="6" w:space="0" w:color="auto"/>
            </w:tcBorders>
            <w:vAlign w:val="center"/>
          </w:tcPr>
          <w:p w14:paraId="3FB96015" w14:textId="77777777" w:rsidR="00ED591F" w:rsidRPr="00F4442C" w:rsidRDefault="00ED591F" w:rsidP="002260CC">
            <w:pPr>
              <w:pStyle w:val="TAL"/>
            </w:pPr>
            <w:r w:rsidRPr="00F4442C">
              <w:t>204 No Content</w:t>
            </w:r>
          </w:p>
        </w:tc>
        <w:tc>
          <w:tcPr>
            <w:tcW w:w="2573" w:type="pct"/>
            <w:tcBorders>
              <w:top w:val="single" w:sz="6" w:space="0" w:color="auto"/>
            </w:tcBorders>
            <w:shd w:val="clear" w:color="auto" w:fill="auto"/>
            <w:vAlign w:val="center"/>
          </w:tcPr>
          <w:p w14:paraId="45A7CC36" w14:textId="77777777" w:rsidR="00ED591F" w:rsidRPr="00F4442C" w:rsidRDefault="00ED591F" w:rsidP="002260CC">
            <w:pPr>
              <w:pStyle w:val="TAL"/>
            </w:pPr>
            <w:r w:rsidRPr="00F4442C">
              <w:t>Successful case. The "Individual Network Slice Optimization Subscription" resource is successfully deleted.</w:t>
            </w:r>
          </w:p>
        </w:tc>
      </w:tr>
      <w:tr w:rsidR="00ED591F" w:rsidRPr="00F4442C" w14:paraId="4A456C3D" w14:textId="77777777" w:rsidTr="002260CC">
        <w:trPr>
          <w:jc w:val="center"/>
        </w:trPr>
        <w:tc>
          <w:tcPr>
            <w:tcW w:w="881" w:type="pct"/>
            <w:shd w:val="clear" w:color="auto" w:fill="auto"/>
            <w:vAlign w:val="center"/>
          </w:tcPr>
          <w:p w14:paraId="54764C31" w14:textId="77777777" w:rsidR="00ED591F" w:rsidRPr="00F4442C" w:rsidRDefault="00ED591F" w:rsidP="002260CC">
            <w:pPr>
              <w:pStyle w:val="TAL"/>
            </w:pPr>
            <w:r w:rsidRPr="00F4442C">
              <w:t>n/a</w:t>
            </w:r>
          </w:p>
        </w:tc>
        <w:tc>
          <w:tcPr>
            <w:tcW w:w="221" w:type="pct"/>
            <w:vAlign w:val="center"/>
          </w:tcPr>
          <w:p w14:paraId="5955D4D5" w14:textId="77777777" w:rsidR="00ED591F" w:rsidRPr="00F4442C" w:rsidRDefault="00ED591F" w:rsidP="002260CC">
            <w:pPr>
              <w:pStyle w:val="TAC"/>
            </w:pPr>
          </w:p>
        </w:tc>
        <w:tc>
          <w:tcPr>
            <w:tcW w:w="597" w:type="pct"/>
            <w:vAlign w:val="center"/>
          </w:tcPr>
          <w:p w14:paraId="4CD2D1D6" w14:textId="77777777" w:rsidR="00ED591F" w:rsidRPr="00F4442C" w:rsidRDefault="00ED591F" w:rsidP="002260CC">
            <w:pPr>
              <w:pStyle w:val="TAC"/>
            </w:pPr>
          </w:p>
        </w:tc>
        <w:tc>
          <w:tcPr>
            <w:tcW w:w="728" w:type="pct"/>
            <w:vAlign w:val="center"/>
          </w:tcPr>
          <w:p w14:paraId="4EC8CC24" w14:textId="77777777" w:rsidR="00ED591F" w:rsidRPr="00F4442C" w:rsidRDefault="00ED591F" w:rsidP="002260CC">
            <w:pPr>
              <w:pStyle w:val="TAL"/>
            </w:pPr>
            <w:r w:rsidRPr="00F4442C">
              <w:t>307 Temporary Redirect</w:t>
            </w:r>
          </w:p>
        </w:tc>
        <w:tc>
          <w:tcPr>
            <w:tcW w:w="2573" w:type="pct"/>
            <w:shd w:val="clear" w:color="auto" w:fill="auto"/>
            <w:vAlign w:val="center"/>
          </w:tcPr>
          <w:p w14:paraId="084C7346" w14:textId="77777777" w:rsidR="00ED591F" w:rsidRPr="00F4442C" w:rsidRDefault="00ED591F" w:rsidP="002260CC">
            <w:pPr>
              <w:pStyle w:val="TAL"/>
            </w:pPr>
            <w:r w:rsidRPr="00F4442C">
              <w:t>Temporary redirection. The response shall include a Location header field containing an alternative URI of the resource located in an alternative NSCE Server.</w:t>
            </w:r>
          </w:p>
          <w:p w14:paraId="77EEF102" w14:textId="77777777" w:rsidR="00ED591F" w:rsidRPr="00F4442C" w:rsidRDefault="00ED591F" w:rsidP="002260CC">
            <w:pPr>
              <w:pStyle w:val="TAL"/>
            </w:pPr>
          </w:p>
          <w:p w14:paraId="24A0DCDA" w14:textId="77777777" w:rsidR="00ED591F" w:rsidRPr="00F4442C" w:rsidRDefault="00ED591F" w:rsidP="002260CC">
            <w:pPr>
              <w:pStyle w:val="TAL"/>
            </w:pPr>
            <w:r w:rsidRPr="00F4442C">
              <w:t>Redirection handling is described in clause 5.2.10 of 3GPP TS 29.122 [2].</w:t>
            </w:r>
          </w:p>
        </w:tc>
      </w:tr>
      <w:tr w:rsidR="00ED591F" w:rsidRPr="00F4442C" w14:paraId="06FE0007" w14:textId="77777777" w:rsidTr="002260CC">
        <w:trPr>
          <w:jc w:val="center"/>
        </w:trPr>
        <w:tc>
          <w:tcPr>
            <w:tcW w:w="881" w:type="pct"/>
            <w:shd w:val="clear" w:color="auto" w:fill="auto"/>
            <w:vAlign w:val="center"/>
          </w:tcPr>
          <w:p w14:paraId="64564037" w14:textId="77777777" w:rsidR="00ED591F" w:rsidRPr="00F4442C" w:rsidRDefault="00ED591F" w:rsidP="002260CC">
            <w:pPr>
              <w:pStyle w:val="TAL"/>
            </w:pPr>
            <w:r w:rsidRPr="00F4442C">
              <w:rPr>
                <w:lang w:eastAsia="zh-CN"/>
              </w:rPr>
              <w:t>n/a</w:t>
            </w:r>
          </w:p>
        </w:tc>
        <w:tc>
          <w:tcPr>
            <w:tcW w:w="221" w:type="pct"/>
            <w:vAlign w:val="center"/>
          </w:tcPr>
          <w:p w14:paraId="5BEA78F0" w14:textId="77777777" w:rsidR="00ED591F" w:rsidRPr="00F4442C" w:rsidRDefault="00ED591F" w:rsidP="002260CC">
            <w:pPr>
              <w:pStyle w:val="TAC"/>
            </w:pPr>
          </w:p>
        </w:tc>
        <w:tc>
          <w:tcPr>
            <w:tcW w:w="597" w:type="pct"/>
            <w:vAlign w:val="center"/>
          </w:tcPr>
          <w:p w14:paraId="4D2E6BCC" w14:textId="77777777" w:rsidR="00ED591F" w:rsidRPr="00F4442C" w:rsidRDefault="00ED591F" w:rsidP="002260CC">
            <w:pPr>
              <w:pStyle w:val="TAC"/>
            </w:pPr>
          </w:p>
        </w:tc>
        <w:tc>
          <w:tcPr>
            <w:tcW w:w="728" w:type="pct"/>
            <w:vAlign w:val="center"/>
          </w:tcPr>
          <w:p w14:paraId="08EA5E6F" w14:textId="77777777" w:rsidR="00ED591F" w:rsidRPr="00F4442C" w:rsidRDefault="00ED591F" w:rsidP="002260CC">
            <w:pPr>
              <w:pStyle w:val="TAL"/>
            </w:pPr>
            <w:r w:rsidRPr="00F4442C">
              <w:t>308 Permanent Redirect</w:t>
            </w:r>
          </w:p>
        </w:tc>
        <w:tc>
          <w:tcPr>
            <w:tcW w:w="2573" w:type="pct"/>
            <w:shd w:val="clear" w:color="auto" w:fill="auto"/>
            <w:vAlign w:val="center"/>
          </w:tcPr>
          <w:p w14:paraId="22357C54" w14:textId="77777777" w:rsidR="00ED591F" w:rsidRPr="00F4442C" w:rsidRDefault="00ED591F" w:rsidP="002260CC">
            <w:pPr>
              <w:pStyle w:val="TAL"/>
            </w:pPr>
            <w:r w:rsidRPr="00F4442C">
              <w:t>Permanent redirection. The response shall include a Location header field containing an alternative URI of the resource located in an alternative NSCE Server.</w:t>
            </w:r>
          </w:p>
          <w:p w14:paraId="78EF583C" w14:textId="77777777" w:rsidR="00ED591F" w:rsidRPr="00F4442C" w:rsidRDefault="00ED591F" w:rsidP="002260CC">
            <w:pPr>
              <w:pStyle w:val="TAL"/>
            </w:pPr>
          </w:p>
          <w:p w14:paraId="1118FF12" w14:textId="77777777" w:rsidR="00ED591F" w:rsidRPr="00F4442C" w:rsidRDefault="00ED591F" w:rsidP="002260CC">
            <w:pPr>
              <w:pStyle w:val="TAL"/>
            </w:pPr>
            <w:r w:rsidRPr="00F4442C">
              <w:t>Redirection handling is described in clause 5.2.10 of 3GPP TS 29.122 [2].</w:t>
            </w:r>
          </w:p>
        </w:tc>
      </w:tr>
      <w:tr w:rsidR="00ED591F" w:rsidRPr="00F4442C" w14:paraId="7CEBF222" w14:textId="77777777" w:rsidTr="002260CC">
        <w:trPr>
          <w:jc w:val="center"/>
        </w:trPr>
        <w:tc>
          <w:tcPr>
            <w:tcW w:w="5000" w:type="pct"/>
            <w:gridSpan w:val="5"/>
            <w:shd w:val="clear" w:color="auto" w:fill="auto"/>
            <w:vAlign w:val="center"/>
          </w:tcPr>
          <w:p w14:paraId="5953BFA5" w14:textId="77777777" w:rsidR="00ED591F" w:rsidRPr="00F4442C" w:rsidRDefault="00ED591F" w:rsidP="002260CC">
            <w:pPr>
              <w:pStyle w:val="TAN"/>
            </w:pPr>
            <w:r w:rsidRPr="00F4442C">
              <w:t>NOTE:</w:t>
            </w:r>
            <w:r w:rsidRPr="00F4442C">
              <w:rPr>
                <w:noProof/>
              </w:rPr>
              <w:tab/>
              <w:t xml:space="preserve">The mandatory </w:t>
            </w:r>
            <w:r w:rsidRPr="00F4442C">
              <w:t>HTTP error status code for the HTTP DELETE method listed in table 5.2.6-1 of 3GPP TS 29.122 [2] shall also apply.</w:t>
            </w:r>
          </w:p>
        </w:tc>
      </w:tr>
    </w:tbl>
    <w:p w14:paraId="02B4F05A" w14:textId="77777777" w:rsidR="00ED591F" w:rsidRPr="00F4442C" w:rsidRDefault="00ED591F" w:rsidP="00ED591F"/>
    <w:p w14:paraId="727552AE" w14:textId="77777777" w:rsidR="00ED591F" w:rsidRPr="00F4442C" w:rsidRDefault="00ED591F" w:rsidP="00ED591F">
      <w:pPr>
        <w:pStyle w:val="TH"/>
      </w:pPr>
      <w:r w:rsidRPr="00F4442C">
        <w:t>Table 6.2.3.3.3.3-4: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591F" w:rsidRPr="00F4442C" w14:paraId="2D352E64" w14:textId="77777777" w:rsidTr="002260CC">
        <w:trPr>
          <w:jc w:val="center"/>
        </w:trPr>
        <w:tc>
          <w:tcPr>
            <w:tcW w:w="825" w:type="pct"/>
            <w:shd w:val="clear" w:color="auto" w:fill="C0C0C0"/>
            <w:vAlign w:val="center"/>
          </w:tcPr>
          <w:p w14:paraId="19F1E0F1" w14:textId="77777777" w:rsidR="00ED591F" w:rsidRPr="00F4442C" w:rsidRDefault="00ED591F" w:rsidP="002260CC">
            <w:pPr>
              <w:pStyle w:val="TAH"/>
            </w:pPr>
            <w:r w:rsidRPr="00F4442C">
              <w:t>Name</w:t>
            </w:r>
          </w:p>
        </w:tc>
        <w:tc>
          <w:tcPr>
            <w:tcW w:w="732" w:type="pct"/>
            <w:shd w:val="clear" w:color="auto" w:fill="C0C0C0"/>
            <w:vAlign w:val="center"/>
          </w:tcPr>
          <w:p w14:paraId="6F4F2E2D" w14:textId="77777777" w:rsidR="00ED591F" w:rsidRPr="00F4442C" w:rsidRDefault="00ED591F" w:rsidP="002260CC">
            <w:pPr>
              <w:pStyle w:val="TAH"/>
            </w:pPr>
            <w:r w:rsidRPr="00F4442C">
              <w:t>Data type</w:t>
            </w:r>
          </w:p>
        </w:tc>
        <w:tc>
          <w:tcPr>
            <w:tcW w:w="217" w:type="pct"/>
            <w:shd w:val="clear" w:color="auto" w:fill="C0C0C0"/>
            <w:vAlign w:val="center"/>
          </w:tcPr>
          <w:p w14:paraId="4BAB7021" w14:textId="77777777" w:rsidR="00ED591F" w:rsidRPr="00F4442C" w:rsidRDefault="00ED591F" w:rsidP="002260CC">
            <w:pPr>
              <w:pStyle w:val="TAH"/>
            </w:pPr>
            <w:r w:rsidRPr="00F4442C">
              <w:t>P</w:t>
            </w:r>
          </w:p>
        </w:tc>
        <w:tc>
          <w:tcPr>
            <w:tcW w:w="581" w:type="pct"/>
            <w:shd w:val="clear" w:color="auto" w:fill="C0C0C0"/>
            <w:vAlign w:val="center"/>
          </w:tcPr>
          <w:p w14:paraId="0AF97E87" w14:textId="77777777" w:rsidR="00ED591F" w:rsidRPr="00F4442C" w:rsidRDefault="00ED591F" w:rsidP="002260CC">
            <w:pPr>
              <w:pStyle w:val="TAH"/>
            </w:pPr>
            <w:r w:rsidRPr="00F4442C">
              <w:t>Cardinality</w:t>
            </w:r>
          </w:p>
        </w:tc>
        <w:tc>
          <w:tcPr>
            <w:tcW w:w="2645" w:type="pct"/>
            <w:shd w:val="clear" w:color="auto" w:fill="C0C0C0"/>
            <w:vAlign w:val="center"/>
          </w:tcPr>
          <w:p w14:paraId="2077C109" w14:textId="77777777" w:rsidR="00ED591F" w:rsidRPr="00F4442C" w:rsidRDefault="00ED591F" w:rsidP="002260CC">
            <w:pPr>
              <w:pStyle w:val="TAH"/>
            </w:pPr>
            <w:r w:rsidRPr="00F4442C">
              <w:t>Description</w:t>
            </w:r>
          </w:p>
        </w:tc>
      </w:tr>
      <w:tr w:rsidR="00ED591F" w:rsidRPr="00F4442C" w14:paraId="7E7D25AC" w14:textId="77777777" w:rsidTr="002260CC">
        <w:trPr>
          <w:jc w:val="center"/>
        </w:trPr>
        <w:tc>
          <w:tcPr>
            <w:tcW w:w="825" w:type="pct"/>
            <w:shd w:val="clear" w:color="auto" w:fill="auto"/>
            <w:vAlign w:val="center"/>
          </w:tcPr>
          <w:p w14:paraId="6C418E0A" w14:textId="77777777" w:rsidR="00ED591F" w:rsidRPr="00F4442C" w:rsidRDefault="00ED591F" w:rsidP="002260CC">
            <w:pPr>
              <w:pStyle w:val="TAL"/>
            </w:pPr>
            <w:r w:rsidRPr="00F4442C">
              <w:t>Location</w:t>
            </w:r>
          </w:p>
        </w:tc>
        <w:tc>
          <w:tcPr>
            <w:tcW w:w="732" w:type="pct"/>
            <w:vAlign w:val="center"/>
          </w:tcPr>
          <w:p w14:paraId="29F2FC10" w14:textId="77777777" w:rsidR="00ED591F" w:rsidRPr="00F4442C" w:rsidRDefault="00ED591F" w:rsidP="002260CC">
            <w:pPr>
              <w:pStyle w:val="TAL"/>
            </w:pPr>
            <w:r w:rsidRPr="00F4442C">
              <w:t>string</w:t>
            </w:r>
          </w:p>
        </w:tc>
        <w:tc>
          <w:tcPr>
            <w:tcW w:w="217" w:type="pct"/>
            <w:vAlign w:val="center"/>
          </w:tcPr>
          <w:p w14:paraId="69BCB0FA" w14:textId="77777777" w:rsidR="00ED591F" w:rsidRPr="00F4442C" w:rsidRDefault="00ED591F" w:rsidP="002260CC">
            <w:pPr>
              <w:pStyle w:val="TAC"/>
            </w:pPr>
            <w:r w:rsidRPr="00F4442C">
              <w:t>M</w:t>
            </w:r>
          </w:p>
        </w:tc>
        <w:tc>
          <w:tcPr>
            <w:tcW w:w="581" w:type="pct"/>
            <w:vAlign w:val="center"/>
          </w:tcPr>
          <w:p w14:paraId="06DE4562" w14:textId="77777777" w:rsidR="00ED591F" w:rsidRPr="00F4442C" w:rsidRDefault="00ED591F" w:rsidP="002260CC">
            <w:pPr>
              <w:pStyle w:val="TAC"/>
            </w:pPr>
            <w:r w:rsidRPr="00F4442C">
              <w:t>1</w:t>
            </w:r>
          </w:p>
        </w:tc>
        <w:tc>
          <w:tcPr>
            <w:tcW w:w="2645" w:type="pct"/>
            <w:shd w:val="clear" w:color="auto" w:fill="auto"/>
            <w:vAlign w:val="center"/>
          </w:tcPr>
          <w:p w14:paraId="18187CEC" w14:textId="77777777" w:rsidR="00ED591F" w:rsidRPr="00F4442C" w:rsidRDefault="00ED591F" w:rsidP="002260CC">
            <w:pPr>
              <w:pStyle w:val="TAL"/>
            </w:pPr>
            <w:r w:rsidRPr="00F4442C">
              <w:t>An alternative URI of the resource located in an alternative NSCE Server.</w:t>
            </w:r>
          </w:p>
        </w:tc>
      </w:tr>
    </w:tbl>
    <w:p w14:paraId="221B43AD" w14:textId="77777777" w:rsidR="00ED591F" w:rsidRPr="00F4442C" w:rsidRDefault="00ED591F" w:rsidP="00ED591F"/>
    <w:p w14:paraId="0B0017FF" w14:textId="77777777" w:rsidR="00ED591F" w:rsidRPr="00F4442C" w:rsidRDefault="00ED591F" w:rsidP="00ED591F">
      <w:pPr>
        <w:pStyle w:val="TH"/>
      </w:pPr>
      <w:r w:rsidRPr="00F4442C">
        <w:t>Table 6.2.3.3.3.3-5: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591F" w:rsidRPr="00F4442C" w14:paraId="793BE2B1" w14:textId="77777777" w:rsidTr="002260CC">
        <w:trPr>
          <w:jc w:val="center"/>
        </w:trPr>
        <w:tc>
          <w:tcPr>
            <w:tcW w:w="825" w:type="pct"/>
            <w:shd w:val="clear" w:color="auto" w:fill="C0C0C0"/>
            <w:vAlign w:val="center"/>
          </w:tcPr>
          <w:p w14:paraId="1DA54471" w14:textId="77777777" w:rsidR="00ED591F" w:rsidRPr="00F4442C" w:rsidRDefault="00ED591F" w:rsidP="002260CC">
            <w:pPr>
              <w:pStyle w:val="TAH"/>
            </w:pPr>
            <w:r w:rsidRPr="00F4442C">
              <w:t>Name</w:t>
            </w:r>
          </w:p>
        </w:tc>
        <w:tc>
          <w:tcPr>
            <w:tcW w:w="732" w:type="pct"/>
            <w:shd w:val="clear" w:color="auto" w:fill="C0C0C0"/>
            <w:vAlign w:val="center"/>
          </w:tcPr>
          <w:p w14:paraId="683F5C5E" w14:textId="77777777" w:rsidR="00ED591F" w:rsidRPr="00F4442C" w:rsidRDefault="00ED591F" w:rsidP="002260CC">
            <w:pPr>
              <w:pStyle w:val="TAH"/>
            </w:pPr>
            <w:r w:rsidRPr="00F4442C">
              <w:t>Data type</w:t>
            </w:r>
          </w:p>
        </w:tc>
        <w:tc>
          <w:tcPr>
            <w:tcW w:w="217" w:type="pct"/>
            <w:shd w:val="clear" w:color="auto" w:fill="C0C0C0"/>
            <w:vAlign w:val="center"/>
          </w:tcPr>
          <w:p w14:paraId="61C780A0" w14:textId="77777777" w:rsidR="00ED591F" w:rsidRPr="00F4442C" w:rsidRDefault="00ED591F" w:rsidP="002260CC">
            <w:pPr>
              <w:pStyle w:val="TAH"/>
            </w:pPr>
            <w:r w:rsidRPr="00F4442C">
              <w:t>P</w:t>
            </w:r>
          </w:p>
        </w:tc>
        <w:tc>
          <w:tcPr>
            <w:tcW w:w="581" w:type="pct"/>
            <w:shd w:val="clear" w:color="auto" w:fill="C0C0C0"/>
            <w:vAlign w:val="center"/>
          </w:tcPr>
          <w:p w14:paraId="3D9E6B58" w14:textId="77777777" w:rsidR="00ED591F" w:rsidRPr="00F4442C" w:rsidRDefault="00ED591F" w:rsidP="002260CC">
            <w:pPr>
              <w:pStyle w:val="TAH"/>
            </w:pPr>
            <w:r w:rsidRPr="00F4442C">
              <w:t>Cardinality</w:t>
            </w:r>
          </w:p>
        </w:tc>
        <w:tc>
          <w:tcPr>
            <w:tcW w:w="2645" w:type="pct"/>
            <w:shd w:val="clear" w:color="auto" w:fill="C0C0C0"/>
            <w:vAlign w:val="center"/>
          </w:tcPr>
          <w:p w14:paraId="0188D40F" w14:textId="77777777" w:rsidR="00ED591F" w:rsidRPr="00F4442C" w:rsidRDefault="00ED591F" w:rsidP="002260CC">
            <w:pPr>
              <w:pStyle w:val="TAH"/>
            </w:pPr>
            <w:r w:rsidRPr="00F4442C">
              <w:t>Description</w:t>
            </w:r>
          </w:p>
        </w:tc>
      </w:tr>
      <w:tr w:rsidR="00ED591F" w:rsidRPr="00F4442C" w14:paraId="0D4E9A84" w14:textId="77777777" w:rsidTr="002260CC">
        <w:trPr>
          <w:jc w:val="center"/>
        </w:trPr>
        <w:tc>
          <w:tcPr>
            <w:tcW w:w="825" w:type="pct"/>
            <w:shd w:val="clear" w:color="auto" w:fill="auto"/>
            <w:vAlign w:val="center"/>
          </w:tcPr>
          <w:p w14:paraId="097496B1" w14:textId="77777777" w:rsidR="00ED591F" w:rsidRPr="00F4442C" w:rsidRDefault="00ED591F" w:rsidP="002260CC">
            <w:pPr>
              <w:pStyle w:val="TAL"/>
            </w:pPr>
            <w:r w:rsidRPr="00F4442C">
              <w:t>Location</w:t>
            </w:r>
          </w:p>
        </w:tc>
        <w:tc>
          <w:tcPr>
            <w:tcW w:w="732" w:type="pct"/>
            <w:vAlign w:val="center"/>
          </w:tcPr>
          <w:p w14:paraId="58C5C304" w14:textId="77777777" w:rsidR="00ED591F" w:rsidRPr="00F4442C" w:rsidRDefault="00ED591F" w:rsidP="002260CC">
            <w:pPr>
              <w:pStyle w:val="TAL"/>
            </w:pPr>
            <w:r w:rsidRPr="00F4442C">
              <w:t>string</w:t>
            </w:r>
          </w:p>
        </w:tc>
        <w:tc>
          <w:tcPr>
            <w:tcW w:w="217" w:type="pct"/>
            <w:vAlign w:val="center"/>
          </w:tcPr>
          <w:p w14:paraId="35D74B91" w14:textId="77777777" w:rsidR="00ED591F" w:rsidRPr="00F4442C" w:rsidRDefault="00ED591F" w:rsidP="002260CC">
            <w:pPr>
              <w:pStyle w:val="TAC"/>
            </w:pPr>
            <w:r w:rsidRPr="00F4442C">
              <w:t>M</w:t>
            </w:r>
          </w:p>
        </w:tc>
        <w:tc>
          <w:tcPr>
            <w:tcW w:w="581" w:type="pct"/>
            <w:vAlign w:val="center"/>
          </w:tcPr>
          <w:p w14:paraId="1F7ACEB9" w14:textId="77777777" w:rsidR="00ED591F" w:rsidRPr="00F4442C" w:rsidRDefault="00ED591F" w:rsidP="002260CC">
            <w:pPr>
              <w:pStyle w:val="TAC"/>
            </w:pPr>
            <w:r w:rsidRPr="00F4442C">
              <w:t>1</w:t>
            </w:r>
          </w:p>
        </w:tc>
        <w:tc>
          <w:tcPr>
            <w:tcW w:w="2645" w:type="pct"/>
            <w:shd w:val="clear" w:color="auto" w:fill="auto"/>
            <w:vAlign w:val="center"/>
          </w:tcPr>
          <w:p w14:paraId="455948E7" w14:textId="77777777" w:rsidR="00ED591F" w:rsidRPr="00F4442C" w:rsidRDefault="00ED591F" w:rsidP="002260CC">
            <w:pPr>
              <w:pStyle w:val="TAL"/>
            </w:pPr>
            <w:r w:rsidRPr="00F4442C">
              <w:t>An alternative URI of the resource located in an alternative NSCE Server.</w:t>
            </w:r>
          </w:p>
        </w:tc>
      </w:tr>
    </w:tbl>
    <w:p w14:paraId="1B8A7034" w14:textId="77777777" w:rsidR="00ED591F" w:rsidRPr="00F4442C" w:rsidRDefault="00ED591F" w:rsidP="00ED591F"/>
    <w:p w14:paraId="28FF41D9" w14:textId="77777777" w:rsidR="00ED591F" w:rsidRPr="00F4442C" w:rsidRDefault="00ED591F" w:rsidP="00ED591F">
      <w:pPr>
        <w:pStyle w:val="51"/>
        <w:rPr>
          <w:lang w:eastAsia="zh-CN"/>
        </w:rPr>
      </w:pPr>
      <w:bookmarkStart w:id="526" w:name="_Toc85734342"/>
      <w:bookmarkStart w:id="527" w:name="_Toc89431641"/>
      <w:bookmarkStart w:id="528" w:name="_Toc97042453"/>
      <w:bookmarkStart w:id="529" w:name="_Toc97045597"/>
      <w:bookmarkStart w:id="530" w:name="_Toc97155342"/>
      <w:bookmarkStart w:id="531" w:name="_Toc101521479"/>
      <w:bookmarkStart w:id="532" w:name="_Toc120537589"/>
      <w:bookmarkStart w:id="533" w:name="_Toc151743151"/>
      <w:bookmarkStart w:id="534" w:name="_Toc151743616"/>
      <w:r w:rsidRPr="00F4442C">
        <w:t>6.2.3.3</w:t>
      </w:r>
      <w:r w:rsidRPr="00F4442C">
        <w:rPr>
          <w:lang w:eastAsia="zh-CN"/>
        </w:rPr>
        <w:t>.4</w:t>
      </w:r>
      <w:r w:rsidRPr="00F4442C">
        <w:rPr>
          <w:lang w:eastAsia="zh-CN"/>
        </w:rPr>
        <w:tab/>
        <w:t>Resource Custom Operations</w:t>
      </w:r>
      <w:bookmarkEnd w:id="526"/>
      <w:bookmarkEnd w:id="527"/>
      <w:bookmarkEnd w:id="528"/>
      <w:bookmarkEnd w:id="529"/>
      <w:bookmarkEnd w:id="530"/>
      <w:bookmarkEnd w:id="531"/>
      <w:bookmarkEnd w:id="532"/>
      <w:bookmarkEnd w:id="533"/>
      <w:bookmarkEnd w:id="534"/>
    </w:p>
    <w:p w14:paraId="638DFC32" w14:textId="77777777" w:rsidR="00ED591F" w:rsidRPr="00F4442C" w:rsidRDefault="00ED591F" w:rsidP="00ED591F">
      <w:bookmarkStart w:id="535" w:name="_Toc85734343"/>
      <w:bookmarkStart w:id="536" w:name="_Toc89431642"/>
      <w:bookmarkStart w:id="537" w:name="_Toc97042454"/>
      <w:bookmarkStart w:id="538" w:name="_Toc97045598"/>
      <w:bookmarkStart w:id="539" w:name="_Toc97155343"/>
      <w:bookmarkStart w:id="540" w:name="_Toc101521480"/>
      <w:bookmarkStart w:id="541" w:name="_Toc120537590"/>
      <w:r w:rsidRPr="00F4442C">
        <w:t>There are no resource custom operations defined for this resource in this release of the specification.</w:t>
      </w:r>
    </w:p>
    <w:p w14:paraId="5910E640" w14:textId="77777777" w:rsidR="00ED591F" w:rsidRPr="00F4442C" w:rsidRDefault="00ED591F" w:rsidP="00ED591F">
      <w:pPr>
        <w:pStyle w:val="31"/>
      </w:pPr>
      <w:bookmarkStart w:id="542" w:name="_Toc151743152"/>
      <w:bookmarkStart w:id="543" w:name="_Toc151743617"/>
      <w:r w:rsidRPr="00F4442C">
        <w:t>6.2.4</w:t>
      </w:r>
      <w:r w:rsidRPr="00F4442C">
        <w:tab/>
        <w:t>Custom Operations without associated resources</w:t>
      </w:r>
      <w:bookmarkEnd w:id="535"/>
      <w:bookmarkEnd w:id="536"/>
      <w:bookmarkEnd w:id="537"/>
      <w:bookmarkEnd w:id="538"/>
      <w:bookmarkEnd w:id="539"/>
      <w:bookmarkEnd w:id="540"/>
      <w:bookmarkEnd w:id="541"/>
      <w:bookmarkEnd w:id="542"/>
      <w:bookmarkEnd w:id="543"/>
    </w:p>
    <w:p w14:paraId="785E0827" w14:textId="77777777" w:rsidR="00ED591F" w:rsidRPr="00F4442C" w:rsidRDefault="00ED591F" w:rsidP="00ED591F">
      <w:r w:rsidRPr="00F4442C">
        <w:t>There are no custom operations without associated resources defined for this API in this release of the specification.</w:t>
      </w:r>
    </w:p>
    <w:p w14:paraId="4A6BB761" w14:textId="77777777" w:rsidR="00ED591F" w:rsidRPr="00F4442C" w:rsidRDefault="00ED591F" w:rsidP="00ED591F">
      <w:pPr>
        <w:pStyle w:val="31"/>
      </w:pPr>
      <w:bookmarkStart w:id="544" w:name="_Toc148176971"/>
      <w:bookmarkStart w:id="545" w:name="_Toc148359021"/>
      <w:bookmarkStart w:id="546" w:name="_Toc151743153"/>
      <w:bookmarkStart w:id="547" w:name="_Toc151743618"/>
      <w:r w:rsidRPr="00F4442C">
        <w:t>6.2.5</w:t>
      </w:r>
      <w:r w:rsidRPr="00F4442C">
        <w:tab/>
        <w:t>Notifications</w:t>
      </w:r>
      <w:bookmarkEnd w:id="544"/>
      <w:bookmarkEnd w:id="545"/>
      <w:bookmarkEnd w:id="546"/>
      <w:bookmarkEnd w:id="547"/>
    </w:p>
    <w:p w14:paraId="2166DDC8" w14:textId="77777777" w:rsidR="00ED591F" w:rsidRPr="00F4442C" w:rsidRDefault="00ED591F" w:rsidP="00ED591F">
      <w:pPr>
        <w:pStyle w:val="41"/>
      </w:pPr>
      <w:bookmarkStart w:id="548" w:name="_Toc96843433"/>
      <w:bookmarkStart w:id="549" w:name="_Toc96844408"/>
      <w:bookmarkStart w:id="550" w:name="_Toc100739981"/>
      <w:bookmarkStart w:id="551" w:name="_Toc129252554"/>
      <w:bookmarkStart w:id="552" w:name="_Toc144024259"/>
      <w:bookmarkStart w:id="553" w:name="_Toc148176972"/>
      <w:bookmarkStart w:id="554" w:name="_Toc148359022"/>
      <w:bookmarkStart w:id="555" w:name="_Toc151743154"/>
      <w:bookmarkStart w:id="556" w:name="_Toc151743619"/>
      <w:r w:rsidRPr="00F4442C">
        <w:t>6.2.5.1</w:t>
      </w:r>
      <w:r w:rsidRPr="00F4442C">
        <w:tab/>
        <w:t>General</w:t>
      </w:r>
      <w:bookmarkEnd w:id="548"/>
      <w:bookmarkEnd w:id="549"/>
      <w:bookmarkEnd w:id="550"/>
      <w:bookmarkEnd w:id="551"/>
      <w:bookmarkEnd w:id="552"/>
      <w:bookmarkEnd w:id="553"/>
      <w:bookmarkEnd w:id="554"/>
      <w:bookmarkEnd w:id="555"/>
      <w:bookmarkEnd w:id="556"/>
    </w:p>
    <w:p w14:paraId="0256F775" w14:textId="77777777" w:rsidR="00ED591F" w:rsidRPr="00F4442C" w:rsidRDefault="00ED591F" w:rsidP="00ED591F">
      <w:pPr>
        <w:pStyle w:val="TH"/>
      </w:pPr>
      <w:r w:rsidRPr="00F4442C">
        <w:t xml:space="preserve">Table 6.2.5.1-1: </w:t>
      </w:r>
      <w:proofErr w:type="gramStart"/>
      <w:r w:rsidRPr="00F4442C">
        <w:t>Notifications</w:t>
      </w:r>
      <w:proofErr w:type="gramEnd"/>
      <w:r w:rsidRPr="00F4442C">
        <w:t xml:space="preserve">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1"/>
        <w:gridCol w:w="1419"/>
        <w:gridCol w:w="1701"/>
        <w:gridCol w:w="3979"/>
      </w:tblGrid>
      <w:tr w:rsidR="00ED591F" w:rsidRPr="00F4442C" w14:paraId="5C2E0B9A" w14:textId="77777777" w:rsidTr="002260CC">
        <w:trPr>
          <w:jc w:val="center"/>
        </w:trPr>
        <w:tc>
          <w:tcPr>
            <w:tcW w:w="1264" w:type="pct"/>
            <w:shd w:val="clear" w:color="auto" w:fill="C0C0C0"/>
            <w:vAlign w:val="center"/>
            <w:hideMark/>
          </w:tcPr>
          <w:p w14:paraId="5D600703" w14:textId="77777777" w:rsidR="00ED591F" w:rsidRPr="00F4442C" w:rsidRDefault="00ED591F" w:rsidP="002260CC">
            <w:pPr>
              <w:pStyle w:val="TAH"/>
            </w:pPr>
            <w:r w:rsidRPr="00F4442C">
              <w:t>Notification</w:t>
            </w:r>
          </w:p>
        </w:tc>
        <w:tc>
          <w:tcPr>
            <w:tcW w:w="747" w:type="pct"/>
            <w:shd w:val="clear" w:color="auto" w:fill="C0C0C0"/>
            <w:vAlign w:val="center"/>
            <w:hideMark/>
          </w:tcPr>
          <w:p w14:paraId="47F9F12F" w14:textId="77777777" w:rsidR="00ED591F" w:rsidRPr="00F4442C" w:rsidRDefault="00ED591F" w:rsidP="002260CC">
            <w:pPr>
              <w:pStyle w:val="TAH"/>
            </w:pPr>
            <w:proofErr w:type="spellStart"/>
            <w:r w:rsidRPr="00F4442C">
              <w:t>Callback</w:t>
            </w:r>
            <w:proofErr w:type="spellEnd"/>
            <w:r w:rsidRPr="00F4442C">
              <w:t xml:space="preserve"> URI</w:t>
            </w:r>
          </w:p>
        </w:tc>
        <w:tc>
          <w:tcPr>
            <w:tcW w:w="895" w:type="pct"/>
            <w:shd w:val="clear" w:color="auto" w:fill="C0C0C0"/>
            <w:vAlign w:val="center"/>
            <w:hideMark/>
          </w:tcPr>
          <w:p w14:paraId="5AA6628D" w14:textId="77777777" w:rsidR="00ED591F" w:rsidRPr="00F4442C" w:rsidRDefault="00ED591F" w:rsidP="002260CC">
            <w:pPr>
              <w:pStyle w:val="TAH"/>
            </w:pPr>
            <w:r w:rsidRPr="00F4442C">
              <w:t>HTTP method or custom operation</w:t>
            </w:r>
          </w:p>
        </w:tc>
        <w:tc>
          <w:tcPr>
            <w:tcW w:w="2094" w:type="pct"/>
            <w:shd w:val="clear" w:color="auto" w:fill="C0C0C0"/>
            <w:vAlign w:val="center"/>
            <w:hideMark/>
          </w:tcPr>
          <w:p w14:paraId="3C1FAA31" w14:textId="77777777" w:rsidR="00ED591F" w:rsidRPr="00F4442C" w:rsidRDefault="00ED591F" w:rsidP="002260CC">
            <w:pPr>
              <w:pStyle w:val="TAH"/>
            </w:pPr>
            <w:r w:rsidRPr="00F4442C">
              <w:t>Description</w:t>
            </w:r>
          </w:p>
          <w:p w14:paraId="25D0F404" w14:textId="77777777" w:rsidR="00ED591F" w:rsidRPr="00F4442C" w:rsidRDefault="00ED591F" w:rsidP="002260CC">
            <w:pPr>
              <w:pStyle w:val="TAH"/>
            </w:pPr>
            <w:r w:rsidRPr="00F4442C">
              <w:t>(</w:t>
            </w:r>
            <w:proofErr w:type="gramStart"/>
            <w:r w:rsidRPr="00F4442C">
              <w:t>service</w:t>
            </w:r>
            <w:proofErr w:type="gramEnd"/>
            <w:r w:rsidRPr="00F4442C">
              <w:t xml:space="preserve"> operation)</w:t>
            </w:r>
          </w:p>
        </w:tc>
      </w:tr>
      <w:tr w:rsidR="00ED591F" w:rsidRPr="00F4442C" w14:paraId="3D123DED" w14:textId="77777777" w:rsidTr="002260CC">
        <w:trPr>
          <w:jc w:val="center"/>
        </w:trPr>
        <w:tc>
          <w:tcPr>
            <w:tcW w:w="1264" w:type="pct"/>
            <w:vAlign w:val="center"/>
          </w:tcPr>
          <w:p w14:paraId="6D7FFE17" w14:textId="77777777" w:rsidR="00ED591F" w:rsidRPr="00F4442C" w:rsidRDefault="00ED591F" w:rsidP="002260CC">
            <w:pPr>
              <w:pStyle w:val="TAL"/>
              <w:rPr>
                <w:lang w:val="en-US"/>
              </w:rPr>
            </w:pPr>
            <w:r w:rsidRPr="00F4442C">
              <w:t>Network Slice Optimization</w:t>
            </w:r>
            <w:r w:rsidRPr="00F4442C">
              <w:rPr>
                <w:lang w:val="en-US"/>
              </w:rPr>
              <w:t xml:space="preserve"> Notification</w:t>
            </w:r>
          </w:p>
        </w:tc>
        <w:tc>
          <w:tcPr>
            <w:tcW w:w="747" w:type="pct"/>
            <w:vAlign w:val="center"/>
          </w:tcPr>
          <w:p w14:paraId="6243AED1" w14:textId="77777777" w:rsidR="00ED591F" w:rsidRPr="00F4442C" w:rsidRDefault="00ED591F" w:rsidP="002260CC">
            <w:pPr>
              <w:pStyle w:val="TAL"/>
              <w:rPr>
                <w:lang w:val="en-US"/>
              </w:rPr>
            </w:pPr>
            <w:r w:rsidRPr="00F4442C">
              <w:rPr>
                <w:lang w:val="en-US"/>
              </w:rPr>
              <w:t>{</w:t>
            </w:r>
            <w:proofErr w:type="spellStart"/>
            <w:r w:rsidRPr="00F4442C">
              <w:t>notifUri</w:t>
            </w:r>
            <w:proofErr w:type="spellEnd"/>
            <w:r w:rsidRPr="00F4442C">
              <w:t>}</w:t>
            </w:r>
          </w:p>
        </w:tc>
        <w:tc>
          <w:tcPr>
            <w:tcW w:w="895" w:type="pct"/>
            <w:vAlign w:val="center"/>
          </w:tcPr>
          <w:p w14:paraId="59966882" w14:textId="77777777" w:rsidR="00ED591F" w:rsidRPr="00F4442C" w:rsidRDefault="00ED591F" w:rsidP="002260CC">
            <w:pPr>
              <w:pStyle w:val="TAC"/>
              <w:rPr>
                <w:lang w:val="fr-FR"/>
              </w:rPr>
            </w:pPr>
            <w:r w:rsidRPr="00F4442C">
              <w:rPr>
                <w:lang w:val="fr-FR"/>
              </w:rPr>
              <w:t>POST</w:t>
            </w:r>
          </w:p>
        </w:tc>
        <w:tc>
          <w:tcPr>
            <w:tcW w:w="2094" w:type="pct"/>
            <w:vAlign w:val="center"/>
          </w:tcPr>
          <w:p w14:paraId="7A34223B" w14:textId="77777777" w:rsidR="00ED591F" w:rsidRPr="00F4442C" w:rsidRDefault="00ED591F" w:rsidP="002260CC">
            <w:pPr>
              <w:pStyle w:val="TAL"/>
              <w:rPr>
                <w:lang w:val="en-US"/>
              </w:rPr>
            </w:pPr>
            <w:r w:rsidRPr="00F4442C">
              <w:rPr>
                <w:lang w:val="en-US"/>
              </w:rPr>
              <w:t>This service operation e</w:t>
            </w:r>
            <w:proofErr w:type="spellStart"/>
            <w:r w:rsidRPr="00F4442C">
              <w:t>nables</w:t>
            </w:r>
            <w:proofErr w:type="spellEnd"/>
            <w:r w:rsidRPr="00F4442C">
              <w:t xml:space="preserve"> a NSCE Server to notify a previously subscribed </w:t>
            </w:r>
            <w:r w:rsidRPr="00F4442C">
              <w:rPr>
                <w:noProof/>
                <w:lang w:eastAsia="zh-CN"/>
              </w:rPr>
              <w:t>service consumer</w:t>
            </w:r>
            <w:r w:rsidRPr="00F4442C">
              <w:t xml:space="preserve"> (</w:t>
            </w:r>
            <w:proofErr w:type="gramStart"/>
            <w:r w:rsidRPr="00F4442C">
              <w:t>e.g.</w:t>
            </w:r>
            <w:proofErr w:type="gramEnd"/>
            <w:r w:rsidRPr="00F4442C">
              <w:t xml:space="preserve"> VAL Server) on Network Slice Optimization reports.</w:t>
            </w:r>
          </w:p>
        </w:tc>
      </w:tr>
    </w:tbl>
    <w:p w14:paraId="7FDE76C0" w14:textId="77777777" w:rsidR="00ED591F" w:rsidRPr="00F4442C" w:rsidRDefault="00ED591F" w:rsidP="00ED591F">
      <w:pPr>
        <w:rPr>
          <w:noProof/>
        </w:rPr>
      </w:pPr>
    </w:p>
    <w:p w14:paraId="147E92CC" w14:textId="77777777" w:rsidR="00ED591F" w:rsidRPr="00F4442C" w:rsidRDefault="00ED591F" w:rsidP="00ED591F">
      <w:pPr>
        <w:pStyle w:val="41"/>
        <w:rPr>
          <w:lang w:val="en-US"/>
        </w:rPr>
      </w:pPr>
      <w:bookmarkStart w:id="557" w:name="_Toc96843434"/>
      <w:bookmarkStart w:id="558" w:name="_Toc96844409"/>
      <w:bookmarkStart w:id="559" w:name="_Toc100739982"/>
      <w:bookmarkStart w:id="560" w:name="_Toc129252555"/>
      <w:bookmarkStart w:id="561" w:name="_Toc144024260"/>
      <w:bookmarkStart w:id="562" w:name="_Toc148176973"/>
      <w:bookmarkStart w:id="563" w:name="_Toc148359023"/>
      <w:bookmarkStart w:id="564" w:name="_Toc151743155"/>
      <w:bookmarkStart w:id="565" w:name="_Toc151743620"/>
      <w:r w:rsidRPr="00F4442C">
        <w:lastRenderedPageBreak/>
        <w:t>6.2</w:t>
      </w:r>
      <w:r w:rsidRPr="00F4442C">
        <w:rPr>
          <w:lang w:val="en-US"/>
        </w:rPr>
        <w:t>.5.2</w:t>
      </w:r>
      <w:r w:rsidRPr="00F4442C">
        <w:rPr>
          <w:lang w:val="en-US"/>
        </w:rPr>
        <w:tab/>
      </w:r>
      <w:bookmarkEnd w:id="557"/>
      <w:bookmarkEnd w:id="558"/>
      <w:bookmarkEnd w:id="559"/>
      <w:bookmarkEnd w:id="560"/>
      <w:r w:rsidRPr="00F4442C">
        <w:t xml:space="preserve">Network Slice Optimization </w:t>
      </w:r>
      <w:r w:rsidRPr="00F4442C">
        <w:rPr>
          <w:lang w:val="en-US"/>
        </w:rPr>
        <w:t>Notification</w:t>
      </w:r>
      <w:bookmarkEnd w:id="561"/>
      <w:bookmarkEnd w:id="562"/>
      <w:bookmarkEnd w:id="563"/>
      <w:bookmarkEnd w:id="564"/>
      <w:bookmarkEnd w:id="565"/>
    </w:p>
    <w:p w14:paraId="56D25714" w14:textId="77777777" w:rsidR="00ED591F" w:rsidRPr="00F4442C" w:rsidRDefault="00ED591F" w:rsidP="00ED591F">
      <w:pPr>
        <w:pStyle w:val="51"/>
        <w:rPr>
          <w:noProof/>
          <w:lang w:val="en-US"/>
        </w:rPr>
      </w:pPr>
      <w:bookmarkStart w:id="566" w:name="_Toc96843435"/>
      <w:bookmarkStart w:id="567" w:name="_Toc96844410"/>
      <w:bookmarkStart w:id="568" w:name="_Toc100739983"/>
      <w:bookmarkStart w:id="569" w:name="_Toc129252556"/>
      <w:bookmarkStart w:id="570" w:name="_Toc144024261"/>
      <w:bookmarkStart w:id="571" w:name="_Toc148176974"/>
      <w:bookmarkStart w:id="572" w:name="_Toc148359024"/>
      <w:bookmarkStart w:id="573" w:name="_Toc151743156"/>
      <w:bookmarkStart w:id="574" w:name="_Toc151743621"/>
      <w:r w:rsidRPr="00F4442C">
        <w:t>6.2</w:t>
      </w:r>
      <w:r w:rsidRPr="00F4442C">
        <w:rPr>
          <w:lang w:val="en-US"/>
        </w:rPr>
        <w:t>.5.2</w:t>
      </w:r>
      <w:r w:rsidRPr="00F4442C">
        <w:rPr>
          <w:noProof/>
          <w:lang w:val="en-US"/>
        </w:rPr>
        <w:t>.1</w:t>
      </w:r>
      <w:r w:rsidRPr="00F4442C">
        <w:rPr>
          <w:noProof/>
          <w:lang w:val="en-US"/>
        </w:rPr>
        <w:tab/>
        <w:t>Description</w:t>
      </w:r>
      <w:bookmarkEnd w:id="566"/>
      <w:bookmarkEnd w:id="567"/>
      <w:bookmarkEnd w:id="568"/>
      <w:bookmarkEnd w:id="569"/>
      <w:bookmarkEnd w:id="570"/>
      <w:bookmarkEnd w:id="571"/>
      <w:bookmarkEnd w:id="572"/>
      <w:bookmarkEnd w:id="573"/>
      <w:bookmarkEnd w:id="574"/>
    </w:p>
    <w:p w14:paraId="5E63723B" w14:textId="77777777" w:rsidR="00ED591F" w:rsidRPr="00F4442C" w:rsidRDefault="00ED591F" w:rsidP="00ED591F">
      <w:pPr>
        <w:rPr>
          <w:noProof/>
        </w:rPr>
      </w:pPr>
      <w:r w:rsidRPr="00F4442C">
        <w:rPr>
          <w:noProof/>
        </w:rPr>
        <w:t xml:space="preserve">The </w:t>
      </w:r>
      <w:r w:rsidRPr="00F4442C">
        <w:t xml:space="preserve">Network Slice Optimization </w:t>
      </w:r>
      <w:r w:rsidRPr="00F4442C">
        <w:rPr>
          <w:lang w:val="en-US"/>
        </w:rPr>
        <w:t>Notification</w:t>
      </w:r>
      <w:r w:rsidRPr="00F4442C">
        <w:rPr>
          <w:noProof/>
        </w:rPr>
        <w:t xml:space="preserve"> is used by a </w:t>
      </w:r>
      <w:r w:rsidRPr="00F4442C">
        <w:t>NSCE</w:t>
      </w:r>
      <w:r w:rsidRPr="00F4442C">
        <w:rPr>
          <w:noProof/>
        </w:rPr>
        <w:t xml:space="preserve"> Server to notify a previously subscribed </w:t>
      </w:r>
      <w:r w:rsidRPr="00F4442C">
        <w:rPr>
          <w:noProof/>
          <w:lang w:eastAsia="zh-CN"/>
        </w:rPr>
        <w:t>service consumer</w:t>
      </w:r>
      <w:r w:rsidRPr="00F4442C">
        <w:rPr>
          <w:noProof/>
        </w:rPr>
        <w:t xml:space="preserve"> </w:t>
      </w:r>
      <w:r w:rsidRPr="00F4442C">
        <w:t xml:space="preserve">on Network Slice Optimization </w:t>
      </w:r>
      <w:r w:rsidRPr="00F4442C">
        <w:rPr>
          <w:lang w:val="en-US"/>
        </w:rPr>
        <w:t>reports</w:t>
      </w:r>
      <w:r w:rsidRPr="00F4442C">
        <w:rPr>
          <w:noProof/>
        </w:rPr>
        <w:t>.</w:t>
      </w:r>
    </w:p>
    <w:p w14:paraId="282224B7" w14:textId="77777777" w:rsidR="00ED591F" w:rsidRPr="00F4442C" w:rsidRDefault="00ED591F" w:rsidP="00ED591F">
      <w:pPr>
        <w:pStyle w:val="51"/>
        <w:rPr>
          <w:noProof/>
        </w:rPr>
      </w:pPr>
      <w:bookmarkStart w:id="575" w:name="_Toc96843436"/>
      <w:bookmarkStart w:id="576" w:name="_Toc96844411"/>
      <w:bookmarkStart w:id="577" w:name="_Toc100739984"/>
      <w:bookmarkStart w:id="578" w:name="_Toc129252557"/>
      <w:bookmarkStart w:id="579" w:name="_Toc144024262"/>
      <w:bookmarkStart w:id="580" w:name="_Toc148176975"/>
      <w:bookmarkStart w:id="581" w:name="_Toc148359025"/>
      <w:bookmarkStart w:id="582" w:name="_Toc151743157"/>
      <w:bookmarkStart w:id="583" w:name="_Toc151743622"/>
      <w:r w:rsidRPr="00F4442C">
        <w:t>6.2.5.2</w:t>
      </w:r>
      <w:r w:rsidRPr="00F4442C">
        <w:rPr>
          <w:noProof/>
        </w:rPr>
        <w:t>.2</w:t>
      </w:r>
      <w:r w:rsidRPr="00F4442C">
        <w:rPr>
          <w:noProof/>
        </w:rPr>
        <w:tab/>
        <w:t>Target URI</w:t>
      </w:r>
      <w:bookmarkEnd w:id="575"/>
      <w:bookmarkEnd w:id="576"/>
      <w:bookmarkEnd w:id="577"/>
      <w:bookmarkEnd w:id="578"/>
      <w:bookmarkEnd w:id="579"/>
      <w:bookmarkEnd w:id="580"/>
      <w:bookmarkEnd w:id="581"/>
      <w:bookmarkEnd w:id="582"/>
      <w:bookmarkEnd w:id="583"/>
    </w:p>
    <w:p w14:paraId="40E74DCF" w14:textId="77777777" w:rsidR="00ED591F" w:rsidRPr="00F4442C" w:rsidRDefault="00ED591F" w:rsidP="00ED591F">
      <w:pPr>
        <w:rPr>
          <w:rFonts w:ascii="Arial" w:hAnsi="Arial" w:cs="Arial"/>
          <w:noProof/>
        </w:rPr>
      </w:pPr>
      <w:r w:rsidRPr="00F4442C">
        <w:rPr>
          <w:noProof/>
        </w:rPr>
        <w:t xml:space="preserve">The Callback URI </w:t>
      </w:r>
      <w:r w:rsidRPr="00F4442C">
        <w:rPr>
          <w:b/>
          <w:noProof/>
        </w:rPr>
        <w:t>"{notifUri}"</w:t>
      </w:r>
      <w:r w:rsidRPr="00F4442C">
        <w:rPr>
          <w:noProof/>
        </w:rPr>
        <w:t xml:space="preserve"> shall be used with the callback URI variables defined in table </w:t>
      </w:r>
      <w:r w:rsidRPr="00F4442C">
        <w:t>6.2.5.2</w:t>
      </w:r>
      <w:r w:rsidRPr="00F4442C">
        <w:rPr>
          <w:noProof/>
        </w:rPr>
        <w:t>.2-1</w:t>
      </w:r>
      <w:r w:rsidRPr="00F4442C">
        <w:rPr>
          <w:rFonts w:ascii="Arial" w:hAnsi="Arial" w:cs="Arial"/>
          <w:noProof/>
        </w:rPr>
        <w:t>.</w:t>
      </w:r>
    </w:p>
    <w:p w14:paraId="04A0C310" w14:textId="77777777" w:rsidR="00ED591F" w:rsidRPr="00F4442C" w:rsidRDefault="00ED591F" w:rsidP="00ED591F">
      <w:pPr>
        <w:pStyle w:val="TH"/>
        <w:rPr>
          <w:rFonts w:cs="Arial"/>
          <w:noProof/>
        </w:rPr>
      </w:pPr>
      <w:r w:rsidRPr="00F4442C">
        <w:rPr>
          <w:noProof/>
        </w:rPr>
        <w:t>Table </w:t>
      </w:r>
      <w:r w:rsidRPr="00F4442C">
        <w:t>6.2.5.2</w:t>
      </w:r>
      <w:r w:rsidRPr="00F4442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ED591F" w:rsidRPr="00F4442C" w14:paraId="54E5258B" w14:textId="77777777" w:rsidTr="002260CC">
        <w:trPr>
          <w:jc w:val="center"/>
        </w:trPr>
        <w:tc>
          <w:tcPr>
            <w:tcW w:w="1967" w:type="dxa"/>
            <w:shd w:val="clear" w:color="000000" w:fill="C0C0C0"/>
            <w:vAlign w:val="center"/>
            <w:hideMark/>
          </w:tcPr>
          <w:p w14:paraId="2667ED85" w14:textId="77777777" w:rsidR="00ED591F" w:rsidRPr="00F4442C" w:rsidRDefault="00ED591F" w:rsidP="002260CC">
            <w:pPr>
              <w:pStyle w:val="TAH"/>
              <w:rPr>
                <w:noProof/>
              </w:rPr>
            </w:pPr>
            <w:r w:rsidRPr="00F4442C">
              <w:rPr>
                <w:noProof/>
              </w:rPr>
              <w:t>Name</w:t>
            </w:r>
          </w:p>
        </w:tc>
        <w:tc>
          <w:tcPr>
            <w:tcW w:w="1582" w:type="dxa"/>
            <w:shd w:val="clear" w:color="000000" w:fill="C0C0C0"/>
            <w:vAlign w:val="center"/>
          </w:tcPr>
          <w:p w14:paraId="7C0FBD56" w14:textId="77777777" w:rsidR="00ED591F" w:rsidRPr="00F4442C" w:rsidRDefault="00ED591F" w:rsidP="002260CC">
            <w:pPr>
              <w:pStyle w:val="TAH"/>
              <w:rPr>
                <w:noProof/>
              </w:rPr>
            </w:pPr>
            <w:r w:rsidRPr="00F4442C">
              <w:rPr>
                <w:noProof/>
              </w:rPr>
              <w:t>Data type</w:t>
            </w:r>
          </w:p>
        </w:tc>
        <w:tc>
          <w:tcPr>
            <w:tcW w:w="6094" w:type="dxa"/>
            <w:shd w:val="clear" w:color="000000" w:fill="C0C0C0"/>
            <w:vAlign w:val="center"/>
            <w:hideMark/>
          </w:tcPr>
          <w:p w14:paraId="02DF8B06" w14:textId="77777777" w:rsidR="00ED591F" w:rsidRPr="00F4442C" w:rsidRDefault="00ED591F" w:rsidP="002260CC">
            <w:pPr>
              <w:pStyle w:val="TAH"/>
              <w:rPr>
                <w:noProof/>
              </w:rPr>
            </w:pPr>
            <w:r w:rsidRPr="00F4442C">
              <w:rPr>
                <w:noProof/>
              </w:rPr>
              <w:t>Definition</w:t>
            </w:r>
          </w:p>
        </w:tc>
      </w:tr>
      <w:tr w:rsidR="00ED591F" w:rsidRPr="00F4442C" w14:paraId="6E565193" w14:textId="77777777" w:rsidTr="002260CC">
        <w:trPr>
          <w:jc w:val="center"/>
        </w:trPr>
        <w:tc>
          <w:tcPr>
            <w:tcW w:w="1967" w:type="dxa"/>
            <w:vAlign w:val="center"/>
            <w:hideMark/>
          </w:tcPr>
          <w:p w14:paraId="75DE2075" w14:textId="77777777" w:rsidR="00ED591F" w:rsidRPr="00F4442C" w:rsidRDefault="00ED591F" w:rsidP="002260CC">
            <w:pPr>
              <w:pStyle w:val="TAL"/>
              <w:rPr>
                <w:noProof/>
              </w:rPr>
            </w:pPr>
            <w:r w:rsidRPr="00F4442C">
              <w:rPr>
                <w:noProof/>
              </w:rPr>
              <w:t>notifUri</w:t>
            </w:r>
          </w:p>
        </w:tc>
        <w:tc>
          <w:tcPr>
            <w:tcW w:w="1582" w:type="dxa"/>
            <w:vAlign w:val="center"/>
          </w:tcPr>
          <w:p w14:paraId="65902CFA" w14:textId="77777777" w:rsidR="00ED591F" w:rsidRPr="00F4442C" w:rsidRDefault="00ED591F" w:rsidP="002260CC">
            <w:pPr>
              <w:pStyle w:val="TAL"/>
              <w:rPr>
                <w:noProof/>
              </w:rPr>
            </w:pPr>
            <w:r w:rsidRPr="00F4442C">
              <w:rPr>
                <w:noProof/>
              </w:rPr>
              <w:t>Uri</w:t>
            </w:r>
          </w:p>
        </w:tc>
        <w:tc>
          <w:tcPr>
            <w:tcW w:w="6094" w:type="dxa"/>
            <w:vAlign w:val="center"/>
            <w:hideMark/>
          </w:tcPr>
          <w:p w14:paraId="671A520D" w14:textId="77777777" w:rsidR="00ED591F" w:rsidRPr="00F4442C" w:rsidRDefault="00ED591F" w:rsidP="002260CC">
            <w:pPr>
              <w:pStyle w:val="TAL"/>
              <w:rPr>
                <w:noProof/>
              </w:rPr>
            </w:pPr>
            <w:r w:rsidRPr="00F4442C">
              <w:rPr>
                <w:noProof/>
              </w:rPr>
              <w:t>String formatted as a URI containing the Callback URI.</w:t>
            </w:r>
          </w:p>
          <w:p w14:paraId="77CAB7C0" w14:textId="77777777" w:rsidR="00ED591F" w:rsidRPr="00F4442C" w:rsidRDefault="00ED591F" w:rsidP="002260CC">
            <w:pPr>
              <w:pStyle w:val="TAL"/>
              <w:rPr>
                <w:noProof/>
              </w:rPr>
            </w:pPr>
          </w:p>
          <w:p w14:paraId="36F84AB2" w14:textId="77777777" w:rsidR="00ED591F" w:rsidRPr="00F4442C" w:rsidRDefault="00ED591F" w:rsidP="002260CC">
            <w:pPr>
              <w:pStyle w:val="TAL"/>
              <w:rPr>
                <w:noProof/>
              </w:rPr>
            </w:pPr>
            <w:r w:rsidRPr="00F4442C">
              <w:rPr>
                <w:noProof/>
              </w:rPr>
              <w:t xml:space="preserve">The notification URI is provided as part of the corresponding </w:t>
            </w:r>
            <w:r w:rsidRPr="00F4442C">
              <w:t xml:space="preserve">Network Slice Optimization </w:t>
            </w:r>
            <w:r w:rsidRPr="00F4442C">
              <w:rPr>
                <w:lang w:val="en-US"/>
              </w:rPr>
              <w:t>Subscription</w:t>
            </w:r>
            <w:r w:rsidRPr="00F4442C">
              <w:rPr>
                <w:noProof/>
              </w:rPr>
              <w:t xml:space="preserve"> creation/update request.</w:t>
            </w:r>
          </w:p>
        </w:tc>
      </w:tr>
    </w:tbl>
    <w:p w14:paraId="0084561D" w14:textId="77777777" w:rsidR="00ED591F" w:rsidRPr="00F4442C" w:rsidRDefault="00ED591F" w:rsidP="00ED591F">
      <w:pPr>
        <w:rPr>
          <w:noProof/>
        </w:rPr>
      </w:pPr>
    </w:p>
    <w:p w14:paraId="6FE8449D" w14:textId="77777777" w:rsidR="00ED591F" w:rsidRPr="00F4442C" w:rsidRDefault="00ED591F" w:rsidP="00ED591F">
      <w:pPr>
        <w:pStyle w:val="51"/>
        <w:rPr>
          <w:noProof/>
        </w:rPr>
      </w:pPr>
      <w:bookmarkStart w:id="584" w:name="_Toc96843437"/>
      <w:bookmarkStart w:id="585" w:name="_Toc96844412"/>
      <w:bookmarkStart w:id="586" w:name="_Toc100739985"/>
      <w:bookmarkStart w:id="587" w:name="_Toc129252558"/>
      <w:bookmarkStart w:id="588" w:name="_Toc144024263"/>
      <w:bookmarkStart w:id="589" w:name="_Toc148176976"/>
      <w:bookmarkStart w:id="590" w:name="_Toc148359026"/>
      <w:bookmarkStart w:id="591" w:name="_Toc151743158"/>
      <w:bookmarkStart w:id="592" w:name="_Toc151743623"/>
      <w:r w:rsidRPr="00F4442C">
        <w:t>6.2.5.2</w:t>
      </w:r>
      <w:r w:rsidRPr="00F4442C">
        <w:rPr>
          <w:noProof/>
        </w:rPr>
        <w:t>.3</w:t>
      </w:r>
      <w:r w:rsidRPr="00F4442C">
        <w:rPr>
          <w:noProof/>
        </w:rPr>
        <w:tab/>
        <w:t>Standard Methods</w:t>
      </w:r>
      <w:bookmarkEnd w:id="584"/>
      <w:bookmarkEnd w:id="585"/>
      <w:bookmarkEnd w:id="586"/>
      <w:bookmarkEnd w:id="587"/>
      <w:bookmarkEnd w:id="588"/>
      <w:bookmarkEnd w:id="589"/>
      <w:bookmarkEnd w:id="590"/>
      <w:bookmarkEnd w:id="591"/>
      <w:bookmarkEnd w:id="592"/>
    </w:p>
    <w:p w14:paraId="3C9D3013" w14:textId="77777777" w:rsidR="00ED591F" w:rsidRPr="005F65D5" w:rsidRDefault="00ED591F" w:rsidP="00ED591F">
      <w:pPr>
        <w:pStyle w:val="6"/>
      </w:pPr>
      <w:bookmarkStart w:id="593" w:name="_Toc96843438"/>
      <w:bookmarkStart w:id="594" w:name="_Toc96844413"/>
      <w:bookmarkStart w:id="595" w:name="_Toc100739986"/>
      <w:bookmarkStart w:id="596" w:name="_Toc129252559"/>
      <w:bookmarkStart w:id="597" w:name="_Toc144024264"/>
      <w:bookmarkStart w:id="598" w:name="_Toc148176977"/>
      <w:bookmarkStart w:id="599" w:name="_Toc148359027"/>
      <w:bookmarkStart w:id="600" w:name="_Toc151743159"/>
      <w:bookmarkStart w:id="601" w:name="_Toc151743624"/>
      <w:r w:rsidRPr="005F65D5">
        <w:t>6.2.5.2.3.1</w:t>
      </w:r>
      <w:r w:rsidRPr="005F65D5">
        <w:tab/>
        <w:t>POST</w:t>
      </w:r>
      <w:bookmarkEnd w:id="593"/>
      <w:bookmarkEnd w:id="594"/>
      <w:bookmarkEnd w:id="595"/>
      <w:bookmarkEnd w:id="596"/>
      <w:bookmarkEnd w:id="597"/>
      <w:bookmarkEnd w:id="598"/>
      <w:bookmarkEnd w:id="599"/>
      <w:bookmarkEnd w:id="600"/>
      <w:bookmarkEnd w:id="601"/>
    </w:p>
    <w:p w14:paraId="754A23A3" w14:textId="77777777" w:rsidR="00ED591F" w:rsidRPr="00F4442C" w:rsidRDefault="00ED591F" w:rsidP="00ED591F">
      <w:pPr>
        <w:rPr>
          <w:noProof/>
        </w:rPr>
      </w:pPr>
      <w:r w:rsidRPr="00F4442C">
        <w:rPr>
          <w:noProof/>
        </w:rPr>
        <w:t>This method shall support the request data structures specified in table </w:t>
      </w:r>
      <w:r w:rsidRPr="00F4442C">
        <w:t>6.2.5.2</w:t>
      </w:r>
      <w:r w:rsidRPr="00F4442C">
        <w:rPr>
          <w:noProof/>
        </w:rPr>
        <w:t>.3.1-1 and the response data structures and response codes specified in table </w:t>
      </w:r>
      <w:r w:rsidRPr="00F4442C">
        <w:t>6.2.5.2</w:t>
      </w:r>
      <w:r w:rsidRPr="00F4442C">
        <w:rPr>
          <w:noProof/>
        </w:rPr>
        <w:t>.3.1-2.</w:t>
      </w:r>
    </w:p>
    <w:p w14:paraId="38462325" w14:textId="77777777" w:rsidR="00ED591F" w:rsidRPr="00F4442C" w:rsidRDefault="00ED591F" w:rsidP="00ED591F">
      <w:pPr>
        <w:pStyle w:val="TH"/>
        <w:rPr>
          <w:noProof/>
        </w:rPr>
      </w:pPr>
      <w:r w:rsidRPr="00F4442C">
        <w:rPr>
          <w:noProof/>
        </w:rPr>
        <w:t>Table </w:t>
      </w:r>
      <w:r w:rsidRPr="00F4442C">
        <w:t>6.2.5.2</w:t>
      </w:r>
      <w:r w:rsidRPr="00F4442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591F" w:rsidRPr="00F4442C" w14:paraId="7FC8512B" w14:textId="77777777" w:rsidTr="002260CC">
        <w:trPr>
          <w:jc w:val="center"/>
        </w:trPr>
        <w:tc>
          <w:tcPr>
            <w:tcW w:w="2899" w:type="dxa"/>
            <w:tcBorders>
              <w:bottom w:val="single" w:sz="6" w:space="0" w:color="auto"/>
            </w:tcBorders>
            <w:shd w:val="clear" w:color="auto" w:fill="C0C0C0"/>
            <w:vAlign w:val="center"/>
            <w:hideMark/>
          </w:tcPr>
          <w:p w14:paraId="75BF10E3" w14:textId="77777777" w:rsidR="00ED591F" w:rsidRPr="00F4442C" w:rsidRDefault="00ED591F" w:rsidP="002260CC">
            <w:pPr>
              <w:pStyle w:val="TAH"/>
              <w:rPr>
                <w:noProof/>
              </w:rPr>
            </w:pPr>
            <w:r w:rsidRPr="00F4442C">
              <w:rPr>
                <w:noProof/>
              </w:rPr>
              <w:t>Data type</w:t>
            </w:r>
          </w:p>
        </w:tc>
        <w:tc>
          <w:tcPr>
            <w:tcW w:w="450" w:type="dxa"/>
            <w:tcBorders>
              <w:bottom w:val="single" w:sz="6" w:space="0" w:color="auto"/>
            </w:tcBorders>
            <w:shd w:val="clear" w:color="auto" w:fill="C0C0C0"/>
            <w:vAlign w:val="center"/>
            <w:hideMark/>
          </w:tcPr>
          <w:p w14:paraId="3DF7DB7C" w14:textId="77777777" w:rsidR="00ED591F" w:rsidRPr="00F4442C" w:rsidRDefault="00ED591F" w:rsidP="002260CC">
            <w:pPr>
              <w:pStyle w:val="TAH"/>
              <w:rPr>
                <w:noProof/>
              </w:rPr>
            </w:pPr>
            <w:r w:rsidRPr="00F4442C">
              <w:rPr>
                <w:noProof/>
              </w:rPr>
              <w:t>P</w:t>
            </w:r>
          </w:p>
        </w:tc>
        <w:tc>
          <w:tcPr>
            <w:tcW w:w="1170" w:type="dxa"/>
            <w:tcBorders>
              <w:bottom w:val="single" w:sz="6" w:space="0" w:color="auto"/>
            </w:tcBorders>
            <w:shd w:val="clear" w:color="auto" w:fill="C0C0C0"/>
            <w:vAlign w:val="center"/>
            <w:hideMark/>
          </w:tcPr>
          <w:p w14:paraId="68AC0A2C" w14:textId="77777777" w:rsidR="00ED591F" w:rsidRPr="00F4442C" w:rsidRDefault="00ED591F" w:rsidP="002260CC">
            <w:pPr>
              <w:pStyle w:val="TAH"/>
              <w:rPr>
                <w:noProof/>
              </w:rPr>
            </w:pPr>
            <w:r w:rsidRPr="00F4442C">
              <w:rPr>
                <w:noProof/>
              </w:rPr>
              <w:t>Cardinality</w:t>
            </w:r>
          </w:p>
        </w:tc>
        <w:tc>
          <w:tcPr>
            <w:tcW w:w="5160" w:type="dxa"/>
            <w:tcBorders>
              <w:bottom w:val="single" w:sz="6" w:space="0" w:color="auto"/>
            </w:tcBorders>
            <w:shd w:val="clear" w:color="auto" w:fill="C0C0C0"/>
            <w:vAlign w:val="center"/>
            <w:hideMark/>
          </w:tcPr>
          <w:p w14:paraId="2B0F29EE" w14:textId="77777777" w:rsidR="00ED591F" w:rsidRPr="00F4442C" w:rsidRDefault="00ED591F" w:rsidP="002260CC">
            <w:pPr>
              <w:pStyle w:val="TAH"/>
              <w:rPr>
                <w:noProof/>
              </w:rPr>
            </w:pPr>
            <w:r w:rsidRPr="00F4442C">
              <w:rPr>
                <w:noProof/>
              </w:rPr>
              <w:t>Description</w:t>
            </w:r>
          </w:p>
        </w:tc>
      </w:tr>
      <w:tr w:rsidR="00ED591F" w:rsidRPr="00F4442C" w14:paraId="65F59528" w14:textId="77777777" w:rsidTr="002260CC">
        <w:trPr>
          <w:jc w:val="center"/>
        </w:trPr>
        <w:tc>
          <w:tcPr>
            <w:tcW w:w="2899" w:type="dxa"/>
            <w:tcBorders>
              <w:top w:val="single" w:sz="6" w:space="0" w:color="auto"/>
            </w:tcBorders>
            <w:vAlign w:val="center"/>
            <w:hideMark/>
          </w:tcPr>
          <w:p w14:paraId="42DEEA4A" w14:textId="77777777" w:rsidR="00ED591F" w:rsidRPr="00F4442C" w:rsidRDefault="00ED591F" w:rsidP="002260CC">
            <w:pPr>
              <w:pStyle w:val="TAL"/>
              <w:rPr>
                <w:noProof/>
              </w:rPr>
            </w:pPr>
            <w:proofErr w:type="spellStart"/>
            <w:r w:rsidRPr="00F4442C">
              <w:t>NetSliceOptNotif</w:t>
            </w:r>
            <w:proofErr w:type="spellEnd"/>
          </w:p>
        </w:tc>
        <w:tc>
          <w:tcPr>
            <w:tcW w:w="450" w:type="dxa"/>
            <w:tcBorders>
              <w:top w:val="single" w:sz="6" w:space="0" w:color="auto"/>
            </w:tcBorders>
            <w:vAlign w:val="center"/>
            <w:hideMark/>
          </w:tcPr>
          <w:p w14:paraId="7CCEE289" w14:textId="77777777" w:rsidR="00ED591F" w:rsidRPr="00F4442C" w:rsidRDefault="00ED591F" w:rsidP="002260CC">
            <w:pPr>
              <w:pStyle w:val="TAC"/>
              <w:rPr>
                <w:noProof/>
              </w:rPr>
            </w:pPr>
            <w:r w:rsidRPr="00F4442C">
              <w:t>M</w:t>
            </w:r>
          </w:p>
        </w:tc>
        <w:tc>
          <w:tcPr>
            <w:tcW w:w="1170" w:type="dxa"/>
            <w:tcBorders>
              <w:top w:val="single" w:sz="6" w:space="0" w:color="auto"/>
            </w:tcBorders>
            <w:vAlign w:val="center"/>
            <w:hideMark/>
          </w:tcPr>
          <w:p w14:paraId="27D590D1" w14:textId="77777777" w:rsidR="00ED591F" w:rsidRPr="00F4442C" w:rsidRDefault="00ED591F" w:rsidP="002260CC">
            <w:pPr>
              <w:pStyle w:val="TAC"/>
              <w:rPr>
                <w:noProof/>
              </w:rPr>
            </w:pPr>
            <w:r w:rsidRPr="00F4442C">
              <w:t>1</w:t>
            </w:r>
          </w:p>
        </w:tc>
        <w:tc>
          <w:tcPr>
            <w:tcW w:w="5160" w:type="dxa"/>
            <w:tcBorders>
              <w:top w:val="single" w:sz="6" w:space="0" w:color="auto"/>
            </w:tcBorders>
            <w:vAlign w:val="center"/>
            <w:hideMark/>
          </w:tcPr>
          <w:p w14:paraId="47215CE5" w14:textId="77777777" w:rsidR="00ED591F" w:rsidRPr="00F4442C" w:rsidRDefault="00ED591F" w:rsidP="002260CC">
            <w:pPr>
              <w:pStyle w:val="TAL"/>
              <w:rPr>
                <w:noProof/>
              </w:rPr>
            </w:pPr>
            <w:r w:rsidRPr="00F4442C">
              <w:t>Represents a Network Slice Optimization</w:t>
            </w:r>
            <w:r w:rsidRPr="00F4442C">
              <w:rPr>
                <w:lang w:val="en-US"/>
              </w:rPr>
              <w:t xml:space="preserve"> notification</w:t>
            </w:r>
            <w:r w:rsidRPr="00F4442C">
              <w:t>.</w:t>
            </w:r>
          </w:p>
        </w:tc>
      </w:tr>
    </w:tbl>
    <w:p w14:paraId="196802D0" w14:textId="77777777" w:rsidR="00ED591F" w:rsidRPr="00F4442C" w:rsidRDefault="00ED591F" w:rsidP="00ED591F">
      <w:pPr>
        <w:rPr>
          <w:noProof/>
        </w:rPr>
      </w:pPr>
    </w:p>
    <w:p w14:paraId="4640B2E3" w14:textId="77777777" w:rsidR="00ED591F" w:rsidRPr="00F4442C" w:rsidRDefault="00ED591F" w:rsidP="00ED591F">
      <w:pPr>
        <w:pStyle w:val="TH"/>
        <w:rPr>
          <w:noProof/>
        </w:rPr>
      </w:pPr>
      <w:r w:rsidRPr="00F4442C">
        <w:rPr>
          <w:noProof/>
        </w:rPr>
        <w:t>Table </w:t>
      </w:r>
      <w:r w:rsidRPr="00F4442C">
        <w:t>6.2.5.2</w:t>
      </w:r>
      <w:r w:rsidRPr="00F4442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591F" w:rsidRPr="00F4442C" w14:paraId="5DA30F95" w14:textId="77777777" w:rsidTr="002260CC">
        <w:trPr>
          <w:jc w:val="center"/>
        </w:trPr>
        <w:tc>
          <w:tcPr>
            <w:tcW w:w="2004" w:type="dxa"/>
            <w:tcBorders>
              <w:bottom w:val="single" w:sz="6" w:space="0" w:color="auto"/>
            </w:tcBorders>
            <w:shd w:val="clear" w:color="auto" w:fill="C0C0C0"/>
            <w:vAlign w:val="center"/>
            <w:hideMark/>
          </w:tcPr>
          <w:p w14:paraId="3B1B99B0" w14:textId="77777777" w:rsidR="00ED591F" w:rsidRPr="00F4442C" w:rsidRDefault="00ED591F" w:rsidP="002260CC">
            <w:pPr>
              <w:pStyle w:val="TAH"/>
              <w:rPr>
                <w:noProof/>
              </w:rPr>
            </w:pPr>
            <w:r w:rsidRPr="00F4442C">
              <w:rPr>
                <w:noProof/>
              </w:rPr>
              <w:t>Data type</w:t>
            </w:r>
          </w:p>
        </w:tc>
        <w:tc>
          <w:tcPr>
            <w:tcW w:w="361" w:type="dxa"/>
            <w:tcBorders>
              <w:bottom w:val="single" w:sz="6" w:space="0" w:color="auto"/>
            </w:tcBorders>
            <w:shd w:val="clear" w:color="auto" w:fill="C0C0C0"/>
            <w:vAlign w:val="center"/>
            <w:hideMark/>
          </w:tcPr>
          <w:p w14:paraId="2CE3CC01" w14:textId="77777777" w:rsidR="00ED591F" w:rsidRPr="00F4442C" w:rsidRDefault="00ED591F" w:rsidP="002260CC">
            <w:pPr>
              <w:pStyle w:val="TAH"/>
              <w:rPr>
                <w:noProof/>
              </w:rPr>
            </w:pPr>
            <w:r w:rsidRPr="00F4442C">
              <w:rPr>
                <w:noProof/>
              </w:rPr>
              <w:t>P</w:t>
            </w:r>
          </w:p>
        </w:tc>
        <w:tc>
          <w:tcPr>
            <w:tcW w:w="1259" w:type="dxa"/>
            <w:tcBorders>
              <w:bottom w:val="single" w:sz="6" w:space="0" w:color="auto"/>
            </w:tcBorders>
            <w:shd w:val="clear" w:color="auto" w:fill="C0C0C0"/>
            <w:vAlign w:val="center"/>
            <w:hideMark/>
          </w:tcPr>
          <w:p w14:paraId="3A161EC0" w14:textId="77777777" w:rsidR="00ED591F" w:rsidRPr="00F4442C" w:rsidRDefault="00ED591F" w:rsidP="002260CC">
            <w:pPr>
              <w:pStyle w:val="TAH"/>
              <w:rPr>
                <w:noProof/>
              </w:rPr>
            </w:pPr>
            <w:r w:rsidRPr="00F4442C">
              <w:rPr>
                <w:noProof/>
              </w:rPr>
              <w:t>Cardinality</w:t>
            </w:r>
          </w:p>
        </w:tc>
        <w:tc>
          <w:tcPr>
            <w:tcW w:w="1441" w:type="dxa"/>
            <w:tcBorders>
              <w:bottom w:val="single" w:sz="6" w:space="0" w:color="auto"/>
            </w:tcBorders>
            <w:shd w:val="clear" w:color="auto" w:fill="C0C0C0"/>
            <w:vAlign w:val="center"/>
            <w:hideMark/>
          </w:tcPr>
          <w:p w14:paraId="7DA68429" w14:textId="77777777" w:rsidR="00ED591F" w:rsidRPr="00F4442C" w:rsidRDefault="00ED591F" w:rsidP="002260CC">
            <w:pPr>
              <w:pStyle w:val="TAH"/>
              <w:rPr>
                <w:noProof/>
              </w:rPr>
            </w:pPr>
            <w:r w:rsidRPr="00F4442C">
              <w:rPr>
                <w:noProof/>
              </w:rPr>
              <w:t>Response codes</w:t>
            </w:r>
          </w:p>
        </w:tc>
        <w:tc>
          <w:tcPr>
            <w:tcW w:w="4619" w:type="dxa"/>
            <w:tcBorders>
              <w:bottom w:val="single" w:sz="6" w:space="0" w:color="auto"/>
            </w:tcBorders>
            <w:shd w:val="clear" w:color="auto" w:fill="C0C0C0"/>
            <w:vAlign w:val="center"/>
            <w:hideMark/>
          </w:tcPr>
          <w:p w14:paraId="782925FB" w14:textId="77777777" w:rsidR="00ED591F" w:rsidRPr="00F4442C" w:rsidRDefault="00ED591F" w:rsidP="002260CC">
            <w:pPr>
              <w:pStyle w:val="TAH"/>
              <w:rPr>
                <w:noProof/>
              </w:rPr>
            </w:pPr>
            <w:r w:rsidRPr="00F4442C">
              <w:rPr>
                <w:noProof/>
              </w:rPr>
              <w:t>Description</w:t>
            </w:r>
          </w:p>
        </w:tc>
      </w:tr>
      <w:tr w:rsidR="00ED591F" w:rsidRPr="00F4442C" w14:paraId="2391254B" w14:textId="77777777" w:rsidTr="002260CC">
        <w:trPr>
          <w:jc w:val="center"/>
        </w:trPr>
        <w:tc>
          <w:tcPr>
            <w:tcW w:w="2004" w:type="dxa"/>
            <w:tcBorders>
              <w:top w:val="single" w:sz="6" w:space="0" w:color="auto"/>
            </w:tcBorders>
            <w:vAlign w:val="center"/>
            <w:hideMark/>
          </w:tcPr>
          <w:p w14:paraId="5399BBA4" w14:textId="77777777" w:rsidR="00ED591F" w:rsidRPr="00F4442C" w:rsidRDefault="00ED591F" w:rsidP="002260CC">
            <w:pPr>
              <w:pStyle w:val="TAL"/>
              <w:rPr>
                <w:noProof/>
              </w:rPr>
            </w:pPr>
            <w:r w:rsidRPr="00F4442C">
              <w:t>n/a</w:t>
            </w:r>
          </w:p>
        </w:tc>
        <w:tc>
          <w:tcPr>
            <w:tcW w:w="361" w:type="dxa"/>
            <w:tcBorders>
              <w:top w:val="single" w:sz="6" w:space="0" w:color="auto"/>
            </w:tcBorders>
            <w:vAlign w:val="center"/>
          </w:tcPr>
          <w:p w14:paraId="4BC06DBA" w14:textId="77777777" w:rsidR="00ED591F" w:rsidRPr="00F4442C" w:rsidRDefault="00ED591F" w:rsidP="002260CC">
            <w:pPr>
              <w:pStyle w:val="TAC"/>
              <w:rPr>
                <w:noProof/>
              </w:rPr>
            </w:pPr>
          </w:p>
        </w:tc>
        <w:tc>
          <w:tcPr>
            <w:tcW w:w="1259" w:type="dxa"/>
            <w:tcBorders>
              <w:top w:val="single" w:sz="6" w:space="0" w:color="auto"/>
            </w:tcBorders>
            <w:vAlign w:val="center"/>
          </w:tcPr>
          <w:p w14:paraId="303E48AC" w14:textId="77777777" w:rsidR="00ED591F" w:rsidRPr="00F4442C" w:rsidRDefault="00ED591F" w:rsidP="002260CC">
            <w:pPr>
              <w:pStyle w:val="TAC"/>
              <w:rPr>
                <w:noProof/>
              </w:rPr>
            </w:pPr>
          </w:p>
        </w:tc>
        <w:tc>
          <w:tcPr>
            <w:tcW w:w="1441" w:type="dxa"/>
            <w:tcBorders>
              <w:top w:val="single" w:sz="6" w:space="0" w:color="auto"/>
            </w:tcBorders>
            <w:vAlign w:val="center"/>
            <w:hideMark/>
          </w:tcPr>
          <w:p w14:paraId="6076A8A1" w14:textId="77777777" w:rsidR="00ED591F" w:rsidRPr="00F4442C" w:rsidRDefault="00ED591F" w:rsidP="002260CC">
            <w:pPr>
              <w:pStyle w:val="TAL"/>
              <w:rPr>
                <w:noProof/>
              </w:rPr>
            </w:pPr>
            <w:r w:rsidRPr="00F4442C">
              <w:t>204 No Content</w:t>
            </w:r>
          </w:p>
        </w:tc>
        <w:tc>
          <w:tcPr>
            <w:tcW w:w="4619" w:type="dxa"/>
            <w:tcBorders>
              <w:top w:val="single" w:sz="6" w:space="0" w:color="auto"/>
            </w:tcBorders>
            <w:vAlign w:val="center"/>
            <w:hideMark/>
          </w:tcPr>
          <w:p w14:paraId="43300087" w14:textId="77777777" w:rsidR="00ED591F" w:rsidRPr="00F4442C" w:rsidRDefault="00ED591F" w:rsidP="002260CC">
            <w:pPr>
              <w:pStyle w:val="TAL"/>
              <w:rPr>
                <w:noProof/>
              </w:rPr>
            </w:pPr>
            <w:r w:rsidRPr="00F4442C">
              <w:t>Successful case. The Network Slice Optimization Notification is successfully received and acknowledged.</w:t>
            </w:r>
          </w:p>
        </w:tc>
      </w:tr>
      <w:tr w:rsidR="00ED591F" w:rsidRPr="00F4442C" w14:paraId="72944955" w14:textId="77777777" w:rsidTr="002260CC">
        <w:trPr>
          <w:jc w:val="center"/>
        </w:trPr>
        <w:tc>
          <w:tcPr>
            <w:tcW w:w="2004" w:type="dxa"/>
            <w:vAlign w:val="center"/>
          </w:tcPr>
          <w:p w14:paraId="12507774" w14:textId="77777777" w:rsidR="00ED591F" w:rsidRPr="00F4442C" w:rsidDel="006E51AA" w:rsidRDefault="00ED591F" w:rsidP="002260CC">
            <w:pPr>
              <w:pStyle w:val="TAL"/>
            </w:pPr>
            <w:r w:rsidRPr="00F4442C">
              <w:t>n/a</w:t>
            </w:r>
          </w:p>
        </w:tc>
        <w:tc>
          <w:tcPr>
            <w:tcW w:w="361" w:type="dxa"/>
            <w:vAlign w:val="center"/>
          </w:tcPr>
          <w:p w14:paraId="34036260" w14:textId="77777777" w:rsidR="00ED591F" w:rsidRPr="00F4442C" w:rsidDel="006E51AA" w:rsidRDefault="00ED591F" w:rsidP="002260CC">
            <w:pPr>
              <w:pStyle w:val="TAC"/>
            </w:pPr>
          </w:p>
        </w:tc>
        <w:tc>
          <w:tcPr>
            <w:tcW w:w="1259" w:type="dxa"/>
            <w:vAlign w:val="center"/>
          </w:tcPr>
          <w:p w14:paraId="00E1D06D" w14:textId="77777777" w:rsidR="00ED591F" w:rsidRPr="00F4442C" w:rsidDel="006E51AA" w:rsidRDefault="00ED591F" w:rsidP="002260CC">
            <w:pPr>
              <w:pStyle w:val="TAC"/>
            </w:pPr>
          </w:p>
        </w:tc>
        <w:tc>
          <w:tcPr>
            <w:tcW w:w="1441" w:type="dxa"/>
            <w:vAlign w:val="center"/>
          </w:tcPr>
          <w:p w14:paraId="72058703" w14:textId="77777777" w:rsidR="00ED591F" w:rsidRPr="00F4442C" w:rsidDel="006E51AA" w:rsidRDefault="00ED591F" w:rsidP="002260CC">
            <w:pPr>
              <w:pStyle w:val="TAL"/>
            </w:pPr>
            <w:r w:rsidRPr="00F4442C">
              <w:t>307 Temporary Redirect</w:t>
            </w:r>
          </w:p>
        </w:tc>
        <w:tc>
          <w:tcPr>
            <w:tcW w:w="4619" w:type="dxa"/>
            <w:vAlign w:val="center"/>
          </w:tcPr>
          <w:p w14:paraId="59197EBE" w14:textId="77777777" w:rsidR="00ED591F" w:rsidRPr="00F4442C" w:rsidRDefault="00ED591F" w:rsidP="002260CC">
            <w:pPr>
              <w:pStyle w:val="TAL"/>
            </w:pPr>
            <w:r w:rsidRPr="00F4442C">
              <w:t xml:space="preserve">Temporary redirection. The response shall include a Location header field containing an alternative URI representing the end point of an alternative </w:t>
            </w:r>
            <w:r w:rsidRPr="00F4442C">
              <w:rPr>
                <w:noProof/>
                <w:lang w:eastAsia="zh-CN"/>
              </w:rPr>
              <w:t>service consumer</w:t>
            </w:r>
            <w:r w:rsidRPr="00F4442C">
              <w:t xml:space="preserve"> where the notification should be sent.</w:t>
            </w:r>
          </w:p>
          <w:p w14:paraId="42201FC2" w14:textId="77777777" w:rsidR="00ED591F" w:rsidRPr="00F4442C" w:rsidRDefault="00ED591F" w:rsidP="002260CC">
            <w:pPr>
              <w:pStyle w:val="TAL"/>
            </w:pPr>
          </w:p>
          <w:p w14:paraId="656F1C0F" w14:textId="77777777" w:rsidR="00ED591F" w:rsidRPr="00F4442C" w:rsidRDefault="00ED591F" w:rsidP="002260CC">
            <w:pPr>
              <w:pStyle w:val="TAL"/>
            </w:pPr>
            <w:r w:rsidRPr="00F4442C">
              <w:t>Redirection handling is described in clause 5.2.10 of 3GPP TS 29.122 [2].</w:t>
            </w:r>
          </w:p>
        </w:tc>
      </w:tr>
      <w:tr w:rsidR="00ED591F" w:rsidRPr="00F4442C" w14:paraId="481620EB" w14:textId="77777777" w:rsidTr="002260CC">
        <w:trPr>
          <w:jc w:val="center"/>
        </w:trPr>
        <w:tc>
          <w:tcPr>
            <w:tcW w:w="2004" w:type="dxa"/>
            <w:vAlign w:val="center"/>
          </w:tcPr>
          <w:p w14:paraId="3DCE3292" w14:textId="77777777" w:rsidR="00ED591F" w:rsidRPr="00F4442C" w:rsidDel="006E51AA" w:rsidRDefault="00ED591F" w:rsidP="002260CC">
            <w:pPr>
              <w:pStyle w:val="TAL"/>
            </w:pPr>
            <w:r w:rsidRPr="00F4442C">
              <w:t>n/a</w:t>
            </w:r>
          </w:p>
        </w:tc>
        <w:tc>
          <w:tcPr>
            <w:tcW w:w="361" w:type="dxa"/>
            <w:vAlign w:val="center"/>
          </w:tcPr>
          <w:p w14:paraId="2A76EC13" w14:textId="77777777" w:rsidR="00ED591F" w:rsidRPr="00F4442C" w:rsidDel="006E51AA" w:rsidRDefault="00ED591F" w:rsidP="002260CC">
            <w:pPr>
              <w:pStyle w:val="TAC"/>
            </w:pPr>
          </w:p>
        </w:tc>
        <w:tc>
          <w:tcPr>
            <w:tcW w:w="1259" w:type="dxa"/>
            <w:vAlign w:val="center"/>
          </w:tcPr>
          <w:p w14:paraId="2F4B50FF" w14:textId="77777777" w:rsidR="00ED591F" w:rsidRPr="00F4442C" w:rsidDel="006E51AA" w:rsidRDefault="00ED591F" w:rsidP="002260CC">
            <w:pPr>
              <w:pStyle w:val="TAC"/>
            </w:pPr>
          </w:p>
        </w:tc>
        <w:tc>
          <w:tcPr>
            <w:tcW w:w="1441" w:type="dxa"/>
            <w:vAlign w:val="center"/>
          </w:tcPr>
          <w:p w14:paraId="776F1409" w14:textId="77777777" w:rsidR="00ED591F" w:rsidRPr="00F4442C" w:rsidDel="006E51AA" w:rsidRDefault="00ED591F" w:rsidP="002260CC">
            <w:pPr>
              <w:pStyle w:val="TAL"/>
            </w:pPr>
            <w:r w:rsidRPr="00F4442C">
              <w:t>308 Permanent Redirect</w:t>
            </w:r>
          </w:p>
        </w:tc>
        <w:tc>
          <w:tcPr>
            <w:tcW w:w="4619" w:type="dxa"/>
            <w:vAlign w:val="center"/>
          </w:tcPr>
          <w:p w14:paraId="7B608F75" w14:textId="77777777" w:rsidR="00ED591F" w:rsidRPr="00F4442C" w:rsidRDefault="00ED591F" w:rsidP="002260CC">
            <w:pPr>
              <w:pStyle w:val="TAL"/>
            </w:pPr>
            <w:r w:rsidRPr="00F4442C">
              <w:t xml:space="preserve">Permanent redirection. The response shall include a Location header field containing an alternative URI representing the end point of an alternative </w:t>
            </w:r>
            <w:r w:rsidRPr="00F4442C">
              <w:rPr>
                <w:noProof/>
                <w:lang w:eastAsia="zh-CN"/>
              </w:rPr>
              <w:t>service consumer</w:t>
            </w:r>
            <w:r w:rsidRPr="00F4442C">
              <w:t xml:space="preserve"> where the notification should be sent.</w:t>
            </w:r>
          </w:p>
          <w:p w14:paraId="426C74D0" w14:textId="77777777" w:rsidR="00ED591F" w:rsidRPr="00F4442C" w:rsidRDefault="00ED591F" w:rsidP="002260CC">
            <w:pPr>
              <w:pStyle w:val="TAL"/>
            </w:pPr>
          </w:p>
          <w:p w14:paraId="55CA2C66" w14:textId="77777777" w:rsidR="00ED591F" w:rsidRPr="00F4442C" w:rsidRDefault="00ED591F" w:rsidP="002260CC">
            <w:pPr>
              <w:pStyle w:val="TAL"/>
            </w:pPr>
            <w:r w:rsidRPr="00F4442C">
              <w:t>Redirection handling is described in clause 5.2.10 of 3GPP TS 29.122 [2].</w:t>
            </w:r>
          </w:p>
        </w:tc>
      </w:tr>
      <w:tr w:rsidR="00ED591F" w:rsidRPr="00F4442C" w14:paraId="6B4A0AB8" w14:textId="77777777" w:rsidTr="002260CC">
        <w:trPr>
          <w:jc w:val="center"/>
        </w:trPr>
        <w:tc>
          <w:tcPr>
            <w:tcW w:w="9684" w:type="dxa"/>
            <w:gridSpan w:val="5"/>
            <w:vAlign w:val="center"/>
          </w:tcPr>
          <w:p w14:paraId="13F9A560" w14:textId="77777777" w:rsidR="00ED591F" w:rsidRPr="00F4442C" w:rsidRDefault="00ED591F" w:rsidP="002260CC">
            <w:pPr>
              <w:pStyle w:val="TAN"/>
              <w:rPr>
                <w:noProof/>
              </w:rPr>
            </w:pPr>
            <w:r w:rsidRPr="00F4442C">
              <w:t>NOTE:</w:t>
            </w:r>
            <w:r w:rsidRPr="00F4442C">
              <w:rPr>
                <w:noProof/>
              </w:rPr>
              <w:tab/>
              <w:t xml:space="preserve">The mandatory </w:t>
            </w:r>
            <w:r w:rsidRPr="00F4442C">
              <w:t>HTTP error status codes for the HTTP POST method listed in table 5.2.6-1 of 3GPP TS 29.122 [2] shall also apply.</w:t>
            </w:r>
          </w:p>
        </w:tc>
      </w:tr>
    </w:tbl>
    <w:p w14:paraId="128A338D" w14:textId="77777777" w:rsidR="00ED591F" w:rsidRPr="00F4442C" w:rsidRDefault="00ED591F" w:rsidP="00ED591F">
      <w:pPr>
        <w:rPr>
          <w:noProof/>
        </w:rPr>
      </w:pPr>
    </w:p>
    <w:p w14:paraId="5AE861B1" w14:textId="77777777" w:rsidR="00ED591F" w:rsidRPr="00F4442C" w:rsidRDefault="00ED591F" w:rsidP="00ED591F">
      <w:pPr>
        <w:pStyle w:val="TH"/>
      </w:pPr>
      <w:r w:rsidRPr="00F4442C">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591F" w:rsidRPr="00F4442C" w14:paraId="1580793C" w14:textId="77777777" w:rsidTr="002260CC">
        <w:trPr>
          <w:jc w:val="center"/>
        </w:trPr>
        <w:tc>
          <w:tcPr>
            <w:tcW w:w="825" w:type="pct"/>
            <w:shd w:val="clear" w:color="auto" w:fill="C0C0C0"/>
            <w:vAlign w:val="center"/>
          </w:tcPr>
          <w:p w14:paraId="1FF8A95B" w14:textId="77777777" w:rsidR="00ED591F" w:rsidRPr="00F4442C" w:rsidRDefault="00ED591F" w:rsidP="002260CC">
            <w:pPr>
              <w:pStyle w:val="TAH"/>
            </w:pPr>
            <w:r w:rsidRPr="00F4442C">
              <w:t>Name</w:t>
            </w:r>
          </w:p>
        </w:tc>
        <w:tc>
          <w:tcPr>
            <w:tcW w:w="732" w:type="pct"/>
            <w:shd w:val="clear" w:color="auto" w:fill="C0C0C0"/>
            <w:vAlign w:val="center"/>
          </w:tcPr>
          <w:p w14:paraId="2185CAAC" w14:textId="77777777" w:rsidR="00ED591F" w:rsidRPr="00F4442C" w:rsidRDefault="00ED591F" w:rsidP="002260CC">
            <w:pPr>
              <w:pStyle w:val="TAH"/>
            </w:pPr>
            <w:r w:rsidRPr="00F4442C">
              <w:t>Data type</w:t>
            </w:r>
          </w:p>
        </w:tc>
        <w:tc>
          <w:tcPr>
            <w:tcW w:w="217" w:type="pct"/>
            <w:shd w:val="clear" w:color="auto" w:fill="C0C0C0"/>
            <w:vAlign w:val="center"/>
          </w:tcPr>
          <w:p w14:paraId="24BCEE52" w14:textId="77777777" w:rsidR="00ED591F" w:rsidRPr="00F4442C" w:rsidRDefault="00ED591F" w:rsidP="002260CC">
            <w:pPr>
              <w:pStyle w:val="TAH"/>
            </w:pPr>
            <w:r w:rsidRPr="00F4442C">
              <w:t>P</w:t>
            </w:r>
          </w:p>
        </w:tc>
        <w:tc>
          <w:tcPr>
            <w:tcW w:w="581" w:type="pct"/>
            <w:shd w:val="clear" w:color="auto" w:fill="C0C0C0"/>
            <w:vAlign w:val="center"/>
          </w:tcPr>
          <w:p w14:paraId="7F0F7E5A" w14:textId="77777777" w:rsidR="00ED591F" w:rsidRPr="00F4442C" w:rsidRDefault="00ED591F" w:rsidP="002260CC">
            <w:pPr>
              <w:pStyle w:val="TAH"/>
            </w:pPr>
            <w:r w:rsidRPr="00F4442C">
              <w:t>Cardinality</w:t>
            </w:r>
          </w:p>
        </w:tc>
        <w:tc>
          <w:tcPr>
            <w:tcW w:w="2645" w:type="pct"/>
            <w:shd w:val="clear" w:color="auto" w:fill="C0C0C0"/>
            <w:vAlign w:val="center"/>
          </w:tcPr>
          <w:p w14:paraId="106F363D" w14:textId="77777777" w:rsidR="00ED591F" w:rsidRPr="00F4442C" w:rsidRDefault="00ED591F" w:rsidP="002260CC">
            <w:pPr>
              <w:pStyle w:val="TAH"/>
            </w:pPr>
            <w:r w:rsidRPr="00F4442C">
              <w:t>Description</w:t>
            </w:r>
          </w:p>
        </w:tc>
      </w:tr>
      <w:tr w:rsidR="00ED591F" w:rsidRPr="00F4442C" w14:paraId="3DD24CC8" w14:textId="77777777" w:rsidTr="002260CC">
        <w:trPr>
          <w:jc w:val="center"/>
        </w:trPr>
        <w:tc>
          <w:tcPr>
            <w:tcW w:w="825" w:type="pct"/>
            <w:shd w:val="clear" w:color="auto" w:fill="auto"/>
            <w:vAlign w:val="center"/>
          </w:tcPr>
          <w:p w14:paraId="7CB7B9AD" w14:textId="77777777" w:rsidR="00ED591F" w:rsidRPr="00F4442C" w:rsidRDefault="00ED591F" w:rsidP="002260CC">
            <w:pPr>
              <w:pStyle w:val="TAL"/>
            </w:pPr>
            <w:r w:rsidRPr="00F4442C">
              <w:t>Location</w:t>
            </w:r>
          </w:p>
        </w:tc>
        <w:tc>
          <w:tcPr>
            <w:tcW w:w="732" w:type="pct"/>
            <w:vAlign w:val="center"/>
          </w:tcPr>
          <w:p w14:paraId="2F5B1B9C" w14:textId="77777777" w:rsidR="00ED591F" w:rsidRPr="00F4442C" w:rsidRDefault="00ED591F" w:rsidP="002260CC">
            <w:pPr>
              <w:pStyle w:val="TAL"/>
            </w:pPr>
            <w:r w:rsidRPr="00F4442C">
              <w:t>string</w:t>
            </w:r>
          </w:p>
        </w:tc>
        <w:tc>
          <w:tcPr>
            <w:tcW w:w="217" w:type="pct"/>
            <w:vAlign w:val="center"/>
          </w:tcPr>
          <w:p w14:paraId="553EE997" w14:textId="77777777" w:rsidR="00ED591F" w:rsidRPr="00F4442C" w:rsidRDefault="00ED591F" w:rsidP="002260CC">
            <w:pPr>
              <w:pStyle w:val="TAC"/>
            </w:pPr>
            <w:r w:rsidRPr="00F4442C">
              <w:t>M</w:t>
            </w:r>
          </w:p>
        </w:tc>
        <w:tc>
          <w:tcPr>
            <w:tcW w:w="581" w:type="pct"/>
            <w:vAlign w:val="center"/>
          </w:tcPr>
          <w:p w14:paraId="69942F5A" w14:textId="77777777" w:rsidR="00ED591F" w:rsidRPr="00F4442C" w:rsidRDefault="00ED591F" w:rsidP="002260CC">
            <w:pPr>
              <w:pStyle w:val="TAC"/>
            </w:pPr>
            <w:r w:rsidRPr="00F4442C">
              <w:t>1</w:t>
            </w:r>
          </w:p>
        </w:tc>
        <w:tc>
          <w:tcPr>
            <w:tcW w:w="2645" w:type="pct"/>
            <w:shd w:val="clear" w:color="auto" w:fill="auto"/>
            <w:vAlign w:val="center"/>
          </w:tcPr>
          <w:p w14:paraId="74E9864E" w14:textId="77777777" w:rsidR="00ED591F" w:rsidRPr="00F4442C" w:rsidRDefault="00ED591F" w:rsidP="002260CC">
            <w:pPr>
              <w:pStyle w:val="TAL"/>
            </w:pPr>
            <w:r w:rsidRPr="00F4442C">
              <w:t xml:space="preserve">An alternative URI representing the end point of an alternative </w:t>
            </w:r>
            <w:r w:rsidRPr="00F4442C">
              <w:rPr>
                <w:noProof/>
                <w:lang w:eastAsia="zh-CN"/>
              </w:rPr>
              <w:t>service consumer</w:t>
            </w:r>
            <w:r w:rsidRPr="00F4442C">
              <w:t xml:space="preserve"> towards which the notification should be redirected.</w:t>
            </w:r>
          </w:p>
        </w:tc>
      </w:tr>
    </w:tbl>
    <w:p w14:paraId="47D8649B" w14:textId="77777777" w:rsidR="00ED591F" w:rsidRPr="00F4442C" w:rsidRDefault="00ED591F" w:rsidP="00ED591F"/>
    <w:p w14:paraId="539860E1" w14:textId="77777777" w:rsidR="00ED591F" w:rsidRPr="00F4442C" w:rsidRDefault="00ED591F" w:rsidP="00ED591F">
      <w:pPr>
        <w:pStyle w:val="TH"/>
      </w:pPr>
      <w:r w:rsidRPr="00F4442C">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591F" w:rsidRPr="00F4442C" w14:paraId="6B3544F9" w14:textId="77777777" w:rsidTr="002260CC">
        <w:trPr>
          <w:jc w:val="center"/>
        </w:trPr>
        <w:tc>
          <w:tcPr>
            <w:tcW w:w="825" w:type="pct"/>
            <w:shd w:val="clear" w:color="auto" w:fill="C0C0C0"/>
            <w:vAlign w:val="center"/>
          </w:tcPr>
          <w:p w14:paraId="17C97806" w14:textId="77777777" w:rsidR="00ED591F" w:rsidRPr="00F4442C" w:rsidRDefault="00ED591F" w:rsidP="002260CC">
            <w:pPr>
              <w:pStyle w:val="TAH"/>
            </w:pPr>
            <w:r w:rsidRPr="00F4442C">
              <w:t>Name</w:t>
            </w:r>
          </w:p>
        </w:tc>
        <w:tc>
          <w:tcPr>
            <w:tcW w:w="732" w:type="pct"/>
            <w:shd w:val="clear" w:color="auto" w:fill="C0C0C0"/>
            <w:vAlign w:val="center"/>
          </w:tcPr>
          <w:p w14:paraId="270E4151" w14:textId="77777777" w:rsidR="00ED591F" w:rsidRPr="00F4442C" w:rsidRDefault="00ED591F" w:rsidP="002260CC">
            <w:pPr>
              <w:pStyle w:val="TAH"/>
            </w:pPr>
            <w:r w:rsidRPr="00F4442C">
              <w:t>Data type</w:t>
            </w:r>
          </w:p>
        </w:tc>
        <w:tc>
          <w:tcPr>
            <w:tcW w:w="217" w:type="pct"/>
            <w:shd w:val="clear" w:color="auto" w:fill="C0C0C0"/>
            <w:vAlign w:val="center"/>
          </w:tcPr>
          <w:p w14:paraId="68EC90AC" w14:textId="77777777" w:rsidR="00ED591F" w:rsidRPr="00F4442C" w:rsidRDefault="00ED591F" w:rsidP="002260CC">
            <w:pPr>
              <w:pStyle w:val="TAH"/>
            </w:pPr>
            <w:r w:rsidRPr="00F4442C">
              <w:t>P</w:t>
            </w:r>
          </w:p>
        </w:tc>
        <w:tc>
          <w:tcPr>
            <w:tcW w:w="581" w:type="pct"/>
            <w:shd w:val="clear" w:color="auto" w:fill="C0C0C0"/>
            <w:vAlign w:val="center"/>
          </w:tcPr>
          <w:p w14:paraId="567704ED" w14:textId="77777777" w:rsidR="00ED591F" w:rsidRPr="00F4442C" w:rsidRDefault="00ED591F" w:rsidP="002260CC">
            <w:pPr>
              <w:pStyle w:val="TAH"/>
            </w:pPr>
            <w:r w:rsidRPr="00F4442C">
              <w:t>Cardinality</w:t>
            </w:r>
          </w:p>
        </w:tc>
        <w:tc>
          <w:tcPr>
            <w:tcW w:w="2645" w:type="pct"/>
            <w:shd w:val="clear" w:color="auto" w:fill="C0C0C0"/>
            <w:vAlign w:val="center"/>
          </w:tcPr>
          <w:p w14:paraId="2F04EE43" w14:textId="77777777" w:rsidR="00ED591F" w:rsidRPr="00F4442C" w:rsidRDefault="00ED591F" w:rsidP="002260CC">
            <w:pPr>
              <w:pStyle w:val="TAH"/>
            </w:pPr>
            <w:r w:rsidRPr="00F4442C">
              <w:t>Description</w:t>
            </w:r>
          </w:p>
        </w:tc>
      </w:tr>
      <w:tr w:rsidR="00ED591F" w:rsidRPr="00F4442C" w14:paraId="7936B256" w14:textId="77777777" w:rsidTr="002260CC">
        <w:trPr>
          <w:jc w:val="center"/>
        </w:trPr>
        <w:tc>
          <w:tcPr>
            <w:tcW w:w="825" w:type="pct"/>
            <w:shd w:val="clear" w:color="auto" w:fill="auto"/>
            <w:vAlign w:val="center"/>
          </w:tcPr>
          <w:p w14:paraId="75A3ECFB" w14:textId="77777777" w:rsidR="00ED591F" w:rsidRPr="00F4442C" w:rsidRDefault="00ED591F" w:rsidP="002260CC">
            <w:pPr>
              <w:pStyle w:val="TAL"/>
            </w:pPr>
            <w:r w:rsidRPr="00F4442C">
              <w:t>Location</w:t>
            </w:r>
          </w:p>
        </w:tc>
        <w:tc>
          <w:tcPr>
            <w:tcW w:w="732" w:type="pct"/>
            <w:vAlign w:val="center"/>
          </w:tcPr>
          <w:p w14:paraId="2CC74203" w14:textId="77777777" w:rsidR="00ED591F" w:rsidRPr="00F4442C" w:rsidRDefault="00ED591F" w:rsidP="002260CC">
            <w:pPr>
              <w:pStyle w:val="TAL"/>
            </w:pPr>
            <w:r w:rsidRPr="00F4442C">
              <w:t>string</w:t>
            </w:r>
          </w:p>
        </w:tc>
        <w:tc>
          <w:tcPr>
            <w:tcW w:w="217" w:type="pct"/>
            <w:vAlign w:val="center"/>
          </w:tcPr>
          <w:p w14:paraId="733C250F" w14:textId="77777777" w:rsidR="00ED591F" w:rsidRPr="00F4442C" w:rsidRDefault="00ED591F" w:rsidP="002260CC">
            <w:pPr>
              <w:pStyle w:val="TAC"/>
            </w:pPr>
            <w:r w:rsidRPr="00F4442C">
              <w:t>M</w:t>
            </w:r>
          </w:p>
        </w:tc>
        <w:tc>
          <w:tcPr>
            <w:tcW w:w="581" w:type="pct"/>
            <w:vAlign w:val="center"/>
          </w:tcPr>
          <w:p w14:paraId="6566A496" w14:textId="77777777" w:rsidR="00ED591F" w:rsidRPr="00F4442C" w:rsidRDefault="00ED591F" w:rsidP="002260CC">
            <w:pPr>
              <w:pStyle w:val="TAC"/>
            </w:pPr>
            <w:r w:rsidRPr="00F4442C">
              <w:t>1</w:t>
            </w:r>
          </w:p>
        </w:tc>
        <w:tc>
          <w:tcPr>
            <w:tcW w:w="2645" w:type="pct"/>
            <w:shd w:val="clear" w:color="auto" w:fill="auto"/>
            <w:vAlign w:val="center"/>
          </w:tcPr>
          <w:p w14:paraId="2DC4FD50" w14:textId="77777777" w:rsidR="00ED591F" w:rsidRPr="00F4442C" w:rsidRDefault="00ED591F" w:rsidP="002260CC">
            <w:pPr>
              <w:pStyle w:val="TAL"/>
            </w:pPr>
            <w:r w:rsidRPr="00F4442C">
              <w:t xml:space="preserve">An alternative URI representing the end point of an alternative </w:t>
            </w:r>
            <w:r w:rsidRPr="00F4442C">
              <w:rPr>
                <w:noProof/>
                <w:lang w:eastAsia="zh-CN"/>
              </w:rPr>
              <w:t>service consumer</w:t>
            </w:r>
            <w:r w:rsidRPr="00F4442C">
              <w:t xml:space="preserve"> towards which the notification should be redirected.</w:t>
            </w:r>
          </w:p>
        </w:tc>
      </w:tr>
    </w:tbl>
    <w:p w14:paraId="426489FF" w14:textId="77777777" w:rsidR="00ED591F" w:rsidRPr="00F4442C" w:rsidRDefault="00ED591F" w:rsidP="00ED591F">
      <w:pPr>
        <w:rPr>
          <w:noProof/>
        </w:rPr>
      </w:pPr>
    </w:p>
    <w:p w14:paraId="260EE61D" w14:textId="77777777" w:rsidR="00ED591F" w:rsidRPr="00F4442C" w:rsidRDefault="00ED591F" w:rsidP="00ED591F">
      <w:pPr>
        <w:pStyle w:val="31"/>
      </w:pPr>
      <w:bookmarkStart w:id="602" w:name="_Toc85734349"/>
      <w:bookmarkStart w:id="603" w:name="_Toc89431648"/>
      <w:bookmarkStart w:id="604" w:name="_Toc97042460"/>
      <w:bookmarkStart w:id="605" w:name="_Toc97045604"/>
      <w:bookmarkStart w:id="606" w:name="_Toc97155349"/>
      <w:bookmarkStart w:id="607" w:name="_Toc101521486"/>
      <w:bookmarkStart w:id="608" w:name="_Toc120537598"/>
      <w:bookmarkStart w:id="609" w:name="_Toc151743160"/>
      <w:bookmarkStart w:id="610" w:name="_Toc151743625"/>
      <w:r w:rsidRPr="00F4442C">
        <w:t>6.2.6</w:t>
      </w:r>
      <w:r w:rsidRPr="00F4442C">
        <w:tab/>
        <w:t>Data Model</w:t>
      </w:r>
      <w:bookmarkEnd w:id="602"/>
      <w:bookmarkEnd w:id="603"/>
      <w:bookmarkEnd w:id="604"/>
      <w:bookmarkEnd w:id="605"/>
      <w:bookmarkEnd w:id="606"/>
      <w:bookmarkEnd w:id="607"/>
      <w:bookmarkEnd w:id="608"/>
      <w:bookmarkEnd w:id="609"/>
      <w:bookmarkEnd w:id="610"/>
    </w:p>
    <w:p w14:paraId="249E9E49" w14:textId="77777777" w:rsidR="00ED591F" w:rsidRPr="00F4442C" w:rsidRDefault="00ED591F" w:rsidP="00ED591F">
      <w:pPr>
        <w:pStyle w:val="41"/>
        <w:rPr>
          <w:lang w:eastAsia="zh-CN"/>
        </w:rPr>
      </w:pPr>
      <w:bookmarkStart w:id="611" w:name="_Toc85734350"/>
      <w:bookmarkStart w:id="612" w:name="_Toc89431649"/>
      <w:bookmarkStart w:id="613" w:name="_Toc97042461"/>
      <w:bookmarkStart w:id="614" w:name="_Toc97045605"/>
      <w:bookmarkStart w:id="615" w:name="_Toc97155350"/>
      <w:bookmarkStart w:id="616" w:name="_Toc101521487"/>
      <w:bookmarkStart w:id="617" w:name="_Toc120537599"/>
      <w:bookmarkStart w:id="618" w:name="_Toc151743161"/>
      <w:bookmarkStart w:id="619" w:name="_Toc151743626"/>
      <w:r w:rsidRPr="00F4442C">
        <w:t>6.2.6</w:t>
      </w:r>
      <w:r w:rsidRPr="00F4442C">
        <w:rPr>
          <w:lang w:eastAsia="zh-CN"/>
        </w:rPr>
        <w:t>.1</w:t>
      </w:r>
      <w:r w:rsidRPr="00F4442C">
        <w:rPr>
          <w:lang w:eastAsia="zh-CN"/>
        </w:rPr>
        <w:tab/>
        <w:t>General</w:t>
      </w:r>
      <w:bookmarkEnd w:id="611"/>
      <w:bookmarkEnd w:id="612"/>
      <w:bookmarkEnd w:id="613"/>
      <w:bookmarkEnd w:id="614"/>
      <w:bookmarkEnd w:id="615"/>
      <w:bookmarkEnd w:id="616"/>
      <w:bookmarkEnd w:id="617"/>
      <w:bookmarkEnd w:id="618"/>
      <w:bookmarkEnd w:id="619"/>
    </w:p>
    <w:p w14:paraId="742B0F63" w14:textId="77777777" w:rsidR="00ED591F" w:rsidRPr="00F4442C" w:rsidRDefault="00ED591F" w:rsidP="00ED591F">
      <w:pPr>
        <w:rPr>
          <w:lang w:eastAsia="zh-CN"/>
        </w:rPr>
      </w:pPr>
      <w:r w:rsidRPr="00F4442C">
        <w:rPr>
          <w:lang w:eastAsia="zh-CN"/>
        </w:rPr>
        <w:t>This clause specifies the application data model supported by the API.</w:t>
      </w:r>
    </w:p>
    <w:p w14:paraId="32FA4400" w14:textId="77777777" w:rsidR="00ED591F" w:rsidRPr="00F4442C" w:rsidRDefault="00ED591F" w:rsidP="00ED591F">
      <w:r w:rsidRPr="00F4442C">
        <w:t xml:space="preserve">Table 6.2.6.1-1 specifies the data types defined for the </w:t>
      </w:r>
      <w:proofErr w:type="spellStart"/>
      <w:r w:rsidRPr="00F4442C">
        <w:t>NSCE_NSOptimization</w:t>
      </w:r>
      <w:proofErr w:type="spellEnd"/>
      <w:r w:rsidRPr="00F4442C">
        <w:t xml:space="preserve"> API.</w:t>
      </w:r>
    </w:p>
    <w:p w14:paraId="460F715E" w14:textId="77777777" w:rsidR="00ED591F" w:rsidRPr="00F4442C" w:rsidRDefault="00ED591F" w:rsidP="00ED591F">
      <w:pPr>
        <w:pStyle w:val="TH"/>
      </w:pPr>
      <w:r w:rsidRPr="00F4442C">
        <w:t>Table 6.2.6</w:t>
      </w:r>
      <w:r w:rsidRPr="00F4442C">
        <w:rPr>
          <w:lang w:eastAsia="zh-CN"/>
        </w:rPr>
        <w:t>.1</w:t>
      </w:r>
      <w:r w:rsidRPr="00F4442C">
        <w:t xml:space="preserve">-1: </w:t>
      </w:r>
      <w:proofErr w:type="spellStart"/>
      <w:r w:rsidRPr="00F4442C">
        <w:t>NSCE_NSOptimization</w:t>
      </w:r>
      <w:proofErr w:type="spellEnd"/>
      <w:r w:rsidRPr="00F4442C">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111"/>
        <w:gridCol w:w="1705"/>
      </w:tblGrid>
      <w:tr w:rsidR="00ED591F" w:rsidRPr="00F4442C" w14:paraId="2D42D8AD" w14:textId="77777777" w:rsidTr="002260CC">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597CF3EB" w14:textId="77777777" w:rsidR="00ED591F" w:rsidRPr="00F4442C" w:rsidRDefault="00ED591F" w:rsidP="002260CC">
            <w:pPr>
              <w:pStyle w:val="TAH"/>
            </w:pPr>
            <w:r w:rsidRPr="00F4442C">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9A6773B" w14:textId="77777777" w:rsidR="00ED591F" w:rsidRPr="00F4442C" w:rsidRDefault="00ED591F" w:rsidP="002260CC">
            <w:pPr>
              <w:pStyle w:val="TAH"/>
            </w:pPr>
            <w:r w:rsidRPr="00F4442C">
              <w:t>Section defined</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7238EBBF" w14:textId="77777777" w:rsidR="00ED591F" w:rsidRPr="00F4442C" w:rsidRDefault="00ED591F" w:rsidP="002260CC">
            <w:pPr>
              <w:pStyle w:val="TAH"/>
            </w:pPr>
            <w:r w:rsidRPr="00F4442C">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0CB8EC03" w14:textId="77777777" w:rsidR="00ED591F" w:rsidRPr="00F4442C" w:rsidRDefault="00ED591F" w:rsidP="002260CC">
            <w:pPr>
              <w:pStyle w:val="TAH"/>
            </w:pPr>
            <w:r w:rsidRPr="00F4442C">
              <w:t>Applicability</w:t>
            </w:r>
          </w:p>
        </w:tc>
      </w:tr>
      <w:tr w:rsidR="00ED591F" w:rsidRPr="00F4442C" w14:paraId="4BC41B7C" w14:textId="77777777" w:rsidTr="002260CC">
        <w:trPr>
          <w:jc w:val="center"/>
        </w:trPr>
        <w:tc>
          <w:tcPr>
            <w:tcW w:w="2260" w:type="dxa"/>
            <w:tcBorders>
              <w:top w:val="single" w:sz="6" w:space="0" w:color="auto"/>
              <w:left w:val="single" w:sz="6" w:space="0" w:color="auto"/>
              <w:bottom w:val="single" w:sz="6" w:space="0" w:color="auto"/>
              <w:right w:val="single" w:sz="6" w:space="0" w:color="auto"/>
            </w:tcBorders>
          </w:tcPr>
          <w:p w14:paraId="787F376A" w14:textId="77777777" w:rsidR="00ED591F" w:rsidRPr="00F4442C" w:rsidRDefault="00ED591F" w:rsidP="002260CC">
            <w:pPr>
              <w:pStyle w:val="TAL"/>
            </w:pPr>
            <w:proofErr w:type="spellStart"/>
            <w:r w:rsidRPr="00F4442C">
              <w:t>NetSliceInformation</w:t>
            </w:r>
            <w:proofErr w:type="spellEnd"/>
          </w:p>
        </w:tc>
        <w:tc>
          <w:tcPr>
            <w:tcW w:w="1701" w:type="dxa"/>
            <w:tcBorders>
              <w:top w:val="single" w:sz="6" w:space="0" w:color="auto"/>
              <w:left w:val="single" w:sz="6" w:space="0" w:color="auto"/>
              <w:bottom w:val="single" w:sz="6" w:space="0" w:color="auto"/>
              <w:right w:val="single" w:sz="6" w:space="0" w:color="auto"/>
            </w:tcBorders>
          </w:tcPr>
          <w:p w14:paraId="437DE427" w14:textId="77777777" w:rsidR="00ED591F" w:rsidRPr="00F4442C" w:rsidRDefault="00ED591F" w:rsidP="002260CC">
            <w:pPr>
              <w:pStyle w:val="TAC"/>
            </w:pPr>
            <w:r w:rsidRPr="00F4442C">
              <w:t>6.2.6.2.4</w:t>
            </w:r>
          </w:p>
        </w:tc>
        <w:tc>
          <w:tcPr>
            <w:tcW w:w="4111" w:type="dxa"/>
            <w:tcBorders>
              <w:top w:val="single" w:sz="6" w:space="0" w:color="auto"/>
              <w:left w:val="single" w:sz="6" w:space="0" w:color="auto"/>
              <w:bottom w:val="single" w:sz="6" w:space="0" w:color="auto"/>
              <w:right w:val="single" w:sz="6" w:space="0" w:color="auto"/>
            </w:tcBorders>
          </w:tcPr>
          <w:p w14:paraId="4FA695BE" w14:textId="77777777" w:rsidR="00ED591F" w:rsidRPr="00F4442C" w:rsidRDefault="00ED591F" w:rsidP="002260CC">
            <w:pPr>
              <w:pStyle w:val="TAL"/>
              <w:rPr>
                <w:rFonts w:cs="Arial"/>
                <w:szCs w:val="18"/>
              </w:rPr>
            </w:pPr>
            <w:r w:rsidRPr="00F4442C">
              <w:rPr>
                <w:rFonts w:cs="Arial"/>
                <w:szCs w:val="18"/>
              </w:rPr>
              <w:t>Contains the network slice information with network slice identifier.</w:t>
            </w:r>
          </w:p>
        </w:tc>
        <w:tc>
          <w:tcPr>
            <w:tcW w:w="1705" w:type="dxa"/>
            <w:tcBorders>
              <w:top w:val="single" w:sz="6" w:space="0" w:color="auto"/>
              <w:left w:val="single" w:sz="6" w:space="0" w:color="auto"/>
              <w:bottom w:val="single" w:sz="6" w:space="0" w:color="auto"/>
              <w:right w:val="single" w:sz="6" w:space="0" w:color="auto"/>
            </w:tcBorders>
          </w:tcPr>
          <w:p w14:paraId="44CB713D" w14:textId="77777777" w:rsidR="00ED591F" w:rsidRPr="00F4442C" w:rsidRDefault="00ED591F" w:rsidP="002260CC">
            <w:pPr>
              <w:pStyle w:val="TAL"/>
              <w:rPr>
                <w:rFonts w:cs="Arial"/>
                <w:szCs w:val="18"/>
              </w:rPr>
            </w:pPr>
          </w:p>
        </w:tc>
      </w:tr>
      <w:tr w:rsidR="00ED591F" w:rsidRPr="00F4442C" w14:paraId="2BCFA36C" w14:textId="77777777" w:rsidTr="002260CC">
        <w:trPr>
          <w:jc w:val="center"/>
        </w:trPr>
        <w:tc>
          <w:tcPr>
            <w:tcW w:w="2260" w:type="dxa"/>
            <w:tcBorders>
              <w:top w:val="single" w:sz="6" w:space="0" w:color="auto"/>
              <w:left w:val="single" w:sz="6" w:space="0" w:color="auto"/>
              <w:bottom w:val="single" w:sz="6" w:space="0" w:color="auto"/>
              <w:right w:val="single" w:sz="6" w:space="0" w:color="auto"/>
            </w:tcBorders>
          </w:tcPr>
          <w:p w14:paraId="3D5F3438" w14:textId="77777777" w:rsidR="00ED591F" w:rsidRPr="00F4442C" w:rsidRDefault="00ED591F" w:rsidP="002260CC">
            <w:pPr>
              <w:pStyle w:val="TAL"/>
            </w:pPr>
            <w:proofErr w:type="spellStart"/>
            <w:r w:rsidRPr="00F4442C">
              <w:t>NetSliceOptNotif</w:t>
            </w:r>
            <w:proofErr w:type="spellEnd"/>
          </w:p>
        </w:tc>
        <w:tc>
          <w:tcPr>
            <w:tcW w:w="1701" w:type="dxa"/>
            <w:tcBorders>
              <w:top w:val="single" w:sz="6" w:space="0" w:color="auto"/>
              <w:left w:val="single" w:sz="6" w:space="0" w:color="auto"/>
              <w:bottom w:val="single" w:sz="6" w:space="0" w:color="auto"/>
              <w:right w:val="single" w:sz="6" w:space="0" w:color="auto"/>
            </w:tcBorders>
          </w:tcPr>
          <w:p w14:paraId="08632FD3" w14:textId="77777777" w:rsidR="00ED591F" w:rsidRPr="00F4442C" w:rsidRDefault="00ED591F" w:rsidP="002260CC">
            <w:pPr>
              <w:pStyle w:val="TAC"/>
            </w:pPr>
            <w:r w:rsidRPr="00F4442C">
              <w:t>6.2.6.2.3</w:t>
            </w:r>
          </w:p>
        </w:tc>
        <w:tc>
          <w:tcPr>
            <w:tcW w:w="4111" w:type="dxa"/>
            <w:tcBorders>
              <w:top w:val="single" w:sz="6" w:space="0" w:color="auto"/>
              <w:left w:val="single" w:sz="6" w:space="0" w:color="auto"/>
              <w:bottom w:val="single" w:sz="6" w:space="0" w:color="auto"/>
              <w:right w:val="single" w:sz="6" w:space="0" w:color="auto"/>
            </w:tcBorders>
          </w:tcPr>
          <w:p w14:paraId="602E5F35" w14:textId="77777777" w:rsidR="00ED591F" w:rsidRPr="00F4442C" w:rsidRDefault="00ED591F" w:rsidP="002260CC">
            <w:pPr>
              <w:pStyle w:val="TAL"/>
              <w:rPr>
                <w:rFonts w:cs="Arial"/>
                <w:szCs w:val="18"/>
              </w:rPr>
            </w:pPr>
            <w:r w:rsidRPr="00F4442C">
              <w:t>Represents a Network Slice Optimization notification.</w:t>
            </w:r>
          </w:p>
        </w:tc>
        <w:tc>
          <w:tcPr>
            <w:tcW w:w="1705" w:type="dxa"/>
            <w:tcBorders>
              <w:top w:val="single" w:sz="6" w:space="0" w:color="auto"/>
              <w:left w:val="single" w:sz="6" w:space="0" w:color="auto"/>
              <w:bottom w:val="single" w:sz="6" w:space="0" w:color="auto"/>
              <w:right w:val="single" w:sz="6" w:space="0" w:color="auto"/>
            </w:tcBorders>
          </w:tcPr>
          <w:p w14:paraId="6E075EE0" w14:textId="77777777" w:rsidR="00ED591F" w:rsidRPr="00F4442C" w:rsidRDefault="00ED591F" w:rsidP="002260CC">
            <w:pPr>
              <w:pStyle w:val="TAL"/>
              <w:rPr>
                <w:rFonts w:cs="Arial"/>
                <w:szCs w:val="18"/>
              </w:rPr>
            </w:pPr>
          </w:p>
        </w:tc>
      </w:tr>
      <w:tr w:rsidR="00ED591F" w:rsidRPr="00F4442C" w14:paraId="4BDEF9ED" w14:textId="77777777" w:rsidTr="002260CC">
        <w:trPr>
          <w:jc w:val="center"/>
        </w:trPr>
        <w:tc>
          <w:tcPr>
            <w:tcW w:w="2260" w:type="dxa"/>
            <w:tcBorders>
              <w:top w:val="single" w:sz="6" w:space="0" w:color="auto"/>
              <w:left w:val="single" w:sz="6" w:space="0" w:color="auto"/>
              <w:bottom w:val="single" w:sz="6" w:space="0" w:color="auto"/>
              <w:right w:val="single" w:sz="6" w:space="0" w:color="auto"/>
            </w:tcBorders>
          </w:tcPr>
          <w:p w14:paraId="57BD3D60" w14:textId="77777777" w:rsidR="00ED591F" w:rsidRPr="00F4442C" w:rsidRDefault="00ED591F" w:rsidP="002260CC">
            <w:pPr>
              <w:pStyle w:val="TAL"/>
            </w:pPr>
            <w:proofErr w:type="spellStart"/>
            <w:r w:rsidRPr="00F4442C">
              <w:t>NetSliceOptSubsc</w:t>
            </w:r>
            <w:proofErr w:type="spellEnd"/>
          </w:p>
        </w:tc>
        <w:tc>
          <w:tcPr>
            <w:tcW w:w="1701" w:type="dxa"/>
            <w:tcBorders>
              <w:top w:val="single" w:sz="6" w:space="0" w:color="auto"/>
              <w:left w:val="single" w:sz="6" w:space="0" w:color="auto"/>
              <w:bottom w:val="single" w:sz="6" w:space="0" w:color="auto"/>
              <w:right w:val="single" w:sz="6" w:space="0" w:color="auto"/>
            </w:tcBorders>
          </w:tcPr>
          <w:p w14:paraId="11E86F3C" w14:textId="77777777" w:rsidR="00ED591F" w:rsidRPr="00F4442C" w:rsidRDefault="00ED591F" w:rsidP="002260CC">
            <w:pPr>
              <w:pStyle w:val="TAC"/>
            </w:pPr>
            <w:r w:rsidRPr="00F4442C">
              <w:t>6.2.6.2.2</w:t>
            </w:r>
          </w:p>
        </w:tc>
        <w:tc>
          <w:tcPr>
            <w:tcW w:w="4111" w:type="dxa"/>
            <w:tcBorders>
              <w:top w:val="single" w:sz="6" w:space="0" w:color="auto"/>
              <w:left w:val="single" w:sz="6" w:space="0" w:color="auto"/>
              <w:bottom w:val="single" w:sz="6" w:space="0" w:color="auto"/>
              <w:right w:val="single" w:sz="6" w:space="0" w:color="auto"/>
            </w:tcBorders>
          </w:tcPr>
          <w:p w14:paraId="1CFFFEBB" w14:textId="77777777" w:rsidR="00ED591F" w:rsidRPr="00F4442C" w:rsidRDefault="00ED591F" w:rsidP="002260CC">
            <w:pPr>
              <w:pStyle w:val="TAL"/>
              <w:rPr>
                <w:rFonts w:cs="Arial"/>
                <w:szCs w:val="18"/>
              </w:rPr>
            </w:pPr>
            <w:r w:rsidRPr="00F4442C">
              <w:t>Represents a Network Slice Optimization subscription.</w:t>
            </w:r>
          </w:p>
        </w:tc>
        <w:tc>
          <w:tcPr>
            <w:tcW w:w="1705" w:type="dxa"/>
            <w:tcBorders>
              <w:top w:val="single" w:sz="6" w:space="0" w:color="auto"/>
              <w:left w:val="single" w:sz="6" w:space="0" w:color="auto"/>
              <w:bottom w:val="single" w:sz="6" w:space="0" w:color="auto"/>
              <w:right w:val="single" w:sz="6" w:space="0" w:color="auto"/>
            </w:tcBorders>
          </w:tcPr>
          <w:p w14:paraId="23DC0CAC" w14:textId="77777777" w:rsidR="00ED591F" w:rsidRPr="00F4442C" w:rsidRDefault="00ED591F" w:rsidP="002260CC">
            <w:pPr>
              <w:pStyle w:val="TAL"/>
              <w:rPr>
                <w:rFonts w:cs="Arial"/>
                <w:szCs w:val="18"/>
              </w:rPr>
            </w:pPr>
          </w:p>
        </w:tc>
      </w:tr>
    </w:tbl>
    <w:p w14:paraId="4426D1F6" w14:textId="77777777" w:rsidR="00ED591F" w:rsidRPr="00F4442C" w:rsidRDefault="00ED591F" w:rsidP="00ED591F"/>
    <w:p w14:paraId="2051B48B" w14:textId="77777777" w:rsidR="00ED591F" w:rsidRPr="00F4442C" w:rsidRDefault="00ED591F" w:rsidP="00ED591F">
      <w:r w:rsidRPr="00F4442C">
        <w:t>Table 6.2.6</w:t>
      </w:r>
      <w:r w:rsidRPr="00F4442C">
        <w:rPr>
          <w:lang w:eastAsia="zh-CN"/>
        </w:rPr>
        <w:t>.1</w:t>
      </w:r>
      <w:r w:rsidRPr="00F4442C">
        <w:t xml:space="preserve">-2 specifies data types re-used by the </w:t>
      </w:r>
      <w:proofErr w:type="spellStart"/>
      <w:r w:rsidRPr="00F4442C">
        <w:t>NSCE_NSOptimization</w:t>
      </w:r>
      <w:proofErr w:type="spellEnd"/>
      <w:r w:rsidRPr="00F4442C">
        <w:t xml:space="preserve"> API from other specifications, including a reference to their respective specifications, and when needed, a short description of their use within the </w:t>
      </w:r>
      <w:proofErr w:type="spellStart"/>
      <w:r w:rsidRPr="00F4442C">
        <w:t>NSCE_NSOptimization</w:t>
      </w:r>
      <w:proofErr w:type="spellEnd"/>
      <w:r w:rsidRPr="00F4442C">
        <w:t xml:space="preserve"> API.</w:t>
      </w:r>
    </w:p>
    <w:p w14:paraId="7987FABB" w14:textId="77777777" w:rsidR="00ED591F" w:rsidRPr="00F4442C" w:rsidRDefault="00ED591F" w:rsidP="00ED591F">
      <w:pPr>
        <w:pStyle w:val="TH"/>
      </w:pPr>
      <w:r w:rsidRPr="00F4442C">
        <w:t xml:space="preserve">Table 6.2.6.1-2: </w:t>
      </w:r>
      <w:proofErr w:type="spellStart"/>
      <w:r w:rsidRPr="00F4442C">
        <w:t>NSCE_NSOptimization</w:t>
      </w:r>
      <w:proofErr w:type="spellEnd"/>
      <w:r w:rsidRPr="00F4442C">
        <w:t xml:space="preserve"> API re-used Data Types</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984"/>
        <w:gridCol w:w="4111"/>
        <w:gridCol w:w="1638"/>
      </w:tblGrid>
      <w:tr w:rsidR="00ED591F" w:rsidRPr="00F4442C" w14:paraId="75FE7D2F" w14:textId="77777777" w:rsidTr="002260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0AAC7A6" w14:textId="77777777" w:rsidR="00ED591F" w:rsidRPr="00F4442C" w:rsidRDefault="00ED591F" w:rsidP="002260CC">
            <w:pPr>
              <w:pStyle w:val="TAH"/>
            </w:pPr>
            <w:r w:rsidRPr="00F4442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62BA24E9" w14:textId="77777777" w:rsidR="00ED591F" w:rsidRPr="00F4442C" w:rsidRDefault="00ED591F" w:rsidP="002260CC">
            <w:pPr>
              <w:pStyle w:val="TAH"/>
            </w:pPr>
            <w:r w:rsidRPr="00F4442C">
              <w:t>Reference</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A26F75B" w14:textId="77777777" w:rsidR="00ED591F" w:rsidRPr="00F4442C" w:rsidRDefault="00ED591F" w:rsidP="002260CC">
            <w:pPr>
              <w:pStyle w:val="TAH"/>
            </w:pPr>
            <w:r w:rsidRPr="00F4442C">
              <w:t>Comments</w:t>
            </w:r>
          </w:p>
        </w:tc>
        <w:tc>
          <w:tcPr>
            <w:tcW w:w="1638" w:type="dxa"/>
            <w:tcBorders>
              <w:top w:val="single" w:sz="4" w:space="0" w:color="auto"/>
              <w:left w:val="single" w:sz="4" w:space="0" w:color="auto"/>
              <w:bottom w:val="single" w:sz="4" w:space="0" w:color="auto"/>
              <w:right w:val="single" w:sz="4" w:space="0" w:color="auto"/>
            </w:tcBorders>
            <w:shd w:val="clear" w:color="auto" w:fill="C0C0C0"/>
            <w:hideMark/>
          </w:tcPr>
          <w:p w14:paraId="63EC296F" w14:textId="77777777" w:rsidR="00ED591F" w:rsidRPr="00F4442C" w:rsidRDefault="00ED591F" w:rsidP="002260CC">
            <w:pPr>
              <w:pStyle w:val="TAH"/>
            </w:pPr>
            <w:r w:rsidRPr="00F4442C">
              <w:t>Applicability</w:t>
            </w:r>
          </w:p>
        </w:tc>
      </w:tr>
      <w:tr w:rsidR="00ED591F" w:rsidRPr="00F4442C" w14:paraId="63287FE5" w14:textId="77777777" w:rsidTr="002260CC">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F156990" w14:textId="77777777" w:rsidR="00ED591F" w:rsidRPr="00F4442C" w:rsidRDefault="00ED591F" w:rsidP="002260CC">
            <w:pPr>
              <w:pStyle w:val="TAL"/>
            </w:pPr>
            <w:proofErr w:type="spellStart"/>
            <w:r w:rsidRPr="00F4442C">
              <w:t>DateTimeRo</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337F8BF6" w14:textId="77777777" w:rsidR="00ED591F" w:rsidRPr="00F4442C" w:rsidRDefault="00ED591F" w:rsidP="002260CC">
            <w:pPr>
              <w:pStyle w:val="TAL"/>
              <w:jc w:val="center"/>
            </w:pPr>
            <w:r w:rsidRPr="00F4442C">
              <w:t>3GPP TS 29.122 [2]</w:t>
            </w:r>
          </w:p>
        </w:tc>
        <w:tc>
          <w:tcPr>
            <w:tcW w:w="4111" w:type="dxa"/>
            <w:tcBorders>
              <w:top w:val="single" w:sz="4" w:space="0" w:color="auto"/>
              <w:left w:val="single" w:sz="4" w:space="0" w:color="auto"/>
              <w:bottom w:val="single" w:sz="4" w:space="0" w:color="auto"/>
              <w:right w:val="single" w:sz="4" w:space="0" w:color="auto"/>
            </w:tcBorders>
            <w:vAlign w:val="center"/>
          </w:tcPr>
          <w:p w14:paraId="3F291D41" w14:textId="77777777" w:rsidR="00ED591F" w:rsidRPr="00F4442C" w:rsidRDefault="00ED591F" w:rsidP="002260CC">
            <w:pPr>
              <w:pStyle w:val="TAL"/>
              <w:rPr>
                <w:rFonts w:cs="Arial"/>
                <w:szCs w:val="18"/>
              </w:rPr>
            </w:pPr>
            <w:r w:rsidRPr="00F4442C">
              <w:t>Represents a date and a time with the read-only property.</w:t>
            </w:r>
          </w:p>
        </w:tc>
        <w:tc>
          <w:tcPr>
            <w:tcW w:w="1638" w:type="dxa"/>
            <w:tcBorders>
              <w:top w:val="single" w:sz="4" w:space="0" w:color="auto"/>
              <w:left w:val="single" w:sz="4" w:space="0" w:color="auto"/>
              <w:bottom w:val="single" w:sz="4" w:space="0" w:color="auto"/>
              <w:right w:val="single" w:sz="4" w:space="0" w:color="auto"/>
            </w:tcBorders>
          </w:tcPr>
          <w:p w14:paraId="27542BFE" w14:textId="77777777" w:rsidR="00ED591F" w:rsidRPr="00F4442C" w:rsidRDefault="00ED591F" w:rsidP="002260CC">
            <w:pPr>
              <w:pStyle w:val="TAL"/>
              <w:rPr>
                <w:rFonts w:cs="Arial"/>
                <w:szCs w:val="18"/>
              </w:rPr>
            </w:pPr>
          </w:p>
        </w:tc>
      </w:tr>
      <w:tr w:rsidR="00ED591F" w:rsidRPr="00F4442C" w14:paraId="342AEB3B" w14:textId="77777777" w:rsidTr="002260CC">
        <w:trPr>
          <w:jc w:val="center"/>
        </w:trPr>
        <w:tc>
          <w:tcPr>
            <w:tcW w:w="1980" w:type="dxa"/>
            <w:tcBorders>
              <w:top w:val="single" w:sz="4" w:space="0" w:color="auto"/>
              <w:left w:val="single" w:sz="4" w:space="0" w:color="auto"/>
              <w:bottom w:val="single" w:sz="4" w:space="0" w:color="auto"/>
              <w:right w:val="single" w:sz="4" w:space="0" w:color="auto"/>
            </w:tcBorders>
          </w:tcPr>
          <w:p w14:paraId="23BF5F1E" w14:textId="77777777" w:rsidR="00ED591F" w:rsidRPr="00F4442C" w:rsidRDefault="00ED591F" w:rsidP="002260CC">
            <w:pPr>
              <w:pStyle w:val="TAL"/>
            </w:pPr>
            <w:proofErr w:type="spellStart"/>
            <w:r w:rsidRPr="00F4442C">
              <w:t>Dnn</w:t>
            </w:r>
            <w:proofErr w:type="spellEnd"/>
          </w:p>
        </w:tc>
        <w:tc>
          <w:tcPr>
            <w:tcW w:w="1984" w:type="dxa"/>
            <w:tcBorders>
              <w:top w:val="single" w:sz="4" w:space="0" w:color="auto"/>
              <w:left w:val="single" w:sz="4" w:space="0" w:color="auto"/>
              <w:bottom w:val="single" w:sz="4" w:space="0" w:color="auto"/>
              <w:right w:val="single" w:sz="4" w:space="0" w:color="auto"/>
            </w:tcBorders>
          </w:tcPr>
          <w:p w14:paraId="7FB0BD17" w14:textId="77777777" w:rsidR="00ED591F" w:rsidRPr="00F4442C" w:rsidRDefault="00ED591F" w:rsidP="002260CC">
            <w:pPr>
              <w:pStyle w:val="TAL"/>
              <w:jc w:val="center"/>
            </w:pPr>
            <w:r w:rsidRPr="00F4442C">
              <w:t>3GPP TS 29.571 [y]</w:t>
            </w:r>
          </w:p>
        </w:tc>
        <w:tc>
          <w:tcPr>
            <w:tcW w:w="4111" w:type="dxa"/>
            <w:tcBorders>
              <w:top w:val="single" w:sz="4" w:space="0" w:color="auto"/>
              <w:left w:val="single" w:sz="4" w:space="0" w:color="auto"/>
              <w:bottom w:val="single" w:sz="4" w:space="0" w:color="auto"/>
              <w:right w:val="single" w:sz="4" w:space="0" w:color="auto"/>
            </w:tcBorders>
          </w:tcPr>
          <w:p w14:paraId="3A53083A" w14:textId="77777777" w:rsidR="00ED591F" w:rsidRPr="00F4442C" w:rsidRDefault="00ED591F" w:rsidP="002260CC">
            <w:pPr>
              <w:pStyle w:val="TAL"/>
              <w:rPr>
                <w:rFonts w:cs="Arial"/>
                <w:szCs w:val="18"/>
              </w:rPr>
            </w:pPr>
            <w:r w:rsidRPr="00F4442C">
              <w:rPr>
                <w:rFonts w:cs="Arial"/>
                <w:szCs w:val="18"/>
              </w:rPr>
              <w:t>Identifies a DNN.</w:t>
            </w:r>
          </w:p>
        </w:tc>
        <w:tc>
          <w:tcPr>
            <w:tcW w:w="1638" w:type="dxa"/>
            <w:tcBorders>
              <w:top w:val="single" w:sz="4" w:space="0" w:color="auto"/>
              <w:left w:val="single" w:sz="4" w:space="0" w:color="auto"/>
              <w:bottom w:val="single" w:sz="4" w:space="0" w:color="auto"/>
              <w:right w:val="single" w:sz="4" w:space="0" w:color="auto"/>
            </w:tcBorders>
          </w:tcPr>
          <w:p w14:paraId="1E6F7010" w14:textId="77777777" w:rsidR="00ED591F" w:rsidRPr="00F4442C" w:rsidRDefault="00ED591F" w:rsidP="002260CC">
            <w:pPr>
              <w:pStyle w:val="TAL"/>
              <w:rPr>
                <w:rFonts w:cs="Arial"/>
                <w:szCs w:val="18"/>
              </w:rPr>
            </w:pPr>
          </w:p>
        </w:tc>
      </w:tr>
      <w:tr w:rsidR="00ED591F" w:rsidRPr="00F4442C" w14:paraId="2897DF10" w14:textId="77777777" w:rsidTr="002260CC">
        <w:trPr>
          <w:jc w:val="center"/>
        </w:trPr>
        <w:tc>
          <w:tcPr>
            <w:tcW w:w="1980" w:type="dxa"/>
            <w:tcBorders>
              <w:top w:val="single" w:sz="4" w:space="0" w:color="auto"/>
              <w:left w:val="single" w:sz="4" w:space="0" w:color="auto"/>
              <w:bottom w:val="single" w:sz="4" w:space="0" w:color="auto"/>
              <w:right w:val="single" w:sz="4" w:space="0" w:color="auto"/>
            </w:tcBorders>
          </w:tcPr>
          <w:p w14:paraId="6D8F12F8" w14:textId="77777777" w:rsidR="00ED591F" w:rsidRPr="00F4442C" w:rsidRDefault="00ED591F" w:rsidP="002260CC">
            <w:pPr>
              <w:pStyle w:val="TAL"/>
            </w:pPr>
            <w:proofErr w:type="spellStart"/>
            <w:r w:rsidRPr="00F4442C">
              <w:t>DurationSec</w:t>
            </w:r>
            <w:proofErr w:type="spellEnd"/>
          </w:p>
        </w:tc>
        <w:tc>
          <w:tcPr>
            <w:tcW w:w="1984" w:type="dxa"/>
            <w:tcBorders>
              <w:top w:val="single" w:sz="4" w:space="0" w:color="auto"/>
              <w:left w:val="single" w:sz="4" w:space="0" w:color="auto"/>
              <w:bottom w:val="single" w:sz="4" w:space="0" w:color="auto"/>
              <w:right w:val="single" w:sz="4" w:space="0" w:color="auto"/>
            </w:tcBorders>
          </w:tcPr>
          <w:p w14:paraId="24D79A73" w14:textId="77777777" w:rsidR="00ED591F" w:rsidRPr="00F4442C" w:rsidRDefault="00ED591F" w:rsidP="002260CC">
            <w:pPr>
              <w:pStyle w:val="TAL"/>
              <w:jc w:val="center"/>
            </w:pPr>
            <w:r w:rsidRPr="00F4442C">
              <w:t>3GPP TS 29.571 [y]</w:t>
            </w:r>
          </w:p>
        </w:tc>
        <w:tc>
          <w:tcPr>
            <w:tcW w:w="4111" w:type="dxa"/>
            <w:tcBorders>
              <w:top w:val="single" w:sz="4" w:space="0" w:color="auto"/>
              <w:left w:val="single" w:sz="4" w:space="0" w:color="auto"/>
              <w:bottom w:val="single" w:sz="4" w:space="0" w:color="auto"/>
              <w:right w:val="single" w:sz="4" w:space="0" w:color="auto"/>
            </w:tcBorders>
          </w:tcPr>
          <w:p w14:paraId="7E4CE60C" w14:textId="77777777" w:rsidR="00ED591F" w:rsidRPr="00F4442C" w:rsidRDefault="00ED591F" w:rsidP="002260CC">
            <w:pPr>
              <w:pStyle w:val="TAL"/>
              <w:rPr>
                <w:rFonts w:cs="Arial"/>
                <w:szCs w:val="18"/>
              </w:rPr>
            </w:pPr>
            <w:r w:rsidRPr="00F4442C">
              <w:rPr>
                <w:rFonts w:cs="Arial"/>
                <w:szCs w:val="18"/>
              </w:rPr>
              <w:t>Identifies a period of time in units of seconds.</w:t>
            </w:r>
          </w:p>
        </w:tc>
        <w:tc>
          <w:tcPr>
            <w:tcW w:w="1638" w:type="dxa"/>
            <w:tcBorders>
              <w:top w:val="single" w:sz="4" w:space="0" w:color="auto"/>
              <w:left w:val="single" w:sz="4" w:space="0" w:color="auto"/>
              <w:bottom w:val="single" w:sz="4" w:space="0" w:color="auto"/>
              <w:right w:val="single" w:sz="4" w:space="0" w:color="auto"/>
            </w:tcBorders>
          </w:tcPr>
          <w:p w14:paraId="67224402" w14:textId="77777777" w:rsidR="00ED591F" w:rsidRPr="00F4442C" w:rsidRDefault="00ED591F" w:rsidP="002260CC">
            <w:pPr>
              <w:pStyle w:val="TAL"/>
              <w:rPr>
                <w:rFonts w:cs="Arial"/>
                <w:szCs w:val="18"/>
              </w:rPr>
            </w:pPr>
          </w:p>
        </w:tc>
      </w:tr>
      <w:tr w:rsidR="00ED591F" w:rsidRPr="00F4442C" w14:paraId="4DF977B4" w14:textId="77777777" w:rsidTr="002260CC">
        <w:trPr>
          <w:jc w:val="center"/>
        </w:trPr>
        <w:tc>
          <w:tcPr>
            <w:tcW w:w="1980" w:type="dxa"/>
            <w:tcBorders>
              <w:top w:val="single" w:sz="4" w:space="0" w:color="auto"/>
              <w:left w:val="single" w:sz="4" w:space="0" w:color="auto"/>
              <w:bottom w:val="single" w:sz="4" w:space="0" w:color="auto"/>
              <w:right w:val="single" w:sz="4" w:space="0" w:color="auto"/>
            </w:tcBorders>
          </w:tcPr>
          <w:p w14:paraId="65553696" w14:textId="77777777" w:rsidR="00ED591F" w:rsidRPr="00F4442C" w:rsidRDefault="00ED591F" w:rsidP="002260CC">
            <w:pPr>
              <w:pStyle w:val="TAL"/>
            </w:pPr>
            <w:proofErr w:type="spellStart"/>
            <w:r w:rsidRPr="00F4442C">
              <w:t>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111C072A" w14:textId="77777777" w:rsidR="00ED591F" w:rsidRPr="00F4442C" w:rsidRDefault="00ED591F" w:rsidP="002260CC">
            <w:pPr>
              <w:pStyle w:val="TAL"/>
              <w:jc w:val="center"/>
            </w:pPr>
            <w:r w:rsidRPr="00F4442C">
              <w:rPr>
                <w:rFonts w:hint="eastAsia"/>
                <w:lang w:eastAsia="zh-CN"/>
              </w:rPr>
              <w:t>3GPP TS 29.</w:t>
            </w:r>
            <w:r w:rsidRPr="00F4442C">
              <w:rPr>
                <w:lang w:eastAsia="zh-CN"/>
              </w:rPr>
              <w:t>571</w:t>
            </w:r>
            <w:r w:rsidRPr="00F4442C">
              <w:rPr>
                <w:rFonts w:hint="eastAsia"/>
                <w:lang w:eastAsia="zh-CN"/>
              </w:rPr>
              <w:t> [</w:t>
            </w:r>
            <w:r w:rsidRPr="00F4442C">
              <w:rPr>
                <w:lang w:eastAsia="zh-CN"/>
              </w:rPr>
              <w:t>y</w:t>
            </w:r>
            <w:r w:rsidRPr="00F4442C">
              <w:rPr>
                <w:rFonts w:hint="eastAsia"/>
                <w:lang w:eastAsia="zh-CN"/>
              </w:rPr>
              <w:t>]</w:t>
            </w:r>
          </w:p>
        </w:tc>
        <w:tc>
          <w:tcPr>
            <w:tcW w:w="4111" w:type="dxa"/>
            <w:tcBorders>
              <w:top w:val="single" w:sz="4" w:space="0" w:color="auto"/>
              <w:left w:val="single" w:sz="4" w:space="0" w:color="auto"/>
              <w:bottom w:val="single" w:sz="4" w:space="0" w:color="auto"/>
              <w:right w:val="single" w:sz="4" w:space="0" w:color="auto"/>
            </w:tcBorders>
          </w:tcPr>
          <w:p w14:paraId="7B4B9498" w14:textId="77777777" w:rsidR="00ED591F" w:rsidRPr="00F4442C" w:rsidRDefault="00ED591F" w:rsidP="002260CC">
            <w:pPr>
              <w:pStyle w:val="TAL"/>
              <w:rPr>
                <w:rFonts w:cs="Arial"/>
                <w:szCs w:val="18"/>
              </w:rPr>
            </w:pPr>
            <w:r w:rsidRPr="00F4442C">
              <w:t>Represents an S-NSSAI.</w:t>
            </w:r>
          </w:p>
        </w:tc>
        <w:tc>
          <w:tcPr>
            <w:tcW w:w="1638" w:type="dxa"/>
            <w:tcBorders>
              <w:top w:val="single" w:sz="4" w:space="0" w:color="auto"/>
              <w:left w:val="single" w:sz="4" w:space="0" w:color="auto"/>
              <w:bottom w:val="single" w:sz="4" w:space="0" w:color="auto"/>
              <w:right w:val="single" w:sz="4" w:space="0" w:color="auto"/>
            </w:tcBorders>
          </w:tcPr>
          <w:p w14:paraId="1D909038" w14:textId="77777777" w:rsidR="00ED591F" w:rsidRPr="00F4442C" w:rsidRDefault="00ED591F" w:rsidP="002260CC">
            <w:pPr>
              <w:pStyle w:val="TAL"/>
              <w:rPr>
                <w:rFonts w:cs="Arial"/>
                <w:szCs w:val="18"/>
              </w:rPr>
            </w:pPr>
          </w:p>
        </w:tc>
      </w:tr>
      <w:tr w:rsidR="00ED591F" w:rsidRPr="00F4442C" w14:paraId="7B311C79" w14:textId="77777777" w:rsidTr="002260CC">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672198A" w14:textId="77777777" w:rsidR="00ED591F" w:rsidRPr="00F4442C" w:rsidRDefault="00ED591F" w:rsidP="002260CC">
            <w:pPr>
              <w:pStyle w:val="TAL"/>
            </w:pPr>
            <w:proofErr w:type="spellStart"/>
            <w:r w:rsidRPr="00F4442C">
              <w:t>SupportedFeatures</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124ACB95" w14:textId="77777777" w:rsidR="00ED591F" w:rsidRPr="00F4442C" w:rsidRDefault="00ED591F" w:rsidP="002260CC">
            <w:pPr>
              <w:pStyle w:val="TAL"/>
              <w:jc w:val="center"/>
            </w:pPr>
            <w:r w:rsidRPr="00F4442C">
              <w:t>3GPP TS 29.571 [y]</w:t>
            </w:r>
          </w:p>
        </w:tc>
        <w:tc>
          <w:tcPr>
            <w:tcW w:w="4111" w:type="dxa"/>
            <w:tcBorders>
              <w:top w:val="single" w:sz="4" w:space="0" w:color="auto"/>
              <w:left w:val="single" w:sz="4" w:space="0" w:color="auto"/>
              <w:bottom w:val="single" w:sz="4" w:space="0" w:color="auto"/>
              <w:right w:val="single" w:sz="4" w:space="0" w:color="auto"/>
            </w:tcBorders>
            <w:vAlign w:val="center"/>
          </w:tcPr>
          <w:p w14:paraId="5A70BDC3" w14:textId="77777777" w:rsidR="00ED591F" w:rsidRPr="00F4442C" w:rsidRDefault="00ED591F" w:rsidP="002260CC">
            <w:pPr>
              <w:pStyle w:val="TAL"/>
              <w:rPr>
                <w:rFonts w:cs="Arial"/>
                <w:szCs w:val="18"/>
              </w:rPr>
            </w:pPr>
            <w:r w:rsidRPr="00F4442C">
              <w:t>Used to negotiate the applicability of the optional features.</w:t>
            </w:r>
          </w:p>
        </w:tc>
        <w:tc>
          <w:tcPr>
            <w:tcW w:w="1638" w:type="dxa"/>
            <w:tcBorders>
              <w:top w:val="single" w:sz="4" w:space="0" w:color="auto"/>
              <w:left w:val="single" w:sz="4" w:space="0" w:color="auto"/>
              <w:bottom w:val="single" w:sz="4" w:space="0" w:color="auto"/>
              <w:right w:val="single" w:sz="4" w:space="0" w:color="auto"/>
            </w:tcBorders>
          </w:tcPr>
          <w:p w14:paraId="322CC93E" w14:textId="77777777" w:rsidR="00ED591F" w:rsidRPr="00F4442C" w:rsidRDefault="00ED591F" w:rsidP="002260CC">
            <w:pPr>
              <w:pStyle w:val="TAL"/>
              <w:rPr>
                <w:rFonts w:cs="Arial"/>
                <w:szCs w:val="18"/>
              </w:rPr>
            </w:pPr>
          </w:p>
        </w:tc>
      </w:tr>
      <w:tr w:rsidR="00ED591F" w:rsidRPr="00F4442C" w14:paraId="205EF858" w14:textId="77777777" w:rsidTr="002260CC">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61E3CB4" w14:textId="77777777" w:rsidR="00ED591F" w:rsidRPr="00F4442C" w:rsidRDefault="00ED591F" w:rsidP="002260CC">
            <w:pPr>
              <w:pStyle w:val="TAL"/>
            </w:pPr>
            <w:r w:rsidRPr="00F4442C">
              <w:t>Uri</w:t>
            </w:r>
          </w:p>
        </w:tc>
        <w:tc>
          <w:tcPr>
            <w:tcW w:w="1984" w:type="dxa"/>
            <w:tcBorders>
              <w:top w:val="single" w:sz="4" w:space="0" w:color="auto"/>
              <w:left w:val="single" w:sz="4" w:space="0" w:color="auto"/>
              <w:bottom w:val="single" w:sz="4" w:space="0" w:color="auto"/>
              <w:right w:val="single" w:sz="4" w:space="0" w:color="auto"/>
            </w:tcBorders>
            <w:vAlign w:val="center"/>
          </w:tcPr>
          <w:p w14:paraId="710B8AD9" w14:textId="77777777" w:rsidR="00ED591F" w:rsidRPr="00F4442C" w:rsidRDefault="00ED591F" w:rsidP="002260CC">
            <w:pPr>
              <w:pStyle w:val="TAL"/>
              <w:jc w:val="center"/>
            </w:pPr>
            <w:r w:rsidRPr="00F4442C">
              <w:t>3GPP TS 29.122 [2]</w:t>
            </w:r>
          </w:p>
        </w:tc>
        <w:tc>
          <w:tcPr>
            <w:tcW w:w="4111" w:type="dxa"/>
            <w:tcBorders>
              <w:top w:val="single" w:sz="4" w:space="0" w:color="auto"/>
              <w:left w:val="single" w:sz="4" w:space="0" w:color="auto"/>
              <w:bottom w:val="single" w:sz="4" w:space="0" w:color="auto"/>
              <w:right w:val="single" w:sz="4" w:space="0" w:color="auto"/>
            </w:tcBorders>
            <w:vAlign w:val="center"/>
          </w:tcPr>
          <w:p w14:paraId="62DA8F48" w14:textId="77777777" w:rsidR="00ED591F" w:rsidRPr="00F4442C" w:rsidRDefault="00ED591F" w:rsidP="002260CC">
            <w:pPr>
              <w:pStyle w:val="TAL"/>
              <w:rPr>
                <w:rFonts w:cs="Arial"/>
                <w:szCs w:val="18"/>
              </w:rPr>
            </w:pPr>
            <w:r w:rsidRPr="00F4442C">
              <w:t>Represents a URI.</w:t>
            </w:r>
          </w:p>
        </w:tc>
        <w:tc>
          <w:tcPr>
            <w:tcW w:w="1638" w:type="dxa"/>
            <w:tcBorders>
              <w:top w:val="single" w:sz="4" w:space="0" w:color="auto"/>
              <w:left w:val="single" w:sz="4" w:space="0" w:color="auto"/>
              <w:bottom w:val="single" w:sz="4" w:space="0" w:color="auto"/>
              <w:right w:val="single" w:sz="4" w:space="0" w:color="auto"/>
            </w:tcBorders>
          </w:tcPr>
          <w:p w14:paraId="75B79F16" w14:textId="77777777" w:rsidR="00ED591F" w:rsidRPr="00F4442C" w:rsidRDefault="00ED591F" w:rsidP="002260CC">
            <w:pPr>
              <w:pStyle w:val="TAL"/>
              <w:rPr>
                <w:rFonts w:cs="Arial"/>
                <w:szCs w:val="18"/>
              </w:rPr>
            </w:pPr>
          </w:p>
        </w:tc>
      </w:tr>
    </w:tbl>
    <w:p w14:paraId="766A0A6D" w14:textId="77777777" w:rsidR="00ED591F" w:rsidRPr="00F4442C" w:rsidRDefault="00ED591F" w:rsidP="00ED591F">
      <w:pPr>
        <w:rPr>
          <w:lang w:val="en-US"/>
        </w:rPr>
      </w:pPr>
    </w:p>
    <w:p w14:paraId="5D1EFC38" w14:textId="77777777" w:rsidR="00ED591F" w:rsidRPr="00F4442C" w:rsidRDefault="00ED591F" w:rsidP="00ED591F">
      <w:pPr>
        <w:pStyle w:val="EditorsNote"/>
      </w:pPr>
      <w:r w:rsidRPr="00F4442C">
        <w:t>Editor's Note:</w:t>
      </w:r>
      <w:r w:rsidRPr="00F4442C">
        <w:tab/>
        <w:t xml:space="preserve">The definition of the </w:t>
      </w:r>
      <w:proofErr w:type="spellStart"/>
      <w:r w:rsidRPr="00F4442C">
        <w:t>OpenAPI</w:t>
      </w:r>
      <w:proofErr w:type="spellEnd"/>
      <w:r w:rsidRPr="00F4442C">
        <w:t xml:space="preserve"> file is FFS and will be updated based on the conclusions agreed upon at CT3#131 meeting.</w:t>
      </w:r>
    </w:p>
    <w:p w14:paraId="08BEDDAB" w14:textId="77777777" w:rsidR="00ED591F" w:rsidRPr="00F4442C" w:rsidRDefault="00ED591F" w:rsidP="00ED591F">
      <w:pPr>
        <w:pStyle w:val="41"/>
        <w:rPr>
          <w:lang w:eastAsia="zh-CN"/>
        </w:rPr>
      </w:pPr>
      <w:bookmarkStart w:id="620" w:name="_Toc85734351"/>
      <w:bookmarkStart w:id="621" w:name="_Toc89431650"/>
      <w:bookmarkStart w:id="622" w:name="_Toc97042462"/>
      <w:bookmarkStart w:id="623" w:name="_Toc97045606"/>
      <w:bookmarkStart w:id="624" w:name="_Toc97155351"/>
      <w:bookmarkStart w:id="625" w:name="_Toc101521488"/>
      <w:bookmarkStart w:id="626" w:name="_Toc120537600"/>
      <w:bookmarkStart w:id="627" w:name="_Toc151743162"/>
      <w:bookmarkStart w:id="628" w:name="_Toc151743627"/>
      <w:r w:rsidRPr="00F4442C">
        <w:rPr>
          <w:lang w:eastAsia="zh-CN"/>
        </w:rPr>
        <w:t>6.2.6.2</w:t>
      </w:r>
      <w:r w:rsidRPr="00F4442C">
        <w:rPr>
          <w:lang w:eastAsia="zh-CN"/>
        </w:rPr>
        <w:tab/>
        <w:t>Structured data types</w:t>
      </w:r>
      <w:bookmarkEnd w:id="620"/>
      <w:bookmarkEnd w:id="621"/>
      <w:bookmarkEnd w:id="622"/>
      <w:bookmarkEnd w:id="623"/>
      <w:bookmarkEnd w:id="624"/>
      <w:bookmarkEnd w:id="625"/>
      <w:bookmarkEnd w:id="626"/>
      <w:bookmarkEnd w:id="627"/>
      <w:bookmarkEnd w:id="628"/>
    </w:p>
    <w:p w14:paraId="1D4A9D20" w14:textId="77777777" w:rsidR="00ED591F" w:rsidRPr="00F4442C" w:rsidRDefault="00ED591F" w:rsidP="00ED591F">
      <w:pPr>
        <w:pStyle w:val="51"/>
        <w:rPr>
          <w:lang w:eastAsia="zh-CN"/>
        </w:rPr>
      </w:pPr>
      <w:bookmarkStart w:id="629" w:name="_Toc85734352"/>
      <w:bookmarkStart w:id="630" w:name="_Toc89431651"/>
      <w:bookmarkStart w:id="631" w:name="_Toc97042463"/>
      <w:bookmarkStart w:id="632" w:name="_Toc97045607"/>
      <w:bookmarkStart w:id="633" w:name="_Toc97155352"/>
      <w:bookmarkStart w:id="634" w:name="_Toc101521489"/>
      <w:bookmarkStart w:id="635" w:name="_Toc120537601"/>
      <w:bookmarkStart w:id="636" w:name="_Toc151743163"/>
      <w:bookmarkStart w:id="637" w:name="_Toc151743628"/>
      <w:r w:rsidRPr="00F4442C">
        <w:rPr>
          <w:lang w:eastAsia="zh-CN"/>
        </w:rPr>
        <w:t>6.2.6.2.1</w:t>
      </w:r>
      <w:r w:rsidRPr="00F4442C">
        <w:rPr>
          <w:lang w:eastAsia="zh-CN"/>
        </w:rPr>
        <w:tab/>
        <w:t>Introduction</w:t>
      </w:r>
      <w:bookmarkEnd w:id="629"/>
      <w:bookmarkEnd w:id="630"/>
      <w:bookmarkEnd w:id="631"/>
      <w:bookmarkEnd w:id="632"/>
      <w:bookmarkEnd w:id="633"/>
      <w:bookmarkEnd w:id="634"/>
      <w:bookmarkEnd w:id="635"/>
      <w:bookmarkEnd w:id="636"/>
      <w:bookmarkEnd w:id="637"/>
    </w:p>
    <w:p w14:paraId="527A8A59" w14:textId="77777777" w:rsidR="00ED591F" w:rsidRPr="00F4442C" w:rsidRDefault="00ED591F" w:rsidP="00ED591F">
      <w:r w:rsidRPr="00F4442C">
        <w:t>This clause defines the data structures to be used in resource representations.</w:t>
      </w:r>
    </w:p>
    <w:p w14:paraId="421A5B3D" w14:textId="77777777" w:rsidR="00ED591F" w:rsidRPr="00F4442C" w:rsidRDefault="00ED591F" w:rsidP="00ED591F">
      <w:pPr>
        <w:pStyle w:val="51"/>
      </w:pPr>
      <w:bookmarkStart w:id="638" w:name="_Toc96843443"/>
      <w:bookmarkStart w:id="639" w:name="_Toc96844418"/>
      <w:bookmarkStart w:id="640" w:name="_Toc100739991"/>
      <w:bookmarkStart w:id="641" w:name="_Toc129252564"/>
      <w:bookmarkStart w:id="642" w:name="_Toc144024269"/>
      <w:bookmarkStart w:id="643" w:name="_Toc148176982"/>
      <w:bookmarkStart w:id="644" w:name="_Toc148359032"/>
      <w:bookmarkStart w:id="645" w:name="_Toc151743164"/>
      <w:bookmarkStart w:id="646" w:name="_Toc151743629"/>
      <w:r w:rsidRPr="00F4442C">
        <w:lastRenderedPageBreak/>
        <w:t>6.2.6.2.2</w:t>
      </w:r>
      <w:r w:rsidRPr="00F4442C">
        <w:tab/>
        <w:t xml:space="preserve">Type: </w:t>
      </w:r>
      <w:bookmarkEnd w:id="638"/>
      <w:bookmarkEnd w:id="639"/>
      <w:bookmarkEnd w:id="640"/>
      <w:bookmarkEnd w:id="641"/>
      <w:bookmarkEnd w:id="642"/>
      <w:bookmarkEnd w:id="643"/>
      <w:bookmarkEnd w:id="644"/>
      <w:proofErr w:type="spellStart"/>
      <w:r w:rsidRPr="00F4442C">
        <w:t>NetSliceOptSubsc</w:t>
      </w:r>
      <w:bookmarkEnd w:id="645"/>
      <w:bookmarkEnd w:id="646"/>
      <w:proofErr w:type="spellEnd"/>
    </w:p>
    <w:p w14:paraId="082B0403" w14:textId="77777777" w:rsidR="00ED591F" w:rsidRPr="00F4442C" w:rsidRDefault="00ED591F" w:rsidP="00ED591F">
      <w:pPr>
        <w:pStyle w:val="TH"/>
      </w:pPr>
      <w:r w:rsidRPr="00F4442C">
        <w:rPr>
          <w:noProof/>
        </w:rPr>
        <w:t>Table </w:t>
      </w:r>
      <w:r w:rsidRPr="00F4442C">
        <w:t xml:space="preserve">6.2.6.2.2-1: </w:t>
      </w:r>
      <w:r w:rsidRPr="00F4442C">
        <w:rPr>
          <w:noProof/>
        </w:rPr>
        <w:t xml:space="preserve">Definition of type </w:t>
      </w:r>
      <w:proofErr w:type="spellStart"/>
      <w:r w:rsidRPr="00F4442C">
        <w:t>NetSliceOptSubsc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ED591F" w:rsidRPr="00F4442C" w14:paraId="25C30701" w14:textId="77777777" w:rsidTr="002260CC">
        <w:trPr>
          <w:jc w:val="center"/>
        </w:trPr>
        <w:tc>
          <w:tcPr>
            <w:tcW w:w="1555" w:type="dxa"/>
            <w:shd w:val="clear" w:color="auto" w:fill="C0C0C0"/>
            <w:vAlign w:val="center"/>
            <w:hideMark/>
          </w:tcPr>
          <w:p w14:paraId="75459A30" w14:textId="77777777" w:rsidR="00ED591F" w:rsidRPr="00F4442C" w:rsidRDefault="00ED591F" w:rsidP="002260CC">
            <w:pPr>
              <w:pStyle w:val="TAH"/>
            </w:pPr>
            <w:r w:rsidRPr="00F4442C">
              <w:t>Attribute name</w:t>
            </w:r>
          </w:p>
        </w:tc>
        <w:tc>
          <w:tcPr>
            <w:tcW w:w="1417" w:type="dxa"/>
            <w:shd w:val="clear" w:color="auto" w:fill="C0C0C0"/>
            <w:vAlign w:val="center"/>
            <w:hideMark/>
          </w:tcPr>
          <w:p w14:paraId="0A391EFF" w14:textId="77777777" w:rsidR="00ED591F" w:rsidRPr="00F4442C" w:rsidRDefault="00ED591F" w:rsidP="002260CC">
            <w:pPr>
              <w:pStyle w:val="TAH"/>
            </w:pPr>
            <w:r w:rsidRPr="00F4442C">
              <w:t>Data type</w:t>
            </w:r>
          </w:p>
        </w:tc>
        <w:tc>
          <w:tcPr>
            <w:tcW w:w="425" w:type="dxa"/>
            <w:shd w:val="clear" w:color="auto" w:fill="C0C0C0"/>
            <w:vAlign w:val="center"/>
            <w:hideMark/>
          </w:tcPr>
          <w:p w14:paraId="4C66E458" w14:textId="77777777" w:rsidR="00ED591F" w:rsidRPr="00F4442C" w:rsidRDefault="00ED591F" w:rsidP="002260CC">
            <w:pPr>
              <w:pStyle w:val="TAH"/>
            </w:pPr>
            <w:r w:rsidRPr="00F4442C">
              <w:t>P</w:t>
            </w:r>
          </w:p>
        </w:tc>
        <w:tc>
          <w:tcPr>
            <w:tcW w:w="1134" w:type="dxa"/>
            <w:shd w:val="clear" w:color="auto" w:fill="C0C0C0"/>
            <w:vAlign w:val="center"/>
          </w:tcPr>
          <w:p w14:paraId="2252D74B" w14:textId="77777777" w:rsidR="00ED591F" w:rsidRPr="00F4442C" w:rsidRDefault="00ED591F" w:rsidP="002260CC">
            <w:pPr>
              <w:pStyle w:val="TAH"/>
            </w:pPr>
            <w:r w:rsidRPr="00F4442C">
              <w:t>Cardinality</w:t>
            </w:r>
          </w:p>
        </w:tc>
        <w:tc>
          <w:tcPr>
            <w:tcW w:w="3686" w:type="dxa"/>
            <w:shd w:val="clear" w:color="auto" w:fill="C0C0C0"/>
            <w:vAlign w:val="center"/>
            <w:hideMark/>
          </w:tcPr>
          <w:p w14:paraId="5F1A0B1F" w14:textId="77777777" w:rsidR="00ED591F" w:rsidRPr="00F4442C" w:rsidRDefault="00ED591F" w:rsidP="002260CC">
            <w:pPr>
              <w:pStyle w:val="TAH"/>
              <w:rPr>
                <w:rFonts w:cs="Arial"/>
                <w:szCs w:val="18"/>
              </w:rPr>
            </w:pPr>
            <w:r w:rsidRPr="00F4442C">
              <w:rPr>
                <w:rFonts w:cs="Arial"/>
                <w:szCs w:val="18"/>
              </w:rPr>
              <w:t>Description</w:t>
            </w:r>
          </w:p>
        </w:tc>
        <w:tc>
          <w:tcPr>
            <w:tcW w:w="1307" w:type="dxa"/>
            <w:shd w:val="clear" w:color="auto" w:fill="C0C0C0"/>
            <w:vAlign w:val="center"/>
          </w:tcPr>
          <w:p w14:paraId="05298AEB" w14:textId="77777777" w:rsidR="00ED591F" w:rsidRPr="00F4442C" w:rsidRDefault="00ED591F" w:rsidP="002260CC">
            <w:pPr>
              <w:pStyle w:val="TAH"/>
              <w:rPr>
                <w:rFonts w:cs="Arial"/>
                <w:szCs w:val="18"/>
              </w:rPr>
            </w:pPr>
            <w:r w:rsidRPr="00F4442C">
              <w:rPr>
                <w:rFonts w:cs="Arial"/>
                <w:szCs w:val="18"/>
              </w:rPr>
              <w:t>Applicability</w:t>
            </w:r>
          </w:p>
        </w:tc>
      </w:tr>
      <w:tr w:rsidR="00ED591F" w:rsidRPr="00F4442C" w14:paraId="72A08234" w14:textId="77777777" w:rsidTr="002260CC">
        <w:trPr>
          <w:jc w:val="center"/>
        </w:trPr>
        <w:tc>
          <w:tcPr>
            <w:tcW w:w="1555" w:type="dxa"/>
            <w:vAlign w:val="center"/>
          </w:tcPr>
          <w:p w14:paraId="45F07C97" w14:textId="77777777" w:rsidR="00ED591F" w:rsidRPr="00F4442C" w:rsidRDefault="00ED591F" w:rsidP="002260CC">
            <w:pPr>
              <w:pStyle w:val="TAL"/>
            </w:pPr>
            <w:proofErr w:type="spellStart"/>
            <w:r w:rsidRPr="00F4442C">
              <w:t>notifUri</w:t>
            </w:r>
            <w:proofErr w:type="spellEnd"/>
          </w:p>
        </w:tc>
        <w:tc>
          <w:tcPr>
            <w:tcW w:w="1417" w:type="dxa"/>
            <w:vAlign w:val="center"/>
          </w:tcPr>
          <w:p w14:paraId="35E894C8" w14:textId="77777777" w:rsidR="00ED591F" w:rsidRPr="00F4442C" w:rsidRDefault="00ED591F" w:rsidP="002260CC">
            <w:pPr>
              <w:pStyle w:val="TAL"/>
            </w:pPr>
            <w:r w:rsidRPr="00F4442C">
              <w:t>Uri</w:t>
            </w:r>
          </w:p>
        </w:tc>
        <w:tc>
          <w:tcPr>
            <w:tcW w:w="425" w:type="dxa"/>
            <w:vAlign w:val="center"/>
          </w:tcPr>
          <w:p w14:paraId="36A09406" w14:textId="77777777" w:rsidR="00ED591F" w:rsidRPr="00F4442C" w:rsidRDefault="00ED591F" w:rsidP="002260CC">
            <w:pPr>
              <w:pStyle w:val="TAC"/>
            </w:pPr>
            <w:r w:rsidRPr="00F4442C">
              <w:t>O</w:t>
            </w:r>
          </w:p>
        </w:tc>
        <w:tc>
          <w:tcPr>
            <w:tcW w:w="1134" w:type="dxa"/>
            <w:vAlign w:val="center"/>
          </w:tcPr>
          <w:p w14:paraId="495B7C13" w14:textId="77777777" w:rsidR="00ED591F" w:rsidRPr="00F4442C" w:rsidRDefault="00ED591F" w:rsidP="002260CC">
            <w:pPr>
              <w:pStyle w:val="TAC"/>
            </w:pPr>
            <w:r w:rsidRPr="00F4442C">
              <w:t>0..1</w:t>
            </w:r>
          </w:p>
        </w:tc>
        <w:tc>
          <w:tcPr>
            <w:tcW w:w="3686" w:type="dxa"/>
            <w:vAlign w:val="center"/>
          </w:tcPr>
          <w:p w14:paraId="55B3D332" w14:textId="77777777" w:rsidR="00ED591F" w:rsidRPr="00F4442C" w:rsidRDefault="00ED591F" w:rsidP="002260CC">
            <w:pPr>
              <w:pStyle w:val="TAL"/>
            </w:pPr>
            <w:r w:rsidRPr="00F4442C">
              <w:t>Contains the URI via which notifications shall be provided.</w:t>
            </w:r>
          </w:p>
        </w:tc>
        <w:tc>
          <w:tcPr>
            <w:tcW w:w="1307" w:type="dxa"/>
            <w:vAlign w:val="center"/>
          </w:tcPr>
          <w:p w14:paraId="6EBA0D63" w14:textId="77777777" w:rsidR="00ED591F" w:rsidRPr="00F4442C" w:rsidRDefault="00ED591F" w:rsidP="002260CC">
            <w:pPr>
              <w:pStyle w:val="TAL"/>
              <w:rPr>
                <w:rFonts w:cs="Arial"/>
                <w:szCs w:val="18"/>
              </w:rPr>
            </w:pPr>
          </w:p>
        </w:tc>
      </w:tr>
      <w:tr w:rsidR="00ED591F" w:rsidRPr="00F4442C" w14:paraId="093314E4" w14:textId="77777777" w:rsidTr="002260CC">
        <w:trPr>
          <w:jc w:val="center"/>
        </w:trPr>
        <w:tc>
          <w:tcPr>
            <w:tcW w:w="1555" w:type="dxa"/>
            <w:vAlign w:val="center"/>
          </w:tcPr>
          <w:p w14:paraId="12AFECD2" w14:textId="77777777" w:rsidR="00ED591F" w:rsidRPr="00F4442C" w:rsidRDefault="00ED591F" w:rsidP="002260CC">
            <w:pPr>
              <w:pStyle w:val="TAL"/>
            </w:pPr>
            <w:proofErr w:type="spellStart"/>
            <w:r w:rsidRPr="00F4442C">
              <w:t>netSlicIds</w:t>
            </w:r>
            <w:proofErr w:type="spellEnd"/>
          </w:p>
        </w:tc>
        <w:tc>
          <w:tcPr>
            <w:tcW w:w="1417" w:type="dxa"/>
            <w:vAlign w:val="center"/>
          </w:tcPr>
          <w:p w14:paraId="021CE55F" w14:textId="77777777" w:rsidR="00ED591F" w:rsidRPr="00F4442C" w:rsidRDefault="00ED591F" w:rsidP="002260CC">
            <w:pPr>
              <w:pStyle w:val="TAL"/>
            </w:pPr>
            <w:proofErr w:type="gramStart"/>
            <w:r w:rsidRPr="00F4442C">
              <w:t>array(</w:t>
            </w:r>
            <w:proofErr w:type="spellStart"/>
            <w:proofErr w:type="gramEnd"/>
            <w:r w:rsidRPr="00F4442C">
              <w:t>Snssai</w:t>
            </w:r>
            <w:proofErr w:type="spellEnd"/>
            <w:r w:rsidRPr="00F4442C">
              <w:t>)</w:t>
            </w:r>
          </w:p>
        </w:tc>
        <w:tc>
          <w:tcPr>
            <w:tcW w:w="425" w:type="dxa"/>
            <w:vAlign w:val="center"/>
          </w:tcPr>
          <w:p w14:paraId="29982004" w14:textId="77777777" w:rsidR="00ED591F" w:rsidRPr="00F4442C" w:rsidRDefault="00ED591F" w:rsidP="002260CC">
            <w:pPr>
              <w:pStyle w:val="TAC"/>
            </w:pPr>
            <w:r w:rsidRPr="00F4442C">
              <w:t>O</w:t>
            </w:r>
          </w:p>
        </w:tc>
        <w:tc>
          <w:tcPr>
            <w:tcW w:w="1134" w:type="dxa"/>
            <w:vAlign w:val="center"/>
          </w:tcPr>
          <w:p w14:paraId="4C10FD44" w14:textId="77777777" w:rsidR="00ED591F" w:rsidRPr="00F4442C" w:rsidRDefault="00ED591F" w:rsidP="002260CC">
            <w:pPr>
              <w:pStyle w:val="TAC"/>
            </w:pPr>
            <w:proofErr w:type="gramStart"/>
            <w:r w:rsidRPr="00F4442C">
              <w:t>1..N</w:t>
            </w:r>
            <w:proofErr w:type="gramEnd"/>
          </w:p>
        </w:tc>
        <w:tc>
          <w:tcPr>
            <w:tcW w:w="3686" w:type="dxa"/>
            <w:vAlign w:val="center"/>
          </w:tcPr>
          <w:p w14:paraId="42D0F2F1" w14:textId="77777777" w:rsidR="00ED591F" w:rsidRPr="00F4442C" w:rsidRDefault="00ED591F" w:rsidP="002260CC">
            <w:pPr>
              <w:pStyle w:val="TAL"/>
            </w:pPr>
            <w:r w:rsidRPr="00F4442C">
              <w:t>Contains the identifier(s) for the network slice.</w:t>
            </w:r>
          </w:p>
        </w:tc>
        <w:tc>
          <w:tcPr>
            <w:tcW w:w="1307" w:type="dxa"/>
            <w:vAlign w:val="center"/>
          </w:tcPr>
          <w:p w14:paraId="6504EE33" w14:textId="77777777" w:rsidR="00ED591F" w:rsidRPr="00F4442C" w:rsidRDefault="00ED591F" w:rsidP="002260CC">
            <w:pPr>
              <w:pStyle w:val="TAL"/>
              <w:rPr>
                <w:rFonts w:cs="Arial"/>
                <w:szCs w:val="18"/>
              </w:rPr>
            </w:pPr>
          </w:p>
        </w:tc>
      </w:tr>
      <w:tr w:rsidR="00ED591F" w:rsidRPr="00F4442C" w14:paraId="521A63BF" w14:textId="77777777" w:rsidTr="002260CC">
        <w:trPr>
          <w:jc w:val="center"/>
        </w:trPr>
        <w:tc>
          <w:tcPr>
            <w:tcW w:w="1555" w:type="dxa"/>
            <w:vAlign w:val="center"/>
          </w:tcPr>
          <w:p w14:paraId="07B513B2" w14:textId="77777777" w:rsidR="00ED591F" w:rsidRPr="00F4442C" w:rsidRDefault="00ED591F" w:rsidP="002260CC">
            <w:pPr>
              <w:pStyle w:val="TAL"/>
            </w:pPr>
            <w:proofErr w:type="spellStart"/>
            <w:r w:rsidRPr="00F4442C">
              <w:t>dnn</w:t>
            </w:r>
            <w:proofErr w:type="spellEnd"/>
          </w:p>
        </w:tc>
        <w:tc>
          <w:tcPr>
            <w:tcW w:w="1417" w:type="dxa"/>
            <w:vAlign w:val="center"/>
          </w:tcPr>
          <w:p w14:paraId="48C1553A" w14:textId="77777777" w:rsidR="00ED591F" w:rsidRPr="00F4442C" w:rsidRDefault="00ED591F" w:rsidP="002260CC">
            <w:pPr>
              <w:pStyle w:val="TAL"/>
            </w:pPr>
            <w:proofErr w:type="spellStart"/>
            <w:r w:rsidRPr="00F4442C">
              <w:t>Dnn</w:t>
            </w:r>
            <w:proofErr w:type="spellEnd"/>
          </w:p>
        </w:tc>
        <w:tc>
          <w:tcPr>
            <w:tcW w:w="425" w:type="dxa"/>
            <w:vAlign w:val="center"/>
          </w:tcPr>
          <w:p w14:paraId="3BEF6970" w14:textId="77777777" w:rsidR="00ED591F" w:rsidRPr="00F4442C" w:rsidRDefault="00ED591F" w:rsidP="002260CC">
            <w:pPr>
              <w:pStyle w:val="TAC"/>
            </w:pPr>
            <w:r w:rsidRPr="00F4442C">
              <w:t>O</w:t>
            </w:r>
          </w:p>
        </w:tc>
        <w:tc>
          <w:tcPr>
            <w:tcW w:w="1134" w:type="dxa"/>
            <w:vAlign w:val="center"/>
          </w:tcPr>
          <w:p w14:paraId="6AACBF95" w14:textId="77777777" w:rsidR="00ED591F" w:rsidRPr="00F4442C" w:rsidRDefault="00ED591F" w:rsidP="002260CC">
            <w:pPr>
              <w:pStyle w:val="TAC"/>
            </w:pPr>
            <w:r w:rsidRPr="00F4442C">
              <w:t>0..1</w:t>
            </w:r>
          </w:p>
        </w:tc>
        <w:tc>
          <w:tcPr>
            <w:tcW w:w="3686" w:type="dxa"/>
            <w:vAlign w:val="center"/>
          </w:tcPr>
          <w:p w14:paraId="003EA56D" w14:textId="77777777" w:rsidR="00ED591F" w:rsidRPr="00F4442C" w:rsidRDefault="00ED591F" w:rsidP="002260CC">
            <w:pPr>
              <w:pStyle w:val="TAL"/>
            </w:pPr>
            <w:r w:rsidRPr="00F4442C">
              <w:t>Identifies a DNN, a full DNN with both the Network Identifier and Operator Identifier, or a DNN with the Network Identifier only.</w:t>
            </w:r>
          </w:p>
        </w:tc>
        <w:tc>
          <w:tcPr>
            <w:tcW w:w="1307" w:type="dxa"/>
            <w:vAlign w:val="center"/>
          </w:tcPr>
          <w:p w14:paraId="7E5D0875" w14:textId="77777777" w:rsidR="00ED591F" w:rsidRPr="00F4442C" w:rsidRDefault="00ED591F" w:rsidP="002260CC">
            <w:pPr>
              <w:pStyle w:val="TAL"/>
              <w:rPr>
                <w:rFonts w:cs="Arial"/>
                <w:szCs w:val="18"/>
              </w:rPr>
            </w:pPr>
          </w:p>
        </w:tc>
      </w:tr>
      <w:tr w:rsidR="00ED591F" w:rsidRPr="00F4442C" w14:paraId="1DEE434F" w14:textId="77777777" w:rsidTr="002260CC">
        <w:trPr>
          <w:jc w:val="center"/>
        </w:trPr>
        <w:tc>
          <w:tcPr>
            <w:tcW w:w="1555" w:type="dxa"/>
            <w:vAlign w:val="center"/>
          </w:tcPr>
          <w:p w14:paraId="5971662F" w14:textId="77777777" w:rsidR="00ED591F" w:rsidRPr="00F4442C" w:rsidRDefault="00ED591F" w:rsidP="002260CC">
            <w:pPr>
              <w:pStyle w:val="TAL"/>
            </w:pPr>
            <w:proofErr w:type="spellStart"/>
            <w:r w:rsidRPr="00F4442C">
              <w:t>policyId</w:t>
            </w:r>
            <w:proofErr w:type="spellEnd"/>
          </w:p>
        </w:tc>
        <w:tc>
          <w:tcPr>
            <w:tcW w:w="1417" w:type="dxa"/>
            <w:vAlign w:val="center"/>
          </w:tcPr>
          <w:p w14:paraId="6E6A0412" w14:textId="77777777" w:rsidR="00ED591F" w:rsidRPr="00F4442C" w:rsidRDefault="00ED591F" w:rsidP="002260CC">
            <w:pPr>
              <w:pStyle w:val="TAL"/>
            </w:pPr>
            <w:r w:rsidRPr="00F4442C">
              <w:t>string</w:t>
            </w:r>
          </w:p>
        </w:tc>
        <w:tc>
          <w:tcPr>
            <w:tcW w:w="425" w:type="dxa"/>
            <w:vAlign w:val="center"/>
          </w:tcPr>
          <w:p w14:paraId="742B0F10" w14:textId="77777777" w:rsidR="00ED591F" w:rsidRPr="00F4442C" w:rsidRDefault="00ED591F" w:rsidP="002260CC">
            <w:pPr>
              <w:pStyle w:val="TAC"/>
            </w:pPr>
            <w:r w:rsidRPr="00F4442C">
              <w:t>O</w:t>
            </w:r>
          </w:p>
        </w:tc>
        <w:tc>
          <w:tcPr>
            <w:tcW w:w="1134" w:type="dxa"/>
            <w:vAlign w:val="center"/>
          </w:tcPr>
          <w:p w14:paraId="32EDC1A3" w14:textId="77777777" w:rsidR="00ED591F" w:rsidRPr="00F4442C" w:rsidRDefault="00ED591F" w:rsidP="002260CC">
            <w:pPr>
              <w:pStyle w:val="TAC"/>
            </w:pPr>
            <w:r w:rsidRPr="00F4442C">
              <w:t>0..1</w:t>
            </w:r>
          </w:p>
        </w:tc>
        <w:tc>
          <w:tcPr>
            <w:tcW w:w="3686" w:type="dxa"/>
            <w:vAlign w:val="center"/>
          </w:tcPr>
          <w:p w14:paraId="662A688C" w14:textId="77777777" w:rsidR="00ED591F" w:rsidRPr="00F4442C" w:rsidRDefault="00ED591F" w:rsidP="002260CC">
            <w:pPr>
              <w:pStyle w:val="TAL"/>
              <w:rPr>
                <w:rFonts w:cs="Arial"/>
                <w:szCs w:val="18"/>
              </w:rPr>
            </w:pPr>
            <w:r w:rsidRPr="00F4442C">
              <w:rPr>
                <w:rFonts w:cs="Arial"/>
                <w:szCs w:val="18"/>
              </w:rPr>
              <w:t>Identifies the VAL server policy.</w:t>
            </w:r>
          </w:p>
        </w:tc>
        <w:tc>
          <w:tcPr>
            <w:tcW w:w="1307" w:type="dxa"/>
            <w:vAlign w:val="center"/>
          </w:tcPr>
          <w:p w14:paraId="03F9B701" w14:textId="77777777" w:rsidR="00ED591F" w:rsidRPr="00F4442C" w:rsidRDefault="00ED591F" w:rsidP="002260CC">
            <w:pPr>
              <w:pStyle w:val="TAL"/>
              <w:rPr>
                <w:rFonts w:cs="Arial"/>
                <w:szCs w:val="18"/>
              </w:rPr>
            </w:pPr>
          </w:p>
        </w:tc>
      </w:tr>
      <w:tr w:rsidR="00ED591F" w:rsidRPr="00F4442C" w14:paraId="2DD18C0A" w14:textId="77777777" w:rsidTr="002260CC">
        <w:trPr>
          <w:jc w:val="center"/>
        </w:trPr>
        <w:tc>
          <w:tcPr>
            <w:tcW w:w="1555" w:type="dxa"/>
            <w:vAlign w:val="center"/>
          </w:tcPr>
          <w:p w14:paraId="5898EC0A" w14:textId="77777777" w:rsidR="00ED591F" w:rsidRPr="00F4442C" w:rsidRDefault="00ED591F" w:rsidP="002260CC">
            <w:pPr>
              <w:pStyle w:val="TAL"/>
            </w:pPr>
            <w:proofErr w:type="spellStart"/>
            <w:r w:rsidRPr="00F4442C">
              <w:t>expTime</w:t>
            </w:r>
            <w:proofErr w:type="spellEnd"/>
          </w:p>
        </w:tc>
        <w:tc>
          <w:tcPr>
            <w:tcW w:w="1417" w:type="dxa"/>
            <w:vAlign w:val="center"/>
          </w:tcPr>
          <w:p w14:paraId="7DA41A44" w14:textId="77777777" w:rsidR="00ED591F" w:rsidRPr="00F4442C" w:rsidRDefault="00ED591F" w:rsidP="002260CC">
            <w:pPr>
              <w:pStyle w:val="TAL"/>
            </w:pPr>
            <w:proofErr w:type="spellStart"/>
            <w:r w:rsidRPr="00F4442C">
              <w:t>DateTimeRo</w:t>
            </w:r>
            <w:proofErr w:type="spellEnd"/>
          </w:p>
        </w:tc>
        <w:tc>
          <w:tcPr>
            <w:tcW w:w="425" w:type="dxa"/>
            <w:vAlign w:val="center"/>
          </w:tcPr>
          <w:p w14:paraId="1B908C5B" w14:textId="77777777" w:rsidR="00ED591F" w:rsidRPr="00F4442C" w:rsidRDefault="00ED591F" w:rsidP="002260CC">
            <w:pPr>
              <w:pStyle w:val="TAC"/>
            </w:pPr>
            <w:r w:rsidRPr="00F4442C">
              <w:t>O</w:t>
            </w:r>
          </w:p>
        </w:tc>
        <w:tc>
          <w:tcPr>
            <w:tcW w:w="1134" w:type="dxa"/>
            <w:vAlign w:val="center"/>
          </w:tcPr>
          <w:p w14:paraId="13653708" w14:textId="77777777" w:rsidR="00ED591F" w:rsidRPr="00F4442C" w:rsidRDefault="00ED591F" w:rsidP="002260CC">
            <w:pPr>
              <w:pStyle w:val="TAC"/>
            </w:pPr>
            <w:r w:rsidRPr="00F4442C">
              <w:t>0..1</w:t>
            </w:r>
          </w:p>
        </w:tc>
        <w:tc>
          <w:tcPr>
            <w:tcW w:w="3686" w:type="dxa"/>
            <w:vAlign w:val="center"/>
          </w:tcPr>
          <w:p w14:paraId="2CFCFBAF" w14:textId="77777777" w:rsidR="00ED591F" w:rsidRPr="00F4442C" w:rsidRDefault="00ED591F" w:rsidP="002260CC">
            <w:pPr>
              <w:pStyle w:val="TAL"/>
              <w:rPr>
                <w:rFonts w:cs="Arial"/>
                <w:szCs w:val="18"/>
              </w:rPr>
            </w:pPr>
            <w:r w:rsidRPr="00F4442C">
              <w:rPr>
                <w:rFonts w:cs="Arial"/>
                <w:szCs w:val="18"/>
              </w:rPr>
              <w:t xml:space="preserve">Indicates the time at which the </w:t>
            </w:r>
            <w:r w:rsidRPr="00F4442C">
              <w:t>network slice optimization</w:t>
            </w:r>
            <w:r w:rsidRPr="00F4442C">
              <w:rPr>
                <w:rFonts w:cs="Arial"/>
                <w:szCs w:val="18"/>
              </w:rPr>
              <w:t xml:space="preserve"> subscription shall expire.</w:t>
            </w:r>
          </w:p>
          <w:p w14:paraId="005030E2" w14:textId="77777777" w:rsidR="00ED591F" w:rsidRPr="00F4442C" w:rsidRDefault="00ED591F" w:rsidP="002260CC">
            <w:pPr>
              <w:pStyle w:val="TAL"/>
              <w:rPr>
                <w:rFonts w:cs="Arial"/>
                <w:szCs w:val="18"/>
              </w:rPr>
            </w:pPr>
          </w:p>
          <w:p w14:paraId="1F700C72" w14:textId="77777777" w:rsidR="00ED591F" w:rsidRPr="00F4442C" w:rsidRDefault="00ED591F" w:rsidP="002260CC">
            <w:pPr>
              <w:pStyle w:val="TAL"/>
              <w:rPr>
                <w:rFonts w:cs="Arial"/>
                <w:szCs w:val="18"/>
              </w:rPr>
            </w:pPr>
            <w:r w:rsidRPr="00F4442C">
              <w:rPr>
                <w:rFonts w:cs="Arial"/>
                <w:szCs w:val="18"/>
              </w:rPr>
              <w:t>This attribute may only be present in Network Slice Optimization subscription creation/update responses.</w:t>
            </w:r>
          </w:p>
          <w:p w14:paraId="289A29B0" w14:textId="77777777" w:rsidR="00ED591F" w:rsidRPr="00F4442C" w:rsidRDefault="00ED591F" w:rsidP="002260CC">
            <w:pPr>
              <w:pStyle w:val="TAL"/>
              <w:rPr>
                <w:rFonts w:cs="Arial"/>
                <w:szCs w:val="18"/>
              </w:rPr>
            </w:pPr>
          </w:p>
          <w:p w14:paraId="3D3E169C" w14:textId="77777777" w:rsidR="00ED591F" w:rsidRPr="00F4442C" w:rsidRDefault="00ED591F" w:rsidP="002260CC">
            <w:pPr>
              <w:pStyle w:val="TAL"/>
              <w:rPr>
                <w:rFonts w:cs="Arial"/>
                <w:szCs w:val="18"/>
              </w:rPr>
            </w:pPr>
            <w:r w:rsidRPr="00F4442C">
              <w:rPr>
                <w:rFonts w:cs="Arial"/>
                <w:szCs w:val="18"/>
              </w:rPr>
              <w:t>If this attribute is absent, this means that the Network Slice Optimization subscription shall not expire, until explicitly deleted by the service consumer (</w:t>
            </w:r>
            <w:proofErr w:type="gramStart"/>
            <w:r w:rsidRPr="00F4442C">
              <w:rPr>
                <w:rFonts w:cs="Arial"/>
                <w:szCs w:val="18"/>
              </w:rPr>
              <w:t>e.g.</w:t>
            </w:r>
            <w:proofErr w:type="gramEnd"/>
            <w:r w:rsidRPr="00F4442C">
              <w:rPr>
                <w:rFonts w:cs="Arial"/>
                <w:szCs w:val="18"/>
              </w:rPr>
              <w:t xml:space="preserve"> VAL Server).</w:t>
            </w:r>
          </w:p>
        </w:tc>
        <w:tc>
          <w:tcPr>
            <w:tcW w:w="1307" w:type="dxa"/>
            <w:vAlign w:val="center"/>
          </w:tcPr>
          <w:p w14:paraId="11F63811" w14:textId="77777777" w:rsidR="00ED591F" w:rsidRPr="00F4442C" w:rsidRDefault="00ED591F" w:rsidP="002260CC">
            <w:pPr>
              <w:pStyle w:val="TAL"/>
              <w:rPr>
                <w:rFonts w:cs="Arial"/>
                <w:szCs w:val="18"/>
              </w:rPr>
            </w:pPr>
          </w:p>
        </w:tc>
      </w:tr>
      <w:tr w:rsidR="00ED591F" w:rsidRPr="00F4442C" w14:paraId="69F07406" w14:textId="77777777" w:rsidTr="002260CC">
        <w:trPr>
          <w:jc w:val="center"/>
        </w:trPr>
        <w:tc>
          <w:tcPr>
            <w:tcW w:w="1555" w:type="dxa"/>
            <w:vAlign w:val="center"/>
          </w:tcPr>
          <w:p w14:paraId="5AF62762" w14:textId="77777777" w:rsidR="00ED591F" w:rsidRPr="00F4442C" w:rsidRDefault="00ED591F" w:rsidP="002260CC">
            <w:pPr>
              <w:pStyle w:val="TAL"/>
            </w:pPr>
            <w:proofErr w:type="spellStart"/>
            <w:r w:rsidRPr="00F4442C">
              <w:t>secPolicId</w:t>
            </w:r>
            <w:proofErr w:type="spellEnd"/>
          </w:p>
        </w:tc>
        <w:tc>
          <w:tcPr>
            <w:tcW w:w="1417" w:type="dxa"/>
            <w:vAlign w:val="center"/>
          </w:tcPr>
          <w:p w14:paraId="3051CCF2" w14:textId="77777777" w:rsidR="00ED591F" w:rsidRPr="00F4442C" w:rsidRDefault="00ED591F" w:rsidP="002260CC">
            <w:pPr>
              <w:pStyle w:val="TAL"/>
            </w:pPr>
            <w:r w:rsidRPr="00F4442C">
              <w:t>string</w:t>
            </w:r>
          </w:p>
        </w:tc>
        <w:tc>
          <w:tcPr>
            <w:tcW w:w="425" w:type="dxa"/>
            <w:vAlign w:val="center"/>
          </w:tcPr>
          <w:p w14:paraId="4D301A6F" w14:textId="77777777" w:rsidR="00ED591F" w:rsidRPr="00F4442C" w:rsidRDefault="00ED591F" w:rsidP="002260CC">
            <w:pPr>
              <w:pStyle w:val="TAC"/>
            </w:pPr>
            <w:r w:rsidRPr="00F4442C">
              <w:t>O</w:t>
            </w:r>
          </w:p>
        </w:tc>
        <w:tc>
          <w:tcPr>
            <w:tcW w:w="1134" w:type="dxa"/>
            <w:vAlign w:val="center"/>
          </w:tcPr>
          <w:p w14:paraId="4972E8D8" w14:textId="77777777" w:rsidR="00ED591F" w:rsidRPr="00F4442C" w:rsidRDefault="00ED591F" w:rsidP="002260CC">
            <w:pPr>
              <w:pStyle w:val="TAC"/>
            </w:pPr>
            <w:r w:rsidRPr="00F4442C">
              <w:t>0..1</w:t>
            </w:r>
          </w:p>
        </w:tc>
        <w:tc>
          <w:tcPr>
            <w:tcW w:w="3686" w:type="dxa"/>
            <w:vAlign w:val="center"/>
          </w:tcPr>
          <w:p w14:paraId="585B7C1C" w14:textId="77777777" w:rsidR="00ED591F" w:rsidRPr="00F4442C" w:rsidRDefault="00ED591F" w:rsidP="002260CC">
            <w:pPr>
              <w:pStyle w:val="TAL"/>
              <w:rPr>
                <w:rFonts w:cs="Arial"/>
                <w:szCs w:val="18"/>
              </w:rPr>
            </w:pPr>
            <w:r w:rsidRPr="00F4442C">
              <w:rPr>
                <w:rFonts w:cs="Arial"/>
                <w:szCs w:val="18"/>
              </w:rPr>
              <w:t>Contains the identifier of the secondary policy for the network slice optimization in the case of a failed network slice optimization.</w:t>
            </w:r>
          </w:p>
        </w:tc>
        <w:tc>
          <w:tcPr>
            <w:tcW w:w="1307" w:type="dxa"/>
            <w:vAlign w:val="center"/>
          </w:tcPr>
          <w:p w14:paraId="48B52F9D" w14:textId="77777777" w:rsidR="00ED591F" w:rsidRPr="00F4442C" w:rsidRDefault="00ED591F" w:rsidP="002260CC">
            <w:pPr>
              <w:pStyle w:val="TAL"/>
              <w:rPr>
                <w:rFonts w:cs="Arial"/>
                <w:szCs w:val="18"/>
              </w:rPr>
            </w:pPr>
          </w:p>
        </w:tc>
      </w:tr>
      <w:tr w:rsidR="00ED591F" w:rsidRPr="00F4442C" w14:paraId="37AB8201" w14:textId="77777777" w:rsidTr="002260CC">
        <w:trPr>
          <w:jc w:val="center"/>
        </w:trPr>
        <w:tc>
          <w:tcPr>
            <w:tcW w:w="1555" w:type="dxa"/>
            <w:vAlign w:val="center"/>
          </w:tcPr>
          <w:p w14:paraId="489FE9CA" w14:textId="77777777" w:rsidR="00ED591F" w:rsidRPr="00F4442C" w:rsidRDefault="00ED591F" w:rsidP="002260CC">
            <w:pPr>
              <w:pStyle w:val="TAL"/>
            </w:pPr>
            <w:proofErr w:type="spellStart"/>
            <w:r w:rsidRPr="00F4442C">
              <w:t>suppFeat</w:t>
            </w:r>
            <w:proofErr w:type="spellEnd"/>
          </w:p>
        </w:tc>
        <w:tc>
          <w:tcPr>
            <w:tcW w:w="1417" w:type="dxa"/>
            <w:vAlign w:val="center"/>
          </w:tcPr>
          <w:p w14:paraId="39D8BB88" w14:textId="77777777" w:rsidR="00ED591F" w:rsidRPr="00F4442C" w:rsidRDefault="00ED591F" w:rsidP="002260CC">
            <w:pPr>
              <w:pStyle w:val="TAL"/>
            </w:pPr>
            <w:proofErr w:type="spellStart"/>
            <w:r w:rsidRPr="00F4442C">
              <w:t>SupportedFeatures</w:t>
            </w:r>
            <w:proofErr w:type="spellEnd"/>
          </w:p>
        </w:tc>
        <w:tc>
          <w:tcPr>
            <w:tcW w:w="425" w:type="dxa"/>
            <w:vAlign w:val="center"/>
          </w:tcPr>
          <w:p w14:paraId="4A9F1F61" w14:textId="77777777" w:rsidR="00ED591F" w:rsidRPr="00F4442C" w:rsidRDefault="00ED591F" w:rsidP="002260CC">
            <w:pPr>
              <w:pStyle w:val="TAC"/>
            </w:pPr>
            <w:r w:rsidRPr="00F4442C">
              <w:t>C</w:t>
            </w:r>
          </w:p>
        </w:tc>
        <w:tc>
          <w:tcPr>
            <w:tcW w:w="1134" w:type="dxa"/>
            <w:vAlign w:val="center"/>
          </w:tcPr>
          <w:p w14:paraId="5583B74F" w14:textId="77777777" w:rsidR="00ED591F" w:rsidRPr="00F4442C" w:rsidRDefault="00ED591F" w:rsidP="002260CC">
            <w:pPr>
              <w:pStyle w:val="TAC"/>
            </w:pPr>
            <w:r w:rsidRPr="00F4442C">
              <w:t>0..1</w:t>
            </w:r>
          </w:p>
        </w:tc>
        <w:tc>
          <w:tcPr>
            <w:tcW w:w="3686" w:type="dxa"/>
            <w:vAlign w:val="center"/>
          </w:tcPr>
          <w:p w14:paraId="391C4131" w14:textId="77777777" w:rsidR="00ED591F" w:rsidRPr="00F4442C" w:rsidRDefault="00ED591F" w:rsidP="002260CC">
            <w:pPr>
              <w:pStyle w:val="TAL"/>
            </w:pPr>
            <w:r w:rsidRPr="00F4442C">
              <w:t>Contains the list of supported features among the ones defined in clause 6.2.8.</w:t>
            </w:r>
          </w:p>
          <w:p w14:paraId="0BFDD96F" w14:textId="77777777" w:rsidR="00ED591F" w:rsidRPr="00F4442C" w:rsidRDefault="00ED591F" w:rsidP="002260CC">
            <w:pPr>
              <w:pStyle w:val="TAL"/>
            </w:pPr>
          </w:p>
          <w:p w14:paraId="248B28A1" w14:textId="77777777" w:rsidR="00ED591F" w:rsidRPr="00F4442C" w:rsidRDefault="00ED591F" w:rsidP="002260CC">
            <w:pPr>
              <w:pStyle w:val="TAL"/>
              <w:rPr>
                <w:rFonts w:cs="Arial"/>
                <w:szCs w:val="18"/>
              </w:rPr>
            </w:pPr>
            <w:r w:rsidRPr="00F4442C">
              <w:t>This attribute shall be provided if feature negotiation shall take place.</w:t>
            </w:r>
          </w:p>
        </w:tc>
        <w:tc>
          <w:tcPr>
            <w:tcW w:w="1307" w:type="dxa"/>
            <w:vAlign w:val="center"/>
          </w:tcPr>
          <w:p w14:paraId="09A26FE6" w14:textId="77777777" w:rsidR="00ED591F" w:rsidRPr="00F4442C" w:rsidRDefault="00ED591F" w:rsidP="002260CC">
            <w:pPr>
              <w:pStyle w:val="TAL"/>
              <w:rPr>
                <w:rFonts w:cs="Arial"/>
                <w:szCs w:val="18"/>
              </w:rPr>
            </w:pPr>
          </w:p>
        </w:tc>
      </w:tr>
      <w:tr w:rsidR="00ED591F" w:rsidRPr="00F4442C" w14:paraId="2C12555D" w14:textId="77777777" w:rsidTr="002260CC">
        <w:trPr>
          <w:jc w:val="center"/>
        </w:trPr>
        <w:tc>
          <w:tcPr>
            <w:tcW w:w="9524" w:type="dxa"/>
            <w:gridSpan w:val="6"/>
            <w:vAlign w:val="center"/>
          </w:tcPr>
          <w:p w14:paraId="49A723B9" w14:textId="77777777" w:rsidR="00ED591F" w:rsidRPr="00F4442C" w:rsidRDefault="00ED591F" w:rsidP="002260CC">
            <w:pPr>
              <w:pStyle w:val="TAN"/>
            </w:pPr>
            <w:r w:rsidRPr="00F4442C">
              <w:t>NOTE:</w:t>
            </w:r>
            <w:r w:rsidRPr="00F4442C">
              <w:tab/>
            </w:r>
            <w:r w:rsidRPr="00F4442C">
              <w:tab/>
              <w:t>These attributes are mutually exclusive. Either one of them shall be present.</w:t>
            </w:r>
          </w:p>
        </w:tc>
      </w:tr>
    </w:tbl>
    <w:p w14:paraId="56618C81" w14:textId="77777777" w:rsidR="00ED591F" w:rsidRPr="00F4442C" w:rsidRDefault="00ED591F" w:rsidP="00ED591F">
      <w:pPr>
        <w:rPr>
          <w:lang w:val="en-US"/>
        </w:rPr>
      </w:pPr>
    </w:p>
    <w:p w14:paraId="775801C8" w14:textId="77777777" w:rsidR="00ED591F" w:rsidRPr="00F4442C" w:rsidRDefault="00ED591F" w:rsidP="00ED591F">
      <w:pPr>
        <w:pStyle w:val="EditorsNote"/>
      </w:pPr>
      <w:r w:rsidRPr="00F4442C">
        <w:t>Editor's Note:</w:t>
      </w:r>
      <w:r w:rsidRPr="00F4442C">
        <w:tab/>
        <w:t xml:space="preserve">The need of the </w:t>
      </w:r>
      <w:r w:rsidRPr="00F4442C">
        <w:rPr>
          <w:rFonts w:cs="Arial"/>
        </w:rPr>
        <w:t xml:space="preserve">security credentials </w:t>
      </w:r>
      <w:r w:rsidRPr="00F4442C">
        <w:t>is FFS.</w:t>
      </w:r>
    </w:p>
    <w:p w14:paraId="06495C75" w14:textId="77777777" w:rsidR="00ED591F" w:rsidRPr="00F4442C" w:rsidRDefault="00ED591F" w:rsidP="00ED591F">
      <w:pPr>
        <w:pStyle w:val="EditorsNote"/>
      </w:pPr>
      <w:r w:rsidRPr="00F4442C">
        <w:t>Editor's Note:</w:t>
      </w:r>
      <w:r w:rsidRPr="00F4442C">
        <w:tab/>
        <w:t xml:space="preserve">The encoding of the </w:t>
      </w:r>
      <w:proofErr w:type="spellStart"/>
      <w:r w:rsidRPr="00F4442C">
        <w:t>netSlicIds</w:t>
      </w:r>
      <w:proofErr w:type="spellEnd"/>
      <w:r w:rsidRPr="00F4442C">
        <w:t xml:space="preserve"> attribute is FFS</w:t>
      </w:r>
    </w:p>
    <w:p w14:paraId="476C9F4A" w14:textId="77777777" w:rsidR="00ED591F" w:rsidRPr="00F4442C" w:rsidRDefault="00ED591F" w:rsidP="00ED591F"/>
    <w:p w14:paraId="2D27A8DC" w14:textId="77777777" w:rsidR="00ED591F" w:rsidRPr="00F4442C" w:rsidRDefault="00ED591F" w:rsidP="00ED591F">
      <w:pPr>
        <w:pStyle w:val="51"/>
      </w:pPr>
      <w:bookmarkStart w:id="647" w:name="_Toc144024272"/>
      <w:bookmarkStart w:id="648" w:name="_Toc148176985"/>
      <w:bookmarkStart w:id="649" w:name="_Toc148359035"/>
      <w:bookmarkStart w:id="650" w:name="_Toc151743165"/>
      <w:bookmarkStart w:id="651" w:name="_Toc151743630"/>
      <w:r w:rsidRPr="00F4442C">
        <w:t>6.2.6.2.3</w:t>
      </w:r>
      <w:r w:rsidRPr="00F4442C">
        <w:tab/>
        <w:t xml:space="preserve">Type: </w:t>
      </w:r>
      <w:bookmarkEnd w:id="647"/>
      <w:bookmarkEnd w:id="648"/>
      <w:bookmarkEnd w:id="649"/>
      <w:proofErr w:type="spellStart"/>
      <w:r w:rsidRPr="00F4442C">
        <w:t>NetSliceOptNotif</w:t>
      </w:r>
      <w:bookmarkEnd w:id="650"/>
      <w:bookmarkEnd w:id="651"/>
      <w:proofErr w:type="spellEnd"/>
    </w:p>
    <w:p w14:paraId="6585C4A1" w14:textId="77777777" w:rsidR="00ED591F" w:rsidRPr="00F4442C" w:rsidRDefault="00ED591F" w:rsidP="00ED591F">
      <w:pPr>
        <w:pStyle w:val="TH"/>
      </w:pPr>
      <w:r w:rsidRPr="00F4442C">
        <w:rPr>
          <w:noProof/>
        </w:rPr>
        <w:t>Table </w:t>
      </w:r>
      <w:r w:rsidRPr="00F4442C">
        <w:t xml:space="preserve">6.2.6.2.3-1: </w:t>
      </w:r>
      <w:r w:rsidRPr="00F4442C">
        <w:rPr>
          <w:noProof/>
        </w:rPr>
        <w:t xml:space="preserve">Definition of type </w:t>
      </w:r>
      <w:proofErr w:type="spellStart"/>
      <w:r w:rsidRPr="00F4442C">
        <w:t>NetSliceOptNotif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ED591F" w:rsidRPr="00F4442C" w14:paraId="6959BB29" w14:textId="77777777" w:rsidTr="002260CC">
        <w:trPr>
          <w:jc w:val="center"/>
        </w:trPr>
        <w:tc>
          <w:tcPr>
            <w:tcW w:w="1555" w:type="dxa"/>
            <w:shd w:val="clear" w:color="auto" w:fill="C0C0C0"/>
            <w:vAlign w:val="center"/>
            <w:hideMark/>
          </w:tcPr>
          <w:p w14:paraId="57D543FB" w14:textId="77777777" w:rsidR="00ED591F" w:rsidRPr="00F4442C" w:rsidRDefault="00ED591F" w:rsidP="002260CC">
            <w:pPr>
              <w:pStyle w:val="TAH"/>
            </w:pPr>
            <w:r w:rsidRPr="00F4442C">
              <w:t>Attribute name</w:t>
            </w:r>
          </w:p>
        </w:tc>
        <w:tc>
          <w:tcPr>
            <w:tcW w:w="1417" w:type="dxa"/>
            <w:shd w:val="clear" w:color="auto" w:fill="C0C0C0"/>
            <w:vAlign w:val="center"/>
            <w:hideMark/>
          </w:tcPr>
          <w:p w14:paraId="2B9DD8D0" w14:textId="77777777" w:rsidR="00ED591F" w:rsidRPr="00F4442C" w:rsidRDefault="00ED591F" w:rsidP="002260CC">
            <w:pPr>
              <w:pStyle w:val="TAH"/>
            </w:pPr>
            <w:r w:rsidRPr="00F4442C">
              <w:t>Data type</w:t>
            </w:r>
          </w:p>
        </w:tc>
        <w:tc>
          <w:tcPr>
            <w:tcW w:w="425" w:type="dxa"/>
            <w:shd w:val="clear" w:color="auto" w:fill="C0C0C0"/>
            <w:vAlign w:val="center"/>
            <w:hideMark/>
          </w:tcPr>
          <w:p w14:paraId="61937B3A" w14:textId="77777777" w:rsidR="00ED591F" w:rsidRPr="00F4442C" w:rsidRDefault="00ED591F" w:rsidP="002260CC">
            <w:pPr>
              <w:pStyle w:val="TAH"/>
            </w:pPr>
            <w:r w:rsidRPr="00F4442C">
              <w:t>P</w:t>
            </w:r>
          </w:p>
        </w:tc>
        <w:tc>
          <w:tcPr>
            <w:tcW w:w="1134" w:type="dxa"/>
            <w:shd w:val="clear" w:color="auto" w:fill="C0C0C0"/>
            <w:vAlign w:val="center"/>
          </w:tcPr>
          <w:p w14:paraId="71EB4DD6" w14:textId="77777777" w:rsidR="00ED591F" w:rsidRPr="00F4442C" w:rsidRDefault="00ED591F" w:rsidP="002260CC">
            <w:pPr>
              <w:pStyle w:val="TAH"/>
            </w:pPr>
            <w:r w:rsidRPr="00F4442C">
              <w:t>Cardinality</w:t>
            </w:r>
          </w:p>
        </w:tc>
        <w:tc>
          <w:tcPr>
            <w:tcW w:w="3686" w:type="dxa"/>
            <w:shd w:val="clear" w:color="auto" w:fill="C0C0C0"/>
            <w:vAlign w:val="center"/>
            <w:hideMark/>
          </w:tcPr>
          <w:p w14:paraId="6B160EEA" w14:textId="77777777" w:rsidR="00ED591F" w:rsidRPr="00F4442C" w:rsidRDefault="00ED591F" w:rsidP="002260CC">
            <w:pPr>
              <w:pStyle w:val="TAH"/>
              <w:rPr>
                <w:rFonts w:cs="Arial"/>
                <w:szCs w:val="18"/>
              </w:rPr>
            </w:pPr>
            <w:r w:rsidRPr="00F4442C">
              <w:rPr>
                <w:rFonts w:cs="Arial"/>
                <w:szCs w:val="18"/>
              </w:rPr>
              <w:t>Description</w:t>
            </w:r>
          </w:p>
        </w:tc>
        <w:tc>
          <w:tcPr>
            <w:tcW w:w="1307" w:type="dxa"/>
            <w:shd w:val="clear" w:color="auto" w:fill="C0C0C0"/>
            <w:vAlign w:val="center"/>
          </w:tcPr>
          <w:p w14:paraId="484710BB" w14:textId="77777777" w:rsidR="00ED591F" w:rsidRPr="00F4442C" w:rsidRDefault="00ED591F" w:rsidP="002260CC">
            <w:pPr>
              <w:pStyle w:val="TAH"/>
              <w:rPr>
                <w:rFonts w:cs="Arial"/>
                <w:szCs w:val="18"/>
              </w:rPr>
            </w:pPr>
            <w:r w:rsidRPr="00F4442C">
              <w:rPr>
                <w:rFonts w:cs="Arial"/>
                <w:szCs w:val="18"/>
              </w:rPr>
              <w:t>Applicability</w:t>
            </w:r>
          </w:p>
        </w:tc>
      </w:tr>
      <w:tr w:rsidR="00ED591F" w:rsidRPr="00F4442C" w14:paraId="55D85F09" w14:textId="77777777" w:rsidTr="002260CC">
        <w:trPr>
          <w:jc w:val="center"/>
        </w:trPr>
        <w:tc>
          <w:tcPr>
            <w:tcW w:w="1555" w:type="dxa"/>
          </w:tcPr>
          <w:p w14:paraId="326DFCF2" w14:textId="77777777" w:rsidR="00ED591F" w:rsidRPr="00F4442C" w:rsidRDefault="00ED591F" w:rsidP="002260CC">
            <w:pPr>
              <w:pStyle w:val="TAL"/>
            </w:pPr>
            <w:proofErr w:type="spellStart"/>
            <w:r w:rsidRPr="00F4442C">
              <w:t>subsId</w:t>
            </w:r>
            <w:proofErr w:type="spellEnd"/>
          </w:p>
        </w:tc>
        <w:tc>
          <w:tcPr>
            <w:tcW w:w="1417" w:type="dxa"/>
          </w:tcPr>
          <w:p w14:paraId="408D9CB7" w14:textId="77777777" w:rsidR="00ED591F" w:rsidRPr="00F4442C" w:rsidRDefault="00ED591F" w:rsidP="002260CC">
            <w:pPr>
              <w:pStyle w:val="TAL"/>
            </w:pPr>
            <w:r w:rsidRPr="00F4442C">
              <w:rPr>
                <w:rFonts w:hint="eastAsia"/>
                <w:lang w:eastAsia="zh-CN"/>
              </w:rPr>
              <w:t>s</w:t>
            </w:r>
            <w:r w:rsidRPr="00F4442C">
              <w:rPr>
                <w:lang w:eastAsia="zh-CN"/>
              </w:rPr>
              <w:t>tring</w:t>
            </w:r>
          </w:p>
        </w:tc>
        <w:tc>
          <w:tcPr>
            <w:tcW w:w="425" w:type="dxa"/>
          </w:tcPr>
          <w:p w14:paraId="13C1F94A" w14:textId="77777777" w:rsidR="00ED591F" w:rsidRPr="00F4442C" w:rsidRDefault="00ED591F" w:rsidP="002260CC">
            <w:pPr>
              <w:pStyle w:val="TAC"/>
            </w:pPr>
            <w:r w:rsidRPr="00F4442C">
              <w:rPr>
                <w:rFonts w:hint="eastAsia"/>
                <w:lang w:eastAsia="zh-CN"/>
              </w:rPr>
              <w:t>M</w:t>
            </w:r>
          </w:p>
        </w:tc>
        <w:tc>
          <w:tcPr>
            <w:tcW w:w="1134" w:type="dxa"/>
          </w:tcPr>
          <w:p w14:paraId="13855970" w14:textId="77777777" w:rsidR="00ED591F" w:rsidRPr="00F4442C" w:rsidRDefault="00ED591F" w:rsidP="002260CC">
            <w:pPr>
              <w:pStyle w:val="TAC"/>
            </w:pPr>
            <w:r w:rsidRPr="00F4442C">
              <w:rPr>
                <w:rFonts w:hint="eastAsia"/>
                <w:lang w:eastAsia="zh-CN"/>
              </w:rPr>
              <w:t>1</w:t>
            </w:r>
          </w:p>
        </w:tc>
        <w:tc>
          <w:tcPr>
            <w:tcW w:w="3686" w:type="dxa"/>
          </w:tcPr>
          <w:p w14:paraId="7DC4D116" w14:textId="77777777" w:rsidR="00ED591F" w:rsidRPr="00F4442C" w:rsidRDefault="00ED591F" w:rsidP="002260CC">
            <w:pPr>
              <w:pStyle w:val="TAL"/>
              <w:rPr>
                <w:rFonts w:cs="Arial"/>
                <w:szCs w:val="18"/>
              </w:rPr>
            </w:pPr>
            <w:r w:rsidRPr="00F4442C">
              <w:t>I</w:t>
            </w:r>
            <w:r w:rsidRPr="00F4442C">
              <w:rPr>
                <w:rFonts w:cs="Arial"/>
              </w:rPr>
              <w:t xml:space="preserve">dentifies </w:t>
            </w:r>
            <w:r w:rsidRPr="00F4442C">
              <w:t xml:space="preserve">the </w:t>
            </w:r>
            <w:r w:rsidRPr="00F4442C">
              <w:rPr>
                <w:rFonts w:cs="Arial"/>
              </w:rPr>
              <w:t>Network slice optimization subscribe event</w:t>
            </w:r>
            <w:r w:rsidRPr="00F4442C">
              <w:t>.</w:t>
            </w:r>
          </w:p>
        </w:tc>
        <w:tc>
          <w:tcPr>
            <w:tcW w:w="1307" w:type="dxa"/>
            <w:vAlign w:val="center"/>
          </w:tcPr>
          <w:p w14:paraId="02962A10" w14:textId="77777777" w:rsidR="00ED591F" w:rsidRPr="00F4442C" w:rsidRDefault="00ED591F" w:rsidP="002260CC">
            <w:pPr>
              <w:pStyle w:val="TAL"/>
              <w:rPr>
                <w:rFonts w:cs="Arial"/>
                <w:szCs w:val="18"/>
              </w:rPr>
            </w:pPr>
          </w:p>
        </w:tc>
      </w:tr>
      <w:tr w:rsidR="00ED591F" w:rsidRPr="00F4442C" w14:paraId="238D82E9" w14:textId="77777777" w:rsidTr="002260CC">
        <w:trPr>
          <w:jc w:val="center"/>
        </w:trPr>
        <w:tc>
          <w:tcPr>
            <w:tcW w:w="1555" w:type="dxa"/>
            <w:vAlign w:val="center"/>
          </w:tcPr>
          <w:p w14:paraId="68C2B117" w14:textId="77777777" w:rsidR="00ED591F" w:rsidRPr="00F4442C" w:rsidRDefault="00ED591F" w:rsidP="002260CC">
            <w:pPr>
              <w:pStyle w:val="TAL"/>
            </w:pPr>
            <w:proofErr w:type="spellStart"/>
            <w:r w:rsidRPr="00F4442C">
              <w:t>netSliceInfo</w:t>
            </w:r>
            <w:proofErr w:type="spellEnd"/>
          </w:p>
        </w:tc>
        <w:tc>
          <w:tcPr>
            <w:tcW w:w="1417" w:type="dxa"/>
            <w:vAlign w:val="center"/>
          </w:tcPr>
          <w:p w14:paraId="1010A184" w14:textId="77777777" w:rsidR="00ED591F" w:rsidRPr="00F4442C" w:rsidRDefault="00ED591F" w:rsidP="002260CC">
            <w:pPr>
              <w:pStyle w:val="TAL"/>
            </w:pPr>
            <w:proofErr w:type="spellStart"/>
            <w:r w:rsidRPr="00F4442C">
              <w:t>NetSliceInformation</w:t>
            </w:r>
            <w:proofErr w:type="spellEnd"/>
          </w:p>
        </w:tc>
        <w:tc>
          <w:tcPr>
            <w:tcW w:w="425" w:type="dxa"/>
            <w:vAlign w:val="center"/>
          </w:tcPr>
          <w:p w14:paraId="6910F67B" w14:textId="77777777" w:rsidR="00ED591F" w:rsidRPr="00F4442C" w:rsidRDefault="00ED591F" w:rsidP="002260CC">
            <w:pPr>
              <w:pStyle w:val="TAC"/>
            </w:pPr>
            <w:r w:rsidRPr="00F4442C">
              <w:t>M</w:t>
            </w:r>
          </w:p>
        </w:tc>
        <w:tc>
          <w:tcPr>
            <w:tcW w:w="1134" w:type="dxa"/>
            <w:vAlign w:val="center"/>
          </w:tcPr>
          <w:p w14:paraId="4ACCA8FF" w14:textId="77777777" w:rsidR="00ED591F" w:rsidRPr="00F4442C" w:rsidRDefault="00ED591F" w:rsidP="002260CC">
            <w:pPr>
              <w:pStyle w:val="TAC"/>
            </w:pPr>
            <w:r w:rsidRPr="00F4442C">
              <w:t>1</w:t>
            </w:r>
          </w:p>
        </w:tc>
        <w:tc>
          <w:tcPr>
            <w:tcW w:w="3686" w:type="dxa"/>
            <w:vAlign w:val="center"/>
          </w:tcPr>
          <w:p w14:paraId="287C1016" w14:textId="77777777" w:rsidR="00ED591F" w:rsidRPr="00F4442C" w:rsidRDefault="00ED591F" w:rsidP="002260CC">
            <w:pPr>
              <w:pStyle w:val="TAL"/>
              <w:rPr>
                <w:rFonts w:cs="Arial"/>
                <w:szCs w:val="18"/>
              </w:rPr>
            </w:pPr>
            <w:r w:rsidRPr="00F4442C">
              <w:rPr>
                <w:rFonts w:cs="Arial"/>
                <w:szCs w:val="18"/>
              </w:rPr>
              <w:t>Contains the network slice information with network slice identifier.</w:t>
            </w:r>
          </w:p>
        </w:tc>
        <w:tc>
          <w:tcPr>
            <w:tcW w:w="1307" w:type="dxa"/>
            <w:vAlign w:val="center"/>
          </w:tcPr>
          <w:p w14:paraId="3A81E07A" w14:textId="77777777" w:rsidR="00ED591F" w:rsidRPr="00F4442C" w:rsidRDefault="00ED591F" w:rsidP="002260CC">
            <w:pPr>
              <w:pStyle w:val="TAL"/>
              <w:rPr>
                <w:rFonts w:cs="Arial"/>
                <w:szCs w:val="18"/>
              </w:rPr>
            </w:pPr>
          </w:p>
        </w:tc>
      </w:tr>
      <w:tr w:rsidR="00ED591F" w:rsidRPr="00F4442C" w14:paraId="0A6BE369" w14:textId="77777777" w:rsidTr="002260CC">
        <w:trPr>
          <w:jc w:val="center"/>
        </w:trPr>
        <w:tc>
          <w:tcPr>
            <w:tcW w:w="1555" w:type="dxa"/>
            <w:vAlign w:val="center"/>
          </w:tcPr>
          <w:p w14:paraId="06E3EF47" w14:textId="77777777" w:rsidR="00ED591F" w:rsidRPr="00F4442C" w:rsidRDefault="00ED591F" w:rsidP="002260CC">
            <w:pPr>
              <w:pStyle w:val="TAL"/>
            </w:pPr>
            <w:proofErr w:type="spellStart"/>
            <w:r w:rsidRPr="00F4442C">
              <w:t>optTime</w:t>
            </w:r>
            <w:proofErr w:type="spellEnd"/>
          </w:p>
        </w:tc>
        <w:tc>
          <w:tcPr>
            <w:tcW w:w="1417" w:type="dxa"/>
            <w:vAlign w:val="center"/>
          </w:tcPr>
          <w:p w14:paraId="715F26F8" w14:textId="77777777" w:rsidR="00ED591F" w:rsidRPr="00F4442C" w:rsidRDefault="00ED591F" w:rsidP="002260CC">
            <w:pPr>
              <w:pStyle w:val="TAL"/>
            </w:pPr>
            <w:proofErr w:type="spellStart"/>
            <w:r w:rsidRPr="00F4442C">
              <w:rPr>
                <w:rFonts w:hint="eastAsia"/>
                <w:lang w:eastAsia="zh-CN"/>
              </w:rPr>
              <w:t>DurationSec</w:t>
            </w:r>
            <w:proofErr w:type="spellEnd"/>
          </w:p>
        </w:tc>
        <w:tc>
          <w:tcPr>
            <w:tcW w:w="425" w:type="dxa"/>
            <w:vAlign w:val="center"/>
          </w:tcPr>
          <w:p w14:paraId="6A66F06D" w14:textId="77777777" w:rsidR="00ED591F" w:rsidRPr="00F4442C" w:rsidRDefault="00ED591F" w:rsidP="002260CC">
            <w:pPr>
              <w:pStyle w:val="TAC"/>
            </w:pPr>
            <w:r w:rsidRPr="00F4442C">
              <w:t>O</w:t>
            </w:r>
          </w:p>
        </w:tc>
        <w:tc>
          <w:tcPr>
            <w:tcW w:w="1134" w:type="dxa"/>
            <w:vAlign w:val="center"/>
          </w:tcPr>
          <w:p w14:paraId="0A227B04" w14:textId="77777777" w:rsidR="00ED591F" w:rsidRPr="00F4442C" w:rsidRDefault="00ED591F" w:rsidP="002260CC">
            <w:pPr>
              <w:pStyle w:val="TAC"/>
            </w:pPr>
            <w:r w:rsidRPr="00F4442C">
              <w:t>0..1</w:t>
            </w:r>
          </w:p>
        </w:tc>
        <w:tc>
          <w:tcPr>
            <w:tcW w:w="3686" w:type="dxa"/>
            <w:vAlign w:val="center"/>
          </w:tcPr>
          <w:p w14:paraId="67D5EDC4" w14:textId="77777777" w:rsidR="00ED591F" w:rsidRPr="00F4442C" w:rsidRDefault="00ED591F" w:rsidP="002260CC">
            <w:pPr>
              <w:pStyle w:val="TAL"/>
              <w:rPr>
                <w:rFonts w:cs="Arial"/>
                <w:szCs w:val="18"/>
              </w:rPr>
            </w:pPr>
            <w:r w:rsidRPr="00F4442C">
              <w:t>Indicates time spent for slice optimization by the NSCE Server.</w:t>
            </w:r>
          </w:p>
        </w:tc>
        <w:tc>
          <w:tcPr>
            <w:tcW w:w="1307" w:type="dxa"/>
            <w:vAlign w:val="center"/>
          </w:tcPr>
          <w:p w14:paraId="150F6394" w14:textId="77777777" w:rsidR="00ED591F" w:rsidRPr="00F4442C" w:rsidRDefault="00ED591F" w:rsidP="002260CC">
            <w:pPr>
              <w:pStyle w:val="TAL"/>
              <w:rPr>
                <w:rFonts w:cs="Arial"/>
                <w:szCs w:val="18"/>
              </w:rPr>
            </w:pPr>
          </w:p>
        </w:tc>
      </w:tr>
      <w:tr w:rsidR="00ED591F" w:rsidRPr="00F4442C" w14:paraId="39A3B209" w14:textId="77777777" w:rsidTr="002260CC">
        <w:trPr>
          <w:jc w:val="center"/>
        </w:trPr>
        <w:tc>
          <w:tcPr>
            <w:tcW w:w="1555" w:type="dxa"/>
            <w:vAlign w:val="center"/>
          </w:tcPr>
          <w:p w14:paraId="67FFE0EC" w14:textId="77777777" w:rsidR="00ED591F" w:rsidRPr="00F4442C" w:rsidRDefault="00ED591F" w:rsidP="002260CC">
            <w:pPr>
              <w:pStyle w:val="TAL"/>
            </w:pPr>
            <w:proofErr w:type="spellStart"/>
            <w:r w:rsidRPr="00F4442C">
              <w:t>enforPolId</w:t>
            </w:r>
            <w:proofErr w:type="spellEnd"/>
          </w:p>
        </w:tc>
        <w:tc>
          <w:tcPr>
            <w:tcW w:w="1417" w:type="dxa"/>
            <w:vAlign w:val="center"/>
          </w:tcPr>
          <w:p w14:paraId="5E64BD43" w14:textId="77777777" w:rsidR="00ED591F" w:rsidRPr="00F4442C" w:rsidRDefault="00ED591F" w:rsidP="002260CC">
            <w:pPr>
              <w:pStyle w:val="TAL"/>
            </w:pPr>
            <w:r w:rsidRPr="00F4442C">
              <w:t>string</w:t>
            </w:r>
          </w:p>
        </w:tc>
        <w:tc>
          <w:tcPr>
            <w:tcW w:w="425" w:type="dxa"/>
            <w:vAlign w:val="center"/>
          </w:tcPr>
          <w:p w14:paraId="59BD9306" w14:textId="77777777" w:rsidR="00ED591F" w:rsidRPr="00F4442C" w:rsidRDefault="00ED591F" w:rsidP="002260CC">
            <w:pPr>
              <w:pStyle w:val="TAC"/>
            </w:pPr>
            <w:r w:rsidRPr="00F4442C">
              <w:rPr>
                <w:lang w:eastAsia="zh-CN"/>
              </w:rPr>
              <w:t>O</w:t>
            </w:r>
          </w:p>
        </w:tc>
        <w:tc>
          <w:tcPr>
            <w:tcW w:w="1134" w:type="dxa"/>
            <w:vAlign w:val="center"/>
          </w:tcPr>
          <w:p w14:paraId="58BE254B" w14:textId="77777777" w:rsidR="00ED591F" w:rsidRPr="00F4442C" w:rsidRDefault="00ED591F" w:rsidP="002260CC">
            <w:pPr>
              <w:pStyle w:val="TAC"/>
            </w:pPr>
            <w:r w:rsidRPr="00F4442C">
              <w:t>0..1</w:t>
            </w:r>
          </w:p>
        </w:tc>
        <w:tc>
          <w:tcPr>
            <w:tcW w:w="3686" w:type="dxa"/>
            <w:vAlign w:val="center"/>
          </w:tcPr>
          <w:p w14:paraId="11A99F77" w14:textId="77777777" w:rsidR="00ED591F" w:rsidRPr="00F4442C" w:rsidRDefault="00ED591F" w:rsidP="002260CC">
            <w:pPr>
              <w:pStyle w:val="TAL"/>
            </w:pPr>
            <w:r w:rsidRPr="00F4442C">
              <w:t>Indicates the policy used for slice optimization in the case of the failed network slice optimization.</w:t>
            </w:r>
          </w:p>
        </w:tc>
        <w:tc>
          <w:tcPr>
            <w:tcW w:w="1307" w:type="dxa"/>
            <w:vAlign w:val="center"/>
          </w:tcPr>
          <w:p w14:paraId="33575D51" w14:textId="77777777" w:rsidR="00ED591F" w:rsidRPr="00F4442C" w:rsidRDefault="00ED591F" w:rsidP="002260CC">
            <w:pPr>
              <w:pStyle w:val="TAL"/>
              <w:rPr>
                <w:rFonts w:cs="Arial"/>
                <w:szCs w:val="18"/>
              </w:rPr>
            </w:pPr>
          </w:p>
        </w:tc>
      </w:tr>
    </w:tbl>
    <w:p w14:paraId="57F1D34B" w14:textId="77777777" w:rsidR="00ED591F" w:rsidRPr="00F4442C" w:rsidRDefault="00ED591F" w:rsidP="00ED591F"/>
    <w:p w14:paraId="7343BDC8" w14:textId="77777777" w:rsidR="00ED591F" w:rsidRPr="00F4442C" w:rsidRDefault="00ED591F" w:rsidP="00ED591F">
      <w:pPr>
        <w:pStyle w:val="51"/>
      </w:pPr>
      <w:bookmarkStart w:id="652" w:name="_Toc151743166"/>
      <w:bookmarkStart w:id="653" w:name="_Toc151743631"/>
      <w:r w:rsidRPr="00F4442C">
        <w:lastRenderedPageBreak/>
        <w:t>6.2.6.2.4</w:t>
      </w:r>
      <w:r w:rsidRPr="00F4442C">
        <w:tab/>
        <w:t xml:space="preserve">Type: </w:t>
      </w:r>
      <w:proofErr w:type="spellStart"/>
      <w:r w:rsidRPr="00F4442C">
        <w:t>NetSliceInformation</w:t>
      </w:r>
      <w:bookmarkEnd w:id="652"/>
      <w:bookmarkEnd w:id="653"/>
      <w:proofErr w:type="spellEnd"/>
    </w:p>
    <w:p w14:paraId="08D4A42F" w14:textId="77777777" w:rsidR="00ED591F" w:rsidRPr="00F4442C" w:rsidRDefault="00ED591F" w:rsidP="00ED591F">
      <w:pPr>
        <w:pStyle w:val="TH"/>
      </w:pPr>
      <w:r w:rsidRPr="00F4442C">
        <w:rPr>
          <w:noProof/>
        </w:rPr>
        <w:t>Table </w:t>
      </w:r>
      <w:r w:rsidRPr="00F4442C">
        <w:t xml:space="preserve">6.2.6.2.4-1: </w:t>
      </w:r>
      <w:r w:rsidRPr="00F4442C">
        <w:rPr>
          <w:noProof/>
        </w:rPr>
        <w:t xml:space="preserve">Definition of type </w:t>
      </w:r>
      <w:proofErr w:type="spellStart"/>
      <w:r w:rsidRPr="00F4442C">
        <w:t>NetSliceInformation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D591F" w:rsidRPr="00F4442C" w14:paraId="6863D4D7" w14:textId="77777777" w:rsidTr="002260CC">
        <w:trPr>
          <w:jc w:val="center"/>
        </w:trPr>
        <w:tc>
          <w:tcPr>
            <w:tcW w:w="1413" w:type="dxa"/>
            <w:shd w:val="clear" w:color="auto" w:fill="C0C0C0"/>
            <w:vAlign w:val="center"/>
            <w:hideMark/>
          </w:tcPr>
          <w:p w14:paraId="60AB62BC" w14:textId="77777777" w:rsidR="00ED591F" w:rsidRPr="00F4442C" w:rsidRDefault="00ED591F" w:rsidP="002260CC">
            <w:pPr>
              <w:pStyle w:val="TAH"/>
            </w:pPr>
            <w:r w:rsidRPr="00F4442C">
              <w:t>Attribute name</w:t>
            </w:r>
          </w:p>
        </w:tc>
        <w:tc>
          <w:tcPr>
            <w:tcW w:w="1417" w:type="dxa"/>
            <w:shd w:val="clear" w:color="auto" w:fill="C0C0C0"/>
            <w:vAlign w:val="center"/>
            <w:hideMark/>
          </w:tcPr>
          <w:p w14:paraId="29F7A0F6" w14:textId="77777777" w:rsidR="00ED591F" w:rsidRPr="00F4442C" w:rsidRDefault="00ED591F" w:rsidP="002260CC">
            <w:pPr>
              <w:pStyle w:val="TAH"/>
            </w:pPr>
            <w:r w:rsidRPr="00F4442C">
              <w:t>Data type</w:t>
            </w:r>
          </w:p>
        </w:tc>
        <w:tc>
          <w:tcPr>
            <w:tcW w:w="426" w:type="dxa"/>
            <w:shd w:val="clear" w:color="auto" w:fill="C0C0C0"/>
            <w:vAlign w:val="center"/>
            <w:hideMark/>
          </w:tcPr>
          <w:p w14:paraId="1BE6CEF7" w14:textId="77777777" w:rsidR="00ED591F" w:rsidRPr="00F4442C" w:rsidRDefault="00ED591F" w:rsidP="002260CC">
            <w:pPr>
              <w:pStyle w:val="TAH"/>
            </w:pPr>
            <w:r w:rsidRPr="00F4442C">
              <w:t>P</w:t>
            </w:r>
          </w:p>
        </w:tc>
        <w:tc>
          <w:tcPr>
            <w:tcW w:w="1134" w:type="dxa"/>
            <w:shd w:val="clear" w:color="auto" w:fill="C0C0C0"/>
            <w:vAlign w:val="center"/>
          </w:tcPr>
          <w:p w14:paraId="009EAC28" w14:textId="77777777" w:rsidR="00ED591F" w:rsidRPr="00F4442C" w:rsidRDefault="00ED591F" w:rsidP="002260CC">
            <w:pPr>
              <w:pStyle w:val="TAH"/>
            </w:pPr>
            <w:r w:rsidRPr="00F4442C">
              <w:t>Cardinality</w:t>
            </w:r>
          </w:p>
        </w:tc>
        <w:tc>
          <w:tcPr>
            <w:tcW w:w="3685" w:type="dxa"/>
            <w:shd w:val="clear" w:color="auto" w:fill="C0C0C0"/>
            <w:vAlign w:val="center"/>
            <w:hideMark/>
          </w:tcPr>
          <w:p w14:paraId="623F2683" w14:textId="77777777" w:rsidR="00ED591F" w:rsidRPr="00F4442C" w:rsidRDefault="00ED591F" w:rsidP="002260CC">
            <w:pPr>
              <w:pStyle w:val="TAH"/>
              <w:rPr>
                <w:rFonts w:cs="Arial"/>
                <w:szCs w:val="18"/>
              </w:rPr>
            </w:pPr>
            <w:r w:rsidRPr="00F4442C">
              <w:rPr>
                <w:rFonts w:cs="Arial"/>
                <w:szCs w:val="18"/>
              </w:rPr>
              <w:t>Description</w:t>
            </w:r>
          </w:p>
        </w:tc>
        <w:tc>
          <w:tcPr>
            <w:tcW w:w="1449" w:type="dxa"/>
            <w:shd w:val="clear" w:color="auto" w:fill="C0C0C0"/>
            <w:vAlign w:val="center"/>
          </w:tcPr>
          <w:p w14:paraId="2BB56155" w14:textId="77777777" w:rsidR="00ED591F" w:rsidRPr="00F4442C" w:rsidRDefault="00ED591F" w:rsidP="002260CC">
            <w:pPr>
              <w:pStyle w:val="TAH"/>
              <w:rPr>
                <w:rFonts w:cs="Arial"/>
                <w:szCs w:val="18"/>
              </w:rPr>
            </w:pPr>
            <w:r w:rsidRPr="00F4442C">
              <w:rPr>
                <w:rFonts w:cs="Arial"/>
                <w:szCs w:val="18"/>
              </w:rPr>
              <w:t>Applicability</w:t>
            </w:r>
          </w:p>
        </w:tc>
      </w:tr>
      <w:tr w:rsidR="00ED591F" w:rsidRPr="00F4442C" w14:paraId="72645537" w14:textId="77777777" w:rsidTr="002260CC">
        <w:trPr>
          <w:jc w:val="center"/>
        </w:trPr>
        <w:tc>
          <w:tcPr>
            <w:tcW w:w="1413" w:type="dxa"/>
            <w:vAlign w:val="center"/>
          </w:tcPr>
          <w:p w14:paraId="58E92993" w14:textId="77777777" w:rsidR="00ED591F" w:rsidRPr="00F4442C" w:rsidRDefault="00ED591F" w:rsidP="002260CC">
            <w:pPr>
              <w:pStyle w:val="TAL"/>
            </w:pPr>
            <w:r w:rsidRPr="00F4442C">
              <w:t>nest</w:t>
            </w:r>
          </w:p>
        </w:tc>
        <w:tc>
          <w:tcPr>
            <w:tcW w:w="1417" w:type="dxa"/>
            <w:vAlign w:val="center"/>
          </w:tcPr>
          <w:p w14:paraId="03ECD4B5" w14:textId="77777777" w:rsidR="00ED591F" w:rsidRPr="00F4442C" w:rsidRDefault="00ED591F" w:rsidP="002260CC">
            <w:pPr>
              <w:pStyle w:val="TAL"/>
            </w:pPr>
            <w:r w:rsidRPr="00F4442C">
              <w:t>string</w:t>
            </w:r>
          </w:p>
        </w:tc>
        <w:tc>
          <w:tcPr>
            <w:tcW w:w="426" w:type="dxa"/>
            <w:vAlign w:val="center"/>
          </w:tcPr>
          <w:p w14:paraId="2FA8D13D" w14:textId="77777777" w:rsidR="00ED591F" w:rsidRPr="00F4442C" w:rsidRDefault="00ED591F" w:rsidP="002260CC">
            <w:pPr>
              <w:pStyle w:val="TAC"/>
            </w:pPr>
            <w:r w:rsidRPr="00F4442C">
              <w:t>M</w:t>
            </w:r>
          </w:p>
        </w:tc>
        <w:tc>
          <w:tcPr>
            <w:tcW w:w="1134" w:type="dxa"/>
            <w:vAlign w:val="center"/>
          </w:tcPr>
          <w:p w14:paraId="7A6FCE73" w14:textId="77777777" w:rsidR="00ED591F" w:rsidRPr="00F4442C" w:rsidRDefault="00ED591F" w:rsidP="002260CC">
            <w:pPr>
              <w:pStyle w:val="TAC"/>
            </w:pPr>
            <w:r w:rsidRPr="00F4442C">
              <w:t>1</w:t>
            </w:r>
          </w:p>
        </w:tc>
        <w:tc>
          <w:tcPr>
            <w:tcW w:w="3685" w:type="dxa"/>
            <w:vAlign w:val="center"/>
          </w:tcPr>
          <w:p w14:paraId="2E5001F2" w14:textId="77777777" w:rsidR="00ED591F" w:rsidRPr="00F4442C" w:rsidRDefault="00ED591F" w:rsidP="002260CC">
            <w:pPr>
              <w:pStyle w:val="TAL"/>
              <w:rPr>
                <w:rFonts w:cs="Arial"/>
                <w:szCs w:val="18"/>
              </w:rPr>
            </w:pPr>
            <w:r w:rsidRPr="00F4442C">
              <w:rPr>
                <w:rFonts w:cs="Arial"/>
                <w:szCs w:val="18"/>
              </w:rPr>
              <w:t>Contains the network slice information.</w:t>
            </w:r>
          </w:p>
        </w:tc>
        <w:tc>
          <w:tcPr>
            <w:tcW w:w="1449" w:type="dxa"/>
            <w:vAlign w:val="center"/>
          </w:tcPr>
          <w:p w14:paraId="4E67779B" w14:textId="77777777" w:rsidR="00ED591F" w:rsidRPr="00F4442C" w:rsidRDefault="00ED591F" w:rsidP="002260CC">
            <w:pPr>
              <w:pStyle w:val="TAL"/>
              <w:rPr>
                <w:rFonts w:cs="Arial"/>
                <w:szCs w:val="18"/>
              </w:rPr>
            </w:pPr>
          </w:p>
        </w:tc>
      </w:tr>
      <w:tr w:rsidR="00ED591F" w:rsidRPr="00F4442C" w14:paraId="503CA8F6" w14:textId="77777777" w:rsidTr="002260CC">
        <w:trPr>
          <w:jc w:val="center"/>
        </w:trPr>
        <w:tc>
          <w:tcPr>
            <w:tcW w:w="1413" w:type="dxa"/>
            <w:tcBorders>
              <w:top w:val="single" w:sz="6" w:space="0" w:color="auto"/>
              <w:left w:val="single" w:sz="6" w:space="0" w:color="auto"/>
              <w:bottom w:val="single" w:sz="6" w:space="0" w:color="auto"/>
              <w:right w:val="single" w:sz="6" w:space="0" w:color="auto"/>
            </w:tcBorders>
          </w:tcPr>
          <w:p w14:paraId="0E260C01" w14:textId="77777777" w:rsidR="00ED591F" w:rsidRPr="00F4442C" w:rsidRDefault="00ED591F" w:rsidP="002260CC">
            <w:pPr>
              <w:pStyle w:val="TAL"/>
            </w:pPr>
            <w:proofErr w:type="spellStart"/>
            <w:r w:rsidRPr="00F4442C">
              <w:rPr>
                <w:lang w:eastAsia="zh-CN"/>
              </w:rPr>
              <w:t>snssai</w:t>
            </w:r>
            <w:proofErr w:type="spellEnd"/>
          </w:p>
        </w:tc>
        <w:tc>
          <w:tcPr>
            <w:tcW w:w="1417" w:type="dxa"/>
            <w:tcBorders>
              <w:top w:val="single" w:sz="6" w:space="0" w:color="auto"/>
              <w:left w:val="single" w:sz="6" w:space="0" w:color="auto"/>
              <w:bottom w:val="single" w:sz="6" w:space="0" w:color="auto"/>
              <w:right w:val="single" w:sz="6" w:space="0" w:color="auto"/>
            </w:tcBorders>
          </w:tcPr>
          <w:p w14:paraId="64A740ED" w14:textId="77777777" w:rsidR="00ED591F" w:rsidRPr="00F4442C" w:rsidRDefault="00ED591F" w:rsidP="002260CC">
            <w:pPr>
              <w:pStyle w:val="TAL"/>
            </w:pPr>
            <w:r w:rsidRPr="00F4442C">
              <w:t>string</w:t>
            </w:r>
          </w:p>
        </w:tc>
        <w:tc>
          <w:tcPr>
            <w:tcW w:w="426" w:type="dxa"/>
            <w:tcBorders>
              <w:top w:val="single" w:sz="6" w:space="0" w:color="auto"/>
              <w:left w:val="single" w:sz="6" w:space="0" w:color="auto"/>
              <w:bottom w:val="single" w:sz="6" w:space="0" w:color="auto"/>
              <w:right w:val="single" w:sz="6" w:space="0" w:color="auto"/>
            </w:tcBorders>
            <w:vAlign w:val="center"/>
          </w:tcPr>
          <w:p w14:paraId="7F72B7A2" w14:textId="77777777" w:rsidR="00ED591F" w:rsidRPr="00F4442C" w:rsidRDefault="00ED591F" w:rsidP="002260CC">
            <w:pPr>
              <w:pStyle w:val="TAC"/>
            </w:pPr>
            <w:r w:rsidRPr="00F4442C">
              <w:t>M</w:t>
            </w:r>
          </w:p>
        </w:tc>
        <w:tc>
          <w:tcPr>
            <w:tcW w:w="1134" w:type="dxa"/>
            <w:tcBorders>
              <w:top w:val="single" w:sz="6" w:space="0" w:color="auto"/>
              <w:left w:val="single" w:sz="6" w:space="0" w:color="auto"/>
              <w:bottom w:val="single" w:sz="6" w:space="0" w:color="auto"/>
              <w:right w:val="single" w:sz="6" w:space="0" w:color="auto"/>
            </w:tcBorders>
            <w:vAlign w:val="center"/>
          </w:tcPr>
          <w:p w14:paraId="6EFBC57F" w14:textId="77777777" w:rsidR="00ED591F" w:rsidRPr="00F4442C" w:rsidRDefault="00ED591F" w:rsidP="002260CC">
            <w:pPr>
              <w:pStyle w:val="TAC"/>
            </w:pPr>
            <w:r w:rsidRPr="00F4442C">
              <w:t>1</w:t>
            </w:r>
          </w:p>
        </w:tc>
        <w:tc>
          <w:tcPr>
            <w:tcW w:w="3685" w:type="dxa"/>
            <w:tcBorders>
              <w:top w:val="single" w:sz="6" w:space="0" w:color="auto"/>
              <w:left w:val="single" w:sz="6" w:space="0" w:color="auto"/>
              <w:bottom w:val="single" w:sz="6" w:space="0" w:color="auto"/>
              <w:right w:val="single" w:sz="6" w:space="0" w:color="auto"/>
            </w:tcBorders>
            <w:vAlign w:val="center"/>
          </w:tcPr>
          <w:p w14:paraId="4BD49EE2" w14:textId="77777777" w:rsidR="00ED591F" w:rsidRPr="00F4442C" w:rsidRDefault="00ED591F" w:rsidP="002260CC">
            <w:pPr>
              <w:pStyle w:val="TAL"/>
              <w:rPr>
                <w:rFonts w:cs="Arial"/>
                <w:szCs w:val="18"/>
              </w:rPr>
            </w:pPr>
            <w:r w:rsidRPr="00F4442C">
              <w:rPr>
                <w:rFonts w:cs="Arial"/>
                <w:szCs w:val="18"/>
              </w:rPr>
              <w:t xml:space="preserve">Contains the network slice </w:t>
            </w:r>
            <w:r w:rsidRPr="00F4442C">
              <w:rPr>
                <w:lang w:eastAsia="zh-CN"/>
              </w:rPr>
              <w:t>identifier</w:t>
            </w:r>
            <w:r w:rsidRPr="00F4442C">
              <w:rPr>
                <w:rFonts w:cs="Arial"/>
                <w:szCs w:val="18"/>
              </w:rPr>
              <w:t>.</w:t>
            </w:r>
          </w:p>
        </w:tc>
        <w:tc>
          <w:tcPr>
            <w:tcW w:w="1449" w:type="dxa"/>
            <w:tcBorders>
              <w:top w:val="single" w:sz="6" w:space="0" w:color="auto"/>
              <w:left w:val="single" w:sz="6" w:space="0" w:color="auto"/>
              <w:bottom w:val="single" w:sz="6" w:space="0" w:color="auto"/>
              <w:right w:val="single" w:sz="6" w:space="0" w:color="auto"/>
            </w:tcBorders>
            <w:vAlign w:val="center"/>
          </w:tcPr>
          <w:p w14:paraId="36E026C8" w14:textId="77777777" w:rsidR="00ED591F" w:rsidRPr="00F4442C" w:rsidRDefault="00ED591F" w:rsidP="002260CC">
            <w:pPr>
              <w:pStyle w:val="TAL"/>
              <w:rPr>
                <w:rFonts w:cs="Arial"/>
                <w:szCs w:val="18"/>
              </w:rPr>
            </w:pPr>
          </w:p>
        </w:tc>
      </w:tr>
    </w:tbl>
    <w:p w14:paraId="422ACB32" w14:textId="77777777" w:rsidR="00ED591F" w:rsidRPr="00F4442C" w:rsidRDefault="00ED591F" w:rsidP="00ED591F"/>
    <w:p w14:paraId="7EC2113B" w14:textId="77777777" w:rsidR="00ED591F" w:rsidRPr="00F4442C" w:rsidRDefault="00ED591F" w:rsidP="00ED591F">
      <w:pPr>
        <w:pStyle w:val="EditorsNote"/>
      </w:pPr>
      <w:r w:rsidRPr="00F4442C">
        <w:t>Editor's Note:</w:t>
      </w:r>
      <w:r w:rsidRPr="00F4442C">
        <w:tab/>
        <w:t>The encoding of the "nest" and "</w:t>
      </w:r>
      <w:proofErr w:type="spellStart"/>
      <w:r w:rsidRPr="00F4442C">
        <w:t>snssai</w:t>
      </w:r>
      <w:proofErr w:type="spellEnd"/>
      <w:r w:rsidRPr="00F4442C">
        <w:t>" attribute are FFS.</w:t>
      </w:r>
    </w:p>
    <w:p w14:paraId="761BFCFE" w14:textId="77777777" w:rsidR="00ED591F" w:rsidRPr="00F4442C" w:rsidRDefault="00ED591F" w:rsidP="00ED591F"/>
    <w:p w14:paraId="2AC58028" w14:textId="77777777" w:rsidR="00ED591F" w:rsidRPr="00F4442C" w:rsidRDefault="00ED591F" w:rsidP="00ED591F">
      <w:pPr>
        <w:pStyle w:val="41"/>
        <w:rPr>
          <w:lang w:val="en-US"/>
        </w:rPr>
      </w:pPr>
      <w:bookmarkStart w:id="654" w:name="_Toc148176991"/>
      <w:bookmarkStart w:id="655" w:name="_Toc148359041"/>
      <w:bookmarkStart w:id="656" w:name="_Toc151743167"/>
      <w:bookmarkStart w:id="657" w:name="_Toc151743632"/>
      <w:r w:rsidRPr="00F4442C">
        <w:t>6.2</w:t>
      </w:r>
      <w:r w:rsidRPr="00F4442C">
        <w:rPr>
          <w:lang w:val="en-US"/>
        </w:rPr>
        <w:t>.6.3</w:t>
      </w:r>
      <w:r w:rsidRPr="00F4442C">
        <w:rPr>
          <w:lang w:val="en-US"/>
        </w:rPr>
        <w:tab/>
        <w:t>Simple data types and enumerations</w:t>
      </w:r>
      <w:bookmarkEnd w:id="654"/>
      <w:bookmarkEnd w:id="655"/>
      <w:bookmarkEnd w:id="656"/>
      <w:bookmarkEnd w:id="657"/>
    </w:p>
    <w:p w14:paraId="75D236F3" w14:textId="77777777" w:rsidR="00ED591F" w:rsidRPr="00F4442C" w:rsidRDefault="00ED591F" w:rsidP="00ED591F">
      <w:pPr>
        <w:pStyle w:val="51"/>
      </w:pPr>
      <w:bookmarkStart w:id="658" w:name="_Toc148176992"/>
      <w:bookmarkStart w:id="659" w:name="_Toc148359042"/>
      <w:bookmarkStart w:id="660" w:name="_Toc151743168"/>
      <w:bookmarkStart w:id="661" w:name="_Toc151743633"/>
      <w:r w:rsidRPr="00F4442C">
        <w:t>6.2.6.3.1</w:t>
      </w:r>
      <w:r w:rsidRPr="00F4442C">
        <w:tab/>
        <w:t>Introduction</w:t>
      </w:r>
      <w:bookmarkEnd w:id="658"/>
      <w:bookmarkEnd w:id="659"/>
      <w:bookmarkEnd w:id="660"/>
      <w:bookmarkEnd w:id="661"/>
    </w:p>
    <w:p w14:paraId="1C92FFDE" w14:textId="77777777" w:rsidR="00ED591F" w:rsidRPr="00F4442C" w:rsidRDefault="00ED591F" w:rsidP="00ED591F">
      <w:r w:rsidRPr="00F4442C">
        <w:t>This clause defines simple data types and enumerations that can be referenced from data structures defined in the previous clauses.</w:t>
      </w:r>
    </w:p>
    <w:p w14:paraId="4E6E973A" w14:textId="77777777" w:rsidR="00ED591F" w:rsidRPr="00F4442C" w:rsidRDefault="00ED591F" w:rsidP="00ED591F">
      <w:pPr>
        <w:pStyle w:val="51"/>
      </w:pPr>
      <w:bookmarkStart w:id="662" w:name="_Toc148176993"/>
      <w:bookmarkStart w:id="663" w:name="_Toc148359043"/>
      <w:bookmarkStart w:id="664" w:name="_Toc151743169"/>
      <w:bookmarkStart w:id="665" w:name="_Toc151743634"/>
      <w:r w:rsidRPr="00F4442C">
        <w:t>6.2.6.3.2</w:t>
      </w:r>
      <w:r w:rsidRPr="00F4442C">
        <w:tab/>
        <w:t>Simple data types</w:t>
      </w:r>
      <w:bookmarkEnd w:id="662"/>
      <w:bookmarkEnd w:id="663"/>
      <w:bookmarkEnd w:id="664"/>
      <w:bookmarkEnd w:id="665"/>
    </w:p>
    <w:p w14:paraId="03AC7307" w14:textId="77777777" w:rsidR="00ED591F" w:rsidRPr="00F4442C" w:rsidRDefault="00ED591F" w:rsidP="00ED591F">
      <w:r w:rsidRPr="00F4442C">
        <w:t>The simple data types defined in table 6.2.6.3.2-1 shall be supported.</w:t>
      </w:r>
    </w:p>
    <w:p w14:paraId="09C576B0" w14:textId="77777777" w:rsidR="00ED591F" w:rsidRPr="00F4442C" w:rsidRDefault="00ED591F" w:rsidP="00ED591F">
      <w:pPr>
        <w:pStyle w:val="TH"/>
      </w:pPr>
      <w:r w:rsidRPr="00F4442C">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D591F" w:rsidRPr="00F4442C" w14:paraId="49F910EB" w14:textId="77777777" w:rsidTr="002260CC">
        <w:trPr>
          <w:jc w:val="center"/>
        </w:trPr>
        <w:tc>
          <w:tcPr>
            <w:tcW w:w="847" w:type="pct"/>
            <w:shd w:val="clear" w:color="auto" w:fill="C0C0C0"/>
            <w:tcMar>
              <w:top w:w="0" w:type="dxa"/>
              <w:left w:w="108" w:type="dxa"/>
              <w:bottom w:w="0" w:type="dxa"/>
              <w:right w:w="108" w:type="dxa"/>
            </w:tcMar>
            <w:vAlign w:val="center"/>
          </w:tcPr>
          <w:p w14:paraId="7766F8AE" w14:textId="77777777" w:rsidR="00ED591F" w:rsidRPr="00F4442C" w:rsidRDefault="00ED591F" w:rsidP="002260CC">
            <w:pPr>
              <w:pStyle w:val="TAH"/>
            </w:pPr>
            <w:r w:rsidRPr="00F4442C">
              <w:t>Type Name</w:t>
            </w:r>
          </w:p>
        </w:tc>
        <w:tc>
          <w:tcPr>
            <w:tcW w:w="837" w:type="pct"/>
            <w:shd w:val="clear" w:color="auto" w:fill="C0C0C0"/>
            <w:tcMar>
              <w:top w:w="0" w:type="dxa"/>
              <w:left w:w="108" w:type="dxa"/>
              <w:bottom w:w="0" w:type="dxa"/>
              <w:right w:w="108" w:type="dxa"/>
            </w:tcMar>
            <w:vAlign w:val="center"/>
          </w:tcPr>
          <w:p w14:paraId="445F14A3" w14:textId="77777777" w:rsidR="00ED591F" w:rsidRPr="00F4442C" w:rsidRDefault="00ED591F" w:rsidP="002260CC">
            <w:pPr>
              <w:pStyle w:val="TAH"/>
            </w:pPr>
            <w:r w:rsidRPr="00F4442C">
              <w:t>Type Definition</w:t>
            </w:r>
          </w:p>
        </w:tc>
        <w:tc>
          <w:tcPr>
            <w:tcW w:w="2051" w:type="pct"/>
            <w:shd w:val="clear" w:color="auto" w:fill="C0C0C0"/>
            <w:vAlign w:val="center"/>
          </w:tcPr>
          <w:p w14:paraId="0EA77A93" w14:textId="77777777" w:rsidR="00ED591F" w:rsidRPr="00F4442C" w:rsidRDefault="00ED591F" w:rsidP="002260CC">
            <w:pPr>
              <w:pStyle w:val="TAH"/>
            </w:pPr>
            <w:r w:rsidRPr="00F4442C">
              <w:t>Description</w:t>
            </w:r>
          </w:p>
        </w:tc>
        <w:tc>
          <w:tcPr>
            <w:tcW w:w="1265" w:type="pct"/>
            <w:shd w:val="clear" w:color="auto" w:fill="C0C0C0"/>
            <w:vAlign w:val="center"/>
          </w:tcPr>
          <w:p w14:paraId="4A160636" w14:textId="77777777" w:rsidR="00ED591F" w:rsidRPr="00F4442C" w:rsidRDefault="00ED591F" w:rsidP="002260CC">
            <w:pPr>
              <w:pStyle w:val="TAH"/>
            </w:pPr>
            <w:r w:rsidRPr="00F4442C">
              <w:t>Applicability</w:t>
            </w:r>
          </w:p>
        </w:tc>
      </w:tr>
      <w:tr w:rsidR="00ED591F" w:rsidRPr="00F4442C" w14:paraId="7365B65C" w14:textId="77777777" w:rsidTr="002260CC">
        <w:trPr>
          <w:jc w:val="center"/>
        </w:trPr>
        <w:tc>
          <w:tcPr>
            <w:tcW w:w="847" w:type="pct"/>
            <w:tcMar>
              <w:top w:w="0" w:type="dxa"/>
              <w:left w:w="108" w:type="dxa"/>
              <w:bottom w:w="0" w:type="dxa"/>
              <w:right w:w="108" w:type="dxa"/>
            </w:tcMar>
            <w:vAlign w:val="center"/>
          </w:tcPr>
          <w:p w14:paraId="730AF643" w14:textId="77777777" w:rsidR="00ED591F" w:rsidRPr="00F4442C" w:rsidRDefault="00ED591F" w:rsidP="002260CC">
            <w:pPr>
              <w:pStyle w:val="TAL"/>
            </w:pPr>
          </w:p>
        </w:tc>
        <w:tc>
          <w:tcPr>
            <w:tcW w:w="837" w:type="pct"/>
            <w:tcMar>
              <w:top w:w="0" w:type="dxa"/>
              <w:left w:w="108" w:type="dxa"/>
              <w:bottom w:w="0" w:type="dxa"/>
              <w:right w:w="108" w:type="dxa"/>
            </w:tcMar>
            <w:vAlign w:val="center"/>
          </w:tcPr>
          <w:p w14:paraId="069661F4" w14:textId="77777777" w:rsidR="00ED591F" w:rsidRPr="00F4442C" w:rsidRDefault="00ED591F" w:rsidP="002260CC">
            <w:pPr>
              <w:pStyle w:val="TAL"/>
            </w:pPr>
          </w:p>
        </w:tc>
        <w:tc>
          <w:tcPr>
            <w:tcW w:w="2051" w:type="pct"/>
            <w:vAlign w:val="center"/>
          </w:tcPr>
          <w:p w14:paraId="5238799F" w14:textId="77777777" w:rsidR="00ED591F" w:rsidRPr="00F4442C" w:rsidRDefault="00ED591F" w:rsidP="002260CC">
            <w:pPr>
              <w:pStyle w:val="TAL"/>
            </w:pPr>
          </w:p>
        </w:tc>
        <w:tc>
          <w:tcPr>
            <w:tcW w:w="1265" w:type="pct"/>
            <w:vAlign w:val="center"/>
          </w:tcPr>
          <w:p w14:paraId="5B9EBA80" w14:textId="77777777" w:rsidR="00ED591F" w:rsidRPr="00F4442C" w:rsidRDefault="00ED591F" w:rsidP="002260CC">
            <w:pPr>
              <w:pStyle w:val="TAL"/>
            </w:pPr>
          </w:p>
        </w:tc>
      </w:tr>
    </w:tbl>
    <w:p w14:paraId="2011DCE9" w14:textId="77777777" w:rsidR="00ED591F" w:rsidRPr="00F4442C" w:rsidRDefault="00ED591F" w:rsidP="00ED591F"/>
    <w:p w14:paraId="6854A94A" w14:textId="77777777" w:rsidR="00ED591F" w:rsidRPr="00F4442C" w:rsidRDefault="00ED591F" w:rsidP="00ED591F">
      <w:pPr>
        <w:pStyle w:val="41"/>
        <w:rPr>
          <w:lang w:val="en-US"/>
        </w:rPr>
      </w:pPr>
      <w:bookmarkStart w:id="666" w:name="_Toc148176996"/>
      <w:bookmarkStart w:id="667" w:name="_Toc148359046"/>
      <w:bookmarkStart w:id="668" w:name="_Toc151743170"/>
      <w:bookmarkStart w:id="669" w:name="_Toc151743635"/>
      <w:r w:rsidRPr="00F4442C">
        <w:t>6.2</w:t>
      </w:r>
      <w:r w:rsidRPr="00F4442C">
        <w:rPr>
          <w:lang w:val="en-US"/>
        </w:rPr>
        <w:t>.6.4</w:t>
      </w:r>
      <w:r w:rsidRPr="00F4442C">
        <w:rPr>
          <w:lang w:val="en-US"/>
        </w:rPr>
        <w:tab/>
      </w:r>
      <w:r w:rsidRPr="00F4442C">
        <w:rPr>
          <w:lang w:eastAsia="zh-CN"/>
        </w:rPr>
        <w:t>D</w:t>
      </w:r>
      <w:r w:rsidRPr="00F4442C">
        <w:rPr>
          <w:rFonts w:hint="eastAsia"/>
          <w:lang w:eastAsia="zh-CN"/>
        </w:rPr>
        <w:t>ata types</w:t>
      </w:r>
      <w:r w:rsidRPr="00F4442C">
        <w:rPr>
          <w:lang w:eastAsia="zh-CN"/>
        </w:rPr>
        <w:t xml:space="preserve"> describing alternative data types or combinations of data types</w:t>
      </w:r>
      <w:bookmarkEnd w:id="666"/>
      <w:bookmarkEnd w:id="667"/>
      <w:bookmarkEnd w:id="668"/>
      <w:bookmarkEnd w:id="669"/>
    </w:p>
    <w:p w14:paraId="12EF6323" w14:textId="77777777" w:rsidR="00ED591F" w:rsidRPr="00F4442C" w:rsidRDefault="00ED591F" w:rsidP="00ED591F">
      <w:r w:rsidRPr="00F4442C">
        <w:t>There are no data types describing alternative data types or combinations of data types defined for this API in this release of the specification.</w:t>
      </w:r>
    </w:p>
    <w:p w14:paraId="04BAF4BC" w14:textId="77777777" w:rsidR="00ED591F" w:rsidRPr="00F4442C" w:rsidRDefault="00ED591F" w:rsidP="00ED591F">
      <w:pPr>
        <w:pStyle w:val="41"/>
      </w:pPr>
      <w:bookmarkStart w:id="670" w:name="_Toc148176997"/>
      <w:bookmarkStart w:id="671" w:name="_Toc148359047"/>
      <w:bookmarkStart w:id="672" w:name="_Toc151743171"/>
      <w:bookmarkStart w:id="673" w:name="_Toc151743636"/>
      <w:r w:rsidRPr="00F4442C">
        <w:t>6.2.6.5</w:t>
      </w:r>
      <w:r w:rsidRPr="00F4442C">
        <w:tab/>
        <w:t>Binary data</w:t>
      </w:r>
      <w:bookmarkEnd w:id="670"/>
      <w:bookmarkEnd w:id="671"/>
      <w:bookmarkEnd w:id="672"/>
      <w:bookmarkEnd w:id="673"/>
    </w:p>
    <w:p w14:paraId="134B7A8F" w14:textId="77777777" w:rsidR="00ED591F" w:rsidRPr="00F4442C" w:rsidRDefault="00ED591F" w:rsidP="00ED591F">
      <w:pPr>
        <w:pStyle w:val="51"/>
      </w:pPr>
      <w:bookmarkStart w:id="674" w:name="_Toc148176998"/>
      <w:bookmarkStart w:id="675" w:name="_Toc148359048"/>
      <w:bookmarkStart w:id="676" w:name="_Toc151743172"/>
      <w:bookmarkStart w:id="677" w:name="_Toc151743637"/>
      <w:r w:rsidRPr="00F4442C">
        <w:t>6.2.6.5.1</w:t>
      </w:r>
      <w:r w:rsidRPr="00F4442C">
        <w:tab/>
        <w:t>Binary Data Types</w:t>
      </w:r>
      <w:bookmarkEnd w:id="674"/>
      <w:bookmarkEnd w:id="675"/>
      <w:bookmarkEnd w:id="676"/>
      <w:bookmarkEnd w:id="677"/>
    </w:p>
    <w:p w14:paraId="51A98482" w14:textId="77777777" w:rsidR="00ED591F" w:rsidRPr="00F4442C" w:rsidRDefault="00ED591F" w:rsidP="00ED591F">
      <w:pPr>
        <w:pStyle w:val="TH"/>
      </w:pPr>
      <w:r w:rsidRPr="00F4442C">
        <w:t>Table 6.2.6.5.1-1: Binary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694"/>
        <w:gridCol w:w="4381"/>
      </w:tblGrid>
      <w:tr w:rsidR="00ED591F" w:rsidRPr="00F4442C" w14:paraId="3C7F15B0" w14:textId="77777777" w:rsidTr="002260CC">
        <w:trPr>
          <w:jc w:val="center"/>
        </w:trPr>
        <w:tc>
          <w:tcPr>
            <w:tcW w:w="2544" w:type="dxa"/>
            <w:shd w:val="clear" w:color="000000" w:fill="C0C0C0"/>
            <w:vAlign w:val="center"/>
          </w:tcPr>
          <w:p w14:paraId="6F4D50C8" w14:textId="77777777" w:rsidR="00ED591F" w:rsidRPr="00F4442C" w:rsidRDefault="00ED591F" w:rsidP="002260CC">
            <w:pPr>
              <w:pStyle w:val="TAH"/>
            </w:pPr>
            <w:r w:rsidRPr="00F4442C">
              <w:t>Name</w:t>
            </w:r>
          </w:p>
        </w:tc>
        <w:tc>
          <w:tcPr>
            <w:tcW w:w="2694" w:type="dxa"/>
            <w:shd w:val="clear" w:color="000000" w:fill="C0C0C0"/>
            <w:vAlign w:val="center"/>
          </w:tcPr>
          <w:p w14:paraId="0420F588" w14:textId="77777777" w:rsidR="00ED591F" w:rsidRPr="00F4442C" w:rsidRDefault="00ED591F" w:rsidP="002260CC">
            <w:pPr>
              <w:pStyle w:val="TAH"/>
            </w:pPr>
            <w:r w:rsidRPr="00F4442C">
              <w:t>Clause defined</w:t>
            </w:r>
          </w:p>
        </w:tc>
        <w:tc>
          <w:tcPr>
            <w:tcW w:w="4381" w:type="dxa"/>
            <w:shd w:val="clear" w:color="000000" w:fill="C0C0C0"/>
            <w:vAlign w:val="center"/>
          </w:tcPr>
          <w:p w14:paraId="7F781308" w14:textId="77777777" w:rsidR="00ED591F" w:rsidRPr="00F4442C" w:rsidRDefault="00ED591F" w:rsidP="002260CC">
            <w:pPr>
              <w:pStyle w:val="TAH"/>
            </w:pPr>
            <w:r w:rsidRPr="00F4442C">
              <w:t>Content type</w:t>
            </w:r>
          </w:p>
        </w:tc>
      </w:tr>
      <w:tr w:rsidR="00ED591F" w:rsidRPr="00F4442C" w14:paraId="120E0088" w14:textId="77777777" w:rsidTr="002260CC">
        <w:trPr>
          <w:jc w:val="center"/>
        </w:trPr>
        <w:tc>
          <w:tcPr>
            <w:tcW w:w="2544" w:type="dxa"/>
            <w:vAlign w:val="center"/>
          </w:tcPr>
          <w:p w14:paraId="726FDD79" w14:textId="77777777" w:rsidR="00ED591F" w:rsidRPr="00F4442C" w:rsidRDefault="00ED591F" w:rsidP="002260CC">
            <w:pPr>
              <w:pStyle w:val="TAL"/>
            </w:pPr>
          </w:p>
        </w:tc>
        <w:tc>
          <w:tcPr>
            <w:tcW w:w="2694" w:type="dxa"/>
            <w:vAlign w:val="center"/>
          </w:tcPr>
          <w:p w14:paraId="4890514F" w14:textId="77777777" w:rsidR="00ED591F" w:rsidRPr="00F4442C" w:rsidRDefault="00ED591F" w:rsidP="002260CC">
            <w:pPr>
              <w:pStyle w:val="TAC"/>
            </w:pPr>
          </w:p>
        </w:tc>
        <w:tc>
          <w:tcPr>
            <w:tcW w:w="4381" w:type="dxa"/>
            <w:vAlign w:val="center"/>
          </w:tcPr>
          <w:p w14:paraId="638C2255" w14:textId="77777777" w:rsidR="00ED591F" w:rsidRPr="00F4442C" w:rsidRDefault="00ED591F" w:rsidP="002260CC">
            <w:pPr>
              <w:pStyle w:val="TAL"/>
              <w:rPr>
                <w:rFonts w:cs="Arial"/>
                <w:szCs w:val="18"/>
              </w:rPr>
            </w:pPr>
          </w:p>
        </w:tc>
      </w:tr>
    </w:tbl>
    <w:p w14:paraId="3E37193A" w14:textId="77777777" w:rsidR="00ED591F" w:rsidRPr="00F4442C" w:rsidRDefault="00ED591F" w:rsidP="00ED591F"/>
    <w:p w14:paraId="62CFAC45" w14:textId="77777777" w:rsidR="00ED591F" w:rsidRPr="00F4442C" w:rsidRDefault="00ED591F" w:rsidP="00ED591F">
      <w:pPr>
        <w:pStyle w:val="31"/>
        <w:rPr>
          <w:lang w:eastAsia="zh-CN"/>
        </w:rPr>
      </w:pPr>
      <w:bookmarkStart w:id="678" w:name="_Toc85734359"/>
      <w:bookmarkStart w:id="679" w:name="_Toc89431658"/>
      <w:bookmarkStart w:id="680" w:name="_Toc97042470"/>
      <w:bookmarkStart w:id="681" w:name="_Toc97045614"/>
      <w:bookmarkStart w:id="682" w:name="_Toc97155359"/>
      <w:bookmarkStart w:id="683" w:name="_Toc101521496"/>
      <w:bookmarkStart w:id="684" w:name="_Toc120537608"/>
      <w:bookmarkStart w:id="685" w:name="_Toc151743173"/>
      <w:bookmarkStart w:id="686" w:name="_Toc151743638"/>
      <w:r w:rsidRPr="00F4442C">
        <w:t>6.2.7</w:t>
      </w:r>
      <w:r w:rsidRPr="00F4442C">
        <w:tab/>
        <w:t>Error Handling</w:t>
      </w:r>
      <w:bookmarkEnd w:id="678"/>
      <w:bookmarkEnd w:id="679"/>
      <w:bookmarkEnd w:id="680"/>
      <w:bookmarkEnd w:id="681"/>
      <w:bookmarkEnd w:id="682"/>
      <w:bookmarkEnd w:id="683"/>
      <w:bookmarkEnd w:id="684"/>
      <w:bookmarkEnd w:id="685"/>
      <w:bookmarkEnd w:id="686"/>
    </w:p>
    <w:p w14:paraId="5410C9FA" w14:textId="77777777" w:rsidR="00ED591F" w:rsidRPr="00F4442C" w:rsidRDefault="00ED591F" w:rsidP="00ED591F">
      <w:pPr>
        <w:pStyle w:val="41"/>
      </w:pPr>
      <w:bookmarkStart w:id="687" w:name="_Toc97039983"/>
      <w:bookmarkStart w:id="688" w:name="_Toc101521497"/>
      <w:bookmarkStart w:id="689" w:name="_Toc120537609"/>
      <w:bookmarkStart w:id="690" w:name="_Toc151743174"/>
      <w:bookmarkStart w:id="691" w:name="_Toc151743639"/>
      <w:r w:rsidRPr="00F4442C">
        <w:t>6.2.7.1</w:t>
      </w:r>
      <w:r w:rsidRPr="00F4442C">
        <w:tab/>
        <w:t>General</w:t>
      </w:r>
      <w:bookmarkEnd w:id="687"/>
      <w:bookmarkEnd w:id="688"/>
      <w:bookmarkEnd w:id="689"/>
      <w:bookmarkEnd w:id="690"/>
      <w:bookmarkEnd w:id="691"/>
    </w:p>
    <w:p w14:paraId="23215FC7" w14:textId="77777777" w:rsidR="00ED591F" w:rsidRPr="00F4442C" w:rsidRDefault="00ED591F" w:rsidP="00ED591F">
      <w:bookmarkStart w:id="692" w:name="_Toc97039984"/>
      <w:bookmarkStart w:id="693" w:name="_Toc101521498"/>
      <w:bookmarkStart w:id="694" w:name="_Toc120537610"/>
      <w:r w:rsidRPr="00F4442C">
        <w:t xml:space="preserve">For the </w:t>
      </w:r>
      <w:proofErr w:type="spellStart"/>
      <w:r w:rsidRPr="00F4442C">
        <w:t>NSCE_NSOptimization</w:t>
      </w:r>
      <w:proofErr w:type="spellEnd"/>
      <w:r w:rsidRPr="00F4442C">
        <w:t xml:space="preserve"> API, HTTP error responses shall be supported as specified in clause 5.2.6 of 3GPP TS 29.122 [2].</w:t>
      </w:r>
    </w:p>
    <w:p w14:paraId="5264149B" w14:textId="77777777" w:rsidR="00ED591F" w:rsidRPr="00F4442C" w:rsidRDefault="00ED591F" w:rsidP="00ED591F">
      <w:pPr>
        <w:rPr>
          <w:rFonts w:eastAsia="Calibri"/>
        </w:rPr>
      </w:pPr>
      <w:r w:rsidRPr="00F4442C">
        <w:t xml:space="preserve">In addition, the requirements in the following clauses are applicable for the </w:t>
      </w:r>
      <w:proofErr w:type="spellStart"/>
      <w:r w:rsidRPr="00F4442C">
        <w:t>NSCE_NSOptimization</w:t>
      </w:r>
      <w:proofErr w:type="spellEnd"/>
      <w:r w:rsidRPr="00F4442C">
        <w:t xml:space="preserve"> API.</w:t>
      </w:r>
    </w:p>
    <w:p w14:paraId="64776ACE" w14:textId="77777777" w:rsidR="00ED591F" w:rsidRPr="00F4442C" w:rsidRDefault="00ED591F" w:rsidP="00ED591F">
      <w:pPr>
        <w:pStyle w:val="41"/>
      </w:pPr>
      <w:bookmarkStart w:id="695" w:name="_Toc151743175"/>
      <w:bookmarkStart w:id="696" w:name="_Toc151743640"/>
      <w:r w:rsidRPr="00F4442C">
        <w:t>6.2.7.2</w:t>
      </w:r>
      <w:r w:rsidRPr="00F4442C">
        <w:tab/>
        <w:t>Protocol Errors</w:t>
      </w:r>
      <w:bookmarkEnd w:id="692"/>
      <w:bookmarkEnd w:id="693"/>
      <w:bookmarkEnd w:id="694"/>
      <w:bookmarkEnd w:id="695"/>
      <w:bookmarkEnd w:id="696"/>
    </w:p>
    <w:p w14:paraId="54493B46" w14:textId="77777777" w:rsidR="00ED591F" w:rsidRPr="00F4442C" w:rsidRDefault="00ED591F" w:rsidP="00ED591F">
      <w:r w:rsidRPr="00F4442C">
        <w:t xml:space="preserve">No specific protocol errors for the </w:t>
      </w:r>
      <w:proofErr w:type="spellStart"/>
      <w:r w:rsidRPr="00F4442C">
        <w:t>NSCE_NSOptimization</w:t>
      </w:r>
      <w:proofErr w:type="spellEnd"/>
      <w:r w:rsidRPr="00F4442C">
        <w:t xml:space="preserve"> API are specified.</w:t>
      </w:r>
    </w:p>
    <w:p w14:paraId="1873CF7D" w14:textId="77777777" w:rsidR="00ED591F" w:rsidRPr="00F4442C" w:rsidRDefault="00ED591F" w:rsidP="00ED591F">
      <w:pPr>
        <w:pStyle w:val="41"/>
      </w:pPr>
      <w:bookmarkStart w:id="697" w:name="_Toc97039985"/>
      <w:bookmarkStart w:id="698" w:name="_Toc101521499"/>
      <w:bookmarkStart w:id="699" w:name="_Toc120537611"/>
      <w:bookmarkStart w:id="700" w:name="_Toc151743176"/>
      <w:bookmarkStart w:id="701" w:name="_Toc151743641"/>
      <w:r w:rsidRPr="00F4442C">
        <w:lastRenderedPageBreak/>
        <w:t>6.2.7.3</w:t>
      </w:r>
      <w:r w:rsidRPr="00F4442C">
        <w:tab/>
        <w:t>Application Errors</w:t>
      </w:r>
      <w:bookmarkEnd w:id="697"/>
      <w:bookmarkEnd w:id="698"/>
      <w:bookmarkEnd w:id="699"/>
      <w:bookmarkEnd w:id="700"/>
      <w:bookmarkEnd w:id="701"/>
    </w:p>
    <w:p w14:paraId="2DEBA6D5" w14:textId="77777777" w:rsidR="00ED591F" w:rsidRPr="00F4442C" w:rsidRDefault="00ED591F" w:rsidP="00ED591F">
      <w:r w:rsidRPr="00F4442C">
        <w:t xml:space="preserve">The application errors defined for the </w:t>
      </w:r>
      <w:proofErr w:type="spellStart"/>
      <w:r w:rsidRPr="00F4442C">
        <w:t>NSCE_NSOptimization</w:t>
      </w:r>
      <w:proofErr w:type="spellEnd"/>
      <w:r w:rsidRPr="00F4442C">
        <w:t xml:space="preserve"> API are listed in Table 6.4.7.3-1.</w:t>
      </w:r>
    </w:p>
    <w:p w14:paraId="446C0A9A" w14:textId="77777777" w:rsidR="00ED591F" w:rsidRPr="00F4442C" w:rsidRDefault="00ED591F" w:rsidP="00ED591F">
      <w:pPr>
        <w:pStyle w:val="TH"/>
      </w:pPr>
      <w:r w:rsidRPr="00F4442C">
        <w:t>Table 6.2.7.3-1: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ED591F" w:rsidRPr="00F4442C" w14:paraId="3233A564" w14:textId="77777777" w:rsidTr="002260CC">
        <w:trPr>
          <w:jc w:val="center"/>
        </w:trPr>
        <w:tc>
          <w:tcPr>
            <w:tcW w:w="1790" w:type="dxa"/>
            <w:shd w:val="clear" w:color="auto" w:fill="C0C0C0"/>
            <w:vAlign w:val="center"/>
            <w:hideMark/>
          </w:tcPr>
          <w:p w14:paraId="7FDF8BE2" w14:textId="77777777" w:rsidR="00ED591F" w:rsidRPr="00F4442C" w:rsidRDefault="00ED591F" w:rsidP="002260CC">
            <w:pPr>
              <w:pStyle w:val="TAH"/>
            </w:pPr>
            <w:r w:rsidRPr="00F4442C">
              <w:t>Application Error</w:t>
            </w:r>
          </w:p>
        </w:tc>
        <w:tc>
          <w:tcPr>
            <w:tcW w:w="1746" w:type="dxa"/>
            <w:shd w:val="clear" w:color="auto" w:fill="C0C0C0"/>
            <w:vAlign w:val="center"/>
            <w:hideMark/>
          </w:tcPr>
          <w:p w14:paraId="3E066A6B" w14:textId="77777777" w:rsidR="00ED591F" w:rsidRPr="00F4442C" w:rsidRDefault="00ED591F" w:rsidP="002260CC">
            <w:pPr>
              <w:pStyle w:val="TAH"/>
            </w:pPr>
            <w:r w:rsidRPr="00F4442C">
              <w:t>HTTP status code</w:t>
            </w:r>
          </w:p>
        </w:tc>
        <w:tc>
          <w:tcPr>
            <w:tcW w:w="4678" w:type="dxa"/>
            <w:shd w:val="clear" w:color="auto" w:fill="C0C0C0"/>
            <w:vAlign w:val="center"/>
            <w:hideMark/>
          </w:tcPr>
          <w:p w14:paraId="172D5487" w14:textId="77777777" w:rsidR="00ED591F" w:rsidRPr="00F4442C" w:rsidRDefault="00ED591F" w:rsidP="002260CC">
            <w:pPr>
              <w:pStyle w:val="TAH"/>
            </w:pPr>
            <w:r w:rsidRPr="00F4442C">
              <w:t>Description</w:t>
            </w:r>
          </w:p>
        </w:tc>
        <w:tc>
          <w:tcPr>
            <w:tcW w:w="1411" w:type="dxa"/>
            <w:shd w:val="clear" w:color="auto" w:fill="C0C0C0"/>
            <w:vAlign w:val="center"/>
          </w:tcPr>
          <w:p w14:paraId="411087B9" w14:textId="77777777" w:rsidR="00ED591F" w:rsidRPr="00F4442C" w:rsidRDefault="00ED591F" w:rsidP="002260CC">
            <w:pPr>
              <w:pStyle w:val="TAH"/>
            </w:pPr>
            <w:r w:rsidRPr="00F4442C">
              <w:t>Applicability</w:t>
            </w:r>
          </w:p>
        </w:tc>
      </w:tr>
      <w:tr w:rsidR="00ED591F" w:rsidRPr="00F4442C" w14:paraId="71F62B3D" w14:textId="77777777" w:rsidTr="002260CC">
        <w:trPr>
          <w:jc w:val="center"/>
        </w:trPr>
        <w:tc>
          <w:tcPr>
            <w:tcW w:w="1790" w:type="dxa"/>
            <w:vAlign w:val="center"/>
          </w:tcPr>
          <w:p w14:paraId="025CB75D" w14:textId="77777777" w:rsidR="00ED591F" w:rsidRPr="00F4442C" w:rsidRDefault="00ED591F" w:rsidP="002260CC">
            <w:pPr>
              <w:pStyle w:val="TAL"/>
            </w:pPr>
          </w:p>
        </w:tc>
        <w:tc>
          <w:tcPr>
            <w:tcW w:w="1746" w:type="dxa"/>
            <w:vAlign w:val="center"/>
          </w:tcPr>
          <w:p w14:paraId="39F30995" w14:textId="77777777" w:rsidR="00ED591F" w:rsidRPr="00F4442C" w:rsidRDefault="00ED591F" w:rsidP="002260CC">
            <w:pPr>
              <w:pStyle w:val="TAL"/>
            </w:pPr>
          </w:p>
        </w:tc>
        <w:tc>
          <w:tcPr>
            <w:tcW w:w="4678" w:type="dxa"/>
            <w:vAlign w:val="center"/>
          </w:tcPr>
          <w:p w14:paraId="3BC365B5" w14:textId="77777777" w:rsidR="00ED591F" w:rsidRPr="00F4442C" w:rsidRDefault="00ED591F" w:rsidP="002260CC">
            <w:pPr>
              <w:pStyle w:val="TAL"/>
              <w:rPr>
                <w:rFonts w:cs="Arial"/>
                <w:szCs w:val="18"/>
              </w:rPr>
            </w:pPr>
          </w:p>
        </w:tc>
        <w:tc>
          <w:tcPr>
            <w:tcW w:w="1411" w:type="dxa"/>
            <w:vAlign w:val="center"/>
          </w:tcPr>
          <w:p w14:paraId="5221B3A9" w14:textId="77777777" w:rsidR="00ED591F" w:rsidRPr="00F4442C" w:rsidRDefault="00ED591F" w:rsidP="002260CC">
            <w:pPr>
              <w:pStyle w:val="TAL"/>
              <w:rPr>
                <w:rFonts w:cs="Arial"/>
                <w:szCs w:val="18"/>
              </w:rPr>
            </w:pPr>
          </w:p>
        </w:tc>
      </w:tr>
    </w:tbl>
    <w:p w14:paraId="0BE5C2FE" w14:textId="77777777" w:rsidR="00ED591F" w:rsidRPr="00F4442C" w:rsidRDefault="00ED591F" w:rsidP="00ED591F"/>
    <w:p w14:paraId="08763942" w14:textId="77777777" w:rsidR="00ED591F" w:rsidRPr="00F4442C" w:rsidRDefault="00ED591F" w:rsidP="00ED591F">
      <w:pPr>
        <w:pStyle w:val="31"/>
        <w:rPr>
          <w:lang w:eastAsia="zh-CN"/>
        </w:rPr>
      </w:pPr>
      <w:bookmarkStart w:id="702" w:name="_Toc67903564"/>
      <w:bookmarkStart w:id="703" w:name="_Toc144311651"/>
      <w:bookmarkStart w:id="704" w:name="_Toc151743177"/>
      <w:bookmarkStart w:id="705" w:name="_Toc151743642"/>
      <w:r w:rsidRPr="00F4442C">
        <w:t>6.2.8</w:t>
      </w:r>
      <w:r w:rsidRPr="00F4442C">
        <w:rPr>
          <w:lang w:eastAsia="zh-CN"/>
        </w:rPr>
        <w:tab/>
        <w:t>Feature negotiation</w:t>
      </w:r>
      <w:bookmarkEnd w:id="702"/>
      <w:bookmarkEnd w:id="703"/>
      <w:bookmarkEnd w:id="704"/>
      <w:bookmarkEnd w:id="705"/>
    </w:p>
    <w:p w14:paraId="3A7F482F" w14:textId="77777777" w:rsidR="00ED591F" w:rsidRPr="00F4442C" w:rsidRDefault="00ED591F" w:rsidP="00ED591F">
      <w:r w:rsidRPr="00F4442C">
        <w:t xml:space="preserve">The optional features in table 6.2.8-1 are defined for the </w:t>
      </w:r>
      <w:proofErr w:type="spellStart"/>
      <w:r w:rsidRPr="00F4442C">
        <w:t>NSCE_NSOptimization</w:t>
      </w:r>
      <w:proofErr w:type="spellEnd"/>
      <w:r w:rsidRPr="00F4442C">
        <w:rPr>
          <w:lang w:eastAsia="zh-CN"/>
        </w:rPr>
        <w:t xml:space="preserve"> API. They shall be negotiated using the </w:t>
      </w:r>
      <w:r w:rsidRPr="00F4442C">
        <w:t>extensibility mechanism defined in clause 5.2.7 of 3GPP TS 29.122 [2].</w:t>
      </w:r>
    </w:p>
    <w:p w14:paraId="4000F72F" w14:textId="77777777" w:rsidR="00ED591F" w:rsidRPr="00F4442C" w:rsidRDefault="00ED591F" w:rsidP="00ED591F">
      <w:pPr>
        <w:pStyle w:val="TH"/>
      </w:pPr>
      <w:r w:rsidRPr="00F4442C">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D591F" w:rsidRPr="00F4442C" w14:paraId="4D6E145D" w14:textId="77777777" w:rsidTr="002260C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017A430" w14:textId="77777777" w:rsidR="00ED591F" w:rsidRPr="00F4442C" w:rsidRDefault="00ED591F" w:rsidP="002260CC">
            <w:pPr>
              <w:pStyle w:val="TAH"/>
            </w:pPr>
            <w:r w:rsidRPr="00F4442C">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6027E4F" w14:textId="77777777" w:rsidR="00ED591F" w:rsidRPr="00F4442C" w:rsidRDefault="00ED591F" w:rsidP="002260CC">
            <w:pPr>
              <w:pStyle w:val="TAH"/>
            </w:pPr>
            <w:r w:rsidRPr="00F4442C">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8B4715F" w14:textId="77777777" w:rsidR="00ED591F" w:rsidRPr="00F4442C" w:rsidRDefault="00ED591F" w:rsidP="002260CC">
            <w:pPr>
              <w:pStyle w:val="TAH"/>
            </w:pPr>
            <w:r w:rsidRPr="00F4442C">
              <w:t>Description</w:t>
            </w:r>
          </w:p>
        </w:tc>
      </w:tr>
      <w:tr w:rsidR="00ED591F" w:rsidRPr="00F4442C" w14:paraId="02101F61" w14:textId="77777777" w:rsidTr="002260CC">
        <w:trPr>
          <w:jc w:val="center"/>
        </w:trPr>
        <w:tc>
          <w:tcPr>
            <w:tcW w:w="1529" w:type="dxa"/>
            <w:tcBorders>
              <w:top w:val="single" w:sz="6" w:space="0" w:color="auto"/>
              <w:left w:val="single" w:sz="6" w:space="0" w:color="auto"/>
              <w:bottom w:val="single" w:sz="6" w:space="0" w:color="auto"/>
              <w:right w:val="single" w:sz="6" w:space="0" w:color="auto"/>
            </w:tcBorders>
            <w:hideMark/>
          </w:tcPr>
          <w:p w14:paraId="13101F3C" w14:textId="77777777" w:rsidR="00ED591F" w:rsidRPr="00F4442C" w:rsidRDefault="00ED591F" w:rsidP="002260CC">
            <w:pPr>
              <w:pStyle w:val="TAL"/>
              <w:rPr>
                <w:lang w:eastAsia="zh-CN"/>
              </w:rPr>
            </w:pPr>
            <w:r w:rsidRPr="00F4442C">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6C8B0667" w14:textId="77777777" w:rsidR="00ED591F" w:rsidRPr="00F4442C" w:rsidRDefault="00ED591F" w:rsidP="002260CC">
            <w:pPr>
              <w:pStyle w:val="TAL"/>
            </w:pPr>
          </w:p>
        </w:tc>
        <w:tc>
          <w:tcPr>
            <w:tcW w:w="5758" w:type="dxa"/>
            <w:tcBorders>
              <w:top w:val="single" w:sz="6" w:space="0" w:color="auto"/>
              <w:left w:val="single" w:sz="6" w:space="0" w:color="auto"/>
              <w:bottom w:val="single" w:sz="6" w:space="0" w:color="auto"/>
              <w:right w:val="single" w:sz="6" w:space="0" w:color="auto"/>
            </w:tcBorders>
          </w:tcPr>
          <w:p w14:paraId="2C8193CE" w14:textId="77777777" w:rsidR="00ED591F" w:rsidRPr="00F4442C" w:rsidRDefault="00ED591F" w:rsidP="002260CC">
            <w:pPr>
              <w:pStyle w:val="TAL"/>
              <w:rPr>
                <w:rFonts w:cs="Arial"/>
                <w:szCs w:val="18"/>
              </w:rPr>
            </w:pPr>
          </w:p>
        </w:tc>
      </w:tr>
    </w:tbl>
    <w:p w14:paraId="3F90820A" w14:textId="77777777" w:rsidR="00ED591F" w:rsidRPr="00F4442C" w:rsidRDefault="00ED591F" w:rsidP="00ED591F">
      <w:bookmarkStart w:id="706" w:name="_Toc67903565"/>
      <w:bookmarkStart w:id="707" w:name="_Toc144311652"/>
    </w:p>
    <w:p w14:paraId="25D97D26" w14:textId="77777777" w:rsidR="00ED591F" w:rsidRPr="00F4442C" w:rsidRDefault="00ED591F" w:rsidP="00ED591F">
      <w:pPr>
        <w:pStyle w:val="31"/>
      </w:pPr>
      <w:bookmarkStart w:id="708" w:name="_Toc151743178"/>
      <w:bookmarkStart w:id="709" w:name="_Toc151743643"/>
      <w:r w:rsidRPr="00F4442C">
        <w:t>6.2.9</w:t>
      </w:r>
      <w:r w:rsidRPr="00F4442C">
        <w:tab/>
        <w:t>Security</w:t>
      </w:r>
      <w:bookmarkEnd w:id="706"/>
      <w:bookmarkEnd w:id="707"/>
      <w:bookmarkEnd w:id="708"/>
      <w:bookmarkEnd w:id="709"/>
    </w:p>
    <w:p w14:paraId="23A2D82C" w14:textId="77777777" w:rsidR="00ED591F" w:rsidRPr="00F4442C" w:rsidRDefault="00ED591F" w:rsidP="00ED591F">
      <w:pPr>
        <w:rPr>
          <w:noProof/>
          <w:lang w:eastAsia="zh-CN"/>
        </w:rPr>
      </w:pPr>
      <w:bookmarkStart w:id="710" w:name="_Toc67903566"/>
      <w:r w:rsidRPr="00F4442C">
        <w:t xml:space="preserve">The provisions of clause 6 of 3GPP TS 29.122 [2] shall apply for the </w:t>
      </w:r>
      <w:proofErr w:type="spellStart"/>
      <w:r w:rsidRPr="00F4442C">
        <w:t>NSCE_NSOptimization</w:t>
      </w:r>
      <w:proofErr w:type="spellEnd"/>
      <w:r w:rsidRPr="00F4442C">
        <w:rPr>
          <w:lang w:eastAsia="zh-CN"/>
        </w:rPr>
        <w:t xml:space="preserve"> API</w:t>
      </w:r>
      <w:r w:rsidRPr="00F4442C">
        <w:rPr>
          <w:noProof/>
          <w:lang w:eastAsia="zh-CN"/>
        </w:rPr>
        <w:t>.</w:t>
      </w:r>
      <w:bookmarkEnd w:id="710"/>
    </w:p>
    <w:p w14:paraId="394BE0C2" w14:textId="77777777" w:rsidR="00ED591F" w:rsidRPr="00F4442C" w:rsidRDefault="00ED591F" w:rsidP="00ED591F">
      <w:pPr>
        <w:pStyle w:val="21"/>
      </w:pPr>
      <w:bookmarkStart w:id="711" w:name="_Toc151743179"/>
      <w:bookmarkStart w:id="712" w:name="_Toc151743644"/>
      <w:r w:rsidRPr="00F4442C">
        <w:rPr>
          <w:noProof/>
          <w:lang w:eastAsia="zh-CN"/>
        </w:rPr>
        <w:t>6.4</w:t>
      </w:r>
      <w:r w:rsidRPr="00F4442C">
        <w:tab/>
      </w:r>
      <w:proofErr w:type="spellStart"/>
      <w:r w:rsidRPr="00F4442C">
        <w:t>NSCE_PolicyManagement</w:t>
      </w:r>
      <w:proofErr w:type="spellEnd"/>
      <w:r w:rsidRPr="00F4442C">
        <w:t xml:space="preserve"> API</w:t>
      </w:r>
      <w:bookmarkEnd w:id="711"/>
      <w:bookmarkEnd w:id="712"/>
    </w:p>
    <w:p w14:paraId="2EFA44F9" w14:textId="77777777" w:rsidR="00ED591F" w:rsidRPr="00F4442C" w:rsidRDefault="00ED591F" w:rsidP="00ED591F">
      <w:pPr>
        <w:pStyle w:val="31"/>
      </w:pPr>
      <w:bookmarkStart w:id="713" w:name="_Toc96843412"/>
      <w:bookmarkStart w:id="714" w:name="_Toc96844387"/>
      <w:bookmarkStart w:id="715" w:name="_Toc100739960"/>
      <w:bookmarkStart w:id="716" w:name="_Toc129252533"/>
      <w:bookmarkStart w:id="717" w:name="_Toc144024232"/>
      <w:bookmarkStart w:id="718" w:name="_Toc144459664"/>
      <w:bookmarkStart w:id="719" w:name="_Toc151743180"/>
      <w:bookmarkStart w:id="720" w:name="_Toc151743645"/>
      <w:r w:rsidRPr="00F4442C">
        <w:rPr>
          <w:noProof/>
          <w:lang w:eastAsia="zh-CN"/>
        </w:rPr>
        <w:t>6.4</w:t>
      </w:r>
      <w:r w:rsidRPr="00F4442C">
        <w:t>.1</w:t>
      </w:r>
      <w:r w:rsidRPr="00F4442C">
        <w:tab/>
        <w:t>Introduction</w:t>
      </w:r>
      <w:bookmarkEnd w:id="713"/>
      <w:bookmarkEnd w:id="714"/>
      <w:bookmarkEnd w:id="715"/>
      <w:bookmarkEnd w:id="716"/>
      <w:bookmarkEnd w:id="717"/>
      <w:bookmarkEnd w:id="718"/>
      <w:bookmarkEnd w:id="719"/>
      <w:bookmarkEnd w:id="720"/>
    </w:p>
    <w:p w14:paraId="5234DDC5" w14:textId="77777777" w:rsidR="00ED591F" w:rsidRPr="00F4442C" w:rsidRDefault="00ED591F" w:rsidP="00ED591F">
      <w:pPr>
        <w:rPr>
          <w:noProof/>
          <w:lang w:eastAsia="zh-CN"/>
        </w:rPr>
      </w:pPr>
      <w:r w:rsidRPr="00F4442C">
        <w:rPr>
          <w:noProof/>
        </w:rPr>
        <w:t xml:space="preserve">The </w:t>
      </w:r>
      <w:proofErr w:type="spellStart"/>
      <w:r w:rsidRPr="00F4442C">
        <w:t>NSCE_PolicyManagement</w:t>
      </w:r>
      <w:proofErr w:type="spellEnd"/>
      <w:r w:rsidRPr="00F4442C">
        <w:t xml:space="preserve"> </w:t>
      </w:r>
      <w:r w:rsidRPr="00F4442C">
        <w:rPr>
          <w:noProof/>
        </w:rPr>
        <w:t xml:space="preserve">service shall use the </w:t>
      </w:r>
      <w:proofErr w:type="spellStart"/>
      <w:r w:rsidRPr="00F4442C">
        <w:t>NSCE_PolicyManagement</w:t>
      </w:r>
      <w:proofErr w:type="spellEnd"/>
      <w:r w:rsidRPr="00F4442C">
        <w:rPr>
          <w:noProof/>
          <w:lang w:eastAsia="zh-CN"/>
        </w:rPr>
        <w:t xml:space="preserve"> API.</w:t>
      </w:r>
    </w:p>
    <w:p w14:paraId="512CBC30" w14:textId="77777777" w:rsidR="00ED591F" w:rsidRPr="00F4442C" w:rsidRDefault="00ED591F" w:rsidP="00ED591F">
      <w:pPr>
        <w:rPr>
          <w:noProof/>
          <w:lang w:eastAsia="zh-CN"/>
        </w:rPr>
      </w:pPr>
      <w:r w:rsidRPr="00F4442C">
        <w:rPr>
          <w:rFonts w:hint="eastAsia"/>
          <w:noProof/>
          <w:lang w:eastAsia="zh-CN"/>
        </w:rPr>
        <w:t xml:space="preserve">The API URI of the </w:t>
      </w:r>
      <w:proofErr w:type="spellStart"/>
      <w:r w:rsidRPr="00F4442C">
        <w:t>NSCE_PolicyManagement</w:t>
      </w:r>
      <w:proofErr w:type="spellEnd"/>
      <w:r w:rsidRPr="00F4442C">
        <w:t xml:space="preserve"> Service </w:t>
      </w:r>
      <w:r w:rsidRPr="00F4442C">
        <w:rPr>
          <w:noProof/>
          <w:lang w:eastAsia="zh-CN"/>
        </w:rPr>
        <w:t>API</w:t>
      </w:r>
      <w:r w:rsidRPr="00F4442C">
        <w:rPr>
          <w:rFonts w:hint="eastAsia"/>
          <w:noProof/>
          <w:lang w:eastAsia="zh-CN"/>
        </w:rPr>
        <w:t xml:space="preserve"> shall be:</w:t>
      </w:r>
    </w:p>
    <w:p w14:paraId="3C3C4D50" w14:textId="77777777" w:rsidR="00ED591F" w:rsidRPr="00F4442C" w:rsidRDefault="00ED591F" w:rsidP="00ED591F">
      <w:pPr>
        <w:rPr>
          <w:noProof/>
          <w:lang w:eastAsia="zh-CN"/>
        </w:rPr>
      </w:pPr>
      <w:r w:rsidRPr="00F4442C">
        <w:rPr>
          <w:b/>
          <w:noProof/>
        </w:rPr>
        <w:t>{apiRoot}/&lt;apiName&gt;/&lt;apiVersion&gt;</w:t>
      </w:r>
    </w:p>
    <w:p w14:paraId="706EC1AA" w14:textId="77777777" w:rsidR="00ED591F" w:rsidRPr="00F4442C" w:rsidRDefault="00ED591F" w:rsidP="00ED591F">
      <w:pPr>
        <w:rPr>
          <w:noProof/>
          <w:lang w:eastAsia="zh-CN"/>
        </w:rPr>
      </w:pPr>
      <w:r w:rsidRPr="00F4442C">
        <w:rPr>
          <w:noProof/>
          <w:lang w:eastAsia="zh-CN"/>
        </w:rPr>
        <w:t>The request URI</w:t>
      </w:r>
      <w:r w:rsidRPr="00F4442C">
        <w:rPr>
          <w:rFonts w:hint="eastAsia"/>
          <w:noProof/>
          <w:lang w:eastAsia="zh-CN"/>
        </w:rPr>
        <w:t>s</w:t>
      </w:r>
      <w:r w:rsidRPr="00F4442C">
        <w:rPr>
          <w:noProof/>
          <w:lang w:eastAsia="zh-CN"/>
        </w:rPr>
        <w:t xml:space="preserve"> used in HTTP request</w:t>
      </w:r>
      <w:r w:rsidRPr="00F4442C">
        <w:rPr>
          <w:rFonts w:hint="eastAsia"/>
          <w:noProof/>
          <w:lang w:eastAsia="zh-CN"/>
        </w:rPr>
        <w:t>s</w:t>
      </w:r>
      <w:r w:rsidRPr="00F4442C">
        <w:rPr>
          <w:noProof/>
          <w:lang w:eastAsia="zh-CN"/>
        </w:rPr>
        <w:t xml:space="preserve"> shall have the </w:t>
      </w:r>
      <w:r w:rsidRPr="00F4442C">
        <w:rPr>
          <w:rFonts w:hint="eastAsia"/>
          <w:noProof/>
          <w:lang w:eastAsia="zh-CN"/>
        </w:rPr>
        <w:t xml:space="preserve">Resource URI </w:t>
      </w:r>
      <w:r w:rsidRPr="00F4442C">
        <w:rPr>
          <w:noProof/>
          <w:lang w:eastAsia="zh-CN"/>
        </w:rPr>
        <w:t>structure defined in clause 6.5 of 3GPP TS 29.549 </w:t>
      </w:r>
      <w:r w:rsidRPr="00F4442C">
        <w:t>[15]</w:t>
      </w:r>
      <w:r w:rsidRPr="00F4442C">
        <w:rPr>
          <w:noProof/>
          <w:lang w:eastAsia="zh-CN"/>
        </w:rPr>
        <w:t>, i.e.:</w:t>
      </w:r>
    </w:p>
    <w:p w14:paraId="64087B29" w14:textId="77777777" w:rsidR="00ED591F" w:rsidRPr="00F4442C" w:rsidRDefault="00ED591F" w:rsidP="00ED591F">
      <w:pPr>
        <w:rPr>
          <w:b/>
          <w:noProof/>
        </w:rPr>
      </w:pPr>
      <w:r w:rsidRPr="00F4442C">
        <w:rPr>
          <w:b/>
          <w:noProof/>
        </w:rPr>
        <w:t>{apiRoot}/&lt;apiName&gt;/&lt;apiVersion&gt;/&lt;apiSpecificSuffixes&gt;</w:t>
      </w:r>
    </w:p>
    <w:p w14:paraId="3469BD05" w14:textId="77777777" w:rsidR="00ED591F" w:rsidRPr="00F4442C" w:rsidRDefault="00ED591F" w:rsidP="00ED591F">
      <w:pPr>
        <w:rPr>
          <w:noProof/>
          <w:lang w:eastAsia="zh-CN"/>
        </w:rPr>
      </w:pPr>
      <w:bookmarkStart w:id="721" w:name="_Toc96843413"/>
      <w:bookmarkStart w:id="722" w:name="_Toc96844388"/>
      <w:bookmarkStart w:id="723" w:name="_Toc100739961"/>
      <w:bookmarkStart w:id="724" w:name="_Toc129252534"/>
      <w:bookmarkStart w:id="725" w:name="_Toc144024233"/>
      <w:bookmarkStart w:id="726" w:name="_Toc144459665"/>
      <w:r w:rsidRPr="00F4442C">
        <w:rPr>
          <w:noProof/>
          <w:lang w:eastAsia="zh-CN"/>
        </w:rPr>
        <w:t>with the following components:</w:t>
      </w:r>
    </w:p>
    <w:p w14:paraId="57853C96" w14:textId="77777777" w:rsidR="00ED591F" w:rsidRPr="00F4442C" w:rsidRDefault="00ED591F" w:rsidP="00ED591F">
      <w:pPr>
        <w:pStyle w:val="B10"/>
        <w:rPr>
          <w:noProof/>
          <w:lang w:eastAsia="zh-CN"/>
        </w:rPr>
      </w:pPr>
      <w:r w:rsidRPr="00F4442C">
        <w:rPr>
          <w:noProof/>
          <w:lang w:eastAsia="zh-CN"/>
        </w:rPr>
        <w:t>-</w:t>
      </w:r>
      <w:r w:rsidRPr="00F4442C">
        <w:rPr>
          <w:noProof/>
          <w:lang w:eastAsia="zh-CN"/>
        </w:rPr>
        <w:tab/>
        <w:t xml:space="preserve">The </w:t>
      </w:r>
      <w:r w:rsidRPr="00F4442C">
        <w:rPr>
          <w:noProof/>
        </w:rPr>
        <w:t xml:space="preserve">{apiRoot} shall be set as described in </w:t>
      </w:r>
      <w:r w:rsidRPr="00F4442C">
        <w:rPr>
          <w:noProof/>
          <w:lang w:eastAsia="zh-CN"/>
        </w:rPr>
        <w:t>clause 6.5 of 3GPP TS 29.549 </w:t>
      </w:r>
      <w:r w:rsidRPr="00F4442C">
        <w:t>[15]</w:t>
      </w:r>
      <w:r w:rsidRPr="00F4442C">
        <w:rPr>
          <w:noProof/>
          <w:lang w:eastAsia="zh-CN"/>
        </w:rPr>
        <w:t>.</w:t>
      </w:r>
    </w:p>
    <w:p w14:paraId="2D72232E" w14:textId="77777777" w:rsidR="00ED591F" w:rsidRPr="00F4442C" w:rsidRDefault="00ED591F" w:rsidP="00ED591F">
      <w:pPr>
        <w:pStyle w:val="B10"/>
        <w:rPr>
          <w:noProof/>
        </w:rPr>
      </w:pPr>
      <w:r w:rsidRPr="00F4442C">
        <w:rPr>
          <w:noProof/>
          <w:lang w:eastAsia="zh-CN"/>
        </w:rPr>
        <w:t>-</w:t>
      </w:r>
      <w:r w:rsidRPr="00F4442C">
        <w:rPr>
          <w:noProof/>
          <w:lang w:eastAsia="zh-CN"/>
        </w:rPr>
        <w:tab/>
        <w:t xml:space="preserve">The </w:t>
      </w:r>
      <w:r w:rsidRPr="00F4442C">
        <w:rPr>
          <w:noProof/>
        </w:rPr>
        <w:t>&lt;apiName&gt;</w:t>
      </w:r>
      <w:r w:rsidRPr="00F4442C">
        <w:rPr>
          <w:b/>
          <w:noProof/>
        </w:rPr>
        <w:t xml:space="preserve"> </w:t>
      </w:r>
      <w:r w:rsidRPr="00F4442C">
        <w:rPr>
          <w:noProof/>
        </w:rPr>
        <w:t>shall be "nsce-pm".</w:t>
      </w:r>
    </w:p>
    <w:p w14:paraId="0EBC69A4" w14:textId="77777777" w:rsidR="00ED591F" w:rsidRPr="00F4442C" w:rsidRDefault="00ED591F" w:rsidP="00ED591F">
      <w:pPr>
        <w:pStyle w:val="B10"/>
        <w:rPr>
          <w:noProof/>
        </w:rPr>
      </w:pPr>
      <w:r w:rsidRPr="00F4442C">
        <w:rPr>
          <w:noProof/>
        </w:rPr>
        <w:t>-</w:t>
      </w:r>
      <w:r w:rsidRPr="00F4442C">
        <w:rPr>
          <w:noProof/>
        </w:rPr>
        <w:tab/>
        <w:t>The &lt;apiVersion&gt; shall be "v1".</w:t>
      </w:r>
    </w:p>
    <w:p w14:paraId="6D2D6874" w14:textId="77777777" w:rsidR="00ED591F" w:rsidRPr="00F4442C" w:rsidRDefault="00ED591F" w:rsidP="00ED591F">
      <w:pPr>
        <w:pStyle w:val="B10"/>
        <w:rPr>
          <w:noProof/>
          <w:lang w:eastAsia="zh-CN"/>
        </w:rPr>
      </w:pPr>
      <w:r w:rsidRPr="00F4442C">
        <w:rPr>
          <w:noProof/>
        </w:rPr>
        <w:t>-</w:t>
      </w:r>
      <w:r w:rsidRPr="00F4442C">
        <w:rPr>
          <w:noProof/>
        </w:rPr>
        <w:tab/>
        <w:t xml:space="preserve">The &lt;apiSpecificSuffixes&gt; shall be set as described in </w:t>
      </w:r>
      <w:r w:rsidRPr="00F4442C">
        <w:rPr>
          <w:noProof/>
          <w:lang w:eastAsia="zh-CN"/>
        </w:rPr>
        <w:t>clause 6.5 of 3GPP TS 29.549 </w:t>
      </w:r>
      <w:r w:rsidRPr="00F4442C">
        <w:t>[15]</w:t>
      </w:r>
      <w:r w:rsidRPr="00F4442C">
        <w:rPr>
          <w:noProof/>
        </w:rPr>
        <w:t>.</w:t>
      </w:r>
    </w:p>
    <w:p w14:paraId="020D2CF8" w14:textId="77777777" w:rsidR="00ED591F" w:rsidRPr="00F4442C" w:rsidRDefault="00ED591F" w:rsidP="00ED591F">
      <w:pPr>
        <w:pStyle w:val="NO"/>
      </w:pPr>
      <w:r w:rsidRPr="00F4442C">
        <w:t>NOTE:</w:t>
      </w:r>
      <w:r w:rsidRPr="00F4442C">
        <w:tab/>
        <w:t>When 3GPP TS 29.122 [2] is referenced for the common protocol and interface aspects for API definition in the clauses under clause </w:t>
      </w:r>
      <w:r w:rsidRPr="00F4442C">
        <w:rPr>
          <w:noProof/>
          <w:lang w:eastAsia="zh-CN"/>
        </w:rPr>
        <w:t>6.4</w:t>
      </w:r>
      <w:r w:rsidRPr="00F4442C">
        <w:t>, the NSCE Server takes the role of the SCEF and the service consumer takes the role of the SCS/AS.</w:t>
      </w:r>
    </w:p>
    <w:p w14:paraId="4E82DF43" w14:textId="77777777" w:rsidR="00ED591F" w:rsidRPr="00F4442C" w:rsidRDefault="00ED591F" w:rsidP="00ED591F">
      <w:pPr>
        <w:pStyle w:val="31"/>
      </w:pPr>
      <w:bookmarkStart w:id="727" w:name="_Toc151743181"/>
      <w:bookmarkStart w:id="728" w:name="_Toc151743646"/>
      <w:r w:rsidRPr="00F4442C">
        <w:rPr>
          <w:noProof/>
          <w:lang w:eastAsia="zh-CN"/>
        </w:rPr>
        <w:t>6.4</w:t>
      </w:r>
      <w:r w:rsidRPr="00F4442C">
        <w:t>.2</w:t>
      </w:r>
      <w:r w:rsidRPr="00F4442C">
        <w:tab/>
        <w:t>Usage of HTTP</w:t>
      </w:r>
      <w:bookmarkEnd w:id="721"/>
      <w:bookmarkEnd w:id="722"/>
      <w:bookmarkEnd w:id="723"/>
      <w:bookmarkEnd w:id="724"/>
      <w:bookmarkEnd w:id="725"/>
      <w:bookmarkEnd w:id="726"/>
      <w:bookmarkEnd w:id="727"/>
      <w:bookmarkEnd w:id="728"/>
    </w:p>
    <w:p w14:paraId="0DBBFDE3" w14:textId="77777777" w:rsidR="00ED591F" w:rsidRPr="00F4442C" w:rsidRDefault="00ED591F" w:rsidP="00ED591F">
      <w:r w:rsidRPr="00F4442C">
        <w:t xml:space="preserve">The provisions of </w:t>
      </w:r>
      <w:r w:rsidRPr="00F4442C">
        <w:rPr>
          <w:noProof/>
          <w:lang w:eastAsia="zh-CN"/>
        </w:rPr>
        <w:t>clause 6.3 of 3GPP TS 29.549 </w:t>
      </w:r>
      <w:r w:rsidRPr="00F4442C">
        <w:t>[15]</w:t>
      </w:r>
      <w:r w:rsidRPr="00F4442C">
        <w:rPr>
          <w:noProof/>
          <w:lang w:eastAsia="zh-CN"/>
        </w:rPr>
        <w:t xml:space="preserve"> </w:t>
      </w:r>
      <w:r w:rsidRPr="00F4442C">
        <w:t xml:space="preserve">shall apply for the </w:t>
      </w:r>
      <w:proofErr w:type="spellStart"/>
      <w:r w:rsidRPr="00F4442C">
        <w:t>NSCE_PolicyManagement</w:t>
      </w:r>
      <w:proofErr w:type="spellEnd"/>
      <w:r w:rsidRPr="00F4442C">
        <w:t xml:space="preserve"> </w:t>
      </w:r>
      <w:r w:rsidRPr="00F4442C">
        <w:rPr>
          <w:noProof/>
          <w:lang w:eastAsia="zh-CN"/>
        </w:rPr>
        <w:t>API.</w:t>
      </w:r>
    </w:p>
    <w:p w14:paraId="0007B134" w14:textId="77777777" w:rsidR="00ED591F" w:rsidRPr="00F4442C" w:rsidRDefault="00ED591F" w:rsidP="00ED591F">
      <w:pPr>
        <w:pStyle w:val="31"/>
      </w:pPr>
      <w:bookmarkStart w:id="729" w:name="_Toc144024234"/>
      <w:bookmarkStart w:id="730" w:name="_Toc144459666"/>
      <w:bookmarkStart w:id="731" w:name="_Toc151743182"/>
      <w:bookmarkStart w:id="732" w:name="_Toc151743647"/>
      <w:r w:rsidRPr="00F4442C">
        <w:rPr>
          <w:noProof/>
          <w:lang w:eastAsia="zh-CN"/>
        </w:rPr>
        <w:lastRenderedPageBreak/>
        <w:t>6.4</w:t>
      </w:r>
      <w:r w:rsidRPr="00F4442C">
        <w:t>.3</w:t>
      </w:r>
      <w:r w:rsidRPr="00F4442C">
        <w:tab/>
        <w:t>Resources</w:t>
      </w:r>
      <w:bookmarkEnd w:id="729"/>
      <w:bookmarkEnd w:id="730"/>
      <w:bookmarkEnd w:id="731"/>
      <w:bookmarkEnd w:id="732"/>
    </w:p>
    <w:p w14:paraId="4225D329" w14:textId="77777777" w:rsidR="00ED591F" w:rsidRPr="00F4442C" w:rsidRDefault="00ED591F" w:rsidP="00ED591F">
      <w:pPr>
        <w:pStyle w:val="41"/>
      </w:pPr>
      <w:bookmarkStart w:id="733" w:name="_Toc67903523"/>
      <w:bookmarkStart w:id="734" w:name="_Toc96843415"/>
      <w:bookmarkStart w:id="735" w:name="_Toc96844390"/>
      <w:bookmarkStart w:id="736" w:name="_Toc100739963"/>
      <w:bookmarkStart w:id="737" w:name="_Toc129252536"/>
      <w:bookmarkStart w:id="738" w:name="_Toc144024235"/>
      <w:bookmarkStart w:id="739" w:name="_Toc144459667"/>
      <w:bookmarkStart w:id="740" w:name="_Toc151743183"/>
      <w:bookmarkStart w:id="741" w:name="_Toc151743648"/>
      <w:r w:rsidRPr="00F4442C">
        <w:rPr>
          <w:noProof/>
          <w:lang w:eastAsia="zh-CN"/>
        </w:rPr>
        <w:t>6.4</w:t>
      </w:r>
      <w:r w:rsidRPr="00F4442C">
        <w:t>.3.1</w:t>
      </w:r>
      <w:r w:rsidRPr="00F4442C">
        <w:tab/>
        <w:t>Overview</w:t>
      </w:r>
      <w:bookmarkEnd w:id="733"/>
      <w:bookmarkEnd w:id="734"/>
      <w:bookmarkEnd w:id="735"/>
      <w:bookmarkEnd w:id="736"/>
      <w:bookmarkEnd w:id="737"/>
      <w:bookmarkEnd w:id="738"/>
      <w:bookmarkEnd w:id="739"/>
      <w:bookmarkEnd w:id="740"/>
      <w:bookmarkEnd w:id="741"/>
    </w:p>
    <w:p w14:paraId="4022995F" w14:textId="77777777" w:rsidR="00ED591F" w:rsidRPr="00F4442C" w:rsidRDefault="00ED591F" w:rsidP="00ED591F">
      <w:r w:rsidRPr="00F4442C">
        <w:t>This clause describes the structure for the Resource URIs and the resources and methods used for the service.</w:t>
      </w:r>
    </w:p>
    <w:p w14:paraId="0A62B1F3" w14:textId="77777777" w:rsidR="00ED591F" w:rsidRPr="00F4442C" w:rsidRDefault="00ED591F" w:rsidP="00ED591F">
      <w:r w:rsidRPr="00F4442C">
        <w:t>Figure </w:t>
      </w:r>
      <w:r w:rsidRPr="00F4442C">
        <w:rPr>
          <w:noProof/>
          <w:lang w:eastAsia="zh-CN"/>
        </w:rPr>
        <w:t>6.4</w:t>
      </w:r>
      <w:r w:rsidRPr="00F4442C">
        <w:t xml:space="preserve">.3.1-1 depicts the resource URIs structure for the </w:t>
      </w:r>
      <w:proofErr w:type="spellStart"/>
      <w:r w:rsidRPr="00F4442C">
        <w:t>NSCE_PolicyManagement</w:t>
      </w:r>
      <w:proofErr w:type="spellEnd"/>
      <w:r w:rsidRPr="00F4442C">
        <w:t xml:space="preserve"> API.</w:t>
      </w:r>
    </w:p>
    <w:bookmarkStart w:id="742" w:name="_MON_1753275437"/>
    <w:bookmarkEnd w:id="742"/>
    <w:p w14:paraId="075161FE" w14:textId="77777777" w:rsidR="00ED591F" w:rsidRPr="00F4442C" w:rsidRDefault="00ED591F" w:rsidP="00ED591F">
      <w:pPr>
        <w:pStyle w:val="TH"/>
        <w:rPr>
          <w:lang w:val="en-US"/>
        </w:rPr>
      </w:pPr>
      <w:r w:rsidRPr="00F4442C">
        <w:object w:dxaOrig="9633" w:dyaOrig="5900" w14:anchorId="7CB40A21">
          <v:shape id="_x0000_i1072" type="#_x0000_t75" style="width:481.8pt;height:295.8pt" o:ole="">
            <v:imagedata r:id="rId41" o:title=""/>
          </v:shape>
          <o:OLEObject Type="Embed" ProgID="Word.Document.8" ShapeID="_x0000_i1072" DrawAspect="Content" ObjectID="_1764484726" r:id="rId42">
            <o:FieldCodes>\s</o:FieldCodes>
          </o:OLEObject>
        </w:object>
      </w:r>
    </w:p>
    <w:p w14:paraId="5828EEEA" w14:textId="77777777" w:rsidR="00ED591F" w:rsidRPr="00F4442C" w:rsidRDefault="00ED591F" w:rsidP="00ED591F">
      <w:pPr>
        <w:pStyle w:val="TF"/>
      </w:pPr>
      <w:r w:rsidRPr="00F4442C">
        <w:t>Figure </w:t>
      </w:r>
      <w:r w:rsidRPr="00F4442C">
        <w:rPr>
          <w:noProof/>
          <w:lang w:eastAsia="zh-CN"/>
        </w:rPr>
        <w:t>6.4</w:t>
      </w:r>
      <w:r w:rsidRPr="00F4442C">
        <w:t xml:space="preserve">.3.1-1: Resource URIs structure of the </w:t>
      </w:r>
      <w:proofErr w:type="spellStart"/>
      <w:r w:rsidRPr="00F4442C">
        <w:t>NSCE_PolicyManagement</w:t>
      </w:r>
      <w:proofErr w:type="spellEnd"/>
      <w:r w:rsidRPr="00F4442C">
        <w:t xml:space="preserve"> API</w:t>
      </w:r>
    </w:p>
    <w:p w14:paraId="35627634" w14:textId="77777777" w:rsidR="00ED591F" w:rsidRPr="00F4442C" w:rsidRDefault="00ED591F" w:rsidP="00ED591F">
      <w:r w:rsidRPr="00F4442C">
        <w:t>Table </w:t>
      </w:r>
      <w:r w:rsidRPr="00F4442C">
        <w:rPr>
          <w:noProof/>
          <w:lang w:eastAsia="zh-CN"/>
        </w:rPr>
        <w:t>6.4</w:t>
      </w:r>
      <w:r w:rsidRPr="00F4442C">
        <w:t xml:space="preserve">.3.1-1 provides an overview of the resources and applicable HTTP methods for the </w:t>
      </w:r>
      <w:proofErr w:type="spellStart"/>
      <w:r w:rsidRPr="00F4442C">
        <w:t>NSCE_PolicyManagement</w:t>
      </w:r>
      <w:proofErr w:type="spellEnd"/>
      <w:r w:rsidRPr="00F4442C">
        <w:t xml:space="preserve"> </w:t>
      </w:r>
      <w:r w:rsidRPr="00F4442C">
        <w:rPr>
          <w:lang w:val="en-US"/>
        </w:rPr>
        <w:t>API</w:t>
      </w:r>
      <w:r w:rsidRPr="00F4442C">
        <w:t>.</w:t>
      </w:r>
    </w:p>
    <w:p w14:paraId="1D5D71A6" w14:textId="77777777" w:rsidR="00ED591F" w:rsidRPr="00F4442C" w:rsidRDefault="00ED591F" w:rsidP="00ED591F">
      <w:pPr>
        <w:pStyle w:val="TH"/>
      </w:pPr>
      <w:r w:rsidRPr="00F4442C">
        <w:lastRenderedPageBreak/>
        <w:t>Table </w:t>
      </w:r>
      <w:r w:rsidRPr="00F4442C">
        <w:rPr>
          <w:noProof/>
          <w:lang w:eastAsia="zh-CN"/>
        </w:rPr>
        <w:t>6.4</w:t>
      </w:r>
      <w:r w:rsidRPr="00F4442C">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9"/>
        <w:gridCol w:w="2418"/>
        <w:gridCol w:w="1039"/>
        <w:gridCol w:w="3535"/>
      </w:tblGrid>
      <w:tr w:rsidR="00ED591F" w:rsidRPr="00F4442C" w14:paraId="13F5B976" w14:textId="77777777" w:rsidTr="002260CC">
        <w:trPr>
          <w:jc w:val="center"/>
        </w:trPr>
        <w:tc>
          <w:tcPr>
            <w:tcW w:w="1312" w:type="pct"/>
            <w:shd w:val="clear" w:color="auto" w:fill="C0C0C0"/>
            <w:vAlign w:val="center"/>
            <w:hideMark/>
          </w:tcPr>
          <w:p w14:paraId="24DDAF18" w14:textId="77777777" w:rsidR="00ED591F" w:rsidRPr="00F4442C" w:rsidRDefault="00ED591F" w:rsidP="002260CC">
            <w:pPr>
              <w:pStyle w:val="TAH"/>
            </w:pPr>
            <w:r w:rsidRPr="00F4442C">
              <w:t>Resource name</w:t>
            </w:r>
          </w:p>
        </w:tc>
        <w:tc>
          <w:tcPr>
            <w:tcW w:w="1275" w:type="pct"/>
            <w:shd w:val="clear" w:color="auto" w:fill="C0C0C0"/>
            <w:vAlign w:val="center"/>
            <w:hideMark/>
          </w:tcPr>
          <w:p w14:paraId="6792F1A0" w14:textId="77777777" w:rsidR="00ED591F" w:rsidRPr="00F4442C" w:rsidRDefault="00ED591F" w:rsidP="002260CC">
            <w:pPr>
              <w:pStyle w:val="TAH"/>
            </w:pPr>
            <w:r w:rsidRPr="00F4442C">
              <w:t>Resource URI</w:t>
            </w:r>
          </w:p>
        </w:tc>
        <w:tc>
          <w:tcPr>
            <w:tcW w:w="548" w:type="pct"/>
            <w:shd w:val="clear" w:color="auto" w:fill="C0C0C0"/>
            <w:vAlign w:val="center"/>
            <w:hideMark/>
          </w:tcPr>
          <w:p w14:paraId="0B4C7306" w14:textId="77777777" w:rsidR="00ED591F" w:rsidRPr="00F4442C" w:rsidRDefault="00ED591F" w:rsidP="002260CC">
            <w:pPr>
              <w:pStyle w:val="TAH"/>
            </w:pPr>
            <w:r w:rsidRPr="00F4442C">
              <w:t>HTTP method or custom operation</w:t>
            </w:r>
          </w:p>
        </w:tc>
        <w:tc>
          <w:tcPr>
            <w:tcW w:w="1864" w:type="pct"/>
            <w:shd w:val="clear" w:color="auto" w:fill="C0C0C0"/>
            <w:vAlign w:val="center"/>
            <w:hideMark/>
          </w:tcPr>
          <w:p w14:paraId="0EE5763D" w14:textId="77777777" w:rsidR="00ED591F" w:rsidRPr="00F4442C" w:rsidRDefault="00ED591F" w:rsidP="002260CC">
            <w:pPr>
              <w:pStyle w:val="TAH"/>
            </w:pPr>
            <w:r w:rsidRPr="00F4442C">
              <w:t>Description</w:t>
            </w:r>
          </w:p>
        </w:tc>
      </w:tr>
      <w:tr w:rsidR="00ED591F" w:rsidRPr="00F4442C" w14:paraId="0D622524" w14:textId="77777777" w:rsidTr="002260CC">
        <w:trPr>
          <w:jc w:val="center"/>
        </w:trPr>
        <w:tc>
          <w:tcPr>
            <w:tcW w:w="1312" w:type="pct"/>
            <w:vAlign w:val="center"/>
            <w:hideMark/>
          </w:tcPr>
          <w:p w14:paraId="54D8994A" w14:textId="77777777" w:rsidR="00ED591F" w:rsidRPr="00F4442C" w:rsidRDefault="00ED591F" w:rsidP="002260CC">
            <w:pPr>
              <w:pStyle w:val="TAL"/>
            </w:pPr>
            <w:r w:rsidRPr="00F4442C">
              <w:t xml:space="preserve">Policy </w:t>
            </w:r>
            <w:proofErr w:type="spellStart"/>
            <w:r w:rsidRPr="00F4442C">
              <w:t>Provisionings</w:t>
            </w:r>
            <w:proofErr w:type="spellEnd"/>
          </w:p>
        </w:tc>
        <w:tc>
          <w:tcPr>
            <w:tcW w:w="1275" w:type="pct"/>
            <w:vAlign w:val="center"/>
            <w:hideMark/>
          </w:tcPr>
          <w:p w14:paraId="147D9948" w14:textId="77777777" w:rsidR="00ED591F" w:rsidRPr="00F4442C" w:rsidRDefault="00ED591F" w:rsidP="002260CC">
            <w:pPr>
              <w:pStyle w:val="TAL"/>
              <w:rPr>
                <w:lang w:val="en-US"/>
              </w:rPr>
            </w:pPr>
            <w:r w:rsidRPr="00F4442C">
              <w:t>/</w:t>
            </w:r>
            <w:proofErr w:type="spellStart"/>
            <w:proofErr w:type="gramStart"/>
            <w:r w:rsidRPr="00F4442C">
              <w:t>provisionings</w:t>
            </w:r>
            <w:proofErr w:type="spellEnd"/>
            <w:proofErr w:type="gramEnd"/>
          </w:p>
        </w:tc>
        <w:tc>
          <w:tcPr>
            <w:tcW w:w="548" w:type="pct"/>
            <w:vAlign w:val="center"/>
            <w:hideMark/>
          </w:tcPr>
          <w:p w14:paraId="316E1A20" w14:textId="77777777" w:rsidR="00ED591F" w:rsidRPr="00F4442C" w:rsidRDefault="00ED591F" w:rsidP="002260CC">
            <w:pPr>
              <w:pStyle w:val="TAC"/>
            </w:pPr>
            <w:r w:rsidRPr="00F4442C">
              <w:t>POST</w:t>
            </w:r>
          </w:p>
        </w:tc>
        <w:tc>
          <w:tcPr>
            <w:tcW w:w="1864" w:type="pct"/>
            <w:vAlign w:val="center"/>
            <w:hideMark/>
          </w:tcPr>
          <w:p w14:paraId="67ED1597" w14:textId="77777777" w:rsidR="00ED591F" w:rsidRPr="00F4442C" w:rsidRDefault="00ED591F" w:rsidP="002260CC">
            <w:pPr>
              <w:pStyle w:val="TAL"/>
            </w:pPr>
            <w:r w:rsidRPr="00F4442C">
              <w:rPr>
                <w:noProof/>
                <w:lang w:eastAsia="zh-CN"/>
              </w:rPr>
              <w:t xml:space="preserve">Request the creation of a </w:t>
            </w:r>
            <w:r w:rsidRPr="00F4442C">
              <w:t>Policy Provisioning</w:t>
            </w:r>
            <w:r w:rsidRPr="00F4442C">
              <w:rPr>
                <w:noProof/>
                <w:lang w:eastAsia="zh-CN"/>
              </w:rPr>
              <w:t>.</w:t>
            </w:r>
          </w:p>
        </w:tc>
      </w:tr>
      <w:tr w:rsidR="00ED591F" w:rsidRPr="00F4442C" w14:paraId="74D73F01" w14:textId="77777777" w:rsidTr="002260CC">
        <w:trPr>
          <w:jc w:val="center"/>
        </w:trPr>
        <w:tc>
          <w:tcPr>
            <w:tcW w:w="0" w:type="auto"/>
            <w:vMerge w:val="restart"/>
            <w:vAlign w:val="center"/>
          </w:tcPr>
          <w:p w14:paraId="09377D0B" w14:textId="77777777" w:rsidR="00ED591F" w:rsidRPr="00F4442C" w:rsidRDefault="00ED591F" w:rsidP="002260CC">
            <w:pPr>
              <w:pStyle w:val="TAL"/>
            </w:pPr>
            <w:r w:rsidRPr="00F4442C">
              <w:t>Individual Policy Provisioning</w:t>
            </w:r>
          </w:p>
        </w:tc>
        <w:tc>
          <w:tcPr>
            <w:tcW w:w="1275" w:type="pct"/>
            <w:vMerge w:val="restart"/>
            <w:vAlign w:val="center"/>
          </w:tcPr>
          <w:p w14:paraId="30C4D3DB" w14:textId="77777777" w:rsidR="00ED591F" w:rsidRPr="00F4442C" w:rsidRDefault="00ED591F" w:rsidP="002260CC">
            <w:pPr>
              <w:pStyle w:val="TAL"/>
            </w:pPr>
            <w:r w:rsidRPr="00F4442C">
              <w:t>/</w:t>
            </w:r>
            <w:proofErr w:type="spellStart"/>
            <w:r w:rsidRPr="00F4442C">
              <w:t>provisionings</w:t>
            </w:r>
            <w:proofErr w:type="spellEnd"/>
            <w:r w:rsidRPr="00F4442C">
              <w:t>/{</w:t>
            </w:r>
            <w:proofErr w:type="spellStart"/>
            <w:r w:rsidRPr="00F4442C">
              <w:t>provId</w:t>
            </w:r>
            <w:proofErr w:type="spellEnd"/>
            <w:r w:rsidRPr="00F4442C">
              <w:t>}</w:t>
            </w:r>
          </w:p>
        </w:tc>
        <w:tc>
          <w:tcPr>
            <w:tcW w:w="548" w:type="pct"/>
            <w:vAlign w:val="center"/>
          </w:tcPr>
          <w:p w14:paraId="0A004FA1" w14:textId="77777777" w:rsidR="00ED591F" w:rsidRPr="00F4442C" w:rsidRDefault="00ED591F" w:rsidP="002260CC">
            <w:pPr>
              <w:pStyle w:val="TAC"/>
            </w:pPr>
            <w:r w:rsidRPr="00F4442C">
              <w:t>GET</w:t>
            </w:r>
          </w:p>
        </w:tc>
        <w:tc>
          <w:tcPr>
            <w:tcW w:w="1864" w:type="pct"/>
            <w:vAlign w:val="center"/>
          </w:tcPr>
          <w:p w14:paraId="48FB8983" w14:textId="77777777" w:rsidR="00ED591F" w:rsidRPr="00F4442C" w:rsidRDefault="00ED591F" w:rsidP="002260CC">
            <w:pPr>
              <w:pStyle w:val="TAL"/>
            </w:pPr>
            <w:r w:rsidRPr="00F4442C">
              <w:rPr>
                <w:noProof/>
                <w:lang w:eastAsia="zh-CN"/>
              </w:rPr>
              <w:t xml:space="preserve">Retrieve an existing </w:t>
            </w:r>
            <w:r w:rsidRPr="00F4442C">
              <w:t>Policy Provisioning.</w:t>
            </w:r>
          </w:p>
        </w:tc>
      </w:tr>
      <w:tr w:rsidR="00ED591F" w:rsidRPr="00F4442C" w14:paraId="7A25C9FF" w14:textId="77777777" w:rsidTr="002260CC">
        <w:trPr>
          <w:jc w:val="center"/>
        </w:trPr>
        <w:tc>
          <w:tcPr>
            <w:tcW w:w="0" w:type="auto"/>
            <w:vMerge/>
            <w:vAlign w:val="center"/>
          </w:tcPr>
          <w:p w14:paraId="0098F018" w14:textId="77777777" w:rsidR="00ED591F" w:rsidRPr="00F4442C" w:rsidRDefault="00ED591F" w:rsidP="002260CC">
            <w:pPr>
              <w:pStyle w:val="TAL"/>
            </w:pPr>
          </w:p>
        </w:tc>
        <w:tc>
          <w:tcPr>
            <w:tcW w:w="1275" w:type="pct"/>
            <w:vMerge/>
            <w:vAlign w:val="center"/>
          </w:tcPr>
          <w:p w14:paraId="063F7D66" w14:textId="77777777" w:rsidR="00ED591F" w:rsidRPr="00F4442C" w:rsidRDefault="00ED591F" w:rsidP="002260CC">
            <w:pPr>
              <w:pStyle w:val="TAL"/>
            </w:pPr>
          </w:p>
        </w:tc>
        <w:tc>
          <w:tcPr>
            <w:tcW w:w="548" w:type="pct"/>
            <w:vAlign w:val="center"/>
          </w:tcPr>
          <w:p w14:paraId="4CBA59C4" w14:textId="77777777" w:rsidR="00ED591F" w:rsidRPr="00F4442C" w:rsidRDefault="00ED591F" w:rsidP="002260CC">
            <w:pPr>
              <w:pStyle w:val="TAC"/>
            </w:pPr>
            <w:r w:rsidRPr="00F4442C">
              <w:t>PUT</w:t>
            </w:r>
          </w:p>
        </w:tc>
        <w:tc>
          <w:tcPr>
            <w:tcW w:w="1864" w:type="pct"/>
            <w:vAlign w:val="center"/>
          </w:tcPr>
          <w:p w14:paraId="2412A3E2" w14:textId="77777777" w:rsidR="00ED591F" w:rsidRPr="00F4442C" w:rsidRDefault="00ED591F" w:rsidP="002260CC">
            <w:pPr>
              <w:pStyle w:val="TAL"/>
              <w:rPr>
                <w:noProof/>
                <w:lang w:eastAsia="zh-CN"/>
              </w:rPr>
            </w:pPr>
            <w:r w:rsidRPr="00F4442C">
              <w:rPr>
                <w:noProof/>
                <w:lang w:eastAsia="zh-CN"/>
              </w:rPr>
              <w:t xml:space="preserve">Request the update of an existing </w:t>
            </w:r>
            <w:r w:rsidRPr="00F4442C">
              <w:t>Policy Provisioning.</w:t>
            </w:r>
          </w:p>
        </w:tc>
      </w:tr>
      <w:tr w:rsidR="00ED591F" w:rsidRPr="00F4442C" w14:paraId="7D1E9D71" w14:textId="77777777" w:rsidTr="002260CC">
        <w:trPr>
          <w:jc w:val="center"/>
        </w:trPr>
        <w:tc>
          <w:tcPr>
            <w:tcW w:w="0" w:type="auto"/>
            <w:vMerge/>
            <w:vAlign w:val="center"/>
          </w:tcPr>
          <w:p w14:paraId="16C344FC" w14:textId="77777777" w:rsidR="00ED591F" w:rsidRPr="00F4442C" w:rsidRDefault="00ED591F" w:rsidP="002260CC">
            <w:pPr>
              <w:pStyle w:val="TAL"/>
            </w:pPr>
          </w:p>
        </w:tc>
        <w:tc>
          <w:tcPr>
            <w:tcW w:w="1275" w:type="pct"/>
            <w:vMerge/>
            <w:vAlign w:val="center"/>
          </w:tcPr>
          <w:p w14:paraId="5C3A2913" w14:textId="77777777" w:rsidR="00ED591F" w:rsidRPr="00F4442C" w:rsidRDefault="00ED591F" w:rsidP="002260CC">
            <w:pPr>
              <w:pStyle w:val="TAL"/>
            </w:pPr>
          </w:p>
        </w:tc>
        <w:tc>
          <w:tcPr>
            <w:tcW w:w="548" w:type="pct"/>
            <w:vAlign w:val="center"/>
          </w:tcPr>
          <w:p w14:paraId="3E469A37" w14:textId="77777777" w:rsidR="00ED591F" w:rsidRPr="00F4442C" w:rsidRDefault="00ED591F" w:rsidP="002260CC">
            <w:pPr>
              <w:pStyle w:val="TAC"/>
            </w:pPr>
            <w:r w:rsidRPr="00F4442C">
              <w:t>PATCH</w:t>
            </w:r>
          </w:p>
        </w:tc>
        <w:tc>
          <w:tcPr>
            <w:tcW w:w="1864" w:type="pct"/>
            <w:vAlign w:val="center"/>
          </w:tcPr>
          <w:p w14:paraId="3597016E" w14:textId="77777777" w:rsidR="00ED591F" w:rsidRPr="00F4442C" w:rsidRDefault="00ED591F" w:rsidP="002260CC">
            <w:pPr>
              <w:pStyle w:val="TAL"/>
              <w:rPr>
                <w:noProof/>
                <w:lang w:eastAsia="zh-CN"/>
              </w:rPr>
            </w:pPr>
            <w:r w:rsidRPr="00F4442C">
              <w:rPr>
                <w:noProof/>
                <w:lang w:eastAsia="zh-CN"/>
              </w:rPr>
              <w:t xml:space="preserve">Request the modification of an existing </w:t>
            </w:r>
            <w:r w:rsidRPr="00F4442C">
              <w:t>Policy Provisioning.</w:t>
            </w:r>
          </w:p>
        </w:tc>
      </w:tr>
      <w:tr w:rsidR="00ED591F" w:rsidRPr="00F4442C" w14:paraId="3BDFDCA8" w14:textId="77777777" w:rsidTr="002260CC">
        <w:trPr>
          <w:jc w:val="center"/>
        </w:trPr>
        <w:tc>
          <w:tcPr>
            <w:tcW w:w="0" w:type="auto"/>
            <w:vMerge/>
            <w:vAlign w:val="center"/>
          </w:tcPr>
          <w:p w14:paraId="1A8AF901" w14:textId="77777777" w:rsidR="00ED591F" w:rsidRPr="00F4442C" w:rsidRDefault="00ED591F" w:rsidP="002260CC">
            <w:pPr>
              <w:pStyle w:val="TAL"/>
            </w:pPr>
          </w:p>
        </w:tc>
        <w:tc>
          <w:tcPr>
            <w:tcW w:w="1275" w:type="pct"/>
            <w:vMerge/>
            <w:vAlign w:val="center"/>
          </w:tcPr>
          <w:p w14:paraId="607F6611" w14:textId="77777777" w:rsidR="00ED591F" w:rsidRPr="00F4442C" w:rsidRDefault="00ED591F" w:rsidP="002260CC">
            <w:pPr>
              <w:pStyle w:val="TAL"/>
            </w:pPr>
          </w:p>
        </w:tc>
        <w:tc>
          <w:tcPr>
            <w:tcW w:w="548" w:type="pct"/>
            <w:vAlign w:val="center"/>
          </w:tcPr>
          <w:p w14:paraId="127B77B0" w14:textId="77777777" w:rsidR="00ED591F" w:rsidRPr="00F4442C" w:rsidRDefault="00ED591F" w:rsidP="002260CC">
            <w:pPr>
              <w:pStyle w:val="TAC"/>
            </w:pPr>
            <w:r w:rsidRPr="00F4442C">
              <w:t>DELETE</w:t>
            </w:r>
          </w:p>
        </w:tc>
        <w:tc>
          <w:tcPr>
            <w:tcW w:w="1864" w:type="pct"/>
            <w:vAlign w:val="center"/>
          </w:tcPr>
          <w:p w14:paraId="25AB68CA" w14:textId="77777777" w:rsidR="00ED591F" w:rsidRPr="00F4442C" w:rsidRDefault="00ED591F" w:rsidP="002260CC">
            <w:pPr>
              <w:pStyle w:val="TAL"/>
            </w:pPr>
            <w:r w:rsidRPr="00F4442C">
              <w:rPr>
                <w:noProof/>
                <w:lang w:eastAsia="zh-CN"/>
              </w:rPr>
              <w:t xml:space="preserve">Request the deletion of an existing </w:t>
            </w:r>
            <w:r w:rsidRPr="00F4442C">
              <w:t>Policy Provisioning.</w:t>
            </w:r>
          </w:p>
        </w:tc>
      </w:tr>
      <w:tr w:rsidR="00ED591F" w:rsidRPr="00F4442C" w14:paraId="7ADE06F6" w14:textId="77777777" w:rsidTr="002260CC">
        <w:trPr>
          <w:jc w:val="center"/>
        </w:trPr>
        <w:tc>
          <w:tcPr>
            <w:tcW w:w="0" w:type="auto"/>
            <w:vAlign w:val="center"/>
          </w:tcPr>
          <w:p w14:paraId="1620F99E" w14:textId="77777777" w:rsidR="00ED591F" w:rsidRPr="00F4442C" w:rsidRDefault="00ED591F" w:rsidP="002260CC">
            <w:pPr>
              <w:pStyle w:val="TAL"/>
            </w:pPr>
            <w:r w:rsidRPr="00F4442C">
              <w:t>Policy Usage</w:t>
            </w:r>
            <w:r w:rsidRPr="00F4442C">
              <w:rPr>
                <w:rFonts w:eastAsia="等线"/>
              </w:rPr>
              <w:t xml:space="preserve"> Subscriptions</w:t>
            </w:r>
          </w:p>
        </w:tc>
        <w:tc>
          <w:tcPr>
            <w:tcW w:w="1275" w:type="pct"/>
            <w:vAlign w:val="center"/>
          </w:tcPr>
          <w:p w14:paraId="0A14DB0C" w14:textId="77777777" w:rsidR="00ED591F" w:rsidRPr="00F4442C" w:rsidRDefault="00ED591F" w:rsidP="002260CC">
            <w:pPr>
              <w:pStyle w:val="TAL"/>
            </w:pPr>
            <w:r w:rsidRPr="00F4442C">
              <w:t>/</w:t>
            </w:r>
            <w:proofErr w:type="gramStart"/>
            <w:r w:rsidRPr="00F4442C">
              <w:t>subscriptions</w:t>
            </w:r>
            <w:proofErr w:type="gramEnd"/>
          </w:p>
        </w:tc>
        <w:tc>
          <w:tcPr>
            <w:tcW w:w="548" w:type="pct"/>
            <w:vAlign w:val="center"/>
          </w:tcPr>
          <w:p w14:paraId="5D241B1F" w14:textId="77777777" w:rsidR="00ED591F" w:rsidRPr="00F4442C" w:rsidRDefault="00ED591F" w:rsidP="002260CC">
            <w:pPr>
              <w:pStyle w:val="TAC"/>
            </w:pPr>
            <w:r w:rsidRPr="00F4442C">
              <w:t>POST</w:t>
            </w:r>
          </w:p>
        </w:tc>
        <w:tc>
          <w:tcPr>
            <w:tcW w:w="1864" w:type="pct"/>
            <w:vAlign w:val="center"/>
          </w:tcPr>
          <w:p w14:paraId="4D316434" w14:textId="77777777" w:rsidR="00ED591F" w:rsidRPr="00F4442C" w:rsidRDefault="00ED591F" w:rsidP="002260CC">
            <w:pPr>
              <w:pStyle w:val="TAL"/>
              <w:rPr>
                <w:noProof/>
                <w:lang w:eastAsia="zh-CN"/>
              </w:rPr>
            </w:pPr>
            <w:r w:rsidRPr="00F4442C">
              <w:rPr>
                <w:noProof/>
                <w:lang w:eastAsia="zh-CN"/>
              </w:rPr>
              <w:t xml:space="preserve">Request the creation of a </w:t>
            </w:r>
            <w:r w:rsidRPr="00F4442C">
              <w:t>Policy Usage</w:t>
            </w:r>
            <w:r w:rsidRPr="00F4442C">
              <w:rPr>
                <w:rFonts w:eastAsia="等线"/>
              </w:rPr>
              <w:t xml:space="preserve"> Subscription.</w:t>
            </w:r>
          </w:p>
        </w:tc>
      </w:tr>
      <w:tr w:rsidR="00ED591F" w:rsidRPr="00F4442C" w14:paraId="65843659" w14:textId="77777777" w:rsidTr="002260CC">
        <w:trPr>
          <w:jc w:val="center"/>
        </w:trPr>
        <w:tc>
          <w:tcPr>
            <w:tcW w:w="0" w:type="auto"/>
            <w:vMerge w:val="restart"/>
            <w:vAlign w:val="center"/>
          </w:tcPr>
          <w:p w14:paraId="32BE1709" w14:textId="77777777" w:rsidR="00ED591F" w:rsidRPr="00F4442C" w:rsidRDefault="00ED591F" w:rsidP="002260CC">
            <w:pPr>
              <w:pStyle w:val="TAL"/>
            </w:pPr>
            <w:r w:rsidRPr="00F4442C">
              <w:t xml:space="preserve">Individual Policy </w:t>
            </w:r>
            <w:r w:rsidRPr="00F4442C">
              <w:rPr>
                <w:rFonts w:eastAsia="等线"/>
              </w:rPr>
              <w:t>Usage Subscription</w:t>
            </w:r>
          </w:p>
        </w:tc>
        <w:tc>
          <w:tcPr>
            <w:tcW w:w="1275" w:type="pct"/>
            <w:vMerge w:val="restart"/>
            <w:vAlign w:val="center"/>
          </w:tcPr>
          <w:p w14:paraId="41867DED" w14:textId="77777777" w:rsidR="00ED591F" w:rsidRPr="00F4442C" w:rsidRDefault="00ED591F" w:rsidP="002260CC">
            <w:pPr>
              <w:pStyle w:val="TAL"/>
            </w:pPr>
            <w:r w:rsidRPr="00F4442C">
              <w:t>/</w:t>
            </w:r>
            <w:proofErr w:type="spellStart"/>
            <w:r w:rsidRPr="00F4442C">
              <w:t>sbscriptions</w:t>
            </w:r>
            <w:proofErr w:type="spellEnd"/>
            <w:r w:rsidRPr="00F4442C">
              <w:t>/{</w:t>
            </w:r>
            <w:proofErr w:type="spellStart"/>
            <w:r w:rsidRPr="00F4442C">
              <w:t>subscriptionId</w:t>
            </w:r>
            <w:proofErr w:type="spellEnd"/>
            <w:r w:rsidRPr="00F4442C">
              <w:t>}</w:t>
            </w:r>
          </w:p>
        </w:tc>
        <w:tc>
          <w:tcPr>
            <w:tcW w:w="548" w:type="pct"/>
            <w:vAlign w:val="center"/>
          </w:tcPr>
          <w:p w14:paraId="5F99B5C7" w14:textId="77777777" w:rsidR="00ED591F" w:rsidRPr="00F4442C" w:rsidRDefault="00ED591F" w:rsidP="002260CC">
            <w:pPr>
              <w:pStyle w:val="TAC"/>
            </w:pPr>
            <w:r w:rsidRPr="00F4442C">
              <w:t>GET</w:t>
            </w:r>
          </w:p>
        </w:tc>
        <w:tc>
          <w:tcPr>
            <w:tcW w:w="1864" w:type="pct"/>
            <w:vAlign w:val="center"/>
          </w:tcPr>
          <w:p w14:paraId="26DF747A" w14:textId="77777777" w:rsidR="00ED591F" w:rsidRPr="00F4442C" w:rsidRDefault="00ED591F" w:rsidP="002260CC">
            <w:pPr>
              <w:pStyle w:val="TAL"/>
              <w:rPr>
                <w:noProof/>
                <w:lang w:eastAsia="zh-CN"/>
              </w:rPr>
            </w:pPr>
            <w:r w:rsidRPr="00F4442C">
              <w:rPr>
                <w:noProof/>
                <w:lang w:eastAsia="zh-CN"/>
              </w:rPr>
              <w:t xml:space="preserve">Retrieve an existing </w:t>
            </w:r>
            <w:r w:rsidRPr="00F4442C">
              <w:t>Policy Usage</w:t>
            </w:r>
            <w:r w:rsidRPr="00F4442C">
              <w:rPr>
                <w:rFonts w:eastAsia="等线"/>
              </w:rPr>
              <w:t xml:space="preserve"> Subscription</w:t>
            </w:r>
            <w:r w:rsidRPr="00F4442C">
              <w:t>.</w:t>
            </w:r>
          </w:p>
        </w:tc>
      </w:tr>
      <w:tr w:rsidR="00ED591F" w:rsidRPr="00F4442C" w14:paraId="68EEBF92" w14:textId="77777777" w:rsidTr="002260CC">
        <w:trPr>
          <w:jc w:val="center"/>
        </w:trPr>
        <w:tc>
          <w:tcPr>
            <w:tcW w:w="0" w:type="auto"/>
            <w:vMerge/>
            <w:vAlign w:val="center"/>
          </w:tcPr>
          <w:p w14:paraId="1C25DFDB" w14:textId="77777777" w:rsidR="00ED591F" w:rsidRPr="00F4442C" w:rsidRDefault="00ED591F" w:rsidP="002260CC">
            <w:pPr>
              <w:pStyle w:val="TAL"/>
            </w:pPr>
          </w:p>
        </w:tc>
        <w:tc>
          <w:tcPr>
            <w:tcW w:w="1275" w:type="pct"/>
            <w:vMerge/>
            <w:vAlign w:val="center"/>
          </w:tcPr>
          <w:p w14:paraId="7409A122" w14:textId="77777777" w:rsidR="00ED591F" w:rsidRPr="00F4442C" w:rsidRDefault="00ED591F" w:rsidP="002260CC">
            <w:pPr>
              <w:pStyle w:val="TAL"/>
            </w:pPr>
          </w:p>
        </w:tc>
        <w:tc>
          <w:tcPr>
            <w:tcW w:w="548" w:type="pct"/>
            <w:vAlign w:val="center"/>
          </w:tcPr>
          <w:p w14:paraId="3077879E" w14:textId="77777777" w:rsidR="00ED591F" w:rsidRPr="00F4442C" w:rsidRDefault="00ED591F" w:rsidP="002260CC">
            <w:pPr>
              <w:pStyle w:val="TAC"/>
            </w:pPr>
            <w:r w:rsidRPr="00F4442C">
              <w:t>PUT</w:t>
            </w:r>
          </w:p>
        </w:tc>
        <w:tc>
          <w:tcPr>
            <w:tcW w:w="1864" w:type="pct"/>
            <w:vAlign w:val="center"/>
          </w:tcPr>
          <w:p w14:paraId="749A9262" w14:textId="77777777" w:rsidR="00ED591F" w:rsidRPr="00F4442C" w:rsidRDefault="00ED591F" w:rsidP="002260CC">
            <w:pPr>
              <w:pStyle w:val="TAL"/>
              <w:rPr>
                <w:noProof/>
                <w:lang w:eastAsia="zh-CN"/>
              </w:rPr>
            </w:pPr>
            <w:r w:rsidRPr="00F4442C">
              <w:rPr>
                <w:noProof/>
                <w:lang w:eastAsia="zh-CN"/>
              </w:rPr>
              <w:t xml:space="preserve">Request the update of an existing </w:t>
            </w:r>
            <w:r w:rsidRPr="00F4442C">
              <w:t>Policy Usage</w:t>
            </w:r>
            <w:r w:rsidRPr="00F4442C">
              <w:rPr>
                <w:rFonts w:eastAsia="等线"/>
              </w:rPr>
              <w:t xml:space="preserve"> Subscription</w:t>
            </w:r>
            <w:r w:rsidRPr="00F4442C">
              <w:t>.</w:t>
            </w:r>
          </w:p>
        </w:tc>
      </w:tr>
      <w:tr w:rsidR="00ED591F" w:rsidRPr="00F4442C" w14:paraId="31976083" w14:textId="77777777" w:rsidTr="002260CC">
        <w:trPr>
          <w:jc w:val="center"/>
        </w:trPr>
        <w:tc>
          <w:tcPr>
            <w:tcW w:w="0" w:type="auto"/>
            <w:vMerge/>
            <w:vAlign w:val="center"/>
          </w:tcPr>
          <w:p w14:paraId="2A383B8D" w14:textId="77777777" w:rsidR="00ED591F" w:rsidRPr="00F4442C" w:rsidRDefault="00ED591F" w:rsidP="002260CC">
            <w:pPr>
              <w:pStyle w:val="TAL"/>
            </w:pPr>
          </w:p>
        </w:tc>
        <w:tc>
          <w:tcPr>
            <w:tcW w:w="1275" w:type="pct"/>
            <w:vMerge/>
            <w:vAlign w:val="center"/>
          </w:tcPr>
          <w:p w14:paraId="4A515F32" w14:textId="77777777" w:rsidR="00ED591F" w:rsidRPr="00F4442C" w:rsidRDefault="00ED591F" w:rsidP="002260CC">
            <w:pPr>
              <w:pStyle w:val="TAL"/>
            </w:pPr>
          </w:p>
        </w:tc>
        <w:tc>
          <w:tcPr>
            <w:tcW w:w="548" w:type="pct"/>
            <w:vAlign w:val="center"/>
          </w:tcPr>
          <w:p w14:paraId="2EBDEC3D" w14:textId="77777777" w:rsidR="00ED591F" w:rsidRPr="00F4442C" w:rsidRDefault="00ED591F" w:rsidP="002260CC">
            <w:pPr>
              <w:pStyle w:val="TAC"/>
            </w:pPr>
            <w:r w:rsidRPr="00F4442C">
              <w:t>PATCH</w:t>
            </w:r>
          </w:p>
        </w:tc>
        <w:tc>
          <w:tcPr>
            <w:tcW w:w="1864" w:type="pct"/>
            <w:vAlign w:val="center"/>
          </w:tcPr>
          <w:p w14:paraId="471CA94A" w14:textId="77777777" w:rsidR="00ED591F" w:rsidRPr="00F4442C" w:rsidRDefault="00ED591F" w:rsidP="002260CC">
            <w:pPr>
              <w:pStyle w:val="TAL"/>
              <w:rPr>
                <w:noProof/>
                <w:lang w:eastAsia="zh-CN"/>
              </w:rPr>
            </w:pPr>
            <w:r w:rsidRPr="00F4442C">
              <w:rPr>
                <w:noProof/>
                <w:lang w:eastAsia="zh-CN"/>
              </w:rPr>
              <w:t xml:space="preserve">Request the modification of an existing </w:t>
            </w:r>
            <w:r w:rsidRPr="00F4442C">
              <w:t>Policy Usage</w:t>
            </w:r>
            <w:r w:rsidRPr="00F4442C">
              <w:rPr>
                <w:rFonts w:eastAsia="等线"/>
              </w:rPr>
              <w:t xml:space="preserve"> Subscription</w:t>
            </w:r>
            <w:r w:rsidRPr="00F4442C">
              <w:t>.</w:t>
            </w:r>
          </w:p>
        </w:tc>
      </w:tr>
      <w:tr w:rsidR="00ED591F" w:rsidRPr="00F4442C" w14:paraId="5FADCFCD" w14:textId="77777777" w:rsidTr="002260CC">
        <w:trPr>
          <w:jc w:val="center"/>
        </w:trPr>
        <w:tc>
          <w:tcPr>
            <w:tcW w:w="0" w:type="auto"/>
            <w:vMerge/>
            <w:vAlign w:val="center"/>
          </w:tcPr>
          <w:p w14:paraId="175E5942" w14:textId="77777777" w:rsidR="00ED591F" w:rsidRPr="00F4442C" w:rsidRDefault="00ED591F" w:rsidP="002260CC">
            <w:pPr>
              <w:pStyle w:val="TAL"/>
            </w:pPr>
          </w:p>
        </w:tc>
        <w:tc>
          <w:tcPr>
            <w:tcW w:w="1275" w:type="pct"/>
            <w:vMerge/>
            <w:vAlign w:val="center"/>
          </w:tcPr>
          <w:p w14:paraId="19930063" w14:textId="77777777" w:rsidR="00ED591F" w:rsidRPr="00F4442C" w:rsidRDefault="00ED591F" w:rsidP="002260CC">
            <w:pPr>
              <w:pStyle w:val="TAL"/>
            </w:pPr>
          </w:p>
        </w:tc>
        <w:tc>
          <w:tcPr>
            <w:tcW w:w="548" w:type="pct"/>
            <w:vAlign w:val="center"/>
          </w:tcPr>
          <w:p w14:paraId="37828D6A" w14:textId="77777777" w:rsidR="00ED591F" w:rsidRPr="00F4442C" w:rsidRDefault="00ED591F" w:rsidP="002260CC">
            <w:pPr>
              <w:pStyle w:val="TAC"/>
            </w:pPr>
            <w:r w:rsidRPr="00F4442C">
              <w:t>DELETE</w:t>
            </w:r>
          </w:p>
        </w:tc>
        <w:tc>
          <w:tcPr>
            <w:tcW w:w="1864" w:type="pct"/>
            <w:vAlign w:val="center"/>
          </w:tcPr>
          <w:p w14:paraId="2677DEDF" w14:textId="77777777" w:rsidR="00ED591F" w:rsidRPr="00F4442C" w:rsidRDefault="00ED591F" w:rsidP="002260CC">
            <w:pPr>
              <w:pStyle w:val="TAL"/>
              <w:rPr>
                <w:noProof/>
                <w:lang w:eastAsia="zh-CN"/>
              </w:rPr>
            </w:pPr>
            <w:r w:rsidRPr="00F4442C">
              <w:rPr>
                <w:noProof/>
                <w:lang w:eastAsia="zh-CN"/>
              </w:rPr>
              <w:t xml:space="preserve">Request the deletion of an existing </w:t>
            </w:r>
            <w:r w:rsidRPr="00F4442C">
              <w:t>Policy Usage</w:t>
            </w:r>
            <w:r w:rsidRPr="00F4442C">
              <w:rPr>
                <w:rFonts w:eastAsia="等线"/>
              </w:rPr>
              <w:t xml:space="preserve"> Subscription</w:t>
            </w:r>
            <w:r w:rsidRPr="00F4442C">
              <w:t>.</w:t>
            </w:r>
          </w:p>
        </w:tc>
      </w:tr>
    </w:tbl>
    <w:p w14:paraId="2A09CD8E" w14:textId="77777777" w:rsidR="00ED591F" w:rsidRPr="00F4442C" w:rsidRDefault="00ED591F" w:rsidP="00ED591F"/>
    <w:p w14:paraId="551F9182" w14:textId="77777777" w:rsidR="00ED591F" w:rsidRPr="00F4442C" w:rsidRDefault="00ED591F" w:rsidP="00ED591F">
      <w:pPr>
        <w:pStyle w:val="41"/>
      </w:pPr>
      <w:bookmarkStart w:id="743" w:name="_Toc67903524"/>
      <w:bookmarkStart w:id="744" w:name="_Toc96843416"/>
      <w:bookmarkStart w:id="745" w:name="_Toc96844391"/>
      <w:bookmarkStart w:id="746" w:name="_Toc100739964"/>
      <w:bookmarkStart w:id="747" w:name="_Toc129252537"/>
      <w:bookmarkStart w:id="748" w:name="_Toc144024236"/>
      <w:bookmarkStart w:id="749" w:name="_Toc144459668"/>
      <w:bookmarkStart w:id="750" w:name="_Toc151743184"/>
      <w:bookmarkStart w:id="751" w:name="_Toc151743649"/>
      <w:r w:rsidRPr="00F4442C">
        <w:rPr>
          <w:noProof/>
          <w:lang w:eastAsia="zh-CN"/>
        </w:rPr>
        <w:t>6.4</w:t>
      </w:r>
      <w:r w:rsidRPr="00F4442C">
        <w:t>.3.2</w:t>
      </w:r>
      <w:r w:rsidRPr="00F4442C">
        <w:tab/>
        <w:t xml:space="preserve">Resource: </w:t>
      </w:r>
      <w:bookmarkEnd w:id="743"/>
      <w:bookmarkEnd w:id="744"/>
      <w:bookmarkEnd w:id="745"/>
      <w:bookmarkEnd w:id="746"/>
      <w:bookmarkEnd w:id="747"/>
      <w:bookmarkEnd w:id="748"/>
      <w:bookmarkEnd w:id="749"/>
      <w:r w:rsidRPr="00F4442C">
        <w:t xml:space="preserve">Policy </w:t>
      </w:r>
      <w:proofErr w:type="spellStart"/>
      <w:r w:rsidRPr="00F4442C">
        <w:t>Provisionings</w:t>
      </w:r>
      <w:bookmarkEnd w:id="750"/>
      <w:bookmarkEnd w:id="751"/>
      <w:proofErr w:type="spellEnd"/>
    </w:p>
    <w:p w14:paraId="371E08A9" w14:textId="77777777" w:rsidR="00ED591F" w:rsidRPr="00F4442C" w:rsidRDefault="00ED591F" w:rsidP="00ED591F">
      <w:pPr>
        <w:pStyle w:val="51"/>
      </w:pPr>
      <w:bookmarkStart w:id="752" w:name="_Toc67903525"/>
      <w:bookmarkStart w:id="753" w:name="_Toc96843417"/>
      <w:bookmarkStart w:id="754" w:name="_Toc96844392"/>
      <w:bookmarkStart w:id="755" w:name="_Toc100739965"/>
      <w:bookmarkStart w:id="756" w:name="_Toc129252538"/>
      <w:bookmarkStart w:id="757" w:name="_Toc144024237"/>
      <w:bookmarkStart w:id="758" w:name="_Toc144459669"/>
      <w:bookmarkStart w:id="759" w:name="_Toc151743185"/>
      <w:bookmarkStart w:id="760" w:name="_Toc151743650"/>
      <w:r w:rsidRPr="00F4442C">
        <w:rPr>
          <w:noProof/>
          <w:lang w:eastAsia="zh-CN"/>
        </w:rPr>
        <w:t>6.4</w:t>
      </w:r>
      <w:r w:rsidRPr="00F4442C">
        <w:t>.3.2.1</w:t>
      </w:r>
      <w:r w:rsidRPr="00F4442C">
        <w:tab/>
        <w:t>Description</w:t>
      </w:r>
      <w:bookmarkEnd w:id="752"/>
      <w:bookmarkEnd w:id="753"/>
      <w:bookmarkEnd w:id="754"/>
      <w:bookmarkEnd w:id="755"/>
      <w:bookmarkEnd w:id="756"/>
      <w:bookmarkEnd w:id="757"/>
      <w:bookmarkEnd w:id="758"/>
      <w:bookmarkEnd w:id="759"/>
      <w:bookmarkEnd w:id="760"/>
    </w:p>
    <w:p w14:paraId="163F0C78" w14:textId="77777777" w:rsidR="00ED591F" w:rsidRPr="00F4442C" w:rsidRDefault="00ED591F" w:rsidP="00ED591F">
      <w:r w:rsidRPr="00F4442C">
        <w:t xml:space="preserve">This resource represents the collection of Policy </w:t>
      </w:r>
      <w:proofErr w:type="spellStart"/>
      <w:r w:rsidRPr="00F4442C">
        <w:t>Provisionings</w:t>
      </w:r>
      <w:proofErr w:type="spellEnd"/>
      <w:r w:rsidRPr="00F4442C">
        <w:t xml:space="preserve"> managed by the NSCE Server.</w:t>
      </w:r>
    </w:p>
    <w:p w14:paraId="0BCE1F9A" w14:textId="77777777" w:rsidR="00ED591F" w:rsidRPr="00F4442C" w:rsidRDefault="00ED591F" w:rsidP="00ED591F">
      <w:pPr>
        <w:pStyle w:val="51"/>
      </w:pPr>
      <w:bookmarkStart w:id="761" w:name="_Toc67903526"/>
      <w:bookmarkStart w:id="762" w:name="_Toc96843418"/>
      <w:bookmarkStart w:id="763" w:name="_Toc96844393"/>
      <w:bookmarkStart w:id="764" w:name="_Toc100739966"/>
      <w:bookmarkStart w:id="765" w:name="_Toc129252539"/>
      <w:bookmarkStart w:id="766" w:name="_Toc144024238"/>
      <w:bookmarkStart w:id="767" w:name="_Toc144459670"/>
      <w:bookmarkStart w:id="768" w:name="_Toc151743186"/>
      <w:bookmarkStart w:id="769" w:name="_Toc151743651"/>
      <w:r w:rsidRPr="00F4442C">
        <w:rPr>
          <w:noProof/>
          <w:lang w:eastAsia="zh-CN"/>
        </w:rPr>
        <w:t>6.4</w:t>
      </w:r>
      <w:r w:rsidRPr="00F4442C">
        <w:t>.3.2.2</w:t>
      </w:r>
      <w:r w:rsidRPr="00F4442C">
        <w:tab/>
        <w:t>Resource Definition</w:t>
      </w:r>
      <w:bookmarkEnd w:id="761"/>
      <w:bookmarkEnd w:id="762"/>
      <w:bookmarkEnd w:id="763"/>
      <w:bookmarkEnd w:id="764"/>
      <w:bookmarkEnd w:id="765"/>
      <w:bookmarkEnd w:id="766"/>
      <w:bookmarkEnd w:id="767"/>
      <w:bookmarkEnd w:id="768"/>
      <w:bookmarkEnd w:id="769"/>
    </w:p>
    <w:p w14:paraId="7D9F1FC6" w14:textId="77777777" w:rsidR="00ED591F" w:rsidRPr="00F4442C" w:rsidRDefault="00ED591F" w:rsidP="00ED591F">
      <w:pPr>
        <w:rPr>
          <w:lang w:val="en-US"/>
        </w:rPr>
      </w:pPr>
      <w:r w:rsidRPr="00F4442C">
        <w:rPr>
          <w:lang w:val="en-US"/>
        </w:rPr>
        <w:t xml:space="preserve">Resource URI: </w:t>
      </w:r>
      <w:r w:rsidRPr="00F4442C">
        <w:rPr>
          <w:b/>
          <w:noProof/>
          <w:lang w:val="en-US"/>
        </w:rPr>
        <w:t>{apiRoot}/nsce-pm/</w:t>
      </w:r>
      <w:bookmarkStart w:id="770" w:name="_Hlk131952354"/>
      <w:r w:rsidRPr="00F4442C">
        <w:rPr>
          <w:b/>
          <w:noProof/>
          <w:lang w:val="en-US"/>
        </w:rPr>
        <w:t>&lt;apiVersion&gt;</w:t>
      </w:r>
      <w:bookmarkEnd w:id="770"/>
      <w:r w:rsidRPr="00F4442C">
        <w:rPr>
          <w:b/>
          <w:noProof/>
          <w:lang w:val="en-US"/>
        </w:rPr>
        <w:t>/provisionings</w:t>
      </w:r>
    </w:p>
    <w:p w14:paraId="5C92DE0C" w14:textId="77777777" w:rsidR="00ED591F" w:rsidRPr="00F4442C" w:rsidRDefault="00ED591F" w:rsidP="00ED591F">
      <w:pPr>
        <w:rPr>
          <w:rFonts w:ascii="Arial" w:hAnsi="Arial" w:cs="Arial"/>
        </w:rPr>
      </w:pPr>
      <w:r w:rsidRPr="00F4442C">
        <w:t>This resource shall support the resource URI variables defined in table </w:t>
      </w:r>
      <w:r w:rsidRPr="00F4442C">
        <w:rPr>
          <w:noProof/>
          <w:lang w:eastAsia="zh-CN"/>
        </w:rPr>
        <w:t>6.4</w:t>
      </w:r>
      <w:r w:rsidRPr="00F4442C">
        <w:t>.3.2.2-1</w:t>
      </w:r>
      <w:r w:rsidRPr="00F4442C">
        <w:rPr>
          <w:rFonts w:ascii="Arial" w:hAnsi="Arial" w:cs="Arial"/>
        </w:rPr>
        <w:t>.</w:t>
      </w:r>
    </w:p>
    <w:p w14:paraId="095D5A97" w14:textId="77777777" w:rsidR="00ED591F" w:rsidRPr="00F4442C" w:rsidRDefault="00ED591F" w:rsidP="00ED591F">
      <w:pPr>
        <w:pStyle w:val="TH"/>
        <w:rPr>
          <w:rFonts w:cs="Arial"/>
        </w:rPr>
      </w:pPr>
      <w:r w:rsidRPr="00F4442C">
        <w:t>Table </w:t>
      </w:r>
      <w:r w:rsidRPr="00F4442C">
        <w:rPr>
          <w:noProof/>
          <w:lang w:eastAsia="zh-CN"/>
        </w:rPr>
        <w:t>6.4</w:t>
      </w:r>
      <w:r w:rsidRPr="00F4442C">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D591F" w:rsidRPr="00F4442C" w14:paraId="2FA9902F" w14:textId="77777777" w:rsidTr="002260CC">
        <w:trPr>
          <w:jc w:val="center"/>
        </w:trPr>
        <w:tc>
          <w:tcPr>
            <w:tcW w:w="687" w:type="pct"/>
            <w:shd w:val="clear" w:color="000000" w:fill="C0C0C0"/>
            <w:vAlign w:val="center"/>
            <w:hideMark/>
          </w:tcPr>
          <w:p w14:paraId="5D68F95E" w14:textId="77777777" w:rsidR="00ED591F" w:rsidRPr="00F4442C" w:rsidRDefault="00ED591F" w:rsidP="002260CC">
            <w:pPr>
              <w:pStyle w:val="TAH"/>
            </w:pPr>
            <w:r w:rsidRPr="00F4442C">
              <w:t>Name</w:t>
            </w:r>
          </w:p>
        </w:tc>
        <w:tc>
          <w:tcPr>
            <w:tcW w:w="1039" w:type="pct"/>
            <w:shd w:val="clear" w:color="000000" w:fill="C0C0C0"/>
            <w:vAlign w:val="center"/>
          </w:tcPr>
          <w:p w14:paraId="1F3372ED" w14:textId="77777777" w:rsidR="00ED591F" w:rsidRPr="00F4442C" w:rsidRDefault="00ED591F" w:rsidP="002260CC">
            <w:pPr>
              <w:pStyle w:val="TAH"/>
            </w:pPr>
            <w:r w:rsidRPr="00F4442C">
              <w:t>Data type</w:t>
            </w:r>
          </w:p>
        </w:tc>
        <w:tc>
          <w:tcPr>
            <w:tcW w:w="3274" w:type="pct"/>
            <w:shd w:val="clear" w:color="000000" w:fill="C0C0C0"/>
            <w:vAlign w:val="center"/>
            <w:hideMark/>
          </w:tcPr>
          <w:p w14:paraId="13CCB788" w14:textId="77777777" w:rsidR="00ED591F" w:rsidRPr="00F4442C" w:rsidRDefault="00ED591F" w:rsidP="002260CC">
            <w:pPr>
              <w:pStyle w:val="TAH"/>
            </w:pPr>
            <w:r w:rsidRPr="00F4442C">
              <w:t>Definition</w:t>
            </w:r>
          </w:p>
        </w:tc>
      </w:tr>
      <w:tr w:rsidR="00ED591F" w:rsidRPr="00F4442C" w14:paraId="7A6A11AE" w14:textId="77777777" w:rsidTr="002260CC">
        <w:trPr>
          <w:jc w:val="center"/>
        </w:trPr>
        <w:tc>
          <w:tcPr>
            <w:tcW w:w="687" w:type="pct"/>
            <w:vAlign w:val="center"/>
            <w:hideMark/>
          </w:tcPr>
          <w:p w14:paraId="170D2242" w14:textId="77777777" w:rsidR="00ED591F" w:rsidRPr="00F4442C" w:rsidRDefault="00ED591F" w:rsidP="002260CC">
            <w:pPr>
              <w:pStyle w:val="TAL"/>
            </w:pPr>
            <w:proofErr w:type="spellStart"/>
            <w:r w:rsidRPr="00F4442C">
              <w:t>apiRoot</w:t>
            </w:r>
            <w:proofErr w:type="spellEnd"/>
          </w:p>
        </w:tc>
        <w:tc>
          <w:tcPr>
            <w:tcW w:w="1039" w:type="pct"/>
            <w:vAlign w:val="center"/>
          </w:tcPr>
          <w:p w14:paraId="6DE806E1" w14:textId="77777777" w:rsidR="00ED591F" w:rsidRPr="00F4442C" w:rsidRDefault="00ED591F" w:rsidP="002260CC">
            <w:pPr>
              <w:pStyle w:val="TAL"/>
            </w:pPr>
            <w:r w:rsidRPr="00F4442C">
              <w:t>string</w:t>
            </w:r>
          </w:p>
        </w:tc>
        <w:tc>
          <w:tcPr>
            <w:tcW w:w="3274" w:type="pct"/>
            <w:vAlign w:val="center"/>
            <w:hideMark/>
          </w:tcPr>
          <w:p w14:paraId="795CDBD2" w14:textId="77777777" w:rsidR="00ED591F" w:rsidRPr="00F4442C" w:rsidRDefault="00ED591F" w:rsidP="002260CC">
            <w:pPr>
              <w:pStyle w:val="TAL"/>
            </w:pPr>
            <w:r w:rsidRPr="00F4442C">
              <w:t>See clause </w:t>
            </w:r>
            <w:r w:rsidRPr="00F4442C">
              <w:rPr>
                <w:noProof/>
                <w:lang w:eastAsia="zh-CN"/>
              </w:rPr>
              <w:t>6.4</w:t>
            </w:r>
            <w:r w:rsidRPr="00F4442C">
              <w:t>.1.</w:t>
            </w:r>
          </w:p>
        </w:tc>
      </w:tr>
    </w:tbl>
    <w:p w14:paraId="52352CEE" w14:textId="77777777" w:rsidR="00ED591F" w:rsidRPr="00F4442C" w:rsidRDefault="00ED591F" w:rsidP="00ED591F"/>
    <w:p w14:paraId="5D0995E1" w14:textId="77777777" w:rsidR="00ED591F" w:rsidRPr="00F4442C" w:rsidRDefault="00ED591F" w:rsidP="00ED591F">
      <w:pPr>
        <w:pStyle w:val="51"/>
      </w:pPr>
      <w:bookmarkStart w:id="771" w:name="_Toc67903527"/>
      <w:bookmarkStart w:id="772" w:name="_Toc96843419"/>
      <w:bookmarkStart w:id="773" w:name="_Toc96844394"/>
      <w:bookmarkStart w:id="774" w:name="_Toc100739967"/>
      <w:bookmarkStart w:id="775" w:name="_Toc129252540"/>
      <w:bookmarkStart w:id="776" w:name="_Toc144024239"/>
      <w:bookmarkStart w:id="777" w:name="_Toc144459671"/>
      <w:bookmarkStart w:id="778" w:name="_Toc151743187"/>
      <w:bookmarkStart w:id="779" w:name="_Toc151743652"/>
      <w:r w:rsidRPr="00F4442C">
        <w:rPr>
          <w:noProof/>
          <w:lang w:eastAsia="zh-CN"/>
        </w:rPr>
        <w:t>6.4</w:t>
      </w:r>
      <w:r w:rsidRPr="00F4442C">
        <w:t>.3.2.3</w:t>
      </w:r>
      <w:r w:rsidRPr="00F4442C">
        <w:tab/>
        <w:t>Resource Standard Methods</w:t>
      </w:r>
      <w:bookmarkEnd w:id="771"/>
      <w:bookmarkEnd w:id="772"/>
      <w:bookmarkEnd w:id="773"/>
      <w:bookmarkEnd w:id="774"/>
      <w:bookmarkEnd w:id="775"/>
      <w:bookmarkEnd w:id="776"/>
      <w:bookmarkEnd w:id="777"/>
      <w:bookmarkEnd w:id="778"/>
      <w:bookmarkEnd w:id="779"/>
    </w:p>
    <w:p w14:paraId="53C7B666" w14:textId="77777777" w:rsidR="00ED591F" w:rsidRPr="005F65D5" w:rsidRDefault="00ED591F" w:rsidP="00ED591F">
      <w:pPr>
        <w:pStyle w:val="6"/>
      </w:pPr>
      <w:bookmarkStart w:id="780" w:name="_Toc96843421"/>
      <w:bookmarkStart w:id="781" w:name="_Toc96844396"/>
      <w:bookmarkStart w:id="782" w:name="_Toc100739969"/>
      <w:bookmarkStart w:id="783" w:name="_Toc129252542"/>
      <w:bookmarkStart w:id="784" w:name="_Toc144024240"/>
      <w:bookmarkStart w:id="785" w:name="_Toc144459672"/>
      <w:bookmarkStart w:id="786" w:name="_Toc151743188"/>
      <w:bookmarkStart w:id="787" w:name="_Toc151743653"/>
      <w:r w:rsidRPr="005F65D5">
        <w:t>6.4.3.2.3.1</w:t>
      </w:r>
      <w:r w:rsidRPr="005F65D5">
        <w:tab/>
        <w:t>POST</w:t>
      </w:r>
      <w:bookmarkEnd w:id="780"/>
      <w:bookmarkEnd w:id="781"/>
      <w:bookmarkEnd w:id="782"/>
      <w:bookmarkEnd w:id="783"/>
      <w:bookmarkEnd w:id="784"/>
      <w:bookmarkEnd w:id="785"/>
      <w:bookmarkEnd w:id="786"/>
      <w:bookmarkEnd w:id="787"/>
    </w:p>
    <w:p w14:paraId="2FAD42D8" w14:textId="77777777" w:rsidR="00ED591F" w:rsidRPr="00F4442C" w:rsidRDefault="00ED591F" w:rsidP="00ED591F">
      <w:pPr>
        <w:rPr>
          <w:noProof/>
          <w:lang w:eastAsia="zh-CN"/>
        </w:rPr>
      </w:pPr>
      <w:bookmarkStart w:id="788" w:name="_Toc67903528"/>
      <w:r w:rsidRPr="00F4442C">
        <w:rPr>
          <w:noProof/>
          <w:lang w:eastAsia="zh-CN"/>
        </w:rPr>
        <w:t xml:space="preserve">The HTTP POST method allows a service consumer to request the creation of a </w:t>
      </w:r>
      <w:r w:rsidRPr="00F4442C">
        <w:t>Policy Provisioning at</w:t>
      </w:r>
      <w:r w:rsidRPr="00F4442C">
        <w:rPr>
          <w:noProof/>
          <w:lang w:eastAsia="zh-CN"/>
        </w:rPr>
        <w:t xml:space="preserve"> the </w:t>
      </w:r>
      <w:r w:rsidRPr="00F4442C">
        <w:t>NSCE</w:t>
      </w:r>
      <w:r w:rsidRPr="00F4442C">
        <w:rPr>
          <w:noProof/>
          <w:lang w:eastAsia="zh-CN"/>
        </w:rPr>
        <w:t xml:space="preserve"> Server.</w:t>
      </w:r>
    </w:p>
    <w:p w14:paraId="24EA1F81" w14:textId="77777777" w:rsidR="00ED591F" w:rsidRPr="00F4442C" w:rsidRDefault="00ED591F" w:rsidP="00ED591F">
      <w:r w:rsidRPr="00F4442C">
        <w:t>This method shall support the URI query parameters specified in table </w:t>
      </w:r>
      <w:r w:rsidRPr="00F4442C">
        <w:rPr>
          <w:noProof/>
          <w:lang w:eastAsia="zh-CN"/>
        </w:rPr>
        <w:t>6.4</w:t>
      </w:r>
      <w:r w:rsidRPr="00F4442C">
        <w:rPr>
          <w:rFonts w:eastAsia="宋体"/>
        </w:rPr>
        <w:t>.3.2.3.1</w:t>
      </w:r>
      <w:r w:rsidRPr="00F4442C">
        <w:t>-1.</w:t>
      </w:r>
    </w:p>
    <w:p w14:paraId="44C752D5" w14:textId="77777777" w:rsidR="00ED591F" w:rsidRPr="00F4442C" w:rsidRDefault="00ED591F" w:rsidP="00ED591F">
      <w:pPr>
        <w:pStyle w:val="TH"/>
        <w:rPr>
          <w:rFonts w:cs="Arial"/>
        </w:rPr>
      </w:pPr>
      <w:r w:rsidRPr="00F4442C">
        <w:t>Table </w:t>
      </w:r>
      <w:r w:rsidRPr="00F4442C">
        <w:rPr>
          <w:noProof/>
          <w:lang w:eastAsia="zh-CN"/>
        </w:rPr>
        <w:t>6.4</w:t>
      </w:r>
      <w:r w:rsidRPr="00F4442C">
        <w:rPr>
          <w:rFonts w:eastAsia="宋体"/>
        </w:rPr>
        <w:t>.3.2.3.1</w:t>
      </w:r>
      <w:r w:rsidRPr="00F4442C">
        <w:t>-1: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D591F" w:rsidRPr="00F4442C" w14:paraId="6B28C0ED" w14:textId="77777777" w:rsidTr="002260CC">
        <w:trPr>
          <w:jc w:val="center"/>
        </w:trPr>
        <w:tc>
          <w:tcPr>
            <w:tcW w:w="825" w:type="pct"/>
            <w:tcBorders>
              <w:bottom w:val="single" w:sz="6" w:space="0" w:color="auto"/>
            </w:tcBorders>
            <w:shd w:val="clear" w:color="auto" w:fill="C0C0C0"/>
            <w:vAlign w:val="center"/>
          </w:tcPr>
          <w:p w14:paraId="2DC18D59" w14:textId="77777777" w:rsidR="00ED591F" w:rsidRPr="00F4442C" w:rsidRDefault="00ED591F" w:rsidP="002260CC">
            <w:pPr>
              <w:pStyle w:val="TAH"/>
            </w:pPr>
            <w:r w:rsidRPr="00F4442C">
              <w:t>Name</w:t>
            </w:r>
          </w:p>
        </w:tc>
        <w:tc>
          <w:tcPr>
            <w:tcW w:w="731" w:type="pct"/>
            <w:tcBorders>
              <w:bottom w:val="single" w:sz="6" w:space="0" w:color="auto"/>
            </w:tcBorders>
            <w:shd w:val="clear" w:color="auto" w:fill="C0C0C0"/>
            <w:vAlign w:val="center"/>
          </w:tcPr>
          <w:p w14:paraId="75584C3F" w14:textId="77777777" w:rsidR="00ED591F" w:rsidRPr="00F4442C" w:rsidRDefault="00ED591F" w:rsidP="002260CC">
            <w:pPr>
              <w:pStyle w:val="TAH"/>
            </w:pPr>
            <w:r w:rsidRPr="00F4442C">
              <w:t>Data type</w:t>
            </w:r>
          </w:p>
        </w:tc>
        <w:tc>
          <w:tcPr>
            <w:tcW w:w="215" w:type="pct"/>
            <w:tcBorders>
              <w:bottom w:val="single" w:sz="6" w:space="0" w:color="auto"/>
            </w:tcBorders>
            <w:shd w:val="clear" w:color="auto" w:fill="C0C0C0"/>
            <w:vAlign w:val="center"/>
          </w:tcPr>
          <w:p w14:paraId="57720093" w14:textId="77777777" w:rsidR="00ED591F" w:rsidRPr="00F4442C" w:rsidRDefault="00ED591F" w:rsidP="002260CC">
            <w:pPr>
              <w:pStyle w:val="TAH"/>
            </w:pPr>
            <w:r w:rsidRPr="00F4442C">
              <w:t>P</w:t>
            </w:r>
          </w:p>
        </w:tc>
        <w:tc>
          <w:tcPr>
            <w:tcW w:w="580" w:type="pct"/>
            <w:tcBorders>
              <w:bottom w:val="single" w:sz="6" w:space="0" w:color="auto"/>
            </w:tcBorders>
            <w:shd w:val="clear" w:color="auto" w:fill="C0C0C0"/>
            <w:vAlign w:val="center"/>
          </w:tcPr>
          <w:p w14:paraId="4B8CF2A0" w14:textId="77777777" w:rsidR="00ED591F" w:rsidRPr="00F4442C" w:rsidRDefault="00ED591F" w:rsidP="002260CC">
            <w:pPr>
              <w:pStyle w:val="TAH"/>
            </w:pPr>
            <w:r w:rsidRPr="00F4442C">
              <w:t>Cardinality</w:t>
            </w:r>
          </w:p>
        </w:tc>
        <w:tc>
          <w:tcPr>
            <w:tcW w:w="1852" w:type="pct"/>
            <w:tcBorders>
              <w:bottom w:val="single" w:sz="6" w:space="0" w:color="auto"/>
            </w:tcBorders>
            <w:shd w:val="clear" w:color="auto" w:fill="C0C0C0"/>
            <w:vAlign w:val="center"/>
          </w:tcPr>
          <w:p w14:paraId="7944BB30" w14:textId="77777777" w:rsidR="00ED591F" w:rsidRPr="00F4442C" w:rsidRDefault="00ED591F" w:rsidP="002260CC">
            <w:pPr>
              <w:pStyle w:val="TAH"/>
            </w:pPr>
            <w:r w:rsidRPr="00F4442C">
              <w:t>Description</w:t>
            </w:r>
          </w:p>
        </w:tc>
        <w:tc>
          <w:tcPr>
            <w:tcW w:w="796" w:type="pct"/>
            <w:tcBorders>
              <w:bottom w:val="single" w:sz="6" w:space="0" w:color="auto"/>
            </w:tcBorders>
            <w:shd w:val="clear" w:color="auto" w:fill="C0C0C0"/>
            <w:vAlign w:val="center"/>
          </w:tcPr>
          <w:p w14:paraId="5CCE2330" w14:textId="77777777" w:rsidR="00ED591F" w:rsidRPr="00F4442C" w:rsidRDefault="00ED591F" w:rsidP="002260CC">
            <w:pPr>
              <w:pStyle w:val="TAH"/>
            </w:pPr>
            <w:r w:rsidRPr="00F4442C">
              <w:t>Applicability</w:t>
            </w:r>
          </w:p>
        </w:tc>
      </w:tr>
      <w:tr w:rsidR="00ED591F" w:rsidRPr="00F4442C" w14:paraId="61E84781" w14:textId="77777777" w:rsidTr="002260CC">
        <w:trPr>
          <w:jc w:val="center"/>
        </w:trPr>
        <w:tc>
          <w:tcPr>
            <w:tcW w:w="825" w:type="pct"/>
            <w:tcBorders>
              <w:top w:val="single" w:sz="6" w:space="0" w:color="auto"/>
            </w:tcBorders>
            <w:shd w:val="clear" w:color="auto" w:fill="auto"/>
            <w:vAlign w:val="center"/>
          </w:tcPr>
          <w:p w14:paraId="157E31CC" w14:textId="77777777" w:rsidR="00ED591F" w:rsidRPr="00F4442C" w:rsidRDefault="00ED591F" w:rsidP="002260CC">
            <w:pPr>
              <w:pStyle w:val="TAL"/>
            </w:pPr>
            <w:r w:rsidRPr="00F4442C">
              <w:t>n/a</w:t>
            </w:r>
          </w:p>
        </w:tc>
        <w:tc>
          <w:tcPr>
            <w:tcW w:w="731" w:type="pct"/>
            <w:tcBorders>
              <w:top w:val="single" w:sz="6" w:space="0" w:color="auto"/>
            </w:tcBorders>
            <w:vAlign w:val="center"/>
          </w:tcPr>
          <w:p w14:paraId="25490F97" w14:textId="77777777" w:rsidR="00ED591F" w:rsidRPr="00F4442C" w:rsidRDefault="00ED591F" w:rsidP="002260CC">
            <w:pPr>
              <w:pStyle w:val="TAL"/>
            </w:pPr>
          </w:p>
        </w:tc>
        <w:tc>
          <w:tcPr>
            <w:tcW w:w="215" w:type="pct"/>
            <w:tcBorders>
              <w:top w:val="single" w:sz="6" w:space="0" w:color="auto"/>
            </w:tcBorders>
            <w:vAlign w:val="center"/>
          </w:tcPr>
          <w:p w14:paraId="7EE7DB55" w14:textId="77777777" w:rsidR="00ED591F" w:rsidRPr="00F4442C" w:rsidRDefault="00ED591F" w:rsidP="002260CC">
            <w:pPr>
              <w:pStyle w:val="TAC"/>
            </w:pPr>
          </w:p>
        </w:tc>
        <w:tc>
          <w:tcPr>
            <w:tcW w:w="580" w:type="pct"/>
            <w:tcBorders>
              <w:top w:val="single" w:sz="6" w:space="0" w:color="auto"/>
            </w:tcBorders>
            <w:vAlign w:val="center"/>
          </w:tcPr>
          <w:p w14:paraId="1FD65706" w14:textId="77777777" w:rsidR="00ED591F" w:rsidRPr="00F4442C" w:rsidRDefault="00ED591F" w:rsidP="002260CC">
            <w:pPr>
              <w:pStyle w:val="TAC"/>
            </w:pPr>
          </w:p>
        </w:tc>
        <w:tc>
          <w:tcPr>
            <w:tcW w:w="1852" w:type="pct"/>
            <w:tcBorders>
              <w:top w:val="single" w:sz="6" w:space="0" w:color="auto"/>
            </w:tcBorders>
            <w:shd w:val="clear" w:color="auto" w:fill="auto"/>
            <w:vAlign w:val="center"/>
          </w:tcPr>
          <w:p w14:paraId="7CD5407E" w14:textId="77777777" w:rsidR="00ED591F" w:rsidRPr="00F4442C" w:rsidRDefault="00ED591F" w:rsidP="002260CC">
            <w:pPr>
              <w:pStyle w:val="TAL"/>
            </w:pPr>
          </w:p>
        </w:tc>
        <w:tc>
          <w:tcPr>
            <w:tcW w:w="796" w:type="pct"/>
            <w:tcBorders>
              <w:top w:val="single" w:sz="6" w:space="0" w:color="auto"/>
            </w:tcBorders>
            <w:vAlign w:val="center"/>
          </w:tcPr>
          <w:p w14:paraId="1C180E46" w14:textId="77777777" w:rsidR="00ED591F" w:rsidRPr="00F4442C" w:rsidRDefault="00ED591F" w:rsidP="002260CC">
            <w:pPr>
              <w:pStyle w:val="TAL"/>
            </w:pPr>
          </w:p>
        </w:tc>
      </w:tr>
    </w:tbl>
    <w:p w14:paraId="270C02EC" w14:textId="77777777" w:rsidR="00ED591F" w:rsidRPr="00F4442C" w:rsidRDefault="00ED591F" w:rsidP="00ED591F"/>
    <w:p w14:paraId="12D8D029" w14:textId="77777777" w:rsidR="00ED591F" w:rsidRPr="00F4442C" w:rsidRDefault="00ED591F" w:rsidP="00ED591F">
      <w:r w:rsidRPr="00F4442C">
        <w:t>This method shall support the request data structures specified in table </w:t>
      </w:r>
      <w:r w:rsidRPr="00F4442C">
        <w:rPr>
          <w:noProof/>
          <w:lang w:eastAsia="zh-CN"/>
        </w:rPr>
        <w:t>6.4</w:t>
      </w:r>
      <w:r w:rsidRPr="00F4442C">
        <w:rPr>
          <w:rFonts w:eastAsia="宋体"/>
        </w:rPr>
        <w:t>.3.2.3.1</w:t>
      </w:r>
      <w:r w:rsidRPr="00F4442C">
        <w:t>-2 and the response data structures and response codes specified in table </w:t>
      </w:r>
      <w:r w:rsidRPr="00F4442C">
        <w:rPr>
          <w:noProof/>
          <w:lang w:eastAsia="zh-CN"/>
        </w:rPr>
        <w:t>6.4</w:t>
      </w:r>
      <w:r w:rsidRPr="00F4442C">
        <w:rPr>
          <w:rFonts w:eastAsia="宋体"/>
        </w:rPr>
        <w:t>.3.2.3.1</w:t>
      </w:r>
      <w:r w:rsidRPr="00F4442C">
        <w:t>-3.</w:t>
      </w:r>
    </w:p>
    <w:p w14:paraId="22B65FC1" w14:textId="77777777" w:rsidR="00ED591F" w:rsidRPr="00F4442C" w:rsidRDefault="00ED591F" w:rsidP="00ED591F">
      <w:pPr>
        <w:pStyle w:val="TH"/>
      </w:pPr>
      <w:r w:rsidRPr="00F4442C">
        <w:lastRenderedPageBreak/>
        <w:t>Table </w:t>
      </w:r>
      <w:r w:rsidRPr="00F4442C">
        <w:rPr>
          <w:noProof/>
          <w:lang w:eastAsia="zh-CN"/>
        </w:rPr>
        <w:t>6.4</w:t>
      </w:r>
      <w:r w:rsidRPr="00F4442C">
        <w:rPr>
          <w:rFonts w:eastAsia="宋体"/>
        </w:rPr>
        <w:t>.3.2.3.1</w:t>
      </w:r>
      <w:r w:rsidRPr="00F4442C">
        <w:t>-2: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ED591F" w:rsidRPr="00F4442C" w14:paraId="7E852A95" w14:textId="77777777" w:rsidTr="002260CC">
        <w:trPr>
          <w:jc w:val="center"/>
        </w:trPr>
        <w:tc>
          <w:tcPr>
            <w:tcW w:w="2119" w:type="dxa"/>
            <w:tcBorders>
              <w:bottom w:val="single" w:sz="6" w:space="0" w:color="auto"/>
            </w:tcBorders>
            <w:shd w:val="clear" w:color="auto" w:fill="C0C0C0"/>
            <w:vAlign w:val="center"/>
          </w:tcPr>
          <w:p w14:paraId="4984450E" w14:textId="77777777" w:rsidR="00ED591F" w:rsidRPr="00F4442C" w:rsidRDefault="00ED591F" w:rsidP="002260CC">
            <w:pPr>
              <w:pStyle w:val="TAH"/>
            </w:pPr>
            <w:r w:rsidRPr="00F4442C">
              <w:t>Data type</w:t>
            </w:r>
          </w:p>
        </w:tc>
        <w:tc>
          <w:tcPr>
            <w:tcW w:w="425" w:type="dxa"/>
            <w:tcBorders>
              <w:bottom w:val="single" w:sz="6" w:space="0" w:color="auto"/>
            </w:tcBorders>
            <w:shd w:val="clear" w:color="auto" w:fill="C0C0C0"/>
            <w:vAlign w:val="center"/>
          </w:tcPr>
          <w:p w14:paraId="725A1109" w14:textId="77777777" w:rsidR="00ED591F" w:rsidRPr="00F4442C" w:rsidRDefault="00ED591F" w:rsidP="002260CC">
            <w:pPr>
              <w:pStyle w:val="TAH"/>
            </w:pPr>
            <w:r w:rsidRPr="00F4442C">
              <w:t>P</w:t>
            </w:r>
          </w:p>
        </w:tc>
        <w:tc>
          <w:tcPr>
            <w:tcW w:w="1134" w:type="dxa"/>
            <w:tcBorders>
              <w:bottom w:val="single" w:sz="6" w:space="0" w:color="auto"/>
            </w:tcBorders>
            <w:shd w:val="clear" w:color="auto" w:fill="C0C0C0"/>
            <w:vAlign w:val="center"/>
          </w:tcPr>
          <w:p w14:paraId="044C7624" w14:textId="77777777" w:rsidR="00ED591F" w:rsidRPr="00F4442C" w:rsidRDefault="00ED591F" w:rsidP="002260CC">
            <w:pPr>
              <w:pStyle w:val="TAH"/>
            </w:pPr>
            <w:r w:rsidRPr="00F4442C">
              <w:t>Cardinality</w:t>
            </w:r>
          </w:p>
        </w:tc>
        <w:tc>
          <w:tcPr>
            <w:tcW w:w="5943" w:type="dxa"/>
            <w:tcBorders>
              <w:bottom w:val="single" w:sz="6" w:space="0" w:color="auto"/>
            </w:tcBorders>
            <w:shd w:val="clear" w:color="auto" w:fill="C0C0C0"/>
            <w:vAlign w:val="center"/>
          </w:tcPr>
          <w:p w14:paraId="045CFDE7" w14:textId="77777777" w:rsidR="00ED591F" w:rsidRPr="00F4442C" w:rsidRDefault="00ED591F" w:rsidP="002260CC">
            <w:pPr>
              <w:pStyle w:val="TAH"/>
            </w:pPr>
            <w:r w:rsidRPr="00F4442C">
              <w:t>Description</w:t>
            </w:r>
          </w:p>
        </w:tc>
      </w:tr>
      <w:tr w:rsidR="00ED591F" w:rsidRPr="00F4442C" w14:paraId="023E5B75" w14:textId="77777777" w:rsidTr="002260CC">
        <w:trPr>
          <w:jc w:val="center"/>
        </w:trPr>
        <w:tc>
          <w:tcPr>
            <w:tcW w:w="2119" w:type="dxa"/>
            <w:tcBorders>
              <w:top w:val="single" w:sz="6" w:space="0" w:color="auto"/>
            </w:tcBorders>
            <w:shd w:val="clear" w:color="auto" w:fill="auto"/>
            <w:vAlign w:val="center"/>
          </w:tcPr>
          <w:p w14:paraId="55BF81A6" w14:textId="77777777" w:rsidR="00ED591F" w:rsidRPr="00F4442C" w:rsidRDefault="00ED591F" w:rsidP="002260CC">
            <w:pPr>
              <w:pStyle w:val="TAL"/>
            </w:pPr>
            <w:bookmarkStart w:id="789" w:name="_Hlk150001571"/>
            <w:proofErr w:type="spellStart"/>
            <w:r w:rsidRPr="00F4442C">
              <w:t>PolicyProv</w:t>
            </w:r>
            <w:bookmarkEnd w:id="789"/>
            <w:proofErr w:type="spellEnd"/>
          </w:p>
        </w:tc>
        <w:tc>
          <w:tcPr>
            <w:tcW w:w="425" w:type="dxa"/>
            <w:tcBorders>
              <w:top w:val="single" w:sz="6" w:space="0" w:color="auto"/>
            </w:tcBorders>
            <w:vAlign w:val="center"/>
          </w:tcPr>
          <w:p w14:paraId="2EDDB052" w14:textId="77777777" w:rsidR="00ED591F" w:rsidRPr="00F4442C" w:rsidRDefault="00ED591F" w:rsidP="002260CC">
            <w:pPr>
              <w:pStyle w:val="TAC"/>
            </w:pPr>
            <w:r w:rsidRPr="00F4442C">
              <w:t>M</w:t>
            </w:r>
          </w:p>
        </w:tc>
        <w:tc>
          <w:tcPr>
            <w:tcW w:w="1134" w:type="dxa"/>
            <w:tcBorders>
              <w:top w:val="single" w:sz="6" w:space="0" w:color="auto"/>
            </w:tcBorders>
            <w:vAlign w:val="center"/>
          </w:tcPr>
          <w:p w14:paraId="09C20CAA" w14:textId="77777777" w:rsidR="00ED591F" w:rsidRPr="00F4442C" w:rsidRDefault="00ED591F" w:rsidP="002260CC">
            <w:pPr>
              <w:pStyle w:val="TAC"/>
            </w:pPr>
            <w:r w:rsidRPr="00F4442C">
              <w:t>1</w:t>
            </w:r>
          </w:p>
        </w:tc>
        <w:tc>
          <w:tcPr>
            <w:tcW w:w="5943" w:type="dxa"/>
            <w:tcBorders>
              <w:top w:val="single" w:sz="6" w:space="0" w:color="auto"/>
            </w:tcBorders>
            <w:shd w:val="clear" w:color="auto" w:fill="auto"/>
            <w:vAlign w:val="center"/>
          </w:tcPr>
          <w:p w14:paraId="746C852F" w14:textId="77777777" w:rsidR="00ED591F" w:rsidRPr="00F4442C" w:rsidRDefault="00ED591F" w:rsidP="002260CC">
            <w:pPr>
              <w:pStyle w:val="TAL"/>
            </w:pPr>
            <w:r w:rsidRPr="00F4442C">
              <w:t>Represents the parameters to request the creation of a Policy Provisioning resource.</w:t>
            </w:r>
          </w:p>
        </w:tc>
      </w:tr>
    </w:tbl>
    <w:p w14:paraId="2D4742E4" w14:textId="77777777" w:rsidR="00ED591F" w:rsidRPr="00F4442C" w:rsidRDefault="00ED591F" w:rsidP="00ED591F"/>
    <w:p w14:paraId="21DDDED4" w14:textId="77777777" w:rsidR="00ED591F" w:rsidRPr="00F4442C" w:rsidRDefault="00ED591F" w:rsidP="00ED591F">
      <w:pPr>
        <w:pStyle w:val="TH"/>
      </w:pPr>
      <w:r w:rsidRPr="00F4442C">
        <w:t>Table </w:t>
      </w:r>
      <w:r w:rsidRPr="00F4442C">
        <w:rPr>
          <w:noProof/>
          <w:lang w:eastAsia="zh-CN"/>
        </w:rPr>
        <w:t>6.4</w:t>
      </w:r>
      <w:r w:rsidRPr="00F4442C">
        <w:rPr>
          <w:rFonts w:eastAsia="宋体"/>
        </w:rPr>
        <w:t>.3.2.3.1</w:t>
      </w:r>
      <w:r w:rsidRPr="00F4442C">
        <w:t>-3: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36"/>
        <w:gridCol w:w="1417"/>
        <w:gridCol w:w="4955"/>
      </w:tblGrid>
      <w:tr w:rsidR="00ED591F" w:rsidRPr="00F4442C" w14:paraId="58193189" w14:textId="77777777" w:rsidTr="002260CC">
        <w:trPr>
          <w:jc w:val="center"/>
        </w:trPr>
        <w:tc>
          <w:tcPr>
            <w:tcW w:w="880" w:type="pct"/>
            <w:tcBorders>
              <w:top w:val="single" w:sz="4" w:space="0" w:color="auto"/>
              <w:left w:val="single" w:sz="4" w:space="0" w:color="auto"/>
              <w:bottom w:val="single" w:sz="6" w:space="0" w:color="auto"/>
              <w:right w:val="single" w:sz="4" w:space="0" w:color="auto"/>
            </w:tcBorders>
            <w:shd w:val="clear" w:color="auto" w:fill="C0C0C0"/>
            <w:vAlign w:val="center"/>
          </w:tcPr>
          <w:p w14:paraId="57BA25C2" w14:textId="77777777" w:rsidR="00ED591F" w:rsidRPr="00F4442C" w:rsidRDefault="00ED591F" w:rsidP="002260CC">
            <w:pPr>
              <w:pStyle w:val="TAH"/>
            </w:pPr>
            <w:r w:rsidRPr="00F4442C">
              <w:t>Data type</w:t>
            </w:r>
          </w:p>
        </w:tc>
        <w:tc>
          <w:tcPr>
            <w:tcW w:w="221" w:type="pct"/>
            <w:tcBorders>
              <w:top w:val="single" w:sz="4" w:space="0" w:color="auto"/>
              <w:left w:val="single" w:sz="4" w:space="0" w:color="auto"/>
              <w:bottom w:val="single" w:sz="6" w:space="0" w:color="auto"/>
              <w:right w:val="single" w:sz="4" w:space="0" w:color="auto"/>
            </w:tcBorders>
            <w:shd w:val="clear" w:color="auto" w:fill="C0C0C0"/>
            <w:vAlign w:val="center"/>
          </w:tcPr>
          <w:p w14:paraId="1B476CE7" w14:textId="77777777" w:rsidR="00ED591F" w:rsidRPr="00F4442C" w:rsidRDefault="00ED591F" w:rsidP="002260CC">
            <w:pPr>
              <w:pStyle w:val="TAH"/>
            </w:pPr>
            <w:r w:rsidRPr="00F4442C">
              <w:t>P</w:t>
            </w:r>
          </w:p>
        </w:tc>
        <w:tc>
          <w:tcPr>
            <w:tcW w:w="590" w:type="pct"/>
            <w:tcBorders>
              <w:top w:val="single" w:sz="4" w:space="0" w:color="auto"/>
              <w:left w:val="single" w:sz="4" w:space="0" w:color="auto"/>
              <w:bottom w:val="single" w:sz="6" w:space="0" w:color="auto"/>
              <w:right w:val="single" w:sz="4" w:space="0" w:color="auto"/>
            </w:tcBorders>
            <w:shd w:val="clear" w:color="auto" w:fill="C0C0C0"/>
            <w:vAlign w:val="center"/>
          </w:tcPr>
          <w:p w14:paraId="1E29A333" w14:textId="77777777" w:rsidR="00ED591F" w:rsidRPr="00F4442C" w:rsidRDefault="00ED591F" w:rsidP="002260CC">
            <w:pPr>
              <w:pStyle w:val="TAH"/>
            </w:pPr>
            <w:r w:rsidRPr="00F4442C">
              <w:t>Cardinality</w:t>
            </w:r>
          </w:p>
        </w:tc>
        <w:tc>
          <w:tcPr>
            <w:tcW w:w="736" w:type="pct"/>
            <w:tcBorders>
              <w:top w:val="single" w:sz="4" w:space="0" w:color="auto"/>
              <w:left w:val="single" w:sz="4" w:space="0" w:color="auto"/>
              <w:bottom w:val="single" w:sz="6" w:space="0" w:color="auto"/>
              <w:right w:val="single" w:sz="4" w:space="0" w:color="auto"/>
            </w:tcBorders>
            <w:shd w:val="clear" w:color="auto" w:fill="C0C0C0"/>
            <w:vAlign w:val="center"/>
          </w:tcPr>
          <w:p w14:paraId="3E66A7BB" w14:textId="77777777" w:rsidR="00ED591F" w:rsidRPr="00F4442C" w:rsidRDefault="00ED591F" w:rsidP="002260CC">
            <w:pPr>
              <w:pStyle w:val="TAH"/>
            </w:pPr>
            <w:r w:rsidRPr="00F4442C">
              <w:t>Response</w:t>
            </w:r>
          </w:p>
          <w:p w14:paraId="033D805D" w14:textId="77777777" w:rsidR="00ED591F" w:rsidRPr="00F4442C" w:rsidRDefault="00ED591F" w:rsidP="002260CC">
            <w:pPr>
              <w:pStyle w:val="TAH"/>
            </w:pPr>
            <w:r w:rsidRPr="00F4442C">
              <w:t>codes</w:t>
            </w:r>
          </w:p>
        </w:tc>
        <w:tc>
          <w:tcPr>
            <w:tcW w:w="2573" w:type="pct"/>
            <w:tcBorders>
              <w:top w:val="single" w:sz="4" w:space="0" w:color="auto"/>
              <w:left w:val="single" w:sz="4" w:space="0" w:color="auto"/>
              <w:bottom w:val="single" w:sz="6" w:space="0" w:color="auto"/>
              <w:right w:val="single" w:sz="4" w:space="0" w:color="auto"/>
            </w:tcBorders>
            <w:shd w:val="clear" w:color="auto" w:fill="C0C0C0"/>
            <w:vAlign w:val="center"/>
          </w:tcPr>
          <w:p w14:paraId="69721193" w14:textId="77777777" w:rsidR="00ED591F" w:rsidRPr="00F4442C" w:rsidRDefault="00ED591F" w:rsidP="002260CC">
            <w:pPr>
              <w:pStyle w:val="TAH"/>
            </w:pPr>
            <w:r w:rsidRPr="00F4442C">
              <w:t>Description</w:t>
            </w:r>
          </w:p>
        </w:tc>
      </w:tr>
      <w:tr w:rsidR="00ED591F" w:rsidRPr="00F4442C" w14:paraId="46163396" w14:textId="77777777" w:rsidTr="002260CC">
        <w:trPr>
          <w:jc w:val="center"/>
        </w:trPr>
        <w:tc>
          <w:tcPr>
            <w:tcW w:w="880" w:type="pct"/>
            <w:tcBorders>
              <w:top w:val="single" w:sz="6" w:space="0" w:color="auto"/>
              <w:left w:val="single" w:sz="4" w:space="0" w:color="auto"/>
              <w:bottom w:val="single" w:sz="6" w:space="0" w:color="auto"/>
              <w:right w:val="single" w:sz="4" w:space="0" w:color="auto"/>
            </w:tcBorders>
            <w:shd w:val="clear" w:color="auto" w:fill="auto"/>
            <w:vAlign w:val="center"/>
          </w:tcPr>
          <w:p w14:paraId="598E2C49" w14:textId="77777777" w:rsidR="00ED591F" w:rsidRPr="00F4442C" w:rsidRDefault="00ED591F" w:rsidP="002260CC">
            <w:pPr>
              <w:pStyle w:val="TAL"/>
            </w:pPr>
            <w:proofErr w:type="spellStart"/>
            <w:r w:rsidRPr="00F4442C">
              <w:t>PolicyProv</w:t>
            </w:r>
            <w:proofErr w:type="spellEnd"/>
          </w:p>
        </w:tc>
        <w:tc>
          <w:tcPr>
            <w:tcW w:w="221" w:type="pct"/>
            <w:tcBorders>
              <w:top w:val="single" w:sz="6" w:space="0" w:color="auto"/>
              <w:left w:val="single" w:sz="4" w:space="0" w:color="auto"/>
              <w:bottom w:val="single" w:sz="6" w:space="0" w:color="auto"/>
              <w:right w:val="single" w:sz="4" w:space="0" w:color="auto"/>
            </w:tcBorders>
            <w:vAlign w:val="center"/>
          </w:tcPr>
          <w:p w14:paraId="3E45CC5A" w14:textId="77777777" w:rsidR="00ED591F" w:rsidRPr="00F4442C" w:rsidRDefault="00ED591F" w:rsidP="002260CC">
            <w:pPr>
              <w:pStyle w:val="TAC"/>
            </w:pPr>
            <w:r w:rsidRPr="00F4442C">
              <w:t>M</w:t>
            </w:r>
          </w:p>
        </w:tc>
        <w:tc>
          <w:tcPr>
            <w:tcW w:w="590" w:type="pct"/>
            <w:tcBorders>
              <w:top w:val="single" w:sz="6" w:space="0" w:color="auto"/>
              <w:left w:val="single" w:sz="4" w:space="0" w:color="auto"/>
              <w:bottom w:val="single" w:sz="6" w:space="0" w:color="auto"/>
              <w:right w:val="single" w:sz="4" w:space="0" w:color="auto"/>
            </w:tcBorders>
            <w:vAlign w:val="center"/>
          </w:tcPr>
          <w:p w14:paraId="16BD7EC0" w14:textId="77777777" w:rsidR="00ED591F" w:rsidRPr="00F4442C" w:rsidRDefault="00ED591F" w:rsidP="002260CC">
            <w:pPr>
              <w:pStyle w:val="TAC"/>
            </w:pPr>
            <w:r w:rsidRPr="00F4442C">
              <w:t>1</w:t>
            </w:r>
          </w:p>
        </w:tc>
        <w:tc>
          <w:tcPr>
            <w:tcW w:w="736" w:type="pct"/>
            <w:tcBorders>
              <w:top w:val="single" w:sz="6" w:space="0" w:color="auto"/>
              <w:left w:val="single" w:sz="4" w:space="0" w:color="auto"/>
              <w:bottom w:val="single" w:sz="6" w:space="0" w:color="auto"/>
              <w:right w:val="single" w:sz="4" w:space="0" w:color="auto"/>
            </w:tcBorders>
            <w:vAlign w:val="center"/>
          </w:tcPr>
          <w:p w14:paraId="7EB44E5C" w14:textId="77777777" w:rsidR="00ED591F" w:rsidRPr="00F4442C" w:rsidRDefault="00ED591F" w:rsidP="002260CC">
            <w:pPr>
              <w:pStyle w:val="TAL"/>
            </w:pPr>
            <w:r w:rsidRPr="00F4442C">
              <w:t>201 Created</w:t>
            </w:r>
          </w:p>
        </w:tc>
        <w:tc>
          <w:tcPr>
            <w:tcW w:w="2573" w:type="pct"/>
            <w:tcBorders>
              <w:top w:val="single" w:sz="6" w:space="0" w:color="auto"/>
              <w:left w:val="single" w:sz="4" w:space="0" w:color="auto"/>
              <w:bottom w:val="single" w:sz="6" w:space="0" w:color="auto"/>
              <w:right w:val="single" w:sz="4" w:space="0" w:color="auto"/>
            </w:tcBorders>
            <w:shd w:val="clear" w:color="auto" w:fill="auto"/>
            <w:vAlign w:val="center"/>
          </w:tcPr>
          <w:p w14:paraId="662F0B9E" w14:textId="77777777" w:rsidR="00ED591F" w:rsidRPr="00F4442C" w:rsidRDefault="00ED591F" w:rsidP="002260CC">
            <w:pPr>
              <w:pStyle w:val="TAL"/>
            </w:pPr>
            <w:r w:rsidRPr="00F4442C">
              <w:t>Successful case. The Policy Provisioning is successfully created and a representation of the created "Individual Policy Provisioning" resource shall be returned.</w:t>
            </w:r>
          </w:p>
          <w:p w14:paraId="35DD9154" w14:textId="77777777" w:rsidR="00ED591F" w:rsidRPr="00F4442C" w:rsidRDefault="00ED591F" w:rsidP="002260CC">
            <w:pPr>
              <w:pStyle w:val="TAL"/>
            </w:pPr>
          </w:p>
          <w:p w14:paraId="101D10B2" w14:textId="77777777" w:rsidR="00ED591F" w:rsidRPr="00F4442C" w:rsidRDefault="00ED591F" w:rsidP="002260CC">
            <w:pPr>
              <w:pStyle w:val="TAL"/>
            </w:pPr>
            <w:r w:rsidRPr="00F4442C">
              <w:t>An HTTP "Location" header that contains the resource URI of the created resource shall also be included.</w:t>
            </w:r>
          </w:p>
        </w:tc>
      </w:tr>
      <w:tr w:rsidR="00ED591F" w:rsidRPr="00F4442C" w14:paraId="5B8C62CF" w14:textId="77777777" w:rsidTr="002260CC">
        <w:trPr>
          <w:jc w:val="center"/>
        </w:trPr>
        <w:tc>
          <w:tcPr>
            <w:tcW w:w="880" w:type="pct"/>
            <w:tcBorders>
              <w:top w:val="single" w:sz="6" w:space="0" w:color="auto"/>
              <w:left w:val="single" w:sz="4" w:space="0" w:color="auto"/>
              <w:bottom w:val="single" w:sz="4" w:space="0" w:color="auto"/>
              <w:right w:val="single" w:sz="4" w:space="0" w:color="auto"/>
            </w:tcBorders>
            <w:shd w:val="clear" w:color="auto" w:fill="auto"/>
            <w:vAlign w:val="center"/>
          </w:tcPr>
          <w:p w14:paraId="5CC5E0CD" w14:textId="77777777" w:rsidR="00ED591F" w:rsidRPr="00F4442C" w:rsidRDefault="00ED591F" w:rsidP="002260CC">
            <w:pPr>
              <w:pStyle w:val="TAL"/>
            </w:pPr>
            <w:proofErr w:type="spellStart"/>
            <w:r w:rsidRPr="00F4442C">
              <w:t>ProblemDetails</w:t>
            </w:r>
            <w:proofErr w:type="spellEnd"/>
          </w:p>
        </w:tc>
        <w:tc>
          <w:tcPr>
            <w:tcW w:w="221" w:type="pct"/>
            <w:tcBorders>
              <w:top w:val="single" w:sz="6" w:space="0" w:color="auto"/>
              <w:left w:val="single" w:sz="4" w:space="0" w:color="auto"/>
              <w:bottom w:val="single" w:sz="4" w:space="0" w:color="auto"/>
              <w:right w:val="single" w:sz="4" w:space="0" w:color="auto"/>
            </w:tcBorders>
            <w:vAlign w:val="center"/>
          </w:tcPr>
          <w:p w14:paraId="2E4DF41D" w14:textId="77777777" w:rsidR="00ED591F" w:rsidRPr="00F4442C" w:rsidRDefault="00ED591F" w:rsidP="002260CC">
            <w:pPr>
              <w:pStyle w:val="TAC"/>
            </w:pPr>
            <w:r w:rsidRPr="00F4442C">
              <w:t>O</w:t>
            </w:r>
          </w:p>
        </w:tc>
        <w:tc>
          <w:tcPr>
            <w:tcW w:w="590" w:type="pct"/>
            <w:tcBorders>
              <w:top w:val="single" w:sz="6" w:space="0" w:color="auto"/>
              <w:left w:val="single" w:sz="4" w:space="0" w:color="auto"/>
              <w:bottom w:val="single" w:sz="4" w:space="0" w:color="auto"/>
              <w:right w:val="single" w:sz="4" w:space="0" w:color="auto"/>
            </w:tcBorders>
            <w:vAlign w:val="center"/>
          </w:tcPr>
          <w:p w14:paraId="7F9AB5A1" w14:textId="77777777" w:rsidR="00ED591F" w:rsidRPr="00F4442C" w:rsidRDefault="00ED591F" w:rsidP="002260CC">
            <w:pPr>
              <w:pStyle w:val="TAC"/>
            </w:pPr>
            <w:r w:rsidRPr="00F4442C">
              <w:t>0..1</w:t>
            </w:r>
          </w:p>
        </w:tc>
        <w:tc>
          <w:tcPr>
            <w:tcW w:w="736" w:type="pct"/>
            <w:tcBorders>
              <w:top w:val="single" w:sz="6" w:space="0" w:color="auto"/>
              <w:left w:val="single" w:sz="4" w:space="0" w:color="auto"/>
              <w:bottom w:val="single" w:sz="4" w:space="0" w:color="auto"/>
              <w:right w:val="single" w:sz="4" w:space="0" w:color="auto"/>
            </w:tcBorders>
            <w:vAlign w:val="center"/>
          </w:tcPr>
          <w:p w14:paraId="6D36CB0F" w14:textId="77777777" w:rsidR="00ED591F" w:rsidRPr="00F4442C" w:rsidRDefault="00ED591F" w:rsidP="002260CC">
            <w:pPr>
              <w:pStyle w:val="TAL"/>
            </w:pPr>
            <w:r w:rsidRPr="00F4442C">
              <w:t>403 Forbidden</w:t>
            </w:r>
          </w:p>
        </w:tc>
        <w:tc>
          <w:tcPr>
            <w:tcW w:w="2573" w:type="pct"/>
            <w:tcBorders>
              <w:top w:val="single" w:sz="6" w:space="0" w:color="auto"/>
              <w:left w:val="single" w:sz="4" w:space="0" w:color="auto"/>
              <w:bottom w:val="single" w:sz="4" w:space="0" w:color="auto"/>
              <w:right w:val="single" w:sz="4" w:space="0" w:color="auto"/>
            </w:tcBorders>
            <w:shd w:val="clear" w:color="auto" w:fill="auto"/>
            <w:vAlign w:val="center"/>
          </w:tcPr>
          <w:p w14:paraId="6A18FC1A" w14:textId="77777777" w:rsidR="00ED591F" w:rsidRPr="00F4442C" w:rsidRDefault="00ED591F" w:rsidP="002260CC">
            <w:pPr>
              <w:pStyle w:val="TAL"/>
            </w:pPr>
            <w:r w:rsidRPr="00F4442C">
              <w:t>(NOTE 2)</w:t>
            </w:r>
          </w:p>
        </w:tc>
      </w:tr>
      <w:tr w:rsidR="00ED591F" w:rsidRPr="00F4442C" w14:paraId="3F811BB2" w14:textId="77777777" w:rsidTr="002260CC">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B79896" w14:textId="77777777" w:rsidR="00ED591F" w:rsidRPr="00F4442C" w:rsidRDefault="00ED591F" w:rsidP="002260CC">
            <w:pPr>
              <w:pStyle w:val="TAN"/>
            </w:pPr>
            <w:r w:rsidRPr="00F4442C">
              <w:t>NOTE 1:</w:t>
            </w:r>
            <w:r w:rsidRPr="00F4442C">
              <w:rPr>
                <w:noProof/>
              </w:rPr>
              <w:tab/>
              <w:t xml:space="preserve">The mandatory </w:t>
            </w:r>
            <w:r w:rsidRPr="00F4442C">
              <w:t>HTTP error status code for the HTTP POST method listed in table 5.2.6-1 of 3GPP TS 29.122 [2] shall also apply.</w:t>
            </w:r>
          </w:p>
          <w:p w14:paraId="25656FDC" w14:textId="77777777" w:rsidR="00ED591F" w:rsidRPr="00F4442C" w:rsidRDefault="00ED591F" w:rsidP="002260CC">
            <w:pPr>
              <w:pStyle w:val="TAN"/>
            </w:pPr>
            <w:r w:rsidRPr="00F4442C">
              <w:t>NOTE 2:</w:t>
            </w:r>
            <w:r w:rsidRPr="00F4442C">
              <w:tab/>
            </w:r>
            <w:r w:rsidRPr="00F4442C">
              <w:rPr>
                <w:rFonts w:cs="Arial"/>
                <w:szCs w:val="18"/>
              </w:rPr>
              <w:t>Failure causes are described in clause 6.4.7.</w:t>
            </w:r>
          </w:p>
        </w:tc>
      </w:tr>
    </w:tbl>
    <w:p w14:paraId="57104E29" w14:textId="77777777" w:rsidR="00ED591F" w:rsidRPr="00F4442C" w:rsidRDefault="00ED591F" w:rsidP="00ED591F"/>
    <w:p w14:paraId="27935436" w14:textId="77777777" w:rsidR="00ED591F" w:rsidRPr="00F4442C" w:rsidRDefault="00ED591F" w:rsidP="00ED591F">
      <w:pPr>
        <w:pStyle w:val="TH"/>
      </w:pPr>
      <w:r w:rsidRPr="00F4442C">
        <w:t>Table </w:t>
      </w:r>
      <w:r w:rsidRPr="00F4442C">
        <w:rPr>
          <w:noProof/>
          <w:lang w:eastAsia="zh-CN"/>
        </w:rPr>
        <w:t>6.4</w:t>
      </w:r>
      <w:r w:rsidRPr="00F4442C">
        <w:rPr>
          <w:rFonts w:eastAsia="宋体"/>
        </w:rPr>
        <w:t>.3.2.3.1</w:t>
      </w:r>
      <w:r w:rsidRPr="00F4442C">
        <w:t>-4: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ED591F" w:rsidRPr="00F4442C" w14:paraId="3629CD86" w14:textId="77777777" w:rsidTr="002260CC">
        <w:trPr>
          <w:jc w:val="center"/>
        </w:trPr>
        <w:tc>
          <w:tcPr>
            <w:tcW w:w="824" w:type="pct"/>
            <w:shd w:val="clear" w:color="auto" w:fill="C0C0C0"/>
            <w:vAlign w:val="center"/>
          </w:tcPr>
          <w:p w14:paraId="5A1262DF" w14:textId="77777777" w:rsidR="00ED591F" w:rsidRPr="00F4442C" w:rsidRDefault="00ED591F" w:rsidP="002260CC">
            <w:pPr>
              <w:pStyle w:val="TAH"/>
            </w:pPr>
            <w:r w:rsidRPr="00F4442C">
              <w:t>Name</w:t>
            </w:r>
          </w:p>
        </w:tc>
        <w:tc>
          <w:tcPr>
            <w:tcW w:w="572" w:type="pct"/>
            <w:shd w:val="clear" w:color="auto" w:fill="C0C0C0"/>
            <w:vAlign w:val="center"/>
          </w:tcPr>
          <w:p w14:paraId="0E67FB40" w14:textId="77777777" w:rsidR="00ED591F" w:rsidRPr="00F4442C" w:rsidRDefault="00ED591F" w:rsidP="002260CC">
            <w:pPr>
              <w:pStyle w:val="TAH"/>
            </w:pPr>
            <w:r w:rsidRPr="00F4442C">
              <w:t>Data type</w:t>
            </w:r>
          </w:p>
        </w:tc>
        <w:tc>
          <w:tcPr>
            <w:tcW w:w="295" w:type="pct"/>
            <w:shd w:val="clear" w:color="auto" w:fill="C0C0C0"/>
            <w:vAlign w:val="center"/>
          </w:tcPr>
          <w:p w14:paraId="461E91DA" w14:textId="77777777" w:rsidR="00ED591F" w:rsidRPr="00F4442C" w:rsidRDefault="00ED591F" w:rsidP="002260CC">
            <w:pPr>
              <w:pStyle w:val="TAH"/>
            </w:pPr>
            <w:r w:rsidRPr="00F4442C">
              <w:t>P</w:t>
            </w:r>
          </w:p>
        </w:tc>
        <w:tc>
          <w:tcPr>
            <w:tcW w:w="589" w:type="pct"/>
            <w:shd w:val="clear" w:color="auto" w:fill="C0C0C0"/>
            <w:vAlign w:val="center"/>
          </w:tcPr>
          <w:p w14:paraId="1DCE3C9A" w14:textId="77777777" w:rsidR="00ED591F" w:rsidRPr="00F4442C" w:rsidRDefault="00ED591F" w:rsidP="002260CC">
            <w:pPr>
              <w:pStyle w:val="TAH"/>
            </w:pPr>
            <w:r w:rsidRPr="00F4442C">
              <w:t>Cardinality</w:t>
            </w:r>
          </w:p>
        </w:tc>
        <w:tc>
          <w:tcPr>
            <w:tcW w:w="2720" w:type="pct"/>
            <w:shd w:val="clear" w:color="auto" w:fill="C0C0C0"/>
            <w:vAlign w:val="center"/>
          </w:tcPr>
          <w:p w14:paraId="0BF7A2B6" w14:textId="77777777" w:rsidR="00ED591F" w:rsidRPr="00F4442C" w:rsidRDefault="00ED591F" w:rsidP="002260CC">
            <w:pPr>
              <w:pStyle w:val="TAH"/>
            </w:pPr>
            <w:r w:rsidRPr="00F4442C">
              <w:t>Description</w:t>
            </w:r>
          </w:p>
        </w:tc>
      </w:tr>
      <w:tr w:rsidR="00ED591F" w:rsidRPr="00F4442C" w14:paraId="17B4BA1B" w14:textId="77777777" w:rsidTr="002260CC">
        <w:trPr>
          <w:jc w:val="center"/>
        </w:trPr>
        <w:tc>
          <w:tcPr>
            <w:tcW w:w="824" w:type="pct"/>
            <w:shd w:val="clear" w:color="auto" w:fill="auto"/>
            <w:vAlign w:val="center"/>
          </w:tcPr>
          <w:p w14:paraId="7CBE6A5D" w14:textId="77777777" w:rsidR="00ED591F" w:rsidRPr="00F4442C" w:rsidRDefault="00ED591F" w:rsidP="002260CC">
            <w:pPr>
              <w:pStyle w:val="TAL"/>
            </w:pPr>
            <w:r w:rsidRPr="00F4442C">
              <w:t>Location</w:t>
            </w:r>
          </w:p>
        </w:tc>
        <w:tc>
          <w:tcPr>
            <w:tcW w:w="572" w:type="pct"/>
            <w:vAlign w:val="center"/>
          </w:tcPr>
          <w:p w14:paraId="30036613" w14:textId="77777777" w:rsidR="00ED591F" w:rsidRPr="00F4442C" w:rsidRDefault="00ED591F" w:rsidP="002260CC">
            <w:pPr>
              <w:pStyle w:val="TAL"/>
            </w:pPr>
            <w:r w:rsidRPr="00F4442C">
              <w:t>string</w:t>
            </w:r>
          </w:p>
        </w:tc>
        <w:tc>
          <w:tcPr>
            <w:tcW w:w="295" w:type="pct"/>
            <w:vAlign w:val="center"/>
          </w:tcPr>
          <w:p w14:paraId="0D6FBD26" w14:textId="77777777" w:rsidR="00ED591F" w:rsidRPr="00F4442C" w:rsidRDefault="00ED591F" w:rsidP="002260CC">
            <w:pPr>
              <w:pStyle w:val="TAC"/>
            </w:pPr>
            <w:r w:rsidRPr="00F4442C">
              <w:t>M</w:t>
            </w:r>
          </w:p>
        </w:tc>
        <w:tc>
          <w:tcPr>
            <w:tcW w:w="589" w:type="pct"/>
            <w:vAlign w:val="center"/>
          </w:tcPr>
          <w:p w14:paraId="12B810E8" w14:textId="77777777" w:rsidR="00ED591F" w:rsidRPr="00F4442C" w:rsidRDefault="00ED591F" w:rsidP="002260CC">
            <w:pPr>
              <w:pStyle w:val="TAC"/>
            </w:pPr>
            <w:r w:rsidRPr="00F4442C">
              <w:t>1</w:t>
            </w:r>
          </w:p>
        </w:tc>
        <w:tc>
          <w:tcPr>
            <w:tcW w:w="2720" w:type="pct"/>
            <w:shd w:val="clear" w:color="auto" w:fill="auto"/>
            <w:vAlign w:val="center"/>
          </w:tcPr>
          <w:p w14:paraId="3A6D4D4D" w14:textId="77777777" w:rsidR="00ED591F" w:rsidRPr="00F4442C" w:rsidRDefault="00ED591F" w:rsidP="002260CC">
            <w:pPr>
              <w:pStyle w:val="TAL"/>
            </w:pPr>
            <w:r w:rsidRPr="00F4442C">
              <w:t>Contains the URI of the newly created resource, according to the structure:</w:t>
            </w:r>
          </w:p>
          <w:p w14:paraId="0E3B6595" w14:textId="77777777" w:rsidR="00ED591F" w:rsidRPr="00F4442C" w:rsidRDefault="00ED591F" w:rsidP="002260CC">
            <w:pPr>
              <w:pStyle w:val="TAL"/>
            </w:pPr>
            <w:r w:rsidRPr="00F4442C">
              <w:rPr>
                <w:lang w:eastAsia="zh-CN"/>
              </w:rPr>
              <w:t>{</w:t>
            </w:r>
            <w:proofErr w:type="spellStart"/>
            <w:r w:rsidRPr="00F4442C">
              <w:rPr>
                <w:lang w:eastAsia="zh-CN"/>
              </w:rPr>
              <w:t>apiRoot</w:t>
            </w:r>
            <w:proofErr w:type="spellEnd"/>
            <w:r w:rsidRPr="00F4442C">
              <w:rPr>
                <w:lang w:eastAsia="zh-CN"/>
              </w:rPr>
              <w:t>}/</w:t>
            </w:r>
            <w:proofErr w:type="spellStart"/>
            <w:r w:rsidRPr="00F4442C">
              <w:rPr>
                <w:lang w:eastAsia="zh-CN"/>
              </w:rPr>
              <w:t>nsce</w:t>
            </w:r>
            <w:proofErr w:type="spellEnd"/>
            <w:r w:rsidRPr="00F4442C">
              <w:rPr>
                <w:lang w:eastAsia="zh-CN"/>
              </w:rPr>
              <w:t>-pm</w:t>
            </w:r>
            <w:r w:rsidRPr="00F4442C">
              <w:rPr>
                <w:rFonts w:hint="eastAsia"/>
                <w:lang w:eastAsia="zh-CN"/>
              </w:rPr>
              <w:t>/</w:t>
            </w:r>
            <w:r w:rsidRPr="00F4442C">
              <w:rPr>
                <w:lang w:eastAsia="zh-CN"/>
              </w:rPr>
              <w:t>&lt;</w:t>
            </w:r>
            <w:proofErr w:type="spellStart"/>
            <w:r w:rsidRPr="00F4442C">
              <w:rPr>
                <w:lang w:eastAsia="zh-CN"/>
              </w:rPr>
              <w:t>apiVersion</w:t>
            </w:r>
            <w:proofErr w:type="spellEnd"/>
            <w:r w:rsidRPr="00F4442C">
              <w:rPr>
                <w:lang w:eastAsia="zh-CN"/>
              </w:rPr>
              <w:t>&gt;</w:t>
            </w:r>
            <w:r w:rsidRPr="00F4442C">
              <w:rPr>
                <w:rFonts w:hint="eastAsia"/>
                <w:lang w:eastAsia="zh-CN"/>
              </w:rPr>
              <w:t>/</w:t>
            </w:r>
            <w:proofErr w:type="spellStart"/>
            <w:r w:rsidRPr="00F4442C">
              <w:t>provisionings</w:t>
            </w:r>
            <w:proofErr w:type="spellEnd"/>
            <w:r w:rsidRPr="00F4442C">
              <w:rPr>
                <w:lang w:eastAsia="zh-CN"/>
              </w:rPr>
              <w:t>/{</w:t>
            </w:r>
            <w:proofErr w:type="spellStart"/>
            <w:r w:rsidRPr="00F4442C">
              <w:rPr>
                <w:lang w:eastAsia="zh-CN"/>
              </w:rPr>
              <w:t>provId</w:t>
            </w:r>
            <w:proofErr w:type="spellEnd"/>
            <w:r w:rsidRPr="00F4442C">
              <w:rPr>
                <w:lang w:eastAsia="zh-CN"/>
              </w:rPr>
              <w:t>}</w:t>
            </w:r>
          </w:p>
        </w:tc>
      </w:tr>
    </w:tbl>
    <w:p w14:paraId="0B546166" w14:textId="77777777" w:rsidR="00ED591F" w:rsidRPr="00F4442C" w:rsidRDefault="00ED591F" w:rsidP="00ED591F"/>
    <w:p w14:paraId="3F293363" w14:textId="77777777" w:rsidR="00ED591F" w:rsidRPr="00F4442C" w:rsidRDefault="00ED591F" w:rsidP="00ED591F">
      <w:pPr>
        <w:pStyle w:val="51"/>
      </w:pPr>
      <w:bookmarkStart w:id="790" w:name="_Toc96843422"/>
      <w:bookmarkStart w:id="791" w:name="_Toc96844397"/>
      <w:bookmarkStart w:id="792" w:name="_Toc100739970"/>
      <w:bookmarkStart w:id="793" w:name="_Toc129252543"/>
      <w:bookmarkStart w:id="794" w:name="_Toc144024241"/>
      <w:bookmarkStart w:id="795" w:name="_Toc144459673"/>
      <w:bookmarkStart w:id="796" w:name="_Toc151743189"/>
      <w:bookmarkStart w:id="797" w:name="_Toc151743654"/>
      <w:r w:rsidRPr="00F4442C">
        <w:rPr>
          <w:noProof/>
          <w:lang w:eastAsia="zh-CN"/>
        </w:rPr>
        <w:t>6.4</w:t>
      </w:r>
      <w:r w:rsidRPr="00F4442C">
        <w:t>.3.2.4</w:t>
      </w:r>
      <w:r w:rsidRPr="00F4442C">
        <w:tab/>
        <w:t>Resource Custom Operations</w:t>
      </w:r>
      <w:bookmarkEnd w:id="788"/>
      <w:bookmarkEnd w:id="790"/>
      <w:bookmarkEnd w:id="791"/>
      <w:bookmarkEnd w:id="792"/>
      <w:bookmarkEnd w:id="793"/>
      <w:bookmarkEnd w:id="794"/>
      <w:bookmarkEnd w:id="795"/>
      <w:bookmarkEnd w:id="796"/>
      <w:bookmarkEnd w:id="797"/>
    </w:p>
    <w:p w14:paraId="2AA532AF" w14:textId="77777777" w:rsidR="00ED591F" w:rsidRPr="00F4442C" w:rsidRDefault="00ED591F" w:rsidP="00ED591F">
      <w:r w:rsidRPr="00F4442C">
        <w:t>There are no resource custom operations defined for this resource in this release of the specification.</w:t>
      </w:r>
    </w:p>
    <w:p w14:paraId="1E9635A0" w14:textId="77777777" w:rsidR="00ED591F" w:rsidRPr="00F4442C" w:rsidRDefault="00ED591F" w:rsidP="00ED591F">
      <w:pPr>
        <w:pStyle w:val="41"/>
      </w:pPr>
      <w:bookmarkStart w:id="798" w:name="_Toc67903529"/>
      <w:bookmarkStart w:id="799" w:name="_Toc96843423"/>
      <w:bookmarkStart w:id="800" w:name="_Toc96844398"/>
      <w:bookmarkStart w:id="801" w:name="_Toc100739971"/>
      <w:bookmarkStart w:id="802" w:name="_Toc129252544"/>
      <w:bookmarkStart w:id="803" w:name="_Toc144024242"/>
      <w:bookmarkStart w:id="804" w:name="_Toc144459674"/>
      <w:bookmarkStart w:id="805" w:name="_Toc151743190"/>
      <w:bookmarkStart w:id="806" w:name="_Toc151743655"/>
      <w:r w:rsidRPr="00F4442C">
        <w:rPr>
          <w:noProof/>
          <w:lang w:eastAsia="zh-CN"/>
        </w:rPr>
        <w:t>6.4</w:t>
      </w:r>
      <w:r w:rsidRPr="00F4442C">
        <w:t>.3.3</w:t>
      </w:r>
      <w:r w:rsidRPr="00F4442C">
        <w:tab/>
        <w:t xml:space="preserve">Resource: </w:t>
      </w:r>
      <w:bookmarkEnd w:id="798"/>
      <w:bookmarkEnd w:id="799"/>
      <w:bookmarkEnd w:id="800"/>
      <w:bookmarkEnd w:id="801"/>
      <w:bookmarkEnd w:id="802"/>
      <w:r w:rsidRPr="00F4442C">
        <w:t xml:space="preserve">Individual </w:t>
      </w:r>
      <w:bookmarkEnd w:id="803"/>
      <w:bookmarkEnd w:id="804"/>
      <w:r w:rsidRPr="00F4442C">
        <w:t>Policy Provisioning</w:t>
      </w:r>
      <w:bookmarkEnd w:id="805"/>
      <w:bookmarkEnd w:id="806"/>
    </w:p>
    <w:p w14:paraId="0393EAA2" w14:textId="77777777" w:rsidR="00ED591F" w:rsidRPr="00F4442C" w:rsidRDefault="00ED591F" w:rsidP="00ED591F">
      <w:pPr>
        <w:pStyle w:val="51"/>
      </w:pPr>
      <w:bookmarkStart w:id="807" w:name="_Toc96843424"/>
      <w:bookmarkStart w:id="808" w:name="_Toc96844399"/>
      <w:bookmarkStart w:id="809" w:name="_Toc100739972"/>
      <w:bookmarkStart w:id="810" w:name="_Toc129252545"/>
      <w:bookmarkStart w:id="811" w:name="_Toc144024243"/>
      <w:bookmarkStart w:id="812" w:name="_Toc144459675"/>
      <w:bookmarkStart w:id="813" w:name="_Toc151743191"/>
      <w:bookmarkStart w:id="814" w:name="_Toc151743656"/>
      <w:r w:rsidRPr="00F4442C">
        <w:rPr>
          <w:noProof/>
          <w:lang w:eastAsia="zh-CN"/>
        </w:rPr>
        <w:t>6.4</w:t>
      </w:r>
      <w:r w:rsidRPr="00F4442C">
        <w:t>.3.3.1</w:t>
      </w:r>
      <w:r w:rsidRPr="00F4442C">
        <w:tab/>
        <w:t>Description</w:t>
      </w:r>
      <w:bookmarkEnd w:id="807"/>
      <w:bookmarkEnd w:id="808"/>
      <w:bookmarkEnd w:id="809"/>
      <w:bookmarkEnd w:id="810"/>
      <w:bookmarkEnd w:id="811"/>
      <w:bookmarkEnd w:id="812"/>
      <w:bookmarkEnd w:id="813"/>
      <w:bookmarkEnd w:id="814"/>
    </w:p>
    <w:p w14:paraId="5C9D0278" w14:textId="77777777" w:rsidR="00ED591F" w:rsidRPr="00F4442C" w:rsidRDefault="00ED591F" w:rsidP="00ED591F">
      <w:r w:rsidRPr="00F4442C">
        <w:t>This resource represents a Policy Provisioning managed by the NSCE Server.</w:t>
      </w:r>
    </w:p>
    <w:p w14:paraId="0E74A996" w14:textId="77777777" w:rsidR="00ED591F" w:rsidRPr="00F4442C" w:rsidRDefault="00ED591F" w:rsidP="00ED591F">
      <w:pPr>
        <w:pStyle w:val="51"/>
      </w:pPr>
      <w:bookmarkStart w:id="815" w:name="_Toc96843425"/>
      <w:bookmarkStart w:id="816" w:name="_Toc96844400"/>
      <w:bookmarkStart w:id="817" w:name="_Toc100739973"/>
      <w:bookmarkStart w:id="818" w:name="_Toc129252546"/>
      <w:bookmarkStart w:id="819" w:name="_Toc144024244"/>
      <w:bookmarkStart w:id="820" w:name="_Toc144459676"/>
      <w:bookmarkStart w:id="821" w:name="_Toc151743192"/>
      <w:bookmarkStart w:id="822" w:name="_Toc151743657"/>
      <w:r w:rsidRPr="00F4442C">
        <w:rPr>
          <w:noProof/>
          <w:lang w:eastAsia="zh-CN"/>
        </w:rPr>
        <w:t>6.4</w:t>
      </w:r>
      <w:r w:rsidRPr="00F4442C">
        <w:t>.3.3.2</w:t>
      </w:r>
      <w:r w:rsidRPr="00F4442C">
        <w:tab/>
        <w:t>Resource Definition</w:t>
      </w:r>
      <w:bookmarkEnd w:id="815"/>
      <w:bookmarkEnd w:id="816"/>
      <w:bookmarkEnd w:id="817"/>
      <w:bookmarkEnd w:id="818"/>
      <w:bookmarkEnd w:id="819"/>
      <w:bookmarkEnd w:id="820"/>
      <w:bookmarkEnd w:id="821"/>
      <w:bookmarkEnd w:id="822"/>
    </w:p>
    <w:p w14:paraId="2C9A99DD" w14:textId="77777777" w:rsidR="00ED591F" w:rsidRPr="00F4442C" w:rsidRDefault="00ED591F" w:rsidP="00ED591F">
      <w:r w:rsidRPr="00F4442C">
        <w:t xml:space="preserve">Resource URI: </w:t>
      </w:r>
      <w:r w:rsidRPr="00F4442C">
        <w:rPr>
          <w:b/>
          <w:noProof/>
        </w:rPr>
        <w:t>{apiRoot}/nsce-pm/&lt;apiVersion&gt;/provisionings/{provId}</w:t>
      </w:r>
    </w:p>
    <w:p w14:paraId="420D79DE" w14:textId="77777777" w:rsidR="00ED591F" w:rsidRPr="00F4442C" w:rsidRDefault="00ED591F" w:rsidP="00ED591F">
      <w:pPr>
        <w:rPr>
          <w:rFonts w:ascii="Arial" w:hAnsi="Arial" w:cs="Arial"/>
        </w:rPr>
      </w:pPr>
      <w:r w:rsidRPr="00F4442C">
        <w:t>This resource shall support the resource URI variables defined in table </w:t>
      </w:r>
      <w:r w:rsidRPr="00F4442C">
        <w:rPr>
          <w:noProof/>
          <w:lang w:eastAsia="zh-CN"/>
        </w:rPr>
        <w:t>6.4</w:t>
      </w:r>
      <w:r w:rsidRPr="00F4442C">
        <w:t>.3.3.2-1</w:t>
      </w:r>
      <w:r w:rsidRPr="00F4442C">
        <w:rPr>
          <w:rFonts w:ascii="Arial" w:hAnsi="Arial" w:cs="Arial"/>
        </w:rPr>
        <w:t>.</w:t>
      </w:r>
    </w:p>
    <w:p w14:paraId="1A091789" w14:textId="77777777" w:rsidR="00ED591F" w:rsidRPr="00F4442C" w:rsidRDefault="00ED591F" w:rsidP="00ED591F">
      <w:pPr>
        <w:pStyle w:val="TH"/>
        <w:rPr>
          <w:rFonts w:cs="Arial"/>
        </w:rPr>
      </w:pPr>
      <w:r w:rsidRPr="00F4442C">
        <w:t>Table </w:t>
      </w:r>
      <w:r w:rsidRPr="00F4442C">
        <w:rPr>
          <w:noProof/>
          <w:lang w:eastAsia="zh-CN"/>
        </w:rPr>
        <w:t>6.4</w:t>
      </w:r>
      <w:r w:rsidRPr="00F4442C">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D591F" w:rsidRPr="00F4442C" w14:paraId="54A1F0AC" w14:textId="77777777" w:rsidTr="002260CC">
        <w:trPr>
          <w:jc w:val="center"/>
        </w:trPr>
        <w:tc>
          <w:tcPr>
            <w:tcW w:w="687" w:type="pct"/>
            <w:shd w:val="clear" w:color="000000" w:fill="C0C0C0"/>
            <w:vAlign w:val="center"/>
            <w:hideMark/>
          </w:tcPr>
          <w:p w14:paraId="69D8AD19" w14:textId="77777777" w:rsidR="00ED591F" w:rsidRPr="00F4442C" w:rsidRDefault="00ED591F" w:rsidP="002260CC">
            <w:pPr>
              <w:pStyle w:val="TAH"/>
            </w:pPr>
            <w:r w:rsidRPr="00F4442C">
              <w:t>Name</w:t>
            </w:r>
          </w:p>
        </w:tc>
        <w:tc>
          <w:tcPr>
            <w:tcW w:w="1039" w:type="pct"/>
            <w:shd w:val="clear" w:color="000000" w:fill="C0C0C0"/>
            <w:vAlign w:val="center"/>
          </w:tcPr>
          <w:p w14:paraId="3875791D" w14:textId="77777777" w:rsidR="00ED591F" w:rsidRPr="00F4442C" w:rsidRDefault="00ED591F" w:rsidP="002260CC">
            <w:pPr>
              <w:pStyle w:val="TAH"/>
            </w:pPr>
            <w:r w:rsidRPr="00F4442C">
              <w:t>Data type</w:t>
            </w:r>
          </w:p>
        </w:tc>
        <w:tc>
          <w:tcPr>
            <w:tcW w:w="3274" w:type="pct"/>
            <w:shd w:val="clear" w:color="000000" w:fill="C0C0C0"/>
            <w:vAlign w:val="center"/>
            <w:hideMark/>
          </w:tcPr>
          <w:p w14:paraId="0DB42FFF" w14:textId="77777777" w:rsidR="00ED591F" w:rsidRPr="00F4442C" w:rsidRDefault="00ED591F" w:rsidP="002260CC">
            <w:pPr>
              <w:pStyle w:val="TAH"/>
            </w:pPr>
            <w:r w:rsidRPr="00F4442C">
              <w:t>Definition</w:t>
            </w:r>
          </w:p>
        </w:tc>
      </w:tr>
      <w:tr w:rsidR="00ED591F" w:rsidRPr="00F4442C" w14:paraId="033EF720" w14:textId="77777777" w:rsidTr="002260CC">
        <w:trPr>
          <w:jc w:val="center"/>
        </w:trPr>
        <w:tc>
          <w:tcPr>
            <w:tcW w:w="687" w:type="pct"/>
            <w:vAlign w:val="center"/>
            <w:hideMark/>
          </w:tcPr>
          <w:p w14:paraId="639AE8AC" w14:textId="77777777" w:rsidR="00ED591F" w:rsidRPr="00F4442C" w:rsidRDefault="00ED591F" w:rsidP="002260CC">
            <w:pPr>
              <w:pStyle w:val="TAL"/>
            </w:pPr>
            <w:proofErr w:type="spellStart"/>
            <w:r w:rsidRPr="00F4442C">
              <w:t>apiRoot</w:t>
            </w:r>
            <w:proofErr w:type="spellEnd"/>
          </w:p>
        </w:tc>
        <w:tc>
          <w:tcPr>
            <w:tcW w:w="1039" w:type="pct"/>
            <w:vAlign w:val="center"/>
          </w:tcPr>
          <w:p w14:paraId="48DD07CB" w14:textId="77777777" w:rsidR="00ED591F" w:rsidRPr="00F4442C" w:rsidRDefault="00ED591F" w:rsidP="002260CC">
            <w:pPr>
              <w:pStyle w:val="TAL"/>
            </w:pPr>
            <w:r w:rsidRPr="00F4442C">
              <w:t>string</w:t>
            </w:r>
          </w:p>
        </w:tc>
        <w:tc>
          <w:tcPr>
            <w:tcW w:w="3274" w:type="pct"/>
            <w:vAlign w:val="center"/>
            <w:hideMark/>
          </w:tcPr>
          <w:p w14:paraId="6280D381" w14:textId="77777777" w:rsidR="00ED591F" w:rsidRPr="00F4442C" w:rsidRDefault="00ED591F" w:rsidP="002260CC">
            <w:pPr>
              <w:pStyle w:val="TAL"/>
            </w:pPr>
            <w:r w:rsidRPr="00F4442C">
              <w:t>See clause </w:t>
            </w:r>
            <w:r w:rsidRPr="00F4442C">
              <w:rPr>
                <w:noProof/>
                <w:lang w:eastAsia="zh-CN"/>
              </w:rPr>
              <w:t>6.4</w:t>
            </w:r>
            <w:r w:rsidRPr="00F4442C">
              <w:t>.1.</w:t>
            </w:r>
          </w:p>
        </w:tc>
      </w:tr>
      <w:tr w:rsidR="00ED591F" w:rsidRPr="00F4442C" w14:paraId="0EC5E186" w14:textId="77777777" w:rsidTr="002260CC">
        <w:trPr>
          <w:jc w:val="center"/>
        </w:trPr>
        <w:tc>
          <w:tcPr>
            <w:tcW w:w="687" w:type="pct"/>
            <w:vAlign w:val="center"/>
          </w:tcPr>
          <w:p w14:paraId="219B3263" w14:textId="77777777" w:rsidR="00ED591F" w:rsidRPr="00F4442C" w:rsidRDefault="00ED591F" w:rsidP="002260CC">
            <w:pPr>
              <w:pStyle w:val="TAL"/>
            </w:pPr>
            <w:proofErr w:type="spellStart"/>
            <w:r w:rsidRPr="00F4442C">
              <w:rPr>
                <w:lang w:eastAsia="zh-CN"/>
              </w:rPr>
              <w:t>provId</w:t>
            </w:r>
            <w:proofErr w:type="spellEnd"/>
          </w:p>
        </w:tc>
        <w:tc>
          <w:tcPr>
            <w:tcW w:w="1039" w:type="pct"/>
            <w:vAlign w:val="center"/>
          </w:tcPr>
          <w:p w14:paraId="59E8B670" w14:textId="77777777" w:rsidR="00ED591F" w:rsidRPr="00F4442C" w:rsidRDefault="00ED591F" w:rsidP="002260CC">
            <w:pPr>
              <w:pStyle w:val="TAL"/>
            </w:pPr>
            <w:r w:rsidRPr="00F4442C">
              <w:t>string</w:t>
            </w:r>
          </w:p>
        </w:tc>
        <w:tc>
          <w:tcPr>
            <w:tcW w:w="3274" w:type="pct"/>
            <w:vAlign w:val="center"/>
          </w:tcPr>
          <w:p w14:paraId="4FABD98D" w14:textId="77777777" w:rsidR="00ED591F" w:rsidRPr="00F4442C" w:rsidRDefault="00ED591F" w:rsidP="002260CC">
            <w:pPr>
              <w:pStyle w:val="TAL"/>
            </w:pPr>
            <w:r w:rsidRPr="00F4442C">
              <w:t>Represents the identifier of the "Individual Policy Provisioning" resource.</w:t>
            </w:r>
          </w:p>
        </w:tc>
      </w:tr>
    </w:tbl>
    <w:p w14:paraId="5869895A" w14:textId="77777777" w:rsidR="00ED591F" w:rsidRPr="00F4442C" w:rsidRDefault="00ED591F" w:rsidP="00ED591F"/>
    <w:p w14:paraId="63C719F5" w14:textId="77777777" w:rsidR="00ED591F" w:rsidRPr="00F4442C" w:rsidRDefault="00ED591F" w:rsidP="00ED591F">
      <w:pPr>
        <w:pStyle w:val="51"/>
      </w:pPr>
      <w:bookmarkStart w:id="823" w:name="_Toc96843426"/>
      <w:bookmarkStart w:id="824" w:name="_Toc96844401"/>
      <w:bookmarkStart w:id="825" w:name="_Toc100739974"/>
      <w:bookmarkStart w:id="826" w:name="_Toc129252547"/>
      <w:bookmarkStart w:id="827" w:name="_Toc144024245"/>
      <w:bookmarkStart w:id="828" w:name="_Toc144459677"/>
      <w:bookmarkStart w:id="829" w:name="_Toc151743193"/>
      <w:bookmarkStart w:id="830" w:name="_Toc151743658"/>
      <w:r w:rsidRPr="00F4442C">
        <w:rPr>
          <w:noProof/>
          <w:lang w:eastAsia="zh-CN"/>
        </w:rPr>
        <w:t>6.4</w:t>
      </w:r>
      <w:r w:rsidRPr="00F4442C">
        <w:t>.3.3.3</w:t>
      </w:r>
      <w:r w:rsidRPr="00F4442C">
        <w:tab/>
        <w:t>Resource Standard Methods</w:t>
      </w:r>
      <w:bookmarkEnd w:id="823"/>
      <w:bookmarkEnd w:id="824"/>
      <w:bookmarkEnd w:id="825"/>
      <w:bookmarkEnd w:id="826"/>
      <w:bookmarkEnd w:id="827"/>
      <w:bookmarkEnd w:id="828"/>
      <w:bookmarkEnd w:id="829"/>
      <w:bookmarkEnd w:id="830"/>
    </w:p>
    <w:p w14:paraId="683BCB28" w14:textId="77777777" w:rsidR="00ED591F" w:rsidRPr="005F65D5" w:rsidRDefault="00ED591F" w:rsidP="00ED591F">
      <w:pPr>
        <w:pStyle w:val="6"/>
      </w:pPr>
      <w:bookmarkStart w:id="831" w:name="_Toc96843427"/>
      <w:bookmarkStart w:id="832" w:name="_Toc96844402"/>
      <w:bookmarkStart w:id="833" w:name="_Toc100739975"/>
      <w:bookmarkStart w:id="834" w:name="_Toc129252548"/>
      <w:bookmarkStart w:id="835" w:name="_Toc144024246"/>
      <w:bookmarkStart w:id="836" w:name="_Toc144459678"/>
      <w:bookmarkStart w:id="837" w:name="_Toc151743194"/>
      <w:bookmarkStart w:id="838" w:name="_Toc151743659"/>
      <w:r w:rsidRPr="005F65D5">
        <w:t>6.4.3.3.3.1</w:t>
      </w:r>
      <w:r w:rsidRPr="005F65D5">
        <w:tab/>
        <w:t>GET</w:t>
      </w:r>
      <w:bookmarkEnd w:id="831"/>
      <w:bookmarkEnd w:id="832"/>
      <w:bookmarkEnd w:id="833"/>
      <w:bookmarkEnd w:id="834"/>
      <w:bookmarkEnd w:id="835"/>
      <w:bookmarkEnd w:id="836"/>
      <w:bookmarkEnd w:id="837"/>
      <w:bookmarkEnd w:id="838"/>
    </w:p>
    <w:p w14:paraId="58EDA0BC" w14:textId="77777777" w:rsidR="00ED591F" w:rsidRPr="00F4442C" w:rsidRDefault="00ED591F" w:rsidP="00ED591F">
      <w:pPr>
        <w:rPr>
          <w:noProof/>
          <w:lang w:eastAsia="zh-CN"/>
        </w:rPr>
      </w:pPr>
      <w:r w:rsidRPr="00F4442C">
        <w:rPr>
          <w:noProof/>
          <w:lang w:eastAsia="zh-CN"/>
        </w:rPr>
        <w:t xml:space="preserve">The HTTP GET method allows a service consumer to retrieve an existing </w:t>
      </w:r>
      <w:r w:rsidRPr="00F4442C">
        <w:t>"Individual Policy Provisioning" resource at the NSCE Server</w:t>
      </w:r>
      <w:r w:rsidRPr="00F4442C">
        <w:rPr>
          <w:noProof/>
          <w:lang w:eastAsia="zh-CN"/>
        </w:rPr>
        <w:t>.</w:t>
      </w:r>
    </w:p>
    <w:p w14:paraId="2F3C3905" w14:textId="77777777" w:rsidR="00ED591F" w:rsidRPr="00F4442C" w:rsidRDefault="00ED591F" w:rsidP="00ED591F">
      <w:r w:rsidRPr="00F4442C">
        <w:t>This method shall support the URI query parameters specified in table </w:t>
      </w:r>
      <w:r w:rsidRPr="00F4442C">
        <w:rPr>
          <w:noProof/>
          <w:lang w:eastAsia="zh-CN"/>
        </w:rPr>
        <w:t>6.4</w:t>
      </w:r>
      <w:r w:rsidRPr="00F4442C">
        <w:t>.3.3.3.1-1.</w:t>
      </w:r>
    </w:p>
    <w:p w14:paraId="34643DCC" w14:textId="77777777" w:rsidR="00ED591F" w:rsidRPr="00F4442C" w:rsidRDefault="00ED591F" w:rsidP="00ED591F">
      <w:pPr>
        <w:pStyle w:val="TH"/>
        <w:rPr>
          <w:rFonts w:cs="Arial"/>
        </w:rPr>
      </w:pPr>
      <w:r w:rsidRPr="00F4442C">
        <w:lastRenderedPageBreak/>
        <w:t>Table </w:t>
      </w:r>
      <w:r w:rsidRPr="00F4442C">
        <w:rPr>
          <w:noProof/>
          <w:lang w:eastAsia="zh-CN"/>
        </w:rPr>
        <w:t>6.4</w:t>
      </w:r>
      <w:r w:rsidRPr="00F4442C">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D591F" w:rsidRPr="00F4442C" w14:paraId="5DA97D7D" w14:textId="77777777" w:rsidTr="002260CC">
        <w:trPr>
          <w:jc w:val="center"/>
        </w:trPr>
        <w:tc>
          <w:tcPr>
            <w:tcW w:w="825" w:type="pct"/>
            <w:tcBorders>
              <w:bottom w:val="single" w:sz="6" w:space="0" w:color="auto"/>
            </w:tcBorders>
            <w:shd w:val="clear" w:color="auto" w:fill="C0C0C0"/>
            <w:vAlign w:val="center"/>
          </w:tcPr>
          <w:p w14:paraId="04A391CE" w14:textId="77777777" w:rsidR="00ED591F" w:rsidRPr="00F4442C" w:rsidRDefault="00ED591F" w:rsidP="002260CC">
            <w:pPr>
              <w:pStyle w:val="TAH"/>
            </w:pPr>
            <w:r w:rsidRPr="00F4442C">
              <w:t>Name</w:t>
            </w:r>
          </w:p>
        </w:tc>
        <w:tc>
          <w:tcPr>
            <w:tcW w:w="731" w:type="pct"/>
            <w:tcBorders>
              <w:bottom w:val="single" w:sz="6" w:space="0" w:color="auto"/>
            </w:tcBorders>
            <w:shd w:val="clear" w:color="auto" w:fill="C0C0C0"/>
            <w:vAlign w:val="center"/>
          </w:tcPr>
          <w:p w14:paraId="121D4562" w14:textId="77777777" w:rsidR="00ED591F" w:rsidRPr="00F4442C" w:rsidRDefault="00ED591F" w:rsidP="002260CC">
            <w:pPr>
              <w:pStyle w:val="TAH"/>
            </w:pPr>
            <w:r w:rsidRPr="00F4442C">
              <w:t>Data type</w:t>
            </w:r>
          </w:p>
        </w:tc>
        <w:tc>
          <w:tcPr>
            <w:tcW w:w="215" w:type="pct"/>
            <w:tcBorders>
              <w:bottom w:val="single" w:sz="6" w:space="0" w:color="auto"/>
            </w:tcBorders>
            <w:shd w:val="clear" w:color="auto" w:fill="C0C0C0"/>
            <w:vAlign w:val="center"/>
          </w:tcPr>
          <w:p w14:paraId="07FB8743" w14:textId="77777777" w:rsidR="00ED591F" w:rsidRPr="00F4442C" w:rsidRDefault="00ED591F" w:rsidP="002260CC">
            <w:pPr>
              <w:pStyle w:val="TAH"/>
            </w:pPr>
            <w:r w:rsidRPr="00F4442C">
              <w:t>P</w:t>
            </w:r>
          </w:p>
        </w:tc>
        <w:tc>
          <w:tcPr>
            <w:tcW w:w="580" w:type="pct"/>
            <w:tcBorders>
              <w:bottom w:val="single" w:sz="6" w:space="0" w:color="auto"/>
            </w:tcBorders>
            <w:shd w:val="clear" w:color="auto" w:fill="C0C0C0"/>
            <w:vAlign w:val="center"/>
          </w:tcPr>
          <w:p w14:paraId="5780D3D4" w14:textId="77777777" w:rsidR="00ED591F" w:rsidRPr="00F4442C" w:rsidRDefault="00ED591F" w:rsidP="002260CC">
            <w:pPr>
              <w:pStyle w:val="TAH"/>
            </w:pPr>
            <w:r w:rsidRPr="00F4442C">
              <w:t>Cardinality</w:t>
            </w:r>
          </w:p>
        </w:tc>
        <w:tc>
          <w:tcPr>
            <w:tcW w:w="1852" w:type="pct"/>
            <w:tcBorders>
              <w:bottom w:val="single" w:sz="6" w:space="0" w:color="auto"/>
            </w:tcBorders>
            <w:shd w:val="clear" w:color="auto" w:fill="C0C0C0"/>
            <w:vAlign w:val="center"/>
          </w:tcPr>
          <w:p w14:paraId="044B5897" w14:textId="77777777" w:rsidR="00ED591F" w:rsidRPr="00F4442C" w:rsidRDefault="00ED591F" w:rsidP="002260CC">
            <w:pPr>
              <w:pStyle w:val="TAH"/>
            </w:pPr>
            <w:r w:rsidRPr="00F4442C">
              <w:t>Description</w:t>
            </w:r>
          </w:p>
        </w:tc>
        <w:tc>
          <w:tcPr>
            <w:tcW w:w="796" w:type="pct"/>
            <w:tcBorders>
              <w:bottom w:val="single" w:sz="6" w:space="0" w:color="auto"/>
            </w:tcBorders>
            <w:shd w:val="clear" w:color="auto" w:fill="C0C0C0"/>
            <w:vAlign w:val="center"/>
          </w:tcPr>
          <w:p w14:paraId="599253E6" w14:textId="77777777" w:rsidR="00ED591F" w:rsidRPr="00F4442C" w:rsidRDefault="00ED591F" w:rsidP="002260CC">
            <w:pPr>
              <w:pStyle w:val="TAH"/>
            </w:pPr>
            <w:r w:rsidRPr="00F4442C">
              <w:t>Applicability</w:t>
            </w:r>
          </w:p>
        </w:tc>
      </w:tr>
      <w:tr w:rsidR="00ED591F" w:rsidRPr="00F4442C" w14:paraId="24A82777" w14:textId="77777777" w:rsidTr="002260CC">
        <w:trPr>
          <w:jc w:val="center"/>
        </w:trPr>
        <w:tc>
          <w:tcPr>
            <w:tcW w:w="825" w:type="pct"/>
            <w:tcBorders>
              <w:top w:val="single" w:sz="6" w:space="0" w:color="auto"/>
            </w:tcBorders>
            <w:shd w:val="clear" w:color="auto" w:fill="auto"/>
            <w:vAlign w:val="center"/>
          </w:tcPr>
          <w:p w14:paraId="4A400392" w14:textId="77777777" w:rsidR="00ED591F" w:rsidRPr="00F4442C" w:rsidRDefault="00ED591F" w:rsidP="002260CC">
            <w:pPr>
              <w:pStyle w:val="TAL"/>
            </w:pPr>
            <w:r w:rsidRPr="00F4442C">
              <w:t>n/a</w:t>
            </w:r>
          </w:p>
        </w:tc>
        <w:tc>
          <w:tcPr>
            <w:tcW w:w="731" w:type="pct"/>
            <w:tcBorders>
              <w:top w:val="single" w:sz="6" w:space="0" w:color="auto"/>
            </w:tcBorders>
            <w:vAlign w:val="center"/>
          </w:tcPr>
          <w:p w14:paraId="14D5C5BE" w14:textId="77777777" w:rsidR="00ED591F" w:rsidRPr="00F4442C" w:rsidRDefault="00ED591F" w:rsidP="002260CC">
            <w:pPr>
              <w:pStyle w:val="TAL"/>
            </w:pPr>
          </w:p>
        </w:tc>
        <w:tc>
          <w:tcPr>
            <w:tcW w:w="215" w:type="pct"/>
            <w:tcBorders>
              <w:top w:val="single" w:sz="6" w:space="0" w:color="auto"/>
            </w:tcBorders>
            <w:vAlign w:val="center"/>
          </w:tcPr>
          <w:p w14:paraId="680FCB5C" w14:textId="77777777" w:rsidR="00ED591F" w:rsidRPr="00F4442C" w:rsidRDefault="00ED591F" w:rsidP="002260CC">
            <w:pPr>
              <w:pStyle w:val="TAC"/>
            </w:pPr>
          </w:p>
        </w:tc>
        <w:tc>
          <w:tcPr>
            <w:tcW w:w="580" w:type="pct"/>
            <w:tcBorders>
              <w:top w:val="single" w:sz="6" w:space="0" w:color="auto"/>
            </w:tcBorders>
            <w:vAlign w:val="center"/>
          </w:tcPr>
          <w:p w14:paraId="40F9713F" w14:textId="77777777" w:rsidR="00ED591F" w:rsidRPr="00F4442C" w:rsidRDefault="00ED591F" w:rsidP="002260CC">
            <w:pPr>
              <w:pStyle w:val="TAC"/>
            </w:pPr>
          </w:p>
        </w:tc>
        <w:tc>
          <w:tcPr>
            <w:tcW w:w="1852" w:type="pct"/>
            <w:tcBorders>
              <w:top w:val="single" w:sz="6" w:space="0" w:color="auto"/>
            </w:tcBorders>
            <w:shd w:val="clear" w:color="auto" w:fill="auto"/>
            <w:vAlign w:val="center"/>
          </w:tcPr>
          <w:p w14:paraId="3C7A5C26" w14:textId="77777777" w:rsidR="00ED591F" w:rsidRPr="00F4442C" w:rsidRDefault="00ED591F" w:rsidP="002260CC">
            <w:pPr>
              <w:pStyle w:val="TAL"/>
            </w:pPr>
          </w:p>
        </w:tc>
        <w:tc>
          <w:tcPr>
            <w:tcW w:w="796" w:type="pct"/>
            <w:tcBorders>
              <w:top w:val="single" w:sz="6" w:space="0" w:color="auto"/>
            </w:tcBorders>
            <w:vAlign w:val="center"/>
          </w:tcPr>
          <w:p w14:paraId="3D2DE49D" w14:textId="77777777" w:rsidR="00ED591F" w:rsidRPr="00F4442C" w:rsidRDefault="00ED591F" w:rsidP="002260CC">
            <w:pPr>
              <w:pStyle w:val="TAL"/>
            </w:pPr>
          </w:p>
        </w:tc>
      </w:tr>
    </w:tbl>
    <w:p w14:paraId="61FEBE32" w14:textId="77777777" w:rsidR="00ED591F" w:rsidRPr="00F4442C" w:rsidRDefault="00ED591F" w:rsidP="00ED591F"/>
    <w:p w14:paraId="04D36653" w14:textId="77777777" w:rsidR="00ED591F" w:rsidRPr="00F4442C" w:rsidRDefault="00ED591F" w:rsidP="00ED591F">
      <w:r w:rsidRPr="00F4442C">
        <w:t>This method shall support the request data structures specified in table </w:t>
      </w:r>
      <w:r w:rsidRPr="00F4442C">
        <w:rPr>
          <w:noProof/>
          <w:lang w:eastAsia="zh-CN"/>
        </w:rPr>
        <w:t>6.4</w:t>
      </w:r>
      <w:r w:rsidRPr="00F4442C">
        <w:t>.3.3.3.1-2 and the response data structures and response codes specified in table </w:t>
      </w:r>
      <w:r w:rsidRPr="00F4442C">
        <w:rPr>
          <w:noProof/>
          <w:lang w:eastAsia="zh-CN"/>
        </w:rPr>
        <w:t>6.4</w:t>
      </w:r>
      <w:r w:rsidRPr="00F4442C">
        <w:t>.3.3.3.1-3.</w:t>
      </w:r>
    </w:p>
    <w:p w14:paraId="3D092FAE" w14:textId="77777777" w:rsidR="00ED591F" w:rsidRPr="00F4442C" w:rsidRDefault="00ED591F" w:rsidP="00ED591F">
      <w:pPr>
        <w:pStyle w:val="TH"/>
      </w:pPr>
      <w:r w:rsidRPr="00F4442C">
        <w:t>Table </w:t>
      </w:r>
      <w:r w:rsidRPr="00F4442C">
        <w:rPr>
          <w:noProof/>
          <w:lang w:eastAsia="zh-CN"/>
        </w:rPr>
        <w:t>6.4</w:t>
      </w:r>
      <w:r w:rsidRPr="00F4442C">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D591F" w:rsidRPr="00F4442C" w14:paraId="615C577C" w14:textId="77777777" w:rsidTr="002260CC">
        <w:trPr>
          <w:jc w:val="center"/>
        </w:trPr>
        <w:tc>
          <w:tcPr>
            <w:tcW w:w="1627" w:type="dxa"/>
            <w:tcBorders>
              <w:bottom w:val="single" w:sz="6" w:space="0" w:color="auto"/>
            </w:tcBorders>
            <w:shd w:val="clear" w:color="auto" w:fill="C0C0C0"/>
            <w:vAlign w:val="center"/>
          </w:tcPr>
          <w:p w14:paraId="24770286" w14:textId="77777777" w:rsidR="00ED591F" w:rsidRPr="00F4442C" w:rsidRDefault="00ED591F" w:rsidP="002260CC">
            <w:pPr>
              <w:pStyle w:val="TAH"/>
            </w:pPr>
            <w:r w:rsidRPr="00F4442C">
              <w:t>Data type</w:t>
            </w:r>
          </w:p>
        </w:tc>
        <w:tc>
          <w:tcPr>
            <w:tcW w:w="425" w:type="dxa"/>
            <w:tcBorders>
              <w:bottom w:val="single" w:sz="6" w:space="0" w:color="auto"/>
            </w:tcBorders>
            <w:shd w:val="clear" w:color="auto" w:fill="C0C0C0"/>
            <w:vAlign w:val="center"/>
          </w:tcPr>
          <w:p w14:paraId="04A8A021" w14:textId="77777777" w:rsidR="00ED591F" w:rsidRPr="00F4442C" w:rsidRDefault="00ED591F" w:rsidP="002260CC">
            <w:pPr>
              <w:pStyle w:val="TAH"/>
            </w:pPr>
            <w:r w:rsidRPr="00F4442C">
              <w:t>P</w:t>
            </w:r>
          </w:p>
        </w:tc>
        <w:tc>
          <w:tcPr>
            <w:tcW w:w="1276" w:type="dxa"/>
            <w:tcBorders>
              <w:bottom w:val="single" w:sz="6" w:space="0" w:color="auto"/>
            </w:tcBorders>
            <w:shd w:val="clear" w:color="auto" w:fill="C0C0C0"/>
            <w:vAlign w:val="center"/>
          </w:tcPr>
          <w:p w14:paraId="5413D679" w14:textId="77777777" w:rsidR="00ED591F" w:rsidRPr="00F4442C" w:rsidRDefault="00ED591F" w:rsidP="002260CC">
            <w:pPr>
              <w:pStyle w:val="TAH"/>
            </w:pPr>
            <w:r w:rsidRPr="00F4442C">
              <w:t>Cardinality</w:t>
            </w:r>
          </w:p>
        </w:tc>
        <w:tc>
          <w:tcPr>
            <w:tcW w:w="6447" w:type="dxa"/>
            <w:tcBorders>
              <w:bottom w:val="single" w:sz="6" w:space="0" w:color="auto"/>
            </w:tcBorders>
            <w:shd w:val="clear" w:color="auto" w:fill="C0C0C0"/>
            <w:vAlign w:val="center"/>
          </w:tcPr>
          <w:p w14:paraId="1817BA8C" w14:textId="77777777" w:rsidR="00ED591F" w:rsidRPr="00F4442C" w:rsidRDefault="00ED591F" w:rsidP="002260CC">
            <w:pPr>
              <w:pStyle w:val="TAH"/>
            </w:pPr>
            <w:r w:rsidRPr="00F4442C">
              <w:t>Description</w:t>
            </w:r>
          </w:p>
        </w:tc>
      </w:tr>
      <w:tr w:rsidR="00ED591F" w:rsidRPr="00F4442C" w14:paraId="32E56EB7" w14:textId="77777777" w:rsidTr="002260CC">
        <w:trPr>
          <w:jc w:val="center"/>
        </w:trPr>
        <w:tc>
          <w:tcPr>
            <w:tcW w:w="1627" w:type="dxa"/>
            <w:tcBorders>
              <w:top w:val="single" w:sz="6" w:space="0" w:color="auto"/>
            </w:tcBorders>
            <w:shd w:val="clear" w:color="auto" w:fill="auto"/>
            <w:vAlign w:val="center"/>
          </w:tcPr>
          <w:p w14:paraId="2E952CF4" w14:textId="77777777" w:rsidR="00ED591F" w:rsidRPr="00F4442C" w:rsidRDefault="00ED591F" w:rsidP="002260CC">
            <w:pPr>
              <w:pStyle w:val="TAL"/>
            </w:pPr>
            <w:r w:rsidRPr="00F4442C">
              <w:t>n/a</w:t>
            </w:r>
          </w:p>
        </w:tc>
        <w:tc>
          <w:tcPr>
            <w:tcW w:w="425" w:type="dxa"/>
            <w:tcBorders>
              <w:top w:val="single" w:sz="6" w:space="0" w:color="auto"/>
            </w:tcBorders>
            <w:vAlign w:val="center"/>
          </w:tcPr>
          <w:p w14:paraId="2BEA5E9D" w14:textId="77777777" w:rsidR="00ED591F" w:rsidRPr="00F4442C" w:rsidRDefault="00ED591F" w:rsidP="002260CC">
            <w:pPr>
              <w:pStyle w:val="TAC"/>
            </w:pPr>
          </w:p>
        </w:tc>
        <w:tc>
          <w:tcPr>
            <w:tcW w:w="1276" w:type="dxa"/>
            <w:tcBorders>
              <w:top w:val="single" w:sz="6" w:space="0" w:color="auto"/>
            </w:tcBorders>
            <w:vAlign w:val="center"/>
          </w:tcPr>
          <w:p w14:paraId="593C7BEF" w14:textId="77777777" w:rsidR="00ED591F" w:rsidRPr="00F4442C" w:rsidRDefault="00ED591F" w:rsidP="002260CC">
            <w:pPr>
              <w:pStyle w:val="TAC"/>
            </w:pPr>
          </w:p>
        </w:tc>
        <w:tc>
          <w:tcPr>
            <w:tcW w:w="6447" w:type="dxa"/>
            <w:tcBorders>
              <w:top w:val="single" w:sz="6" w:space="0" w:color="auto"/>
            </w:tcBorders>
            <w:shd w:val="clear" w:color="auto" w:fill="auto"/>
            <w:vAlign w:val="center"/>
          </w:tcPr>
          <w:p w14:paraId="006B63EF" w14:textId="77777777" w:rsidR="00ED591F" w:rsidRPr="00F4442C" w:rsidRDefault="00ED591F" w:rsidP="002260CC">
            <w:pPr>
              <w:pStyle w:val="TAL"/>
            </w:pPr>
          </w:p>
        </w:tc>
      </w:tr>
    </w:tbl>
    <w:p w14:paraId="26D52060" w14:textId="77777777" w:rsidR="00ED591F" w:rsidRPr="00F4442C" w:rsidRDefault="00ED591F" w:rsidP="00ED591F"/>
    <w:p w14:paraId="5947C333" w14:textId="77777777" w:rsidR="00ED591F" w:rsidRPr="00F4442C" w:rsidRDefault="00ED591F" w:rsidP="00ED591F">
      <w:pPr>
        <w:pStyle w:val="TH"/>
      </w:pPr>
      <w:r w:rsidRPr="00F4442C">
        <w:t>Table </w:t>
      </w:r>
      <w:r w:rsidRPr="00F4442C">
        <w:rPr>
          <w:noProof/>
          <w:lang w:eastAsia="zh-CN"/>
        </w:rPr>
        <w:t>6.4</w:t>
      </w:r>
      <w:r w:rsidRPr="00F4442C">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ED591F" w:rsidRPr="00F4442C" w14:paraId="49E52E09" w14:textId="77777777" w:rsidTr="002260CC">
        <w:trPr>
          <w:jc w:val="center"/>
        </w:trPr>
        <w:tc>
          <w:tcPr>
            <w:tcW w:w="1101" w:type="pct"/>
            <w:tcBorders>
              <w:bottom w:val="single" w:sz="6" w:space="0" w:color="auto"/>
            </w:tcBorders>
            <w:shd w:val="clear" w:color="auto" w:fill="C0C0C0"/>
            <w:vAlign w:val="center"/>
          </w:tcPr>
          <w:p w14:paraId="31186630" w14:textId="77777777" w:rsidR="00ED591F" w:rsidRPr="00F4442C" w:rsidRDefault="00ED591F" w:rsidP="002260CC">
            <w:pPr>
              <w:pStyle w:val="TAH"/>
            </w:pPr>
            <w:r w:rsidRPr="00F4442C">
              <w:t>Data type</w:t>
            </w:r>
          </w:p>
        </w:tc>
        <w:tc>
          <w:tcPr>
            <w:tcW w:w="221" w:type="pct"/>
            <w:tcBorders>
              <w:bottom w:val="single" w:sz="6" w:space="0" w:color="auto"/>
            </w:tcBorders>
            <w:shd w:val="clear" w:color="auto" w:fill="C0C0C0"/>
            <w:vAlign w:val="center"/>
          </w:tcPr>
          <w:p w14:paraId="10151BC1" w14:textId="77777777" w:rsidR="00ED591F" w:rsidRPr="00F4442C" w:rsidRDefault="00ED591F" w:rsidP="002260CC">
            <w:pPr>
              <w:pStyle w:val="TAH"/>
            </w:pPr>
            <w:r w:rsidRPr="00F4442C">
              <w:t>P</w:t>
            </w:r>
          </w:p>
        </w:tc>
        <w:tc>
          <w:tcPr>
            <w:tcW w:w="589" w:type="pct"/>
            <w:tcBorders>
              <w:bottom w:val="single" w:sz="6" w:space="0" w:color="auto"/>
            </w:tcBorders>
            <w:shd w:val="clear" w:color="auto" w:fill="C0C0C0"/>
            <w:vAlign w:val="center"/>
          </w:tcPr>
          <w:p w14:paraId="14D66633" w14:textId="77777777" w:rsidR="00ED591F" w:rsidRPr="00F4442C" w:rsidRDefault="00ED591F" w:rsidP="002260CC">
            <w:pPr>
              <w:pStyle w:val="TAH"/>
            </w:pPr>
            <w:r w:rsidRPr="00F4442C">
              <w:t>Cardinality</w:t>
            </w:r>
          </w:p>
        </w:tc>
        <w:tc>
          <w:tcPr>
            <w:tcW w:w="737" w:type="pct"/>
            <w:tcBorders>
              <w:bottom w:val="single" w:sz="6" w:space="0" w:color="auto"/>
            </w:tcBorders>
            <w:shd w:val="clear" w:color="auto" w:fill="C0C0C0"/>
            <w:vAlign w:val="center"/>
          </w:tcPr>
          <w:p w14:paraId="001B7704" w14:textId="77777777" w:rsidR="00ED591F" w:rsidRPr="00F4442C" w:rsidRDefault="00ED591F" w:rsidP="002260CC">
            <w:pPr>
              <w:pStyle w:val="TAH"/>
            </w:pPr>
            <w:r w:rsidRPr="00F4442C">
              <w:t>Response</w:t>
            </w:r>
          </w:p>
          <w:p w14:paraId="38B188AE" w14:textId="77777777" w:rsidR="00ED591F" w:rsidRPr="00F4442C" w:rsidRDefault="00ED591F" w:rsidP="002260CC">
            <w:pPr>
              <w:pStyle w:val="TAH"/>
            </w:pPr>
            <w:r w:rsidRPr="00F4442C">
              <w:t>codes</w:t>
            </w:r>
          </w:p>
        </w:tc>
        <w:tc>
          <w:tcPr>
            <w:tcW w:w="2352" w:type="pct"/>
            <w:tcBorders>
              <w:bottom w:val="single" w:sz="6" w:space="0" w:color="auto"/>
            </w:tcBorders>
            <w:shd w:val="clear" w:color="auto" w:fill="C0C0C0"/>
            <w:vAlign w:val="center"/>
          </w:tcPr>
          <w:p w14:paraId="0DD545D8" w14:textId="77777777" w:rsidR="00ED591F" w:rsidRPr="00F4442C" w:rsidRDefault="00ED591F" w:rsidP="002260CC">
            <w:pPr>
              <w:pStyle w:val="TAH"/>
            </w:pPr>
            <w:r w:rsidRPr="00F4442C">
              <w:t>Description</w:t>
            </w:r>
          </w:p>
        </w:tc>
      </w:tr>
      <w:tr w:rsidR="00ED591F" w:rsidRPr="00F4442C" w14:paraId="3A9D78F2" w14:textId="77777777" w:rsidTr="002260CC">
        <w:trPr>
          <w:jc w:val="center"/>
        </w:trPr>
        <w:tc>
          <w:tcPr>
            <w:tcW w:w="1101" w:type="pct"/>
            <w:tcBorders>
              <w:top w:val="single" w:sz="6" w:space="0" w:color="auto"/>
            </w:tcBorders>
            <w:shd w:val="clear" w:color="auto" w:fill="auto"/>
            <w:vAlign w:val="center"/>
          </w:tcPr>
          <w:p w14:paraId="7823DC71" w14:textId="77777777" w:rsidR="00ED591F" w:rsidRPr="00F4442C" w:rsidRDefault="00ED591F" w:rsidP="002260CC">
            <w:pPr>
              <w:pStyle w:val="TAL"/>
            </w:pPr>
            <w:proofErr w:type="spellStart"/>
            <w:r w:rsidRPr="00F4442C">
              <w:t>PolicyProv</w:t>
            </w:r>
            <w:proofErr w:type="spellEnd"/>
          </w:p>
        </w:tc>
        <w:tc>
          <w:tcPr>
            <w:tcW w:w="221" w:type="pct"/>
            <w:tcBorders>
              <w:top w:val="single" w:sz="6" w:space="0" w:color="auto"/>
            </w:tcBorders>
            <w:vAlign w:val="center"/>
          </w:tcPr>
          <w:p w14:paraId="12CCDEB4" w14:textId="77777777" w:rsidR="00ED591F" w:rsidRPr="00F4442C" w:rsidRDefault="00ED591F" w:rsidP="002260CC">
            <w:pPr>
              <w:pStyle w:val="TAC"/>
            </w:pPr>
            <w:r w:rsidRPr="00F4442C">
              <w:t>M</w:t>
            </w:r>
          </w:p>
        </w:tc>
        <w:tc>
          <w:tcPr>
            <w:tcW w:w="589" w:type="pct"/>
            <w:tcBorders>
              <w:top w:val="single" w:sz="6" w:space="0" w:color="auto"/>
            </w:tcBorders>
            <w:vAlign w:val="center"/>
          </w:tcPr>
          <w:p w14:paraId="58885869" w14:textId="77777777" w:rsidR="00ED591F" w:rsidRPr="00F4442C" w:rsidRDefault="00ED591F" w:rsidP="002260CC">
            <w:pPr>
              <w:pStyle w:val="TAC"/>
            </w:pPr>
            <w:r w:rsidRPr="00F4442C">
              <w:t>1</w:t>
            </w:r>
          </w:p>
        </w:tc>
        <w:tc>
          <w:tcPr>
            <w:tcW w:w="737" w:type="pct"/>
            <w:tcBorders>
              <w:top w:val="single" w:sz="6" w:space="0" w:color="auto"/>
            </w:tcBorders>
            <w:vAlign w:val="center"/>
          </w:tcPr>
          <w:p w14:paraId="01B496C1" w14:textId="77777777" w:rsidR="00ED591F" w:rsidRPr="00F4442C" w:rsidRDefault="00ED591F" w:rsidP="002260CC">
            <w:pPr>
              <w:pStyle w:val="TAL"/>
            </w:pPr>
            <w:r w:rsidRPr="00F4442C">
              <w:t>200 OK</w:t>
            </w:r>
          </w:p>
        </w:tc>
        <w:tc>
          <w:tcPr>
            <w:tcW w:w="2352" w:type="pct"/>
            <w:tcBorders>
              <w:top w:val="single" w:sz="6" w:space="0" w:color="auto"/>
            </w:tcBorders>
            <w:shd w:val="clear" w:color="auto" w:fill="auto"/>
            <w:vAlign w:val="center"/>
          </w:tcPr>
          <w:p w14:paraId="08081F17" w14:textId="77777777" w:rsidR="00ED591F" w:rsidRPr="00F4442C" w:rsidRDefault="00ED591F" w:rsidP="002260CC">
            <w:pPr>
              <w:pStyle w:val="TAL"/>
            </w:pPr>
            <w:r w:rsidRPr="00F4442C">
              <w:t>Successful case. The requested</w:t>
            </w:r>
            <w:r w:rsidRPr="00F4442C">
              <w:rPr>
                <w:noProof/>
                <w:lang w:eastAsia="zh-CN"/>
              </w:rPr>
              <w:t xml:space="preserve"> </w:t>
            </w:r>
            <w:r w:rsidRPr="00F4442C">
              <w:t>"Individual Policy Provisioning" resource</w:t>
            </w:r>
            <w:r w:rsidRPr="00F4442C">
              <w:rPr>
                <w:noProof/>
                <w:lang w:eastAsia="zh-CN"/>
              </w:rPr>
              <w:t xml:space="preserve"> </w:t>
            </w:r>
            <w:r w:rsidRPr="00F4442C">
              <w:t>shall be returned.</w:t>
            </w:r>
          </w:p>
        </w:tc>
      </w:tr>
      <w:tr w:rsidR="00ED591F" w:rsidRPr="00F4442C" w14:paraId="65917003" w14:textId="77777777" w:rsidTr="002260CC">
        <w:trPr>
          <w:jc w:val="center"/>
        </w:trPr>
        <w:tc>
          <w:tcPr>
            <w:tcW w:w="1101" w:type="pct"/>
            <w:shd w:val="clear" w:color="auto" w:fill="auto"/>
            <w:vAlign w:val="center"/>
          </w:tcPr>
          <w:p w14:paraId="4635A03D" w14:textId="77777777" w:rsidR="00ED591F" w:rsidRPr="00F4442C" w:rsidRDefault="00ED591F" w:rsidP="002260CC">
            <w:pPr>
              <w:pStyle w:val="TAL"/>
            </w:pPr>
            <w:r w:rsidRPr="00F4442C">
              <w:t>n/a</w:t>
            </w:r>
          </w:p>
        </w:tc>
        <w:tc>
          <w:tcPr>
            <w:tcW w:w="221" w:type="pct"/>
            <w:vAlign w:val="center"/>
          </w:tcPr>
          <w:p w14:paraId="125127E5" w14:textId="77777777" w:rsidR="00ED591F" w:rsidRPr="00F4442C" w:rsidRDefault="00ED591F" w:rsidP="002260CC">
            <w:pPr>
              <w:pStyle w:val="TAC"/>
            </w:pPr>
          </w:p>
        </w:tc>
        <w:tc>
          <w:tcPr>
            <w:tcW w:w="589" w:type="pct"/>
            <w:vAlign w:val="center"/>
          </w:tcPr>
          <w:p w14:paraId="4E74269A" w14:textId="77777777" w:rsidR="00ED591F" w:rsidRPr="00F4442C" w:rsidRDefault="00ED591F" w:rsidP="002260CC">
            <w:pPr>
              <w:pStyle w:val="TAC"/>
            </w:pPr>
          </w:p>
        </w:tc>
        <w:tc>
          <w:tcPr>
            <w:tcW w:w="737" w:type="pct"/>
            <w:vAlign w:val="center"/>
          </w:tcPr>
          <w:p w14:paraId="58F9B471" w14:textId="77777777" w:rsidR="00ED591F" w:rsidRPr="00F4442C" w:rsidRDefault="00ED591F" w:rsidP="002260CC">
            <w:pPr>
              <w:pStyle w:val="TAL"/>
            </w:pPr>
            <w:r w:rsidRPr="00F4442C">
              <w:t>307 Temporary Redirect</w:t>
            </w:r>
          </w:p>
        </w:tc>
        <w:tc>
          <w:tcPr>
            <w:tcW w:w="2352" w:type="pct"/>
            <w:shd w:val="clear" w:color="auto" w:fill="auto"/>
            <w:vAlign w:val="center"/>
          </w:tcPr>
          <w:p w14:paraId="7E8C2C5D" w14:textId="77777777" w:rsidR="00ED591F" w:rsidRPr="00F4442C" w:rsidRDefault="00ED591F" w:rsidP="002260CC">
            <w:pPr>
              <w:pStyle w:val="TAL"/>
            </w:pPr>
            <w:r w:rsidRPr="00F4442C">
              <w:t>Temporary redirection.</w:t>
            </w:r>
          </w:p>
          <w:p w14:paraId="628ED967" w14:textId="77777777" w:rsidR="00ED591F" w:rsidRPr="00F4442C" w:rsidRDefault="00ED591F" w:rsidP="002260CC">
            <w:pPr>
              <w:pStyle w:val="TAL"/>
            </w:pPr>
          </w:p>
          <w:p w14:paraId="1D373ABB" w14:textId="77777777" w:rsidR="00ED591F" w:rsidRPr="00F4442C" w:rsidRDefault="00ED591F" w:rsidP="002260CC">
            <w:pPr>
              <w:pStyle w:val="TAL"/>
            </w:pPr>
            <w:r w:rsidRPr="00F4442C">
              <w:t>The response shall include a Location header field containing an alternative URI of the resource located in an alternative NSCE Server.</w:t>
            </w:r>
          </w:p>
          <w:p w14:paraId="6AD4EA81" w14:textId="77777777" w:rsidR="00ED591F" w:rsidRPr="00F4442C" w:rsidRDefault="00ED591F" w:rsidP="002260CC">
            <w:pPr>
              <w:pStyle w:val="TAL"/>
            </w:pPr>
          </w:p>
          <w:p w14:paraId="05353726" w14:textId="77777777" w:rsidR="00ED591F" w:rsidRPr="00F4442C" w:rsidRDefault="00ED591F" w:rsidP="002260CC">
            <w:pPr>
              <w:pStyle w:val="TAL"/>
            </w:pPr>
            <w:r w:rsidRPr="00F4442C">
              <w:t>Redirection handling is described in clause 5.2.10 of 3GPP TS 29.122 [2].</w:t>
            </w:r>
          </w:p>
        </w:tc>
      </w:tr>
      <w:tr w:rsidR="00ED591F" w:rsidRPr="00F4442C" w14:paraId="4E8723A8" w14:textId="77777777" w:rsidTr="002260CC">
        <w:trPr>
          <w:jc w:val="center"/>
        </w:trPr>
        <w:tc>
          <w:tcPr>
            <w:tcW w:w="1101" w:type="pct"/>
            <w:shd w:val="clear" w:color="auto" w:fill="auto"/>
            <w:vAlign w:val="center"/>
          </w:tcPr>
          <w:p w14:paraId="178320AC" w14:textId="77777777" w:rsidR="00ED591F" w:rsidRPr="00F4442C" w:rsidRDefault="00ED591F" w:rsidP="002260CC">
            <w:pPr>
              <w:pStyle w:val="TAL"/>
            </w:pPr>
            <w:r w:rsidRPr="00F4442C">
              <w:rPr>
                <w:lang w:eastAsia="zh-CN"/>
              </w:rPr>
              <w:t>n/a</w:t>
            </w:r>
          </w:p>
        </w:tc>
        <w:tc>
          <w:tcPr>
            <w:tcW w:w="221" w:type="pct"/>
            <w:vAlign w:val="center"/>
          </w:tcPr>
          <w:p w14:paraId="1C892A72" w14:textId="77777777" w:rsidR="00ED591F" w:rsidRPr="00F4442C" w:rsidRDefault="00ED591F" w:rsidP="002260CC">
            <w:pPr>
              <w:pStyle w:val="TAC"/>
            </w:pPr>
          </w:p>
        </w:tc>
        <w:tc>
          <w:tcPr>
            <w:tcW w:w="589" w:type="pct"/>
            <w:vAlign w:val="center"/>
          </w:tcPr>
          <w:p w14:paraId="552E2796" w14:textId="77777777" w:rsidR="00ED591F" w:rsidRPr="00F4442C" w:rsidRDefault="00ED591F" w:rsidP="002260CC">
            <w:pPr>
              <w:pStyle w:val="TAC"/>
            </w:pPr>
          </w:p>
        </w:tc>
        <w:tc>
          <w:tcPr>
            <w:tcW w:w="737" w:type="pct"/>
            <w:vAlign w:val="center"/>
          </w:tcPr>
          <w:p w14:paraId="66B18CF7" w14:textId="77777777" w:rsidR="00ED591F" w:rsidRPr="00F4442C" w:rsidRDefault="00ED591F" w:rsidP="002260CC">
            <w:pPr>
              <w:pStyle w:val="TAL"/>
            </w:pPr>
            <w:r w:rsidRPr="00F4442C">
              <w:t>308 Permanent Redirect</w:t>
            </w:r>
          </w:p>
        </w:tc>
        <w:tc>
          <w:tcPr>
            <w:tcW w:w="2352" w:type="pct"/>
            <w:shd w:val="clear" w:color="auto" w:fill="auto"/>
            <w:vAlign w:val="center"/>
          </w:tcPr>
          <w:p w14:paraId="4479DA03" w14:textId="77777777" w:rsidR="00ED591F" w:rsidRPr="00F4442C" w:rsidRDefault="00ED591F" w:rsidP="002260CC">
            <w:pPr>
              <w:pStyle w:val="TAL"/>
            </w:pPr>
            <w:r w:rsidRPr="00F4442C">
              <w:t>Permanent redirection.</w:t>
            </w:r>
          </w:p>
          <w:p w14:paraId="11AD8FB7" w14:textId="77777777" w:rsidR="00ED591F" w:rsidRPr="00F4442C" w:rsidRDefault="00ED591F" w:rsidP="002260CC">
            <w:pPr>
              <w:pStyle w:val="TAL"/>
            </w:pPr>
          </w:p>
          <w:p w14:paraId="4A6F252A" w14:textId="77777777" w:rsidR="00ED591F" w:rsidRPr="00F4442C" w:rsidRDefault="00ED591F" w:rsidP="002260CC">
            <w:pPr>
              <w:pStyle w:val="TAL"/>
            </w:pPr>
            <w:r w:rsidRPr="00F4442C">
              <w:t>The response shall include a Location header field containing an alternative URI of the resource located in an alternative NSCE Server.</w:t>
            </w:r>
          </w:p>
          <w:p w14:paraId="24F19340" w14:textId="77777777" w:rsidR="00ED591F" w:rsidRPr="00F4442C" w:rsidRDefault="00ED591F" w:rsidP="002260CC">
            <w:pPr>
              <w:pStyle w:val="TAL"/>
            </w:pPr>
          </w:p>
          <w:p w14:paraId="62AAD3AB" w14:textId="77777777" w:rsidR="00ED591F" w:rsidRPr="00F4442C" w:rsidRDefault="00ED591F" w:rsidP="002260CC">
            <w:pPr>
              <w:pStyle w:val="TAL"/>
            </w:pPr>
            <w:r w:rsidRPr="00F4442C">
              <w:t>Redirection handling is described in clause 5.2.10 of 3GPP TS 29.122 [2].</w:t>
            </w:r>
          </w:p>
        </w:tc>
      </w:tr>
      <w:tr w:rsidR="00ED591F" w:rsidRPr="00F4442C" w14:paraId="28B3F016" w14:textId="77777777" w:rsidTr="002260CC">
        <w:trPr>
          <w:jc w:val="center"/>
        </w:trPr>
        <w:tc>
          <w:tcPr>
            <w:tcW w:w="5000" w:type="pct"/>
            <w:gridSpan w:val="5"/>
            <w:shd w:val="clear" w:color="auto" w:fill="auto"/>
            <w:vAlign w:val="center"/>
          </w:tcPr>
          <w:p w14:paraId="316FCA62" w14:textId="77777777" w:rsidR="00ED591F" w:rsidRPr="00F4442C" w:rsidRDefault="00ED591F" w:rsidP="002260CC">
            <w:pPr>
              <w:pStyle w:val="TAN"/>
            </w:pPr>
            <w:r w:rsidRPr="00F4442C">
              <w:t>NOTE:</w:t>
            </w:r>
            <w:r w:rsidRPr="00F4442C">
              <w:rPr>
                <w:noProof/>
              </w:rPr>
              <w:tab/>
              <w:t xml:space="preserve">The mandatory </w:t>
            </w:r>
            <w:r w:rsidRPr="00F4442C">
              <w:t>HTTP error status code for the HTTP GET method listed in table 5.2.6-1 of 3GPP TS 29.122 [2] shall also apply.</w:t>
            </w:r>
          </w:p>
        </w:tc>
      </w:tr>
    </w:tbl>
    <w:p w14:paraId="1A0E57B5" w14:textId="77777777" w:rsidR="00ED591F" w:rsidRPr="00F4442C" w:rsidRDefault="00ED591F" w:rsidP="00ED591F"/>
    <w:p w14:paraId="33477AD2" w14:textId="77777777" w:rsidR="00ED591F" w:rsidRPr="00F4442C" w:rsidRDefault="00ED591F" w:rsidP="00ED591F">
      <w:pPr>
        <w:pStyle w:val="TH"/>
      </w:pPr>
      <w:r w:rsidRPr="00F4442C">
        <w:t>Table </w:t>
      </w:r>
      <w:r w:rsidRPr="00F4442C">
        <w:rPr>
          <w:noProof/>
          <w:lang w:eastAsia="zh-CN"/>
        </w:rPr>
        <w:t>6.4</w:t>
      </w:r>
      <w:r w:rsidRPr="00F4442C">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ED591F" w:rsidRPr="00F4442C" w14:paraId="45A4B5D4" w14:textId="77777777" w:rsidTr="002260CC">
        <w:trPr>
          <w:jc w:val="center"/>
        </w:trPr>
        <w:tc>
          <w:tcPr>
            <w:tcW w:w="824" w:type="pct"/>
            <w:shd w:val="clear" w:color="auto" w:fill="C0C0C0"/>
            <w:vAlign w:val="center"/>
          </w:tcPr>
          <w:p w14:paraId="583F8961" w14:textId="77777777" w:rsidR="00ED591F" w:rsidRPr="00F4442C" w:rsidRDefault="00ED591F" w:rsidP="002260CC">
            <w:pPr>
              <w:pStyle w:val="TAH"/>
            </w:pPr>
            <w:r w:rsidRPr="00F4442C">
              <w:t>Name</w:t>
            </w:r>
          </w:p>
        </w:tc>
        <w:tc>
          <w:tcPr>
            <w:tcW w:w="732" w:type="pct"/>
            <w:shd w:val="clear" w:color="auto" w:fill="C0C0C0"/>
            <w:vAlign w:val="center"/>
          </w:tcPr>
          <w:p w14:paraId="188625D5" w14:textId="77777777" w:rsidR="00ED591F" w:rsidRPr="00F4442C" w:rsidRDefault="00ED591F" w:rsidP="002260CC">
            <w:pPr>
              <w:pStyle w:val="TAH"/>
            </w:pPr>
            <w:r w:rsidRPr="00F4442C">
              <w:t>Data type</w:t>
            </w:r>
          </w:p>
        </w:tc>
        <w:tc>
          <w:tcPr>
            <w:tcW w:w="217" w:type="pct"/>
            <w:shd w:val="clear" w:color="auto" w:fill="C0C0C0"/>
            <w:vAlign w:val="center"/>
          </w:tcPr>
          <w:p w14:paraId="6D661CD1" w14:textId="77777777" w:rsidR="00ED591F" w:rsidRPr="00F4442C" w:rsidRDefault="00ED591F" w:rsidP="002260CC">
            <w:pPr>
              <w:pStyle w:val="TAH"/>
            </w:pPr>
            <w:r w:rsidRPr="00F4442C">
              <w:t>P</w:t>
            </w:r>
          </w:p>
        </w:tc>
        <w:tc>
          <w:tcPr>
            <w:tcW w:w="581" w:type="pct"/>
            <w:shd w:val="clear" w:color="auto" w:fill="C0C0C0"/>
            <w:vAlign w:val="center"/>
          </w:tcPr>
          <w:p w14:paraId="016C5FDC" w14:textId="77777777" w:rsidR="00ED591F" w:rsidRPr="00F4442C" w:rsidRDefault="00ED591F" w:rsidP="002260CC">
            <w:pPr>
              <w:pStyle w:val="TAH"/>
            </w:pPr>
            <w:r w:rsidRPr="00F4442C">
              <w:t>Cardinality</w:t>
            </w:r>
          </w:p>
        </w:tc>
        <w:tc>
          <w:tcPr>
            <w:tcW w:w="2645" w:type="pct"/>
            <w:shd w:val="clear" w:color="auto" w:fill="C0C0C0"/>
            <w:vAlign w:val="center"/>
          </w:tcPr>
          <w:p w14:paraId="35A63DFC" w14:textId="77777777" w:rsidR="00ED591F" w:rsidRPr="00F4442C" w:rsidRDefault="00ED591F" w:rsidP="002260CC">
            <w:pPr>
              <w:pStyle w:val="TAH"/>
            </w:pPr>
            <w:r w:rsidRPr="00F4442C">
              <w:t>Description</w:t>
            </w:r>
          </w:p>
        </w:tc>
      </w:tr>
      <w:tr w:rsidR="00ED591F" w:rsidRPr="00F4442C" w14:paraId="53BDF277" w14:textId="77777777" w:rsidTr="002260CC">
        <w:trPr>
          <w:jc w:val="center"/>
        </w:trPr>
        <w:tc>
          <w:tcPr>
            <w:tcW w:w="824" w:type="pct"/>
            <w:shd w:val="clear" w:color="auto" w:fill="auto"/>
            <w:vAlign w:val="center"/>
          </w:tcPr>
          <w:p w14:paraId="5AE05DAE" w14:textId="77777777" w:rsidR="00ED591F" w:rsidRPr="00F4442C" w:rsidRDefault="00ED591F" w:rsidP="002260CC">
            <w:pPr>
              <w:pStyle w:val="TAL"/>
            </w:pPr>
            <w:r w:rsidRPr="00F4442C">
              <w:t>Location</w:t>
            </w:r>
          </w:p>
        </w:tc>
        <w:tc>
          <w:tcPr>
            <w:tcW w:w="732" w:type="pct"/>
            <w:vAlign w:val="center"/>
          </w:tcPr>
          <w:p w14:paraId="6C76C9FA" w14:textId="77777777" w:rsidR="00ED591F" w:rsidRPr="00F4442C" w:rsidRDefault="00ED591F" w:rsidP="002260CC">
            <w:pPr>
              <w:pStyle w:val="TAL"/>
            </w:pPr>
            <w:r w:rsidRPr="00F4442C">
              <w:t>string</w:t>
            </w:r>
          </w:p>
        </w:tc>
        <w:tc>
          <w:tcPr>
            <w:tcW w:w="217" w:type="pct"/>
            <w:vAlign w:val="center"/>
          </w:tcPr>
          <w:p w14:paraId="242F7FFF" w14:textId="77777777" w:rsidR="00ED591F" w:rsidRPr="00F4442C" w:rsidRDefault="00ED591F" w:rsidP="002260CC">
            <w:pPr>
              <w:pStyle w:val="TAC"/>
            </w:pPr>
            <w:r w:rsidRPr="00F4442C">
              <w:t>M</w:t>
            </w:r>
          </w:p>
        </w:tc>
        <w:tc>
          <w:tcPr>
            <w:tcW w:w="581" w:type="pct"/>
            <w:vAlign w:val="center"/>
          </w:tcPr>
          <w:p w14:paraId="4D4E1CFF" w14:textId="77777777" w:rsidR="00ED591F" w:rsidRPr="00F4442C" w:rsidRDefault="00ED591F" w:rsidP="002260CC">
            <w:pPr>
              <w:pStyle w:val="TAC"/>
            </w:pPr>
            <w:r w:rsidRPr="00F4442C">
              <w:t>1</w:t>
            </w:r>
          </w:p>
        </w:tc>
        <w:tc>
          <w:tcPr>
            <w:tcW w:w="2645" w:type="pct"/>
            <w:shd w:val="clear" w:color="auto" w:fill="auto"/>
            <w:vAlign w:val="center"/>
          </w:tcPr>
          <w:p w14:paraId="48BB47CA" w14:textId="77777777" w:rsidR="00ED591F" w:rsidRPr="00F4442C" w:rsidRDefault="00ED591F" w:rsidP="002260CC">
            <w:pPr>
              <w:pStyle w:val="TAL"/>
            </w:pPr>
            <w:r w:rsidRPr="00F4442C">
              <w:t>Contains an alternative URI of the resource located in an alternative NSCE Server.</w:t>
            </w:r>
          </w:p>
        </w:tc>
      </w:tr>
    </w:tbl>
    <w:p w14:paraId="390B9027" w14:textId="77777777" w:rsidR="00ED591F" w:rsidRPr="00F4442C" w:rsidRDefault="00ED591F" w:rsidP="00ED591F"/>
    <w:p w14:paraId="0BA6089B" w14:textId="77777777" w:rsidR="00ED591F" w:rsidRPr="00F4442C" w:rsidRDefault="00ED591F" w:rsidP="00ED591F">
      <w:pPr>
        <w:pStyle w:val="TH"/>
      </w:pPr>
      <w:r w:rsidRPr="00F4442C">
        <w:t>Table </w:t>
      </w:r>
      <w:r w:rsidRPr="00F4442C">
        <w:rPr>
          <w:noProof/>
          <w:lang w:eastAsia="zh-CN"/>
        </w:rPr>
        <w:t>6.4</w:t>
      </w:r>
      <w:r w:rsidRPr="00F4442C">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ED591F" w:rsidRPr="00F4442C" w14:paraId="1469A221" w14:textId="77777777" w:rsidTr="002260CC">
        <w:trPr>
          <w:jc w:val="center"/>
        </w:trPr>
        <w:tc>
          <w:tcPr>
            <w:tcW w:w="824" w:type="pct"/>
            <w:shd w:val="clear" w:color="auto" w:fill="C0C0C0"/>
            <w:vAlign w:val="center"/>
          </w:tcPr>
          <w:p w14:paraId="7BA4CD04" w14:textId="77777777" w:rsidR="00ED591F" w:rsidRPr="00F4442C" w:rsidRDefault="00ED591F" w:rsidP="002260CC">
            <w:pPr>
              <w:pStyle w:val="TAH"/>
            </w:pPr>
            <w:r w:rsidRPr="00F4442C">
              <w:t>Name</w:t>
            </w:r>
          </w:p>
        </w:tc>
        <w:tc>
          <w:tcPr>
            <w:tcW w:w="732" w:type="pct"/>
            <w:shd w:val="clear" w:color="auto" w:fill="C0C0C0"/>
            <w:vAlign w:val="center"/>
          </w:tcPr>
          <w:p w14:paraId="7C5A00D2" w14:textId="77777777" w:rsidR="00ED591F" w:rsidRPr="00F4442C" w:rsidRDefault="00ED591F" w:rsidP="002260CC">
            <w:pPr>
              <w:pStyle w:val="TAH"/>
            </w:pPr>
            <w:r w:rsidRPr="00F4442C">
              <w:t>Data type</w:t>
            </w:r>
          </w:p>
        </w:tc>
        <w:tc>
          <w:tcPr>
            <w:tcW w:w="217" w:type="pct"/>
            <w:shd w:val="clear" w:color="auto" w:fill="C0C0C0"/>
            <w:vAlign w:val="center"/>
          </w:tcPr>
          <w:p w14:paraId="23DE678F" w14:textId="77777777" w:rsidR="00ED591F" w:rsidRPr="00F4442C" w:rsidRDefault="00ED591F" w:rsidP="002260CC">
            <w:pPr>
              <w:pStyle w:val="TAH"/>
            </w:pPr>
            <w:r w:rsidRPr="00F4442C">
              <w:t>P</w:t>
            </w:r>
          </w:p>
        </w:tc>
        <w:tc>
          <w:tcPr>
            <w:tcW w:w="581" w:type="pct"/>
            <w:shd w:val="clear" w:color="auto" w:fill="C0C0C0"/>
            <w:vAlign w:val="center"/>
          </w:tcPr>
          <w:p w14:paraId="2637A8C0" w14:textId="77777777" w:rsidR="00ED591F" w:rsidRPr="00F4442C" w:rsidRDefault="00ED591F" w:rsidP="002260CC">
            <w:pPr>
              <w:pStyle w:val="TAH"/>
            </w:pPr>
            <w:r w:rsidRPr="00F4442C">
              <w:t>Cardinality</w:t>
            </w:r>
          </w:p>
        </w:tc>
        <w:tc>
          <w:tcPr>
            <w:tcW w:w="2645" w:type="pct"/>
            <w:shd w:val="clear" w:color="auto" w:fill="C0C0C0"/>
            <w:vAlign w:val="center"/>
          </w:tcPr>
          <w:p w14:paraId="40519262" w14:textId="77777777" w:rsidR="00ED591F" w:rsidRPr="00F4442C" w:rsidRDefault="00ED591F" w:rsidP="002260CC">
            <w:pPr>
              <w:pStyle w:val="TAH"/>
            </w:pPr>
            <w:r w:rsidRPr="00F4442C">
              <w:t>Description</w:t>
            </w:r>
          </w:p>
        </w:tc>
      </w:tr>
      <w:tr w:rsidR="00ED591F" w:rsidRPr="00F4442C" w14:paraId="53865C8E" w14:textId="77777777" w:rsidTr="002260CC">
        <w:trPr>
          <w:jc w:val="center"/>
        </w:trPr>
        <w:tc>
          <w:tcPr>
            <w:tcW w:w="824" w:type="pct"/>
            <w:shd w:val="clear" w:color="auto" w:fill="auto"/>
            <w:vAlign w:val="center"/>
          </w:tcPr>
          <w:p w14:paraId="337D8E60" w14:textId="77777777" w:rsidR="00ED591F" w:rsidRPr="00F4442C" w:rsidRDefault="00ED591F" w:rsidP="002260CC">
            <w:pPr>
              <w:pStyle w:val="TAL"/>
            </w:pPr>
            <w:r w:rsidRPr="00F4442C">
              <w:t>Location</w:t>
            </w:r>
          </w:p>
        </w:tc>
        <w:tc>
          <w:tcPr>
            <w:tcW w:w="732" w:type="pct"/>
            <w:vAlign w:val="center"/>
          </w:tcPr>
          <w:p w14:paraId="72CBD02A" w14:textId="77777777" w:rsidR="00ED591F" w:rsidRPr="00F4442C" w:rsidRDefault="00ED591F" w:rsidP="002260CC">
            <w:pPr>
              <w:pStyle w:val="TAL"/>
            </w:pPr>
            <w:r w:rsidRPr="00F4442C">
              <w:t>string</w:t>
            </w:r>
          </w:p>
        </w:tc>
        <w:tc>
          <w:tcPr>
            <w:tcW w:w="217" w:type="pct"/>
            <w:vAlign w:val="center"/>
          </w:tcPr>
          <w:p w14:paraId="0FFDCC8D" w14:textId="77777777" w:rsidR="00ED591F" w:rsidRPr="00F4442C" w:rsidRDefault="00ED591F" w:rsidP="002260CC">
            <w:pPr>
              <w:pStyle w:val="TAC"/>
            </w:pPr>
            <w:r w:rsidRPr="00F4442C">
              <w:t>M</w:t>
            </w:r>
          </w:p>
        </w:tc>
        <w:tc>
          <w:tcPr>
            <w:tcW w:w="581" w:type="pct"/>
            <w:vAlign w:val="center"/>
          </w:tcPr>
          <w:p w14:paraId="169D0947" w14:textId="77777777" w:rsidR="00ED591F" w:rsidRPr="00F4442C" w:rsidRDefault="00ED591F" w:rsidP="002260CC">
            <w:pPr>
              <w:pStyle w:val="TAC"/>
            </w:pPr>
            <w:r w:rsidRPr="00F4442C">
              <w:t>1</w:t>
            </w:r>
          </w:p>
        </w:tc>
        <w:tc>
          <w:tcPr>
            <w:tcW w:w="2645" w:type="pct"/>
            <w:shd w:val="clear" w:color="auto" w:fill="auto"/>
            <w:vAlign w:val="center"/>
          </w:tcPr>
          <w:p w14:paraId="2179AA48" w14:textId="77777777" w:rsidR="00ED591F" w:rsidRPr="00F4442C" w:rsidRDefault="00ED591F" w:rsidP="002260CC">
            <w:pPr>
              <w:pStyle w:val="TAL"/>
            </w:pPr>
            <w:r w:rsidRPr="00F4442C">
              <w:t>Contains an alternative URI of the resource located in an alternative NSCE Server.</w:t>
            </w:r>
          </w:p>
        </w:tc>
      </w:tr>
    </w:tbl>
    <w:p w14:paraId="6499899A" w14:textId="77777777" w:rsidR="00ED591F" w:rsidRPr="00F4442C" w:rsidRDefault="00ED591F" w:rsidP="00ED591F"/>
    <w:p w14:paraId="7140C6DD" w14:textId="77777777" w:rsidR="00ED591F" w:rsidRPr="005F65D5" w:rsidRDefault="00ED591F" w:rsidP="00ED591F">
      <w:pPr>
        <w:pStyle w:val="6"/>
      </w:pPr>
      <w:bookmarkStart w:id="839" w:name="_Toc96843428"/>
      <w:bookmarkStart w:id="840" w:name="_Toc96844403"/>
      <w:bookmarkStart w:id="841" w:name="_Toc100739976"/>
      <w:bookmarkStart w:id="842" w:name="_Toc129252549"/>
      <w:bookmarkStart w:id="843" w:name="_Toc144024247"/>
      <w:bookmarkStart w:id="844" w:name="_Toc144459679"/>
      <w:bookmarkStart w:id="845" w:name="_Toc151743195"/>
      <w:bookmarkStart w:id="846" w:name="_Toc151743660"/>
      <w:r w:rsidRPr="005F65D5">
        <w:t>6.4.3.3.3.2</w:t>
      </w:r>
      <w:r w:rsidRPr="005F65D5">
        <w:tab/>
        <w:t>PUT</w:t>
      </w:r>
      <w:bookmarkEnd w:id="839"/>
      <w:bookmarkEnd w:id="840"/>
      <w:bookmarkEnd w:id="841"/>
      <w:bookmarkEnd w:id="842"/>
      <w:bookmarkEnd w:id="843"/>
      <w:bookmarkEnd w:id="844"/>
      <w:bookmarkEnd w:id="845"/>
      <w:bookmarkEnd w:id="846"/>
    </w:p>
    <w:p w14:paraId="5D19F808" w14:textId="77777777" w:rsidR="00ED591F" w:rsidRPr="00F4442C" w:rsidRDefault="00ED591F" w:rsidP="00ED591F">
      <w:pPr>
        <w:rPr>
          <w:noProof/>
          <w:lang w:eastAsia="zh-CN"/>
        </w:rPr>
      </w:pPr>
      <w:r w:rsidRPr="00F4442C">
        <w:rPr>
          <w:noProof/>
          <w:lang w:eastAsia="zh-CN"/>
        </w:rPr>
        <w:t xml:space="preserve">The HTTP PUT method allows a service consumer to request the update of an existing </w:t>
      </w:r>
      <w:r w:rsidRPr="00F4442C">
        <w:t>"Individual Policy Provisioning" resource at the NSCE Server</w:t>
      </w:r>
      <w:r w:rsidRPr="00F4442C">
        <w:rPr>
          <w:noProof/>
          <w:lang w:eastAsia="zh-CN"/>
        </w:rPr>
        <w:t>.</w:t>
      </w:r>
    </w:p>
    <w:p w14:paraId="484D2C8A" w14:textId="77777777" w:rsidR="00ED591F" w:rsidRPr="00F4442C" w:rsidRDefault="00ED591F" w:rsidP="00ED591F">
      <w:r w:rsidRPr="00F4442C">
        <w:t>This method shall support the URI query parameters specified in table </w:t>
      </w:r>
      <w:r w:rsidRPr="00F4442C">
        <w:rPr>
          <w:noProof/>
          <w:lang w:eastAsia="zh-CN"/>
        </w:rPr>
        <w:t>6.4</w:t>
      </w:r>
      <w:r w:rsidRPr="00F4442C">
        <w:t>.3.3.3.2-1.</w:t>
      </w:r>
    </w:p>
    <w:p w14:paraId="53B2779C" w14:textId="77777777" w:rsidR="00ED591F" w:rsidRPr="00F4442C" w:rsidRDefault="00ED591F" w:rsidP="00ED591F">
      <w:pPr>
        <w:pStyle w:val="TH"/>
        <w:rPr>
          <w:rFonts w:cs="Arial"/>
        </w:rPr>
      </w:pPr>
      <w:r w:rsidRPr="00F4442C">
        <w:lastRenderedPageBreak/>
        <w:t>Table </w:t>
      </w:r>
      <w:r w:rsidRPr="00F4442C">
        <w:rPr>
          <w:noProof/>
          <w:lang w:eastAsia="zh-CN"/>
        </w:rPr>
        <w:t>6.4</w:t>
      </w:r>
      <w:r w:rsidRPr="00F4442C">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D591F" w:rsidRPr="00F4442C" w14:paraId="4DD345B3" w14:textId="77777777" w:rsidTr="002260CC">
        <w:trPr>
          <w:jc w:val="center"/>
        </w:trPr>
        <w:tc>
          <w:tcPr>
            <w:tcW w:w="825" w:type="pct"/>
            <w:tcBorders>
              <w:bottom w:val="single" w:sz="6" w:space="0" w:color="auto"/>
            </w:tcBorders>
            <w:shd w:val="clear" w:color="auto" w:fill="C0C0C0"/>
            <w:vAlign w:val="center"/>
          </w:tcPr>
          <w:p w14:paraId="00A36E79" w14:textId="77777777" w:rsidR="00ED591F" w:rsidRPr="00F4442C" w:rsidRDefault="00ED591F" w:rsidP="002260CC">
            <w:pPr>
              <w:pStyle w:val="TAH"/>
            </w:pPr>
            <w:r w:rsidRPr="00F4442C">
              <w:t>Name</w:t>
            </w:r>
          </w:p>
        </w:tc>
        <w:tc>
          <w:tcPr>
            <w:tcW w:w="731" w:type="pct"/>
            <w:tcBorders>
              <w:bottom w:val="single" w:sz="6" w:space="0" w:color="auto"/>
            </w:tcBorders>
            <w:shd w:val="clear" w:color="auto" w:fill="C0C0C0"/>
            <w:vAlign w:val="center"/>
          </w:tcPr>
          <w:p w14:paraId="18D1C06C" w14:textId="77777777" w:rsidR="00ED591F" w:rsidRPr="00F4442C" w:rsidRDefault="00ED591F" w:rsidP="002260CC">
            <w:pPr>
              <w:pStyle w:val="TAH"/>
            </w:pPr>
            <w:r w:rsidRPr="00F4442C">
              <w:t>Data type</w:t>
            </w:r>
          </w:p>
        </w:tc>
        <w:tc>
          <w:tcPr>
            <w:tcW w:w="215" w:type="pct"/>
            <w:tcBorders>
              <w:bottom w:val="single" w:sz="6" w:space="0" w:color="auto"/>
            </w:tcBorders>
            <w:shd w:val="clear" w:color="auto" w:fill="C0C0C0"/>
            <w:vAlign w:val="center"/>
          </w:tcPr>
          <w:p w14:paraId="41CFA602" w14:textId="77777777" w:rsidR="00ED591F" w:rsidRPr="00F4442C" w:rsidRDefault="00ED591F" w:rsidP="002260CC">
            <w:pPr>
              <w:pStyle w:val="TAH"/>
            </w:pPr>
            <w:r w:rsidRPr="00F4442C">
              <w:t>P</w:t>
            </w:r>
          </w:p>
        </w:tc>
        <w:tc>
          <w:tcPr>
            <w:tcW w:w="580" w:type="pct"/>
            <w:tcBorders>
              <w:bottom w:val="single" w:sz="6" w:space="0" w:color="auto"/>
            </w:tcBorders>
            <w:shd w:val="clear" w:color="auto" w:fill="C0C0C0"/>
            <w:vAlign w:val="center"/>
          </w:tcPr>
          <w:p w14:paraId="56207799" w14:textId="77777777" w:rsidR="00ED591F" w:rsidRPr="00F4442C" w:rsidRDefault="00ED591F" w:rsidP="002260CC">
            <w:pPr>
              <w:pStyle w:val="TAH"/>
            </w:pPr>
            <w:r w:rsidRPr="00F4442C">
              <w:t>Cardinality</w:t>
            </w:r>
          </w:p>
        </w:tc>
        <w:tc>
          <w:tcPr>
            <w:tcW w:w="1852" w:type="pct"/>
            <w:tcBorders>
              <w:bottom w:val="single" w:sz="6" w:space="0" w:color="auto"/>
            </w:tcBorders>
            <w:shd w:val="clear" w:color="auto" w:fill="C0C0C0"/>
            <w:vAlign w:val="center"/>
          </w:tcPr>
          <w:p w14:paraId="36991B13" w14:textId="77777777" w:rsidR="00ED591F" w:rsidRPr="00F4442C" w:rsidRDefault="00ED591F" w:rsidP="002260CC">
            <w:pPr>
              <w:pStyle w:val="TAH"/>
            </w:pPr>
            <w:r w:rsidRPr="00F4442C">
              <w:t>Description</w:t>
            </w:r>
          </w:p>
        </w:tc>
        <w:tc>
          <w:tcPr>
            <w:tcW w:w="796" w:type="pct"/>
            <w:tcBorders>
              <w:bottom w:val="single" w:sz="6" w:space="0" w:color="auto"/>
            </w:tcBorders>
            <w:shd w:val="clear" w:color="auto" w:fill="C0C0C0"/>
            <w:vAlign w:val="center"/>
          </w:tcPr>
          <w:p w14:paraId="2AB0705C" w14:textId="77777777" w:rsidR="00ED591F" w:rsidRPr="00F4442C" w:rsidRDefault="00ED591F" w:rsidP="002260CC">
            <w:pPr>
              <w:pStyle w:val="TAH"/>
            </w:pPr>
            <w:r w:rsidRPr="00F4442C">
              <w:t>Applicability</w:t>
            </w:r>
          </w:p>
        </w:tc>
      </w:tr>
      <w:tr w:rsidR="00ED591F" w:rsidRPr="00F4442C" w14:paraId="40AEBC06" w14:textId="77777777" w:rsidTr="002260CC">
        <w:trPr>
          <w:jc w:val="center"/>
        </w:trPr>
        <w:tc>
          <w:tcPr>
            <w:tcW w:w="825" w:type="pct"/>
            <w:tcBorders>
              <w:top w:val="single" w:sz="6" w:space="0" w:color="auto"/>
            </w:tcBorders>
            <w:shd w:val="clear" w:color="auto" w:fill="auto"/>
            <w:vAlign w:val="center"/>
          </w:tcPr>
          <w:p w14:paraId="3D25BA6C" w14:textId="77777777" w:rsidR="00ED591F" w:rsidRPr="00F4442C" w:rsidRDefault="00ED591F" w:rsidP="002260CC">
            <w:pPr>
              <w:pStyle w:val="TAL"/>
            </w:pPr>
            <w:r w:rsidRPr="00F4442C">
              <w:t>n/a</w:t>
            </w:r>
          </w:p>
        </w:tc>
        <w:tc>
          <w:tcPr>
            <w:tcW w:w="731" w:type="pct"/>
            <w:tcBorders>
              <w:top w:val="single" w:sz="6" w:space="0" w:color="auto"/>
            </w:tcBorders>
            <w:vAlign w:val="center"/>
          </w:tcPr>
          <w:p w14:paraId="6B6D8544" w14:textId="77777777" w:rsidR="00ED591F" w:rsidRPr="00F4442C" w:rsidRDefault="00ED591F" w:rsidP="002260CC">
            <w:pPr>
              <w:pStyle w:val="TAL"/>
            </w:pPr>
          </w:p>
        </w:tc>
        <w:tc>
          <w:tcPr>
            <w:tcW w:w="215" w:type="pct"/>
            <w:tcBorders>
              <w:top w:val="single" w:sz="6" w:space="0" w:color="auto"/>
            </w:tcBorders>
            <w:vAlign w:val="center"/>
          </w:tcPr>
          <w:p w14:paraId="639E7F35" w14:textId="77777777" w:rsidR="00ED591F" w:rsidRPr="00F4442C" w:rsidRDefault="00ED591F" w:rsidP="002260CC">
            <w:pPr>
              <w:pStyle w:val="TAC"/>
            </w:pPr>
          </w:p>
        </w:tc>
        <w:tc>
          <w:tcPr>
            <w:tcW w:w="580" w:type="pct"/>
            <w:tcBorders>
              <w:top w:val="single" w:sz="6" w:space="0" w:color="auto"/>
            </w:tcBorders>
            <w:vAlign w:val="center"/>
          </w:tcPr>
          <w:p w14:paraId="5282F7AF" w14:textId="77777777" w:rsidR="00ED591F" w:rsidRPr="00F4442C" w:rsidRDefault="00ED591F" w:rsidP="002260CC">
            <w:pPr>
              <w:pStyle w:val="TAC"/>
            </w:pPr>
          </w:p>
        </w:tc>
        <w:tc>
          <w:tcPr>
            <w:tcW w:w="1852" w:type="pct"/>
            <w:tcBorders>
              <w:top w:val="single" w:sz="6" w:space="0" w:color="auto"/>
            </w:tcBorders>
            <w:shd w:val="clear" w:color="auto" w:fill="auto"/>
            <w:vAlign w:val="center"/>
          </w:tcPr>
          <w:p w14:paraId="0564CFD7" w14:textId="77777777" w:rsidR="00ED591F" w:rsidRPr="00F4442C" w:rsidRDefault="00ED591F" w:rsidP="002260CC">
            <w:pPr>
              <w:pStyle w:val="TAL"/>
            </w:pPr>
          </w:p>
        </w:tc>
        <w:tc>
          <w:tcPr>
            <w:tcW w:w="796" w:type="pct"/>
            <w:tcBorders>
              <w:top w:val="single" w:sz="6" w:space="0" w:color="auto"/>
            </w:tcBorders>
            <w:vAlign w:val="center"/>
          </w:tcPr>
          <w:p w14:paraId="078627BA" w14:textId="77777777" w:rsidR="00ED591F" w:rsidRPr="00F4442C" w:rsidRDefault="00ED591F" w:rsidP="002260CC">
            <w:pPr>
              <w:pStyle w:val="TAL"/>
            </w:pPr>
          </w:p>
        </w:tc>
      </w:tr>
    </w:tbl>
    <w:p w14:paraId="0A700787" w14:textId="77777777" w:rsidR="00ED591F" w:rsidRPr="00F4442C" w:rsidRDefault="00ED591F" w:rsidP="00ED591F"/>
    <w:p w14:paraId="06DD7540" w14:textId="77777777" w:rsidR="00ED591F" w:rsidRPr="00F4442C" w:rsidRDefault="00ED591F" w:rsidP="00ED591F">
      <w:r w:rsidRPr="00F4442C">
        <w:t>This method shall support the request data structures specified in table </w:t>
      </w:r>
      <w:r w:rsidRPr="00F4442C">
        <w:rPr>
          <w:noProof/>
          <w:lang w:eastAsia="zh-CN"/>
        </w:rPr>
        <w:t>6.4</w:t>
      </w:r>
      <w:r w:rsidRPr="00F4442C">
        <w:t>.3.3.3.2-2 and the response data structures and response codes specified in table </w:t>
      </w:r>
      <w:r w:rsidRPr="00F4442C">
        <w:rPr>
          <w:noProof/>
          <w:lang w:eastAsia="zh-CN"/>
        </w:rPr>
        <w:t>6.4</w:t>
      </w:r>
      <w:r w:rsidRPr="00F4442C">
        <w:t>.3.3.3.2-3.</w:t>
      </w:r>
    </w:p>
    <w:p w14:paraId="78E7DC5B" w14:textId="77777777" w:rsidR="00ED591F" w:rsidRPr="00F4442C" w:rsidRDefault="00ED591F" w:rsidP="00ED591F">
      <w:pPr>
        <w:pStyle w:val="TH"/>
      </w:pPr>
      <w:r w:rsidRPr="00F4442C">
        <w:t>Table </w:t>
      </w:r>
      <w:r w:rsidRPr="00F4442C">
        <w:rPr>
          <w:noProof/>
          <w:lang w:eastAsia="zh-CN"/>
        </w:rPr>
        <w:t>6.4</w:t>
      </w:r>
      <w:r w:rsidRPr="00F4442C">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ED591F" w:rsidRPr="00F4442C" w14:paraId="6EF09751" w14:textId="77777777" w:rsidTr="002260CC">
        <w:trPr>
          <w:jc w:val="center"/>
        </w:trPr>
        <w:tc>
          <w:tcPr>
            <w:tcW w:w="2119" w:type="dxa"/>
            <w:tcBorders>
              <w:bottom w:val="single" w:sz="6" w:space="0" w:color="auto"/>
            </w:tcBorders>
            <w:shd w:val="clear" w:color="auto" w:fill="C0C0C0"/>
            <w:vAlign w:val="center"/>
          </w:tcPr>
          <w:p w14:paraId="71FD9387" w14:textId="77777777" w:rsidR="00ED591F" w:rsidRPr="00F4442C" w:rsidRDefault="00ED591F" w:rsidP="002260CC">
            <w:pPr>
              <w:pStyle w:val="TAH"/>
            </w:pPr>
            <w:r w:rsidRPr="00F4442C">
              <w:t>Data type</w:t>
            </w:r>
          </w:p>
        </w:tc>
        <w:tc>
          <w:tcPr>
            <w:tcW w:w="425" w:type="dxa"/>
            <w:tcBorders>
              <w:bottom w:val="single" w:sz="6" w:space="0" w:color="auto"/>
            </w:tcBorders>
            <w:shd w:val="clear" w:color="auto" w:fill="C0C0C0"/>
            <w:vAlign w:val="center"/>
          </w:tcPr>
          <w:p w14:paraId="2811A7A4" w14:textId="77777777" w:rsidR="00ED591F" w:rsidRPr="00F4442C" w:rsidRDefault="00ED591F" w:rsidP="002260CC">
            <w:pPr>
              <w:pStyle w:val="TAH"/>
            </w:pPr>
            <w:r w:rsidRPr="00F4442C">
              <w:t>P</w:t>
            </w:r>
          </w:p>
        </w:tc>
        <w:tc>
          <w:tcPr>
            <w:tcW w:w="1134" w:type="dxa"/>
            <w:tcBorders>
              <w:bottom w:val="single" w:sz="6" w:space="0" w:color="auto"/>
            </w:tcBorders>
            <w:shd w:val="clear" w:color="auto" w:fill="C0C0C0"/>
            <w:vAlign w:val="center"/>
          </w:tcPr>
          <w:p w14:paraId="48591352" w14:textId="77777777" w:rsidR="00ED591F" w:rsidRPr="00F4442C" w:rsidRDefault="00ED591F" w:rsidP="002260CC">
            <w:pPr>
              <w:pStyle w:val="TAH"/>
            </w:pPr>
            <w:r w:rsidRPr="00F4442C">
              <w:t>Cardinality</w:t>
            </w:r>
          </w:p>
        </w:tc>
        <w:tc>
          <w:tcPr>
            <w:tcW w:w="5943" w:type="dxa"/>
            <w:tcBorders>
              <w:bottom w:val="single" w:sz="6" w:space="0" w:color="auto"/>
            </w:tcBorders>
            <w:shd w:val="clear" w:color="auto" w:fill="C0C0C0"/>
            <w:vAlign w:val="center"/>
          </w:tcPr>
          <w:p w14:paraId="1C471B57" w14:textId="77777777" w:rsidR="00ED591F" w:rsidRPr="00F4442C" w:rsidRDefault="00ED591F" w:rsidP="002260CC">
            <w:pPr>
              <w:pStyle w:val="TAH"/>
            </w:pPr>
            <w:r w:rsidRPr="00F4442C">
              <w:t>Description</w:t>
            </w:r>
          </w:p>
        </w:tc>
      </w:tr>
      <w:tr w:rsidR="00ED591F" w:rsidRPr="00F4442C" w14:paraId="301E446A" w14:textId="77777777" w:rsidTr="002260CC">
        <w:trPr>
          <w:jc w:val="center"/>
        </w:trPr>
        <w:tc>
          <w:tcPr>
            <w:tcW w:w="2119" w:type="dxa"/>
            <w:tcBorders>
              <w:top w:val="single" w:sz="6" w:space="0" w:color="auto"/>
            </w:tcBorders>
            <w:shd w:val="clear" w:color="auto" w:fill="auto"/>
            <w:vAlign w:val="center"/>
          </w:tcPr>
          <w:p w14:paraId="1EE9FFE7" w14:textId="77777777" w:rsidR="00ED591F" w:rsidRPr="00F4442C" w:rsidRDefault="00ED591F" w:rsidP="002260CC">
            <w:pPr>
              <w:pStyle w:val="TAL"/>
            </w:pPr>
            <w:proofErr w:type="spellStart"/>
            <w:r w:rsidRPr="00F4442C">
              <w:t>PolicyProv</w:t>
            </w:r>
            <w:proofErr w:type="spellEnd"/>
          </w:p>
        </w:tc>
        <w:tc>
          <w:tcPr>
            <w:tcW w:w="425" w:type="dxa"/>
            <w:tcBorders>
              <w:top w:val="single" w:sz="6" w:space="0" w:color="auto"/>
            </w:tcBorders>
            <w:vAlign w:val="center"/>
          </w:tcPr>
          <w:p w14:paraId="120B15F7" w14:textId="77777777" w:rsidR="00ED591F" w:rsidRPr="00F4442C" w:rsidRDefault="00ED591F" w:rsidP="002260CC">
            <w:pPr>
              <w:pStyle w:val="TAC"/>
            </w:pPr>
            <w:r w:rsidRPr="00F4442C">
              <w:t>M</w:t>
            </w:r>
          </w:p>
        </w:tc>
        <w:tc>
          <w:tcPr>
            <w:tcW w:w="1134" w:type="dxa"/>
            <w:tcBorders>
              <w:top w:val="single" w:sz="6" w:space="0" w:color="auto"/>
            </w:tcBorders>
            <w:vAlign w:val="center"/>
          </w:tcPr>
          <w:p w14:paraId="4E565E6D" w14:textId="77777777" w:rsidR="00ED591F" w:rsidRPr="00F4442C" w:rsidRDefault="00ED591F" w:rsidP="002260CC">
            <w:pPr>
              <w:pStyle w:val="TAC"/>
            </w:pPr>
            <w:r w:rsidRPr="00F4442C">
              <w:t>1</w:t>
            </w:r>
          </w:p>
        </w:tc>
        <w:tc>
          <w:tcPr>
            <w:tcW w:w="5943" w:type="dxa"/>
            <w:tcBorders>
              <w:top w:val="single" w:sz="6" w:space="0" w:color="auto"/>
            </w:tcBorders>
            <w:shd w:val="clear" w:color="auto" w:fill="auto"/>
            <w:vAlign w:val="center"/>
          </w:tcPr>
          <w:p w14:paraId="62715031" w14:textId="77777777" w:rsidR="00ED591F" w:rsidRPr="00F4442C" w:rsidRDefault="00ED591F" w:rsidP="002260CC">
            <w:pPr>
              <w:pStyle w:val="TAL"/>
            </w:pPr>
            <w:r w:rsidRPr="00F4442C">
              <w:t>Represents the updated representation of the "Individual Policy Provisioning" resource.</w:t>
            </w:r>
          </w:p>
        </w:tc>
      </w:tr>
    </w:tbl>
    <w:p w14:paraId="14335D78" w14:textId="77777777" w:rsidR="00ED591F" w:rsidRPr="00F4442C" w:rsidRDefault="00ED591F" w:rsidP="00ED591F"/>
    <w:p w14:paraId="11957899" w14:textId="77777777" w:rsidR="00ED591F" w:rsidRPr="00F4442C" w:rsidRDefault="00ED591F" w:rsidP="00ED591F">
      <w:pPr>
        <w:pStyle w:val="TH"/>
      </w:pPr>
      <w:r w:rsidRPr="00F4442C">
        <w:t>Table </w:t>
      </w:r>
      <w:r w:rsidRPr="00F4442C">
        <w:rPr>
          <w:noProof/>
          <w:lang w:eastAsia="zh-CN"/>
        </w:rPr>
        <w:t>6.4</w:t>
      </w:r>
      <w:r w:rsidRPr="00F4442C">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ED591F" w:rsidRPr="00F4442C" w14:paraId="66FA9F8B" w14:textId="77777777" w:rsidTr="002260CC">
        <w:trPr>
          <w:jc w:val="center"/>
        </w:trPr>
        <w:tc>
          <w:tcPr>
            <w:tcW w:w="1101" w:type="pct"/>
            <w:tcBorders>
              <w:bottom w:val="single" w:sz="6" w:space="0" w:color="auto"/>
            </w:tcBorders>
            <w:shd w:val="clear" w:color="auto" w:fill="C0C0C0"/>
            <w:vAlign w:val="center"/>
          </w:tcPr>
          <w:p w14:paraId="2E403B4F" w14:textId="77777777" w:rsidR="00ED591F" w:rsidRPr="00F4442C" w:rsidRDefault="00ED591F" w:rsidP="002260CC">
            <w:pPr>
              <w:pStyle w:val="TAH"/>
            </w:pPr>
            <w:r w:rsidRPr="00F4442C">
              <w:t>Data type</w:t>
            </w:r>
          </w:p>
        </w:tc>
        <w:tc>
          <w:tcPr>
            <w:tcW w:w="221" w:type="pct"/>
            <w:tcBorders>
              <w:bottom w:val="single" w:sz="6" w:space="0" w:color="auto"/>
            </w:tcBorders>
            <w:shd w:val="clear" w:color="auto" w:fill="C0C0C0"/>
            <w:vAlign w:val="center"/>
          </w:tcPr>
          <w:p w14:paraId="7130023D" w14:textId="77777777" w:rsidR="00ED591F" w:rsidRPr="00F4442C" w:rsidRDefault="00ED591F" w:rsidP="002260CC">
            <w:pPr>
              <w:pStyle w:val="TAH"/>
            </w:pPr>
            <w:r w:rsidRPr="00F4442C">
              <w:t>P</w:t>
            </w:r>
          </w:p>
        </w:tc>
        <w:tc>
          <w:tcPr>
            <w:tcW w:w="589" w:type="pct"/>
            <w:tcBorders>
              <w:bottom w:val="single" w:sz="6" w:space="0" w:color="auto"/>
            </w:tcBorders>
            <w:shd w:val="clear" w:color="auto" w:fill="C0C0C0"/>
            <w:vAlign w:val="center"/>
          </w:tcPr>
          <w:p w14:paraId="59D2D55F" w14:textId="77777777" w:rsidR="00ED591F" w:rsidRPr="00F4442C" w:rsidRDefault="00ED591F" w:rsidP="002260CC">
            <w:pPr>
              <w:pStyle w:val="TAH"/>
            </w:pPr>
            <w:r w:rsidRPr="00F4442C">
              <w:t>Cardinality</w:t>
            </w:r>
          </w:p>
        </w:tc>
        <w:tc>
          <w:tcPr>
            <w:tcW w:w="737" w:type="pct"/>
            <w:tcBorders>
              <w:bottom w:val="single" w:sz="6" w:space="0" w:color="auto"/>
            </w:tcBorders>
            <w:shd w:val="clear" w:color="auto" w:fill="C0C0C0"/>
            <w:vAlign w:val="center"/>
          </w:tcPr>
          <w:p w14:paraId="0850770E" w14:textId="77777777" w:rsidR="00ED591F" w:rsidRPr="00F4442C" w:rsidRDefault="00ED591F" w:rsidP="002260CC">
            <w:pPr>
              <w:pStyle w:val="TAH"/>
            </w:pPr>
            <w:r w:rsidRPr="00F4442C">
              <w:t>Response</w:t>
            </w:r>
          </w:p>
          <w:p w14:paraId="11F409E3" w14:textId="77777777" w:rsidR="00ED591F" w:rsidRPr="00F4442C" w:rsidRDefault="00ED591F" w:rsidP="002260CC">
            <w:pPr>
              <w:pStyle w:val="TAH"/>
            </w:pPr>
            <w:r w:rsidRPr="00F4442C">
              <w:t>codes</w:t>
            </w:r>
          </w:p>
        </w:tc>
        <w:tc>
          <w:tcPr>
            <w:tcW w:w="2352" w:type="pct"/>
            <w:tcBorders>
              <w:bottom w:val="single" w:sz="6" w:space="0" w:color="auto"/>
            </w:tcBorders>
            <w:shd w:val="clear" w:color="auto" w:fill="C0C0C0"/>
            <w:vAlign w:val="center"/>
          </w:tcPr>
          <w:p w14:paraId="5A2C0CF9" w14:textId="77777777" w:rsidR="00ED591F" w:rsidRPr="00F4442C" w:rsidRDefault="00ED591F" w:rsidP="002260CC">
            <w:pPr>
              <w:pStyle w:val="TAH"/>
            </w:pPr>
            <w:r w:rsidRPr="00F4442C">
              <w:t>Description</w:t>
            </w:r>
          </w:p>
        </w:tc>
      </w:tr>
      <w:tr w:rsidR="00ED591F" w:rsidRPr="00F4442C" w14:paraId="117B439D" w14:textId="77777777" w:rsidTr="002260CC">
        <w:trPr>
          <w:jc w:val="center"/>
        </w:trPr>
        <w:tc>
          <w:tcPr>
            <w:tcW w:w="1101" w:type="pct"/>
            <w:tcBorders>
              <w:top w:val="single" w:sz="6" w:space="0" w:color="auto"/>
            </w:tcBorders>
            <w:shd w:val="clear" w:color="auto" w:fill="auto"/>
            <w:vAlign w:val="center"/>
          </w:tcPr>
          <w:p w14:paraId="37C797B3" w14:textId="77777777" w:rsidR="00ED591F" w:rsidRPr="00F4442C" w:rsidRDefault="00ED591F" w:rsidP="002260CC">
            <w:pPr>
              <w:pStyle w:val="TAL"/>
            </w:pPr>
            <w:proofErr w:type="spellStart"/>
            <w:r w:rsidRPr="00F4442C">
              <w:t>PolicyProv</w:t>
            </w:r>
            <w:proofErr w:type="spellEnd"/>
          </w:p>
        </w:tc>
        <w:tc>
          <w:tcPr>
            <w:tcW w:w="221" w:type="pct"/>
            <w:tcBorders>
              <w:top w:val="single" w:sz="6" w:space="0" w:color="auto"/>
            </w:tcBorders>
            <w:vAlign w:val="center"/>
          </w:tcPr>
          <w:p w14:paraId="7F137FB2" w14:textId="77777777" w:rsidR="00ED591F" w:rsidRPr="00F4442C" w:rsidRDefault="00ED591F" w:rsidP="002260CC">
            <w:pPr>
              <w:pStyle w:val="TAC"/>
            </w:pPr>
            <w:r w:rsidRPr="00F4442C">
              <w:t>M</w:t>
            </w:r>
          </w:p>
        </w:tc>
        <w:tc>
          <w:tcPr>
            <w:tcW w:w="589" w:type="pct"/>
            <w:tcBorders>
              <w:top w:val="single" w:sz="6" w:space="0" w:color="auto"/>
            </w:tcBorders>
            <w:vAlign w:val="center"/>
          </w:tcPr>
          <w:p w14:paraId="2A16CF6B" w14:textId="77777777" w:rsidR="00ED591F" w:rsidRPr="00F4442C" w:rsidRDefault="00ED591F" w:rsidP="002260CC">
            <w:pPr>
              <w:pStyle w:val="TAC"/>
            </w:pPr>
            <w:r w:rsidRPr="00F4442C">
              <w:t>1</w:t>
            </w:r>
          </w:p>
        </w:tc>
        <w:tc>
          <w:tcPr>
            <w:tcW w:w="737" w:type="pct"/>
            <w:tcBorders>
              <w:top w:val="single" w:sz="6" w:space="0" w:color="auto"/>
            </w:tcBorders>
            <w:vAlign w:val="center"/>
          </w:tcPr>
          <w:p w14:paraId="48200A2C" w14:textId="77777777" w:rsidR="00ED591F" w:rsidRPr="00F4442C" w:rsidRDefault="00ED591F" w:rsidP="002260CC">
            <w:pPr>
              <w:pStyle w:val="TAL"/>
            </w:pPr>
            <w:r w:rsidRPr="00F4442C">
              <w:t>200 OK</w:t>
            </w:r>
          </w:p>
        </w:tc>
        <w:tc>
          <w:tcPr>
            <w:tcW w:w="2352" w:type="pct"/>
            <w:tcBorders>
              <w:top w:val="single" w:sz="6" w:space="0" w:color="auto"/>
            </w:tcBorders>
            <w:shd w:val="clear" w:color="auto" w:fill="auto"/>
            <w:vAlign w:val="center"/>
          </w:tcPr>
          <w:p w14:paraId="10330CB5" w14:textId="77777777" w:rsidR="00ED591F" w:rsidRPr="00F4442C" w:rsidRDefault="00ED591F" w:rsidP="002260CC">
            <w:pPr>
              <w:pStyle w:val="TAL"/>
            </w:pPr>
            <w:r w:rsidRPr="00F4442C">
              <w:t>Successful case. The "Individual Policy Provisioning" resource is successfully updated and a representation of the updated resource shall be returned in the response body.</w:t>
            </w:r>
          </w:p>
        </w:tc>
      </w:tr>
      <w:tr w:rsidR="00ED591F" w:rsidRPr="00F4442C" w14:paraId="4AEDBF05" w14:textId="77777777" w:rsidTr="002260CC">
        <w:trPr>
          <w:jc w:val="center"/>
        </w:trPr>
        <w:tc>
          <w:tcPr>
            <w:tcW w:w="1101" w:type="pct"/>
            <w:shd w:val="clear" w:color="auto" w:fill="auto"/>
            <w:vAlign w:val="center"/>
          </w:tcPr>
          <w:p w14:paraId="40DD98EE" w14:textId="77777777" w:rsidR="00ED591F" w:rsidRPr="00F4442C" w:rsidRDefault="00ED591F" w:rsidP="002260CC">
            <w:pPr>
              <w:pStyle w:val="TAL"/>
            </w:pPr>
            <w:r w:rsidRPr="00F4442C">
              <w:t>n/a</w:t>
            </w:r>
          </w:p>
        </w:tc>
        <w:tc>
          <w:tcPr>
            <w:tcW w:w="221" w:type="pct"/>
            <w:vAlign w:val="center"/>
          </w:tcPr>
          <w:p w14:paraId="1040B376" w14:textId="77777777" w:rsidR="00ED591F" w:rsidRPr="00F4442C" w:rsidRDefault="00ED591F" w:rsidP="002260CC">
            <w:pPr>
              <w:pStyle w:val="TAC"/>
            </w:pPr>
          </w:p>
        </w:tc>
        <w:tc>
          <w:tcPr>
            <w:tcW w:w="589" w:type="pct"/>
            <w:vAlign w:val="center"/>
          </w:tcPr>
          <w:p w14:paraId="1D3176E8" w14:textId="77777777" w:rsidR="00ED591F" w:rsidRPr="00F4442C" w:rsidRDefault="00ED591F" w:rsidP="002260CC">
            <w:pPr>
              <w:pStyle w:val="TAC"/>
            </w:pPr>
          </w:p>
        </w:tc>
        <w:tc>
          <w:tcPr>
            <w:tcW w:w="737" w:type="pct"/>
            <w:vAlign w:val="center"/>
          </w:tcPr>
          <w:p w14:paraId="0DAB6F3C" w14:textId="77777777" w:rsidR="00ED591F" w:rsidRPr="00F4442C" w:rsidRDefault="00ED591F" w:rsidP="002260CC">
            <w:pPr>
              <w:pStyle w:val="TAL"/>
            </w:pPr>
            <w:r w:rsidRPr="00F4442C">
              <w:t>204 No Content</w:t>
            </w:r>
          </w:p>
        </w:tc>
        <w:tc>
          <w:tcPr>
            <w:tcW w:w="2352" w:type="pct"/>
            <w:shd w:val="clear" w:color="auto" w:fill="auto"/>
            <w:vAlign w:val="center"/>
          </w:tcPr>
          <w:p w14:paraId="04D7192E" w14:textId="77777777" w:rsidR="00ED591F" w:rsidRPr="00F4442C" w:rsidRDefault="00ED591F" w:rsidP="002260CC">
            <w:pPr>
              <w:pStyle w:val="TAL"/>
            </w:pPr>
            <w:r w:rsidRPr="00F4442C">
              <w:t>Successful case. The "Individual Policy Provisioning" resource is successfully updated and no content is returned in the response body.</w:t>
            </w:r>
          </w:p>
        </w:tc>
      </w:tr>
      <w:tr w:rsidR="00ED591F" w:rsidRPr="00F4442C" w14:paraId="4D0CF330" w14:textId="77777777" w:rsidTr="002260CC">
        <w:trPr>
          <w:jc w:val="center"/>
        </w:trPr>
        <w:tc>
          <w:tcPr>
            <w:tcW w:w="1101" w:type="pct"/>
            <w:shd w:val="clear" w:color="auto" w:fill="auto"/>
            <w:vAlign w:val="center"/>
          </w:tcPr>
          <w:p w14:paraId="1DC5FD55" w14:textId="77777777" w:rsidR="00ED591F" w:rsidRPr="00F4442C" w:rsidRDefault="00ED591F" w:rsidP="002260CC">
            <w:pPr>
              <w:pStyle w:val="TAL"/>
            </w:pPr>
            <w:r w:rsidRPr="00F4442C">
              <w:t>n/a</w:t>
            </w:r>
          </w:p>
        </w:tc>
        <w:tc>
          <w:tcPr>
            <w:tcW w:w="221" w:type="pct"/>
            <w:vAlign w:val="center"/>
          </w:tcPr>
          <w:p w14:paraId="4F94698A" w14:textId="77777777" w:rsidR="00ED591F" w:rsidRPr="00F4442C" w:rsidRDefault="00ED591F" w:rsidP="002260CC">
            <w:pPr>
              <w:pStyle w:val="TAC"/>
            </w:pPr>
          </w:p>
        </w:tc>
        <w:tc>
          <w:tcPr>
            <w:tcW w:w="589" w:type="pct"/>
            <w:vAlign w:val="center"/>
          </w:tcPr>
          <w:p w14:paraId="0BA1ADCD" w14:textId="77777777" w:rsidR="00ED591F" w:rsidRPr="00F4442C" w:rsidRDefault="00ED591F" w:rsidP="002260CC">
            <w:pPr>
              <w:pStyle w:val="TAC"/>
            </w:pPr>
          </w:p>
        </w:tc>
        <w:tc>
          <w:tcPr>
            <w:tcW w:w="737" w:type="pct"/>
            <w:vAlign w:val="center"/>
          </w:tcPr>
          <w:p w14:paraId="54953CB5" w14:textId="77777777" w:rsidR="00ED591F" w:rsidRPr="00F4442C" w:rsidRDefault="00ED591F" w:rsidP="002260CC">
            <w:pPr>
              <w:pStyle w:val="TAL"/>
            </w:pPr>
            <w:r w:rsidRPr="00F4442C">
              <w:t>307 Temporary Redirect</w:t>
            </w:r>
          </w:p>
        </w:tc>
        <w:tc>
          <w:tcPr>
            <w:tcW w:w="2352" w:type="pct"/>
            <w:shd w:val="clear" w:color="auto" w:fill="auto"/>
            <w:vAlign w:val="center"/>
          </w:tcPr>
          <w:p w14:paraId="7C46BE2C" w14:textId="77777777" w:rsidR="00ED591F" w:rsidRPr="00F4442C" w:rsidRDefault="00ED591F" w:rsidP="002260CC">
            <w:pPr>
              <w:pStyle w:val="TAL"/>
            </w:pPr>
            <w:r w:rsidRPr="00F4442C">
              <w:t>Temporary redirection.</w:t>
            </w:r>
          </w:p>
          <w:p w14:paraId="40FA96B2" w14:textId="77777777" w:rsidR="00ED591F" w:rsidRPr="00F4442C" w:rsidRDefault="00ED591F" w:rsidP="002260CC">
            <w:pPr>
              <w:pStyle w:val="TAL"/>
            </w:pPr>
          </w:p>
          <w:p w14:paraId="6873F61D" w14:textId="77777777" w:rsidR="00ED591F" w:rsidRPr="00F4442C" w:rsidRDefault="00ED591F" w:rsidP="002260CC">
            <w:pPr>
              <w:pStyle w:val="TAL"/>
            </w:pPr>
            <w:r w:rsidRPr="00F4442C">
              <w:t>The response shall include a Location header field containing an alternative URI of the resource located in an alternative NSCE Server.</w:t>
            </w:r>
          </w:p>
          <w:p w14:paraId="43B5B35E" w14:textId="77777777" w:rsidR="00ED591F" w:rsidRPr="00F4442C" w:rsidRDefault="00ED591F" w:rsidP="002260CC">
            <w:pPr>
              <w:pStyle w:val="TAL"/>
            </w:pPr>
          </w:p>
          <w:p w14:paraId="2CAEE827" w14:textId="77777777" w:rsidR="00ED591F" w:rsidRPr="00F4442C" w:rsidRDefault="00ED591F" w:rsidP="002260CC">
            <w:pPr>
              <w:pStyle w:val="TAL"/>
            </w:pPr>
            <w:r w:rsidRPr="00F4442C">
              <w:t>Redirection handling is described in clause 5.2.10 of 3GPP TS 29.122 [2].</w:t>
            </w:r>
          </w:p>
        </w:tc>
      </w:tr>
      <w:tr w:rsidR="00ED591F" w:rsidRPr="00F4442C" w14:paraId="2D142265" w14:textId="77777777" w:rsidTr="002260CC">
        <w:trPr>
          <w:jc w:val="center"/>
        </w:trPr>
        <w:tc>
          <w:tcPr>
            <w:tcW w:w="1101" w:type="pct"/>
            <w:shd w:val="clear" w:color="auto" w:fill="auto"/>
            <w:vAlign w:val="center"/>
          </w:tcPr>
          <w:p w14:paraId="04DA5C2C" w14:textId="77777777" w:rsidR="00ED591F" w:rsidRPr="00F4442C" w:rsidRDefault="00ED591F" w:rsidP="002260CC">
            <w:pPr>
              <w:pStyle w:val="TAL"/>
            </w:pPr>
            <w:r w:rsidRPr="00F4442C">
              <w:rPr>
                <w:lang w:eastAsia="zh-CN"/>
              </w:rPr>
              <w:t>n/a</w:t>
            </w:r>
          </w:p>
        </w:tc>
        <w:tc>
          <w:tcPr>
            <w:tcW w:w="221" w:type="pct"/>
            <w:vAlign w:val="center"/>
          </w:tcPr>
          <w:p w14:paraId="480EAE65" w14:textId="77777777" w:rsidR="00ED591F" w:rsidRPr="00F4442C" w:rsidRDefault="00ED591F" w:rsidP="002260CC">
            <w:pPr>
              <w:pStyle w:val="TAC"/>
            </w:pPr>
          </w:p>
        </w:tc>
        <w:tc>
          <w:tcPr>
            <w:tcW w:w="589" w:type="pct"/>
            <w:vAlign w:val="center"/>
          </w:tcPr>
          <w:p w14:paraId="76452B2F" w14:textId="77777777" w:rsidR="00ED591F" w:rsidRPr="00F4442C" w:rsidRDefault="00ED591F" w:rsidP="002260CC">
            <w:pPr>
              <w:pStyle w:val="TAC"/>
            </w:pPr>
          </w:p>
        </w:tc>
        <w:tc>
          <w:tcPr>
            <w:tcW w:w="737" w:type="pct"/>
            <w:vAlign w:val="center"/>
          </w:tcPr>
          <w:p w14:paraId="5696A9C0" w14:textId="77777777" w:rsidR="00ED591F" w:rsidRPr="00F4442C" w:rsidRDefault="00ED591F" w:rsidP="002260CC">
            <w:pPr>
              <w:pStyle w:val="TAL"/>
            </w:pPr>
            <w:r w:rsidRPr="00F4442C">
              <w:t>308 Permanent Redirect</w:t>
            </w:r>
          </w:p>
        </w:tc>
        <w:tc>
          <w:tcPr>
            <w:tcW w:w="2352" w:type="pct"/>
            <w:shd w:val="clear" w:color="auto" w:fill="auto"/>
            <w:vAlign w:val="center"/>
          </w:tcPr>
          <w:p w14:paraId="6CFB185E" w14:textId="77777777" w:rsidR="00ED591F" w:rsidRPr="00F4442C" w:rsidRDefault="00ED591F" w:rsidP="002260CC">
            <w:pPr>
              <w:pStyle w:val="TAL"/>
            </w:pPr>
            <w:r w:rsidRPr="00F4442C">
              <w:t>Permanent redirection.</w:t>
            </w:r>
          </w:p>
          <w:p w14:paraId="77E2C462" w14:textId="77777777" w:rsidR="00ED591F" w:rsidRPr="00F4442C" w:rsidRDefault="00ED591F" w:rsidP="002260CC">
            <w:pPr>
              <w:pStyle w:val="TAL"/>
            </w:pPr>
          </w:p>
          <w:p w14:paraId="5194D5B7" w14:textId="77777777" w:rsidR="00ED591F" w:rsidRPr="00F4442C" w:rsidRDefault="00ED591F" w:rsidP="002260CC">
            <w:pPr>
              <w:pStyle w:val="TAL"/>
            </w:pPr>
            <w:r w:rsidRPr="00F4442C">
              <w:t>The response shall include a Location header field containing an alternative URI of the resource located in an alternative NSCE Server.</w:t>
            </w:r>
          </w:p>
          <w:p w14:paraId="55D7BFE5" w14:textId="77777777" w:rsidR="00ED591F" w:rsidRPr="00F4442C" w:rsidRDefault="00ED591F" w:rsidP="002260CC">
            <w:pPr>
              <w:pStyle w:val="TAL"/>
            </w:pPr>
          </w:p>
          <w:p w14:paraId="50E99C0B" w14:textId="77777777" w:rsidR="00ED591F" w:rsidRPr="00F4442C" w:rsidRDefault="00ED591F" w:rsidP="002260CC">
            <w:pPr>
              <w:pStyle w:val="TAL"/>
            </w:pPr>
            <w:r w:rsidRPr="00F4442C">
              <w:t>Redirection handling is described in clause 5.2.10 of 3GPP TS 29.122 [2].</w:t>
            </w:r>
          </w:p>
        </w:tc>
      </w:tr>
      <w:tr w:rsidR="00ED591F" w:rsidRPr="00F4442C" w14:paraId="33ACECE3" w14:textId="77777777" w:rsidTr="002260CC">
        <w:trPr>
          <w:jc w:val="center"/>
        </w:trPr>
        <w:tc>
          <w:tcPr>
            <w:tcW w:w="1101" w:type="pct"/>
            <w:shd w:val="clear" w:color="auto" w:fill="auto"/>
            <w:vAlign w:val="center"/>
          </w:tcPr>
          <w:p w14:paraId="787852B5" w14:textId="77777777" w:rsidR="00ED591F" w:rsidRPr="00F4442C" w:rsidRDefault="00ED591F" w:rsidP="002260CC">
            <w:pPr>
              <w:pStyle w:val="TAL"/>
              <w:rPr>
                <w:lang w:eastAsia="zh-CN"/>
              </w:rPr>
            </w:pPr>
            <w:proofErr w:type="spellStart"/>
            <w:r w:rsidRPr="00F4442C">
              <w:t>ProblemDetails</w:t>
            </w:r>
            <w:proofErr w:type="spellEnd"/>
          </w:p>
        </w:tc>
        <w:tc>
          <w:tcPr>
            <w:tcW w:w="221" w:type="pct"/>
            <w:vAlign w:val="center"/>
          </w:tcPr>
          <w:p w14:paraId="3B09D7AD" w14:textId="77777777" w:rsidR="00ED591F" w:rsidRPr="00F4442C" w:rsidRDefault="00ED591F" w:rsidP="002260CC">
            <w:pPr>
              <w:pStyle w:val="TAC"/>
            </w:pPr>
            <w:r w:rsidRPr="00F4442C">
              <w:t>O</w:t>
            </w:r>
          </w:p>
        </w:tc>
        <w:tc>
          <w:tcPr>
            <w:tcW w:w="589" w:type="pct"/>
            <w:vAlign w:val="center"/>
          </w:tcPr>
          <w:p w14:paraId="03A3CD4F" w14:textId="77777777" w:rsidR="00ED591F" w:rsidRPr="00F4442C" w:rsidRDefault="00ED591F" w:rsidP="002260CC">
            <w:pPr>
              <w:pStyle w:val="TAC"/>
            </w:pPr>
            <w:r w:rsidRPr="00F4442C">
              <w:t>0..1</w:t>
            </w:r>
          </w:p>
        </w:tc>
        <w:tc>
          <w:tcPr>
            <w:tcW w:w="737" w:type="pct"/>
            <w:vAlign w:val="center"/>
          </w:tcPr>
          <w:p w14:paraId="3E0811C9" w14:textId="77777777" w:rsidR="00ED591F" w:rsidRPr="00F4442C" w:rsidRDefault="00ED591F" w:rsidP="002260CC">
            <w:pPr>
              <w:pStyle w:val="TAL"/>
            </w:pPr>
            <w:r w:rsidRPr="00F4442C">
              <w:t>403 Forbidden</w:t>
            </w:r>
          </w:p>
        </w:tc>
        <w:tc>
          <w:tcPr>
            <w:tcW w:w="2352" w:type="pct"/>
            <w:shd w:val="clear" w:color="auto" w:fill="auto"/>
            <w:vAlign w:val="center"/>
          </w:tcPr>
          <w:p w14:paraId="569F2DCD" w14:textId="77777777" w:rsidR="00ED591F" w:rsidRPr="00F4442C" w:rsidRDefault="00ED591F" w:rsidP="002260CC">
            <w:pPr>
              <w:pStyle w:val="TAL"/>
            </w:pPr>
            <w:r w:rsidRPr="00F4442C">
              <w:t>(NOTE 2)</w:t>
            </w:r>
          </w:p>
        </w:tc>
      </w:tr>
      <w:tr w:rsidR="00ED591F" w:rsidRPr="00F4442C" w14:paraId="6896E86B" w14:textId="77777777" w:rsidTr="002260CC">
        <w:trPr>
          <w:jc w:val="center"/>
        </w:trPr>
        <w:tc>
          <w:tcPr>
            <w:tcW w:w="5000" w:type="pct"/>
            <w:gridSpan w:val="5"/>
            <w:shd w:val="clear" w:color="auto" w:fill="auto"/>
            <w:vAlign w:val="center"/>
          </w:tcPr>
          <w:p w14:paraId="0C088B06" w14:textId="77777777" w:rsidR="00ED591F" w:rsidRPr="00F4442C" w:rsidRDefault="00ED591F" w:rsidP="002260CC">
            <w:pPr>
              <w:pStyle w:val="TAN"/>
            </w:pPr>
            <w:r w:rsidRPr="00F4442C">
              <w:t>NOTE 1:</w:t>
            </w:r>
            <w:r w:rsidRPr="00F4442C">
              <w:rPr>
                <w:noProof/>
              </w:rPr>
              <w:tab/>
              <w:t xml:space="preserve">The mandatory </w:t>
            </w:r>
            <w:r w:rsidRPr="00F4442C">
              <w:t>HTTP error status code for the HTTP PUT method listed in table 5.2.6-1 of 3GPP TS 29.122 [2] shall also apply.</w:t>
            </w:r>
          </w:p>
          <w:p w14:paraId="3ECA0E64" w14:textId="77777777" w:rsidR="00ED591F" w:rsidRPr="00F4442C" w:rsidRDefault="00ED591F" w:rsidP="002260CC">
            <w:pPr>
              <w:pStyle w:val="TAN"/>
            </w:pPr>
            <w:r w:rsidRPr="00F4442C">
              <w:t>NOTE 2:</w:t>
            </w:r>
            <w:r w:rsidRPr="00F4442C">
              <w:tab/>
            </w:r>
            <w:r w:rsidRPr="00F4442C">
              <w:rPr>
                <w:rFonts w:cs="Arial"/>
                <w:szCs w:val="18"/>
              </w:rPr>
              <w:t>Failure causes are described in clause 6.4.7.</w:t>
            </w:r>
          </w:p>
        </w:tc>
      </w:tr>
    </w:tbl>
    <w:p w14:paraId="005F45C3" w14:textId="77777777" w:rsidR="00ED591F" w:rsidRPr="00F4442C" w:rsidRDefault="00ED591F" w:rsidP="00ED591F"/>
    <w:p w14:paraId="62040B1A" w14:textId="77777777" w:rsidR="00ED591F" w:rsidRPr="00F4442C" w:rsidRDefault="00ED591F" w:rsidP="00ED591F">
      <w:pPr>
        <w:pStyle w:val="TH"/>
      </w:pPr>
      <w:r w:rsidRPr="00F4442C">
        <w:t>Table </w:t>
      </w:r>
      <w:r w:rsidRPr="00F4442C">
        <w:rPr>
          <w:noProof/>
          <w:lang w:eastAsia="zh-CN"/>
        </w:rPr>
        <w:t>6.4</w:t>
      </w:r>
      <w:r w:rsidRPr="00F4442C">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ED591F" w:rsidRPr="00F4442C" w14:paraId="12A9386D" w14:textId="77777777" w:rsidTr="002260CC">
        <w:trPr>
          <w:jc w:val="center"/>
        </w:trPr>
        <w:tc>
          <w:tcPr>
            <w:tcW w:w="824" w:type="pct"/>
            <w:shd w:val="clear" w:color="auto" w:fill="C0C0C0"/>
            <w:vAlign w:val="center"/>
          </w:tcPr>
          <w:p w14:paraId="502AC64D" w14:textId="77777777" w:rsidR="00ED591F" w:rsidRPr="00F4442C" w:rsidRDefault="00ED591F" w:rsidP="002260CC">
            <w:pPr>
              <w:pStyle w:val="TAH"/>
            </w:pPr>
            <w:r w:rsidRPr="00F4442C">
              <w:t>Name</w:t>
            </w:r>
          </w:p>
        </w:tc>
        <w:tc>
          <w:tcPr>
            <w:tcW w:w="732" w:type="pct"/>
            <w:shd w:val="clear" w:color="auto" w:fill="C0C0C0"/>
            <w:vAlign w:val="center"/>
          </w:tcPr>
          <w:p w14:paraId="140668BE" w14:textId="77777777" w:rsidR="00ED591F" w:rsidRPr="00F4442C" w:rsidRDefault="00ED591F" w:rsidP="002260CC">
            <w:pPr>
              <w:pStyle w:val="TAH"/>
            </w:pPr>
            <w:r w:rsidRPr="00F4442C">
              <w:t>Data type</w:t>
            </w:r>
          </w:p>
        </w:tc>
        <w:tc>
          <w:tcPr>
            <w:tcW w:w="217" w:type="pct"/>
            <w:shd w:val="clear" w:color="auto" w:fill="C0C0C0"/>
            <w:vAlign w:val="center"/>
          </w:tcPr>
          <w:p w14:paraId="54ED02A9" w14:textId="77777777" w:rsidR="00ED591F" w:rsidRPr="00F4442C" w:rsidRDefault="00ED591F" w:rsidP="002260CC">
            <w:pPr>
              <w:pStyle w:val="TAH"/>
            </w:pPr>
            <w:r w:rsidRPr="00F4442C">
              <w:t>P</w:t>
            </w:r>
          </w:p>
        </w:tc>
        <w:tc>
          <w:tcPr>
            <w:tcW w:w="581" w:type="pct"/>
            <w:shd w:val="clear" w:color="auto" w:fill="C0C0C0"/>
            <w:vAlign w:val="center"/>
          </w:tcPr>
          <w:p w14:paraId="238BEBBB" w14:textId="77777777" w:rsidR="00ED591F" w:rsidRPr="00F4442C" w:rsidRDefault="00ED591F" w:rsidP="002260CC">
            <w:pPr>
              <w:pStyle w:val="TAH"/>
            </w:pPr>
            <w:r w:rsidRPr="00F4442C">
              <w:t>Cardinality</w:t>
            </w:r>
          </w:p>
        </w:tc>
        <w:tc>
          <w:tcPr>
            <w:tcW w:w="2645" w:type="pct"/>
            <w:shd w:val="clear" w:color="auto" w:fill="C0C0C0"/>
            <w:vAlign w:val="center"/>
          </w:tcPr>
          <w:p w14:paraId="49DF32B5" w14:textId="77777777" w:rsidR="00ED591F" w:rsidRPr="00F4442C" w:rsidRDefault="00ED591F" w:rsidP="002260CC">
            <w:pPr>
              <w:pStyle w:val="TAH"/>
            </w:pPr>
            <w:r w:rsidRPr="00F4442C">
              <w:t>Description</w:t>
            </w:r>
          </w:p>
        </w:tc>
      </w:tr>
      <w:tr w:rsidR="00ED591F" w:rsidRPr="00F4442C" w14:paraId="50FD9B2E" w14:textId="77777777" w:rsidTr="002260CC">
        <w:trPr>
          <w:jc w:val="center"/>
        </w:trPr>
        <w:tc>
          <w:tcPr>
            <w:tcW w:w="824" w:type="pct"/>
            <w:shd w:val="clear" w:color="auto" w:fill="auto"/>
            <w:vAlign w:val="center"/>
          </w:tcPr>
          <w:p w14:paraId="00E66BF1" w14:textId="77777777" w:rsidR="00ED591F" w:rsidRPr="00F4442C" w:rsidRDefault="00ED591F" w:rsidP="002260CC">
            <w:pPr>
              <w:pStyle w:val="TAL"/>
            </w:pPr>
            <w:r w:rsidRPr="00F4442C">
              <w:t>Location</w:t>
            </w:r>
          </w:p>
        </w:tc>
        <w:tc>
          <w:tcPr>
            <w:tcW w:w="732" w:type="pct"/>
            <w:vAlign w:val="center"/>
          </w:tcPr>
          <w:p w14:paraId="22C7B4D3" w14:textId="77777777" w:rsidR="00ED591F" w:rsidRPr="00F4442C" w:rsidRDefault="00ED591F" w:rsidP="002260CC">
            <w:pPr>
              <w:pStyle w:val="TAL"/>
            </w:pPr>
            <w:r w:rsidRPr="00F4442C">
              <w:t>string</w:t>
            </w:r>
          </w:p>
        </w:tc>
        <w:tc>
          <w:tcPr>
            <w:tcW w:w="217" w:type="pct"/>
            <w:vAlign w:val="center"/>
          </w:tcPr>
          <w:p w14:paraId="6270C5F0" w14:textId="77777777" w:rsidR="00ED591F" w:rsidRPr="00F4442C" w:rsidRDefault="00ED591F" w:rsidP="002260CC">
            <w:pPr>
              <w:pStyle w:val="TAC"/>
            </w:pPr>
            <w:r w:rsidRPr="00F4442C">
              <w:t>M</w:t>
            </w:r>
          </w:p>
        </w:tc>
        <w:tc>
          <w:tcPr>
            <w:tcW w:w="581" w:type="pct"/>
            <w:vAlign w:val="center"/>
          </w:tcPr>
          <w:p w14:paraId="1B6671E0" w14:textId="77777777" w:rsidR="00ED591F" w:rsidRPr="00F4442C" w:rsidRDefault="00ED591F" w:rsidP="002260CC">
            <w:pPr>
              <w:pStyle w:val="TAC"/>
            </w:pPr>
            <w:r w:rsidRPr="00F4442C">
              <w:t>1</w:t>
            </w:r>
          </w:p>
        </w:tc>
        <w:tc>
          <w:tcPr>
            <w:tcW w:w="2645" w:type="pct"/>
            <w:shd w:val="clear" w:color="auto" w:fill="auto"/>
            <w:vAlign w:val="center"/>
          </w:tcPr>
          <w:p w14:paraId="442B6CE6" w14:textId="77777777" w:rsidR="00ED591F" w:rsidRPr="00F4442C" w:rsidRDefault="00ED591F" w:rsidP="002260CC">
            <w:pPr>
              <w:pStyle w:val="TAL"/>
            </w:pPr>
            <w:r w:rsidRPr="00F4442C">
              <w:t>Contains an alternative URI of the resource located in an alternative NSCE Server.</w:t>
            </w:r>
          </w:p>
        </w:tc>
      </w:tr>
    </w:tbl>
    <w:p w14:paraId="2C371592" w14:textId="77777777" w:rsidR="00ED591F" w:rsidRPr="00F4442C" w:rsidRDefault="00ED591F" w:rsidP="00ED591F"/>
    <w:p w14:paraId="58433E0E" w14:textId="77777777" w:rsidR="00ED591F" w:rsidRPr="00F4442C" w:rsidRDefault="00ED591F" w:rsidP="00ED591F">
      <w:pPr>
        <w:pStyle w:val="TH"/>
      </w:pPr>
      <w:r w:rsidRPr="00F4442C">
        <w:t>Table </w:t>
      </w:r>
      <w:r w:rsidRPr="00F4442C">
        <w:rPr>
          <w:noProof/>
          <w:lang w:eastAsia="zh-CN"/>
        </w:rPr>
        <w:t>6.4</w:t>
      </w:r>
      <w:r w:rsidRPr="00F4442C">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ED591F" w:rsidRPr="00F4442C" w14:paraId="32B013BF" w14:textId="77777777" w:rsidTr="002260CC">
        <w:trPr>
          <w:jc w:val="center"/>
        </w:trPr>
        <w:tc>
          <w:tcPr>
            <w:tcW w:w="824" w:type="pct"/>
            <w:shd w:val="clear" w:color="auto" w:fill="C0C0C0"/>
            <w:vAlign w:val="center"/>
          </w:tcPr>
          <w:p w14:paraId="26B08BE2" w14:textId="77777777" w:rsidR="00ED591F" w:rsidRPr="00F4442C" w:rsidRDefault="00ED591F" w:rsidP="002260CC">
            <w:pPr>
              <w:pStyle w:val="TAH"/>
            </w:pPr>
            <w:r w:rsidRPr="00F4442C">
              <w:t>Name</w:t>
            </w:r>
          </w:p>
        </w:tc>
        <w:tc>
          <w:tcPr>
            <w:tcW w:w="732" w:type="pct"/>
            <w:shd w:val="clear" w:color="auto" w:fill="C0C0C0"/>
            <w:vAlign w:val="center"/>
          </w:tcPr>
          <w:p w14:paraId="5DF32D0C" w14:textId="77777777" w:rsidR="00ED591F" w:rsidRPr="00F4442C" w:rsidRDefault="00ED591F" w:rsidP="002260CC">
            <w:pPr>
              <w:pStyle w:val="TAH"/>
            </w:pPr>
            <w:r w:rsidRPr="00F4442C">
              <w:t>Data type</w:t>
            </w:r>
          </w:p>
        </w:tc>
        <w:tc>
          <w:tcPr>
            <w:tcW w:w="217" w:type="pct"/>
            <w:shd w:val="clear" w:color="auto" w:fill="C0C0C0"/>
            <w:vAlign w:val="center"/>
          </w:tcPr>
          <w:p w14:paraId="55141E4B" w14:textId="77777777" w:rsidR="00ED591F" w:rsidRPr="00F4442C" w:rsidRDefault="00ED591F" w:rsidP="002260CC">
            <w:pPr>
              <w:pStyle w:val="TAH"/>
            </w:pPr>
            <w:r w:rsidRPr="00F4442C">
              <w:t>P</w:t>
            </w:r>
          </w:p>
        </w:tc>
        <w:tc>
          <w:tcPr>
            <w:tcW w:w="581" w:type="pct"/>
            <w:shd w:val="clear" w:color="auto" w:fill="C0C0C0"/>
            <w:vAlign w:val="center"/>
          </w:tcPr>
          <w:p w14:paraId="7FDB0386" w14:textId="77777777" w:rsidR="00ED591F" w:rsidRPr="00F4442C" w:rsidRDefault="00ED591F" w:rsidP="002260CC">
            <w:pPr>
              <w:pStyle w:val="TAH"/>
            </w:pPr>
            <w:r w:rsidRPr="00F4442C">
              <w:t>Cardinality</w:t>
            </w:r>
          </w:p>
        </w:tc>
        <w:tc>
          <w:tcPr>
            <w:tcW w:w="2645" w:type="pct"/>
            <w:shd w:val="clear" w:color="auto" w:fill="C0C0C0"/>
            <w:vAlign w:val="center"/>
          </w:tcPr>
          <w:p w14:paraId="10233B8C" w14:textId="77777777" w:rsidR="00ED591F" w:rsidRPr="00F4442C" w:rsidRDefault="00ED591F" w:rsidP="002260CC">
            <w:pPr>
              <w:pStyle w:val="TAH"/>
            </w:pPr>
            <w:r w:rsidRPr="00F4442C">
              <w:t>Description</w:t>
            </w:r>
          </w:p>
        </w:tc>
      </w:tr>
      <w:tr w:rsidR="00ED591F" w:rsidRPr="00F4442C" w14:paraId="722C91D1" w14:textId="77777777" w:rsidTr="002260CC">
        <w:trPr>
          <w:jc w:val="center"/>
        </w:trPr>
        <w:tc>
          <w:tcPr>
            <w:tcW w:w="824" w:type="pct"/>
            <w:shd w:val="clear" w:color="auto" w:fill="auto"/>
            <w:vAlign w:val="center"/>
          </w:tcPr>
          <w:p w14:paraId="27F24E78" w14:textId="77777777" w:rsidR="00ED591F" w:rsidRPr="00F4442C" w:rsidRDefault="00ED591F" w:rsidP="002260CC">
            <w:pPr>
              <w:pStyle w:val="TAL"/>
            </w:pPr>
            <w:r w:rsidRPr="00F4442C">
              <w:t>Location</w:t>
            </w:r>
          </w:p>
        </w:tc>
        <w:tc>
          <w:tcPr>
            <w:tcW w:w="732" w:type="pct"/>
            <w:vAlign w:val="center"/>
          </w:tcPr>
          <w:p w14:paraId="15B92165" w14:textId="77777777" w:rsidR="00ED591F" w:rsidRPr="00F4442C" w:rsidRDefault="00ED591F" w:rsidP="002260CC">
            <w:pPr>
              <w:pStyle w:val="TAL"/>
            </w:pPr>
            <w:r w:rsidRPr="00F4442C">
              <w:t>string</w:t>
            </w:r>
          </w:p>
        </w:tc>
        <w:tc>
          <w:tcPr>
            <w:tcW w:w="217" w:type="pct"/>
            <w:vAlign w:val="center"/>
          </w:tcPr>
          <w:p w14:paraId="7A42E453" w14:textId="77777777" w:rsidR="00ED591F" w:rsidRPr="00F4442C" w:rsidRDefault="00ED591F" w:rsidP="002260CC">
            <w:pPr>
              <w:pStyle w:val="TAC"/>
            </w:pPr>
            <w:r w:rsidRPr="00F4442C">
              <w:t>M</w:t>
            </w:r>
          </w:p>
        </w:tc>
        <w:tc>
          <w:tcPr>
            <w:tcW w:w="581" w:type="pct"/>
            <w:vAlign w:val="center"/>
          </w:tcPr>
          <w:p w14:paraId="733E2CAD" w14:textId="77777777" w:rsidR="00ED591F" w:rsidRPr="00F4442C" w:rsidRDefault="00ED591F" w:rsidP="002260CC">
            <w:pPr>
              <w:pStyle w:val="TAC"/>
            </w:pPr>
            <w:r w:rsidRPr="00F4442C">
              <w:t>1</w:t>
            </w:r>
          </w:p>
        </w:tc>
        <w:tc>
          <w:tcPr>
            <w:tcW w:w="2645" w:type="pct"/>
            <w:shd w:val="clear" w:color="auto" w:fill="auto"/>
            <w:vAlign w:val="center"/>
          </w:tcPr>
          <w:p w14:paraId="3344D1AC" w14:textId="77777777" w:rsidR="00ED591F" w:rsidRPr="00F4442C" w:rsidRDefault="00ED591F" w:rsidP="002260CC">
            <w:pPr>
              <w:pStyle w:val="TAL"/>
            </w:pPr>
            <w:r w:rsidRPr="00F4442C">
              <w:t>Contains an alternative URI of the resource located in an alternative NSCE Server.</w:t>
            </w:r>
          </w:p>
        </w:tc>
      </w:tr>
    </w:tbl>
    <w:p w14:paraId="32E2F311" w14:textId="77777777" w:rsidR="00ED591F" w:rsidRPr="00F4442C" w:rsidRDefault="00ED591F" w:rsidP="00ED591F"/>
    <w:p w14:paraId="47939BA2" w14:textId="77777777" w:rsidR="00ED591F" w:rsidRPr="005F65D5" w:rsidRDefault="00ED591F" w:rsidP="00ED591F">
      <w:pPr>
        <w:pStyle w:val="6"/>
      </w:pPr>
      <w:bookmarkStart w:id="847" w:name="_Toc144024248"/>
      <w:bookmarkStart w:id="848" w:name="_Toc144459680"/>
      <w:bookmarkStart w:id="849" w:name="_Toc151743196"/>
      <w:bookmarkStart w:id="850" w:name="_Toc151743661"/>
      <w:bookmarkStart w:id="851" w:name="_Toc96843429"/>
      <w:bookmarkStart w:id="852" w:name="_Toc96844404"/>
      <w:bookmarkStart w:id="853" w:name="_Toc100739977"/>
      <w:bookmarkStart w:id="854" w:name="_Toc129252550"/>
      <w:r w:rsidRPr="005F65D5">
        <w:t>6.4.3.3.3.3</w:t>
      </w:r>
      <w:r w:rsidRPr="005F65D5">
        <w:tab/>
        <w:t>PATCH</w:t>
      </w:r>
      <w:bookmarkEnd w:id="847"/>
      <w:bookmarkEnd w:id="848"/>
      <w:bookmarkEnd w:id="849"/>
      <w:bookmarkEnd w:id="850"/>
    </w:p>
    <w:p w14:paraId="04C66222" w14:textId="77777777" w:rsidR="00ED591F" w:rsidRPr="00F4442C" w:rsidRDefault="00ED591F" w:rsidP="00ED591F">
      <w:pPr>
        <w:rPr>
          <w:noProof/>
          <w:lang w:eastAsia="zh-CN"/>
        </w:rPr>
      </w:pPr>
      <w:r w:rsidRPr="00F4442C">
        <w:rPr>
          <w:noProof/>
          <w:lang w:eastAsia="zh-CN"/>
        </w:rPr>
        <w:t xml:space="preserve">The HTTP PATCH method allows a service consumer to request the modification of an existing </w:t>
      </w:r>
      <w:r w:rsidRPr="00F4442C">
        <w:t>"Individual Policy Provisioning" resource at the NSCE Server</w:t>
      </w:r>
      <w:r w:rsidRPr="00F4442C">
        <w:rPr>
          <w:noProof/>
          <w:lang w:eastAsia="zh-CN"/>
        </w:rPr>
        <w:t>.</w:t>
      </w:r>
    </w:p>
    <w:p w14:paraId="49AF6261" w14:textId="77777777" w:rsidR="00ED591F" w:rsidRPr="00F4442C" w:rsidRDefault="00ED591F" w:rsidP="00ED591F">
      <w:r w:rsidRPr="00F4442C">
        <w:lastRenderedPageBreak/>
        <w:t>This method shall support the URI query parameters specified in table </w:t>
      </w:r>
      <w:r w:rsidRPr="00F4442C">
        <w:rPr>
          <w:noProof/>
          <w:lang w:eastAsia="zh-CN"/>
        </w:rPr>
        <w:t>6.4</w:t>
      </w:r>
      <w:r w:rsidRPr="00F4442C">
        <w:t>.3.3.3.3-1.</w:t>
      </w:r>
    </w:p>
    <w:p w14:paraId="685E0DA2" w14:textId="77777777" w:rsidR="00ED591F" w:rsidRPr="00F4442C" w:rsidRDefault="00ED591F" w:rsidP="00ED591F">
      <w:pPr>
        <w:pStyle w:val="TH"/>
        <w:rPr>
          <w:rFonts w:cs="Arial"/>
        </w:rPr>
      </w:pPr>
      <w:r w:rsidRPr="00F4442C">
        <w:t>Table </w:t>
      </w:r>
      <w:r w:rsidRPr="00F4442C">
        <w:rPr>
          <w:noProof/>
          <w:lang w:eastAsia="zh-CN"/>
        </w:rPr>
        <w:t>6.4</w:t>
      </w:r>
      <w:r w:rsidRPr="00F4442C">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D591F" w:rsidRPr="00F4442C" w14:paraId="028BF2BD" w14:textId="77777777" w:rsidTr="002260CC">
        <w:trPr>
          <w:jc w:val="center"/>
        </w:trPr>
        <w:tc>
          <w:tcPr>
            <w:tcW w:w="825" w:type="pct"/>
            <w:tcBorders>
              <w:bottom w:val="single" w:sz="6" w:space="0" w:color="auto"/>
            </w:tcBorders>
            <w:shd w:val="clear" w:color="auto" w:fill="C0C0C0"/>
            <w:vAlign w:val="center"/>
          </w:tcPr>
          <w:p w14:paraId="7B3DFD5A" w14:textId="77777777" w:rsidR="00ED591F" w:rsidRPr="00F4442C" w:rsidRDefault="00ED591F" w:rsidP="002260CC">
            <w:pPr>
              <w:pStyle w:val="TAH"/>
            </w:pPr>
            <w:r w:rsidRPr="00F4442C">
              <w:t>Name</w:t>
            </w:r>
          </w:p>
        </w:tc>
        <w:tc>
          <w:tcPr>
            <w:tcW w:w="731" w:type="pct"/>
            <w:tcBorders>
              <w:bottom w:val="single" w:sz="6" w:space="0" w:color="auto"/>
            </w:tcBorders>
            <w:shd w:val="clear" w:color="auto" w:fill="C0C0C0"/>
            <w:vAlign w:val="center"/>
          </w:tcPr>
          <w:p w14:paraId="142D6F6B" w14:textId="77777777" w:rsidR="00ED591F" w:rsidRPr="00F4442C" w:rsidRDefault="00ED591F" w:rsidP="002260CC">
            <w:pPr>
              <w:pStyle w:val="TAH"/>
            </w:pPr>
            <w:r w:rsidRPr="00F4442C">
              <w:t>Data type</w:t>
            </w:r>
          </w:p>
        </w:tc>
        <w:tc>
          <w:tcPr>
            <w:tcW w:w="215" w:type="pct"/>
            <w:tcBorders>
              <w:bottom w:val="single" w:sz="6" w:space="0" w:color="auto"/>
            </w:tcBorders>
            <w:shd w:val="clear" w:color="auto" w:fill="C0C0C0"/>
            <w:vAlign w:val="center"/>
          </w:tcPr>
          <w:p w14:paraId="2E1809F4" w14:textId="77777777" w:rsidR="00ED591F" w:rsidRPr="00F4442C" w:rsidRDefault="00ED591F" w:rsidP="002260CC">
            <w:pPr>
              <w:pStyle w:val="TAH"/>
            </w:pPr>
            <w:r w:rsidRPr="00F4442C">
              <w:t>P</w:t>
            </w:r>
          </w:p>
        </w:tc>
        <w:tc>
          <w:tcPr>
            <w:tcW w:w="580" w:type="pct"/>
            <w:tcBorders>
              <w:bottom w:val="single" w:sz="6" w:space="0" w:color="auto"/>
            </w:tcBorders>
            <w:shd w:val="clear" w:color="auto" w:fill="C0C0C0"/>
            <w:vAlign w:val="center"/>
          </w:tcPr>
          <w:p w14:paraId="6B42A450" w14:textId="77777777" w:rsidR="00ED591F" w:rsidRPr="00F4442C" w:rsidRDefault="00ED591F" w:rsidP="002260CC">
            <w:pPr>
              <w:pStyle w:val="TAH"/>
            </w:pPr>
            <w:r w:rsidRPr="00F4442C">
              <w:t>Cardinality</w:t>
            </w:r>
          </w:p>
        </w:tc>
        <w:tc>
          <w:tcPr>
            <w:tcW w:w="1852" w:type="pct"/>
            <w:tcBorders>
              <w:bottom w:val="single" w:sz="6" w:space="0" w:color="auto"/>
            </w:tcBorders>
            <w:shd w:val="clear" w:color="auto" w:fill="C0C0C0"/>
            <w:vAlign w:val="center"/>
          </w:tcPr>
          <w:p w14:paraId="76A6869F" w14:textId="77777777" w:rsidR="00ED591F" w:rsidRPr="00F4442C" w:rsidRDefault="00ED591F" w:rsidP="002260CC">
            <w:pPr>
              <w:pStyle w:val="TAH"/>
            </w:pPr>
            <w:r w:rsidRPr="00F4442C">
              <w:t>Description</w:t>
            </w:r>
          </w:p>
        </w:tc>
        <w:tc>
          <w:tcPr>
            <w:tcW w:w="796" w:type="pct"/>
            <w:tcBorders>
              <w:bottom w:val="single" w:sz="6" w:space="0" w:color="auto"/>
            </w:tcBorders>
            <w:shd w:val="clear" w:color="auto" w:fill="C0C0C0"/>
            <w:vAlign w:val="center"/>
          </w:tcPr>
          <w:p w14:paraId="6D8781D0" w14:textId="77777777" w:rsidR="00ED591F" w:rsidRPr="00F4442C" w:rsidRDefault="00ED591F" w:rsidP="002260CC">
            <w:pPr>
              <w:pStyle w:val="TAH"/>
            </w:pPr>
            <w:r w:rsidRPr="00F4442C">
              <w:t>Applicability</w:t>
            </w:r>
          </w:p>
        </w:tc>
      </w:tr>
      <w:tr w:rsidR="00ED591F" w:rsidRPr="00F4442C" w14:paraId="4CB070EF" w14:textId="77777777" w:rsidTr="002260CC">
        <w:trPr>
          <w:jc w:val="center"/>
        </w:trPr>
        <w:tc>
          <w:tcPr>
            <w:tcW w:w="825" w:type="pct"/>
            <w:tcBorders>
              <w:top w:val="single" w:sz="6" w:space="0" w:color="auto"/>
            </w:tcBorders>
            <w:shd w:val="clear" w:color="auto" w:fill="auto"/>
            <w:vAlign w:val="center"/>
          </w:tcPr>
          <w:p w14:paraId="4DEBFEF9" w14:textId="77777777" w:rsidR="00ED591F" w:rsidRPr="00F4442C" w:rsidRDefault="00ED591F" w:rsidP="002260CC">
            <w:pPr>
              <w:pStyle w:val="TAL"/>
            </w:pPr>
            <w:r w:rsidRPr="00F4442C">
              <w:t>n/a</w:t>
            </w:r>
          </w:p>
        </w:tc>
        <w:tc>
          <w:tcPr>
            <w:tcW w:w="731" w:type="pct"/>
            <w:tcBorders>
              <w:top w:val="single" w:sz="6" w:space="0" w:color="auto"/>
            </w:tcBorders>
            <w:vAlign w:val="center"/>
          </w:tcPr>
          <w:p w14:paraId="71A166C8" w14:textId="77777777" w:rsidR="00ED591F" w:rsidRPr="00F4442C" w:rsidRDefault="00ED591F" w:rsidP="002260CC">
            <w:pPr>
              <w:pStyle w:val="TAL"/>
            </w:pPr>
          </w:p>
        </w:tc>
        <w:tc>
          <w:tcPr>
            <w:tcW w:w="215" w:type="pct"/>
            <w:tcBorders>
              <w:top w:val="single" w:sz="6" w:space="0" w:color="auto"/>
            </w:tcBorders>
            <w:vAlign w:val="center"/>
          </w:tcPr>
          <w:p w14:paraId="57F0ECB5" w14:textId="77777777" w:rsidR="00ED591F" w:rsidRPr="00F4442C" w:rsidRDefault="00ED591F" w:rsidP="002260CC">
            <w:pPr>
              <w:pStyle w:val="TAC"/>
            </w:pPr>
          </w:p>
        </w:tc>
        <w:tc>
          <w:tcPr>
            <w:tcW w:w="580" w:type="pct"/>
            <w:tcBorders>
              <w:top w:val="single" w:sz="6" w:space="0" w:color="auto"/>
            </w:tcBorders>
            <w:vAlign w:val="center"/>
          </w:tcPr>
          <w:p w14:paraId="50B5C4E1" w14:textId="77777777" w:rsidR="00ED591F" w:rsidRPr="00F4442C" w:rsidRDefault="00ED591F" w:rsidP="002260CC">
            <w:pPr>
              <w:pStyle w:val="TAC"/>
            </w:pPr>
          </w:p>
        </w:tc>
        <w:tc>
          <w:tcPr>
            <w:tcW w:w="1852" w:type="pct"/>
            <w:tcBorders>
              <w:top w:val="single" w:sz="6" w:space="0" w:color="auto"/>
            </w:tcBorders>
            <w:shd w:val="clear" w:color="auto" w:fill="auto"/>
            <w:vAlign w:val="center"/>
          </w:tcPr>
          <w:p w14:paraId="684EBF82" w14:textId="77777777" w:rsidR="00ED591F" w:rsidRPr="00F4442C" w:rsidRDefault="00ED591F" w:rsidP="002260CC">
            <w:pPr>
              <w:pStyle w:val="TAL"/>
            </w:pPr>
          </w:p>
        </w:tc>
        <w:tc>
          <w:tcPr>
            <w:tcW w:w="796" w:type="pct"/>
            <w:tcBorders>
              <w:top w:val="single" w:sz="6" w:space="0" w:color="auto"/>
            </w:tcBorders>
            <w:vAlign w:val="center"/>
          </w:tcPr>
          <w:p w14:paraId="3015BAEA" w14:textId="77777777" w:rsidR="00ED591F" w:rsidRPr="00F4442C" w:rsidRDefault="00ED591F" w:rsidP="002260CC">
            <w:pPr>
              <w:pStyle w:val="TAL"/>
            </w:pPr>
          </w:p>
        </w:tc>
      </w:tr>
    </w:tbl>
    <w:p w14:paraId="27E95712" w14:textId="77777777" w:rsidR="00ED591F" w:rsidRPr="00F4442C" w:rsidRDefault="00ED591F" w:rsidP="00ED591F"/>
    <w:p w14:paraId="3DBE03A3" w14:textId="77777777" w:rsidR="00ED591F" w:rsidRPr="00F4442C" w:rsidRDefault="00ED591F" w:rsidP="00ED591F">
      <w:r w:rsidRPr="00F4442C">
        <w:t>This method shall support the request data structures specified in table </w:t>
      </w:r>
      <w:r w:rsidRPr="00F4442C">
        <w:rPr>
          <w:noProof/>
          <w:lang w:eastAsia="zh-CN"/>
        </w:rPr>
        <w:t>6.4</w:t>
      </w:r>
      <w:r w:rsidRPr="00F4442C">
        <w:t>.3.3.3.3-2 and the response data structures and response codes specified in table </w:t>
      </w:r>
      <w:r w:rsidRPr="00F4442C">
        <w:rPr>
          <w:noProof/>
          <w:lang w:eastAsia="zh-CN"/>
        </w:rPr>
        <w:t>6.4</w:t>
      </w:r>
      <w:r w:rsidRPr="00F4442C">
        <w:t>.3.3.3.3-3.</w:t>
      </w:r>
    </w:p>
    <w:p w14:paraId="3D9E6399" w14:textId="77777777" w:rsidR="00ED591F" w:rsidRPr="00F4442C" w:rsidRDefault="00ED591F" w:rsidP="00ED591F">
      <w:pPr>
        <w:pStyle w:val="TH"/>
      </w:pPr>
      <w:r w:rsidRPr="00F4442C">
        <w:t>Table </w:t>
      </w:r>
      <w:r w:rsidRPr="00F4442C">
        <w:rPr>
          <w:noProof/>
          <w:lang w:eastAsia="zh-CN"/>
        </w:rPr>
        <w:t>6.4</w:t>
      </w:r>
      <w:r w:rsidRPr="00F4442C">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ED591F" w:rsidRPr="00F4442C" w14:paraId="21468E37" w14:textId="77777777" w:rsidTr="002260CC">
        <w:trPr>
          <w:jc w:val="center"/>
        </w:trPr>
        <w:tc>
          <w:tcPr>
            <w:tcW w:w="2119" w:type="dxa"/>
            <w:tcBorders>
              <w:bottom w:val="single" w:sz="6" w:space="0" w:color="auto"/>
            </w:tcBorders>
            <w:shd w:val="clear" w:color="auto" w:fill="C0C0C0"/>
            <w:vAlign w:val="center"/>
          </w:tcPr>
          <w:p w14:paraId="005FC731" w14:textId="77777777" w:rsidR="00ED591F" w:rsidRPr="00F4442C" w:rsidRDefault="00ED591F" w:rsidP="002260CC">
            <w:pPr>
              <w:pStyle w:val="TAH"/>
            </w:pPr>
            <w:r w:rsidRPr="00F4442C">
              <w:t>Data type</w:t>
            </w:r>
          </w:p>
        </w:tc>
        <w:tc>
          <w:tcPr>
            <w:tcW w:w="425" w:type="dxa"/>
            <w:tcBorders>
              <w:bottom w:val="single" w:sz="6" w:space="0" w:color="auto"/>
            </w:tcBorders>
            <w:shd w:val="clear" w:color="auto" w:fill="C0C0C0"/>
            <w:vAlign w:val="center"/>
          </w:tcPr>
          <w:p w14:paraId="756957C6" w14:textId="77777777" w:rsidR="00ED591F" w:rsidRPr="00F4442C" w:rsidRDefault="00ED591F" w:rsidP="002260CC">
            <w:pPr>
              <w:pStyle w:val="TAH"/>
            </w:pPr>
            <w:r w:rsidRPr="00F4442C">
              <w:t>P</w:t>
            </w:r>
          </w:p>
        </w:tc>
        <w:tc>
          <w:tcPr>
            <w:tcW w:w="1134" w:type="dxa"/>
            <w:tcBorders>
              <w:bottom w:val="single" w:sz="6" w:space="0" w:color="auto"/>
            </w:tcBorders>
            <w:shd w:val="clear" w:color="auto" w:fill="C0C0C0"/>
            <w:vAlign w:val="center"/>
          </w:tcPr>
          <w:p w14:paraId="655930E1" w14:textId="77777777" w:rsidR="00ED591F" w:rsidRPr="00F4442C" w:rsidRDefault="00ED591F" w:rsidP="002260CC">
            <w:pPr>
              <w:pStyle w:val="TAH"/>
            </w:pPr>
            <w:r w:rsidRPr="00F4442C">
              <w:t>Cardinality</w:t>
            </w:r>
          </w:p>
        </w:tc>
        <w:tc>
          <w:tcPr>
            <w:tcW w:w="5943" w:type="dxa"/>
            <w:tcBorders>
              <w:bottom w:val="single" w:sz="6" w:space="0" w:color="auto"/>
            </w:tcBorders>
            <w:shd w:val="clear" w:color="auto" w:fill="C0C0C0"/>
            <w:vAlign w:val="center"/>
          </w:tcPr>
          <w:p w14:paraId="29B509D2" w14:textId="77777777" w:rsidR="00ED591F" w:rsidRPr="00F4442C" w:rsidRDefault="00ED591F" w:rsidP="002260CC">
            <w:pPr>
              <w:pStyle w:val="TAH"/>
            </w:pPr>
            <w:r w:rsidRPr="00F4442C">
              <w:t>Description</w:t>
            </w:r>
          </w:p>
        </w:tc>
      </w:tr>
      <w:tr w:rsidR="00ED591F" w:rsidRPr="00F4442C" w14:paraId="749700B0" w14:textId="77777777" w:rsidTr="002260CC">
        <w:trPr>
          <w:jc w:val="center"/>
        </w:trPr>
        <w:tc>
          <w:tcPr>
            <w:tcW w:w="2119" w:type="dxa"/>
            <w:tcBorders>
              <w:top w:val="single" w:sz="6" w:space="0" w:color="auto"/>
            </w:tcBorders>
            <w:shd w:val="clear" w:color="auto" w:fill="auto"/>
            <w:vAlign w:val="center"/>
          </w:tcPr>
          <w:p w14:paraId="2ACA8E0D" w14:textId="77777777" w:rsidR="00ED591F" w:rsidRPr="00F4442C" w:rsidRDefault="00ED591F" w:rsidP="002260CC">
            <w:pPr>
              <w:pStyle w:val="TAL"/>
            </w:pPr>
            <w:proofErr w:type="spellStart"/>
            <w:r w:rsidRPr="00F4442C">
              <w:t>PolicyProvPatch</w:t>
            </w:r>
            <w:proofErr w:type="spellEnd"/>
          </w:p>
        </w:tc>
        <w:tc>
          <w:tcPr>
            <w:tcW w:w="425" w:type="dxa"/>
            <w:tcBorders>
              <w:top w:val="single" w:sz="6" w:space="0" w:color="auto"/>
            </w:tcBorders>
            <w:vAlign w:val="center"/>
          </w:tcPr>
          <w:p w14:paraId="37B859CC" w14:textId="77777777" w:rsidR="00ED591F" w:rsidRPr="00F4442C" w:rsidRDefault="00ED591F" w:rsidP="002260CC">
            <w:pPr>
              <w:pStyle w:val="TAC"/>
            </w:pPr>
            <w:r w:rsidRPr="00F4442C">
              <w:t>M</w:t>
            </w:r>
          </w:p>
        </w:tc>
        <w:tc>
          <w:tcPr>
            <w:tcW w:w="1134" w:type="dxa"/>
            <w:tcBorders>
              <w:top w:val="single" w:sz="6" w:space="0" w:color="auto"/>
            </w:tcBorders>
            <w:vAlign w:val="center"/>
          </w:tcPr>
          <w:p w14:paraId="3659AF1E" w14:textId="77777777" w:rsidR="00ED591F" w:rsidRPr="00F4442C" w:rsidRDefault="00ED591F" w:rsidP="002260CC">
            <w:pPr>
              <w:pStyle w:val="TAC"/>
            </w:pPr>
            <w:r w:rsidRPr="00F4442C">
              <w:t>1</w:t>
            </w:r>
          </w:p>
        </w:tc>
        <w:tc>
          <w:tcPr>
            <w:tcW w:w="5943" w:type="dxa"/>
            <w:tcBorders>
              <w:top w:val="single" w:sz="6" w:space="0" w:color="auto"/>
            </w:tcBorders>
            <w:shd w:val="clear" w:color="auto" w:fill="auto"/>
            <w:vAlign w:val="center"/>
          </w:tcPr>
          <w:p w14:paraId="299FDABB" w14:textId="77777777" w:rsidR="00ED591F" w:rsidRPr="00F4442C" w:rsidRDefault="00ED591F" w:rsidP="002260CC">
            <w:pPr>
              <w:pStyle w:val="TAL"/>
            </w:pPr>
            <w:r w:rsidRPr="00F4442C">
              <w:t>Represents the parameters to request the modification of the "Individual Policy Provisioning" resource.</w:t>
            </w:r>
          </w:p>
        </w:tc>
      </w:tr>
    </w:tbl>
    <w:p w14:paraId="60024816" w14:textId="77777777" w:rsidR="00ED591F" w:rsidRPr="00F4442C" w:rsidRDefault="00ED591F" w:rsidP="00ED591F"/>
    <w:p w14:paraId="5294606A" w14:textId="77777777" w:rsidR="00ED591F" w:rsidRPr="00F4442C" w:rsidRDefault="00ED591F" w:rsidP="00ED591F">
      <w:pPr>
        <w:pStyle w:val="TH"/>
      </w:pPr>
      <w:r w:rsidRPr="00F4442C">
        <w:t>Table </w:t>
      </w:r>
      <w:r w:rsidRPr="00F4442C">
        <w:rPr>
          <w:noProof/>
          <w:lang w:eastAsia="zh-CN"/>
        </w:rPr>
        <w:t>6.4</w:t>
      </w:r>
      <w:r w:rsidRPr="00F4442C">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ED591F" w:rsidRPr="00F4442C" w14:paraId="22CECFCF" w14:textId="77777777" w:rsidTr="002260CC">
        <w:trPr>
          <w:jc w:val="center"/>
        </w:trPr>
        <w:tc>
          <w:tcPr>
            <w:tcW w:w="1101" w:type="pct"/>
            <w:tcBorders>
              <w:bottom w:val="single" w:sz="6" w:space="0" w:color="auto"/>
            </w:tcBorders>
            <w:shd w:val="clear" w:color="auto" w:fill="C0C0C0"/>
            <w:vAlign w:val="center"/>
          </w:tcPr>
          <w:p w14:paraId="214395FB" w14:textId="77777777" w:rsidR="00ED591F" w:rsidRPr="00F4442C" w:rsidRDefault="00ED591F" w:rsidP="002260CC">
            <w:pPr>
              <w:pStyle w:val="TAH"/>
            </w:pPr>
            <w:r w:rsidRPr="00F4442C">
              <w:t>Data type</w:t>
            </w:r>
          </w:p>
        </w:tc>
        <w:tc>
          <w:tcPr>
            <w:tcW w:w="221" w:type="pct"/>
            <w:tcBorders>
              <w:bottom w:val="single" w:sz="6" w:space="0" w:color="auto"/>
            </w:tcBorders>
            <w:shd w:val="clear" w:color="auto" w:fill="C0C0C0"/>
            <w:vAlign w:val="center"/>
          </w:tcPr>
          <w:p w14:paraId="38DD7EFF" w14:textId="77777777" w:rsidR="00ED591F" w:rsidRPr="00F4442C" w:rsidRDefault="00ED591F" w:rsidP="002260CC">
            <w:pPr>
              <w:pStyle w:val="TAH"/>
            </w:pPr>
            <w:r w:rsidRPr="00F4442C">
              <w:t>P</w:t>
            </w:r>
          </w:p>
        </w:tc>
        <w:tc>
          <w:tcPr>
            <w:tcW w:w="589" w:type="pct"/>
            <w:tcBorders>
              <w:bottom w:val="single" w:sz="6" w:space="0" w:color="auto"/>
            </w:tcBorders>
            <w:shd w:val="clear" w:color="auto" w:fill="C0C0C0"/>
            <w:vAlign w:val="center"/>
          </w:tcPr>
          <w:p w14:paraId="245DDB0C" w14:textId="77777777" w:rsidR="00ED591F" w:rsidRPr="00F4442C" w:rsidRDefault="00ED591F" w:rsidP="002260CC">
            <w:pPr>
              <w:pStyle w:val="TAH"/>
            </w:pPr>
            <w:r w:rsidRPr="00F4442C">
              <w:t>Cardinality</w:t>
            </w:r>
          </w:p>
        </w:tc>
        <w:tc>
          <w:tcPr>
            <w:tcW w:w="737" w:type="pct"/>
            <w:tcBorders>
              <w:bottom w:val="single" w:sz="6" w:space="0" w:color="auto"/>
            </w:tcBorders>
            <w:shd w:val="clear" w:color="auto" w:fill="C0C0C0"/>
            <w:vAlign w:val="center"/>
          </w:tcPr>
          <w:p w14:paraId="3FA9301B" w14:textId="77777777" w:rsidR="00ED591F" w:rsidRPr="00F4442C" w:rsidRDefault="00ED591F" w:rsidP="002260CC">
            <w:pPr>
              <w:pStyle w:val="TAH"/>
            </w:pPr>
            <w:r w:rsidRPr="00F4442C">
              <w:t>Response</w:t>
            </w:r>
          </w:p>
          <w:p w14:paraId="58A73FFE" w14:textId="77777777" w:rsidR="00ED591F" w:rsidRPr="00F4442C" w:rsidRDefault="00ED591F" w:rsidP="002260CC">
            <w:pPr>
              <w:pStyle w:val="TAH"/>
            </w:pPr>
            <w:r w:rsidRPr="00F4442C">
              <w:t>codes</w:t>
            </w:r>
          </w:p>
        </w:tc>
        <w:tc>
          <w:tcPr>
            <w:tcW w:w="2352" w:type="pct"/>
            <w:tcBorders>
              <w:bottom w:val="single" w:sz="6" w:space="0" w:color="auto"/>
            </w:tcBorders>
            <w:shd w:val="clear" w:color="auto" w:fill="C0C0C0"/>
            <w:vAlign w:val="center"/>
          </w:tcPr>
          <w:p w14:paraId="234ED85B" w14:textId="77777777" w:rsidR="00ED591F" w:rsidRPr="00F4442C" w:rsidRDefault="00ED591F" w:rsidP="002260CC">
            <w:pPr>
              <w:pStyle w:val="TAH"/>
            </w:pPr>
            <w:r w:rsidRPr="00F4442C">
              <w:t>Description</w:t>
            </w:r>
          </w:p>
        </w:tc>
      </w:tr>
      <w:tr w:rsidR="00ED591F" w:rsidRPr="00F4442C" w14:paraId="3444306B" w14:textId="77777777" w:rsidTr="002260CC">
        <w:trPr>
          <w:jc w:val="center"/>
        </w:trPr>
        <w:tc>
          <w:tcPr>
            <w:tcW w:w="1101" w:type="pct"/>
            <w:tcBorders>
              <w:top w:val="single" w:sz="6" w:space="0" w:color="auto"/>
            </w:tcBorders>
            <w:shd w:val="clear" w:color="auto" w:fill="auto"/>
            <w:vAlign w:val="center"/>
          </w:tcPr>
          <w:p w14:paraId="73070D3D" w14:textId="77777777" w:rsidR="00ED591F" w:rsidRPr="00F4442C" w:rsidRDefault="00ED591F" w:rsidP="002260CC">
            <w:pPr>
              <w:pStyle w:val="TAL"/>
            </w:pPr>
            <w:proofErr w:type="spellStart"/>
            <w:r w:rsidRPr="00F4442C">
              <w:t>PolicyProv</w:t>
            </w:r>
            <w:proofErr w:type="spellEnd"/>
          </w:p>
        </w:tc>
        <w:tc>
          <w:tcPr>
            <w:tcW w:w="221" w:type="pct"/>
            <w:tcBorders>
              <w:top w:val="single" w:sz="6" w:space="0" w:color="auto"/>
            </w:tcBorders>
            <w:vAlign w:val="center"/>
          </w:tcPr>
          <w:p w14:paraId="7093E394" w14:textId="77777777" w:rsidR="00ED591F" w:rsidRPr="00F4442C" w:rsidRDefault="00ED591F" w:rsidP="002260CC">
            <w:pPr>
              <w:pStyle w:val="TAC"/>
            </w:pPr>
            <w:r w:rsidRPr="00F4442C">
              <w:t>M</w:t>
            </w:r>
          </w:p>
        </w:tc>
        <w:tc>
          <w:tcPr>
            <w:tcW w:w="589" w:type="pct"/>
            <w:tcBorders>
              <w:top w:val="single" w:sz="6" w:space="0" w:color="auto"/>
            </w:tcBorders>
            <w:vAlign w:val="center"/>
          </w:tcPr>
          <w:p w14:paraId="748E9FDF" w14:textId="77777777" w:rsidR="00ED591F" w:rsidRPr="00F4442C" w:rsidRDefault="00ED591F" w:rsidP="002260CC">
            <w:pPr>
              <w:pStyle w:val="TAC"/>
            </w:pPr>
            <w:r w:rsidRPr="00F4442C">
              <w:t>1</w:t>
            </w:r>
          </w:p>
        </w:tc>
        <w:tc>
          <w:tcPr>
            <w:tcW w:w="737" w:type="pct"/>
            <w:tcBorders>
              <w:top w:val="single" w:sz="6" w:space="0" w:color="auto"/>
            </w:tcBorders>
            <w:vAlign w:val="center"/>
          </w:tcPr>
          <w:p w14:paraId="1E9818A3" w14:textId="77777777" w:rsidR="00ED591F" w:rsidRPr="00F4442C" w:rsidRDefault="00ED591F" w:rsidP="002260CC">
            <w:pPr>
              <w:pStyle w:val="TAL"/>
            </w:pPr>
            <w:r w:rsidRPr="00F4442C">
              <w:t>200 OK</w:t>
            </w:r>
          </w:p>
        </w:tc>
        <w:tc>
          <w:tcPr>
            <w:tcW w:w="2352" w:type="pct"/>
            <w:tcBorders>
              <w:top w:val="single" w:sz="6" w:space="0" w:color="auto"/>
            </w:tcBorders>
            <w:shd w:val="clear" w:color="auto" w:fill="auto"/>
            <w:vAlign w:val="center"/>
          </w:tcPr>
          <w:p w14:paraId="4BF5EAF9" w14:textId="77777777" w:rsidR="00ED591F" w:rsidRPr="00F4442C" w:rsidRDefault="00ED591F" w:rsidP="002260CC">
            <w:pPr>
              <w:pStyle w:val="TAL"/>
            </w:pPr>
            <w:r w:rsidRPr="00F4442C">
              <w:t>Successful case. The "Individual Policy Provisioning" resource is successfully modified and a representation of the updated resource shall be returned in the response body.</w:t>
            </w:r>
          </w:p>
        </w:tc>
      </w:tr>
      <w:tr w:rsidR="00ED591F" w:rsidRPr="00F4442C" w14:paraId="1DB0CE35" w14:textId="77777777" w:rsidTr="002260CC">
        <w:trPr>
          <w:jc w:val="center"/>
        </w:trPr>
        <w:tc>
          <w:tcPr>
            <w:tcW w:w="1101" w:type="pct"/>
            <w:shd w:val="clear" w:color="auto" w:fill="auto"/>
            <w:vAlign w:val="center"/>
          </w:tcPr>
          <w:p w14:paraId="37024A2B" w14:textId="77777777" w:rsidR="00ED591F" w:rsidRPr="00F4442C" w:rsidRDefault="00ED591F" w:rsidP="002260CC">
            <w:pPr>
              <w:pStyle w:val="TAL"/>
            </w:pPr>
            <w:r w:rsidRPr="00F4442C">
              <w:t>n/a</w:t>
            </w:r>
          </w:p>
        </w:tc>
        <w:tc>
          <w:tcPr>
            <w:tcW w:w="221" w:type="pct"/>
            <w:vAlign w:val="center"/>
          </w:tcPr>
          <w:p w14:paraId="6DE43088" w14:textId="77777777" w:rsidR="00ED591F" w:rsidRPr="00F4442C" w:rsidRDefault="00ED591F" w:rsidP="002260CC">
            <w:pPr>
              <w:pStyle w:val="TAC"/>
            </w:pPr>
          </w:p>
        </w:tc>
        <w:tc>
          <w:tcPr>
            <w:tcW w:w="589" w:type="pct"/>
            <w:vAlign w:val="center"/>
          </w:tcPr>
          <w:p w14:paraId="6626B43C" w14:textId="77777777" w:rsidR="00ED591F" w:rsidRPr="00F4442C" w:rsidRDefault="00ED591F" w:rsidP="002260CC">
            <w:pPr>
              <w:pStyle w:val="TAC"/>
            </w:pPr>
          </w:p>
        </w:tc>
        <w:tc>
          <w:tcPr>
            <w:tcW w:w="737" w:type="pct"/>
            <w:vAlign w:val="center"/>
          </w:tcPr>
          <w:p w14:paraId="75DD521D" w14:textId="77777777" w:rsidR="00ED591F" w:rsidRPr="00F4442C" w:rsidRDefault="00ED591F" w:rsidP="002260CC">
            <w:pPr>
              <w:pStyle w:val="TAL"/>
            </w:pPr>
            <w:r w:rsidRPr="00F4442C">
              <w:t>204 No Content</w:t>
            </w:r>
          </w:p>
        </w:tc>
        <w:tc>
          <w:tcPr>
            <w:tcW w:w="2352" w:type="pct"/>
            <w:shd w:val="clear" w:color="auto" w:fill="auto"/>
            <w:vAlign w:val="center"/>
          </w:tcPr>
          <w:p w14:paraId="46A40717" w14:textId="77777777" w:rsidR="00ED591F" w:rsidRPr="00F4442C" w:rsidRDefault="00ED591F" w:rsidP="002260CC">
            <w:pPr>
              <w:pStyle w:val="TAL"/>
            </w:pPr>
            <w:r w:rsidRPr="00F4442C">
              <w:t>Successful case. The "Individual Policy Provisioning" resource is successfully modified and no content is returned in the response body.</w:t>
            </w:r>
          </w:p>
        </w:tc>
      </w:tr>
      <w:tr w:rsidR="00ED591F" w:rsidRPr="00F4442C" w14:paraId="0A0E4B9C" w14:textId="77777777" w:rsidTr="002260CC">
        <w:trPr>
          <w:jc w:val="center"/>
        </w:trPr>
        <w:tc>
          <w:tcPr>
            <w:tcW w:w="1101" w:type="pct"/>
            <w:shd w:val="clear" w:color="auto" w:fill="auto"/>
            <w:vAlign w:val="center"/>
          </w:tcPr>
          <w:p w14:paraId="22E37A5B" w14:textId="77777777" w:rsidR="00ED591F" w:rsidRPr="00F4442C" w:rsidRDefault="00ED591F" w:rsidP="002260CC">
            <w:pPr>
              <w:pStyle w:val="TAL"/>
            </w:pPr>
            <w:r w:rsidRPr="00F4442C">
              <w:t>n/a</w:t>
            </w:r>
          </w:p>
        </w:tc>
        <w:tc>
          <w:tcPr>
            <w:tcW w:w="221" w:type="pct"/>
            <w:vAlign w:val="center"/>
          </w:tcPr>
          <w:p w14:paraId="0BD9CA41" w14:textId="77777777" w:rsidR="00ED591F" w:rsidRPr="00F4442C" w:rsidRDefault="00ED591F" w:rsidP="002260CC">
            <w:pPr>
              <w:pStyle w:val="TAC"/>
            </w:pPr>
          </w:p>
        </w:tc>
        <w:tc>
          <w:tcPr>
            <w:tcW w:w="589" w:type="pct"/>
            <w:vAlign w:val="center"/>
          </w:tcPr>
          <w:p w14:paraId="3D30E73F" w14:textId="77777777" w:rsidR="00ED591F" w:rsidRPr="00F4442C" w:rsidRDefault="00ED591F" w:rsidP="002260CC">
            <w:pPr>
              <w:pStyle w:val="TAC"/>
            </w:pPr>
          </w:p>
        </w:tc>
        <w:tc>
          <w:tcPr>
            <w:tcW w:w="737" w:type="pct"/>
            <w:vAlign w:val="center"/>
          </w:tcPr>
          <w:p w14:paraId="1824283E" w14:textId="77777777" w:rsidR="00ED591F" w:rsidRPr="00F4442C" w:rsidRDefault="00ED591F" w:rsidP="002260CC">
            <w:pPr>
              <w:pStyle w:val="TAL"/>
            </w:pPr>
            <w:r w:rsidRPr="00F4442C">
              <w:t>307 Temporary Redirect</w:t>
            </w:r>
          </w:p>
        </w:tc>
        <w:tc>
          <w:tcPr>
            <w:tcW w:w="2352" w:type="pct"/>
            <w:shd w:val="clear" w:color="auto" w:fill="auto"/>
            <w:vAlign w:val="center"/>
          </w:tcPr>
          <w:p w14:paraId="3E288985" w14:textId="77777777" w:rsidR="00ED591F" w:rsidRPr="00F4442C" w:rsidRDefault="00ED591F" w:rsidP="002260CC">
            <w:pPr>
              <w:pStyle w:val="TAL"/>
            </w:pPr>
            <w:r w:rsidRPr="00F4442C">
              <w:t>Temporary redirection.</w:t>
            </w:r>
          </w:p>
          <w:p w14:paraId="34309998" w14:textId="77777777" w:rsidR="00ED591F" w:rsidRPr="00F4442C" w:rsidRDefault="00ED591F" w:rsidP="002260CC">
            <w:pPr>
              <w:pStyle w:val="TAL"/>
            </w:pPr>
          </w:p>
          <w:p w14:paraId="478133BC" w14:textId="77777777" w:rsidR="00ED591F" w:rsidRPr="00F4442C" w:rsidRDefault="00ED591F" w:rsidP="002260CC">
            <w:pPr>
              <w:pStyle w:val="TAL"/>
            </w:pPr>
            <w:r w:rsidRPr="00F4442C">
              <w:t>The response shall include a Location header field containing an alternative URI of the resource located in an alternative NSCE Server.</w:t>
            </w:r>
          </w:p>
          <w:p w14:paraId="42AA9321" w14:textId="77777777" w:rsidR="00ED591F" w:rsidRPr="00F4442C" w:rsidRDefault="00ED591F" w:rsidP="002260CC">
            <w:pPr>
              <w:pStyle w:val="TAL"/>
            </w:pPr>
          </w:p>
          <w:p w14:paraId="24DB3F0B" w14:textId="77777777" w:rsidR="00ED591F" w:rsidRPr="00F4442C" w:rsidRDefault="00ED591F" w:rsidP="002260CC">
            <w:pPr>
              <w:pStyle w:val="TAL"/>
            </w:pPr>
            <w:r w:rsidRPr="00F4442C">
              <w:t>Redirection handling is described in clause 5.2.10 of 3GPP TS 29.122 [2].</w:t>
            </w:r>
          </w:p>
        </w:tc>
      </w:tr>
      <w:tr w:rsidR="00ED591F" w:rsidRPr="00F4442C" w14:paraId="553D2EB5" w14:textId="77777777" w:rsidTr="002260CC">
        <w:trPr>
          <w:jc w:val="center"/>
        </w:trPr>
        <w:tc>
          <w:tcPr>
            <w:tcW w:w="1101" w:type="pct"/>
            <w:shd w:val="clear" w:color="auto" w:fill="auto"/>
            <w:vAlign w:val="center"/>
          </w:tcPr>
          <w:p w14:paraId="61776581" w14:textId="77777777" w:rsidR="00ED591F" w:rsidRPr="00F4442C" w:rsidRDefault="00ED591F" w:rsidP="002260CC">
            <w:pPr>
              <w:pStyle w:val="TAL"/>
            </w:pPr>
            <w:r w:rsidRPr="00F4442C">
              <w:rPr>
                <w:lang w:eastAsia="zh-CN"/>
              </w:rPr>
              <w:t>n/a</w:t>
            </w:r>
          </w:p>
        </w:tc>
        <w:tc>
          <w:tcPr>
            <w:tcW w:w="221" w:type="pct"/>
            <w:vAlign w:val="center"/>
          </w:tcPr>
          <w:p w14:paraId="3C7DEACB" w14:textId="77777777" w:rsidR="00ED591F" w:rsidRPr="00F4442C" w:rsidRDefault="00ED591F" w:rsidP="002260CC">
            <w:pPr>
              <w:pStyle w:val="TAC"/>
            </w:pPr>
          </w:p>
        </w:tc>
        <w:tc>
          <w:tcPr>
            <w:tcW w:w="589" w:type="pct"/>
            <w:vAlign w:val="center"/>
          </w:tcPr>
          <w:p w14:paraId="45A53AEC" w14:textId="77777777" w:rsidR="00ED591F" w:rsidRPr="00F4442C" w:rsidRDefault="00ED591F" w:rsidP="002260CC">
            <w:pPr>
              <w:pStyle w:val="TAC"/>
            </w:pPr>
          </w:p>
        </w:tc>
        <w:tc>
          <w:tcPr>
            <w:tcW w:w="737" w:type="pct"/>
            <w:vAlign w:val="center"/>
          </w:tcPr>
          <w:p w14:paraId="6ED24D04" w14:textId="77777777" w:rsidR="00ED591F" w:rsidRPr="00F4442C" w:rsidRDefault="00ED591F" w:rsidP="002260CC">
            <w:pPr>
              <w:pStyle w:val="TAL"/>
            </w:pPr>
            <w:r w:rsidRPr="00F4442C">
              <w:t>308 Permanent Redirect</w:t>
            </w:r>
          </w:p>
        </w:tc>
        <w:tc>
          <w:tcPr>
            <w:tcW w:w="2352" w:type="pct"/>
            <w:shd w:val="clear" w:color="auto" w:fill="auto"/>
            <w:vAlign w:val="center"/>
          </w:tcPr>
          <w:p w14:paraId="14E19821" w14:textId="77777777" w:rsidR="00ED591F" w:rsidRPr="00F4442C" w:rsidRDefault="00ED591F" w:rsidP="002260CC">
            <w:pPr>
              <w:pStyle w:val="TAL"/>
            </w:pPr>
            <w:r w:rsidRPr="00F4442C">
              <w:t>Permanent redirection.</w:t>
            </w:r>
          </w:p>
          <w:p w14:paraId="2D95DF44" w14:textId="77777777" w:rsidR="00ED591F" w:rsidRPr="00F4442C" w:rsidRDefault="00ED591F" w:rsidP="002260CC">
            <w:pPr>
              <w:pStyle w:val="TAL"/>
            </w:pPr>
          </w:p>
          <w:p w14:paraId="69A2ECCC" w14:textId="77777777" w:rsidR="00ED591F" w:rsidRPr="00F4442C" w:rsidRDefault="00ED591F" w:rsidP="002260CC">
            <w:pPr>
              <w:pStyle w:val="TAL"/>
            </w:pPr>
            <w:r w:rsidRPr="00F4442C">
              <w:t>The response shall include a Location header field containing an alternative URI of the resource located in an alternative NSCE Server.</w:t>
            </w:r>
          </w:p>
          <w:p w14:paraId="2A6337AF" w14:textId="77777777" w:rsidR="00ED591F" w:rsidRPr="00F4442C" w:rsidRDefault="00ED591F" w:rsidP="002260CC">
            <w:pPr>
              <w:pStyle w:val="TAL"/>
            </w:pPr>
          </w:p>
          <w:p w14:paraId="3B5C0BCB" w14:textId="77777777" w:rsidR="00ED591F" w:rsidRPr="00F4442C" w:rsidRDefault="00ED591F" w:rsidP="002260CC">
            <w:pPr>
              <w:pStyle w:val="TAL"/>
            </w:pPr>
            <w:r w:rsidRPr="00F4442C">
              <w:t>Redirection handling is described in clause 5.2.10 of 3GPP TS 29.122 [2].</w:t>
            </w:r>
          </w:p>
        </w:tc>
      </w:tr>
      <w:tr w:rsidR="00ED591F" w:rsidRPr="00F4442C" w14:paraId="0CCB6DCC" w14:textId="77777777" w:rsidTr="002260CC">
        <w:trPr>
          <w:jc w:val="center"/>
        </w:trPr>
        <w:tc>
          <w:tcPr>
            <w:tcW w:w="1101" w:type="pct"/>
            <w:shd w:val="clear" w:color="auto" w:fill="auto"/>
            <w:vAlign w:val="center"/>
          </w:tcPr>
          <w:p w14:paraId="2735A5EE" w14:textId="77777777" w:rsidR="00ED591F" w:rsidRPr="00F4442C" w:rsidRDefault="00ED591F" w:rsidP="002260CC">
            <w:pPr>
              <w:pStyle w:val="TAL"/>
              <w:rPr>
                <w:lang w:eastAsia="zh-CN"/>
              </w:rPr>
            </w:pPr>
            <w:proofErr w:type="spellStart"/>
            <w:r w:rsidRPr="00F4442C">
              <w:t>ProblemDetails</w:t>
            </w:r>
            <w:proofErr w:type="spellEnd"/>
          </w:p>
        </w:tc>
        <w:tc>
          <w:tcPr>
            <w:tcW w:w="221" w:type="pct"/>
            <w:vAlign w:val="center"/>
          </w:tcPr>
          <w:p w14:paraId="502B5C93" w14:textId="77777777" w:rsidR="00ED591F" w:rsidRPr="00F4442C" w:rsidRDefault="00ED591F" w:rsidP="002260CC">
            <w:pPr>
              <w:pStyle w:val="TAC"/>
            </w:pPr>
            <w:r w:rsidRPr="00F4442C">
              <w:t>O</w:t>
            </w:r>
          </w:p>
        </w:tc>
        <w:tc>
          <w:tcPr>
            <w:tcW w:w="589" w:type="pct"/>
            <w:vAlign w:val="center"/>
          </w:tcPr>
          <w:p w14:paraId="2A8B4753" w14:textId="77777777" w:rsidR="00ED591F" w:rsidRPr="00F4442C" w:rsidRDefault="00ED591F" w:rsidP="002260CC">
            <w:pPr>
              <w:pStyle w:val="TAC"/>
            </w:pPr>
            <w:r w:rsidRPr="00F4442C">
              <w:t>0..1</w:t>
            </w:r>
          </w:p>
        </w:tc>
        <w:tc>
          <w:tcPr>
            <w:tcW w:w="737" w:type="pct"/>
            <w:vAlign w:val="center"/>
          </w:tcPr>
          <w:p w14:paraId="3C3BFF6A" w14:textId="77777777" w:rsidR="00ED591F" w:rsidRPr="00F4442C" w:rsidRDefault="00ED591F" w:rsidP="002260CC">
            <w:pPr>
              <w:pStyle w:val="TAL"/>
            </w:pPr>
            <w:r w:rsidRPr="00F4442C">
              <w:t>403 Forbidden</w:t>
            </w:r>
          </w:p>
        </w:tc>
        <w:tc>
          <w:tcPr>
            <w:tcW w:w="2352" w:type="pct"/>
            <w:shd w:val="clear" w:color="auto" w:fill="auto"/>
            <w:vAlign w:val="center"/>
          </w:tcPr>
          <w:p w14:paraId="64C24B30" w14:textId="77777777" w:rsidR="00ED591F" w:rsidRPr="00F4442C" w:rsidRDefault="00ED591F" w:rsidP="002260CC">
            <w:pPr>
              <w:pStyle w:val="TAL"/>
            </w:pPr>
            <w:r w:rsidRPr="00F4442C">
              <w:t>(NOTE 2)</w:t>
            </w:r>
          </w:p>
        </w:tc>
      </w:tr>
      <w:tr w:rsidR="00ED591F" w:rsidRPr="00F4442C" w14:paraId="0FFEA72D" w14:textId="77777777" w:rsidTr="002260CC">
        <w:trPr>
          <w:jc w:val="center"/>
        </w:trPr>
        <w:tc>
          <w:tcPr>
            <w:tcW w:w="5000" w:type="pct"/>
            <w:gridSpan w:val="5"/>
            <w:shd w:val="clear" w:color="auto" w:fill="auto"/>
            <w:vAlign w:val="center"/>
          </w:tcPr>
          <w:p w14:paraId="733FDA29" w14:textId="77777777" w:rsidR="00ED591F" w:rsidRPr="00F4442C" w:rsidRDefault="00ED591F" w:rsidP="002260CC">
            <w:pPr>
              <w:pStyle w:val="TAN"/>
            </w:pPr>
            <w:r w:rsidRPr="00F4442C">
              <w:t>NOTE 1:</w:t>
            </w:r>
            <w:r w:rsidRPr="00F4442C">
              <w:rPr>
                <w:noProof/>
              </w:rPr>
              <w:tab/>
              <w:t xml:space="preserve">The mandatory </w:t>
            </w:r>
            <w:r w:rsidRPr="00F4442C">
              <w:t>HTTP error status code for the HTTP PATCH method listed in table 5.2.6-1 of 3GPP TS 29.122 [2] shall also apply.</w:t>
            </w:r>
          </w:p>
          <w:p w14:paraId="73A159CB" w14:textId="77777777" w:rsidR="00ED591F" w:rsidRPr="00F4442C" w:rsidRDefault="00ED591F" w:rsidP="002260CC">
            <w:pPr>
              <w:pStyle w:val="TAN"/>
            </w:pPr>
            <w:r w:rsidRPr="00F4442C">
              <w:t>NOTE 2:</w:t>
            </w:r>
            <w:r w:rsidRPr="00F4442C">
              <w:tab/>
            </w:r>
            <w:r w:rsidRPr="00F4442C">
              <w:rPr>
                <w:rFonts w:cs="Arial"/>
                <w:szCs w:val="18"/>
              </w:rPr>
              <w:t>Failure causes are described in clause 6.4.7.</w:t>
            </w:r>
          </w:p>
        </w:tc>
      </w:tr>
    </w:tbl>
    <w:p w14:paraId="37602883" w14:textId="77777777" w:rsidR="00ED591F" w:rsidRPr="00F4442C" w:rsidRDefault="00ED591F" w:rsidP="00ED591F"/>
    <w:p w14:paraId="7EFF0825" w14:textId="77777777" w:rsidR="00ED591F" w:rsidRPr="00F4442C" w:rsidRDefault="00ED591F" w:rsidP="00ED591F">
      <w:pPr>
        <w:pStyle w:val="TH"/>
      </w:pPr>
      <w:r w:rsidRPr="00F4442C">
        <w:t>Table </w:t>
      </w:r>
      <w:r w:rsidRPr="00F4442C">
        <w:rPr>
          <w:noProof/>
          <w:lang w:eastAsia="zh-CN"/>
        </w:rPr>
        <w:t>6.4</w:t>
      </w:r>
      <w:r w:rsidRPr="00F4442C">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591F" w:rsidRPr="00F4442C" w14:paraId="0665DF3E" w14:textId="77777777" w:rsidTr="002260CC">
        <w:trPr>
          <w:jc w:val="center"/>
        </w:trPr>
        <w:tc>
          <w:tcPr>
            <w:tcW w:w="825" w:type="pct"/>
            <w:shd w:val="clear" w:color="auto" w:fill="C0C0C0"/>
            <w:vAlign w:val="center"/>
          </w:tcPr>
          <w:p w14:paraId="18E87C7D" w14:textId="77777777" w:rsidR="00ED591F" w:rsidRPr="00F4442C" w:rsidRDefault="00ED591F" w:rsidP="002260CC">
            <w:pPr>
              <w:pStyle w:val="TAH"/>
            </w:pPr>
            <w:r w:rsidRPr="00F4442C">
              <w:t>Name</w:t>
            </w:r>
          </w:p>
        </w:tc>
        <w:tc>
          <w:tcPr>
            <w:tcW w:w="732" w:type="pct"/>
            <w:shd w:val="clear" w:color="auto" w:fill="C0C0C0"/>
            <w:vAlign w:val="center"/>
          </w:tcPr>
          <w:p w14:paraId="29FC836E" w14:textId="77777777" w:rsidR="00ED591F" w:rsidRPr="00F4442C" w:rsidRDefault="00ED591F" w:rsidP="002260CC">
            <w:pPr>
              <w:pStyle w:val="TAH"/>
            </w:pPr>
            <w:r w:rsidRPr="00F4442C">
              <w:t>Data type</w:t>
            </w:r>
          </w:p>
        </w:tc>
        <w:tc>
          <w:tcPr>
            <w:tcW w:w="217" w:type="pct"/>
            <w:shd w:val="clear" w:color="auto" w:fill="C0C0C0"/>
            <w:vAlign w:val="center"/>
          </w:tcPr>
          <w:p w14:paraId="574AD964" w14:textId="77777777" w:rsidR="00ED591F" w:rsidRPr="00F4442C" w:rsidRDefault="00ED591F" w:rsidP="002260CC">
            <w:pPr>
              <w:pStyle w:val="TAH"/>
            </w:pPr>
            <w:r w:rsidRPr="00F4442C">
              <w:t>P</w:t>
            </w:r>
          </w:p>
        </w:tc>
        <w:tc>
          <w:tcPr>
            <w:tcW w:w="581" w:type="pct"/>
            <w:shd w:val="clear" w:color="auto" w:fill="C0C0C0"/>
            <w:vAlign w:val="center"/>
          </w:tcPr>
          <w:p w14:paraId="6D82C7A3" w14:textId="77777777" w:rsidR="00ED591F" w:rsidRPr="00F4442C" w:rsidRDefault="00ED591F" w:rsidP="002260CC">
            <w:pPr>
              <w:pStyle w:val="TAH"/>
            </w:pPr>
            <w:r w:rsidRPr="00F4442C">
              <w:t>Cardinality</w:t>
            </w:r>
          </w:p>
        </w:tc>
        <w:tc>
          <w:tcPr>
            <w:tcW w:w="2645" w:type="pct"/>
            <w:shd w:val="clear" w:color="auto" w:fill="C0C0C0"/>
            <w:vAlign w:val="center"/>
          </w:tcPr>
          <w:p w14:paraId="4D31B126" w14:textId="77777777" w:rsidR="00ED591F" w:rsidRPr="00F4442C" w:rsidRDefault="00ED591F" w:rsidP="002260CC">
            <w:pPr>
              <w:pStyle w:val="TAH"/>
            </w:pPr>
            <w:r w:rsidRPr="00F4442C">
              <w:t>Description</w:t>
            </w:r>
          </w:p>
        </w:tc>
      </w:tr>
      <w:tr w:rsidR="00ED591F" w:rsidRPr="00F4442C" w14:paraId="64A92DE5" w14:textId="77777777" w:rsidTr="002260CC">
        <w:trPr>
          <w:jc w:val="center"/>
        </w:trPr>
        <w:tc>
          <w:tcPr>
            <w:tcW w:w="825" w:type="pct"/>
            <w:shd w:val="clear" w:color="auto" w:fill="auto"/>
            <w:vAlign w:val="center"/>
          </w:tcPr>
          <w:p w14:paraId="0D31F83C" w14:textId="77777777" w:rsidR="00ED591F" w:rsidRPr="00F4442C" w:rsidRDefault="00ED591F" w:rsidP="002260CC">
            <w:pPr>
              <w:pStyle w:val="TAL"/>
            </w:pPr>
            <w:r w:rsidRPr="00F4442C">
              <w:t>Location</w:t>
            </w:r>
          </w:p>
        </w:tc>
        <w:tc>
          <w:tcPr>
            <w:tcW w:w="732" w:type="pct"/>
            <w:vAlign w:val="center"/>
          </w:tcPr>
          <w:p w14:paraId="510CDDCD" w14:textId="77777777" w:rsidR="00ED591F" w:rsidRPr="00F4442C" w:rsidRDefault="00ED591F" w:rsidP="002260CC">
            <w:pPr>
              <w:pStyle w:val="TAL"/>
            </w:pPr>
            <w:r w:rsidRPr="00F4442C">
              <w:t>string</w:t>
            </w:r>
          </w:p>
        </w:tc>
        <w:tc>
          <w:tcPr>
            <w:tcW w:w="217" w:type="pct"/>
            <w:vAlign w:val="center"/>
          </w:tcPr>
          <w:p w14:paraId="75A5F0AA" w14:textId="77777777" w:rsidR="00ED591F" w:rsidRPr="00F4442C" w:rsidRDefault="00ED591F" w:rsidP="002260CC">
            <w:pPr>
              <w:pStyle w:val="TAC"/>
            </w:pPr>
            <w:r w:rsidRPr="00F4442C">
              <w:t>M</w:t>
            </w:r>
          </w:p>
        </w:tc>
        <w:tc>
          <w:tcPr>
            <w:tcW w:w="581" w:type="pct"/>
            <w:vAlign w:val="center"/>
          </w:tcPr>
          <w:p w14:paraId="7A0E98E0" w14:textId="77777777" w:rsidR="00ED591F" w:rsidRPr="00F4442C" w:rsidRDefault="00ED591F" w:rsidP="002260CC">
            <w:pPr>
              <w:pStyle w:val="TAC"/>
            </w:pPr>
            <w:r w:rsidRPr="00F4442C">
              <w:t>1</w:t>
            </w:r>
          </w:p>
        </w:tc>
        <w:tc>
          <w:tcPr>
            <w:tcW w:w="2645" w:type="pct"/>
            <w:shd w:val="clear" w:color="auto" w:fill="auto"/>
            <w:vAlign w:val="center"/>
          </w:tcPr>
          <w:p w14:paraId="1D0BB19A" w14:textId="77777777" w:rsidR="00ED591F" w:rsidRPr="00F4442C" w:rsidRDefault="00ED591F" w:rsidP="002260CC">
            <w:pPr>
              <w:pStyle w:val="TAL"/>
            </w:pPr>
            <w:r w:rsidRPr="00F4442C">
              <w:t>Contains an alternative URI of the resource located in an alternative NSCE Server.</w:t>
            </w:r>
          </w:p>
        </w:tc>
      </w:tr>
    </w:tbl>
    <w:p w14:paraId="495298EF" w14:textId="77777777" w:rsidR="00ED591F" w:rsidRPr="00F4442C" w:rsidRDefault="00ED591F" w:rsidP="00ED591F"/>
    <w:p w14:paraId="00C1F480" w14:textId="77777777" w:rsidR="00ED591F" w:rsidRPr="00F4442C" w:rsidRDefault="00ED591F" w:rsidP="00ED591F">
      <w:pPr>
        <w:pStyle w:val="TH"/>
      </w:pPr>
      <w:r w:rsidRPr="00F4442C">
        <w:t>Table </w:t>
      </w:r>
      <w:r w:rsidRPr="00F4442C">
        <w:rPr>
          <w:noProof/>
          <w:lang w:eastAsia="zh-CN"/>
        </w:rPr>
        <w:t>6.4</w:t>
      </w:r>
      <w:r w:rsidRPr="00F4442C">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ED591F" w:rsidRPr="00F4442C" w14:paraId="28CB06BC" w14:textId="77777777" w:rsidTr="002260CC">
        <w:trPr>
          <w:jc w:val="center"/>
        </w:trPr>
        <w:tc>
          <w:tcPr>
            <w:tcW w:w="824" w:type="pct"/>
            <w:shd w:val="clear" w:color="auto" w:fill="C0C0C0"/>
            <w:vAlign w:val="center"/>
          </w:tcPr>
          <w:p w14:paraId="2BCD86A7" w14:textId="77777777" w:rsidR="00ED591F" w:rsidRPr="00F4442C" w:rsidRDefault="00ED591F" w:rsidP="002260CC">
            <w:pPr>
              <w:pStyle w:val="TAH"/>
            </w:pPr>
            <w:r w:rsidRPr="00F4442C">
              <w:t>Name</w:t>
            </w:r>
          </w:p>
        </w:tc>
        <w:tc>
          <w:tcPr>
            <w:tcW w:w="732" w:type="pct"/>
            <w:shd w:val="clear" w:color="auto" w:fill="C0C0C0"/>
            <w:vAlign w:val="center"/>
          </w:tcPr>
          <w:p w14:paraId="06B37855" w14:textId="77777777" w:rsidR="00ED591F" w:rsidRPr="00F4442C" w:rsidRDefault="00ED591F" w:rsidP="002260CC">
            <w:pPr>
              <w:pStyle w:val="TAH"/>
            </w:pPr>
            <w:r w:rsidRPr="00F4442C">
              <w:t>Data type</w:t>
            </w:r>
          </w:p>
        </w:tc>
        <w:tc>
          <w:tcPr>
            <w:tcW w:w="217" w:type="pct"/>
            <w:shd w:val="clear" w:color="auto" w:fill="C0C0C0"/>
            <w:vAlign w:val="center"/>
          </w:tcPr>
          <w:p w14:paraId="2E1C14AF" w14:textId="77777777" w:rsidR="00ED591F" w:rsidRPr="00F4442C" w:rsidRDefault="00ED591F" w:rsidP="002260CC">
            <w:pPr>
              <w:pStyle w:val="TAH"/>
            </w:pPr>
            <w:r w:rsidRPr="00F4442C">
              <w:t>P</w:t>
            </w:r>
          </w:p>
        </w:tc>
        <w:tc>
          <w:tcPr>
            <w:tcW w:w="581" w:type="pct"/>
            <w:shd w:val="clear" w:color="auto" w:fill="C0C0C0"/>
            <w:vAlign w:val="center"/>
          </w:tcPr>
          <w:p w14:paraId="06523776" w14:textId="77777777" w:rsidR="00ED591F" w:rsidRPr="00F4442C" w:rsidRDefault="00ED591F" w:rsidP="002260CC">
            <w:pPr>
              <w:pStyle w:val="TAH"/>
            </w:pPr>
            <w:r w:rsidRPr="00F4442C">
              <w:t>Cardinality</w:t>
            </w:r>
          </w:p>
        </w:tc>
        <w:tc>
          <w:tcPr>
            <w:tcW w:w="2645" w:type="pct"/>
            <w:shd w:val="clear" w:color="auto" w:fill="C0C0C0"/>
            <w:vAlign w:val="center"/>
          </w:tcPr>
          <w:p w14:paraId="1B265657" w14:textId="77777777" w:rsidR="00ED591F" w:rsidRPr="00F4442C" w:rsidRDefault="00ED591F" w:rsidP="002260CC">
            <w:pPr>
              <w:pStyle w:val="TAH"/>
            </w:pPr>
            <w:r w:rsidRPr="00F4442C">
              <w:t>Description</w:t>
            </w:r>
          </w:p>
        </w:tc>
      </w:tr>
      <w:tr w:rsidR="00ED591F" w:rsidRPr="00F4442C" w14:paraId="3BCD8A43" w14:textId="77777777" w:rsidTr="002260CC">
        <w:trPr>
          <w:jc w:val="center"/>
        </w:trPr>
        <w:tc>
          <w:tcPr>
            <w:tcW w:w="824" w:type="pct"/>
            <w:shd w:val="clear" w:color="auto" w:fill="auto"/>
            <w:vAlign w:val="center"/>
          </w:tcPr>
          <w:p w14:paraId="0FCE2232" w14:textId="77777777" w:rsidR="00ED591F" w:rsidRPr="00F4442C" w:rsidRDefault="00ED591F" w:rsidP="002260CC">
            <w:pPr>
              <w:pStyle w:val="TAL"/>
            </w:pPr>
            <w:r w:rsidRPr="00F4442C">
              <w:t>Location</w:t>
            </w:r>
          </w:p>
        </w:tc>
        <w:tc>
          <w:tcPr>
            <w:tcW w:w="732" w:type="pct"/>
            <w:vAlign w:val="center"/>
          </w:tcPr>
          <w:p w14:paraId="7202835C" w14:textId="77777777" w:rsidR="00ED591F" w:rsidRPr="00F4442C" w:rsidRDefault="00ED591F" w:rsidP="002260CC">
            <w:pPr>
              <w:pStyle w:val="TAL"/>
            </w:pPr>
            <w:r w:rsidRPr="00F4442C">
              <w:t>string</w:t>
            </w:r>
          </w:p>
        </w:tc>
        <w:tc>
          <w:tcPr>
            <w:tcW w:w="217" w:type="pct"/>
            <w:vAlign w:val="center"/>
          </w:tcPr>
          <w:p w14:paraId="6576428A" w14:textId="77777777" w:rsidR="00ED591F" w:rsidRPr="00F4442C" w:rsidRDefault="00ED591F" w:rsidP="002260CC">
            <w:pPr>
              <w:pStyle w:val="TAC"/>
            </w:pPr>
            <w:r w:rsidRPr="00F4442C">
              <w:t>M</w:t>
            </w:r>
          </w:p>
        </w:tc>
        <w:tc>
          <w:tcPr>
            <w:tcW w:w="581" w:type="pct"/>
            <w:vAlign w:val="center"/>
          </w:tcPr>
          <w:p w14:paraId="04E38FC3" w14:textId="77777777" w:rsidR="00ED591F" w:rsidRPr="00F4442C" w:rsidRDefault="00ED591F" w:rsidP="002260CC">
            <w:pPr>
              <w:pStyle w:val="TAC"/>
            </w:pPr>
            <w:r w:rsidRPr="00F4442C">
              <w:t>1</w:t>
            </w:r>
          </w:p>
        </w:tc>
        <w:tc>
          <w:tcPr>
            <w:tcW w:w="2645" w:type="pct"/>
            <w:shd w:val="clear" w:color="auto" w:fill="auto"/>
            <w:vAlign w:val="center"/>
          </w:tcPr>
          <w:p w14:paraId="290EE756" w14:textId="77777777" w:rsidR="00ED591F" w:rsidRPr="00F4442C" w:rsidRDefault="00ED591F" w:rsidP="002260CC">
            <w:pPr>
              <w:pStyle w:val="TAL"/>
            </w:pPr>
            <w:r w:rsidRPr="00F4442C">
              <w:t>Contains an alternative URI of the resource located in an alternative NSCE Server.</w:t>
            </w:r>
          </w:p>
        </w:tc>
      </w:tr>
    </w:tbl>
    <w:p w14:paraId="573DF2C5" w14:textId="77777777" w:rsidR="00ED591F" w:rsidRPr="00F4442C" w:rsidRDefault="00ED591F" w:rsidP="00ED591F"/>
    <w:p w14:paraId="7E9765E0" w14:textId="77777777" w:rsidR="00ED591F" w:rsidRPr="005F65D5" w:rsidRDefault="00ED591F" w:rsidP="00ED591F">
      <w:pPr>
        <w:pStyle w:val="6"/>
      </w:pPr>
      <w:bookmarkStart w:id="855" w:name="_Toc144024249"/>
      <w:bookmarkStart w:id="856" w:name="_Toc144459681"/>
      <w:bookmarkStart w:id="857" w:name="_Toc151743197"/>
      <w:bookmarkStart w:id="858" w:name="_Toc151743662"/>
      <w:r w:rsidRPr="005F65D5">
        <w:t>6.4.3.3.3.4</w:t>
      </w:r>
      <w:r w:rsidRPr="005F65D5">
        <w:tab/>
        <w:t>DELETE</w:t>
      </w:r>
      <w:bookmarkEnd w:id="851"/>
      <w:bookmarkEnd w:id="852"/>
      <w:bookmarkEnd w:id="853"/>
      <w:bookmarkEnd w:id="854"/>
      <w:bookmarkEnd w:id="855"/>
      <w:bookmarkEnd w:id="856"/>
      <w:bookmarkEnd w:id="857"/>
      <w:bookmarkEnd w:id="858"/>
    </w:p>
    <w:p w14:paraId="112C3B50" w14:textId="77777777" w:rsidR="00ED591F" w:rsidRPr="00F4442C" w:rsidRDefault="00ED591F" w:rsidP="00ED591F">
      <w:pPr>
        <w:rPr>
          <w:noProof/>
          <w:lang w:eastAsia="zh-CN"/>
        </w:rPr>
      </w:pPr>
      <w:r w:rsidRPr="00F4442C">
        <w:rPr>
          <w:noProof/>
          <w:lang w:eastAsia="zh-CN"/>
        </w:rPr>
        <w:lastRenderedPageBreak/>
        <w:t xml:space="preserve">The HTTP DELETE method allows a service consumer to request the deletion of an existing </w:t>
      </w:r>
      <w:r w:rsidRPr="00F4442C">
        <w:t>"Individual Policy Provisioning" resource at the NSCE Server</w:t>
      </w:r>
      <w:r w:rsidRPr="00F4442C">
        <w:rPr>
          <w:noProof/>
          <w:lang w:eastAsia="zh-CN"/>
        </w:rPr>
        <w:t>.</w:t>
      </w:r>
    </w:p>
    <w:p w14:paraId="68EC2621" w14:textId="77777777" w:rsidR="00ED591F" w:rsidRPr="00F4442C" w:rsidRDefault="00ED591F" w:rsidP="00ED591F">
      <w:pPr>
        <w:pStyle w:val="EditorsNote"/>
      </w:pPr>
      <w:r w:rsidRPr="00F4442C">
        <w:t>Editor's Note:</w:t>
      </w:r>
      <w:r w:rsidRPr="00F4442C">
        <w:tab/>
        <w:t>The full definition of this operation and whether a resource custom operation is more appropriate to support it is FFS.</w:t>
      </w:r>
    </w:p>
    <w:p w14:paraId="467FB76D" w14:textId="77777777" w:rsidR="00ED591F" w:rsidRPr="00F4442C" w:rsidRDefault="00ED591F" w:rsidP="00ED591F">
      <w:r w:rsidRPr="00F4442C">
        <w:t>This method shall support the URI query parameters specified in table </w:t>
      </w:r>
      <w:r w:rsidRPr="00F4442C">
        <w:rPr>
          <w:noProof/>
          <w:lang w:eastAsia="zh-CN"/>
        </w:rPr>
        <w:t>6.4</w:t>
      </w:r>
      <w:r w:rsidRPr="00F4442C">
        <w:t>.3.3.3.4-1.</w:t>
      </w:r>
    </w:p>
    <w:p w14:paraId="2CAC989B" w14:textId="77777777" w:rsidR="00ED591F" w:rsidRPr="00F4442C" w:rsidRDefault="00ED591F" w:rsidP="00ED591F">
      <w:pPr>
        <w:pStyle w:val="TH"/>
        <w:rPr>
          <w:rFonts w:cs="Arial"/>
        </w:rPr>
      </w:pPr>
      <w:r w:rsidRPr="00F4442C">
        <w:t>Table </w:t>
      </w:r>
      <w:r w:rsidRPr="00F4442C">
        <w:rPr>
          <w:noProof/>
          <w:lang w:eastAsia="zh-CN"/>
        </w:rPr>
        <w:t>6.4</w:t>
      </w:r>
      <w:r w:rsidRPr="00F4442C">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D591F" w:rsidRPr="00F4442C" w14:paraId="32C3AC36" w14:textId="77777777" w:rsidTr="002260CC">
        <w:trPr>
          <w:jc w:val="center"/>
        </w:trPr>
        <w:tc>
          <w:tcPr>
            <w:tcW w:w="825" w:type="pct"/>
            <w:tcBorders>
              <w:bottom w:val="single" w:sz="6" w:space="0" w:color="auto"/>
            </w:tcBorders>
            <w:shd w:val="clear" w:color="auto" w:fill="C0C0C0"/>
            <w:vAlign w:val="center"/>
          </w:tcPr>
          <w:p w14:paraId="74673B23" w14:textId="77777777" w:rsidR="00ED591F" w:rsidRPr="00F4442C" w:rsidRDefault="00ED591F" w:rsidP="002260CC">
            <w:pPr>
              <w:pStyle w:val="TAH"/>
            </w:pPr>
            <w:r w:rsidRPr="00F4442C">
              <w:t>Name</w:t>
            </w:r>
          </w:p>
        </w:tc>
        <w:tc>
          <w:tcPr>
            <w:tcW w:w="731" w:type="pct"/>
            <w:tcBorders>
              <w:bottom w:val="single" w:sz="6" w:space="0" w:color="auto"/>
            </w:tcBorders>
            <w:shd w:val="clear" w:color="auto" w:fill="C0C0C0"/>
            <w:vAlign w:val="center"/>
          </w:tcPr>
          <w:p w14:paraId="37549CD6" w14:textId="77777777" w:rsidR="00ED591F" w:rsidRPr="00F4442C" w:rsidRDefault="00ED591F" w:rsidP="002260CC">
            <w:pPr>
              <w:pStyle w:val="TAH"/>
            </w:pPr>
            <w:r w:rsidRPr="00F4442C">
              <w:t>Data type</w:t>
            </w:r>
          </w:p>
        </w:tc>
        <w:tc>
          <w:tcPr>
            <w:tcW w:w="215" w:type="pct"/>
            <w:tcBorders>
              <w:bottom w:val="single" w:sz="6" w:space="0" w:color="auto"/>
            </w:tcBorders>
            <w:shd w:val="clear" w:color="auto" w:fill="C0C0C0"/>
            <w:vAlign w:val="center"/>
          </w:tcPr>
          <w:p w14:paraId="44117F9B" w14:textId="77777777" w:rsidR="00ED591F" w:rsidRPr="00F4442C" w:rsidRDefault="00ED591F" w:rsidP="002260CC">
            <w:pPr>
              <w:pStyle w:val="TAH"/>
            </w:pPr>
            <w:r w:rsidRPr="00F4442C">
              <w:t>P</w:t>
            </w:r>
          </w:p>
        </w:tc>
        <w:tc>
          <w:tcPr>
            <w:tcW w:w="580" w:type="pct"/>
            <w:tcBorders>
              <w:bottom w:val="single" w:sz="6" w:space="0" w:color="auto"/>
            </w:tcBorders>
            <w:shd w:val="clear" w:color="auto" w:fill="C0C0C0"/>
            <w:vAlign w:val="center"/>
          </w:tcPr>
          <w:p w14:paraId="6E592A2F" w14:textId="77777777" w:rsidR="00ED591F" w:rsidRPr="00F4442C" w:rsidRDefault="00ED591F" w:rsidP="002260CC">
            <w:pPr>
              <w:pStyle w:val="TAH"/>
            </w:pPr>
            <w:r w:rsidRPr="00F4442C">
              <w:t>Cardinality</w:t>
            </w:r>
          </w:p>
        </w:tc>
        <w:tc>
          <w:tcPr>
            <w:tcW w:w="1852" w:type="pct"/>
            <w:tcBorders>
              <w:bottom w:val="single" w:sz="6" w:space="0" w:color="auto"/>
            </w:tcBorders>
            <w:shd w:val="clear" w:color="auto" w:fill="C0C0C0"/>
            <w:vAlign w:val="center"/>
          </w:tcPr>
          <w:p w14:paraId="6DB434D9" w14:textId="77777777" w:rsidR="00ED591F" w:rsidRPr="00F4442C" w:rsidRDefault="00ED591F" w:rsidP="002260CC">
            <w:pPr>
              <w:pStyle w:val="TAH"/>
            </w:pPr>
            <w:r w:rsidRPr="00F4442C">
              <w:t>Description</w:t>
            </w:r>
          </w:p>
        </w:tc>
        <w:tc>
          <w:tcPr>
            <w:tcW w:w="796" w:type="pct"/>
            <w:tcBorders>
              <w:bottom w:val="single" w:sz="6" w:space="0" w:color="auto"/>
            </w:tcBorders>
            <w:shd w:val="clear" w:color="auto" w:fill="C0C0C0"/>
            <w:vAlign w:val="center"/>
          </w:tcPr>
          <w:p w14:paraId="355C58B3" w14:textId="77777777" w:rsidR="00ED591F" w:rsidRPr="00F4442C" w:rsidRDefault="00ED591F" w:rsidP="002260CC">
            <w:pPr>
              <w:pStyle w:val="TAH"/>
            </w:pPr>
            <w:r w:rsidRPr="00F4442C">
              <w:t>Applicability</w:t>
            </w:r>
          </w:p>
        </w:tc>
      </w:tr>
      <w:tr w:rsidR="00ED591F" w:rsidRPr="00F4442C" w14:paraId="1CDD6815" w14:textId="77777777" w:rsidTr="002260CC">
        <w:trPr>
          <w:jc w:val="center"/>
        </w:trPr>
        <w:tc>
          <w:tcPr>
            <w:tcW w:w="825" w:type="pct"/>
            <w:tcBorders>
              <w:top w:val="single" w:sz="6" w:space="0" w:color="auto"/>
            </w:tcBorders>
            <w:shd w:val="clear" w:color="auto" w:fill="auto"/>
            <w:vAlign w:val="center"/>
          </w:tcPr>
          <w:p w14:paraId="17B25DA6" w14:textId="77777777" w:rsidR="00ED591F" w:rsidRPr="00F4442C" w:rsidRDefault="00ED591F" w:rsidP="002260CC">
            <w:pPr>
              <w:pStyle w:val="TAL"/>
            </w:pPr>
            <w:r w:rsidRPr="00F4442C">
              <w:t>n/a</w:t>
            </w:r>
          </w:p>
        </w:tc>
        <w:tc>
          <w:tcPr>
            <w:tcW w:w="731" w:type="pct"/>
            <w:tcBorders>
              <w:top w:val="single" w:sz="6" w:space="0" w:color="auto"/>
            </w:tcBorders>
            <w:vAlign w:val="center"/>
          </w:tcPr>
          <w:p w14:paraId="30BF6E77" w14:textId="77777777" w:rsidR="00ED591F" w:rsidRPr="00F4442C" w:rsidRDefault="00ED591F" w:rsidP="002260CC">
            <w:pPr>
              <w:pStyle w:val="TAL"/>
            </w:pPr>
          </w:p>
        </w:tc>
        <w:tc>
          <w:tcPr>
            <w:tcW w:w="215" w:type="pct"/>
            <w:tcBorders>
              <w:top w:val="single" w:sz="6" w:space="0" w:color="auto"/>
            </w:tcBorders>
            <w:vAlign w:val="center"/>
          </w:tcPr>
          <w:p w14:paraId="3AFD97CF" w14:textId="77777777" w:rsidR="00ED591F" w:rsidRPr="00F4442C" w:rsidRDefault="00ED591F" w:rsidP="002260CC">
            <w:pPr>
              <w:pStyle w:val="TAC"/>
            </w:pPr>
          </w:p>
        </w:tc>
        <w:tc>
          <w:tcPr>
            <w:tcW w:w="580" w:type="pct"/>
            <w:tcBorders>
              <w:top w:val="single" w:sz="6" w:space="0" w:color="auto"/>
            </w:tcBorders>
            <w:vAlign w:val="center"/>
          </w:tcPr>
          <w:p w14:paraId="2DB5AC1A" w14:textId="77777777" w:rsidR="00ED591F" w:rsidRPr="00F4442C" w:rsidRDefault="00ED591F" w:rsidP="002260CC">
            <w:pPr>
              <w:pStyle w:val="TAC"/>
            </w:pPr>
          </w:p>
        </w:tc>
        <w:tc>
          <w:tcPr>
            <w:tcW w:w="1852" w:type="pct"/>
            <w:tcBorders>
              <w:top w:val="single" w:sz="6" w:space="0" w:color="auto"/>
            </w:tcBorders>
            <w:shd w:val="clear" w:color="auto" w:fill="auto"/>
            <w:vAlign w:val="center"/>
          </w:tcPr>
          <w:p w14:paraId="2D983B5C" w14:textId="77777777" w:rsidR="00ED591F" w:rsidRPr="00F4442C" w:rsidRDefault="00ED591F" w:rsidP="002260CC">
            <w:pPr>
              <w:pStyle w:val="TAL"/>
            </w:pPr>
          </w:p>
        </w:tc>
        <w:tc>
          <w:tcPr>
            <w:tcW w:w="796" w:type="pct"/>
            <w:tcBorders>
              <w:top w:val="single" w:sz="6" w:space="0" w:color="auto"/>
            </w:tcBorders>
            <w:vAlign w:val="center"/>
          </w:tcPr>
          <w:p w14:paraId="442A1110" w14:textId="77777777" w:rsidR="00ED591F" w:rsidRPr="00F4442C" w:rsidRDefault="00ED591F" w:rsidP="002260CC">
            <w:pPr>
              <w:pStyle w:val="TAL"/>
            </w:pPr>
          </w:p>
        </w:tc>
      </w:tr>
    </w:tbl>
    <w:p w14:paraId="74EEBC3A" w14:textId="77777777" w:rsidR="00ED591F" w:rsidRPr="00F4442C" w:rsidRDefault="00ED591F" w:rsidP="00ED591F"/>
    <w:p w14:paraId="05B7EBAB" w14:textId="77777777" w:rsidR="00ED591F" w:rsidRPr="00F4442C" w:rsidRDefault="00ED591F" w:rsidP="00ED591F">
      <w:r w:rsidRPr="00F4442C">
        <w:t>This method shall support the request data structures specified in table </w:t>
      </w:r>
      <w:r w:rsidRPr="00F4442C">
        <w:rPr>
          <w:noProof/>
          <w:lang w:eastAsia="zh-CN"/>
        </w:rPr>
        <w:t>6.4</w:t>
      </w:r>
      <w:r w:rsidRPr="00F4442C">
        <w:t>.3.3.3.4-2 and the response data structures and response codes specified in table </w:t>
      </w:r>
      <w:r w:rsidRPr="00F4442C">
        <w:rPr>
          <w:noProof/>
          <w:lang w:eastAsia="zh-CN"/>
        </w:rPr>
        <w:t>6.4</w:t>
      </w:r>
      <w:r w:rsidRPr="00F4442C">
        <w:t>.3.3.3.4-3.</w:t>
      </w:r>
    </w:p>
    <w:p w14:paraId="7BD8B67D" w14:textId="77777777" w:rsidR="00ED591F" w:rsidRPr="00F4442C" w:rsidRDefault="00ED591F" w:rsidP="00ED591F">
      <w:pPr>
        <w:pStyle w:val="TH"/>
      </w:pPr>
      <w:r w:rsidRPr="00F4442C">
        <w:t>Table </w:t>
      </w:r>
      <w:r w:rsidRPr="00F4442C">
        <w:rPr>
          <w:noProof/>
          <w:lang w:eastAsia="zh-CN"/>
        </w:rPr>
        <w:t>6.4</w:t>
      </w:r>
      <w:r w:rsidRPr="00F4442C">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ED591F" w:rsidRPr="00F4442C" w14:paraId="207DE031" w14:textId="77777777" w:rsidTr="002260CC">
        <w:trPr>
          <w:jc w:val="center"/>
        </w:trPr>
        <w:tc>
          <w:tcPr>
            <w:tcW w:w="1696" w:type="dxa"/>
            <w:tcBorders>
              <w:bottom w:val="single" w:sz="6" w:space="0" w:color="auto"/>
            </w:tcBorders>
            <w:shd w:val="clear" w:color="auto" w:fill="C0C0C0"/>
            <w:vAlign w:val="center"/>
          </w:tcPr>
          <w:p w14:paraId="43DDE287" w14:textId="77777777" w:rsidR="00ED591F" w:rsidRPr="00F4442C" w:rsidRDefault="00ED591F" w:rsidP="002260CC">
            <w:pPr>
              <w:pStyle w:val="TAH"/>
            </w:pPr>
            <w:r w:rsidRPr="00F4442C">
              <w:t>Data type</w:t>
            </w:r>
          </w:p>
        </w:tc>
        <w:tc>
          <w:tcPr>
            <w:tcW w:w="426" w:type="dxa"/>
            <w:tcBorders>
              <w:bottom w:val="single" w:sz="6" w:space="0" w:color="auto"/>
            </w:tcBorders>
            <w:shd w:val="clear" w:color="auto" w:fill="C0C0C0"/>
            <w:vAlign w:val="center"/>
          </w:tcPr>
          <w:p w14:paraId="32483E78" w14:textId="77777777" w:rsidR="00ED591F" w:rsidRPr="00F4442C" w:rsidRDefault="00ED591F" w:rsidP="002260CC">
            <w:pPr>
              <w:pStyle w:val="TAH"/>
            </w:pPr>
            <w:r w:rsidRPr="00F4442C">
              <w:t>P</w:t>
            </w:r>
          </w:p>
        </w:tc>
        <w:tc>
          <w:tcPr>
            <w:tcW w:w="1160" w:type="dxa"/>
            <w:tcBorders>
              <w:bottom w:val="single" w:sz="6" w:space="0" w:color="auto"/>
            </w:tcBorders>
            <w:shd w:val="clear" w:color="auto" w:fill="C0C0C0"/>
            <w:vAlign w:val="center"/>
          </w:tcPr>
          <w:p w14:paraId="18914AE0" w14:textId="77777777" w:rsidR="00ED591F" w:rsidRPr="00F4442C" w:rsidRDefault="00ED591F" w:rsidP="002260CC">
            <w:pPr>
              <w:pStyle w:val="TAH"/>
            </w:pPr>
            <w:r w:rsidRPr="00F4442C">
              <w:t>Cardinality</w:t>
            </w:r>
          </w:p>
        </w:tc>
        <w:tc>
          <w:tcPr>
            <w:tcW w:w="6345" w:type="dxa"/>
            <w:tcBorders>
              <w:bottom w:val="single" w:sz="6" w:space="0" w:color="auto"/>
            </w:tcBorders>
            <w:shd w:val="clear" w:color="auto" w:fill="C0C0C0"/>
            <w:vAlign w:val="center"/>
          </w:tcPr>
          <w:p w14:paraId="18F23F94" w14:textId="77777777" w:rsidR="00ED591F" w:rsidRPr="00F4442C" w:rsidRDefault="00ED591F" w:rsidP="002260CC">
            <w:pPr>
              <w:pStyle w:val="TAH"/>
            </w:pPr>
            <w:r w:rsidRPr="00F4442C">
              <w:t>Description</w:t>
            </w:r>
          </w:p>
        </w:tc>
      </w:tr>
      <w:tr w:rsidR="00ED591F" w:rsidRPr="00F4442C" w14:paraId="6B0E8660" w14:textId="77777777" w:rsidTr="002260CC">
        <w:trPr>
          <w:jc w:val="center"/>
        </w:trPr>
        <w:tc>
          <w:tcPr>
            <w:tcW w:w="1696" w:type="dxa"/>
            <w:tcBorders>
              <w:top w:val="single" w:sz="6" w:space="0" w:color="auto"/>
            </w:tcBorders>
            <w:shd w:val="clear" w:color="auto" w:fill="auto"/>
            <w:vAlign w:val="center"/>
          </w:tcPr>
          <w:p w14:paraId="180E7FF6" w14:textId="77777777" w:rsidR="00ED591F" w:rsidRPr="00F4442C" w:rsidRDefault="00ED591F" w:rsidP="002260CC">
            <w:pPr>
              <w:pStyle w:val="TAL"/>
            </w:pPr>
            <w:r w:rsidRPr="00F4442C">
              <w:t>n/a</w:t>
            </w:r>
          </w:p>
        </w:tc>
        <w:tc>
          <w:tcPr>
            <w:tcW w:w="426" w:type="dxa"/>
            <w:tcBorders>
              <w:top w:val="single" w:sz="6" w:space="0" w:color="auto"/>
            </w:tcBorders>
            <w:vAlign w:val="center"/>
          </w:tcPr>
          <w:p w14:paraId="7F4FB0C4" w14:textId="77777777" w:rsidR="00ED591F" w:rsidRPr="00F4442C" w:rsidRDefault="00ED591F" w:rsidP="002260CC">
            <w:pPr>
              <w:pStyle w:val="TAC"/>
            </w:pPr>
          </w:p>
        </w:tc>
        <w:tc>
          <w:tcPr>
            <w:tcW w:w="1160" w:type="dxa"/>
            <w:tcBorders>
              <w:top w:val="single" w:sz="6" w:space="0" w:color="auto"/>
            </w:tcBorders>
            <w:vAlign w:val="center"/>
          </w:tcPr>
          <w:p w14:paraId="2F3D5C72" w14:textId="77777777" w:rsidR="00ED591F" w:rsidRPr="00F4442C" w:rsidRDefault="00ED591F" w:rsidP="002260CC">
            <w:pPr>
              <w:pStyle w:val="TAC"/>
            </w:pPr>
          </w:p>
        </w:tc>
        <w:tc>
          <w:tcPr>
            <w:tcW w:w="6345" w:type="dxa"/>
            <w:tcBorders>
              <w:top w:val="single" w:sz="6" w:space="0" w:color="auto"/>
            </w:tcBorders>
            <w:shd w:val="clear" w:color="auto" w:fill="auto"/>
            <w:vAlign w:val="center"/>
          </w:tcPr>
          <w:p w14:paraId="60104406" w14:textId="77777777" w:rsidR="00ED591F" w:rsidRPr="00F4442C" w:rsidRDefault="00ED591F" w:rsidP="002260CC">
            <w:pPr>
              <w:pStyle w:val="TAL"/>
            </w:pPr>
          </w:p>
        </w:tc>
      </w:tr>
    </w:tbl>
    <w:p w14:paraId="2745F5CE" w14:textId="77777777" w:rsidR="00ED591F" w:rsidRPr="00F4442C" w:rsidRDefault="00ED591F" w:rsidP="00ED591F"/>
    <w:p w14:paraId="41F3AD16" w14:textId="77777777" w:rsidR="00ED591F" w:rsidRPr="00F4442C" w:rsidRDefault="00ED591F" w:rsidP="00ED591F">
      <w:pPr>
        <w:pStyle w:val="TH"/>
      </w:pPr>
      <w:r w:rsidRPr="00F4442C">
        <w:t>Table </w:t>
      </w:r>
      <w:r w:rsidRPr="00F4442C">
        <w:rPr>
          <w:noProof/>
          <w:lang w:eastAsia="zh-CN"/>
        </w:rPr>
        <w:t>6.4</w:t>
      </w:r>
      <w:r w:rsidRPr="00F4442C">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ED591F" w:rsidRPr="00F4442C" w14:paraId="42771042" w14:textId="77777777" w:rsidTr="002260CC">
        <w:trPr>
          <w:jc w:val="center"/>
        </w:trPr>
        <w:tc>
          <w:tcPr>
            <w:tcW w:w="881" w:type="pct"/>
            <w:tcBorders>
              <w:bottom w:val="single" w:sz="6" w:space="0" w:color="auto"/>
            </w:tcBorders>
            <w:shd w:val="clear" w:color="auto" w:fill="C0C0C0"/>
            <w:vAlign w:val="center"/>
          </w:tcPr>
          <w:p w14:paraId="3C44093F" w14:textId="77777777" w:rsidR="00ED591F" w:rsidRPr="00F4442C" w:rsidRDefault="00ED591F" w:rsidP="002260CC">
            <w:pPr>
              <w:pStyle w:val="TAH"/>
            </w:pPr>
            <w:r w:rsidRPr="00F4442C">
              <w:t>Data type</w:t>
            </w:r>
          </w:p>
        </w:tc>
        <w:tc>
          <w:tcPr>
            <w:tcW w:w="221" w:type="pct"/>
            <w:tcBorders>
              <w:bottom w:val="single" w:sz="6" w:space="0" w:color="auto"/>
            </w:tcBorders>
            <w:shd w:val="clear" w:color="auto" w:fill="C0C0C0"/>
            <w:vAlign w:val="center"/>
          </w:tcPr>
          <w:p w14:paraId="19239114" w14:textId="77777777" w:rsidR="00ED591F" w:rsidRPr="00F4442C" w:rsidRDefault="00ED591F" w:rsidP="002260CC">
            <w:pPr>
              <w:pStyle w:val="TAH"/>
            </w:pPr>
            <w:r w:rsidRPr="00F4442C">
              <w:t>P</w:t>
            </w:r>
          </w:p>
        </w:tc>
        <w:tc>
          <w:tcPr>
            <w:tcW w:w="597" w:type="pct"/>
            <w:tcBorders>
              <w:bottom w:val="single" w:sz="6" w:space="0" w:color="auto"/>
            </w:tcBorders>
            <w:shd w:val="clear" w:color="auto" w:fill="C0C0C0"/>
            <w:vAlign w:val="center"/>
          </w:tcPr>
          <w:p w14:paraId="048161EB" w14:textId="77777777" w:rsidR="00ED591F" w:rsidRPr="00F4442C" w:rsidRDefault="00ED591F" w:rsidP="002260CC">
            <w:pPr>
              <w:pStyle w:val="TAH"/>
            </w:pPr>
            <w:r w:rsidRPr="00F4442C">
              <w:t>Cardinality</w:t>
            </w:r>
          </w:p>
        </w:tc>
        <w:tc>
          <w:tcPr>
            <w:tcW w:w="728" w:type="pct"/>
            <w:tcBorders>
              <w:bottom w:val="single" w:sz="6" w:space="0" w:color="auto"/>
            </w:tcBorders>
            <w:shd w:val="clear" w:color="auto" w:fill="C0C0C0"/>
            <w:vAlign w:val="center"/>
          </w:tcPr>
          <w:p w14:paraId="729629F1" w14:textId="77777777" w:rsidR="00ED591F" w:rsidRPr="00F4442C" w:rsidRDefault="00ED591F" w:rsidP="002260CC">
            <w:pPr>
              <w:pStyle w:val="TAH"/>
            </w:pPr>
            <w:r w:rsidRPr="00F4442C">
              <w:t>Response</w:t>
            </w:r>
          </w:p>
          <w:p w14:paraId="05D3FDE3" w14:textId="77777777" w:rsidR="00ED591F" w:rsidRPr="00F4442C" w:rsidRDefault="00ED591F" w:rsidP="002260CC">
            <w:pPr>
              <w:pStyle w:val="TAH"/>
            </w:pPr>
            <w:r w:rsidRPr="00F4442C">
              <w:t>codes</w:t>
            </w:r>
          </w:p>
        </w:tc>
        <w:tc>
          <w:tcPr>
            <w:tcW w:w="2573" w:type="pct"/>
            <w:tcBorders>
              <w:bottom w:val="single" w:sz="6" w:space="0" w:color="auto"/>
            </w:tcBorders>
            <w:shd w:val="clear" w:color="auto" w:fill="C0C0C0"/>
            <w:vAlign w:val="center"/>
          </w:tcPr>
          <w:p w14:paraId="30BFA058" w14:textId="77777777" w:rsidR="00ED591F" w:rsidRPr="00F4442C" w:rsidRDefault="00ED591F" w:rsidP="002260CC">
            <w:pPr>
              <w:pStyle w:val="TAH"/>
            </w:pPr>
            <w:r w:rsidRPr="00F4442C">
              <w:t>Description</w:t>
            </w:r>
          </w:p>
        </w:tc>
      </w:tr>
      <w:tr w:rsidR="00ED591F" w:rsidRPr="00F4442C" w14:paraId="3555672B" w14:textId="77777777" w:rsidTr="002260CC">
        <w:trPr>
          <w:jc w:val="center"/>
        </w:trPr>
        <w:tc>
          <w:tcPr>
            <w:tcW w:w="881" w:type="pct"/>
            <w:tcBorders>
              <w:top w:val="single" w:sz="6" w:space="0" w:color="auto"/>
            </w:tcBorders>
            <w:shd w:val="clear" w:color="auto" w:fill="auto"/>
            <w:vAlign w:val="center"/>
          </w:tcPr>
          <w:p w14:paraId="6CB787F8" w14:textId="77777777" w:rsidR="00ED591F" w:rsidRPr="00F4442C" w:rsidRDefault="00ED591F" w:rsidP="002260CC">
            <w:pPr>
              <w:pStyle w:val="TAL"/>
            </w:pPr>
            <w:r w:rsidRPr="00F4442C">
              <w:t>n/a</w:t>
            </w:r>
          </w:p>
        </w:tc>
        <w:tc>
          <w:tcPr>
            <w:tcW w:w="221" w:type="pct"/>
            <w:tcBorders>
              <w:top w:val="single" w:sz="6" w:space="0" w:color="auto"/>
            </w:tcBorders>
            <w:vAlign w:val="center"/>
          </w:tcPr>
          <w:p w14:paraId="57E826AF" w14:textId="77777777" w:rsidR="00ED591F" w:rsidRPr="00F4442C" w:rsidRDefault="00ED591F" w:rsidP="002260CC">
            <w:pPr>
              <w:pStyle w:val="TAC"/>
            </w:pPr>
          </w:p>
        </w:tc>
        <w:tc>
          <w:tcPr>
            <w:tcW w:w="597" w:type="pct"/>
            <w:tcBorders>
              <w:top w:val="single" w:sz="6" w:space="0" w:color="auto"/>
            </w:tcBorders>
            <w:vAlign w:val="center"/>
          </w:tcPr>
          <w:p w14:paraId="0020EF81" w14:textId="77777777" w:rsidR="00ED591F" w:rsidRPr="00F4442C" w:rsidRDefault="00ED591F" w:rsidP="002260CC">
            <w:pPr>
              <w:pStyle w:val="TAC"/>
            </w:pPr>
          </w:p>
        </w:tc>
        <w:tc>
          <w:tcPr>
            <w:tcW w:w="728" w:type="pct"/>
            <w:tcBorders>
              <w:top w:val="single" w:sz="6" w:space="0" w:color="auto"/>
            </w:tcBorders>
            <w:vAlign w:val="center"/>
          </w:tcPr>
          <w:p w14:paraId="0A90D8DF" w14:textId="77777777" w:rsidR="00ED591F" w:rsidRPr="00F4442C" w:rsidRDefault="00ED591F" w:rsidP="002260CC">
            <w:pPr>
              <w:pStyle w:val="TAL"/>
            </w:pPr>
            <w:r w:rsidRPr="00F4442C">
              <w:t>204 No Content</w:t>
            </w:r>
          </w:p>
        </w:tc>
        <w:tc>
          <w:tcPr>
            <w:tcW w:w="2573" w:type="pct"/>
            <w:tcBorders>
              <w:top w:val="single" w:sz="6" w:space="0" w:color="auto"/>
            </w:tcBorders>
            <w:shd w:val="clear" w:color="auto" w:fill="auto"/>
            <w:vAlign w:val="center"/>
          </w:tcPr>
          <w:p w14:paraId="71DC8E8B" w14:textId="77777777" w:rsidR="00ED591F" w:rsidRPr="00F4442C" w:rsidRDefault="00ED591F" w:rsidP="002260CC">
            <w:pPr>
              <w:pStyle w:val="TAL"/>
            </w:pPr>
            <w:r w:rsidRPr="00F4442C">
              <w:t>Successful case. The "Individual Policy Provisioning" resource is successfully deleted.</w:t>
            </w:r>
          </w:p>
        </w:tc>
      </w:tr>
      <w:tr w:rsidR="00ED591F" w:rsidRPr="00F4442C" w14:paraId="39CE387B" w14:textId="77777777" w:rsidTr="002260CC">
        <w:trPr>
          <w:jc w:val="center"/>
        </w:trPr>
        <w:tc>
          <w:tcPr>
            <w:tcW w:w="881" w:type="pct"/>
            <w:shd w:val="clear" w:color="auto" w:fill="auto"/>
            <w:vAlign w:val="center"/>
          </w:tcPr>
          <w:p w14:paraId="2863B0EB" w14:textId="77777777" w:rsidR="00ED591F" w:rsidRPr="00F4442C" w:rsidRDefault="00ED591F" w:rsidP="002260CC">
            <w:pPr>
              <w:pStyle w:val="TAL"/>
            </w:pPr>
            <w:r w:rsidRPr="00F4442C">
              <w:t>n/a</w:t>
            </w:r>
          </w:p>
        </w:tc>
        <w:tc>
          <w:tcPr>
            <w:tcW w:w="221" w:type="pct"/>
            <w:vAlign w:val="center"/>
          </w:tcPr>
          <w:p w14:paraId="1386E81D" w14:textId="77777777" w:rsidR="00ED591F" w:rsidRPr="00F4442C" w:rsidRDefault="00ED591F" w:rsidP="002260CC">
            <w:pPr>
              <w:pStyle w:val="TAC"/>
            </w:pPr>
          </w:p>
        </w:tc>
        <w:tc>
          <w:tcPr>
            <w:tcW w:w="597" w:type="pct"/>
            <w:vAlign w:val="center"/>
          </w:tcPr>
          <w:p w14:paraId="3983519D" w14:textId="77777777" w:rsidR="00ED591F" w:rsidRPr="00F4442C" w:rsidRDefault="00ED591F" w:rsidP="002260CC">
            <w:pPr>
              <w:pStyle w:val="TAC"/>
            </w:pPr>
          </w:p>
        </w:tc>
        <w:tc>
          <w:tcPr>
            <w:tcW w:w="728" w:type="pct"/>
            <w:vAlign w:val="center"/>
          </w:tcPr>
          <w:p w14:paraId="7DDECCE6" w14:textId="77777777" w:rsidR="00ED591F" w:rsidRPr="00F4442C" w:rsidRDefault="00ED591F" w:rsidP="002260CC">
            <w:pPr>
              <w:pStyle w:val="TAL"/>
            </w:pPr>
            <w:r w:rsidRPr="00F4442C">
              <w:t>307 Temporary Redirect</w:t>
            </w:r>
          </w:p>
        </w:tc>
        <w:tc>
          <w:tcPr>
            <w:tcW w:w="2573" w:type="pct"/>
            <w:shd w:val="clear" w:color="auto" w:fill="auto"/>
            <w:vAlign w:val="center"/>
          </w:tcPr>
          <w:p w14:paraId="67677DBA" w14:textId="77777777" w:rsidR="00ED591F" w:rsidRPr="00F4442C" w:rsidRDefault="00ED591F" w:rsidP="002260CC">
            <w:pPr>
              <w:pStyle w:val="TAL"/>
            </w:pPr>
            <w:r w:rsidRPr="00F4442C">
              <w:t>Temporary redirection.</w:t>
            </w:r>
          </w:p>
          <w:p w14:paraId="084F3140" w14:textId="77777777" w:rsidR="00ED591F" w:rsidRPr="00F4442C" w:rsidRDefault="00ED591F" w:rsidP="002260CC">
            <w:pPr>
              <w:pStyle w:val="TAL"/>
            </w:pPr>
          </w:p>
          <w:p w14:paraId="61210E35" w14:textId="77777777" w:rsidR="00ED591F" w:rsidRPr="00F4442C" w:rsidRDefault="00ED591F" w:rsidP="002260CC">
            <w:pPr>
              <w:pStyle w:val="TAL"/>
            </w:pPr>
            <w:r w:rsidRPr="00F4442C">
              <w:t>The response shall include a Location header field containing an alternative URI of the resource located in an alternative NSCE Server.</w:t>
            </w:r>
          </w:p>
          <w:p w14:paraId="4C2AFCAB" w14:textId="77777777" w:rsidR="00ED591F" w:rsidRPr="00F4442C" w:rsidRDefault="00ED591F" w:rsidP="002260CC">
            <w:pPr>
              <w:pStyle w:val="TAL"/>
            </w:pPr>
          </w:p>
          <w:p w14:paraId="282BF7CD" w14:textId="77777777" w:rsidR="00ED591F" w:rsidRPr="00F4442C" w:rsidRDefault="00ED591F" w:rsidP="002260CC">
            <w:pPr>
              <w:pStyle w:val="TAL"/>
            </w:pPr>
            <w:r w:rsidRPr="00F4442C">
              <w:t>Redirection handling is described in clause 5.2.10 of 3GPP TS 29.122 [2].</w:t>
            </w:r>
          </w:p>
        </w:tc>
      </w:tr>
      <w:tr w:rsidR="00ED591F" w:rsidRPr="00F4442C" w14:paraId="6B6148F0" w14:textId="77777777" w:rsidTr="002260CC">
        <w:trPr>
          <w:jc w:val="center"/>
        </w:trPr>
        <w:tc>
          <w:tcPr>
            <w:tcW w:w="881" w:type="pct"/>
            <w:shd w:val="clear" w:color="auto" w:fill="auto"/>
            <w:vAlign w:val="center"/>
          </w:tcPr>
          <w:p w14:paraId="3759ABB0" w14:textId="77777777" w:rsidR="00ED591F" w:rsidRPr="00F4442C" w:rsidRDefault="00ED591F" w:rsidP="002260CC">
            <w:pPr>
              <w:pStyle w:val="TAL"/>
            </w:pPr>
            <w:r w:rsidRPr="00F4442C">
              <w:rPr>
                <w:lang w:eastAsia="zh-CN"/>
              </w:rPr>
              <w:t>n/a</w:t>
            </w:r>
          </w:p>
        </w:tc>
        <w:tc>
          <w:tcPr>
            <w:tcW w:w="221" w:type="pct"/>
            <w:vAlign w:val="center"/>
          </w:tcPr>
          <w:p w14:paraId="061C5316" w14:textId="77777777" w:rsidR="00ED591F" w:rsidRPr="00F4442C" w:rsidRDefault="00ED591F" w:rsidP="002260CC">
            <w:pPr>
              <w:pStyle w:val="TAC"/>
            </w:pPr>
          </w:p>
        </w:tc>
        <w:tc>
          <w:tcPr>
            <w:tcW w:w="597" w:type="pct"/>
            <w:vAlign w:val="center"/>
          </w:tcPr>
          <w:p w14:paraId="07AC25CC" w14:textId="77777777" w:rsidR="00ED591F" w:rsidRPr="00F4442C" w:rsidRDefault="00ED591F" w:rsidP="002260CC">
            <w:pPr>
              <w:pStyle w:val="TAC"/>
            </w:pPr>
          </w:p>
        </w:tc>
        <w:tc>
          <w:tcPr>
            <w:tcW w:w="728" w:type="pct"/>
            <w:vAlign w:val="center"/>
          </w:tcPr>
          <w:p w14:paraId="7232BC6D" w14:textId="77777777" w:rsidR="00ED591F" w:rsidRPr="00F4442C" w:rsidRDefault="00ED591F" w:rsidP="002260CC">
            <w:pPr>
              <w:pStyle w:val="TAL"/>
            </w:pPr>
            <w:r w:rsidRPr="00F4442C">
              <w:t>308 Permanent Redirect</w:t>
            </w:r>
          </w:p>
        </w:tc>
        <w:tc>
          <w:tcPr>
            <w:tcW w:w="2573" w:type="pct"/>
            <w:shd w:val="clear" w:color="auto" w:fill="auto"/>
            <w:vAlign w:val="center"/>
          </w:tcPr>
          <w:p w14:paraId="1F73A014" w14:textId="77777777" w:rsidR="00ED591F" w:rsidRPr="00F4442C" w:rsidRDefault="00ED591F" w:rsidP="002260CC">
            <w:pPr>
              <w:pStyle w:val="TAL"/>
            </w:pPr>
            <w:r w:rsidRPr="00F4442C">
              <w:t>Permanent redirection.</w:t>
            </w:r>
          </w:p>
          <w:p w14:paraId="31D0EA1F" w14:textId="77777777" w:rsidR="00ED591F" w:rsidRPr="00F4442C" w:rsidRDefault="00ED591F" w:rsidP="002260CC">
            <w:pPr>
              <w:pStyle w:val="TAL"/>
            </w:pPr>
          </w:p>
          <w:p w14:paraId="36B26C59" w14:textId="77777777" w:rsidR="00ED591F" w:rsidRPr="00F4442C" w:rsidRDefault="00ED591F" w:rsidP="002260CC">
            <w:pPr>
              <w:pStyle w:val="TAL"/>
            </w:pPr>
            <w:r w:rsidRPr="00F4442C">
              <w:t>The response shall include a Location header field containing an alternative URI of the resource located in an alternative NSCE Server.</w:t>
            </w:r>
          </w:p>
          <w:p w14:paraId="75F357F0" w14:textId="77777777" w:rsidR="00ED591F" w:rsidRPr="00F4442C" w:rsidRDefault="00ED591F" w:rsidP="002260CC">
            <w:pPr>
              <w:pStyle w:val="TAL"/>
            </w:pPr>
          </w:p>
          <w:p w14:paraId="13818894" w14:textId="77777777" w:rsidR="00ED591F" w:rsidRPr="00F4442C" w:rsidRDefault="00ED591F" w:rsidP="002260CC">
            <w:pPr>
              <w:pStyle w:val="TAL"/>
            </w:pPr>
            <w:r w:rsidRPr="00F4442C">
              <w:t>Redirection handling is described in clause 5.2.10 of 3GPP TS 29.122 [2].</w:t>
            </w:r>
          </w:p>
        </w:tc>
      </w:tr>
      <w:tr w:rsidR="00ED591F" w:rsidRPr="00F4442C" w14:paraId="1A722D25" w14:textId="77777777" w:rsidTr="002260CC">
        <w:trPr>
          <w:jc w:val="center"/>
        </w:trPr>
        <w:tc>
          <w:tcPr>
            <w:tcW w:w="5000" w:type="pct"/>
            <w:gridSpan w:val="5"/>
            <w:shd w:val="clear" w:color="auto" w:fill="auto"/>
            <w:vAlign w:val="center"/>
          </w:tcPr>
          <w:p w14:paraId="0E3821B7" w14:textId="77777777" w:rsidR="00ED591F" w:rsidRPr="00F4442C" w:rsidRDefault="00ED591F" w:rsidP="002260CC">
            <w:pPr>
              <w:pStyle w:val="TAN"/>
            </w:pPr>
            <w:r w:rsidRPr="00F4442C">
              <w:t>NOTE:</w:t>
            </w:r>
            <w:r w:rsidRPr="00F4442C">
              <w:rPr>
                <w:noProof/>
              </w:rPr>
              <w:tab/>
              <w:t xml:space="preserve">The mandatory </w:t>
            </w:r>
            <w:r w:rsidRPr="00F4442C">
              <w:t>HTTP error status code for the HTTP DELETE method listed in table 5.2.6-1 of 3GPP TS 29.122 [2] shall also apply.</w:t>
            </w:r>
          </w:p>
        </w:tc>
      </w:tr>
    </w:tbl>
    <w:p w14:paraId="293A98BE" w14:textId="77777777" w:rsidR="00ED591F" w:rsidRPr="00F4442C" w:rsidRDefault="00ED591F" w:rsidP="00ED591F"/>
    <w:p w14:paraId="4802829F" w14:textId="77777777" w:rsidR="00ED591F" w:rsidRPr="00F4442C" w:rsidRDefault="00ED591F" w:rsidP="00ED591F">
      <w:pPr>
        <w:pStyle w:val="TH"/>
      </w:pPr>
      <w:r w:rsidRPr="00F4442C">
        <w:t>Table </w:t>
      </w:r>
      <w:r w:rsidRPr="00F4442C">
        <w:rPr>
          <w:noProof/>
          <w:lang w:eastAsia="zh-CN"/>
        </w:rPr>
        <w:t>6.4</w:t>
      </w:r>
      <w:r w:rsidRPr="00F4442C">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ED591F" w:rsidRPr="00F4442C" w14:paraId="22CC96D7" w14:textId="77777777" w:rsidTr="002260CC">
        <w:trPr>
          <w:jc w:val="center"/>
        </w:trPr>
        <w:tc>
          <w:tcPr>
            <w:tcW w:w="824" w:type="pct"/>
            <w:shd w:val="clear" w:color="auto" w:fill="C0C0C0"/>
            <w:vAlign w:val="center"/>
          </w:tcPr>
          <w:p w14:paraId="2359E02F" w14:textId="77777777" w:rsidR="00ED591F" w:rsidRPr="00F4442C" w:rsidRDefault="00ED591F" w:rsidP="002260CC">
            <w:pPr>
              <w:pStyle w:val="TAH"/>
            </w:pPr>
            <w:r w:rsidRPr="00F4442C">
              <w:t>Name</w:t>
            </w:r>
          </w:p>
        </w:tc>
        <w:tc>
          <w:tcPr>
            <w:tcW w:w="732" w:type="pct"/>
            <w:shd w:val="clear" w:color="auto" w:fill="C0C0C0"/>
            <w:vAlign w:val="center"/>
          </w:tcPr>
          <w:p w14:paraId="49FA3D6C" w14:textId="77777777" w:rsidR="00ED591F" w:rsidRPr="00F4442C" w:rsidRDefault="00ED591F" w:rsidP="002260CC">
            <w:pPr>
              <w:pStyle w:val="TAH"/>
            </w:pPr>
            <w:r w:rsidRPr="00F4442C">
              <w:t>Data type</w:t>
            </w:r>
          </w:p>
        </w:tc>
        <w:tc>
          <w:tcPr>
            <w:tcW w:w="217" w:type="pct"/>
            <w:shd w:val="clear" w:color="auto" w:fill="C0C0C0"/>
            <w:vAlign w:val="center"/>
          </w:tcPr>
          <w:p w14:paraId="2013239D" w14:textId="77777777" w:rsidR="00ED591F" w:rsidRPr="00F4442C" w:rsidRDefault="00ED591F" w:rsidP="002260CC">
            <w:pPr>
              <w:pStyle w:val="TAH"/>
            </w:pPr>
            <w:r w:rsidRPr="00F4442C">
              <w:t>P</w:t>
            </w:r>
          </w:p>
        </w:tc>
        <w:tc>
          <w:tcPr>
            <w:tcW w:w="581" w:type="pct"/>
            <w:shd w:val="clear" w:color="auto" w:fill="C0C0C0"/>
            <w:vAlign w:val="center"/>
          </w:tcPr>
          <w:p w14:paraId="194A0D89" w14:textId="77777777" w:rsidR="00ED591F" w:rsidRPr="00F4442C" w:rsidRDefault="00ED591F" w:rsidP="002260CC">
            <w:pPr>
              <w:pStyle w:val="TAH"/>
            </w:pPr>
            <w:r w:rsidRPr="00F4442C">
              <w:t>Cardinality</w:t>
            </w:r>
          </w:p>
        </w:tc>
        <w:tc>
          <w:tcPr>
            <w:tcW w:w="2645" w:type="pct"/>
            <w:shd w:val="clear" w:color="auto" w:fill="C0C0C0"/>
            <w:vAlign w:val="center"/>
          </w:tcPr>
          <w:p w14:paraId="48F60FE5" w14:textId="77777777" w:rsidR="00ED591F" w:rsidRPr="00F4442C" w:rsidRDefault="00ED591F" w:rsidP="002260CC">
            <w:pPr>
              <w:pStyle w:val="TAH"/>
            </w:pPr>
            <w:r w:rsidRPr="00F4442C">
              <w:t>Description</w:t>
            </w:r>
          </w:p>
        </w:tc>
      </w:tr>
      <w:tr w:rsidR="00ED591F" w:rsidRPr="00F4442C" w14:paraId="2494E833" w14:textId="77777777" w:rsidTr="002260CC">
        <w:trPr>
          <w:jc w:val="center"/>
        </w:trPr>
        <w:tc>
          <w:tcPr>
            <w:tcW w:w="824" w:type="pct"/>
            <w:shd w:val="clear" w:color="auto" w:fill="auto"/>
            <w:vAlign w:val="center"/>
          </w:tcPr>
          <w:p w14:paraId="1DC376FF" w14:textId="77777777" w:rsidR="00ED591F" w:rsidRPr="00F4442C" w:rsidRDefault="00ED591F" w:rsidP="002260CC">
            <w:pPr>
              <w:pStyle w:val="TAL"/>
            </w:pPr>
            <w:r w:rsidRPr="00F4442C">
              <w:t>Location</w:t>
            </w:r>
          </w:p>
        </w:tc>
        <w:tc>
          <w:tcPr>
            <w:tcW w:w="732" w:type="pct"/>
            <w:vAlign w:val="center"/>
          </w:tcPr>
          <w:p w14:paraId="6EB8D3A6" w14:textId="77777777" w:rsidR="00ED591F" w:rsidRPr="00F4442C" w:rsidRDefault="00ED591F" w:rsidP="002260CC">
            <w:pPr>
              <w:pStyle w:val="TAL"/>
            </w:pPr>
            <w:r w:rsidRPr="00F4442C">
              <w:t>string</w:t>
            </w:r>
          </w:p>
        </w:tc>
        <w:tc>
          <w:tcPr>
            <w:tcW w:w="217" w:type="pct"/>
            <w:vAlign w:val="center"/>
          </w:tcPr>
          <w:p w14:paraId="439C7E4A" w14:textId="77777777" w:rsidR="00ED591F" w:rsidRPr="00F4442C" w:rsidRDefault="00ED591F" w:rsidP="002260CC">
            <w:pPr>
              <w:pStyle w:val="TAC"/>
            </w:pPr>
            <w:r w:rsidRPr="00F4442C">
              <w:t>M</w:t>
            </w:r>
          </w:p>
        </w:tc>
        <w:tc>
          <w:tcPr>
            <w:tcW w:w="581" w:type="pct"/>
            <w:vAlign w:val="center"/>
          </w:tcPr>
          <w:p w14:paraId="65A5C7CE" w14:textId="77777777" w:rsidR="00ED591F" w:rsidRPr="00F4442C" w:rsidRDefault="00ED591F" w:rsidP="002260CC">
            <w:pPr>
              <w:pStyle w:val="TAC"/>
            </w:pPr>
            <w:r w:rsidRPr="00F4442C">
              <w:t>1</w:t>
            </w:r>
          </w:p>
        </w:tc>
        <w:tc>
          <w:tcPr>
            <w:tcW w:w="2645" w:type="pct"/>
            <w:shd w:val="clear" w:color="auto" w:fill="auto"/>
            <w:vAlign w:val="center"/>
          </w:tcPr>
          <w:p w14:paraId="23EF0B65" w14:textId="77777777" w:rsidR="00ED591F" w:rsidRPr="00F4442C" w:rsidRDefault="00ED591F" w:rsidP="002260CC">
            <w:pPr>
              <w:pStyle w:val="TAL"/>
            </w:pPr>
            <w:r w:rsidRPr="00F4442C">
              <w:t>Contains an alternative URI of the resource located in an alternative NSCE Server.</w:t>
            </w:r>
          </w:p>
        </w:tc>
      </w:tr>
    </w:tbl>
    <w:p w14:paraId="7F9CC371" w14:textId="77777777" w:rsidR="00ED591F" w:rsidRPr="00F4442C" w:rsidRDefault="00ED591F" w:rsidP="00ED591F"/>
    <w:p w14:paraId="3C02BADD" w14:textId="77777777" w:rsidR="00ED591F" w:rsidRPr="00F4442C" w:rsidRDefault="00ED591F" w:rsidP="00ED591F">
      <w:pPr>
        <w:pStyle w:val="TH"/>
      </w:pPr>
      <w:r w:rsidRPr="00F4442C">
        <w:t>Table </w:t>
      </w:r>
      <w:r w:rsidRPr="00F4442C">
        <w:rPr>
          <w:noProof/>
          <w:lang w:eastAsia="zh-CN"/>
        </w:rPr>
        <w:t>6.4</w:t>
      </w:r>
      <w:r w:rsidRPr="00F4442C">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ED591F" w:rsidRPr="00F4442C" w14:paraId="49066006" w14:textId="77777777" w:rsidTr="002260CC">
        <w:trPr>
          <w:jc w:val="center"/>
        </w:trPr>
        <w:tc>
          <w:tcPr>
            <w:tcW w:w="824" w:type="pct"/>
            <w:shd w:val="clear" w:color="auto" w:fill="C0C0C0"/>
            <w:vAlign w:val="center"/>
          </w:tcPr>
          <w:p w14:paraId="4FC79104" w14:textId="77777777" w:rsidR="00ED591F" w:rsidRPr="00F4442C" w:rsidRDefault="00ED591F" w:rsidP="002260CC">
            <w:pPr>
              <w:pStyle w:val="TAH"/>
            </w:pPr>
            <w:r w:rsidRPr="00F4442C">
              <w:t>Name</w:t>
            </w:r>
          </w:p>
        </w:tc>
        <w:tc>
          <w:tcPr>
            <w:tcW w:w="732" w:type="pct"/>
            <w:shd w:val="clear" w:color="auto" w:fill="C0C0C0"/>
            <w:vAlign w:val="center"/>
          </w:tcPr>
          <w:p w14:paraId="36133366" w14:textId="77777777" w:rsidR="00ED591F" w:rsidRPr="00F4442C" w:rsidRDefault="00ED591F" w:rsidP="002260CC">
            <w:pPr>
              <w:pStyle w:val="TAH"/>
            </w:pPr>
            <w:r w:rsidRPr="00F4442C">
              <w:t>Data type</w:t>
            </w:r>
          </w:p>
        </w:tc>
        <w:tc>
          <w:tcPr>
            <w:tcW w:w="217" w:type="pct"/>
            <w:shd w:val="clear" w:color="auto" w:fill="C0C0C0"/>
            <w:vAlign w:val="center"/>
          </w:tcPr>
          <w:p w14:paraId="19A7ADF1" w14:textId="77777777" w:rsidR="00ED591F" w:rsidRPr="00F4442C" w:rsidRDefault="00ED591F" w:rsidP="002260CC">
            <w:pPr>
              <w:pStyle w:val="TAH"/>
            </w:pPr>
            <w:r w:rsidRPr="00F4442C">
              <w:t>P</w:t>
            </w:r>
          </w:p>
        </w:tc>
        <w:tc>
          <w:tcPr>
            <w:tcW w:w="581" w:type="pct"/>
            <w:shd w:val="clear" w:color="auto" w:fill="C0C0C0"/>
            <w:vAlign w:val="center"/>
          </w:tcPr>
          <w:p w14:paraId="50C8C0E1" w14:textId="77777777" w:rsidR="00ED591F" w:rsidRPr="00F4442C" w:rsidRDefault="00ED591F" w:rsidP="002260CC">
            <w:pPr>
              <w:pStyle w:val="TAH"/>
            </w:pPr>
            <w:r w:rsidRPr="00F4442C">
              <w:t>Cardinality</w:t>
            </w:r>
          </w:p>
        </w:tc>
        <w:tc>
          <w:tcPr>
            <w:tcW w:w="2645" w:type="pct"/>
            <w:shd w:val="clear" w:color="auto" w:fill="C0C0C0"/>
            <w:vAlign w:val="center"/>
          </w:tcPr>
          <w:p w14:paraId="409C58C5" w14:textId="77777777" w:rsidR="00ED591F" w:rsidRPr="00F4442C" w:rsidRDefault="00ED591F" w:rsidP="002260CC">
            <w:pPr>
              <w:pStyle w:val="TAH"/>
            </w:pPr>
            <w:r w:rsidRPr="00F4442C">
              <w:t>Description</w:t>
            </w:r>
          </w:p>
        </w:tc>
      </w:tr>
      <w:tr w:rsidR="00ED591F" w:rsidRPr="00F4442C" w14:paraId="07D0632B" w14:textId="77777777" w:rsidTr="002260CC">
        <w:trPr>
          <w:jc w:val="center"/>
        </w:trPr>
        <w:tc>
          <w:tcPr>
            <w:tcW w:w="824" w:type="pct"/>
            <w:shd w:val="clear" w:color="auto" w:fill="auto"/>
            <w:vAlign w:val="center"/>
          </w:tcPr>
          <w:p w14:paraId="149E9395" w14:textId="77777777" w:rsidR="00ED591F" w:rsidRPr="00F4442C" w:rsidRDefault="00ED591F" w:rsidP="002260CC">
            <w:pPr>
              <w:pStyle w:val="TAL"/>
            </w:pPr>
            <w:r w:rsidRPr="00F4442C">
              <w:t>Location</w:t>
            </w:r>
          </w:p>
        </w:tc>
        <w:tc>
          <w:tcPr>
            <w:tcW w:w="732" w:type="pct"/>
            <w:vAlign w:val="center"/>
          </w:tcPr>
          <w:p w14:paraId="229086F5" w14:textId="77777777" w:rsidR="00ED591F" w:rsidRPr="00F4442C" w:rsidRDefault="00ED591F" w:rsidP="002260CC">
            <w:pPr>
              <w:pStyle w:val="TAL"/>
            </w:pPr>
            <w:r w:rsidRPr="00F4442C">
              <w:t>string</w:t>
            </w:r>
          </w:p>
        </w:tc>
        <w:tc>
          <w:tcPr>
            <w:tcW w:w="217" w:type="pct"/>
            <w:vAlign w:val="center"/>
          </w:tcPr>
          <w:p w14:paraId="1D9637F4" w14:textId="77777777" w:rsidR="00ED591F" w:rsidRPr="00F4442C" w:rsidRDefault="00ED591F" w:rsidP="002260CC">
            <w:pPr>
              <w:pStyle w:val="TAC"/>
            </w:pPr>
            <w:r w:rsidRPr="00F4442C">
              <w:t>M</w:t>
            </w:r>
          </w:p>
        </w:tc>
        <w:tc>
          <w:tcPr>
            <w:tcW w:w="581" w:type="pct"/>
            <w:vAlign w:val="center"/>
          </w:tcPr>
          <w:p w14:paraId="26ED420A" w14:textId="77777777" w:rsidR="00ED591F" w:rsidRPr="00F4442C" w:rsidRDefault="00ED591F" w:rsidP="002260CC">
            <w:pPr>
              <w:pStyle w:val="TAC"/>
            </w:pPr>
            <w:r w:rsidRPr="00F4442C">
              <w:t>1</w:t>
            </w:r>
          </w:p>
        </w:tc>
        <w:tc>
          <w:tcPr>
            <w:tcW w:w="2645" w:type="pct"/>
            <w:shd w:val="clear" w:color="auto" w:fill="auto"/>
            <w:vAlign w:val="center"/>
          </w:tcPr>
          <w:p w14:paraId="770B4E86" w14:textId="77777777" w:rsidR="00ED591F" w:rsidRPr="00F4442C" w:rsidRDefault="00ED591F" w:rsidP="002260CC">
            <w:pPr>
              <w:pStyle w:val="TAL"/>
            </w:pPr>
            <w:r w:rsidRPr="00F4442C">
              <w:t>Contains an alternative URI of the resource located in an alternative NSCE Server.</w:t>
            </w:r>
          </w:p>
        </w:tc>
      </w:tr>
    </w:tbl>
    <w:p w14:paraId="60791F18" w14:textId="77777777" w:rsidR="00ED591F" w:rsidRPr="00F4442C" w:rsidRDefault="00ED591F" w:rsidP="00ED591F"/>
    <w:p w14:paraId="21AAB795" w14:textId="77777777" w:rsidR="00ED591F" w:rsidRPr="00F4442C" w:rsidRDefault="00ED591F" w:rsidP="00ED591F">
      <w:pPr>
        <w:pStyle w:val="51"/>
      </w:pPr>
      <w:bookmarkStart w:id="859" w:name="_Toc96843430"/>
      <w:bookmarkStart w:id="860" w:name="_Toc96844405"/>
      <w:bookmarkStart w:id="861" w:name="_Toc100739978"/>
      <w:bookmarkStart w:id="862" w:name="_Toc129252551"/>
      <w:bookmarkStart w:id="863" w:name="_Toc144024250"/>
      <w:bookmarkStart w:id="864" w:name="_Toc144459682"/>
      <w:bookmarkStart w:id="865" w:name="_Toc151743198"/>
      <w:bookmarkStart w:id="866" w:name="_Toc151743663"/>
      <w:r w:rsidRPr="00F4442C">
        <w:rPr>
          <w:noProof/>
          <w:lang w:eastAsia="zh-CN"/>
        </w:rPr>
        <w:lastRenderedPageBreak/>
        <w:t>6.4</w:t>
      </w:r>
      <w:r w:rsidRPr="00F4442C">
        <w:t>.3.3.4</w:t>
      </w:r>
      <w:r w:rsidRPr="00F4442C">
        <w:tab/>
        <w:t>Resource Custom Operations</w:t>
      </w:r>
      <w:bookmarkEnd w:id="859"/>
      <w:bookmarkEnd w:id="860"/>
      <w:bookmarkEnd w:id="861"/>
      <w:bookmarkEnd w:id="862"/>
      <w:bookmarkEnd w:id="863"/>
      <w:bookmarkEnd w:id="864"/>
      <w:bookmarkEnd w:id="865"/>
      <w:bookmarkEnd w:id="866"/>
    </w:p>
    <w:p w14:paraId="2D519D21" w14:textId="77777777" w:rsidR="00ED591F" w:rsidRPr="00F4442C" w:rsidRDefault="00ED591F" w:rsidP="00ED591F">
      <w:r w:rsidRPr="00F4442C">
        <w:t>There are no resource custom operations defined for this resource in this release of the specification.</w:t>
      </w:r>
    </w:p>
    <w:p w14:paraId="2F05D833" w14:textId="77777777" w:rsidR="00ED591F" w:rsidRPr="00F4442C" w:rsidRDefault="00ED591F" w:rsidP="00ED591F">
      <w:pPr>
        <w:pStyle w:val="41"/>
      </w:pPr>
      <w:bookmarkStart w:id="867" w:name="_Toc151743199"/>
      <w:bookmarkStart w:id="868" w:name="_Toc151743664"/>
      <w:bookmarkStart w:id="869" w:name="_Toc93679383"/>
      <w:bookmarkStart w:id="870" w:name="_Toc96843431"/>
      <w:bookmarkStart w:id="871" w:name="_Toc96844406"/>
      <w:bookmarkStart w:id="872" w:name="_Toc100739979"/>
      <w:bookmarkStart w:id="873" w:name="_Toc129252552"/>
      <w:bookmarkStart w:id="874" w:name="_Toc144024257"/>
      <w:bookmarkStart w:id="875" w:name="_Toc144459689"/>
      <w:r w:rsidRPr="00F4442C">
        <w:rPr>
          <w:noProof/>
          <w:lang w:eastAsia="zh-CN"/>
        </w:rPr>
        <w:t>6.4</w:t>
      </w:r>
      <w:r w:rsidRPr="00F4442C">
        <w:t>.3.4</w:t>
      </w:r>
      <w:r w:rsidRPr="00F4442C">
        <w:tab/>
        <w:t>Resource: Policy Usage</w:t>
      </w:r>
      <w:r w:rsidRPr="00F4442C">
        <w:rPr>
          <w:rFonts w:eastAsia="等线"/>
        </w:rPr>
        <w:t xml:space="preserve"> Subscriptions</w:t>
      </w:r>
      <w:bookmarkEnd w:id="867"/>
      <w:bookmarkEnd w:id="868"/>
    </w:p>
    <w:p w14:paraId="0E43F4DF" w14:textId="77777777" w:rsidR="00ED591F" w:rsidRPr="00F4442C" w:rsidRDefault="00ED591F" w:rsidP="00ED591F">
      <w:pPr>
        <w:pStyle w:val="51"/>
      </w:pPr>
      <w:bookmarkStart w:id="876" w:name="_Toc151743200"/>
      <w:bookmarkStart w:id="877" w:name="_Toc151743665"/>
      <w:r w:rsidRPr="00F4442C">
        <w:rPr>
          <w:noProof/>
          <w:lang w:eastAsia="zh-CN"/>
        </w:rPr>
        <w:t>6.4</w:t>
      </w:r>
      <w:r w:rsidRPr="00F4442C">
        <w:t>.3.4.1</w:t>
      </w:r>
      <w:r w:rsidRPr="00F4442C">
        <w:tab/>
        <w:t>Description</w:t>
      </w:r>
      <w:bookmarkEnd w:id="876"/>
      <w:bookmarkEnd w:id="877"/>
    </w:p>
    <w:p w14:paraId="6015C868" w14:textId="77777777" w:rsidR="00ED591F" w:rsidRPr="00F4442C" w:rsidRDefault="00ED591F" w:rsidP="00ED591F">
      <w:r w:rsidRPr="00F4442C">
        <w:t>This resource represents the collection of Policy Usage</w:t>
      </w:r>
      <w:r w:rsidRPr="00F4442C">
        <w:rPr>
          <w:rFonts w:eastAsia="等线"/>
        </w:rPr>
        <w:t xml:space="preserve"> Subscriptions</w:t>
      </w:r>
      <w:r w:rsidRPr="00F4442C">
        <w:t xml:space="preserve"> managed by the NSCE Server.</w:t>
      </w:r>
    </w:p>
    <w:p w14:paraId="3EB61CDE" w14:textId="77777777" w:rsidR="00ED591F" w:rsidRPr="00F4442C" w:rsidRDefault="00ED591F" w:rsidP="00ED591F">
      <w:pPr>
        <w:pStyle w:val="51"/>
      </w:pPr>
      <w:bookmarkStart w:id="878" w:name="_Toc151743201"/>
      <w:bookmarkStart w:id="879" w:name="_Toc151743666"/>
      <w:r w:rsidRPr="00F4442C">
        <w:rPr>
          <w:noProof/>
          <w:lang w:eastAsia="zh-CN"/>
        </w:rPr>
        <w:t>6.4</w:t>
      </w:r>
      <w:r w:rsidRPr="00F4442C">
        <w:t>.3.4.2</w:t>
      </w:r>
      <w:r w:rsidRPr="00F4442C">
        <w:tab/>
        <w:t>Resource Definition</w:t>
      </w:r>
      <w:bookmarkEnd w:id="878"/>
      <w:bookmarkEnd w:id="879"/>
    </w:p>
    <w:p w14:paraId="6B7E3761" w14:textId="77777777" w:rsidR="00ED591F" w:rsidRPr="00F4442C" w:rsidRDefault="00ED591F" w:rsidP="00ED591F">
      <w:pPr>
        <w:rPr>
          <w:lang w:val="en-US"/>
        </w:rPr>
      </w:pPr>
      <w:r w:rsidRPr="00F4442C">
        <w:rPr>
          <w:lang w:val="en-US"/>
        </w:rPr>
        <w:t xml:space="preserve">Resource URI: </w:t>
      </w:r>
      <w:r w:rsidRPr="00F4442C">
        <w:rPr>
          <w:b/>
          <w:noProof/>
          <w:lang w:val="en-US"/>
        </w:rPr>
        <w:t>{apiRoot}/nsce-pm/&lt;apiVersion&gt;/subscriptions</w:t>
      </w:r>
    </w:p>
    <w:p w14:paraId="641F700F" w14:textId="77777777" w:rsidR="00ED591F" w:rsidRPr="00F4442C" w:rsidRDefault="00ED591F" w:rsidP="00ED591F">
      <w:pPr>
        <w:rPr>
          <w:rFonts w:ascii="Arial" w:hAnsi="Arial" w:cs="Arial"/>
        </w:rPr>
      </w:pPr>
      <w:r w:rsidRPr="00F4442C">
        <w:t>This resource shall support the resource URI variables defined in table </w:t>
      </w:r>
      <w:r w:rsidRPr="00F4442C">
        <w:rPr>
          <w:noProof/>
          <w:lang w:eastAsia="zh-CN"/>
        </w:rPr>
        <w:t>6.4</w:t>
      </w:r>
      <w:r w:rsidRPr="00F4442C">
        <w:t>.3.4.2-1</w:t>
      </w:r>
      <w:r w:rsidRPr="00F4442C">
        <w:rPr>
          <w:rFonts w:ascii="Arial" w:hAnsi="Arial" w:cs="Arial"/>
        </w:rPr>
        <w:t>.</w:t>
      </w:r>
    </w:p>
    <w:p w14:paraId="251AD7FA" w14:textId="77777777" w:rsidR="00ED591F" w:rsidRPr="00F4442C" w:rsidRDefault="00ED591F" w:rsidP="00ED591F">
      <w:pPr>
        <w:pStyle w:val="TH"/>
        <w:rPr>
          <w:rFonts w:cs="Arial"/>
        </w:rPr>
      </w:pPr>
      <w:r w:rsidRPr="00F4442C">
        <w:t>Table </w:t>
      </w:r>
      <w:r w:rsidRPr="00F4442C">
        <w:rPr>
          <w:noProof/>
          <w:lang w:eastAsia="zh-CN"/>
        </w:rPr>
        <w:t>6.4</w:t>
      </w:r>
      <w:r w:rsidRPr="00F4442C">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D591F" w:rsidRPr="00F4442C" w14:paraId="03944E70" w14:textId="77777777" w:rsidTr="002260CC">
        <w:trPr>
          <w:jc w:val="center"/>
        </w:trPr>
        <w:tc>
          <w:tcPr>
            <w:tcW w:w="687" w:type="pct"/>
            <w:shd w:val="clear" w:color="000000" w:fill="C0C0C0"/>
            <w:vAlign w:val="center"/>
            <w:hideMark/>
          </w:tcPr>
          <w:p w14:paraId="11DC5436" w14:textId="77777777" w:rsidR="00ED591F" w:rsidRPr="00F4442C" w:rsidRDefault="00ED591F" w:rsidP="002260CC">
            <w:pPr>
              <w:pStyle w:val="TAH"/>
            </w:pPr>
            <w:r w:rsidRPr="00F4442C">
              <w:t>Name</w:t>
            </w:r>
          </w:p>
        </w:tc>
        <w:tc>
          <w:tcPr>
            <w:tcW w:w="1039" w:type="pct"/>
            <w:shd w:val="clear" w:color="000000" w:fill="C0C0C0"/>
            <w:vAlign w:val="center"/>
          </w:tcPr>
          <w:p w14:paraId="4C974C8C" w14:textId="77777777" w:rsidR="00ED591F" w:rsidRPr="00F4442C" w:rsidRDefault="00ED591F" w:rsidP="002260CC">
            <w:pPr>
              <w:pStyle w:val="TAH"/>
            </w:pPr>
            <w:r w:rsidRPr="00F4442C">
              <w:t>Data type</w:t>
            </w:r>
          </w:p>
        </w:tc>
        <w:tc>
          <w:tcPr>
            <w:tcW w:w="3274" w:type="pct"/>
            <w:shd w:val="clear" w:color="000000" w:fill="C0C0C0"/>
            <w:vAlign w:val="center"/>
            <w:hideMark/>
          </w:tcPr>
          <w:p w14:paraId="636061C9" w14:textId="77777777" w:rsidR="00ED591F" w:rsidRPr="00F4442C" w:rsidRDefault="00ED591F" w:rsidP="002260CC">
            <w:pPr>
              <w:pStyle w:val="TAH"/>
            </w:pPr>
            <w:r w:rsidRPr="00F4442C">
              <w:t>Definition</w:t>
            </w:r>
          </w:p>
        </w:tc>
      </w:tr>
      <w:tr w:rsidR="00ED591F" w:rsidRPr="00F4442C" w14:paraId="75969C35" w14:textId="77777777" w:rsidTr="002260CC">
        <w:trPr>
          <w:jc w:val="center"/>
        </w:trPr>
        <w:tc>
          <w:tcPr>
            <w:tcW w:w="687" w:type="pct"/>
            <w:vAlign w:val="center"/>
            <w:hideMark/>
          </w:tcPr>
          <w:p w14:paraId="6B91E02C" w14:textId="77777777" w:rsidR="00ED591F" w:rsidRPr="00F4442C" w:rsidRDefault="00ED591F" w:rsidP="002260CC">
            <w:pPr>
              <w:pStyle w:val="TAL"/>
            </w:pPr>
            <w:proofErr w:type="spellStart"/>
            <w:r w:rsidRPr="00F4442C">
              <w:t>apiRoot</w:t>
            </w:r>
            <w:proofErr w:type="spellEnd"/>
          </w:p>
        </w:tc>
        <w:tc>
          <w:tcPr>
            <w:tcW w:w="1039" w:type="pct"/>
            <w:vAlign w:val="center"/>
          </w:tcPr>
          <w:p w14:paraId="5651EEBF" w14:textId="77777777" w:rsidR="00ED591F" w:rsidRPr="00F4442C" w:rsidRDefault="00ED591F" w:rsidP="002260CC">
            <w:pPr>
              <w:pStyle w:val="TAL"/>
            </w:pPr>
            <w:r w:rsidRPr="00F4442C">
              <w:t>string</w:t>
            </w:r>
          </w:p>
        </w:tc>
        <w:tc>
          <w:tcPr>
            <w:tcW w:w="3274" w:type="pct"/>
            <w:vAlign w:val="center"/>
            <w:hideMark/>
          </w:tcPr>
          <w:p w14:paraId="2040EB7B" w14:textId="77777777" w:rsidR="00ED591F" w:rsidRPr="00F4442C" w:rsidRDefault="00ED591F" w:rsidP="002260CC">
            <w:pPr>
              <w:pStyle w:val="TAL"/>
            </w:pPr>
            <w:r w:rsidRPr="00F4442C">
              <w:t>See clause </w:t>
            </w:r>
            <w:r w:rsidRPr="00F4442C">
              <w:rPr>
                <w:noProof/>
                <w:lang w:eastAsia="zh-CN"/>
              </w:rPr>
              <w:t>6.4</w:t>
            </w:r>
            <w:r w:rsidRPr="00F4442C">
              <w:t>.1.</w:t>
            </w:r>
          </w:p>
        </w:tc>
      </w:tr>
    </w:tbl>
    <w:p w14:paraId="2DF384E2" w14:textId="77777777" w:rsidR="00ED591F" w:rsidRPr="00F4442C" w:rsidRDefault="00ED591F" w:rsidP="00ED591F"/>
    <w:p w14:paraId="723D8DAB" w14:textId="77777777" w:rsidR="00ED591F" w:rsidRPr="00F4442C" w:rsidRDefault="00ED591F" w:rsidP="00ED591F">
      <w:pPr>
        <w:pStyle w:val="51"/>
      </w:pPr>
      <w:bookmarkStart w:id="880" w:name="_Toc151743202"/>
      <w:bookmarkStart w:id="881" w:name="_Toc151743667"/>
      <w:r w:rsidRPr="00F4442C">
        <w:rPr>
          <w:noProof/>
          <w:lang w:eastAsia="zh-CN"/>
        </w:rPr>
        <w:t>6.4</w:t>
      </w:r>
      <w:r w:rsidRPr="00F4442C">
        <w:t>.3.4.3</w:t>
      </w:r>
      <w:r w:rsidRPr="00F4442C">
        <w:tab/>
        <w:t>Resource Standard Methods</w:t>
      </w:r>
      <w:bookmarkEnd w:id="880"/>
      <w:bookmarkEnd w:id="881"/>
    </w:p>
    <w:p w14:paraId="3E70C279" w14:textId="77777777" w:rsidR="00ED591F" w:rsidRPr="005F65D5" w:rsidRDefault="00ED591F" w:rsidP="00ED591F">
      <w:pPr>
        <w:pStyle w:val="6"/>
      </w:pPr>
      <w:bookmarkStart w:id="882" w:name="_Toc151743203"/>
      <w:bookmarkStart w:id="883" w:name="_Toc151743668"/>
      <w:r w:rsidRPr="005F65D5">
        <w:t>6.4.3.4.3.2</w:t>
      </w:r>
      <w:r w:rsidRPr="005F65D5">
        <w:tab/>
        <w:t>POST</w:t>
      </w:r>
      <w:bookmarkEnd w:id="882"/>
      <w:bookmarkEnd w:id="883"/>
    </w:p>
    <w:p w14:paraId="06E15E6C" w14:textId="77777777" w:rsidR="00ED591F" w:rsidRPr="00F4442C" w:rsidRDefault="00ED591F" w:rsidP="00ED591F">
      <w:pPr>
        <w:rPr>
          <w:noProof/>
          <w:lang w:eastAsia="zh-CN"/>
        </w:rPr>
      </w:pPr>
      <w:r w:rsidRPr="00F4442C">
        <w:rPr>
          <w:noProof/>
          <w:lang w:eastAsia="zh-CN"/>
        </w:rPr>
        <w:t xml:space="preserve">The HTTP POST method allows a service consumer to request the creation of a </w:t>
      </w:r>
      <w:r w:rsidRPr="00F4442C">
        <w:t>Policy Usage</w:t>
      </w:r>
      <w:r w:rsidRPr="00F4442C">
        <w:rPr>
          <w:rFonts w:eastAsia="等线"/>
        </w:rPr>
        <w:t xml:space="preserve"> Subscription </w:t>
      </w:r>
      <w:r w:rsidRPr="00F4442C">
        <w:t>at</w:t>
      </w:r>
      <w:r w:rsidRPr="00F4442C">
        <w:rPr>
          <w:noProof/>
          <w:lang w:eastAsia="zh-CN"/>
        </w:rPr>
        <w:t xml:space="preserve"> the </w:t>
      </w:r>
      <w:r w:rsidRPr="00F4442C">
        <w:t>NSCE</w:t>
      </w:r>
      <w:r w:rsidRPr="00F4442C">
        <w:rPr>
          <w:noProof/>
          <w:lang w:eastAsia="zh-CN"/>
        </w:rPr>
        <w:t xml:space="preserve"> Server.</w:t>
      </w:r>
    </w:p>
    <w:p w14:paraId="0EF00D22" w14:textId="77777777" w:rsidR="00ED591F" w:rsidRPr="00F4442C" w:rsidRDefault="00ED591F" w:rsidP="00ED591F">
      <w:r w:rsidRPr="00F4442C">
        <w:t>This method shall support the URI query parameters specified in table </w:t>
      </w:r>
      <w:r w:rsidRPr="00F4442C">
        <w:rPr>
          <w:noProof/>
          <w:lang w:eastAsia="zh-CN"/>
        </w:rPr>
        <w:t>6.4</w:t>
      </w:r>
      <w:r w:rsidRPr="00F4442C">
        <w:t>.3.4.3.2-1.</w:t>
      </w:r>
    </w:p>
    <w:p w14:paraId="2A349829" w14:textId="77777777" w:rsidR="00ED591F" w:rsidRPr="00F4442C" w:rsidRDefault="00ED591F" w:rsidP="00ED591F">
      <w:pPr>
        <w:pStyle w:val="TH"/>
        <w:rPr>
          <w:rFonts w:cs="Arial"/>
        </w:rPr>
      </w:pPr>
      <w:r w:rsidRPr="00F4442C">
        <w:t>Table </w:t>
      </w:r>
      <w:r w:rsidRPr="00F4442C">
        <w:rPr>
          <w:noProof/>
          <w:lang w:eastAsia="zh-CN"/>
        </w:rPr>
        <w:t>6.4</w:t>
      </w:r>
      <w:r w:rsidRPr="00F4442C">
        <w:t>.3.4.3.2-1: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D591F" w:rsidRPr="00F4442C" w14:paraId="774F2ED8" w14:textId="77777777" w:rsidTr="002260CC">
        <w:trPr>
          <w:jc w:val="center"/>
        </w:trPr>
        <w:tc>
          <w:tcPr>
            <w:tcW w:w="825" w:type="pct"/>
            <w:tcBorders>
              <w:bottom w:val="single" w:sz="6" w:space="0" w:color="auto"/>
            </w:tcBorders>
            <w:shd w:val="clear" w:color="auto" w:fill="C0C0C0"/>
            <w:vAlign w:val="center"/>
          </w:tcPr>
          <w:p w14:paraId="3EBE2952" w14:textId="77777777" w:rsidR="00ED591F" w:rsidRPr="00F4442C" w:rsidRDefault="00ED591F" w:rsidP="002260CC">
            <w:pPr>
              <w:pStyle w:val="TAH"/>
            </w:pPr>
            <w:r w:rsidRPr="00F4442C">
              <w:t>Name</w:t>
            </w:r>
          </w:p>
        </w:tc>
        <w:tc>
          <w:tcPr>
            <w:tcW w:w="731" w:type="pct"/>
            <w:tcBorders>
              <w:bottom w:val="single" w:sz="6" w:space="0" w:color="auto"/>
            </w:tcBorders>
            <w:shd w:val="clear" w:color="auto" w:fill="C0C0C0"/>
            <w:vAlign w:val="center"/>
          </w:tcPr>
          <w:p w14:paraId="2044131F" w14:textId="77777777" w:rsidR="00ED591F" w:rsidRPr="00F4442C" w:rsidRDefault="00ED591F" w:rsidP="002260CC">
            <w:pPr>
              <w:pStyle w:val="TAH"/>
            </w:pPr>
            <w:r w:rsidRPr="00F4442C">
              <w:t>Data type</w:t>
            </w:r>
          </w:p>
        </w:tc>
        <w:tc>
          <w:tcPr>
            <w:tcW w:w="215" w:type="pct"/>
            <w:tcBorders>
              <w:bottom w:val="single" w:sz="6" w:space="0" w:color="auto"/>
            </w:tcBorders>
            <w:shd w:val="clear" w:color="auto" w:fill="C0C0C0"/>
            <w:vAlign w:val="center"/>
          </w:tcPr>
          <w:p w14:paraId="6E9E480D" w14:textId="77777777" w:rsidR="00ED591F" w:rsidRPr="00F4442C" w:rsidRDefault="00ED591F" w:rsidP="002260CC">
            <w:pPr>
              <w:pStyle w:val="TAH"/>
            </w:pPr>
            <w:r w:rsidRPr="00F4442C">
              <w:t>P</w:t>
            </w:r>
          </w:p>
        </w:tc>
        <w:tc>
          <w:tcPr>
            <w:tcW w:w="580" w:type="pct"/>
            <w:tcBorders>
              <w:bottom w:val="single" w:sz="6" w:space="0" w:color="auto"/>
            </w:tcBorders>
            <w:shd w:val="clear" w:color="auto" w:fill="C0C0C0"/>
            <w:vAlign w:val="center"/>
          </w:tcPr>
          <w:p w14:paraId="493F18FA" w14:textId="77777777" w:rsidR="00ED591F" w:rsidRPr="00F4442C" w:rsidRDefault="00ED591F" w:rsidP="002260CC">
            <w:pPr>
              <w:pStyle w:val="TAH"/>
            </w:pPr>
            <w:r w:rsidRPr="00F4442C">
              <w:t>Cardinality</w:t>
            </w:r>
          </w:p>
        </w:tc>
        <w:tc>
          <w:tcPr>
            <w:tcW w:w="1852" w:type="pct"/>
            <w:tcBorders>
              <w:bottom w:val="single" w:sz="6" w:space="0" w:color="auto"/>
            </w:tcBorders>
            <w:shd w:val="clear" w:color="auto" w:fill="C0C0C0"/>
            <w:vAlign w:val="center"/>
          </w:tcPr>
          <w:p w14:paraId="14AE0B36" w14:textId="77777777" w:rsidR="00ED591F" w:rsidRPr="00F4442C" w:rsidRDefault="00ED591F" w:rsidP="002260CC">
            <w:pPr>
              <w:pStyle w:val="TAH"/>
            </w:pPr>
            <w:r w:rsidRPr="00F4442C">
              <w:t>Description</w:t>
            </w:r>
          </w:p>
        </w:tc>
        <w:tc>
          <w:tcPr>
            <w:tcW w:w="796" w:type="pct"/>
            <w:tcBorders>
              <w:bottom w:val="single" w:sz="6" w:space="0" w:color="auto"/>
            </w:tcBorders>
            <w:shd w:val="clear" w:color="auto" w:fill="C0C0C0"/>
            <w:vAlign w:val="center"/>
          </w:tcPr>
          <w:p w14:paraId="73F0C8AB" w14:textId="77777777" w:rsidR="00ED591F" w:rsidRPr="00F4442C" w:rsidRDefault="00ED591F" w:rsidP="002260CC">
            <w:pPr>
              <w:pStyle w:val="TAH"/>
            </w:pPr>
            <w:r w:rsidRPr="00F4442C">
              <w:t>Applicability</w:t>
            </w:r>
          </w:p>
        </w:tc>
      </w:tr>
      <w:tr w:rsidR="00ED591F" w:rsidRPr="00F4442C" w14:paraId="21EC126C" w14:textId="77777777" w:rsidTr="002260CC">
        <w:trPr>
          <w:jc w:val="center"/>
        </w:trPr>
        <w:tc>
          <w:tcPr>
            <w:tcW w:w="825" w:type="pct"/>
            <w:tcBorders>
              <w:top w:val="single" w:sz="6" w:space="0" w:color="auto"/>
            </w:tcBorders>
            <w:shd w:val="clear" w:color="auto" w:fill="auto"/>
            <w:vAlign w:val="center"/>
          </w:tcPr>
          <w:p w14:paraId="33C515DF" w14:textId="77777777" w:rsidR="00ED591F" w:rsidRPr="00F4442C" w:rsidRDefault="00ED591F" w:rsidP="002260CC">
            <w:pPr>
              <w:pStyle w:val="TAL"/>
            </w:pPr>
            <w:r w:rsidRPr="00F4442C">
              <w:t>n/a</w:t>
            </w:r>
          </w:p>
        </w:tc>
        <w:tc>
          <w:tcPr>
            <w:tcW w:w="731" w:type="pct"/>
            <w:tcBorders>
              <w:top w:val="single" w:sz="6" w:space="0" w:color="auto"/>
            </w:tcBorders>
            <w:vAlign w:val="center"/>
          </w:tcPr>
          <w:p w14:paraId="2AE4DA2A" w14:textId="77777777" w:rsidR="00ED591F" w:rsidRPr="00F4442C" w:rsidRDefault="00ED591F" w:rsidP="002260CC">
            <w:pPr>
              <w:pStyle w:val="TAL"/>
            </w:pPr>
          </w:p>
        </w:tc>
        <w:tc>
          <w:tcPr>
            <w:tcW w:w="215" w:type="pct"/>
            <w:tcBorders>
              <w:top w:val="single" w:sz="6" w:space="0" w:color="auto"/>
            </w:tcBorders>
            <w:vAlign w:val="center"/>
          </w:tcPr>
          <w:p w14:paraId="2892420B" w14:textId="77777777" w:rsidR="00ED591F" w:rsidRPr="00F4442C" w:rsidRDefault="00ED591F" w:rsidP="002260CC">
            <w:pPr>
              <w:pStyle w:val="TAC"/>
            </w:pPr>
          </w:p>
        </w:tc>
        <w:tc>
          <w:tcPr>
            <w:tcW w:w="580" w:type="pct"/>
            <w:tcBorders>
              <w:top w:val="single" w:sz="6" w:space="0" w:color="auto"/>
            </w:tcBorders>
            <w:vAlign w:val="center"/>
          </w:tcPr>
          <w:p w14:paraId="0DFC7019" w14:textId="77777777" w:rsidR="00ED591F" w:rsidRPr="00F4442C" w:rsidRDefault="00ED591F" w:rsidP="002260CC">
            <w:pPr>
              <w:pStyle w:val="TAC"/>
            </w:pPr>
          </w:p>
        </w:tc>
        <w:tc>
          <w:tcPr>
            <w:tcW w:w="1852" w:type="pct"/>
            <w:tcBorders>
              <w:top w:val="single" w:sz="6" w:space="0" w:color="auto"/>
            </w:tcBorders>
            <w:shd w:val="clear" w:color="auto" w:fill="auto"/>
            <w:vAlign w:val="center"/>
          </w:tcPr>
          <w:p w14:paraId="2865293A" w14:textId="77777777" w:rsidR="00ED591F" w:rsidRPr="00F4442C" w:rsidRDefault="00ED591F" w:rsidP="002260CC">
            <w:pPr>
              <w:pStyle w:val="TAL"/>
            </w:pPr>
          </w:p>
        </w:tc>
        <w:tc>
          <w:tcPr>
            <w:tcW w:w="796" w:type="pct"/>
            <w:tcBorders>
              <w:top w:val="single" w:sz="6" w:space="0" w:color="auto"/>
            </w:tcBorders>
            <w:vAlign w:val="center"/>
          </w:tcPr>
          <w:p w14:paraId="4BEB6E1C" w14:textId="77777777" w:rsidR="00ED591F" w:rsidRPr="00F4442C" w:rsidRDefault="00ED591F" w:rsidP="002260CC">
            <w:pPr>
              <w:pStyle w:val="TAL"/>
            </w:pPr>
          </w:p>
        </w:tc>
      </w:tr>
    </w:tbl>
    <w:p w14:paraId="788B8270" w14:textId="77777777" w:rsidR="00ED591F" w:rsidRPr="00F4442C" w:rsidRDefault="00ED591F" w:rsidP="00ED591F"/>
    <w:p w14:paraId="1B17EE49" w14:textId="77777777" w:rsidR="00ED591F" w:rsidRPr="00F4442C" w:rsidRDefault="00ED591F" w:rsidP="00ED591F">
      <w:r w:rsidRPr="00F4442C">
        <w:t>This method shall support the request data structures specified in table </w:t>
      </w:r>
      <w:r w:rsidRPr="00F4442C">
        <w:rPr>
          <w:noProof/>
          <w:lang w:eastAsia="zh-CN"/>
        </w:rPr>
        <w:t>6.4</w:t>
      </w:r>
      <w:r w:rsidRPr="00F4442C">
        <w:t>.3.4.3.2-2 and the response data structures and response codes specified in table </w:t>
      </w:r>
      <w:r w:rsidRPr="00F4442C">
        <w:rPr>
          <w:noProof/>
          <w:lang w:eastAsia="zh-CN"/>
        </w:rPr>
        <w:t>6.4</w:t>
      </w:r>
      <w:r w:rsidRPr="00F4442C">
        <w:t>.3.4.3.2-3.</w:t>
      </w:r>
    </w:p>
    <w:p w14:paraId="001D3A12" w14:textId="77777777" w:rsidR="00ED591F" w:rsidRPr="00F4442C" w:rsidRDefault="00ED591F" w:rsidP="00ED591F">
      <w:pPr>
        <w:pStyle w:val="TH"/>
      </w:pPr>
      <w:r w:rsidRPr="00F4442C">
        <w:t>Table </w:t>
      </w:r>
      <w:r w:rsidRPr="00F4442C">
        <w:rPr>
          <w:noProof/>
          <w:lang w:eastAsia="zh-CN"/>
        </w:rPr>
        <w:t>6.4</w:t>
      </w:r>
      <w:r w:rsidRPr="00F4442C">
        <w:t>.3.4.3.2-2: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ED591F" w:rsidRPr="00F4442C" w14:paraId="6FC3FAEE" w14:textId="77777777" w:rsidTr="002260CC">
        <w:trPr>
          <w:jc w:val="center"/>
        </w:trPr>
        <w:tc>
          <w:tcPr>
            <w:tcW w:w="2119" w:type="dxa"/>
            <w:tcBorders>
              <w:bottom w:val="single" w:sz="6" w:space="0" w:color="auto"/>
            </w:tcBorders>
            <w:shd w:val="clear" w:color="auto" w:fill="C0C0C0"/>
            <w:vAlign w:val="center"/>
          </w:tcPr>
          <w:p w14:paraId="7C4965F4" w14:textId="77777777" w:rsidR="00ED591F" w:rsidRPr="00F4442C" w:rsidRDefault="00ED591F" w:rsidP="002260CC">
            <w:pPr>
              <w:pStyle w:val="TAH"/>
            </w:pPr>
            <w:r w:rsidRPr="00F4442C">
              <w:t>Data type</w:t>
            </w:r>
          </w:p>
        </w:tc>
        <w:tc>
          <w:tcPr>
            <w:tcW w:w="425" w:type="dxa"/>
            <w:tcBorders>
              <w:bottom w:val="single" w:sz="6" w:space="0" w:color="auto"/>
            </w:tcBorders>
            <w:shd w:val="clear" w:color="auto" w:fill="C0C0C0"/>
            <w:vAlign w:val="center"/>
          </w:tcPr>
          <w:p w14:paraId="26D9424C" w14:textId="77777777" w:rsidR="00ED591F" w:rsidRPr="00F4442C" w:rsidRDefault="00ED591F" w:rsidP="002260CC">
            <w:pPr>
              <w:pStyle w:val="TAH"/>
            </w:pPr>
            <w:r w:rsidRPr="00F4442C">
              <w:t>P</w:t>
            </w:r>
          </w:p>
        </w:tc>
        <w:tc>
          <w:tcPr>
            <w:tcW w:w="1134" w:type="dxa"/>
            <w:tcBorders>
              <w:bottom w:val="single" w:sz="6" w:space="0" w:color="auto"/>
            </w:tcBorders>
            <w:shd w:val="clear" w:color="auto" w:fill="C0C0C0"/>
            <w:vAlign w:val="center"/>
          </w:tcPr>
          <w:p w14:paraId="77D11AD3" w14:textId="77777777" w:rsidR="00ED591F" w:rsidRPr="00F4442C" w:rsidRDefault="00ED591F" w:rsidP="002260CC">
            <w:pPr>
              <w:pStyle w:val="TAH"/>
            </w:pPr>
            <w:r w:rsidRPr="00F4442C">
              <w:t>Cardinality</w:t>
            </w:r>
          </w:p>
        </w:tc>
        <w:tc>
          <w:tcPr>
            <w:tcW w:w="5943" w:type="dxa"/>
            <w:tcBorders>
              <w:bottom w:val="single" w:sz="6" w:space="0" w:color="auto"/>
            </w:tcBorders>
            <w:shd w:val="clear" w:color="auto" w:fill="C0C0C0"/>
            <w:vAlign w:val="center"/>
          </w:tcPr>
          <w:p w14:paraId="2BFEF9DA" w14:textId="77777777" w:rsidR="00ED591F" w:rsidRPr="00F4442C" w:rsidRDefault="00ED591F" w:rsidP="002260CC">
            <w:pPr>
              <w:pStyle w:val="TAH"/>
            </w:pPr>
            <w:r w:rsidRPr="00F4442C">
              <w:t>Description</w:t>
            </w:r>
          </w:p>
        </w:tc>
      </w:tr>
      <w:tr w:rsidR="00ED591F" w:rsidRPr="00F4442C" w14:paraId="67EACE9E" w14:textId="77777777" w:rsidTr="002260CC">
        <w:trPr>
          <w:jc w:val="center"/>
        </w:trPr>
        <w:tc>
          <w:tcPr>
            <w:tcW w:w="2119" w:type="dxa"/>
            <w:tcBorders>
              <w:top w:val="single" w:sz="6" w:space="0" w:color="auto"/>
            </w:tcBorders>
            <w:shd w:val="clear" w:color="auto" w:fill="auto"/>
            <w:vAlign w:val="center"/>
          </w:tcPr>
          <w:p w14:paraId="4C7E7B64" w14:textId="77777777" w:rsidR="00ED591F" w:rsidRPr="00F4442C" w:rsidRDefault="00ED591F" w:rsidP="002260CC">
            <w:pPr>
              <w:pStyle w:val="TAL"/>
            </w:pPr>
            <w:bookmarkStart w:id="884" w:name="_Hlk150003525"/>
            <w:proofErr w:type="spellStart"/>
            <w:r w:rsidRPr="00F4442C">
              <w:t>PolUsageSubsc</w:t>
            </w:r>
            <w:bookmarkEnd w:id="884"/>
            <w:proofErr w:type="spellEnd"/>
          </w:p>
        </w:tc>
        <w:tc>
          <w:tcPr>
            <w:tcW w:w="425" w:type="dxa"/>
            <w:tcBorders>
              <w:top w:val="single" w:sz="6" w:space="0" w:color="auto"/>
            </w:tcBorders>
            <w:vAlign w:val="center"/>
          </w:tcPr>
          <w:p w14:paraId="2B5079C8" w14:textId="77777777" w:rsidR="00ED591F" w:rsidRPr="00F4442C" w:rsidRDefault="00ED591F" w:rsidP="002260CC">
            <w:pPr>
              <w:pStyle w:val="TAC"/>
            </w:pPr>
            <w:r w:rsidRPr="00F4442C">
              <w:t>M</w:t>
            </w:r>
          </w:p>
        </w:tc>
        <w:tc>
          <w:tcPr>
            <w:tcW w:w="1134" w:type="dxa"/>
            <w:tcBorders>
              <w:top w:val="single" w:sz="6" w:space="0" w:color="auto"/>
            </w:tcBorders>
            <w:vAlign w:val="center"/>
          </w:tcPr>
          <w:p w14:paraId="495CA7F3" w14:textId="77777777" w:rsidR="00ED591F" w:rsidRPr="00F4442C" w:rsidRDefault="00ED591F" w:rsidP="002260CC">
            <w:pPr>
              <w:pStyle w:val="TAC"/>
            </w:pPr>
            <w:r w:rsidRPr="00F4442C">
              <w:t>1</w:t>
            </w:r>
          </w:p>
        </w:tc>
        <w:tc>
          <w:tcPr>
            <w:tcW w:w="5943" w:type="dxa"/>
            <w:tcBorders>
              <w:top w:val="single" w:sz="6" w:space="0" w:color="auto"/>
            </w:tcBorders>
            <w:shd w:val="clear" w:color="auto" w:fill="auto"/>
            <w:vAlign w:val="center"/>
          </w:tcPr>
          <w:p w14:paraId="02A3FB42" w14:textId="77777777" w:rsidR="00ED591F" w:rsidRPr="00F4442C" w:rsidRDefault="00ED591F" w:rsidP="002260CC">
            <w:pPr>
              <w:pStyle w:val="TAL"/>
            </w:pPr>
            <w:r w:rsidRPr="00F4442C">
              <w:t>Represents the parameters to request the creation of a Policy Usage</w:t>
            </w:r>
            <w:r w:rsidRPr="00F4442C">
              <w:rPr>
                <w:rFonts w:eastAsia="等线"/>
              </w:rPr>
              <w:t xml:space="preserve"> Subscription</w:t>
            </w:r>
            <w:r w:rsidRPr="00F4442C">
              <w:t xml:space="preserve"> resource.</w:t>
            </w:r>
          </w:p>
        </w:tc>
      </w:tr>
    </w:tbl>
    <w:p w14:paraId="360573B8" w14:textId="77777777" w:rsidR="00ED591F" w:rsidRPr="00F4442C" w:rsidRDefault="00ED591F" w:rsidP="00ED591F"/>
    <w:p w14:paraId="0A352F0A" w14:textId="77777777" w:rsidR="00ED591F" w:rsidRPr="00F4442C" w:rsidRDefault="00ED591F" w:rsidP="00ED591F">
      <w:pPr>
        <w:pStyle w:val="TH"/>
      </w:pPr>
      <w:r w:rsidRPr="00F4442C">
        <w:t>Table </w:t>
      </w:r>
      <w:r w:rsidRPr="00F4442C">
        <w:rPr>
          <w:noProof/>
          <w:lang w:eastAsia="zh-CN"/>
        </w:rPr>
        <w:t>6.4</w:t>
      </w:r>
      <w:r w:rsidRPr="00F4442C">
        <w:t>.3.4.3.2-3: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ED591F" w:rsidRPr="00F4442C" w14:paraId="4BF48A87" w14:textId="77777777" w:rsidTr="002260CC">
        <w:trPr>
          <w:jc w:val="center"/>
        </w:trPr>
        <w:tc>
          <w:tcPr>
            <w:tcW w:w="880" w:type="pct"/>
            <w:tcBorders>
              <w:bottom w:val="single" w:sz="6" w:space="0" w:color="auto"/>
            </w:tcBorders>
            <w:shd w:val="clear" w:color="auto" w:fill="C0C0C0"/>
            <w:vAlign w:val="center"/>
          </w:tcPr>
          <w:p w14:paraId="355A5A44" w14:textId="77777777" w:rsidR="00ED591F" w:rsidRPr="00F4442C" w:rsidRDefault="00ED591F" w:rsidP="002260CC">
            <w:pPr>
              <w:pStyle w:val="TAH"/>
            </w:pPr>
            <w:r w:rsidRPr="00F4442C">
              <w:t>Data type</w:t>
            </w:r>
          </w:p>
        </w:tc>
        <w:tc>
          <w:tcPr>
            <w:tcW w:w="221" w:type="pct"/>
            <w:tcBorders>
              <w:bottom w:val="single" w:sz="6" w:space="0" w:color="auto"/>
            </w:tcBorders>
            <w:shd w:val="clear" w:color="auto" w:fill="C0C0C0"/>
            <w:vAlign w:val="center"/>
          </w:tcPr>
          <w:p w14:paraId="6645AF0E" w14:textId="77777777" w:rsidR="00ED591F" w:rsidRPr="00F4442C" w:rsidRDefault="00ED591F" w:rsidP="002260CC">
            <w:pPr>
              <w:pStyle w:val="TAH"/>
            </w:pPr>
            <w:r w:rsidRPr="00F4442C">
              <w:t>P</w:t>
            </w:r>
          </w:p>
        </w:tc>
        <w:tc>
          <w:tcPr>
            <w:tcW w:w="590" w:type="pct"/>
            <w:tcBorders>
              <w:bottom w:val="single" w:sz="6" w:space="0" w:color="auto"/>
            </w:tcBorders>
            <w:shd w:val="clear" w:color="auto" w:fill="C0C0C0"/>
            <w:vAlign w:val="center"/>
          </w:tcPr>
          <w:p w14:paraId="1A598973" w14:textId="77777777" w:rsidR="00ED591F" w:rsidRPr="00F4442C" w:rsidRDefault="00ED591F" w:rsidP="002260CC">
            <w:pPr>
              <w:pStyle w:val="TAH"/>
            </w:pPr>
            <w:r w:rsidRPr="00F4442C">
              <w:t>Cardinality</w:t>
            </w:r>
          </w:p>
        </w:tc>
        <w:tc>
          <w:tcPr>
            <w:tcW w:w="736" w:type="pct"/>
            <w:tcBorders>
              <w:bottom w:val="single" w:sz="6" w:space="0" w:color="auto"/>
            </w:tcBorders>
            <w:shd w:val="clear" w:color="auto" w:fill="C0C0C0"/>
            <w:vAlign w:val="center"/>
          </w:tcPr>
          <w:p w14:paraId="77FAC0B0" w14:textId="77777777" w:rsidR="00ED591F" w:rsidRPr="00F4442C" w:rsidRDefault="00ED591F" w:rsidP="002260CC">
            <w:pPr>
              <w:pStyle w:val="TAH"/>
            </w:pPr>
            <w:r w:rsidRPr="00F4442C">
              <w:t>Response</w:t>
            </w:r>
          </w:p>
          <w:p w14:paraId="69BF1DD1" w14:textId="77777777" w:rsidR="00ED591F" w:rsidRPr="00F4442C" w:rsidRDefault="00ED591F" w:rsidP="002260CC">
            <w:pPr>
              <w:pStyle w:val="TAH"/>
            </w:pPr>
            <w:r w:rsidRPr="00F4442C">
              <w:t>codes</w:t>
            </w:r>
          </w:p>
        </w:tc>
        <w:tc>
          <w:tcPr>
            <w:tcW w:w="2573" w:type="pct"/>
            <w:tcBorders>
              <w:bottom w:val="single" w:sz="6" w:space="0" w:color="auto"/>
            </w:tcBorders>
            <w:shd w:val="clear" w:color="auto" w:fill="C0C0C0"/>
            <w:vAlign w:val="center"/>
          </w:tcPr>
          <w:p w14:paraId="63E7BAC2" w14:textId="77777777" w:rsidR="00ED591F" w:rsidRPr="00F4442C" w:rsidRDefault="00ED591F" w:rsidP="002260CC">
            <w:pPr>
              <w:pStyle w:val="TAH"/>
            </w:pPr>
            <w:r w:rsidRPr="00F4442C">
              <w:t>Description</w:t>
            </w:r>
          </w:p>
        </w:tc>
      </w:tr>
      <w:tr w:rsidR="00ED591F" w:rsidRPr="00F4442C" w14:paraId="39B1DE6A" w14:textId="77777777" w:rsidTr="002260CC">
        <w:trPr>
          <w:jc w:val="center"/>
        </w:trPr>
        <w:tc>
          <w:tcPr>
            <w:tcW w:w="880" w:type="pct"/>
            <w:tcBorders>
              <w:top w:val="single" w:sz="6" w:space="0" w:color="auto"/>
            </w:tcBorders>
            <w:shd w:val="clear" w:color="auto" w:fill="auto"/>
            <w:vAlign w:val="center"/>
          </w:tcPr>
          <w:p w14:paraId="7F734604" w14:textId="77777777" w:rsidR="00ED591F" w:rsidRPr="00F4442C" w:rsidRDefault="00ED591F" w:rsidP="002260CC">
            <w:pPr>
              <w:pStyle w:val="TAL"/>
            </w:pPr>
            <w:proofErr w:type="spellStart"/>
            <w:r w:rsidRPr="00F4442C">
              <w:t>PolUsageSubsc</w:t>
            </w:r>
            <w:proofErr w:type="spellEnd"/>
          </w:p>
        </w:tc>
        <w:tc>
          <w:tcPr>
            <w:tcW w:w="221" w:type="pct"/>
            <w:tcBorders>
              <w:top w:val="single" w:sz="6" w:space="0" w:color="auto"/>
            </w:tcBorders>
            <w:vAlign w:val="center"/>
          </w:tcPr>
          <w:p w14:paraId="0451F3A7" w14:textId="77777777" w:rsidR="00ED591F" w:rsidRPr="00F4442C" w:rsidRDefault="00ED591F" w:rsidP="002260CC">
            <w:pPr>
              <w:pStyle w:val="TAC"/>
            </w:pPr>
            <w:r w:rsidRPr="00F4442C">
              <w:t>M</w:t>
            </w:r>
          </w:p>
        </w:tc>
        <w:tc>
          <w:tcPr>
            <w:tcW w:w="590" w:type="pct"/>
            <w:tcBorders>
              <w:top w:val="single" w:sz="6" w:space="0" w:color="auto"/>
            </w:tcBorders>
            <w:vAlign w:val="center"/>
          </w:tcPr>
          <w:p w14:paraId="56FD0C3B" w14:textId="77777777" w:rsidR="00ED591F" w:rsidRPr="00F4442C" w:rsidRDefault="00ED591F" w:rsidP="002260CC">
            <w:pPr>
              <w:pStyle w:val="TAC"/>
            </w:pPr>
            <w:r w:rsidRPr="00F4442C">
              <w:t>1</w:t>
            </w:r>
          </w:p>
        </w:tc>
        <w:tc>
          <w:tcPr>
            <w:tcW w:w="736" w:type="pct"/>
            <w:tcBorders>
              <w:top w:val="single" w:sz="6" w:space="0" w:color="auto"/>
            </w:tcBorders>
            <w:vAlign w:val="center"/>
          </w:tcPr>
          <w:p w14:paraId="44CB26F9" w14:textId="77777777" w:rsidR="00ED591F" w:rsidRPr="00F4442C" w:rsidRDefault="00ED591F" w:rsidP="002260CC">
            <w:pPr>
              <w:pStyle w:val="TAL"/>
            </w:pPr>
            <w:r w:rsidRPr="00F4442C">
              <w:t>201 Created</w:t>
            </w:r>
          </w:p>
        </w:tc>
        <w:tc>
          <w:tcPr>
            <w:tcW w:w="2573" w:type="pct"/>
            <w:tcBorders>
              <w:top w:val="single" w:sz="6" w:space="0" w:color="auto"/>
            </w:tcBorders>
            <w:shd w:val="clear" w:color="auto" w:fill="auto"/>
            <w:vAlign w:val="center"/>
          </w:tcPr>
          <w:p w14:paraId="40A2FBBE" w14:textId="77777777" w:rsidR="00ED591F" w:rsidRPr="00F4442C" w:rsidRDefault="00ED591F" w:rsidP="002260CC">
            <w:pPr>
              <w:pStyle w:val="TAL"/>
            </w:pPr>
            <w:r w:rsidRPr="00F4442C">
              <w:t>Successful case. The Policy Usage</w:t>
            </w:r>
            <w:r w:rsidRPr="00F4442C">
              <w:rPr>
                <w:rFonts w:eastAsia="等线"/>
              </w:rPr>
              <w:t xml:space="preserve"> Subscription</w:t>
            </w:r>
            <w:r w:rsidRPr="00F4442C">
              <w:t xml:space="preserve"> is successfully created and a representation of the created "Individual Policy Usage</w:t>
            </w:r>
            <w:r w:rsidRPr="00F4442C">
              <w:rPr>
                <w:rFonts w:eastAsia="等线"/>
              </w:rPr>
              <w:t xml:space="preserve"> Subscription</w:t>
            </w:r>
            <w:r w:rsidRPr="00F4442C">
              <w:t>" resource shall be returned.</w:t>
            </w:r>
          </w:p>
          <w:p w14:paraId="47A08755" w14:textId="77777777" w:rsidR="00ED591F" w:rsidRPr="00F4442C" w:rsidRDefault="00ED591F" w:rsidP="002260CC">
            <w:pPr>
              <w:pStyle w:val="TAL"/>
            </w:pPr>
          </w:p>
          <w:p w14:paraId="7474A383" w14:textId="77777777" w:rsidR="00ED591F" w:rsidRPr="00F4442C" w:rsidRDefault="00ED591F" w:rsidP="002260CC">
            <w:pPr>
              <w:pStyle w:val="TAL"/>
            </w:pPr>
            <w:r w:rsidRPr="00F4442C">
              <w:t>An HTTP "Location" header that contains the resource URI of the created resource shall also be included.</w:t>
            </w:r>
          </w:p>
        </w:tc>
      </w:tr>
      <w:tr w:rsidR="00ED591F" w:rsidRPr="00F4442C" w14:paraId="74A168CC" w14:textId="77777777" w:rsidTr="002260CC">
        <w:trPr>
          <w:jc w:val="center"/>
        </w:trPr>
        <w:tc>
          <w:tcPr>
            <w:tcW w:w="5000" w:type="pct"/>
            <w:gridSpan w:val="5"/>
            <w:shd w:val="clear" w:color="auto" w:fill="auto"/>
            <w:vAlign w:val="center"/>
          </w:tcPr>
          <w:p w14:paraId="77AE4BDE" w14:textId="77777777" w:rsidR="00ED591F" w:rsidRPr="00F4442C" w:rsidRDefault="00ED591F" w:rsidP="002260CC">
            <w:pPr>
              <w:pStyle w:val="TAN"/>
            </w:pPr>
            <w:r w:rsidRPr="00F4442C">
              <w:t>NOTE:</w:t>
            </w:r>
            <w:r w:rsidRPr="00F4442C">
              <w:rPr>
                <w:noProof/>
              </w:rPr>
              <w:tab/>
              <w:t xml:space="preserve">The mandatory </w:t>
            </w:r>
            <w:r w:rsidRPr="00F4442C">
              <w:t>HTTP error status code for the HTTP POST method listed in table 5.2.6-1 of 3GPP TS 29.122 [2] shall also apply.</w:t>
            </w:r>
          </w:p>
        </w:tc>
      </w:tr>
    </w:tbl>
    <w:p w14:paraId="6F3E62B3" w14:textId="77777777" w:rsidR="00ED591F" w:rsidRPr="00F4442C" w:rsidRDefault="00ED591F" w:rsidP="00ED591F"/>
    <w:p w14:paraId="475D7253" w14:textId="77777777" w:rsidR="00ED591F" w:rsidRPr="00F4442C" w:rsidRDefault="00ED591F" w:rsidP="00ED591F">
      <w:pPr>
        <w:pStyle w:val="TH"/>
      </w:pPr>
      <w:r w:rsidRPr="00F4442C">
        <w:lastRenderedPageBreak/>
        <w:t>Table </w:t>
      </w:r>
      <w:r w:rsidRPr="00F4442C">
        <w:rPr>
          <w:noProof/>
          <w:lang w:eastAsia="zh-CN"/>
        </w:rPr>
        <w:t>6.4</w:t>
      </w:r>
      <w:r w:rsidRPr="00F4442C">
        <w:t>.3.4.3.2-4: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ED591F" w:rsidRPr="00F4442C" w14:paraId="4A42F06B" w14:textId="77777777" w:rsidTr="002260CC">
        <w:trPr>
          <w:jc w:val="center"/>
        </w:trPr>
        <w:tc>
          <w:tcPr>
            <w:tcW w:w="824" w:type="pct"/>
            <w:shd w:val="clear" w:color="auto" w:fill="C0C0C0"/>
            <w:vAlign w:val="center"/>
          </w:tcPr>
          <w:p w14:paraId="66F7B962" w14:textId="77777777" w:rsidR="00ED591F" w:rsidRPr="00F4442C" w:rsidRDefault="00ED591F" w:rsidP="002260CC">
            <w:pPr>
              <w:pStyle w:val="TAH"/>
            </w:pPr>
            <w:r w:rsidRPr="00F4442C">
              <w:t>Name</w:t>
            </w:r>
          </w:p>
        </w:tc>
        <w:tc>
          <w:tcPr>
            <w:tcW w:w="572" w:type="pct"/>
            <w:shd w:val="clear" w:color="auto" w:fill="C0C0C0"/>
            <w:vAlign w:val="center"/>
          </w:tcPr>
          <w:p w14:paraId="488FDFA2" w14:textId="77777777" w:rsidR="00ED591F" w:rsidRPr="00F4442C" w:rsidRDefault="00ED591F" w:rsidP="002260CC">
            <w:pPr>
              <w:pStyle w:val="TAH"/>
            </w:pPr>
            <w:r w:rsidRPr="00F4442C">
              <w:t>Data type</w:t>
            </w:r>
          </w:p>
        </w:tc>
        <w:tc>
          <w:tcPr>
            <w:tcW w:w="295" w:type="pct"/>
            <w:shd w:val="clear" w:color="auto" w:fill="C0C0C0"/>
            <w:vAlign w:val="center"/>
          </w:tcPr>
          <w:p w14:paraId="52832D6E" w14:textId="77777777" w:rsidR="00ED591F" w:rsidRPr="00F4442C" w:rsidRDefault="00ED591F" w:rsidP="002260CC">
            <w:pPr>
              <w:pStyle w:val="TAH"/>
            </w:pPr>
            <w:r w:rsidRPr="00F4442C">
              <w:t>P</w:t>
            </w:r>
          </w:p>
        </w:tc>
        <w:tc>
          <w:tcPr>
            <w:tcW w:w="589" w:type="pct"/>
            <w:shd w:val="clear" w:color="auto" w:fill="C0C0C0"/>
            <w:vAlign w:val="center"/>
          </w:tcPr>
          <w:p w14:paraId="0D72BE2A" w14:textId="77777777" w:rsidR="00ED591F" w:rsidRPr="00F4442C" w:rsidRDefault="00ED591F" w:rsidP="002260CC">
            <w:pPr>
              <w:pStyle w:val="TAH"/>
            </w:pPr>
            <w:r w:rsidRPr="00F4442C">
              <w:t>Cardinality</w:t>
            </w:r>
          </w:p>
        </w:tc>
        <w:tc>
          <w:tcPr>
            <w:tcW w:w="2720" w:type="pct"/>
            <w:shd w:val="clear" w:color="auto" w:fill="C0C0C0"/>
            <w:vAlign w:val="center"/>
          </w:tcPr>
          <w:p w14:paraId="05F605A3" w14:textId="77777777" w:rsidR="00ED591F" w:rsidRPr="00F4442C" w:rsidRDefault="00ED591F" w:rsidP="002260CC">
            <w:pPr>
              <w:pStyle w:val="TAH"/>
            </w:pPr>
            <w:r w:rsidRPr="00F4442C">
              <w:t>Description</w:t>
            </w:r>
          </w:p>
        </w:tc>
      </w:tr>
      <w:tr w:rsidR="00ED591F" w:rsidRPr="00F4442C" w14:paraId="4F79243B" w14:textId="77777777" w:rsidTr="002260CC">
        <w:trPr>
          <w:jc w:val="center"/>
        </w:trPr>
        <w:tc>
          <w:tcPr>
            <w:tcW w:w="824" w:type="pct"/>
            <w:shd w:val="clear" w:color="auto" w:fill="auto"/>
            <w:vAlign w:val="center"/>
          </w:tcPr>
          <w:p w14:paraId="050E072D" w14:textId="77777777" w:rsidR="00ED591F" w:rsidRPr="00F4442C" w:rsidRDefault="00ED591F" w:rsidP="002260CC">
            <w:pPr>
              <w:pStyle w:val="TAL"/>
            </w:pPr>
            <w:r w:rsidRPr="00F4442C">
              <w:t>Location</w:t>
            </w:r>
          </w:p>
        </w:tc>
        <w:tc>
          <w:tcPr>
            <w:tcW w:w="572" w:type="pct"/>
            <w:vAlign w:val="center"/>
          </w:tcPr>
          <w:p w14:paraId="0635F5B6" w14:textId="77777777" w:rsidR="00ED591F" w:rsidRPr="00F4442C" w:rsidRDefault="00ED591F" w:rsidP="002260CC">
            <w:pPr>
              <w:pStyle w:val="TAL"/>
            </w:pPr>
            <w:r w:rsidRPr="00F4442C">
              <w:t>string</w:t>
            </w:r>
          </w:p>
        </w:tc>
        <w:tc>
          <w:tcPr>
            <w:tcW w:w="295" w:type="pct"/>
            <w:vAlign w:val="center"/>
          </w:tcPr>
          <w:p w14:paraId="5F1FE89C" w14:textId="77777777" w:rsidR="00ED591F" w:rsidRPr="00F4442C" w:rsidRDefault="00ED591F" w:rsidP="002260CC">
            <w:pPr>
              <w:pStyle w:val="TAC"/>
            </w:pPr>
            <w:r w:rsidRPr="00F4442C">
              <w:t>M</w:t>
            </w:r>
          </w:p>
        </w:tc>
        <w:tc>
          <w:tcPr>
            <w:tcW w:w="589" w:type="pct"/>
            <w:vAlign w:val="center"/>
          </w:tcPr>
          <w:p w14:paraId="662B89ED" w14:textId="77777777" w:rsidR="00ED591F" w:rsidRPr="00F4442C" w:rsidRDefault="00ED591F" w:rsidP="002260CC">
            <w:pPr>
              <w:pStyle w:val="TAC"/>
            </w:pPr>
            <w:r w:rsidRPr="00F4442C">
              <w:t>1</w:t>
            </w:r>
          </w:p>
        </w:tc>
        <w:tc>
          <w:tcPr>
            <w:tcW w:w="2720" w:type="pct"/>
            <w:shd w:val="clear" w:color="auto" w:fill="auto"/>
            <w:vAlign w:val="center"/>
          </w:tcPr>
          <w:p w14:paraId="2F574076" w14:textId="77777777" w:rsidR="00ED591F" w:rsidRPr="00F4442C" w:rsidRDefault="00ED591F" w:rsidP="002260CC">
            <w:pPr>
              <w:pStyle w:val="TAL"/>
            </w:pPr>
            <w:r w:rsidRPr="00F4442C">
              <w:t>Contains the URI of the newly created resource, according to the structure:</w:t>
            </w:r>
          </w:p>
          <w:p w14:paraId="4150AFE8" w14:textId="77777777" w:rsidR="00ED591F" w:rsidRPr="00F4442C" w:rsidRDefault="00ED591F" w:rsidP="002260CC">
            <w:pPr>
              <w:pStyle w:val="TAL"/>
            </w:pPr>
            <w:r w:rsidRPr="00F4442C">
              <w:rPr>
                <w:lang w:eastAsia="zh-CN"/>
              </w:rPr>
              <w:t>{</w:t>
            </w:r>
            <w:proofErr w:type="spellStart"/>
            <w:r w:rsidRPr="00F4442C">
              <w:rPr>
                <w:lang w:eastAsia="zh-CN"/>
              </w:rPr>
              <w:t>apiRoot</w:t>
            </w:r>
            <w:proofErr w:type="spellEnd"/>
            <w:r w:rsidRPr="00F4442C">
              <w:rPr>
                <w:lang w:eastAsia="zh-CN"/>
              </w:rPr>
              <w:t>}/</w:t>
            </w:r>
            <w:proofErr w:type="spellStart"/>
            <w:r w:rsidRPr="00F4442C">
              <w:rPr>
                <w:lang w:eastAsia="zh-CN"/>
              </w:rPr>
              <w:t>nsce</w:t>
            </w:r>
            <w:proofErr w:type="spellEnd"/>
            <w:r w:rsidRPr="00F4442C">
              <w:rPr>
                <w:lang w:eastAsia="zh-CN"/>
              </w:rPr>
              <w:t>-pm</w:t>
            </w:r>
            <w:r w:rsidRPr="00F4442C">
              <w:rPr>
                <w:rFonts w:hint="eastAsia"/>
                <w:lang w:eastAsia="zh-CN"/>
              </w:rPr>
              <w:t>/</w:t>
            </w:r>
            <w:r w:rsidRPr="00F4442C">
              <w:rPr>
                <w:lang w:eastAsia="zh-CN"/>
              </w:rPr>
              <w:t>&lt;</w:t>
            </w:r>
            <w:proofErr w:type="spellStart"/>
            <w:r w:rsidRPr="00F4442C">
              <w:rPr>
                <w:lang w:eastAsia="zh-CN"/>
              </w:rPr>
              <w:t>apiVersion</w:t>
            </w:r>
            <w:proofErr w:type="spellEnd"/>
            <w:r w:rsidRPr="00F4442C">
              <w:rPr>
                <w:lang w:eastAsia="zh-CN"/>
              </w:rPr>
              <w:t>&gt;</w:t>
            </w:r>
            <w:r w:rsidRPr="00F4442C">
              <w:rPr>
                <w:rFonts w:hint="eastAsia"/>
                <w:lang w:eastAsia="zh-CN"/>
              </w:rPr>
              <w:t>/</w:t>
            </w:r>
            <w:r w:rsidRPr="00F4442C">
              <w:rPr>
                <w:lang w:eastAsia="zh-CN"/>
              </w:rPr>
              <w:t>subscriptions/{</w:t>
            </w:r>
            <w:proofErr w:type="spellStart"/>
            <w:r w:rsidRPr="00F4442C">
              <w:rPr>
                <w:lang w:eastAsia="zh-CN"/>
              </w:rPr>
              <w:t>subscriptionId</w:t>
            </w:r>
            <w:proofErr w:type="spellEnd"/>
            <w:r w:rsidRPr="00F4442C">
              <w:rPr>
                <w:lang w:eastAsia="zh-CN"/>
              </w:rPr>
              <w:t>}</w:t>
            </w:r>
          </w:p>
        </w:tc>
      </w:tr>
    </w:tbl>
    <w:p w14:paraId="756FDA2D" w14:textId="77777777" w:rsidR="00ED591F" w:rsidRPr="00F4442C" w:rsidRDefault="00ED591F" w:rsidP="00ED591F"/>
    <w:p w14:paraId="5F11DC05" w14:textId="77777777" w:rsidR="00ED591F" w:rsidRPr="00F4442C" w:rsidRDefault="00ED591F" w:rsidP="00ED591F">
      <w:pPr>
        <w:pStyle w:val="51"/>
      </w:pPr>
      <w:bookmarkStart w:id="885" w:name="_Toc151743204"/>
      <w:bookmarkStart w:id="886" w:name="_Toc151743669"/>
      <w:r w:rsidRPr="00F4442C">
        <w:rPr>
          <w:noProof/>
          <w:lang w:eastAsia="zh-CN"/>
        </w:rPr>
        <w:t>6.4</w:t>
      </w:r>
      <w:r w:rsidRPr="00F4442C">
        <w:t>.3.4.4</w:t>
      </w:r>
      <w:r w:rsidRPr="00F4442C">
        <w:tab/>
        <w:t>Resource Custom Operations</w:t>
      </w:r>
      <w:bookmarkEnd w:id="885"/>
      <w:bookmarkEnd w:id="886"/>
    </w:p>
    <w:p w14:paraId="4B328668" w14:textId="77777777" w:rsidR="00ED591F" w:rsidRPr="00F4442C" w:rsidRDefault="00ED591F" w:rsidP="00ED591F">
      <w:r w:rsidRPr="00F4442C">
        <w:t>There are no resource custom operations defined for this resource in this release of the specification.</w:t>
      </w:r>
    </w:p>
    <w:p w14:paraId="6C5B0E68" w14:textId="77777777" w:rsidR="00ED591F" w:rsidRPr="00F4442C" w:rsidRDefault="00ED591F" w:rsidP="00ED591F">
      <w:pPr>
        <w:pStyle w:val="41"/>
      </w:pPr>
      <w:bookmarkStart w:id="887" w:name="_Toc151743205"/>
      <w:bookmarkStart w:id="888" w:name="_Toc151743670"/>
      <w:r w:rsidRPr="00F4442C">
        <w:rPr>
          <w:noProof/>
          <w:lang w:eastAsia="zh-CN"/>
        </w:rPr>
        <w:t>6.4</w:t>
      </w:r>
      <w:r w:rsidRPr="00F4442C">
        <w:t>.3.5</w:t>
      </w:r>
      <w:r w:rsidRPr="00F4442C">
        <w:tab/>
        <w:t>Resource: Individual Policy Usage</w:t>
      </w:r>
      <w:r w:rsidRPr="00F4442C">
        <w:rPr>
          <w:rFonts w:eastAsia="等线"/>
        </w:rPr>
        <w:t xml:space="preserve"> Subscription</w:t>
      </w:r>
      <w:bookmarkEnd w:id="887"/>
      <w:bookmarkEnd w:id="888"/>
    </w:p>
    <w:p w14:paraId="7C44A8AF" w14:textId="77777777" w:rsidR="00ED591F" w:rsidRPr="00F4442C" w:rsidRDefault="00ED591F" w:rsidP="00ED591F">
      <w:pPr>
        <w:pStyle w:val="51"/>
      </w:pPr>
      <w:bookmarkStart w:id="889" w:name="_Toc151743206"/>
      <w:bookmarkStart w:id="890" w:name="_Toc151743671"/>
      <w:r w:rsidRPr="00F4442C">
        <w:rPr>
          <w:noProof/>
          <w:lang w:eastAsia="zh-CN"/>
        </w:rPr>
        <w:t>6.4</w:t>
      </w:r>
      <w:r w:rsidRPr="00F4442C">
        <w:t>.3.5.1</w:t>
      </w:r>
      <w:r w:rsidRPr="00F4442C">
        <w:tab/>
        <w:t>Description</w:t>
      </w:r>
      <w:bookmarkEnd w:id="889"/>
      <w:bookmarkEnd w:id="890"/>
    </w:p>
    <w:p w14:paraId="710839FB" w14:textId="77777777" w:rsidR="00ED591F" w:rsidRPr="00F4442C" w:rsidRDefault="00ED591F" w:rsidP="00ED591F">
      <w:r w:rsidRPr="00F4442C">
        <w:t>This resource represents a Policy Usage</w:t>
      </w:r>
      <w:r w:rsidRPr="00F4442C">
        <w:rPr>
          <w:rFonts w:eastAsia="等线"/>
        </w:rPr>
        <w:t xml:space="preserve"> Subscription</w:t>
      </w:r>
      <w:r w:rsidRPr="00F4442C">
        <w:t xml:space="preserve"> managed by the NSCE Server.</w:t>
      </w:r>
    </w:p>
    <w:p w14:paraId="63A54E7D" w14:textId="77777777" w:rsidR="00ED591F" w:rsidRPr="00F4442C" w:rsidRDefault="00ED591F" w:rsidP="00ED591F">
      <w:pPr>
        <w:pStyle w:val="51"/>
      </w:pPr>
      <w:bookmarkStart w:id="891" w:name="_Toc151743207"/>
      <w:bookmarkStart w:id="892" w:name="_Toc151743672"/>
      <w:r w:rsidRPr="00F4442C">
        <w:rPr>
          <w:noProof/>
          <w:lang w:eastAsia="zh-CN"/>
        </w:rPr>
        <w:t>6.4</w:t>
      </w:r>
      <w:r w:rsidRPr="00F4442C">
        <w:t>.3.5.2</w:t>
      </w:r>
      <w:r w:rsidRPr="00F4442C">
        <w:tab/>
        <w:t>Resource Definition</w:t>
      </w:r>
      <w:bookmarkEnd w:id="891"/>
      <w:bookmarkEnd w:id="892"/>
    </w:p>
    <w:p w14:paraId="57C0F86F" w14:textId="77777777" w:rsidR="00ED591F" w:rsidRPr="00F4442C" w:rsidRDefault="00ED591F" w:rsidP="00ED591F">
      <w:r w:rsidRPr="00F4442C">
        <w:t xml:space="preserve">Resource URI: </w:t>
      </w:r>
      <w:r w:rsidRPr="00F4442C">
        <w:rPr>
          <w:b/>
          <w:noProof/>
        </w:rPr>
        <w:t>{apiRoot}/nsce-pm/&lt;apiVersion&gt;/subscriptions/{subscriptionId}</w:t>
      </w:r>
    </w:p>
    <w:p w14:paraId="2107B12A" w14:textId="77777777" w:rsidR="00ED591F" w:rsidRPr="00F4442C" w:rsidRDefault="00ED591F" w:rsidP="00ED591F">
      <w:pPr>
        <w:rPr>
          <w:rFonts w:ascii="Arial" w:hAnsi="Arial" w:cs="Arial"/>
        </w:rPr>
      </w:pPr>
      <w:r w:rsidRPr="00F4442C">
        <w:t>This resource shall support the resource URI variables defined in table </w:t>
      </w:r>
      <w:r w:rsidRPr="00F4442C">
        <w:rPr>
          <w:noProof/>
          <w:lang w:eastAsia="zh-CN"/>
        </w:rPr>
        <w:t>6.4</w:t>
      </w:r>
      <w:r w:rsidRPr="00F4442C">
        <w:t>.3.5.2-1</w:t>
      </w:r>
      <w:r w:rsidRPr="00F4442C">
        <w:rPr>
          <w:rFonts w:ascii="Arial" w:hAnsi="Arial" w:cs="Arial"/>
        </w:rPr>
        <w:t>.</w:t>
      </w:r>
    </w:p>
    <w:p w14:paraId="3F244EE2" w14:textId="77777777" w:rsidR="00ED591F" w:rsidRPr="00F4442C" w:rsidRDefault="00ED591F" w:rsidP="00ED591F">
      <w:pPr>
        <w:pStyle w:val="TH"/>
        <w:rPr>
          <w:rFonts w:cs="Arial"/>
        </w:rPr>
      </w:pPr>
      <w:r w:rsidRPr="00F4442C">
        <w:t>Table </w:t>
      </w:r>
      <w:r w:rsidRPr="00F4442C">
        <w:rPr>
          <w:noProof/>
          <w:lang w:eastAsia="zh-CN"/>
        </w:rPr>
        <w:t>6.4</w:t>
      </w:r>
      <w:r w:rsidRPr="00F4442C">
        <w:t>.3.5.2-1: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D591F" w:rsidRPr="00F4442C" w14:paraId="5354FCA0" w14:textId="77777777" w:rsidTr="002260CC">
        <w:trPr>
          <w:jc w:val="center"/>
        </w:trPr>
        <w:tc>
          <w:tcPr>
            <w:tcW w:w="687" w:type="pct"/>
            <w:shd w:val="clear" w:color="000000" w:fill="C0C0C0"/>
            <w:vAlign w:val="center"/>
            <w:hideMark/>
          </w:tcPr>
          <w:p w14:paraId="6EF2F789" w14:textId="77777777" w:rsidR="00ED591F" w:rsidRPr="00F4442C" w:rsidRDefault="00ED591F" w:rsidP="002260CC">
            <w:pPr>
              <w:pStyle w:val="TAH"/>
            </w:pPr>
            <w:r w:rsidRPr="00F4442C">
              <w:t>Name</w:t>
            </w:r>
          </w:p>
        </w:tc>
        <w:tc>
          <w:tcPr>
            <w:tcW w:w="1039" w:type="pct"/>
            <w:shd w:val="clear" w:color="000000" w:fill="C0C0C0"/>
            <w:vAlign w:val="center"/>
          </w:tcPr>
          <w:p w14:paraId="7A0F2EE3" w14:textId="77777777" w:rsidR="00ED591F" w:rsidRPr="00F4442C" w:rsidRDefault="00ED591F" w:rsidP="002260CC">
            <w:pPr>
              <w:pStyle w:val="TAH"/>
            </w:pPr>
            <w:r w:rsidRPr="00F4442C">
              <w:t>Data type</w:t>
            </w:r>
          </w:p>
        </w:tc>
        <w:tc>
          <w:tcPr>
            <w:tcW w:w="3274" w:type="pct"/>
            <w:shd w:val="clear" w:color="000000" w:fill="C0C0C0"/>
            <w:vAlign w:val="center"/>
            <w:hideMark/>
          </w:tcPr>
          <w:p w14:paraId="3386BEDD" w14:textId="77777777" w:rsidR="00ED591F" w:rsidRPr="00F4442C" w:rsidRDefault="00ED591F" w:rsidP="002260CC">
            <w:pPr>
              <w:pStyle w:val="TAH"/>
            </w:pPr>
            <w:r w:rsidRPr="00F4442C">
              <w:t>Definition</w:t>
            </w:r>
          </w:p>
        </w:tc>
      </w:tr>
      <w:tr w:rsidR="00ED591F" w:rsidRPr="00F4442C" w14:paraId="2A68B351" w14:textId="77777777" w:rsidTr="002260CC">
        <w:trPr>
          <w:jc w:val="center"/>
        </w:trPr>
        <w:tc>
          <w:tcPr>
            <w:tcW w:w="687" w:type="pct"/>
            <w:vAlign w:val="center"/>
            <w:hideMark/>
          </w:tcPr>
          <w:p w14:paraId="7E6C65E1" w14:textId="77777777" w:rsidR="00ED591F" w:rsidRPr="00F4442C" w:rsidRDefault="00ED591F" w:rsidP="002260CC">
            <w:pPr>
              <w:pStyle w:val="TAL"/>
            </w:pPr>
            <w:proofErr w:type="spellStart"/>
            <w:r w:rsidRPr="00F4442C">
              <w:t>apiRoot</w:t>
            </w:r>
            <w:proofErr w:type="spellEnd"/>
          </w:p>
        </w:tc>
        <w:tc>
          <w:tcPr>
            <w:tcW w:w="1039" w:type="pct"/>
            <w:vAlign w:val="center"/>
          </w:tcPr>
          <w:p w14:paraId="1F8D6E30" w14:textId="77777777" w:rsidR="00ED591F" w:rsidRPr="00F4442C" w:rsidRDefault="00ED591F" w:rsidP="002260CC">
            <w:pPr>
              <w:pStyle w:val="TAL"/>
            </w:pPr>
            <w:r w:rsidRPr="00F4442C">
              <w:t>string</w:t>
            </w:r>
          </w:p>
        </w:tc>
        <w:tc>
          <w:tcPr>
            <w:tcW w:w="3274" w:type="pct"/>
            <w:vAlign w:val="center"/>
            <w:hideMark/>
          </w:tcPr>
          <w:p w14:paraId="0FC8EE3F" w14:textId="77777777" w:rsidR="00ED591F" w:rsidRPr="00F4442C" w:rsidRDefault="00ED591F" w:rsidP="002260CC">
            <w:pPr>
              <w:pStyle w:val="TAL"/>
            </w:pPr>
            <w:r w:rsidRPr="00F4442C">
              <w:t>See clause </w:t>
            </w:r>
            <w:r w:rsidRPr="00F4442C">
              <w:rPr>
                <w:noProof/>
                <w:lang w:eastAsia="zh-CN"/>
              </w:rPr>
              <w:t>6.4</w:t>
            </w:r>
            <w:r w:rsidRPr="00F4442C">
              <w:t>.1.</w:t>
            </w:r>
          </w:p>
        </w:tc>
      </w:tr>
      <w:tr w:rsidR="00ED591F" w:rsidRPr="00F4442C" w14:paraId="272DE580" w14:textId="77777777" w:rsidTr="002260CC">
        <w:trPr>
          <w:jc w:val="center"/>
        </w:trPr>
        <w:tc>
          <w:tcPr>
            <w:tcW w:w="687" w:type="pct"/>
            <w:vAlign w:val="center"/>
          </w:tcPr>
          <w:p w14:paraId="0DB3E865" w14:textId="77777777" w:rsidR="00ED591F" w:rsidRPr="00F4442C" w:rsidRDefault="00ED591F" w:rsidP="002260CC">
            <w:pPr>
              <w:pStyle w:val="TAL"/>
            </w:pPr>
            <w:proofErr w:type="spellStart"/>
            <w:r w:rsidRPr="00F4442C">
              <w:t>subscriptionId</w:t>
            </w:r>
            <w:proofErr w:type="spellEnd"/>
          </w:p>
        </w:tc>
        <w:tc>
          <w:tcPr>
            <w:tcW w:w="1039" w:type="pct"/>
            <w:vAlign w:val="center"/>
          </w:tcPr>
          <w:p w14:paraId="49E7267C" w14:textId="77777777" w:rsidR="00ED591F" w:rsidRPr="00F4442C" w:rsidRDefault="00ED591F" w:rsidP="002260CC">
            <w:pPr>
              <w:pStyle w:val="TAL"/>
            </w:pPr>
            <w:r w:rsidRPr="00F4442C">
              <w:t>string</w:t>
            </w:r>
          </w:p>
        </w:tc>
        <w:tc>
          <w:tcPr>
            <w:tcW w:w="3274" w:type="pct"/>
            <w:vAlign w:val="center"/>
          </w:tcPr>
          <w:p w14:paraId="43BC3AF0" w14:textId="77777777" w:rsidR="00ED591F" w:rsidRPr="00F4442C" w:rsidRDefault="00ED591F" w:rsidP="002260CC">
            <w:pPr>
              <w:pStyle w:val="TAL"/>
            </w:pPr>
            <w:r w:rsidRPr="00F4442C">
              <w:t>Represents the identifier of the "Individual Policy Usage</w:t>
            </w:r>
            <w:r w:rsidRPr="00F4442C">
              <w:rPr>
                <w:rFonts w:eastAsia="等线"/>
              </w:rPr>
              <w:t xml:space="preserve"> Subscription</w:t>
            </w:r>
            <w:r w:rsidRPr="00F4442C">
              <w:t>" resource.</w:t>
            </w:r>
          </w:p>
        </w:tc>
      </w:tr>
    </w:tbl>
    <w:p w14:paraId="26CA30F3" w14:textId="77777777" w:rsidR="00ED591F" w:rsidRPr="00F4442C" w:rsidRDefault="00ED591F" w:rsidP="00ED591F"/>
    <w:p w14:paraId="35C49EC3" w14:textId="77777777" w:rsidR="00ED591F" w:rsidRPr="00F4442C" w:rsidRDefault="00ED591F" w:rsidP="00ED591F">
      <w:pPr>
        <w:pStyle w:val="51"/>
      </w:pPr>
      <w:bookmarkStart w:id="893" w:name="_Toc151743208"/>
      <w:bookmarkStart w:id="894" w:name="_Toc151743673"/>
      <w:r w:rsidRPr="00F4442C">
        <w:rPr>
          <w:noProof/>
          <w:lang w:eastAsia="zh-CN"/>
        </w:rPr>
        <w:t>6.4</w:t>
      </w:r>
      <w:r w:rsidRPr="00F4442C">
        <w:t>.3.5.3</w:t>
      </w:r>
      <w:r w:rsidRPr="00F4442C">
        <w:tab/>
        <w:t>Resource Standard Methods</w:t>
      </w:r>
      <w:bookmarkEnd w:id="893"/>
      <w:bookmarkEnd w:id="894"/>
    </w:p>
    <w:p w14:paraId="530B796D" w14:textId="77777777" w:rsidR="00ED591F" w:rsidRDefault="00ED591F" w:rsidP="00ED591F">
      <w:pPr>
        <w:pStyle w:val="6"/>
      </w:pPr>
      <w:bookmarkStart w:id="895" w:name="_Toc151743209"/>
      <w:bookmarkStart w:id="896" w:name="_Toc151743674"/>
      <w:r w:rsidRPr="005F65D5">
        <w:t>6.4.3.5.3.1</w:t>
      </w:r>
      <w:r w:rsidRPr="005F65D5">
        <w:tab/>
        <w:t>GET</w:t>
      </w:r>
      <w:bookmarkEnd w:id="895"/>
      <w:bookmarkEnd w:id="896"/>
    </w:p>
    <w:p w14:paraId="7A3E3B96" w14:textId="77777777" w:rsidR="00ED591F" w:rsidRPr="00F4442C" w:rsidRDefault="00ED591F" w:rsidP="00ED591F">
      <w:pPr>
        <w:rPr>
          <w:noProof/>
          <w:lang w:eastAsia="zh-CN"/>
        </w:rPr>
      </w:pPr>
      <w:r w:rsidRPr="00F4442C">
        <w:rPr>
          <w:noProof/>
          <w:lang w:eastAsia="zh-CN"/>
        </w:rPr>
        <w:t xml:space="preserve">The HTTP GET method allows a service consumer to retrieve an existing </w:t>
      </w:r>
      <w:r w:rsidRPr="00F4442C">
        <w:t>"Individual Policy Usage</w:t>
      </w:r>
      <w:r w:rsidRPr="00F4442C">
        <w:rPr>
          <w:rFonts w:eastAsia="等线"/>
        </w:rPr>
        <w:t xml:space="preserve"> Subscription</w:t>
      </w:r>
      <w:r w:rsidRPr="00F4442C">
        <w:t>" resource at the NSCE Server</w:t>
      </w:r>
      <w:r w:rsidRPr="00F4442C">
        <w:rPr>
          <w:noProof/>
          <w:lang w:eastAsia="zh-CN"/>
        </w:rPr>
        <w:t>.</w:t>
      </w:r>
    </w:p>
    <w:p w14:paraId="4080E666" w14:textId="77777777" w:rsidR="00ED591F" w:rsidRPr="00F4442C" w:rsidRDefault="00ED591F" w:rsidP="00ED591F">
      <w:r w:rsidRPr="00F4442C">
        <w:t>This method shall support the URI query parameters specified in table </w:t>
      </w:r>
      <w:r w:rsidRPr="00F4442C">
        <w:rPr>
          <w:noProof/>
          <w:lang w:eastAsia="zh-CN"/>
        </w:rPr>
        <w:t>6.4</w:t>
      </w:r>
      <w:r w:rsidRPr="00F4442C">
        <w:t>.3.5.3.1-1.</w:t>
      </w:r>
    </w:p>
    <w:p w14:paraId="2C13A91A" w14:textId="77777777" w:rsidR="00ED591F" w:rsidRPr="00F4442C" w:rsidRDefault="00ED591F" w:rsidP="00ED591F">
      <w:pPr>
        <w:pStyle w:val="TH"/>
        <w:rPr>
          <w:rFonts w:cs="Arial"/>
        </w:rPr>
      </w:pPr>
      <w:r w:rsidRPr="00F4442C">
        <w:t>Table </w:t>
      </w:r>
      <w:r w:rsidRPr="00F4442C">
        <w:rPr>
          <w:noProof/>
          <w:lang w:eastAsia="zh-CN"/>
        </w:rPr>
        <w:t>6.4</w:t>
      </w:r>
      <w:r w:rsidRPr="00F4442C">
        <w:t>.3.5.3.1-1: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D591F" w:rsidRPr="00F4442C" w14:paraId="2C461B31" w14:textId="77777777" w:rsidTr="002260CC">
        <w:trPr>
          <w:jc w:val="center"/>
        </w:trPr>
        <w:tc>
          <w:tcPr>
            <w:tcW w:w="825" w:type="pct"/>
            <w:tcBorders>
              <w:bottom w:val="single" w:sz="6" w:space="0" w:color="auto"/>
            </w:tcBorders>
            <w:shd w:val="clear" w:color="auto" w:fill="C0C0C0"/>
            <w:vAlign w:val="center"/>
          </w:tcPr>
          <w:p w14:paraId="094B2051" w14:textId="77777777" w:rsidR="00ED591F" w:rsidRPr="00F4442C" w:rsidRDefault="00ED591F" w:rsidP="002260CC">
            <w:pPr>
              <w:pStyle w:val="TAH"/>
            </w:pPr>
            <w:r w:rsidRPr="00F4442C">
              <w:t>Name</w:t>
            </w:r>
          </w:p>
        </w:tc>
        <w:tc>
          <w:tcPr>
            <w:tcW w:w="731" w:type="pct"/>
            <w:tcBorders>
              <w:bottom w:val="single" w:sz="6" w:space="0" w:color="auto"/>
            </w:tcBorders>
            <w:shd w:val="clear" w:color="auto" w:fill="C0C0C0"/>
            <w:vAlign w:val="center"/>
          </w:tcPr>
          <w:p w14:paraId="22237D0C" w14:textId="77777777" w:rsidR="00ED591F" w:rsidRPr="00F4442C" w:rsidRDefault="00ED591F" w:rsidP="002260CC">
            <w:pPr>
              <w:pStyle w:val="TAH"/>
            </w:pPr>
            <w:r w:rsidRPr="00F4442C">
              <w:t>Data type</w:t>
            </w:r>
          </w:p>
        </w:tc>
        <w:tc>
          <w:tcPr>
            <w:tcW w:w="215" w:type="pct"/>
            <w:tcBorders>
              <w:bottom w:val="single" w:sz="6" w:space="0" w:color="auto"/>
            </w:tcBorders>
            <w:shd w:val="clear" w:color="auto" w:fill="C0C0C0"/>
            <w:vAlign w:val="center"/>
          </w:tcPr>
          <w:p w14:paraId="468102FC" w14:textId="77777777" w:rsidR="00ED591F" w:rsidRPr="00F4442C" w:rsidRDefault="00ED591F" w:rsidP="002260CC">
            <w:pPr>
              <w:pStyle w:val="TAH"/>
            </w:pPr>
            <w:r w:rsidRPr="00F4442C">
              <w:t>P</w:t>
            </w:r>
          </w:p>
        </w:tc>
        <w:tc>
          <w:tcPr>
            <w:tcW w:w="580" w:type="pct"/>
            <w:tcBorders>
              <w:bottom w:val="single" w:sz="6" w:space="0" w:color="auto"/>
            </w:tcBorders>
            <w:shd w:val="clear" w:color="auto" w:fill="C0C0C0"/>
            <w:vAlign w:val="center"/>
          </w:tcPr>
          <w:p w14:paraId="5E5C5E47" w14:textId="77777777" w:rsidR="00ED591F" w:rsidRPr="00F4442C" w:rsidRDefault="00ED591F" w:rsidP="002260CC">
            <w:pPr>
              <w:pStyle w:val="TAH"/>
            </w:pPr>
            <w:r w:rsidRPr="00F4442C">
              <w:t>Cardinality</w:t>
            </w:r>
          </w:p>
        </w:tc>
        <w:tc>
          <w:tcPr>
            <w:tcW w:w="1852" w:type="pct"/>
            <w:tcBorders>
              <w:bottom w:val="single" w:sz="6" w:space="0" w:color="auto"/>
            </w:tcBorders>
            <w:shd w:val="clear" w:color="auto" w:fill="C0C0C0"/>
            <w:vAlign w:val="center"/>
          </w:tcPr>
          <w:p w14:paraId="1899B6BE" w14:textId="77777777" w:rsidR="00ED591F" w:rsidRPr="00F4442C" w:rsidRDefault="00ED591F" w:rsidP="002260CC">
            <w:pPr>
              <w:pStyle w:val="TAH"/>
            </w:pPr>
            <w:r w:rsidRPr="00F4442C">
              <w:t>Description</w:t>
            </w:r>
          </w:p>
        </w:tc>
        <w:tc>
          <w:tcPr>
            <w:tcW w:w="796" w:type="pct"/>
            <w:tcBorders>
              <w:bottom w:val="single" w:sz="6" w:space="0" w:color="auto"/>
            </w:tcBorders>
            <w:shd w:val="clear" w:color="auto" w:fill="C0C0C0"/>
            <w:vAlign w:val="center"/>
          </w:tcPr>
          <w:p w14:paraId="5C044E8B" w14:textId="77777777" w:rsidR="00ED591F" w:rsidRPr="00F4442C" w:rsidRDefault="00ED591F" w:rsidP="002260CC">
            <w:pPr>
              <w:pStyle w:val="TAH"/>
            </w:pPr>
            <w:r w:rsidRPr="00F4442C">
              <w:t>Applicability</w:t>
            </w:r>
          </w:p>
        </w:tc>
      </w:tr>
      <w:tr w:rsidR="00ED591F" w:rsidRPr="00F4442C" w14:paraId="75B21801" w14:textId="77777777" w:rsidTr="002260CC">
        <w:trPr>
          <w:jc w:val="center"/>
        </w:trPr>
        <w:tc>
          <w:tcPr>
            <w:tcW w:w="825" w:type="pct"/>
            <w:tcBorders>
              <w:top w:val="single" w:sz="6" w:space="0" w:color="auto"/>
            </w:tcBorders>
            <w:shd w:val="clear" w:color="auto" w:fill="auto"/>
            <w:vAlign w:val="center"/>
          </w:tcPr>
          <w:p w14:paraId="188DE179" w14:textId="77777777" w:rsidR="00ED591F" w:rsidRPr="00F4442C" w:rsidRDefault="00ED591F" w:rsidP="002260CC">
            <w:pPr>
              <w:pStyle w:val="TAL"/>
            </w:pPr>
            <w:r w:rsidRPr="00F4442C">
              <w:t>n/a</w:t>
            </w:r>
          </w:p>
        </w:tc>
        <w:tc>
          <w:tcPr>
            <w:tcW w:w="731" w:type="pct"/>
            <w:tcBorders>
              <w:top w:val="single" w:sz="6" w:space="0" w:color="auto"/>
            </w:tcBorders>
            <w:vAlign w:val="center"/>
          </w:tcPr>
          <w:p w14:paraId="160F9B0D" w14:textId="77777777" w:rsidR="00ED591F" w:rsidRPr="00F4442C" w:rsidRDefault="00ED591F" w:rsidP="002260CC">
            <w:pPr>
              <w:pStyle w:val="TAL"/>
            </w:pPr>
          </w:p>
        </w:tc>
        <w:tc>
          <w:tcPr>
            <w:tcW w:w="215" w:type="pct"/>
            <w:tcBorders>
              <w:top w:val="single" w:sz="6" w:space="0" w:color="auto"/>
            </w:tcBorders>
            <w:vAlign w:val="center"/>
          </w:tcPr>
          <w:p w14:paraId="6FBC0F1F" w14:textId="77777777" w:rsidR="00ED591F" w:rsidRPr="00F4442C" w:rsidRDefault="00ED591F" w:rsidP="002260CC">
            <w:pPr>
              <w:pStyle w:val="TAC"/>
            </w:pPr>
          </w:p>
        </w:tc>
        <w:tc>
          <w:tcPr>
            <w:tcW w:w="580" w:type="pct"/>
            <w:tcBorders>
              <w:top w:val="single" w:sz="6" w:space="0" w:color="auto"/>
            </w:tcBorders>
            <w:vAlign w:val="center"/>
          </w:tcPr>
          <w:p w14:paraId="1C9D0A74" w14:textId="77777777" w:rsidR="00ED591F" w:rsidRPr="00F4442C" w:rsidRDefault="00ED591F" w:rsidP="002260CC">
            <w:pPr>
              <w:pStyle w:val="TAC"/>
            </w:pPr>
          </w:p>
        </w:tc>
        <w:tc>
          <w:tcPr>
            <w:tcW w:w="1852" w:type="pct"/>
            <w:tcBorders>
              <w:top w:val="single" w:sz="6" w:space="0" w:color="auto"/>
            </w:tcBorders>
            <w:shd w:val="clear" w:color="auto" w:fill="auto"/>
            <w:vAlign w:val="center"/>
          </w:tcPr>
          <w:p w14:paraId="4FA6D716" w14:textId="77777777" w:rsidR="00ED591F" w:rsidRPr="00F4442C" w:rsidRDefault="00ED591F" w:rsidP="002260CC">
            <w:pPr>
              <w:pStyle w:val="TAL"/>
            </w:pPr>
          </w:p>
        </w:tc>
        <w:tc>
          <w:tcPr>
            <w:tcW w:w="796" w:type="pct"/>
            <w:tcBorders>
              <w:top w:val="single" w:sz="6" w:space="0" w:color="auto"/>
            </w:tcBorders>
            <w:vAlign w:val="center"/>
          </w:tcPr>
          <w:p w14:paraId="4E9643C1" w14:textId="77777777" w:rsidR="00ED591F" w:rsidRPr="00F4442C" w:rsidRDefault="00ED591F" w:rsidP="002260CC">
            <w:pPr>
              <w:pStyle w:val="TAL"/>
            </w:pPr>
          </w:p>
        </w:tc>
      </w:tr>
    </w:tbl>
    <w:p w14:paraId="4C4FD6D9" w14:textId="77777777" w:rsidR="00ED591F" w:rsidRPr="00F4442C" w:rsidRDefault="00ED591F" w:rsidP="00ED591F"/>
    <w:p w14:paraId="2DF21FAB" w14:textId="77777777" w:rsidR="00ED591F" w:rsidRPr="00F4442C" w:rsidRDefault="00ED591F" w:rsidP="00ED591F">
      <w:r w:rsidRPr="00F4442C">
        <w:t>This method shall support the request data structures specified in table </w:t>
      </w:r>
      <w:r w:rsidRPr="00F4442C">
        <w:rPr>
          <w:noProof/>
          <w:lang w:eastAsia="zh-CN"/>
        </w:rPr>
        <w:t>6.4</w:t>
      </w:r>
      <w:r w:rsidRPr="00F4442C">
        <w:t>.3.5.3.1-2 and the response data structures and response codes specified in table </w:t>
      </w:r>
      <w:r w:rsidRPr="00F4442C">
        <w:rPr>
          <w:noProof/>
          <w:lang w:eastAsia="zh-CN"/>
        </w:rPr>
        <w:t>6.4</w:t>
      </w:r>
      <w:r w:rsidRPr="00F4442C">
        <w:t>.3.5.3.1-3.</w:t>
      </w:r>
    </w:p>
    <w:p w14:paraId="3CB5BEFC" w14:textId="77777777" w:rsidR="00ED591F" w:rsidRPr="00F4442C" w:rsidRDefault="00ED591F" w:rsidP="00ED591F">
      <w:pPr>
        <w:pStyle w:val="TH"/>
      </w:pPr>
      <w:r w:rsidRPr="00F4442C">
        <w:t>Table </w:t>
      </w:r>
      <w:r w:rsidRPr="00F4442C">
        <w:rPr>
          <w:noProof/>
          <w:lang w:eastAsia="zh-CN"/>
        </w:rPr>
        <w:t>6.4</w:t>
      </w:r>
      <w:r w:rsidRPr="00F4442C">
        <w:t>.3.5.3.1-2: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D591F" w:rsidRPr="00F4442C" w14:paraId="105D9B39" w14:textId="77777777" w:rsidTr="002260CC">
        <w:trPr>
          <w:jc w:val="center"/>
        </w:trPr>
        <w:tc>
          <w:tcPr>
            <w:tcW w:w="1627" w:type="dxa"/>
            <w:tcBorders>
              <w:bottom w:val="single" w:sz="6" w:space="0" w:color="auto"/>
            </w:tcBorders>
            <w:shd w:val="clear" w:color="auto" w:fill="C0C0C0"/>
            <w:vAlign w:val="center"/>
          </w:tcPr>
          <w:p w14:paraId="236C978D" w14:textId="77777777" w:rsidR="00ED591F" w:rsidRPr="00F4442C" w:rsidRDefault="00ED591F" w:rsidP="002260CC">
            <w:pPr>
              <w:pStyle w:val="TAH"/>
            </w:pPr>
            <w:r w:rsidRPr="00F4442C">
              <w:t>Data type</w:t>
            </w:r>
          </w:p>
        </w:tc>
        <w:tc>
          <w:tcPr>
            <w:tcW w:w="425" w:type="dxa"/>
            <w:tcBorders>
              <w:bottom w:val="single" w:sz="6" w:space="0" w:color="auto"/>
            </w:tcBorders>
            <w:shd w:val="clear" w:color="auto" w:fill="C0C0C0"/>
            <w:vAlign w:val="center"/>
          </w:tcPr>
          <w:p w14:paraId="17FEB313" w14:textId="77777777" w:rsidR="00ED591F" w:rsidRPr="00F4442C" w:rsidRDefault="00ED591F" w:rsidP="002260CC">
            <w:pPr>
              <w:pStyle w:val="TAH"/>
            </w:pPr>
            <w:r w:rsidRPr="00F4442C">
              <w:t>P</w:t>
            </w:r>
          </w:p>
        </w:tc>
        <w:tc>
          <w:tcPr>
            <w:tcW w:w="1276" w:type="dxa"/>
            <w:tcBorders>
              <w:bottom w:val="single" w:sz="6" w:space="0" w:color="auto"/>
            </w:tcBorders>
            <w:shd w:val="clear" w:color="auto" w:fill="C0C0C0"/>
            <w:vAlign w:val="center"/>
          </w:tcPr>
          <w:p w14:paraId="212891E2" w14:textId="77777777" w:rsidR="00ED591F" w:rsidRPr="00F4442C" w:rsidRDefault="00ED591F" w:rsidP="002260CC">
            <w:pPr>
              <w:pStyle w:val="TAH"/>
            </w:pPr>
            <w:r w:rsidRPr="00F4442C">
              <w:t>Cardinality</w:t>
            </w:r>
          </w:p>
        </w:tc>
        <w:tc>
          <w:tcPr>
            <w:tcW w:w="6447" w:type="dxa"/>
            <w:tcBorders>
              <w:bottom w:val="single" w:sz="6" w:space="0" w:color="auto"/>
            </w:tcBorders>
            <w:shd w:val="clear" w:color="auto" w:fill="C0C0C0"/>
            <w:vAlign w:val="center"/>
          </w:tcPr>
          <w:p w14:paraId="2C714480" w14:textId="77777777" w:rsidR="00ED591F" w:rsidRPr="00F4442C" w:rsidRDefault="00ED591F" w:rsidP="002260CC">
            <w:pPr>
              <w:pStyle w:val="TAH"/>
            </w:pPr>
            <w:r w:rsidRPr="00F4442C">
              <w:t>Description</w:t>
            </w:r>
          </w:p>
        </w:tc>
      </w:tr>
      <w:tr w:rsidR="00ED591F" w:rsidRPr="00F4442C" w14:paraId="624C1ACA" w14:textId="77777777" w:rsidTr="002260CC">
        <w:trPr>
          <w:jc w:val="center"/>
        </w:trPr>
        <w:tc>
          <w:tcPr>
            <w:tcW w:w="1627" w:type="dxa"/>
            <w:tcBorders>
              <w:top w:val="single" w:sz="6" w:space="0" w:color="auto"/>
            </w:tcBorders>
            <w:shd w:val="clear" w:color="auto" w:fill="auto"/>
            <w:vAlign w:val="center"/>
          </w:tcPr>
          <w:p w14:paraId="7218A070" w14:textId="77777777" w:rsidR="00ED591F" w:rsidRPr="00F4442C" w:rsidRDefault="00ED591F" w:rsidP="002260CC">
            <w:pPr>
              <w:pStyle w:val="TAL"/>
            </w:pPr>
            <w:r w:rsidRPr="00F4442C">
              <w:t>n/a</w:t>
            </w:r>
          </w:p>
        </w:tc>
        <w:tc>
          <w:tcPr>
            <w:tcW w:w="425" w:type="dxa"/>
            <w:tcBorders>
              <w:top w:val="single" w:sz="6" w:space="0" w:color="auto"/>
            </w:tcBorders>
            <w:vAlign w:val="center"/>
          </w:tcPr>
          <w:p w14:paraId="35CFD483" w14:textId="77777777" w:rsidR="00ED591F" w:rsidRPr="00F4442C" w:rsidRDefault="00ED591F" w:rsidP="002260CC">
            <w:pPr>
              <w:pStyle w:val="TAC"/>
            </w:pPr>
          </w:p>
        </w:tc>
        <w:tc>
          <w:tcPr>
            <w:tcW w:w="1276" w:type="dxa"/>
            <w:tcBorders>
              <w:top w:val="single" w:sz="6" w:space="0" w:color="auto"/>
            </w:tcBorders>
            <w:vAlign w:val="center"/>
          </w:tcPr>
          <w:p w14:paraId="011867C1" w14:textId="77777777" w:rsidR="00ED591F" w:rsidRPr="00F4442C" w:rsidRDefault="00ED591F" w:rsidP="002260CC">
            <w:pPr>
              <w:pStyle w:val="TAC"/>
            </w:pPr>
          </w:p>
        </w:tc>
        <w:tc>
          <w:tcPr>
            <w:tcW w:w="6447" w:type="dxa"/>
            <w:tcBorders>
              <w:top w:val="single" w:sz="6" w:space="0" w:color="auto"/>
            </w:tcBorders>
            <w:shd w:val="clear" w:color="auto" w:fill="auto"/>
            <w:vAlign w:val="center"/>
          </w:tcPr>
          <w:p w14:paraId="20511981" w14:textId="77777777" w:rsidR="00ED591F" w:rsidRPr="00F4442C" w:rsidRDefault="00ED591F" w:rsidP="002260CC">
            <w:pPr>
              <w:pStyle w:val="TAL"/>
            </w:pPr>
          </w:p>
        </w:tc>
      </w:tr>
    </w:tbl>
    <w:p w14:paraId="1CACB42E" w14:textId="77777777" w:rsidR="00ED591F" w:rsidRPr="00F4442C" w:rsidRDefault="00ED591F" w:rsidP="00ED591F"/>
    <w:p w14:paraId="2888FD03" w14:textId="77777777" w:rsidR="00ED591F" w:rsidRPr="00F4442C" w:rsidRDefault="00ED591F" w:rsidP="00ED591F">
      <w:pPr>
        <w:pStyle w:val="TH"/>
      </w:pPr>
      <w:r w:rsidRPr="00F4442C">
        <w:lastRenderedPageBreak/>
        <w:t>Table </w:t>
      </w:r>
      <w:r w:rsidRPr="00F4442C">
        <w:rPr>
          <w:noProof/>
          <w:lang w:eastAsia="zh-CN"/>
        </w:rPr>
        <w:t>6.4</w:t>
      </w:r>
      <w:r w:rsidRPr="00F4442C">
        <w:t>.3.5.3.1-3: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ED591F" w:rsidRPr="00F4442C" w14:paraId="74AC1B7F" w14:textId="77777777" w:rsidTr="002260CC">
        <w:trPr>
          <w:jc w:val="center"/>
        </w:trPr>
        <w:tc>
          <w:tcPr>
            <w:tcW w:w="1101" w:type="pct"/>
            <w:tcBorders>
              <w:bottom w:val="single" w:sz="6" w:space="0" w:color="auto"/>
            </w:tcBorders>
            <w:shd w:val="clear" w:color="auto" w:fill="C0C0C0"/>
            <w:vAlign w:val="center"/>
          </w:tcPr>
          <w:p w14:paraId="2A5F2DB0" w14:textId="77777777" w:rsidR="00ED591F" w:rsidRPr="00F4442C" w:rsidRDefault="00ED591F" w:rsidP="002260CC">
            <w:pPr>
              <w:pStyle w:val="TAH"/>
            </w:pPr>
            <w:r w:rsidRPr="00F4442C">
              <w:t>Data type</w:t>
            </w:r>
          </w:p>
        </w:tc>
        <w:tc>
          <w:tcPr>
            <w:tcW w:w="221" w:type="pct"/>
            <w:tcBorders>
              <w:bottom w:val="single" w:sz="6" w:space="0" w:color="auto"/>
            </w:tcBorders>
            <w:shd w:val="clear" w:color="auto" w:fill="C0C0C0"/>
            <w:vAlign w:val="center"/>
          </w:tcPr>
          <w:p w14:paraId="20688B5C" w14:textId="77777777" w:rsidR="00ED591F" w:rsidRPr="00F4442C" w:rsidRDefault="00ED591F" w:rsidP="002260CC">
            <w:pPr>
              <w:pStyle w:val="TAH"/>
            </w:pPr>
            <w:r w:rsidRPr="00F4442C">
              <w:t>P</w:t>
            </w:r>
          </w:p>
        </w:tc>
        <w:tc>
          <w:tcPr>
            <w:tcW w:w="589" w:type="pct"/>
            <w:tcBorders>
              <w:bottom w:val="single" w:sz="6" w:space="0" w:color="auto"/>
            </w:tcBorders>
            <w:shd w:val="clear" w:color="auto" w:fill="C0C0C0"/>
            <w:vAlign w:val="center"/>
          </w:tcPr>
          <w:p w14:paraId="65B71AC4" w14:textId="77777777" w:rsidR="00ED591F" w:rsidRPr="00F4442C" w:rsidRDefault="00ED591F" w:rsidP="002260CC">
            <w:pPr>
              <w:pStyle w:val="TAH"/>
            </w:pPr>
            <w:r w:rsidRPr="00F4442C">
              <w:t>Cardinality</w:t>
            </w:r>
          </w:p>
        </w:tc>
        <w:tc>
          <w:tcPr>
            <w:tcW w:w="737" w:type="pct"/>
            <w:tcBorders>
              <w:bottom w:val="single" w:sz="6" w:space="0" w:color="auto"/>
            </w:tcBorders>
            <w:shd w:val="clear" w:color="auto" w:fill="C0C0C0"/>
            <w:vAlign w:val="center"/>
          </w:tcPr>
          <w:p w14:paraId="3C8AC2F2" w14:textId="77777777" w:rsidR="00ED591F" w:rsidRPr="00F4442C" w:rsidRDefault="00ED591F" w:rsidP="002260CC">
            <w:pPr>
              <w:pStyle w:val="TAH"/>
            </w:pPr>
            <w:r w:rsidRPr="00F4442C">
              <w:t>Response</w:t>
            </w:r>
          </w:p>
          <w:p w14:paraId="32658D6A" w14:textId="77777777" w:rsidR="00ED591F" w:rsidRPr="00F4442C" w:rsidRDefault="00ED591F" w:rsidP="002260CC">
            <w:pPr>
              <w:pStyle w:val="TAH"/>
            </w:pPr>
            <w:r w:rsidRPr="00F4442C">
              <w:t>codes</w:t>
            </w:r>
          </w:p>
        </w:tc>
        <w:tc>
          <w:tcPr>
            <w:tcW w:w="2352" w:type="pct"/>
            <w:tcBorders>
              <w:bottom w:val="single" w:sz="6" w:space="0" w:color="auto"/>
            </w:tcBorders>
            <w:shd w:val="clear" w:color="auto" w:fill="C0C0C0"/>
            <w:vAlign w:val="center"/>
          </w:tcPr>
          <w:p w14:paraId="7CEEEAA1" w14:textId="77777777" w:rsidR="00ED591F" w:rsidRPr="00F4442C" w:rsidRDefault="00ED591F" w:rsidP="002260CC">
            <w:pPr>
              <w:pStyle w:val="TAH"/>
            </w:pPr>
            <w:r w:rsidRPr="00F4442C">
              <w:t>Description</w:t>
            </w:r>
          </w:p>
        </w:tc>
      </w:tr>
      <w:tr w:rsidR="00ED591F" w:rsidRPr="00F4442C" w14:paraId="2978BF47" w14:textId="77777777" w:rsidTr="002260CC">
        <w:trPr>
          <w:jc w:val="center"/>
        </w:trPr>
        <w:tc>
          <w:tcPr>
            <w:tcW w:w="1101" w:type="pct"/>
            <w:tcBorders>
              <w:top w:val="single" w:sz="6" w:space="0" w:color="auto"/>
            </w:tcBorders>
            <w:shd w:val="clear" w:color="auto" w:fill="auto"/>
            <w:vAlign w:val="center"/>
          </w:tcPr>
          <w:p w14:paraId="09A7BE77" w14:textId="77777777" w:rsidR="00ED591F" w:rsidRPr="00F4442C" w:rsidRDefault="00ED591F" w:rsidP="002260CC">
            <w:pPr>
              <w:pStyle w:val="TAL"/>
            </w:pPr>
            <w:proofErr w:type="spellStart"/>
            <w:r w:rsidRPr="00F4442C">
              <w:t>PolUsageSubsc</w:t>
            </w:r>
            <w:proofErr w:type="spellEnd"/>
          </w:p>
        </w:tc>
        <w:tc>
          <w:tcPr>
            <w:tcW w:w="221" w:type="pct"/>
            <w:tcBorders>
              <w:top w:val="single" w:sz="6" w:space="0" w:color="auto"/>
            </w:tcBorders>
            <w:vAlign w:val="center"/>
          </w:tcPr>
          <w:p w14:paraId="0342A14B" w14:textId="77777777" w:rsidR="00ED591F" w:rsidRPr="00F4442C" w:rsidRDefault="00ED591F" w:rsidP="002260CC">
            <w:pPr>
              <w:pStyle w:val="TAC"/>
            </w:pPr>
            <w:r w:rsidRPr="00F4442C">
              <w:t>M</w:t>
            </w:r>
          </w:p>
        </w:tc>
        <w:tc>
          <w:tcPr>
            <w:tcW w:w="589" w:type="pct"/>
            <w:tcBorders>
              <w:top w:val="single" w:sz="6" w:space="0" w:color="auto"/>
            </w:tcBorders>
            <w:vAlign w:val="center"/>
          </w:tcPr>
          <w:p w14:paraId="2E32675B" w14:textId="77777777" w:rsidR="00ED591F" w:rsidRPr="00F4442C" w:rsidRDefault="00ED591F" w:rsidP="002260CC">
            <w:pPr>
              <w:pStyle w:val="TAC"/>
            </w:pPr>
            <w:r w:rsidRPr="00F4442C">
              <w:t>1</w:t>
            </w:r>
          </w:p>
        </w:tc>
        <w:tc>
          <w:tcPr>
            <w:tcW w:w="737" w:type="pct"/>
            <w:tcBorders>
              <w:top w:val="single" w:sz="6" w:space="0" w:color="auto"/>
            </w:tcBorders>
            <w:vAlign w:val="center"/>
          </w:tcPr>
          <w:p w14:paraId="5EB3CEDF" w14:textId="77777777" w:rsidR="00ED591F" w:rsidRPr="00F4442C" w:rsidRDefault="00ED591F" w:rsidP="002260CC">
            <w:pPr>
              <w:pStyle w:val="TAL"/>
            </w:pPr>
            <w:r w:rsidRPr="00F4442C">
              <w:t>200 OK</w:t>
            </w:r>
          </w:p>
        </w:tc>
        <w:tc>
          <w:tcPr>
            <w:tcW w:w="2352" w:type="pct"/>
            <w:tcBorders>
              <w:top w:val="single" w:sz="6" w:space="0" w:color="auto"/>
            </w:tcBorders>
            <w:shd w:val="clear" w:color="auto" w:fill="auto"/>
            <w:vAlign w:val="center"/>
          </w:tcPr>
          <w:p w14:paraId="3314366D" w14:textId="77777777" w:rsidR="00ED591F" w:rsidRPr="00F4442C" w:rsidRDefault="00ED591F" w:rsidP="002260CC">
            <w:pPr>
              <w:pStyle w:val="TAL"/>
            </w:pPr>
            <w:r w:rsidRPr="00F4442C">
              <w:t>Successful case. The requested</w:t>
            </w:r>
            <w:r w:rsidRPr="00F4442C">
              <w:rPr>
                <w:noProof/>
                <w:lang w:eastAsia="zh-CN"/>
              </w:rPr>
              <w:t xml:space="preserve"> </w:t>
            </w:r>
            <w:r w:rsidRPr="00F4442C">
              <w:t>"Individual Policy Usage</w:t>
            </w:r>
            <w:r w:rsidRPr="00F4442C">
              <w:rPr>
                <w:rFonts w:eastAsia="等线"/>
              </w:rPr>
              <w:t xml:space="preserve"> Subscription</w:t>
            </w:r>
            <w:r w:rsidRPr="00F4442C">
              <w:t>" resource</w:t>
            </w:r>
            <w:r w:rsidRPr="00F4442C">
              <w:rPr>
                <w:noProof/>
                <w:lang w:eastAsia="zh-CN"/>
              </w:rPr>
              <w:t xml:space="preserve"> </w:t>
            </w:r>
            <w:r w:rsidRPr="00F4442C">
              <w:t>shall be returned.</w:t>
            </w:r>
          </w:p>
        </w:tc>
      </w:tr>
      <w:tr w:rsidR="00ED591F" w:rsidRPr="00F4442C" w14:paraId="120E91A8" w14:textId="77777777" w:rsidTr="002260CC">
        <w:trPr>
          <w:jc w:val="center"/>
        </w:trPr>
        <w:tc>
          <w:tcPr>
            <w:tcW w:w="1101" w:type="pct"/>
            <w:shd w:val="clear" w:color="auto" w:fill="auto"/>
            <w:vAlign w:val="center"/>
          </w:tcPr>
          <w:p w14:paraId="184ECBCE" w14:textId="77777777" w:rsidR="00ED591F" w:rsidRPr="00F4442C" w:rsidRDefault="00ED591F" w:rsidP="002260CC">
            <w:pPr>
              <w:pStyle w:val="TAL"/>
            </w:pPr>
            <w:r w:rsidRPr="00F4442C">
              <w:t>n/a</w:t>
            </w:r>
          </w:p>
        </w:tc>
        <w:tc>
          <w:tcPr>
            <w:tcW w:w="221" w:type="pct"/>
            <w:vAlign w:val="center"/>
          </w:tcPr>
          <w:p w14:paraId="21ED5C7A" w14:textId="77777777" w:rsidR="00ED591F" w:rsidRPr="00F4442C" w:rsidRDefault="00ED591F" w:rsidP="002260CC">
            <w:pPr>
              <w:pStyle w:val="TAC"/>
            </w:pPr>
          </w:p>
        </w:tc>
        <w:tc>
          <w:tcPr>
            <w:tcW w:w="589" w:type="pct"/>
            <w:vAlign w:val="center"/>
          </w:tcPr>
          <w:p w14:paraId="2A018877" w14:textId="77777777" w:rsidR="00ED591F" w:rsidRPr="00F4442C" w:rsidRDefault="00ED591F" w:rsidP="002260CC">
            <w:pPr>
              <w:pStyle w:val="TAC"/>
            </w:pPr>
          </w:p>
        </w:tc>
        <w:tc>
          <w:tcPr>
            <w:tcW w:w="737" w:type="pct"/>
            <w:vAlign w:val="center"/>
          </w:tcPr>
          <w:p w14:paraId="17DD1666" w14:textId="77777777" w:rsidR="00ED591F" w:rsidRPr="00F4442C" w:rsidRDefault="00ED591F" w:rsidP="002260CC">
            <w:pPr>
              <w:pStyle w:val="TAL"/>
            </w:pPr>
            <w:r w:rsidRPr="00F4442C">
              <w:t>307 Temporary Redirect</w:t>
            </w:r>
          </w:p>
        </w:tc>
        <w:tc>
          <w:tcPr>
            <w:tcW w:w="2352" w:type="pct"/>
            <w:shd w:val="clear" w:color="auto" w:fill="auto"/>
            <w:vAlign w:val="center"/>
          </w:tcPr>
          <w:p w14:paraId="17B10061" w14:textId="77777777" w:rsidR="00ED591F" w:rsidRPr="00F4442C" w:rsidRDefault="00ED591F" w:rsidP="002260CC">
            <w:pPr>
              <w:pStyle w:val="TAL"/>
            </w:pPr>
            <w:r w:rsidRPr="00F4442C">
              <w:t>Temporary redirection.</w:t>
            </w:r>
          </w:p>
          <w:p w14:paraId="7C683AFD" w14:textId="77777777" w:rsidR="00ED591F" w:rsidRPr="00F4442C" w:rsidRDefault="00ED591F" w:rsidP="002260CC">
            <w:pPr>
              <w:pStyle w:val="TAL"/>
            </w:pPr>
          </w:p>
          <w:p w14:paraId="45ABED20" w14:textId="77777777" w:rsidR="00ED591F" w:rsidRPr="00F4442C" w:rsidRDefault="00ED591F" w:rsidP="002260CC">
            <w:pPr>
              <w:pStyle w:val="TAL"/>
            </w:pPr>
            <w:r w:rsidRPr="00F4442C">
              <w:t>The response shall include a Location header field containing an alternative URI of the resource located in an alternative NSCE Server.</w:t>
            </w:r>
          </w:p>
          <w:p w14:paraId="6FB4D025" w14:textId="77777777" w:rsidR="00ED591F" w:rsidRPr="00F4442C" w:rsidRDefault="00ED591F" w:rsidP="002260CC">
            <w:pPr>
              <w:pStyle w:val="TAL"/>
            </w:pPr>
          </w:p>
          <w:p w14:paraId="06A20E63" w14:textId="77777777" w:rsidR="00ED591F" w:rsidRPr="00F4442C" w:rsidRDefault="00ED591F" w:rsidP="002260CC">
            <w:pPr>
              <w:pStyle w:val="TAL"/>
            </w:pPr>
            <w:r w:rsidRPr="00F4442C">
              <w:t>Redirection handling is described in clause 5.2.10 of 3GPP TS 29.122 [2].</w:t>
            </w:r>
          </w:p>
        </w:tc>
      </w:tr>
      <w:tr w:rsidR="00ED591F" w:rsidRPr="00F4442C" w14:paraId="33913CF6" w14:textId="77777777" w:rsidTr="002260CC">
        <w:trPr>
          <w:jc w:val="center"/>
        </w:trPr>
        <w:tc>
          <w:tcPr>
            <w:tcW w:w="1101" w:type="pct"/>
            <w:shd w:val="clear" w:color="auto" w:fill="auto"/>
            <w:vAlign w:val="center"/>
          </w:tcPr>
          <w:p w14:paraId="53F69B85" w14:textId="77777777" w:rsidR="00ED591F" w:rsidRPr="00F4442C" w:rsidRDefault="00ED591F" w:rsidP="002260CC">
            <w:pPr>
              <w:pStyle w:val="TAL"/>
            </w:pPr>
            <w:r w:rsidRPr="00F4442C">
              <w:rPr>
                <w:lang w:eastAsia="zh-CN"/>
              </w:rPr>
              <w:t>n/a</w:t>
            </w:r>
          </w:p>
        </w:tc>
        <w:tc>
          <w:tcPr>
            <w:tcW w:w="221" w:type="pct"/>
            <w:vAlign w:val="center"/>
          </w:tcPr>
          <w:p w14:paraId="36B90DB7" w14:textId="77777777" w:rsidR="00ED591F" w:rsidRPr="00F4442C" w:rsidRDefault="00ED591F" w:rsidP="002260CC">
            <w:pPr>
              <w:pStyle w:val="TAC"/>
            </w:pPr>
          </w:p>
        </w:tc>
        <w:tc>
          <w:tcPr>
            <w:tcW w:w="589" w:type="pct"/>
            <w:vAlign w:val="center"/>
          </w:tcPr>
          <w:p w14:paraId="744FFB7F" w14:textId="77777777" w:rsidR="00ED591F" w:rsidRPr="00F4442C" w:rsidRDefault="00ED591F" w:rsidP="002260CC">
            <w:pPr>
              <w:pStyle w:val="TAC"/>
            </w:pPr>
          </w:p>
        </w:tc>
        <w:tc>
          <w:tcPr>
            <w:tcW w:w="737" w:type="pct"/>
            <w:vAlign w:val="center"/>
          </w:tcPr>
          <w:p w14:paraId="3B70250F" w14:textId="77777777" w:rsidR="00ED591F" w:rsidRPr="00F4442C" w:rsidRDefault="00ED591F" w:rsidP="002260CC">
            <w:pPr>
              <w:pStyle w:val="TAL"/>
            </w:pPr>
            <w:r w:rsidRPr="00F4442C">
              <w:t>308 Permanent Redirect</w:t>
            </w:r>
          </w:p>
        </w:tc>
        <w:tc>
          <w:tcPr>
            <w:tcW w:w="2352" w:type="pct"/>
            <w:shd w:val="clear" w:color="auto" w:fill="auto"/>
            <w:vAlign w:val="center"/>
          </w:tcPr>
          <w:p w14:paraId="584A75E8" w14:textId="77777777" w:rsidR="00ED591F" w:rsidRPr="00F4442C" w:rsidRDefault="00ED591F" w:rsidP="002260CC">
            <w:pPr>
              <w:pStyle w:val="TAL"/>
            </w:pPr>
            <w:r w:rsidRPr="00F4442C">
              <w:t>Permanent redirection.</w:t>
            </w:r>
          </w:p>
          <w:p w14:paraId="3B9A2DBB" w14:textId="77777777" w:rsidR="00ED591F" w:rsidRPr="00F4442C" w:rsidRDefault="00ED591F" w:rsidP="002260CC">
            <w:pPr>
              <w:pStyle w:val="TAL"/>
            </w:pPr>
          </w:p>
          <w:p w14:paraId="24D940B8" w14:textId="77777777" w:rsidR="00ED591F" w:rsidRPr="00F4442C" w:rsidRDefault="00ED591F" w:rsidP="002260CC">
            <w:pPr>
              <w:pStyle w:val="TAL"/>
            </w:pPr>
            <w:r w:rsidRPr="00F4442C">
              <w:t>The response shall include a Location header field containing an alternative URI of the resource located in an alternative NSCE Server.</w:t>
            </w:r>
          </w:p>
          <w:p w14:paraId="3D9487E5" w14:textId="77777777" w:rsidR="00ED591F" w:rsidRPr="00F4442C" w:rsidRDefault="00ED591F" w:rsidP="002260CC">
            <w:pPr>
              <w:pStyle w:val="TAL"/>
            </w:pPr>
          </w:p>
          <w:p w14:paraId="062E26C0" w14:textId="77777777" w:rsidR="00ED591F" w:rsidRPr="00F4442C" w:rsidRDefault="00ED591F" w:rsidP="002260CC">
            <w:pPr>
              <w:pStyle w:val="TAL"/>
            </w:pPr>
            <w:r w:rsidRPr="00F4442C">
              <w:t>Redirection handling is described in clause 5.2.10 of 3GPP TS 29.122 [2].</w:t>
            </w:r>
          </w:p>
        </w:tc>
      </w:tr>
      <w:tr w:rsidR="00ED591F" w:rsidRPr="00F4442C" w14:paraId="5712A064" w14:textId="77777777" w:rsidTr="002260CC">
        <w:trPr>
          <w:jc w:val="center"/>
        </w:trPr>
        <w:tc>
          <w:tcPr>
            <w:tcW w:w="5000" w:type="pct"/>
            <w:gridSpan w:val="5"/>
            <w:shd w:val="clear" w:color="auto" w:fill="auto"/>
            <w:vAlign w:val="center"/>
          </w:tcPr>
          <w:p w14:paraId="65DC7F75" w14:textId="77777777" w:rsidR="00ED591F" w:rsidRPr="00F4442C" w:rsidRDefault="00ED591F" w:rsidP="002260CC">
            <w:pPr>
              <w:pStyle w:val="TAN"/>
            </w:pPr>
            <w:r w:rsidRPr="00F4442C">
              <w:t>NOTE:</w:t>
            </w:r>
            <w:r w:rsidRPr="00F4442C">
              <w:rPr>
                <w:noProof/>
              </w:rPr>
              <w:tab/>
              <w:t xml:space="preserve">The mandatory </w:t>
            </w:r>
            <w:r w:rsidRPr="00F4442C">
              <w:t>HTTP error status code for the HTTP GET method listed in table 5.2.6-1 of 3GPP TS 29.122 [2] shall also apply.</w:t>
            </w:r>
          </w:p>
        </w:tc>
      </w:tr>
    </w:tbl>
    <w:p w14:paraId="00A003F5" w14:textId="77777777" w:rsidR="00ED591F" w:rsidRPr="00F4442C" w:rsidRDefault="00ED591F" w:rsidP="00ED591F"/>
    <w:p w14:paraId="15C48980" w14:textId="77777777" w:rsidR="00ED591F" w:rsidRPr="00F4442C" w:rsidRDefault="00ED591F" w:rsidP="00ED591F">
      <w:pPr>
        <w:pStyle w:val="TH"/>
      </w:pPr>
      <w:r w:rsidRPr="00F4442C">
        <w:t>Table </w:t>
      </w:r>
      <w:r w:rsidRPr="00F4442C">
        <w:rPr>
          <w:noProof/>
          <w:lang w:eastAsia="zh-CN"/>
        </w:rPr>
        <w:t>6.4</w:t>
      </w:r>
      <w:r w:rsidRPr="00F4442C">
        <w:t>.3.5.3.1-4: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ED591F" w:rsidRPr="00F4442C" w14:paraId="293C10F7" w14:textId="77777777" w:rsidTr="002260CC">
        <w:trPr>
          <w:jc w:val="center"/>
        </w:trPr>
        <w:tc>
          <w:tcPr>
            <w:tcW w:w="824" w:type="pct"/>
            <w:shd w:val="clear" w:color="auto" w:fill="C0C0C0"/>
            <w:vAlign w:val="center"/>
          </w:tcPr>
          <w:p w14:paraId="2FDBAF85" w14:textId="77777777" w:rsidR="00ED591F" w:rsidRPr="00F4442C" w:rsidRDefault="00ED591F" w:rsidP="002260CC">
            <w:pPr>
              <w:pStyle w:val="TAH"/>
            </w:pPr>
            <w:r w:rsidRPr="00F4442C">
              <w:t>Name</w:t>
            </w:r>
          </w:p>
        </w:tc>
        <w:tc>
          <w:tcPr>
            <w:tcW w:w="732" w:type="pct"/>
            <w:shd w:val="clear" w:color="auto" w:fill="C0C0C0"/>
            <w:vAlign w:val="center"/>
          </w:tcPr>
          <w:p w14:paraId="19E95341" w14:textId="77777777" w:rsidR="00ED591F" w:rsidRPr="00F4442C" w:rsidRDefault="00ED591F" w:rsidP="002260CC">
            <w:pPr>
              <w:pStyle w:val="TAH"/>
            </w:pPr>
            <w:r w:rsidRPr="00F4442C">
              <w:t>Data type</w:t>
            </w:r>
          </w:p>
        </w:tc>
        <w:tc>
          <w:tcPr>
            <w:tcW w:w="217" w:type="pct"/>
            <w:shd w:val="clear" w:color="auto" w:fill="C0C0C0"/>
            <w:vAlign w:val="center"/>
          </w:tcPr>
          <w:p w14:paraId="272B9CD9" w14:textId="77777777" w:rsidR="00ED591F" w:rsidRPr="00F4442C" w:rsidRDefault="00ED591F" w:rsidP="002260CC">
            <w:pPr>
              <w:pStyle w:val="TAH"/>
            </w:pPr>
            <w:r w:rsidRPr="00F4442C">
              <w:t>P</w:t>
            </w:r>
          </w:p>
        </w:tc>
        <w:tc>
          <w:tcPr>
            <w:tcW w:w="581" w:type="pct"/>
            <w:shd w:val="clear" w:color="auto" w:fill="C0C0C0"/>
            <w:vAlign w:val="center"/>
          </w:tcPr>
          <w:p w14:paraId="4F2D03D1" w14:textId="77777777" w:rsidR="00ED591F" w:rsidRPr="00F4442C" w:rsidRDefault="00ED591F" w:rsidP="002260CC">
            <w:pPr>
              <w:pStyle w:val="TAH"/>
            </w:pPr>
            <w:r w:rsidRPr="00F4442C">
              <w:t>Cardinality</w:t>
            </w:r>
          </w:p>
        </w:tc>
        <w:tc>
          <w:tcPr>
            <w:tcW w:w="2645" w:type="pct"/>
            <w:shd w:val="clear" w:color="auto" w:fill="C0C0C0"/>
            <w:vAlign w:val="center"/>
          </w:tcPr>
          <w:p w14:paraId="0CF835FE" w14:textId="77777777" w:rsidR="00ED591F" w:rsidRPr="00F4442C" w:rsidRDefault="00ED591F" w:rsidP="002260CC">
            <w:pPr>
              <w:pStyle w:val="TAH"/>
            </w:pPr>
            <w:r w:rsidRPr="00F4442C">
              <w:t>Description</w:t>
            </w:r>
          </w:p>
        </w:tc>
      </w:tr>
      <w:tr w:rsidR="00ED591F" w:rsidRPr="00F4442C" w14:paraId="738875F3" w14:textId="77777777" w:rsidTr="002260CC">
        <w:trPr>
          <w:jc w:val="center"/>
        </w:trPr>
        <w:tc>
          <w:tcPr>
            <w:tcW w:w="824" w:type="pct"/>
            <w:shd w:val="clear" w:color="auto" w:fill="auto"/>
            <w:vAlign w:val="center"/>
          </w:tcPr>
          <w:p w14:paraId="00639659" w14:textId="77777777" w:rsidR="00ED591F" w:rsidRPr="00F4442C" w:rsidRDefault="00ED591F" w:rsidP="002260CC">
            <w:pPr>
              <w:pStyle w:val="TAL"/>
            </w:pPr>
            <w:r w:rsidRPr="00F4442C">
              <w:t>Location</w:t>
            </w:r>
          </w:p>
        </w:tc>
        <w:tc>
          <w:tcPr>
            <w:tcW w:w="732" w:type="pct"/>
            <w:vAlign w:val="center"/>
          </w:tcPr>
          <w:p w14:paraId="078B73CE" w14:textId="77777777" w:rsidR="00ED591F" w:rsidRPr="00F4442C" w:rsidRDefault="00ED591F" w:rsidP="002260CC">
            <w:pPr>
              <w:pStyle w:val="TAL"/>
            </w:pPr>
            <w:r w:rsidRPr="00F4442C">
              <w:t>string</w:t>
            </w:r>
          </w:p>
        </w:tc>
        <w:tc>
          <w:tcPr>
            <w:tcW w:w="217" w:type="pct"/>
            <w:vAlign w:val="center"/>
          </w:tcPr>
          <w:p w14:paraId="0BE66468" w14:textId="77777777" w:rsidR="00ED591F" w:rsidRPr="00F4442C" w:rsidRDefault="00ED591F" w:rsidP="002260CC">
            <w:pPr>
              <w:pStyle w:val="TAC"/>
            </w:pPr>
            <w:r w:rsidRPr="00F4442C">
              <w:t>M</w:t>
            </w:r>
          </w:p>
        </w:tc>
        <w:tc>
          <w:tcPr>
            <w:tcW w:w="581" w:type="pct"/>
            <w:vAlign w:val="center"/>
          </w:tcPr>
          <w:p w14:paraId="20A69EF9" w14:textId="77777777" w:rsidR="00ED591F" w:rsidRPr="00F4442C" w:rsidRDefault="00ED591F" w:rsidP="002260CC">
            <w:pPr>
              <w:pStyle w:val="TAC"/>
            </w:pPr>
            <w:r w:rsidRPr="00F4442C">
              <w:t>1</w:t>
            </w:r>
          </w:p>
        </w:tc>
        <w:tc>
          <w:tcPr>
            <w:tcW w:w="2645" w:type="pct"/>
            <w:shd w:val="clear" w:color="auto" w:fill="auto"/>
            <w:vAlign w:val="center"/>
          </w:tcPr>
          <w:p w14:paraId="332D7FB1" w14:textId="77777777" w:rsidR="00ED591F" w:rsidRPr="00F4442C" w:rsidRDefault="00ED591F" w:rsidP="002260CC">
            <w:pPr>
              <w:pStyle w:val="TAL"/>
            </w:pPr>
            <w:r w:rsidRPr="00F4442C">
              <w:t>Contains an alternative URI of the resource located in an alternative NSCE Server.</w:t>
            </w:r>
          </w:p>
        </w:tc>
      </w:tr>
    </w:tbl>
    <w:p w14:paraId="5521E483" w14:textId="77777777" w:rsidR="00ED591F" w:rsidRPr="00F4442C" w:rsidRDefault="00ED591F" w:rsidP="00ED591F"/>
    <w:p w14:paraId="10484B89" w14:textId="77777777" w:rsidR="00ED591F" w:rsidRPr="00F4442C" w:rsidRDefault="00ED591F" w:rsidP="00ED591F">
      <w:pPr>
        <w:pStyle w:val="TH"/>
      </w:pPr>
      <w:r w:rsidRPr="00F4442C">
        <w:t>Table </w:t>
      </w:r>
      <w:r w:rsidRPr="00F4442C">
        <w:rPr>
          <w:noProof/>
          <w:lang w:eastAsia="zh-CN"/>
        </w:rPr>
        <w:t>6.4</w:t>
      </w:r>
      <w:r w:rsidRPr="00F4442C">
        <w:t>.3.5.3.1-5: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ED591F" w:rsidRPr="00F4442C" w14:paraId="6F5B21F4" w14:textId="77777777" w:rsidTr="002260CC">
        <w:trPr>
          <w:jc w:val="center"/>
        </w:trPr>
        <w:tc>
          <w:tcPr>
            <w:tcW w:w="824" w:type="pct"/>
            <w:shd w:val="clear" w:color="auto" w:fill="C0C0C0"/>
            <w:vAlign w:val="center"/>
          </w:tcPr>
          <w:p w14:paraId="4086875C" w14:textId="77777777" w:rsidR="00ED591F" w:rsidRPr="00F4442C" w:rsidRDefault="00ED591F" w:rsidP="002260CC">
            <w:pPr>
              <w:pStyle w:val="TAH"/>
            </w:pPr>
            <w:r w:rsidRPr="00F4442C">
              <w:t>Name</w:t>
            </w:r>
          </w:p>
        </w:tc>
        <w:tc>
          <w:tcPr>
            <w:tcW w:w="732" w:type="pct"/>
            <w:shd w:val="clear" w:color="auto" w:fill="C0C0C0"/>
            <w:vAlign w:val="center"/>
          </w:tcPr>
          <w:p w14:paraId="04039DEE" w14:textId="77777777" w:rsidR="00ED591F" w:rsidRPr="00F4442C" w:rsidRDefault="00ED591F" w:rsidP="002260CC">
            <w:pPr>
              <w:pStyle w:val="TAH"/>
            </w:pPr>
            <w:r w:rsidRPr="00F4442C">
              <w:t>Data type</w:t>
            </w:r>
          </w:p>
        </w:tc>
        <w:tc>
          <w:tcPr>
            <w:tcW w:w="217" w:type="pct"/>
            <w:shd w:val="clear" w:color="auto" w:fill="C0C0C0"/>
            <w:vAlign w:val="center"/>
          </w:tcPr>
          <w:p w14:paraId="19CE6E35" w14:textId="77777777" w:rsidR="00ED591F" w:rsidRPr="00F4442C" w:rsidRDefault="00ED591F" w:rsidP="002260CC">
            <w:pPr>
              <w:pStyle w:val="TAH"/>
            </w:pPr>
            <w:r w:rsidRPr="00F4442C">
              <w:t>P</w:t>
            </w:r>
          </w:p>
        </w:tc>
        <w:tc>
          <w:tcPr>
            <w:tcW w:w="581" w:type="pct"/>
            <w:shd w:val="clear" w:color="auto" w:fill="C0C0C0"/>
            <w:vAlign w:val="center"/>
          </w:tcPr>
          <w:p w14:paraId="1F66AA51" w14:textId="77777777" w:rsidR="00ED591F" w:rsidRPr="00F4442C" w:rsidRDefault="00ED591F" w:rsidP="002260CC">
            <w:pPr>
              <w:pStyle w:val="TAH"/>
            </w:pPr>
            <w:r w:rsidRPr="00F4442C">
              <w:t>Cardinality</w:t>
            </w:r>
          </w:p>
        </w:tc>
        <w:tc>
          <w:tcPr>
            <w:tcW w:w="2645" w:type="pct"/>
            <w:shd w:val="clear" w:color="auto" w:fill="C0C0C0"/>
            <w:vAlign w:val="center"/>
          </w:tcPr>
          <w:p w14:paraId="40A0AEB5" w14:textId="77777777" w:rsidR="00ED591F" w:rsidRPr="00F4442C" w:rsidRDefault="00ED591F" w:rsidP="002260CC">
            <w:pPr>
              <w:pStyle w:val="TAH"/>
            </w:pPr>
            <w:r w:rsidRPr="00F4442C">
              <w:t>Description</w:t>
            </w:r>
          </w:p>
        </w:tc>
      </w:tr>
      <w:tr w:rsidR="00ED591F" w:rsidRPr="00F4442C" w14:paraId="7B9D91FA" w14:textId="77777777" w:rsidTr="002260CC">
        <w:trPr>
          <w:jc w:val="center"/>
        </w:trPr>
        <w:tc>
          <w:tcPr>
            <w:tcW w:w="824" w:type="pct"/>
            <w:shd w:val="clear" w:color="auto" w:fill="auto"/>
            <w:vAlign w:val="center"/>
          </w:tcPr>
          <w:p w14:paraId="1632836E" w14:textId="77777777" w:rsidR="00ED591F" w:rsidRPr="00F4442C" w:rsidRDefault="00ED591F" w:rsidP="002260CC">
            <w:pPr>
              <w:pStyle w:val="TAL"/>
            </w:pPr>
            <w:r w:rsidRPr="00F4442C">
              <w:t>Location</w:t>
            </w:r>
          </w:p>
        </w:tc>
        <w:tc>
          <w:tcPr>
            <w:tcW w:w="732" w:type="pct"/>
            <w:vAlign w:val="center"/>
          </w:tcPr>
          <w:p w14:paraId="2AE8DB1E" w14:textId="77777777" w:rsidR="00ED591F" w:rsidRPr="00F4442C" w:rsidRDefault="00ED591F" w:rsidP="002260CC">
            <w:pPr>
              <w:pStyle w:val="TAL"/>
            </w:pPr>
            <w:r w:rsidRPr="00F4442C">
              <w:t>string</w:t>
            </w:r>
          </w:p>
        </w:tc>
        <w:tc>
          <w:tcPr>
            <w:tcW w:w="217" w:type="pct"/>
            <w:vAlign w:val="center"/>
          </w:tcPr>
          <w:p w14:paraId="422AE4AA" w14:textId="77777777" w:rsidR="00ED591F" w:rsidRPr="00F4442C" w:rsidRDefault="00ED591F" w:rsidP="002260CC">
            <w:pPr>
              <w:pStyle w:val="TAC"/>
            </w:pPr>
            <w:r w:rsidRPr="00F4442C">
              <w:t>M</w:t>
            </w:r>
          </w:p>
        </w:tc>
        <w:tc>
          <w:tcPr>
            <w:tcW w:w="581" w:type="pct"/>
            <w:vAlign w:val="center"/>
          </w:tcPr>
          <w:p w14:paraId="029334A3" w14:textId="77777777" w:rsidR="00ED591F" w:rsidRPr="00F4442C" w:rsidRDefault="00ED591F" w:rsidP="002260CC">
            <w:pPr>
              <w:pStyle w:val="TAC"/>
            </w:pPr>
            <w:r w:rsidRPr="00F4442C">
              <w:t>1</w:t>
            </w:r>
          </w:p>
        </w:tc>
        <w:tc>
          <w:tcPr>
            <w:tcW w:w="2645" w:type="pct"/>
            <w:shd w:val="clear" w:color="auto" w:fill="auto"/>
            <w:vAlign w:val="center"/>
          </w:tcPr>
          <w:p w14:paraId="645713C0" w14:textId="77777777" w:rsidR="00ED591F" w:rsidRPr="00F4442C" w:rsidRDefault="00ED591F" w:rsidP="002260CC">
            <w:pPr>
              <w:pStyle w:val="TAL"/>
            </w:pPr>
            <w:r w:rsidRPr="00F4442C">
              <w:t>Contains an alternative URI of the resource located in an alternative NSCE Server.</w:t>
            </w:r>
          </w:p>
        </w:tc>
      </w:tr>
    </w:tbl>
    <w:p w14:paraId="66F623DF" w14:textId="77777777" w:rsidR="00ED591F" w:rsidRPr="00F4442C" w:rsidRDefault="00ED591F" w:rsidP="00ED591F"/>
    <w:p w14:paraId="0BCB0C30" w14:textId="77777777" w:rsidR="00ED591F" w:rsidRPr="005F65D5" w:rsidRDefault="00ED591F" w:rsidP="00ED591F">
      <w:pPr>
        <w:pStyle w:val="6"/>
      </w:pPr>
      <w:bookmarkStart w:id="897" w:name="_Toc151743210"/>
      <w:bookmarkStart w:id="898" w:name="_Toc151743675"/>
      <w:r w:rsidRPr="005F65D5">
        <w:t>6.4.3.5.3.2</w:t>
      </w:r>
      <w:r w:rsidRPr="005F65D5">
        <w:tab/>
        <w:t>PUT</w:t>
      </w:r>
      <w:bookmarkEnd w:id="897"/>
      <w:bookmarkEnd w:id="898"/>
    </w:p>
    <w:p w14:paraId="079F4FAE" w14:textId="77777777" w:rsidR="00ED591F" w:rsidRPr="00F4442C" w:rsidRDefault="00ED591F" w:rsidP="00ED591F">
      <w:pPr>
        <w:rPr>
          <w:noProof/>
          <w:lang w:eastAsia="zh-CN"/>
        </w:rPr>
      </w:pPr>
      <w:r w:rsidRPr="00F4442C">
        <w:rPr>
          <w:noProof/>
          <w:lang w:eastAsia="zh-CN"/>
        </w:rPr>
        <w:t xml:space="preserve">The HTTP PUT method allows a service consumer to request the update of an existing </w:t>
      </w:r>
      <w:r w:rsidRPr="00F4442C">
        <w:t>"Individual Policy Usage</w:t>
      </w:r>
      <w:r w:rsidRPr="00F4442C">
        <w:rPr>
          <w:rFonts w:eastAsia="等线"/>
        </w:rPr>
        <w:t xml:space="preserve"> Subscription</w:t>
      </w:r>
      <w:r w:rsidRPr="00F4442C">
        <w:t>" resource at the NSCE Server</w:t>
      </w:r>
      <w:r w:rsidRPr="00F4442C">
        <w:rPr>
          <w:noProof/>
          <w:lang w:eastAsia="zh-CN"/>
        </w:rPr>
        <w:t>.</w:t>
      </w:r>
    </w:p>
    <w:p w14:paraId="05C06935" w14:textId="77777777" w:rsidR="00ED591F" w:rsidRPr="00F4442C" w:rsidRDefault="00ED591F" w:rsidP="00ED591F">
      <w:r w:rsidRPr="00F4442C">
        <w:t>This method shall support the URI query parameters specified in table </w:t>
      </w:r>
      <w:r w:rsidRPr="00F4442C">
        <w:rPr>
          <w:noProof/>
          <w:lang w:eastAsia="zh-CN"/>
        </w:rPr>
        <w:t>6.4</w:t>
      </w:r>
      <w:r w:rsidRPr="00F4442C">
        <w:t>.3.5.3.2-1.</w:t>
      </w:r>
    </w:p>
    <w:p w14:paraId="4190C310" w14:textId="77777777" w:rsidR="00ED591F" w:rsidRPr="00F4442C" w:rsidRDefault="00ED591F" w:rsidP="00ED591F">
      <w:pPr>
        <w:pStyle w:val="TH"/>
        <w:rPr>
          <w:rFonts w:cs="Arial"/>
        </w:rPr>
      </w:pPr>
      <w:r w:rsidRPr="00F4442C">
        <w:t>Table </w:t>
      </w:r>
      <w:r w:rsidRPr="00F4442C">
        <w:rPr>
          <w:noProof/>
          <w:lang w:eastAsia="zh-CN"/>
        </w:rPr>
        <w:t>6.4</w:t>
      </w:r>
      <w:r w:rsidRPr="00F4442C">
        <w:t>.3.5.3.2-1: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D591F" w:rsidRPr="00F4442C" w14:paraId="211E5097" w14:textId="77777777" w:rsidTr="002260CC">
        <w:trPr>
          <w:jc w:val="center"/>
        </w:trPr>
        <w:tc>
          <w:tcPr>
            <w:tcW w:w="825" w:type="pct"/>
            <w:tcBorders>
              <w:bottom w:val="single" w:sz="6" w:space="0" w:color="auto"/>
            </w:tcBorders>
            <w:shd w:val="clear" w:color="auto" w:fill="C0C0C0"/>
            <w:vAlign w:val="center"/>
          </w:tcPr>
          <w:p w14:paraId="6998081D" w14:textId="77777777" w:rsidR="00ED591F" w:rsidRPr="00F4442C" w:rsidRDefault="00ED591F" w:rsidP="002260CC">
            <w:pPr>
              <w:pStyle w:val="TAH"/>
            </w:pPr>
            <w:r w:rsidRPr="00F4442C">
              <w:t>Name</w:t>
            </w:r>
          </w:p>
        </w:tc>
        <w:tc>
          <w:tcPr>
            <w:tcW w:w="731" w:type="pct"/>
            <w:tcBorders>
              <w:bottom w:val="single" w:sz="6" w:space="0" w:color="auto"/>
            </w:tcBorders>
            <w:shd w:val="clear" w:color="auto" w:fill="C0C0C0"/>
            <w:vAlign w:val="center"/>
          </w:tcPr>
          <w:p w14:paraId="087C2F6F" w14:textId="77777777" w:rsidR="00ED591F" w:rsidRPr="00F4442C" w:rsidRDefault="00ED591F" w:rsidP="002260CC">
            <w:pPr>
              <w:pStyle w:val="TAH"/>
            </w:pPr>
            <w:r w:rsidRPr="00F4442C">
              <w:t>Data type</w:t>
            </w:r>
          </w:p>
        </w:tc>
        <w:tc>
          <w:tcPr>
            <w:tcW w:w="215" w:type="pct"/>
            <w:tcBorders>
              <w:bottom w:val="single" w:sz="6" w:space="0" w:color="auto"/>
            </w:tcBorders>
            <w:shd w:val="clear" w:color="auto" w:fill="C0C0C0"/>
            <w:vAlign w:val="center"/>
          </w:tcPr>
          <w:p w14:paraId="1F346235" w14:textId="77777777" w:rsidR="00ED591F" w:rsidRPr="00F4442C" w:rsidRDefault="00ED591F" w:rsidP="002260CC">
            <w:pPr>
              <w:pStyle w:val="TAH"/>
            </w:pPr>
            <w:r w:rsidRPr="00F4442C">
              <w:t>P</w:t>
            </w:r>
          </w:p>
        </w:tc>
        <w:tc>
          <w:tcPr>
            <w:tcW w:w="580" w:type="pct"/>
            <w:tcBorders>
              <w:bottom w:val="single" w:sz="6" w:space="0" w:color="auto"/>
            </w:tcBorders>
            <w:shd w:val="clear" w:color="auto" w:fill="C0C0C0"/>
            <w:vAlign w:val="center"/>
          </w:tcPr>
          <w:p w14:paraId="37A85D87" w14:textId="77777777" w:rsidR="00ED591F" w:rsidRPr="00F4442C" w:rsidRDefault="00ED591F" w:rsidP="002260CC">
            <w:pPr>
              <w:pStyle w:val="TAH"/>
            </w:pPr>
            <w:r w:rsidRPr="00F4442C">
              <w:t>Cardinality</w:t>
            </w:r>
          </w:p>
        </w:tc>
        <w:tc>
          <w:tcPr>
            <w:tcW w:w="1852" w:type="pct"/>
            <w:tcBorders>
              <w:bottom w:val="single" w:sz="6" w:space="0" w:color="auto"/>
            </w:tcBorders>
            <w:shd w:val="clear" w:color="auto" w:fill="C0C0C0"/>
            <w:vAlign w:val="center"/>
          </w:tcPr>
          <w:p w14:paraId="5118C874" w14:textId="77777777" w:rsidR="00ED591F" w:rsidRPr="00F4442C" w:rsidRDefault="00ED591F" w:rsidP="002260CC">
            <w:pPr>
              <w:pStyle w:val="TAH"/>
            </w:pPr>
            <w:r w:rsidRPr="00F4442C">
              <w:t>Description</w:t>
            </w:r>
          </w:p>
        </w:tc>
        <w:tc>
          <w:tcPr>
            <w:tcW w:w="796" w:type="pct"/>
            <w:tcBorders>
              <w:bottom w:val="single" w:sz="6" w:space="0" w:color="auto"/>
            </w:tcBorders>
            <w:shd w:val="clear" w:color="auto" w:fill="C0C0C0"/>
            <w:vAlign w:val="center"/>
          </w:tcPr>
          <w:p w14:paraId="3ECEDDC3" w14:textId="77777777" w:rsidR="00ED591F" w:rsidRPr="00F4442C" w:rsidRDefault="00ED591F" w:rsidP="002260CC">
            <w:pPr>
              <w:pStyle w:val="TAH"/>
            </w:pPr>
            <w:r w:rsidRPr="00F4442C">
              <w:t>Applicability</w:t>
            </w:r>
          </w:p>
        </w:tc>
      </w:tr>
      <w:tr w:rsidR="00ED591F" w:rsidRPr="00F4442C" w14:paraId="3FA86C23" w14:textId="77777777" w:rsidTr="002260CC">
        <w:trPr>
          <w:jc w:val="center"/>
        </w:trPr>
        <w:tc>
          <w:tcPr>
            <w:tcW w:w="825" w:type="pct"/>
            <w:tcBorders>
              <w:top w:val="single" w:sz="6" w:space="0" w:color="auto"/>
            </w:tcBorders>
            <w:shd w:val="clear" w:color="auto" w:fill="auto"/>
            <w:vAlign w:val="center"/>
          </w:tcPr>
          <w:p w14:paraId="23068706" w14:textId="77777777" w:rsidR="00ED591F" w:rsidRPr="00F4442C" w:rsidRDefault="00ED591F" w:rsidP="002260CC">
            <w:pPr>
              <w:pStyle w:val="TAL"/>
            </w:pPr>
            <w:r w:rsidRPr="00F4442C">
              <w:t>n/a</w:t>
            </w:r>
          </w:p>
        </w:tc>
        <w:tc>
          <w:tcPr>
            <w:tcW w:w="731" w:type="pct"/>
            <w:tcBorders>
              <w:top w:val="single" w:sz="6" w:space="0" w:color="auto"/>
            </w:tcBorders>
            <w:vAlign w:val="center"/>
          </w:tcPr>
          <w:p w14:paraId="4C76C6AC" w14:textId="77777777" w:rsidR="00ED591F" w:rsidRPr="00F4442C" w:rsidRDefault="00ED591F" w:rsidP="002260CC">
            <w:pPr>
              <w:pStyle w:val="TAL"/>
            </w:pPr>
          </w:p>
        </w:tc>
        <w:tc>
          <w:tcPr>
            <w:tcW w:w="215" w:type="pct"/>
            <w:tcBorders>
              <w:top w:val="single" w:sz="6" w:space="0" w:color="auto"/>
            </w:tcBorders>
            <w:vAlign w:val="center"/>
          </w:tcPr>
          <w:p w14:paraId="03B097FE" w14:textId="77777777" w:rsidR="00ED591F" w:rsidRPr="00F4442C" w:rsidRDefault="00ED591F" w:rsidP="002260CC">
            <w:pPr>
              <w:pStyle w:val="TAC"/>
            </w:pPr>
          </w:p>
        </w:tc>
        <w:tc>
          <w:tcPr>
            <w:tcW w:w="580" w:type="pct"/>
            <w:tcBorders>
              <w:top w:val="single" w:sz="6" w:space="0" w:color="auto"/>
            </w:tcBorders>
            <w:vAlign w:val="center"/>
          </w:tcPr>
          <w:p w14:paraId="28C3A725" w14:textId="77777777" w:rsidR="00ED591F" w:rsidRPr="00F4442C" w:rsidRDefault="00ED591F" w:rsidP="002260CC">
            <w:pPr>
              <w:pStyle w:val="TAC"/>
            </w:pPr>
          </w:p>
        </w:tc>
        <w:tc>
          <w:tcPr>
            <w:tcW w:w="1852" w:type="pct"/>
            <w:tcBorders>
              <w:top w:val="single" w:sz="6" w:space="0" w:color="auto"/>
            </w:tcBorders>
            <w:shd w:val="clear" w:color="auto" w:fill="auto"/>
            <w:vAlign w:val="center"/>
          </w:tcPr>
          <w:p w14:paraId="74EFEEEF" w14:textId="77777777" w:rsidR="00ED591F" w:rsidRPr="00F4442C" w:rsidRDefault="00ED591F" w:rsidP="002260CC">
            <w:pPr>
              <w:pStyle w:val="TAL"/>
            </w:pPr>
          </w:p>
        </w:tc>
        <w:tc>
          <w:tcPr>
            <w:tcW w:w="796" w:type="pct"/>
            <w:tcBorders>
              <w:top w:val="single" w:sz="6" w:space="0" w:color="auto"/>
            </w:tcBorders>
            <w:vAlign w:val="center"/>
          </w:tcPr>
          <w:p w14:paraId="33AE4561" w14:textId="77777777" w:rsidR="00ED591F" w:rsidRPr="00F4442C" w:rsidRDefault="00ED591F" w:rsidP="002260CC">
            <w:pPr>
              <w:pStyle w:val="TAL"/>
            </w:pPr>
          </w:p>
        </w:tc>
      </w:tr>
    </w:tbl>
    <w:p w14:paraId="3B4942A6" w14:textId="77777777" w:rsidR="00ED591F" w:rsidRPr="00F4442C" w:rsidRDefault="00ED591F" w:rsidP="00ED591F"/>
    <w:p w14:paraId="048E9C2C" w14:textId="77777777" w:rsidR="00ED591F" w:rsidRPr="00F4442C" w:rsidRDefault="00ED591F" w:rsidP="00ED591F">
      <w:r w:rsidRPr="00F4442C">
        <w:t>This method shall support the request data structures specified in table </w:t>
      </w:r>
      <w:r w:rsidRPr="00F4442C">
        <w:rPr>
          <w:noProof/>
          <w:lang w:eastAsia="zh-CN"/>
        </w:rPr>
        <w:t>6.4</w:t>
      </w:r>
      <w:r w:rsidRPr="00F4442C">
        <w:t>.3.5.3.2-2 and the response data structures and response codes specified in table </w:t>
      </w:r>
      <w:r w:rsidRPr="00F4442C">
        <w:rPr>
          <w:noProof/>
          <w:lang w:eastAsia="zh-CN"/>
        </w:rPr>
        <w:t>6.4</w:t>
      </w:r>
      <w:r w:rsidRPr="00F4442C">
        <w:t>.3.5.3.2-3.</w:t>
      </w:r>
    </w:p>
    <w:p w14:paraId="6E09EA7F" w14:textId="77777777" w:rsidR="00ED591F" w:rsidRPr="00F4442C" w:rsidRDefault="00ED591F" w:rsidP="00ED591F">
      <w:pPr>
        <w:pStyle w:val="TH"/>
      </w:pPr>
      <w:r w:rsidRPr="00F4442C">
        <w:t>Table </w:t>
      </w:r>
      <w:r w:rsidRPr="00F4442C">
        <w:rPr>
          <w:noProof/>
          <w:lang w:eastAsia="zh-CN"/>
        </w:rPr>
        <w:t>6.4</w:t>
      </w:r>
      <w:r w:rsidRPr="00F4442C">
        <w:t>.3.5.3.2-2: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ED591F" w:rsidRPr="00F4442C" w14:paraId="4CB5DA23" w14:textId="77777777" w:rsidTr="002260CC">
        <w:trPr>
          <w:jc w:val="center"/>
        </w:trPr>
        <w:tc>
          <w:tcPr>
            <w:tcW w:w="2119" w:type="dxa"/>
            <w:tcBorders>
              <w:bottom w:val="single" w:sz="6" w:space="0" w:color="auto"/>
            </w:tcBorders>
            <w:shd w:val="clear" w:color="auto" w:fill="C0C0C0"/>
            <w:vAlign w:val="center"/>
          </w:tcPr>
          <w:p w14:paraId="0D75F1EA" w14:textId="77777777" w:rsidR="00ED591F" w:rsidRPr="00F4442C" w:rsidRDefault="00ED591F" w:rsidP="002260CC">
            <w:pPr>
              <w:pStyle w:val="TAH"/>
            </w:pPr>
            <w:r w:rsidRPr="00F4442C">
              <w:t>Data type</w:t>
            </w:r>
          </w:p>
        </w:tc>
        <w:tc>
          <w:tcPr>
            <w:tcW w:w="425" w:type="dxa"/>
            <w:tcBorders>
              <w:bottom w:val="single" w:sz="6" w:space="0" w:color="auto"/>
            </w:tcBorders>
            <w:shd w:val="clear" w:color="auto" w:fill="C0C0C0"/>
            <w:vAlign w:val="center"/>
          </w:tcPr>
          <w:p w14:paraId="00CE6784" w14:textId="77777777" w:rsidR="00ED591F" w:rsidRPr="00F4442C" w:rsidRDefault="00ED591F" w:rsidP="002260CC">
            <w:pPr>
              <w:pStyle w:val="TAH"/>
            </w:pPr>
            <w:r w:rsidRPr="00F4442C">
              <w:t>P</w:t>
            </w:r>
          </w:p>
        </w:tc>
        <w:tc>
          <w:tcPr>
            <w:tcW w:w="1134" w:type="dxa"/>
            <w:tcBorders>
              <w:bottom w:val="single" w:sz="6" w:space="0" w:color="auto"/>
            </w:tcBorders>
            <w:shd w:val="clear" w:color="auto" w:fill="C0C0C0"/>
            <w:vAlign w:val="center"/>
          </w:tcPr>
          <w:p w14:paraId="0965EDB3" w14:textId="77777777" w:rsidR="00ED591F" w:rsidRPr="00F4442C" w:rsidRDefault="00ED591F" w:rsidP="002260CC">
            <w:pPr>
              <w:pStyle w:val="TAH"/>
            </w:pPr>
            <w:r w:rsidRPr="00F4442C">
              <w:t>Cardinality</w:t>
            </w:r>
          </w:p>
        </w:tc>
        <w:tc>
          <w:tcPr>
            <w:tcW w:w="5943" w:type="dxa"/>
            <w:tcBorders>
              <w:bottom w:val="single" w:sz="6" w:space="0" w:color="auto"/>
            </w:tcBorders>
            <w:shd w:val="clear" w:color="auto" w:fill="C0C0C0"/>
            <w:vAlign w:val="center"/>
          </w:tcPr>
          <w:p w14:paraId="265CAF17" w14:textId="77777777" w:rsidR="00ED591F" w:rsidRPr="00F4442C" w:rsidRDefault="00ED591F" w:rsidP="002260CC">
            <w:pPr>
              <w:pStyle w:val="TAH"/>
            </w:pPr>
            <w:r w:rsidRPr="00F4442C">
              <w:t>Description</w:t>
            </w:r>
          </w:p>
        </w:tc>
      </w:tr>
      <w:tr w:rsidR="00ED591F" w:rsidRPr="00F4442C" w14:paraId="5EDCA5FD" w14:textId="77777777" w:rsidTr="002260CC">
        <w:trPr>
          <w:jc w:val="center"/>
        </w:trPr>
        <w:tc>
          <w:tcPr>
            <w:tcW w:w="2119" w:type="dxa"/>
            <w:tcBorders>
              <w:top w:val="single" w:sz="6" w:space="0" w:color="auto"/>
            </w:tcBorders>
            <w:shd w:val="clear" w:color="auto" w:fill="auto"/>
            <w:vAlign w:val="center"/>
          </w:tcPr>
          <w:p w14:paraId="777E4B90" w14:textId="77777777" w:rsidR="00ED591F" w:rsidRPr="00F4442C" w:rsidRDefault="00ED591F" w:rsidP="002260CC">
            <w:pPr>
              <w:pStyle w:val="TAL"/>
            </w:pPr>
            <w:proofErr w:type="spellStart"/>
            <w:r w:rsidRPr="00F4442C">
              <w:t>PolUsageSubsc</w:t>
            </w:r>
            <w:proofErr w:type="spellEnd"/>
          </w:p>
        </w:tc>
        <w:tc>
          <w:tcPr>
            <w:tcW w:w="425" w:type="dxa"/>
            <w:tcBorders>
              <w:top w:val="single" w:sz="6" w:space="0" w:color="auto"/>
            </w:tcBorders>
            <w:vAlign w:val="center"/>
          </w:tcPr>
          <w:p w14:paraId="4325C98D" w14:textId="77777777" w:rsidR="00ED591F" w:rsidRPr="00F4442C" w:rsidRDefault="00ED591F" w:rsidP="002260CC">
            <w:pPr>
              <w:pStyle w:val="TAC"/>
            </w:pPr>
            <w:r w:rsidRPr="00F4442C">
              <w:t>M</w:t>
            </w:r>
          </w:p>
        </w:tc>
        <w:tc>
          <w:tcPr>
            <w:tcW w:w="1134" w:type="dxa"/>
            <w:tcBorders>
              <w:top w:val="single" w:sz="6" w:space="0" w:color="auto"/>
            </w:tcBorders>
            <w:vAlign w:val="center"/>
          </w:tcPr>
          <w:p w14:paraId="1BB1F1FA" w14:textId="77777777" w:rsidR="00ED591F" w:rsidRPr="00F4442C" w:rsidRDefault="00ED591F" w:rsidP="002260CC">
            <w:pPr>
              <w:pStyle w:val="TAC"/>
            </w:pPr>
            <w:r w:rsidRPr="00F4442C">
              <w:t>1</w:t>
            </w:r>
          </w:p>
        </w:tc>
        <w:tc>
          <w:tcPr>
            <w:tcW w:w="5943" w:type="dxa"/>
            <w:tcBorders>
              <w:top w:val="single" w:sz="6" w:space="0" w:color="auto"/>
            </w:tcBorders>
            <w:shd w:val="clear" w:color="auto" w:fill="auto"/>
            <w:vAlign w:val="center"/>
          </w:tcPr>
          <w:p w14:paraId="149CCFCD" w14:textId="77777777" w:rsidR="00ED591F" w:rsidRPr="00F4442C" w:rsidRDefault="00ED591F" w:rsidP="002260CC">
            <w:pPr>
              <w:pStyle w:val="TAL"/>
            </w:pPr>
            <w:r w:rsidRPr="00F4442C">
              <w:t>Represents the updated representation of the "Individual Policy Usage</w:t>
            </w:r>
            <w:r w:rsidRPr="00F4442C">
              <w:rPr>
                <w:rFonts w:eastAsia="等线"/>
              </w:rPr>
              <w:t xml:space="preserve"> Subscription</w:t>
            </w:r>
            <w:r w:rsidRPr="00F4442C">
              <w:t>" resource.</w:t>
            </w:r>
          </w:p>
        </w:tc>
      </w:tr>
    </w:tbl>
    <w:p w14:paraId="51D8D5CB" w14:textId="77777777" w:rsidR="00ED591F" w:rsidRPr="00F4442C" w:rsidRDefault="00ED591F" w:rsidP="00ED591F"/>
    <w:p w14:paraId="068EA265" w14:textId="77777777" w:rsidR="00ED591F" w:rsidRPr="00F4442C" w:rsidRDefault="00ED591F" w:rsidP="00ED591F">
      <w:pPr>
        <w:pStyle w:val="TH"/>
      </w:pPr>
      <w:r w:rsidRPr="00F4442C">
        <w:lastRenderedPageBreak/>
        <w:t>Table </w:t>
      </w:r>
      <w:r w:rsidRPr="00F4442C">
        <w:rPr>
          <w:noProof/>
          <w:lang w:eastAsia="zh-CN"/>
        </w:rPr>
        <w:t>6.4</w:t>
      </w:r>
      <w:r w:rsidRPr="00F4442C">
        <w:t>.3.5.3.2-3: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ED591F" w:rsidRPr="00F4442C" w14:paraId="4E9E4E04" w14:textId="77777777" w:rsidTr="002260CC">
        <w:trPr>
          <w:jc w:val="center"/>
        </w:trPr>
        <w:tc>
          <w:tcPr>
            <w:tcW w:w="1101" w:type="pct"/>
            <w:tcBorders>
              <w:bottom w:val="single" w:sz="6" w:space="0" w:color="auto"/>
            </w:tcBorders>
            <w:shd w:val="clear" w:color="auto" w:fill="C0C0C0"/>
            <w:vAlign w:val="center"/>
          </w:tcPr>
          <w:p w14:paraId="28F8A168" w14:textId="77777777" w:rsidR="00ED591F" w:rsidRPr="00F4442C" w:rsidRDefault="00ED591F" w:rsidP="002260CC">
            <w:pPr>
              <w:pStyle w:val="TAH"/>
            </w:pPr>
            <w:r w:rsidRPr="00F4442C">
              <w:t>Data type</w:t>
            </w:r>
          </w:p>
        </w:tc>
        <w:tc>
          <w:tcPr>
            <w:tcW w:w="221" w:type="pct"/>
            <w:tcBorders>
              <w:bottom w:val="single" w:sz="6" w:space="0" w:color="auto"/>
            </w:tcBorders>
            <w:shd w:val="clear" w:color="auto" w:fill="C0C0C0"/>
            <w:vAlign w:val="center"/>
          </w:tcPr>
          <w:p w14:paraId="6554ECC5" w14:textId="77777777" w:rsidR="00ED591F" w:rsidRPr="00F4442C" w:rsidRDefault="00ED591F" w:rsidP="002260CC">
            <w:pPr>
              <w:pStyle w:val="TAH"/>
            </w:pPr>
            <w:r w:rsidRPr="00F4442C">
              <w:t>P</w:t>
            </w:r>
          </w:p>
        </w:tc>
        <w:tc>
          <w:tcPr>
            <w:tcW w:w="589" w:type="pct"/>
            <w:tcBorders>
              <w:bottom w:val="single" w:sz="6" w:space="0" w:color="auto"/>
            </w:tcBorders>
            <w:shd w:val="clear" w:color="auto" w:fill="C0C0C0"/>
            <w:vAlign w:val="center"/>
          </w:tcPr>
          <w:p w14:paraId="060C212E" w14:textId="77777777" w:rsidR="00ED591F" w:rsidRPr="00F4442C" w:rsidRDefault="00ED591F" w:rsidP="002260CC">
            <w:pPr>
              <w:pStyle w:val="TAH"/>
            </w:pPr>
            <w:r w:rsidRPr="00F4442C">
              <w:t>Cardinality</w:t>
            </w:r>
          </w:p>
        </w:tc>
        <w:tc>
          <w:tcPr>
            <w:tcW w:w="737" w:type="pct"/>
            <w:tcBorders>
              <w:bottom w:val="single" w:sz="6" w:space="0" w:color="auto"/>
            </w:tcBorders>
            <w:shd w:val="clear" w:color="auto" w:fill="C0C0C0"/>
            <w:vAlign w:val="center"/>
          </w:tcPr>
          <w:p w14:paraId="1A618C7F" w14:textId="77777777" w:rsidR="00ED591F" w:rsidRPr="00F4442C" w:rsidRDefault="00ED591F" w:rsidP="002260CC">
            <w:pPr>
              <w:pStyle w:val="TAH"/>
            </w:pPr>
            <w:r w:rsidRPr="00F4442C">
              <w:t>Response</w:t>
            </w:r>
          </w:p>
          <w:p w14:paraId="2B57B31D" w14:textId="77777777" w:rsidR="00ED591F" w:rsidRPr="00F4442C" w:rsidRDefault="00ED591F" w:rsidP="002260CC">
            <w:pPr>
              <w:pStyle w:val="TAH"/>
            </w:pPr>
            <w:r w:rsidRPr="00F4442C">
              <w:t>codes</w:t>
            </w:r>
          </w:p>
        </w:tc>
        <w:tc>
          <w:tcPr>
            <w:tcW w:w="2352" w:type="pct"/>
            <w:tcBorders>
              <w:bottom w:val="single" w:sz="6" w:space="0" w:color="auto"/>
            </w:tcBorders>
            <w:shd w:val="clear" w:color="auto" w:fill="C0C0C0"/>
            <w:vAlign w:val="center"/>
          </w:tcPr>
          <w:p w14:paraId="5E7F243E" w14:textId="77777777" w:rsidR="00ED591F" w:rsidRPr="00F4442C" w:rsidRDefault="00ED591F" w:rsidP="002260CC">
            <w:pPr>
              <w:pStyle w:val="TAH"/>
            </w:pPr>
            <w:r w:rsidRPr="00F4442C">
              <w:t>Description</w:t>
            </w:r>
          </w:p>
        </w:tc>
      </w:tr>
      <w:tr w:rsidR="00ED591F" w:rsidRPr="00F4442C" w14:paraId="3DD005F7" w14:textId="77777777" w:rsidTr="002260CC">
        <w:trPr>
          <w:jc w:val="center"/>
        </w:trPr>
        <w:tc>
          <w:tcPr>
            <w:tcW w:w="1101" w:type="pct"/>
            <w:tcBorders>
              <w:top w:val="single" w:sz="6" w:space="0" w:color="auto"/>
            </w:tcBorders>
            <w:shd w:val="clear" w:color="auto" w:fill="auto"/>
            <w:vAlign w:val="center"/>
          </w:tcPr>
          <w:p w14:paraId="2A23D415" w14:textId="77777777" w:rsidR="00ED591F" w:rsidRPr="00F4442C" w:rsidRDefault="00ED591F" w:rsidP="002260CC">
            <w:pPr>
              <w:pStyle w:val="TAL"/>
            </w:pPr>
            <w:proofErr w:type="spellStart"/>
            <w:r w:rsidRPr="00F4442C">
              <w:t>PolUsageSubsc</w:t>
            </w:r>
            <w:proofErr w:type="spellEnd"/>
          </w:p>
        </w:tc>
        <w:tc>
          <w:tcPr>
            <w:tcW w:w="221" w:type="pct"/>
            <w:tcBorders>
              <w:top w:val="single" w:sz="6" w:space="0" w:color="auto"/>
            </w:tcBorders>
            <w:vAlign w:val="center"/>
          </w:tcPr>
          <w:p w14:paraId="3B8C014C" w14:textId="77777777" w:rsidR="00ED591F" w:rsidRPr="00F4442C" w:rsidRDefault="00ED591F" w:rsidP="002260CC">
            <w:pPr>
              <w:pStyle w:val="TAC"/>
            </w:pPr>
            <w:r w:rsidRPr="00F4442C">
              <w:t>M</w:t>
            </w:r>
          </w:p>
        </w:tc>
        <w:tc>
          <w:tcPr>
            <w:tcW w:w="589" w:type="pct"/>
            <w:tcBorders>
              <w:top w:val="single" w:sz="6" w:space="0" w:color="auto"/>
            </w:tcBorders>
            <w:vAlign w:val="center"/>
          </w:tcPr>
          <w:p w14:paraId="051A8805" w14:textId="77777777" w:rsidR="00ED591F" w:rsidRPr="00F4442C" w:rsidRDefault="00ED591F" w:rsidP="002260CC">
            <w:pPr>
              <w:pStyle w:val="TAC"/>
            </w:pPr>
            <w:r w:rsidRPr="00F4442C">
              <w:t>1</w:t>
            </w:r>
          </w:p>
        </w:tc>
        <w:tc>
          <w:tcPr>
            <w:tcW w:w="737" w:type="pct"/>
            <w:tcBorders>
              <w:top w:val="single" w:sz="6" w:space="0" w:color="auto"/>
            </w:tcBorders>
            <w:vAlign w:val="center"/>
          </w:tcPr>
          <w:p w14:paraId="65E0DF43" w14:textId="77777777" w:rsidR="00ED591F" w:rsidRPr="00F4442C" w:rsidRDefault="00ED591F" w:rsidP="002260CC">
            <w:pPr>
              <w:pStyle w:val="TAL"/>
            </w:pPr>
            <w:r w:rsidRPr="00F4442C">
              <w:t>200 OK</w:t>
            </w:r>
          </w:p>
        </w:tc>
        <w:tc>
          <w:tcPr>
            <w:tcW w:w="2352" w:type="pct"/>
            <w:tcBorders>
              <w:top w:val="single" w:sz="6" w:space="0" w:color="auto"/>
            </w:tcBorders>
            <w:shd w:val="clear" w:color="auto" w:fill="auto"/>
            <w:vAlign w:val="center"/>
          </w:tcPr>
          <w:p w14:paraId="7EE1F70F" w14:textId="77777777" w:rsidR="00ED591F" w:rsidRPr="00F4442C" w:rsidRDefault="00ED591F" w:rsidP="002260CC">
            <w:pPr>
              <w:pStyle w:val="TAL"/>
            </w:pPr>
            <w:r w:rsidRPr="00F4442C">
              <w:t>Successful case. The "Individual Policy Usage</w:t>
            </w:r>
            <w:r w:rsidRPr="00F4442C">
              <w:rPr>
                <w:rFonts w:eastAsia="等线"/>
              </w:rPr>
              <w:t xml:space="preserve"> Subscription</w:t>
            </w:r>
            <w:r w:rsidRPr="00F4442C">
              <w:t>" resource is successfully updated and a representation of the updated resource shall be returned in the response body.</w:t>
            </w:r>
          </w:p>
        </w:tc>
      </w:tr>
      <w:tr w:rsidR="00ED591F" w:rsidRPr="00F4442C" w14:paraId="2E2FB019" w14:textId="77777777" w:rsidTr="002260CC">
        <w:trPr>
          <w:jc w:val="center"/>
        </w:trPr>
        <w:tc>
          <w:tcPr>
            <w:tcW w:w="1101" w:type="pct"/>
            <w:shd w:val="clear" w:color="auto" w:fill="auto"/>
            <w:vAlign w:val="center"/>
          </w:tcPr>
          <w:p w14:paraId="7081B6F5" w14:textId="77777777" w:rsidR="00ED591F" w:rsidRPr="00F4442C" w:rsidRDefault="00ED591F" w:rsidP="002260CC">
            <w:pPr>
              <w:pStyle w:val="TAL"/>
            </w:pPr>
            <w:r w:rsidRPr="00F4442C">
              <w:t>n/a</w:t>
            </w:r>
          </w:p>
        </w:tc>
        <w:tc>
          <w:tcPr>
            <w:tcW w:w="221" w:type="pct"/>
            <w:vAlign w:val="center"/>
          </w:tcPr>
          <w:p w14:paraId="3B54DA3A" w14:textId="77777777" w:rsidR="00ED591F" w:rsidRPr="00F4442C" w:rsidRDefault="00ED591F" w:rsidP="002260CC">
            <w:pPr>
              <w:pStyle w:val="TAC"/>
            </w:pPr>
          </w:p>
        </w:tc>
        <w:tc>
          <w:tcPr>
            <w:tcW w:w="589" w:type="pct"/>
            <w:vAlign w:val="center"/>
          </w:tcPr>
          <w:p w14:paraId="4144BB69" w14:textId="77777777" w:rsidR="00ED591F" w:rsidRPr="00F4442C" w:rsidRDefault="00ED591F" w:rsidP="002260CC">
            <w:pPr>
              <w:pStyle w:val="TAC"/>
            </w:pPr>
          </w:p>
        </w:tc>
        <w:tc>
          <w:tcPr>
            <w:tcW w:w="737" w:type="pct"/>
            <w:vAlign w:val="center"/>
          </w:tcPr>
          <w:p w14:paraId="04D68AE8" w14:textId="77777777" w:rsidR="00ED591F" w:rsidRPr="00F4442C" w:rsidRDefault="00ED591F" w:rsidP="002260CC">
            <w:pPr>
              <w:pStyle w:val="TAL"/>
            </w:pPr>
            <w:r w:rsidRPr="00F4442C">
              <w:t>204 No Content</w:t>
            </w:r>
          </w:p>
        </w:tc>
        <w:tc>
          <w:tcPr>
            <w:tcW w:w="2352" w:type="pct"/>
            <w:shd w:val="clear" w:color="auto" w:fill="auto"/>
            <w:vAlign w:val="center"/>
          </w:tcPr>
          <w:p w14:paraId="359B9F01" w14:textId="77777777" w:rsidR="00ED591F" w:rsidRPr="00F4442C" w:rsidRDefault="00ED591F" w:rsidP="002260CC">
            <w:pPr>
              <w:pStyle w:val="TAL"/>
            </w:pPr>
            <w:r w:rsidRPr="00F4442C">
              <w:t>Successful case. The "Individual Policy Usage</w:t>
            </w:r>
            <w:r w:rsidRPr="00F4442C">
              <w:rPr>
                <w:rFonts w:eastAsia="等线"/>
              </w:rPr>
              <w:t xml:space="preserve"> Subscription</w:t>
            </w:r>
            <w:r w:rsidRPr="00F4442C">
              <w:t>" resource is successfully updated and no content is returned in the response body.</w:t>
            </w:r>
          </w:p>
        </w:tc>
      </w:tr>
      <w:tr w:rsidR="00ED591F" w:rsidRPr="00F4442C" w14:paraId="415E6872" w14:textId="77777777" w:rsidTr="002260CC">
        <w:trPr>
          <w:jc w:val="center"/>
        </w:trPr>
        <w:tc>
          <w:tcPr>
            <w:tcW w:w="1101" w:type="pct"/>
            <w:shd w:val="clear" w:color="auto" w:fill="auto"/>
            <w:vAlign w:val="center"/>
          </w:tcPr>
          <w:p w14:paraId="7683748A" w14:textId="77777777" w:rsidR="00ED591F" w:rsidRPr="00F4442C" w:rsidRDefault="00ED591F" w:rsidP="002260CC">
            <w:pPr>
              <w:pStyle w:val="TAL"/>
            </w:pPr>
            <w:r w:rsidRPr="00F4442C">
              <w:t>n/a</w:t>
            </w:r>
          </w:p>
        </w:tc>
        <w:tc>
          <w:tcPr>
            <w:tcW w:w="221" w:type="pct"/>
            <w:vAlign w:val="center"/>
          </w:tcPr>
          <w:p w14:paraId="2C1ABA96" w14:textId="77777777" w:rsidR="00ED591F" w:rsidRPr="00F4442C" w:rsidRDefault="00ED591F" w:rsidP="002260CC">
            <w:pPr>
              <w:pStyle w:val="TAC"/>
            </w:pPr>
          </w:p>
        </w:tc>
        <w:tc>
          <w:tcPr>
            <w:tcW w:w="589" w:type="pct"/>
            <w:vAlign w:val="center"/>
          </w:tcPr>
          <w:p w14:paraId="1874C810" w14:textId="77777777" w:rsidR="00ED591F" w:rsidRPr="00F4442C" w:rsidRDefault="00ED591F" w:rsidP="002260CC">
            <w:pPr>
              <w:pStyle w:val="TAC"/>
            </w:pPr>
          </w:p>
        </w:tc>
        <w:tc>
          <w:tcPr>
            <w:tcW w:w="737" w:type="pct"/>
            <w:vAlign w:val="center"/>
          </w:tcPr>
          <w:p w14:paraId="532BD0CC" w14:textId="77777777" w:rsidR="00ED591F" w:rsidRPr="00F4442C" w:rsidRDefault="00ED591F" w:rsidP="002260CC">
            <w:pPr>
              <w:pStyle w:val="TAL"/>
            </w:pPr>
            <w:r w:rsidRPr="00F4442C">
              <w:t>307 Temporary Redirect</w:t>
            </w:r>
          </w:p>
        </w:tc>
        <w:tc>
          <w:tcPr>
            <w:tcW w:w="2352" w:type="pct"/>
            <w:shd w:val="clear" w:color="auto" w:fill="auto"/>
            <w:vAlign w:val="center"/>
          </w:tcPr>
          <w:p w14:paraId="52F60AC9" w14:textId="77777777" w:rsidR="00ED591F" w:rsidRPr="00F4442C" w:rsidRDefault="00ED591F" w:rsidP="002260CC">
            <w:pPr>
              <w:pStyle w:val="TAL"/>
            </w:pPr>
            <w:r w:rsidRPr="00F4442C">
              <w:t>Temporary redirection.</w:t>
            </w:r>
          </w:p>
          <w:p w14:paraId="44089158" w14:textId="77777777" w:rsidR="00ED591F" w:rsidRPr="00F4442C" w:rsidRDefault="00ED591F" w:rsidP="002260CC">
            <w:pPr>
              <w:pStyle w:val="TAL"/>
            </w:pPr>
          </w:p>
          <w:p w14:paraId="17BCAC05" w14:textId="77777777" w:rsidR="00ED591F" w:rsidRPr="00F4442C" w:rsidRDefault="00ED591F" w:rsidP="002260CC">
            <w:pPr>
              <w:pStyle w:val="TAL"/>
            </w:pPr>
            <w:r w:rsidRPr="00F4442C">
              <w:t>The response shall include a Location header field containing an alternative URI of the resource located in an alternative NSCE Server.</w:t>
            </w:r>
          </w:p>
          <w:p w14:paraId="3C20077F" w14:textId="77777777" w:rsidR="00ED591F" w:rsidRPr="00F4442C" w:rsidRDefault="00ED591F" w:rsidP="002260CC">
            <w:pPr>
              <w:pStyle w:val="TAL"/>
            </w:pPr>
          </w:p>
          <w:p w14:paraId="33CC5826" w14:textId="77777777" w:rsidR="00ED591F" w:rsidRPr="00F4442C" w:rsidRDefault="00ED591F" w:rsidP="002260CC">
            <w:pPr>
              <w:pStyle w:val="TAL"/>
            </w:pPr>
            <w:r w:rsidRPr="00F4442C">
              <w:t>Redirection handling is described in clause 5.2.10 of 3GPP TS 29.122 [2].</w:t>
            </w:r>
          </w:p>
        </w:tc>
      </w:tr>
      <w:tr w:rsidR="00ED591F" w:rsidRPr="00F4442C" w14:paraId="09BE319E" w14:textId="77777777" w:rsidTr="002260CC">
        <w:trPr>
          <w:jc w:val="center"/>
        </w:trPr>
        <w:tc>
          <w:tcPr>
            <w:tcW w:w="1101" w:type="pct"/>
            <w:shd w:val="clear" w:color="auto" w:fill="auto"/>
            <w:vAlign w:val="center"/>
          </w:tcPr>
          <w:p w14:paraId="5DD9B18F" w14:textId="77777777" w:rsidR="00ED591F" w:rsidRPr="00F4442C" w:rsidRDefault="00ED591F" w:rsidP="002260CC">
            <w:pPr>
              <w:pStyle w:val="TAL"/>
            </w:pPr>
            <w:r w:rsidRPr="00F4442C">
              <w:rPr>
                <w:lang w:eastAsia="zh-CN"/>
              </w:rPr>
              <w:t>n/a</w:t>
            </w:r>
          </w:p>
        </w:tc>
        <w:tc>
          <w:tcPr>
            <w:tcW w:w="221" w:type="pct"/>
            <w:vAlign w:val="center"/>
          </w:tcPr>
          <w:p w14:paraId="037D941E" w14:textId="77777777" w:rsidR="00ED591F" w:rsidRPr="00F4442C" w:rsidRDefault="00ED591F" w:rsidP="002260CC">
            <w:pPr>
              <w:pStyle w:val="TAC"/>
            </w:pPr>
          </w:p>
        </w:tc>
        <w:tc>
          <w:tcPr>
            <w:tcW w:w="589" w:type="pct"/>
            <w:vAlign w:val="center"/>
          </w:tcPr>
          <w:p w14:paraId="03A7FC39" w14:textId="77777777" w:rsidR="00ED591F" w:rsidRPr="00F4442C" w:rsidRDefault="00ED591F" w:rsidP="002260CC">
            <w:pPr>
              <w:pStyle w:val="TAC"/>
            </w:pPr>
          </w:p>
        </w:tc>
        <w:tc>
          <w:tcPr>
            <w:tcW w:w="737" w:type="pct"/>
            <w:vAlign w:val="center"/>
          </w:tcPr>
          <w:p w14:paraId="5E83C875" w14:textId="77777777" w:rsidR="00ED591F" w:rsidRPr="00F4442C" w:rsidRDefault="00ED591F" w:rsidP="002260CC">
            <w:pPr>
              <w:pStyle w:val="TAL"/>
            </w:pPr>
            <w:r w:rsidRPr="00F4442C">
              <w:t>308 Permanent Redirect</w:t>
            </w:r>
          </w:p>
        </w:tc>
        <w:tc>
          <w:tcPr>
            <w:tcW w:w="2352" w:type="pct"/>
            <w:shd w:val="clear" w:color="auto" w:fill="auto"/>
            <w:vAlign w:val="center"/>
          </w:tcPr>
          <w:p w14:paraId="00AE21BA" w14:textId="77777777" w:rsidR="00ED591F" w:rsidRPr="00F4442C" w:rsidRDefault="00ED591F" w:rsidP="002260CC">
            <w:pPr>
              <w:pStyle w:val="TAL"/>
            </w:pPr>
            <w:r w:rsidRPr="00F4442C">
              <w:t>Permanent redirection.</w:t>
            </w:r>
          </w:p>
          <w:p w14:paraId="33507B4B" w14:textId="77777777" w:rsidR="00ED591F" w:rsidRPr="00F4442C" w:rsidRDefault="00ED591F" w:rsidP="002260CC">
            <w:pPr>
              <w:pStyle w:val="TAL"/>
            </w:pPr>
          </w:p>
          <w:p w14:paraId="3196B1DB" w14:textId="77777777" w:rsidR="00ED591F" w:rsidRPr="00F4442C" w:rsidRDefault="00ED591F" w:rsidP="002260CC">
            <w:pPr>
              <w:pStyle w:val="TAL"/>
            </w:pPr>
            <w:r w:rsidRPr="00F4442C">
              <w:t>The response shall include a Location header field containing an alternative URI of the resource located in an alternative NSCE Server.</w:t>
            </w:r>
          </w:p>
          <w:p w14:paraId="7D31FA15" w14:textId="77777777" w:rsidR="00ED591F" w:rsidRPr="00F4442C" w:rsidRDefault="00ED591F" w:rsidP="002260CC">
            <w:pPr>
              <w:pStyle w:val="TAL"/>
            </w:pPr>
          </w:p>
          <w:p w14:paraId="0153DFD2" w14:textId="77777777" w:rsidR="00ED591F" w:rsidRPr="00F4442C" w:rsidRDefault="00ED591F" w:rsidP="002260CC">
            <w:pPr>
              <w:pStyle w:val="TAL"/>
            </w:pPr>
            <w:r w:rsidRPr="00F4442C">
              <w:t>Redirection handling is described in clause 5.2.10 of 3GPP TS 29.122 [2].</w:t>
            </w:r>
          </w:p>
        </w:tc>
      </w:tr>
      <w:tr w:rsidR="00ED591F" w:rsidRPr="00F4442C" w14:paraId="7B5DBC1C" w14:textId="77777777" w:rsidTr="002260CC">
        <w:trPr>
          <w:jc w:val="center"/>
        </w:trPr>
        <w:tc>
          <w:tcPr>
            <w:tcW w:w="5000" w:type="pct"/>
            <w:gridSpan w:val="5"/>
            <w:shd w:val="clear" w:color="auto" w:fill="auto"/>
            <w:vAlign w:val="center"/>
          </w:tcPr>
          <w:p w14:paraId="608221F6" w14:textId="77777777" w:rsidR="00ED591F" w:rsidRPr="00F4442C" w:rsidRDefault="00ED591F" w:rsidP="002260CC">
            <w:pPr>
              <w:pStyle w:val="TAN"/>
            </w:pPr>
            <w:r w:rsidRPr="00F4442C">
              <w:t>NOTE:</w:t>
            </w:r>
            <w:r w:rsidRPr="00F4442C">
              <w:rPr>
                <w:noProof/>
              </w:rPr>
              <w:tab/>
              <w:t xml:space="preserve">The mandatory </w:t>
            </w:r>
            <w:r w:rsidRPr="00F4442C">
              <w:t>HTTP error status code for the HTTP PUT method listed in table 5.2.6-1 of 3GPP TS 29.122 [2] shall also apply.</w:t>
            </w:r>
          </w:p>
        </w:tc>
      </w:tr>
    </w:tbl>
    <w:p w14:paraId="56066951" w14:textId="77777777" w:rsidR="00ED591F" w:rsidRPr="00F4442C" w:rsidRDefault="00ED591F" w:rsidP="00ED591F"/>
    <w:p w14:paraId="4F033F09" w14:textId="77777777" w:rsidR="00ED591F" w:rsidRPr="00F4442C" w:rsidRDefault="00ED591F" w:rsidP="00ED591F">
      <w:pPr>
        <w:pStyle w:val="TH"/>
      </w:pPr>
      <w:r w:rsidRPr="00F4442C">
        <w:t>Table </w:t>
      </w:r>
      <w:r w:rsidRPr="00F4442C">
        <w:rPr>
          <w:noProof/>
          <w:lang w:eastAsia="zh-CN"/>
        </w:rPr>
        <w:t>6.4</w:t>
      </w:r>
      <w:r w:rsidRPr="00F4442C">
        <w:t>.3.5.3.2-4: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ED591F" w:rsidRPr="00F4442C" w14:paraId="0B6CDC34" w14:textId="77777777" w:rsidTr="002260CC">
        <w:trPr>
          <w:jc w:val="center"/>
        </w:trPr>
        <w:tc>
          <w:tcPr>
            <w:tcW w:w="824" w:type="pct"/>
            <w:shd w:val="clear" w:color="auto" w:fill="C0C0C0"/>
            <w:vAlign w:val="center"/>
          </w:tcPr>
          <w:p w14:paraId="4A962AB7" w14:textId="77777777" w:rsidR="00ED591F" w:rsidRPr="00F4442C" w:rsidRDefault="00ED591F" w:rsidP="002260CC">
            <w:pPr>
              <w:pStyle w:val="TAH"/>
            </w:pPr>
            <w:r w:rsidRPr="00F4442C">
              <w:t>Name</w:t>
            </w:r>
          </w:p>
        </w:tc>
        <w:tc>
          <w:tcPr>
            <w:tcW w:w="732" w:type="pct"/>
            <w:shd w:val="clear" w:color="auto" w:fill="C0C0C0"/>
            <w:vAlign w:val="center"/>
          </w:tcPr>
          <w:p w14:paraId="7DF17E47" w14:textId="77777777" w:rsidR="00ED591F" w:rsidRPr="00F4442C" w:rsidRDefault="00ED591F" w:rsidP="002260CC">
            <w:pPr>
              <w:pStyle w:val="TAH"/>
            </w:pPr>
            <w:r w:rsidRPr="00F4442C">
              <w:t>Data type</w:t>
            </w:r>
          </w:p>
        </w:tc>
        <w:tc>
          <w:tcPr>
            <w:tcW w:w="217" w:type="pct"/>
            <w:shd w:val="clear" w:color="auto" w:fill="C0C0C0"/>
            <w:vAlign w:val="center"/>
          </w:tcPr>
          <w:p w14:paraId="348654CB" w14:textId="77777777" w:rsidR="00ED591F" w:rsidRPr="00F4442C" w:rsidRDefault="00ED591F" w:rsidP="002260CC">
            <w:pPr>
              <w:pStyle w:val="TAH"/>
            </w:pPr>
            <w:r w:rsidRPr="00F4442C">
              <w:t>P</w:t>
            </w:r>
          </w:p>
        </w:tc>
        <w:tc>
          <w:tcPr>
            <w:tcW w:w="581" w:type="pct"/>
            <w:shd w:val="clear" w:color="auto" w:fill="C0C0C0"/>
            <w:vAlign w:val="center"/>
          </w:tcPr>
          <w:p w14:paraId="206FB1E9" w14:textId="77777777" w:rsidR="00ED591F" w:rsidRPr="00F4442C" w:rsidRDefault="00ED591F" w:rsidP="002260CC">
            <w:pPr>
              <w:pStyle w:val="TAH"/>
            </w:pPr>
            <w:r w:rsidRPr="00F4442C">
              <w:t>Cardinality</w:t>
            </w:r>
          </w:p>
        </w:tc>
        <w:tc>
          <w:tcPr>
            <w:tcW w:w="2645" w:type="pct"/>
            <w:shd w:val="clear" w:color="auto" w:fill="C0C0C0"/>
            <w:vAlign w:val="center"/>
          </w:tcPr>
          <w:p w14:paraId="7808FA07" w14:textId="77777777" w:rsidR="00ED591F" w:rsidRPr="00F4442C" w:rsidRDefault="00ED591F" w:rsidP="002260CC">
            <w:pPr>
              <w:pStyle w:val="TAH"/>
            </w:pPr>
            <w:r w:rsidRPr="00F4442C">
              <w:t>Description</w:t>
            </w:r>
          </w:p>
        </w:tc>
      </w:tr>
      <w:tr w:rsidR="00ED591F" w:rsidRPr="00F4442C" w14:paraId="09962073" w14:textId="77777777" w:rsidTr="002260CC">
        <w:trPr>
          <w:jc w:val="center"/>
        </w:trPr>
        <w:tc>
          <w:tcPr>
            <w:tcW w:w="824" w:type="pct"/>
            <w:shd w:val="clear" w:color="auto" w:fill="auto"/>
            <w:vAlign w:val="center"/>
          </w:tcPr>
          <w:p w14:paraId="6A485B87" w14:textId="77777777" w:rsidR="00ED591F" w:rsidRPr="00F4442C" w:rsidRDefault="00ED591F" w:rsidP="002260CC">
            <w:pPr>
              <w:pStyle w:val="TAL"/>
            </w:pPr>
            <w:r w:rsidRPr="00F4442C">
              <w:t>Location</w:t>
            </w:r>
          </w:p>
        </w:tc>
        <w:tc>
          <w:tcPr>
            <w:tcW w:w="732" w:type="pct"/>
            <w:vAlign w:val="center"/>
          </w:tcPr>
          <w:p w14:paraId="74EC436D" w14:textId="77777777" w:rsidR="00ED591F" w:rsidRPr="00F4442C" w:rsidRDefault="00ED591F" w:rsidP="002260CC">
            <w:pPr>
              <w:pStyle w:val="TAL"/>
            </w:pPr>
            <w:r w:rsidRPr="00F4442C">
              <w:t>string</w:t>
            </w:r>
          </w:p>
        </w:tc>
        <w:tc>
          <w:tcPr>
            <w:tcW w:w="217" w:type="pct"/>
            <w:vAlign w:val="center"/>
          </w:tcPr>
          <w:p w14:paraId="26E39054" w14:textId="77777777" w:rsidR="00ED591F" w:rsidRPr="00F4442C" w:rsidRDefault="00ED591F" w:rsidP="002260CC">
            <w:pPr>
              <w:pStyle w:val="TAC"/>
            </w:pPr>
            <w:r w:rsidRPr="00F4442C">
              <w:t>M</w:t>
            </w:r>
          </w:p>
        </w:tc>
        <w:tc>
          <w:tcPr>
            <w:tcW w:w="581" w:type="pct"/>
            <w:vAlign w:val="center"/>
          </w:tcPr>
          <w:p w14:paraId="0324B75E" w14:textId="77777777" w:rsidR="00ED591F" w:rsidRPr="00F4442C" w:rsidRDefault="00ED591F" w:rsidP="002260CC">
            <w:pPr>
              <w:pStyle w:val="TAC"/>
            </w:pPr>
            <w:r w:rsidRPr="00F4442C">
              <w:t>1</w:t>
            </w:r>
          </w:p>
        </w:tc>
        <w:tc>
          <w:tcPr>
            <w:tcW w:w="2645" w:type="pct"/>
            <w:shd w:val="clear" w:color="auto" w:fill="auto"/>
            <w:vAlign w:val="center"/>
          </w:tcPr>
          <w:p w14:paraId="329B4440" w14:textId="77777777" w:rsidR="00ED591F" w:rsidRPr="00F4442C" w:rsidRDefault="00ED591F" w:rsidP="002260CC">
            <w:pPr>
              <w:pStyle w:val="TAL"/>
            </w:pPr>
            <w:r w:rsidRPr="00F4442C">
              <w:t>Contains an alternative URI of the resource located in an alternative NSCE Server.</w:t>
            </w:r>
          </w:p>
        </w:tc>
      </w:tr>
    </w:tbl>
    <w:p w14:paraId="5F67940C" w14:textId="77777777" w:rsidR="00ED591F" w:rsidRPr="00F4442C" w:rsidRDefault="00ED591F" w:rsidP="00ED591F"/>
    <w:p w14:paraId="23A77A03" w14:textId="77777777" w:rsidR="00ED591F" w:rsidRPr="00F4442C" w:rsidRDefault="00ED591F" w:rsidP="00ED591F">
      <w:pPr>
        <w:pStyle w:val="TH"/>
      </w:pPr>
      <w:r w:rsidRPr="00F4442C">
        <w:t>Table </w:t>
      </w:r>
      <w:r w:rsidRPr="00F4442C">
        <w:rPr>
          <w:noProof/>
          <w:lang w:eastAsia="zh-CN"/>
        </w:rPr>
        <w:t>6.4</w:t>
      </w:r>
      <w:r w:rsidRPr="00F4442C">
        <w:t>.3.5.3.2-5: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ED591F" w:rsidRPr="00F4442C" w14:paraId="7014F78E" w14:textId="77777777" w:rsidTr="002260CC">
        <w:trPr>
          <w:jc w:val="center"/>
        </w:trPr>
        <w:tc>
          <w:tcPr>
            <w:tcW w:w="824" w:type="pct"/>
            <w:shd w:val="clear" w:color="auto" w:fill="C0C0C0"/>
            <w:vAlign w:val="center"/>
          </w:tcPr>
          <w:p w14:paraId="6B007CE9" w14:textId="77777777" w:rsidR="00ED591F" w:rsidRPr="00F4442C" w:rsidRDefault="00ED591F" w:rsidP="002260CC">
            <w:pPr>
              <w:pStyle w:val="TAH"/>
            </w:pPr>
            <w:r w:rsidRPr="00F4442C">
              <w:t>Name</w:t>
            </w:r>
          </w:p>
        </w:tc>
        <w:tc>
          <w:tcPr>
            <w:tcW w:w="732" w:type="pct"/>
            <w:shd w:val="clear" w:color="auto" w:fill="C0C0C0"/>
            <w:vAlign w:val="center"/>
          </w:tcPr>
          <w:p w14:paraId="0CC4DCDA" w14:textId="77777777" w:rsidR="00ED591F" w:rsidRPr="00F4442C" w:rsidRDefault="00ED591F" w:rsidP="002260CC">
            <w:pPr>
              <w:pStyle w:val="TAH"/>
            </w:pPr>
            <w:r w:rsidRPr="00F4442C">
              <w:t>Data type</w:t>
            </w:r>
          </w:p>
        </w:tc>
        <w:tc>
          <w:tcPr>
            <w:tcW w:w="217" w:type="pct"/>
            <w:shd w:val="clear" w:color="auto" w:fill="C0C0C0"/>
            <w:vAlign w:val="center"/>
          </w:tcPr>
          <w:p w14:paraId="77594160" w14:textId="77777777" w:rsidR="00ED591F" w:rsidRPr="00F4442C" w:rsidRDefault="00ED591F" w:rsidP="002260CC">
            <w:pPr>
              <w:pStyle w:val="TAH"/>
            </w:pPr>
            <w:r w:rsidRPr="00F4442C">
              <w:t>P</w:t>
            </w:r>
          </w:p>
        </w:tc>
        <w:tc>
          <w:tcPr>
            <w:tcW w:w="581" w:type="pct"/>
            <w:shd w:val="clear" w:color="auto" w:fill="C0C0C0"/>
            <w:vAlign w:val="center"/>
          </w:tcPr>
          <w:p w14:paraId="362E0A32" w14:textId="77777777" w:rsidR="00ED591F" w:rsidRPr="00F4442C" w:rsidRDefault="00ED591F" w:rsidP="002260CC">
            <w:pPr>
              <w:pStyle w:val="TAH"/>
            </w:pPr>
            <w:r w:rsidRPr="00F4442C">
              <w:t>Cardinality</w:t>
            </w:r>
          </w:p>
        </w:tc>
        <w:tc>
          <w:tcPr>
            <w:tcW w:w="2645" w:type="pct"/>
            <w:shd w:val="clear" w:color="auto" w:fill="C0C0C0"/>
            <w:vAlign w:val="center"/>
          </w:tcPr>
          <w:p w14:paraId="1F49DFA1" w14:textId="77777777" w:rsidR="00ED591F" w:rsidRPr="00F4442C" w:rsidRDefault="00ED591F" w:rsidP="002260CC">
            <w:pPr>
              <w:pStyle w:val="TAH"/>
            </w:pPr>
            <w:r w:rsidRPr="00F4442C">
              <w:t>Description</w:t>
            </w:r>
          </w:p>
        </w:tc>
      </w:tr>
      <w:tr w:rsidR="00ED591F" w:rsidRPr="00F4442C" w14:paraId="3D076121" w14:textId="77777777" w:rsidTr="002260CC">
        <w:trPr>
          <w:jc w:val="center"/>
        </w:trPr>
        <w:tc>
          <w:tcPr>
            <w:tcW w:w="824" w:type="pct"/>
            <w:shd w:val="clear" w:color="auto" w:fill="auto"/>
            <w:vAlign w:val="center"/>
          </w:tcPr>
          <w:p w14:paraId="6F69FB25" w14:textId="77777777" w:rsidR="00ED591F" w:rsidRPr="00F4442C" w:rsidRDefault="00ED591F" w:rsidP="002260CC">
            <w:pPr>
              <w:pStyle w:val="TAL"/>
            </w:pPr>
            <w:r w:rsidRPr="00F4442C">
              <w:t>Location</w:t>
            </w:r>
          </w:p>
        </w:tc>
        <w:tc>
          <w:tcPr>
            <w:tcW w:w="732" w:type="pct"/>
            <w:vAlign w:val="center"/>
          </w:tcPr>
          <w:p w14:paraId="4FD49E52" w14:textId="77777777" w:rsidR="00ED591F" w:rsidRPr="00F4442C" w:rsidRDefault="00ED591F" w:rsidP="002260CC">
            <w:pPr>
              <w:pStyle w:val="TAL"/>
            </w:pPr>
            <w:r w:rsidRPr="00F4442C">
              <w:t>string</w:t>
            </w:r>
          </w:p>
        </w:tc>
        <w:tc>
          <w:tcPr>
            <w:tcW w:w="217" w:type="pct"/>
            <w:vAlign w:val="center"/>
          </w:tcPr>
          <w:p w14:paraId="2ACA8E93" w14:textId="77777777" w:rsidR="00ED591F" w:rsidRPr="00F4442C" w:rsidRDefault="00ED591F" w:rsidP="002260CC">
            <w:pPr>
              <w:pStyle w:val="TAC"/>
            </w:pPr>
            <w:r w:rsidRPr="00F4442C">
              <w:t>M</w:t>
            </w:r>
          </w:p>
        </w:tc>
        <w:tc>
          <w:tcPr>
            <w:tcW w:w="581" w:type="pct"/>
            <w:vAlign w:val="center"/>
          </w:tcPr>
          <w:p w14:paraId="37CC6EA0" w14:textId="77777777" w:rsidR="00ED591F" w:rsidRPr="00F4442C" w:rsidRDefault="00ED591F" w:rsidP="002260CC">
            <w:pPr>
              <w:pStyle w:val="TAC"/>
            </w:pPr>
            <w:r w:rsidRPr="00F4442C">
              <w:t>1</w:t>
            </w:r>
          </w:p>
        </w:tc>
        <w:tc>
          <w:tcPr>
            <w:tcW w:w="2645" w:type="pct"/>
            <w:shd w:val="clear" w:color="auto" w:fill="auto"/>
            <w:vAlign w:val="center"/>
          </w:tcPr>
          <w:p w14:paraId="38BCC612" w14:textId="77777777" w:rsidR="00ED591F" w:rsidRPr="00F4442C" w:rsidRDefault="00ED591F" w:rsidP="002260CC">
            <w:pPr>
              <w:pStyle w:val="TAL"/>
            </w:pPr>
            <w:r w:rsidRPr="00F4442C">
              <w:t>Contains an alternative URI of the resource located in an alternative NSCE Server.</w:t>
            </w:r>
          </w:p>
        </w:tc>
      </w:tr>
    </w:tbl>
    <w:p w14:paraId="5F25F87E" w14:textId="77777777" w:rsidR="00ED591F" w:rsidRPr="00F4442C" w:rsidRDefault="00ED591F" w:rsidP="00ED591F"/>
    <w:p w14:paraId="4EBADAE1" w14:textId="77777777" w:rsidR="00ED591F" w:rsidRPr="005F65D5" w:rsidRDefault="00ED591F" w:rsidP="00ED591F">
      <w:pPr>
        <w:pStyle w:val="6"/>
      </w:pPr>
      <w:bookmarkStart w:id="899" w:name="_Toc151743211"/>
      <w:bookmarkStart w:id="900" w:name="_Toc151743676"/>
      <w:r w:rsidRPr="005F65D5">
        <w:t>6.4.3.5.3.3</w:t>
      </w:r>
      <w:r w:rsidRPr="005F65D5">
        <w:tab/>
        <w:t>PATCH</w:t>
      </w:r>
      <w:bookmarkEnd w:id="899"/>
      <w:bookmarkEnd w:id="900"/>
    </w:p>
    <w:p w14:paraId="716BD329" w14:textId="77777777" w:rsidR="00ED591F" w:rsidRPr="00F4442C" w:rsidRDefault="00ED591F" w:rsidP="00ED591F">
      <w:pPr>
        <w:rPr>
          <w:noProof/>
          <w:lang w:eastAsia="zh-CN"/>
        </w:rPr>
      </w:pPr>
      <w:r w:rsidRPr="00F4442C">
        <w:rPr>
          <w:noProof/>
          <w:lang w:eastAsia="zh-CN"/>
        </w:rPr>
        <w:t xml:space="preserve">The HTTP PATCH method allows a service consumer to request the modification of an existing </w:t>
      </w:r>
      <w:r w:rsidRPr="00F4442C">
        <w:t>"Individual Policy Usage</w:t>
      </w:r>
      <w:r w:rsidRPr="00F4442C">
        <w:rPr>
          <w:rFonts w:eastAsia="等线"/>
        </w:rPr>
        <w:t xml:space="preserve"> Subscription</w:t>
      </w:r>
      <w:r w:rsidRPr="00F4442C">
        <w:t>" resource at the NSCE Server</w:t>
      </w:r>
      <w:r w:rsidRPr="00F4442C">
        <w:rPr>
          <w:noProof/>
          <w:lang w:eastAsia="zh-CN"/>
        </w:rPr>
        <w:t>.</w:t>
      </w:r>
    </w:p>
    <w:p w14:paraId="5090BB89" w14:textId="77777777" w:rsidR="00ED591F" w:rsidRPr="00F4442C" w:rsidRDefault="00ED591F" w:rsidP="00ED591F">
      <w:r w:rsidRPr="00F4442C">
        <w:t>This method shall support the URI query parameters specified in table </w:t>
      </w:r>
      <w:r w:rsidRPr="00F4442C">
        <w:rPr>
          <w:noProof/>
          <w:lang w:eastAsia="zh-CN"/>
        </w:rPr>
        <w:t>6.4</w:t>
      </w:r>
      <w:r w:rsidRPr="00F4442C">
        <w:t>.3.5.3.3-1.</w:t>
      </w:r>
    </w:p>
    <w:p w14:paraId="5B77697C" w14:textId="77777777" w:rsidR="00ED591F" w:rsidRPr="00F4442C" w:rsidRDefault="00ED591F" w:rsidP="00ED591F">
      <w:pPr>
        <w:pStyle w:val="TH"/>
        <w:rPr>
          <w:rFonts w:cs="Arial"/>
        </w:rPr>
      </w:pPr>
      <w:r w:rsidRPr="00F4442C">
        <w:t>Table </w:t>
      </w:r>
      <w:r w:rsidRPr="00F4442C">
        <w:rPr>
          <w:noProof/>
          <w:lang w:eastAsia="zh-CN"/>
        </w:rPr>
        <w:t>6.4</w:t>
      </w:r>
      <w:r w:rsidRPr="00F4442C">
        <w:t>.3.5.3.3-1: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D591F" w:rsidRPr="00F4442C" w14:paraId="4EEE30BF" w14:textId="77777777" w:rsidTr="002260CC">
        <w:trPr>
          <w:jc w:val="center"/>
        </w:trPr>
        <w:tc>
          <w:tcPr>
            <w:tcW w:w="825" w:type="pct"/>
            <w:tcBorders>
              <w:bottom w:val="single" w:sz="6" w:space="0" w:color="auto"/>
            </w:tcBorders>
            <w:shd w:val="clear" w:color="auto" w:fill="C0C0C0"/>
            <w:vAlign w:val="center"/>
          </w:tcPr>
          <w:p w14:paraId="0F169769" w14:textId="77777777" w:rsidR="00ED591F" w:rsidRPr="00F4442C" w:rsidRDefault="00ED591F" w:rsidP="002260CC">
            <w:pPr>
              <w:pStyle w:val="TAH"/>
            </w:pPr>
            <w:r w:rsidRPr="00F4442C">
              <w:t>Name</w:t>
            </w:r>
          </w:p>
        </w:tc>
        <w:tc>
          <w:tcPr>
            <w:tcW w:w="731" w:type="pct"/>
            <w:tcBorders>
              <w:bottom w:val="single" w:sz="6" w:space="0" w:color="auto"/>
            </w:tcBorders>
            <w:shd w:val="clear" w:color="auto" w:fill="C0C0C0"/>
            <w:vAlign w:val="center"/>
          </w:tcPr>
          <w:p w14:paraId="70BB570E" w14:textId="77777777" w:rsidR="00ED591F" w:rsidRPr="00F4442C" w:rsidRDefault="00ED591F" w:rsidP="002260CC">
            <w:pPr>
              <w:pStyle w:val="TAH"/>
            </w:pPr>
            <w:r w:rsidRPr="00F4442C">
              <w:t>Data type</w:t>
            </w:r>
          </w:p>
        </w:tc>
        <w:tc>
          <w:tcPr>
            <w:tcW w:w="215" w:type="pct"/>
            <w:tcBorders>
              <w:bottom w:val="single" w:sz="6" w:space="0" w:color="auto"/>
            </w:tcBorders>
            <w:shd w:val="clear" w:color="auto" w:fill="C0C0C0"/>
            <w:vAlign w:val="center"/>
          </w:tcPr>
          <w:p w14:paraId="5E07B1F7" w14:textId="77777777" w:rsidR="00ED591F" w:rsidRPr="00F4442C" w:rsidRDefault="00ED591F" w:rsidP="002260CC">
            <w:pPr>
              <w:pStyle w:val="TAH"/>
            </w:pPr>
            <w:r w:rsidRPr="00F4442C">
              <w:t>P</w:t>
            </w:r>
          </w:p>
        </w:tc>
        <w:tc>
          <w:tcPr>
            <w:tcW w:w="580" w:type="pct"/>
            <w:tcBorders>
              <w:bottom w:val="single" w:sz="6" w:space="0" w:color="auto"/>
            </w:tcBorders>
            <w:shd w:val="clear" w:color="auto" w:fill="C0C0C0"/>
            <w:vAlign w:val="center"/>
          </w:tcPr>
          <w:p w14:paraId="68433090" w14:textId="77777777" w:rsidR="00ED591F" w:rsidRPr="00F4442C" w:rsidRDefault="00ED591F" w:rsidP="002260CC">
            <w:pPr>
              <w:pStyle w:val="TAH"/>
            </w:pPr>
            <w:r w:rsidRPr="00F4442C">
              <w:t>Cardinality</w:t>
            </w:r>
          </w:p>
        </w:tc>
        <w:tc>
          <w:tcPr>
            <w:tcW w:w="1852" w:type="pct"/>
            <w:tcBorders>
              <w:bottom w:val="single" w:sz="6" w:space="0" w:color="auto"/>
            </w:tcBorders>
            <w:shd w:val="clear" w:color="auto" w:fill="C0C0C0"/>
            <w:vAlign w:val="center"/>
          </w:tcPr>
          <w:p w14:paraId="74AAEA5D" w14:textId="77777777" w:rsidR="00ED591F" w:rsidRPr="00F4442C" w:rsidRDefault="00ED591F" w:rsidP="002260CC">
            <w:pPr>
              <w:pStyle w:val="TAH"/>
            </w:pPr>
            <w:r w:rsidRPr="00F4442C">
              <w:t>Description</w:t>
            </w:r>
          </w:p>
        </w:tc>
        <w:tc>
          <w:tcPr>
            <w:tcW w:w="796" w:type="pct"/>
            <w:tcBorders>
              <w:bottom w:val="single" w:sz="6" w:space="0" w:color="auto"/>
            </w:tcBorders>
            <w:shd w:val="clear" w:color="auto" w:fill="C0C0C0"/>
            <w:vAlign w:val="center"/>
          </w:tcPr>
          <w:p w14:paraId="5BEDDAC2" w14:textId="77777777" w:rsidR="00ED591F" w:rsidRPr="00F4442C" w:rsidRDefault="00ED591F" w:rsidP="002260CC">
            <w:pPr>
              <w:pStyle w:val="TAH"/>
            </w:pPr>
            <w:r w:rsidRPr="00F4442C">
              <w:t>Applicability</w:t>
            </w:r>
          </w:p>
        </w:tc>
      </w:tr>
      <w:tr w:rsidR="00ED591F" w:rsidRPr="00F4442C" w14:paraId="1163D423" w14:textId="77777777" w:rsidTr="002260CC">
        <w:trPr>
          <w:jc w:val="center"/>
        </w:trPr>
        <w:tc>
          <w:tcPr>
            <w:tcW w:w="825" w:type="pct"/>
            <w:tcBorders>
              <w:top w:val="single" w:sz="6" w:space="0" w:color="auto"/>
            </w:tcBorders>
            <w:shd w:val="clear" w:color="auto" w:fill="auto"/>
            <w:vAlign w:val="center"/>
          </w:tcPr>
          <w:p w14:paraId="22D0FB49" w14:textId="77777777" w:rsidR="00ED591F" w:rsidRPr="00F4442C" w:rsidRDefault="00ED591F" w:rsidP="002260CC">
            <w:pPr>
              <w:pStyle w:val="TAL"/>
            </w:pPr>
            <w:r w:rsidRPr="00F4442C">
              <w:t>n/a</w:t>
            </w:r>
          </w:p>
        </w:tc>
        <w:tc>
          <w:tcPr>
            <w:tcW w:w="731" w:type="pct"/>
            <w:tcBorders>
              <w:top w:val="single" w:sz="6" w:space="0" w:color="auto"/>
            </w:tcBorders>
            <w:vAlign w:val="center"/>
          </w:tcPr>
          <w:p w14:paraId="4644E893" w14:textId="77777777" w:rsidR="00ED591F" w:rsidRPr="00F4442C" w:rsidRDefault="00ED591F" w:rsidP="002260CC">
            <w:pPr>
              <w:pStyle w:val="TAL"/>
            </w:pPr>
          </w:p>
        </w:tc>
        <w:tc>
          <w:tcPr>
            <w:tcW w:w="215" w:type="pct"/>
            <w:tcBorders>
              <w:top w:val="single" w:sz="6" w:space="0" w:color="auto"/>
            </w:tcBorders>
            <w:vAlign w:val="center"/>
          </w:tcPr>
          <w:p w14:paraId="5C9B2D10" w14:textId="77777777" w:rsidR="00ED591F" w:rsidRPr="00F4442C" w:rsidRDefault="00ED591F" w:rsidP="002260CC">
            <w:pPr>
              <w:pStyle w:val="TAC"/>
            </w:pPr>
          </w:p>
        </w:tc>
        <w:tc>
          <w:tcPr>
            <w:tcW w:w="580" w:type="pct"/>
            <w:tcBorders>
              <w:top w:val="single" w:sz="6" w:space="0" w:color="auto"/>
            </w:tcBorders>
            <w:vAlign w:val="center"/>
          </w:tcPr>
          <w:p w14:paraId="481C9A99" w14:textId="77777777" w:rsidR="00ED591F" w:rsidRPr="00F4442C" w:rsidRDefault="00ED591F" w:rsidP="002260CC">
            <w:pPr>
              <w:pStyle w:val="TAC"/>
            </w:pPr>
          </w:p>
        </w:tc>
        <w:tc>
          <w:tcPr>
            <w:tcW w:w="1852" w:type="pct"/>
            <w:tcBorders>
              <w:top w:val="single" w:sz="6" w:space="0" w:color="auto"/>
            </w:tcBorders>
            <w:shd w:val="clear" w:color="auto" w:fill="auto"/>
            <w:vAlign w:val="center"/>
          </w:tcPr>
          <w:p w14:paraId="0C63CCFB" w14:textId="77777777" w:rsidR="00ED591F" w:rsidRPr="00F4442C" w:rsidRDefault="00ED591F" w:rsidP="002260CC">
            <w:pPr>
              <w:pStyle w:val="TAL"/>
            </w:pPr>
          </w:p>
        </w:tc>
        <w:tc>
          <w:tcPr>
            <w:tcW w:w="796" w:type="pct"/>
            <w:tcBorders>
              <w:top w:val="single" w:sz="6" w:space="0" w:color="auto"/>
            </w:tcBorders>
            <w:vAlign w:val="center"/>
          </w:tcPr>
          <w:p w14:paraId="6BBB7426" w14:textId="77777777" w:rsidR="00ED591F" w:rsidRPr="00F4442C" w:rsidRDefault="00ED591F" w:rsidP="002260CC">
            <w:pPr>
              <w:pStyle w:val="TAL"/>
            </w:pPr>
          </w:p>
        </w:tc>
      </w:tr>
    </w:tbl>
    <w:p w14:paraId="3DCDFFC8" w14:textId="77777777" w:rsidR="00ED591F" w:rsidRPr="00F4442C" w:rsidRDefault="00ED591F" w:rsidP="00ED591F"/>
    <w:p w14:paraId="22DA76EC" w14:textId="77777777" w:rsidR="00ED591F" w:rsidRPr="00F4442C" w:rsidRDefault="00ED591F" w:rsidP="00ED591F">
      <w:r w:rsidRPr="00F4442C">
        <w:t>This method shall support the request data structures specified in table </w:t>
      </w:r>
      <w:r w:rsidRPr="00F4442C">
        <w:rPr>
          <w:noProof/>
          <w:lang w:eastAsia="zh-CN"/>
        </w:rPr>
        <w:t>6.4</w:t>
      </w:r>
      <w:r w:rsidRPr="00F4442C">
        <w:t>.3.5.3.3-2 and the response data structures and response codes specified in table </w:t>
      </w:r>
      <w:r w:rsidRPr="00F4442C">
        <w:rPr>
          <w:noProof/>
          <w:lang w:eastAsia="zh-CN"/>
        </w:rPr>
        <w:t>6.4</w:t>
      </w:r>
      <w:r w:rsidRPr="00F4442C">
        <w:t>.3.5.3.3-3.</w:t>
      </w:r>
    </w:p>
    <w:p w14:paraId="3210F85A" w14:textId="77777777" w:rsidR="00ED591F" w:rsidRPr="00F4442C" w:rsidRDefault="00ED591F" w:rsidP="00ED591F">
      <w:pPr>
        <w:pStyle w:val="TH"/>
      </w:pPr>
      <w:r w:rsidRPr="00F4442C">
        <w:t>Table </w:t>
      </w:r>
      <w:r w:rsidRPr="00F4442C">
        <w:rPr>
          <w:noProof/>
          <w:lang w:eastAsia="zh-CN"/>
        </w:rPr>
        <w:t>6.4</w:t>
      </w:r>
      <w:r w:rsidRPr="00F4442C">
        <w:t>.3.5.3.3-2: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ED591F" w:rsidRPr="00F4442C" w14:paraId="7424F494" w14:textId="77777777" w:rsidTr="002260CC">
        <w:trPr>
          <w:jc w:val="center"/>
        </w:trPr>
        <w:tc>
          <w:tcPr>
            <w:tcW w:w="2119" w:type="dxa"/>
            <w:tcBorders>
              <w:bottom w:val="single" w:sz="6" w:space="0" w:color="auto"/>
            </w:tcBorders>
            <w:shd w:val="clear" w:color="auto" w:fill="C0C0C0"/>
            <w:vAlign w:val="center"/>
          </w:tcPr>
          <w:p w14:paraId="50146C83" w14:textId="77777777" w:rsidR="00ED591F" w:rsidRPr="00F4442C" w:rsidRDefault="00ED591F" w:rsidP="002260CC">
            <w:pPr>
              <w:pStyle w:val="TAH"/>
            </w:pPr>
            <w:r w:rsidRPr="00F4442C">
              <w:t>Data type</w:t>
            </w:r>
          </w:p>
        </w:tc>
        <w:tc>
          <w:tcPr>
            <w:tcW w:w="425" w:type="dxa"/>
            <w:tcBorders>
              <w:bottom w:val="single" w:sz="6" w:space="0" w:color="auto"/>
            </w:tcBorders>
            <w:shd w:val="clear" w:color="auto" w:fill="C0C0C0"/>
            <w:vAlign w:val="center"/>
          </w:tcPr>
          <w:p w14:paraId="3A93B2EF" w14:textId="77777777" w:rsidR="00ED591F" w:rsidRPr="00F4442C" w:rsidRDefault="00ED591F" w:rsidP="002260CC">
            <w:pPr>
              <w:pStyle w:val="TAH"/>
            </w:pPr>
            <w:r w:rsidRPr="00F4442C">
              <w:t>P</w:t>
            </w:r>
          </w:p>
        </w:tc>
        <w:tc>
          <w:tcPr>
            <w:tcW w:w="1134" w:type="dxa"/>
            <w:tcBorders>
              <w:bottom w:val="single" w:sz="6" w:space="0" w:color="auto"/>
            </w:tcBorders>
            <w:shd w:val="clear" w:color="auto" w:fill="C0C0C0"/>
            <w:vAlign w:val="center"/>
          </w:tcPr>
          <w:p w14:paraId="4F445064" w14:textId="77777777" w:rsidR="00ED591F" w:rsidRPr="00F4442C" w:rsidRDefault="00ED591F" w:rsidP="002260CC">
            <w:pPr>
              <w:pStyle w:val="TAH"/>
            </w:pPr>
            <w:r w:rsidRPr="00F4442C">
              <w:t>Cardinality</w:t>
            </w:r>
          </w:p>
        </w:tc>
        <w:tc>
          <w:tcPr>
            <w:tcW w:w="5943" w:type="dxa"/>
            <w:tcBorders>
              <w:bottom w:val="single" w:sz="6" w:space="0" w:color="auto"/>
            </w:tcBorders>
            <w:shd w:val="clear" w:color="auto" w:fill="C0C0C0"/>
            <w:vAlign w:val="center"/>
          </w:tcPr>
          <w:p w14:paraId="0ACCF6CE" w14:textId="77777777" w:rsidR="00ED591F" w:rsidRPr="00F4442C" w:rsidRDefault="00ED591F" w:rsidP="002260CC">
            <w:pPr>
              <w:pStyle w:val="TAH"/>
            </w:pPr>
            <w:r w:rsidRPr="00F4442C">
              <w:t>Description</w:t>
            </w:r>
          </w:p>
        </w:tc>
      </w:tr>
      <w:tr w:rsidR="00ED591F" w:rsidRPr="00F4442C" w14:paraId="4C7A64F0" w14:textId="77777777" w:rsidTr="002260CC">
        <w:trPr>
          <w:jc w:val="center"/>
        </w:trPr>
        <w:tc>
          <w:tcPr>
            <w:tcW w:w="2119" w:type="dxa"/>
            <w:tcBorders>
              <w:top w:val="single" w:sz="6" w:space="0" w:color="auto"/>
            </w:tcBorders>
            <w:shd w:val="clear" w:color="auto" w:fill="auto"/>
            <w:vAlign w:val="center"/>
          </w:tcPr>
          <w:p w14:paraId="48C7D75D" w14:textId="77777777" w:rsidR="00ED591F" w:rsidRPr="00F4442C" w:rsidRDefault="00ED591F" w:rsidP="002260CC">
            <w:pPr>
              <w:pStyle w:val="TAL"/>
            </w:pPr>
            <w:proofErr w:type="spellStart"/>
            <w:r w:rsidRPr="00F4442C">
              <w:t>PolUsageSubscPatch</w:t>
            </w:r>
            <w:proofErr w:type="spellEnd"/>
          </w:p>
        </w:tc>
        <w:tc>
          <w:tcPr>
            <w:tcW w:w="425" w:type="dxa"/>
            <w:tcBorders>
              <w:top w:val="single" w:sz="6" w:space="0" w:color="auto"/>
            </w:tcBorders>
            <w:vAlign w:val="center"/>
          </w:tcPr>
          <w:p w14:paraId="359DDF88" w14:textId="77777777" w:rsidR="00ED591F" w:rsidRPr="00F4442C" w:rsidRDefault="00ED591F" w:rsidP="002260CC">
            <w:pPr>
              <w:pStyle w:val="TAC"/>
            </w:pPr>
            <w:r w:rsidRPr="00F4442C">
              <w:t>M</w:t>
            </w:r>
          </w:p>
        </w:tc>
        <w:tc>
          <w:tcPr>
            <w:tcW w:w="1134" w:type="dxa"/>
            <w:tcBorders>
              <w:top w:val="single" w:sz="6" w:space="0" w:color="auto"/>
            </w:tcBorders>
            <w:vAlign w:val="center"/>
          </w:tcPr>
          <w:p w14:paraId="04952898" w14:textId="77777777" w:rsidR="00ED591F" w:rsidRPr="00F4442C" w:rsidRDefault="00ED591F" w:rsidP="002260CC">
            <w:pPr>
              <w:pStyle w:val="TAC"/>
            </w:pPr>
            <w:r w:rsidRPr="00F4442C">
              <w:t>1</w:t>
            </w:r>
          </w:p>
        </w:tc>
        <w:tc>
          <w:tcPr>
            <w:tcW w:w="5943" w:type="dxa"/>
            <w:tcBorders>
              <w:top w:val="single" w:sz="6" w:space="0" w:color="auto"/>
            </w:tcBorders>
            <w:shd w:val="clear" w:color="auto" w:fill="auto"/>
            <w:vAlign w:val="center"/>
          </w:tcPr>
          <w:p w14:paraId="69430DEE" w14:textId="77777777" w:rsidR="00ED591F" w:rsidRPr="00F4442C" w:rsidRDefault="00ED591F" w:rsidP="002260CC">
            <w:pPr>
              <w:pStyle w:val="TAL"/>
            </w:pPr>
            <w:r w:rsidRPr="00F4442C">
              <w:t>Represents the parameters to request the modification of the "Individual Policy Usage</w:t>
            </w:r>
            <w:r w:rsidRPr="00F4442C">
              <w:rPr>
                <w:rFonts w:eastAsia="等线"/>
              </w:rPr>
              <w:t xml:space="preserve"> Subscription</w:t>
            </w:r>
            <w:r w:rsidRPr="00F4442C">
              <w:t>" resource.</w:t>
            </w:r>
          </w:p>
        </w:tc>
      </w:tr>
    </w:tbl>
    <w:p w14:paraId="0E7F203C" w14:textId="77777777" w:rsidR="00ED591F" w:rsidRPr="00F4442C" w:rsidRDefault="00ED591F" w:rsidP="00ED591F"/>
    <w:p w14:paraId="3E04577E" w14:textId="77777777" w:rsidR="00ED591F" w:rsidRPr="00F4442C" w:rsidRDefault="00ED591F" w:rsidP="00ED591F">
      <w:pPr>
        <w:pStyle w:val="TH"/>
      </w:pPr>
      <w:r w:rsidRPr="00F4442C">
        <w:lastRenderedPageBreak/>
        <w:t>Table </w:t>
      </w:r>
      <w:r w:rsidRPr="00F4442C">
        <w:rPr>
          <w:noProof/>
          <w:lang w:eastAsia="zh-CN"/>
        </w:rPr>
        <w:t>6.4</w:t>
      </w:r>
      <w:r w:rsidRPr="00F4442C">
        <w:t>.3.5.3.3-3: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ED591F" w:rsidRPr="00F4442C" w14:paraId="77C0DE94" w14:textId="77777777" w:rsidTr="002260CC">
        <w:trPr>
          <w:jc w:val="center"/>
        </w:trPr>
        <w:tc>
          <w:tcPr>
            <w:tcW w:w="1101" w:type="pct"/>
            <w:tcBorders>
              <w:bottom w:val="single" w:sz="6" w:space="0" w:color="auto"/>
            </w:tcBorders>
            <w:shd w:val="clear" w:color="auto" w:fill="C0C0C0"/>
            <w:vAlign w:val="center"/>
          </w:tcPr>
          <w:p w14:paraId="479D515E" w14:textId="77777777" w:rsidR="00ED591F" w:rsidRPr="00F4442C" w:rsidRDefault="00ED591F" w:rsidP="002260CC">
            <w:pPr>
              <w:pStyle w:val="TAH"/>
            </w:pPr>
            <w:r w:rsidRPr="00F4442C">
              <w:t>Data type</w:t>
            </w:r>
          </w:p>
        </w:tc>
        <w:tc>
          <w:tcPr>
            <w:tcW w:w="221" w:type="pct"/>
            <w:tcBorders>
              <w:bottom w:val="single" w:sz="6" w:space="0" w:color="auto"/>
            </w:tcBorders>
            <w:shd w:val="clear" w:color="auto" w:fill="C0C0C0"/>
            <w:vAlign w:val="center"/>
          </w:tcPr>
          <w:p w14:paraId="79475FC2" w14:textId="77777777" w:rsidR="00ED591F" w:rsidRPr="00F4442C" w:rsidRDefault="00ED591F" w:rsidP="002260CC">
            <w:pPr>
              <w:pStyle w:val="TAH"/>
            </w:pPr>
            <w:r w:rsidRPr="00F4442C">
              <w:t>P</w:t>
            </w:r>
          </w:p>
        </w:tc>
        <w:tc>
          <w:tcPr>
            <w:tcW w:w="589" w:type="pct"/>
            <w:tcBorders>
              <w:bottom w:val="single" w:sz="6" w:space="0" w:color="auto"/>
            </w:tcBorders>
            <w:shd w:val="clear" w:color="auto" w:fill="C0C0C0"/>
            <w:vAlign w:val="center"/>
          </w:tcPr>
          <w:p w14:paraId="423182CC" w14:textId="77777777" w:rsidR="00ED591F" w:rsidRPr="00F4442C" w:rsidRDefault="00ED591F" w:rsidP="002260CC">
            <w:pPr>
              <w:pStyle w:val="TAH"/>
            </w:pPr>
            <w:r w:rsidRPr="00F4442C">
              <w:t>Cardinality</w:t>
            </w:r>
          </w:p>
        </w:tc>
        <w:tc>
          <w:tcPr>
            <w:tcW w:w="737" w:type="pct"/>
            <w:tcBorders>
              <w:bottom w:val="single" w:sz="6" w:space="0" w:color="auto"/>
            </w:tcBorders>
            <w:shd w:val="clear" w:color="auto" w:fill="C0C0C0"/>
            <w:vAlign w:val="center"/>
          </w:tcPr>
          <w:p w14:paraId="0073A68D" w14:textId="77777777" w:rsidR="00ED591F" w:rsidRPr="00F4442C" w:rsidRDefault="00ED591F" w:rsidP="002260CC">
            <w:pPr>
              <w:pStyle w:val="TAH"/>
            </w:pPr>
            <w:r w:rsidRPr="00F4442C">
              <w:t>Response</w:t>
            </w:r>
          </w:p>
          <w:p w14:paraId="6FC92BE9" w14:textId="77777777" w:rsidR="00ED591F" w:rsidRPr="00F4442C" w:rsidRDefault="00ED591F" w:rsidP="002260CC">
            <w:pPr>
              <w:pStyle w:val="TAH"/>
            </w:pPr>
            <w:r w:rsidRPr="00F4442C">
              <w:t>codes</w:t>
            </w:r>
          </w:p>
        </w:tc>
        <w:tc>
          <w:tcPr>
            <w:tcW w:w="2352" w:type="pct"/>
            <w:tcBorders>
              <w:bottom w:val="single" w:sz="6" w:space="0" w:color="auto"/>
            </w:tcBorders>
            <w:shd w:val="clear" w:color="auto" w:fill="C0C0C0"/>
            <w:vAlign w:val="center"/>
          </w:tcPr>
          <w:p w14:paraId="13A68ECC" w14:textId="77777777" w:rsidR="00ED591F" w:rsidRPr="00F4442C" w:rsidRDefault="00ED591F" w:rsidP="002260CC">
            <w:pPr>
              <w:pStyle w:val="TAH"/>
            </w:pPr>
            <w:r w:rsidRPr="00F4442C">
              <w:t>Description</w:t>
            </w:r>
          </w:p>
        </w:tc>
      </w:tr>
      <w:tr w:rsidR="00ED591F" w:rsidRPr="00F4442C" w14:paraId="75800ECF" w14:textId="77777777" w:rsidTr="002260CC">
        <w:trPr>
          <w:jc w:val="center"/>
        </w:trPr>
        <w:tc>
          <w:tcPr>
            <w:tcW w:w="1101" w:type="pct"/>
            <w:tcBorders>
              <w:top w:val="single" w:sz="6" w:space="0" w:color="auto"/>
            </w:tcBorders>
            <w:shd w:val="clear" w:color="auto" w:fill="auto"/>
            <w:vAlign w:val="center"/>
          </w:tcPr>
          <w:p w14:paraId="3D27D5FE" w14:textId="77777777" w:rsidR="00ED591F" w:rsidRPr="00F4442C" w:rsidRDefault="00ED591F" w:rsidP="002260CC">
            <w:pPr>
              <w:pStyle w:val="TAL"/>
            </w:pPr>
            <w:proofErr w:type="spellStart"/>
            <w:r w:rsidRPr="00F4442C">
              <w:t>PolUsageSubsc</w:t>
            </w:r>
            <w:proofErr w:type="spellEnd"/>
          </w:p>
        </w:tc>
        <w:tc>
          <w:tcPr>
            <w:tcW w:w="221" w:type="pct"/>
            <w:tcBorders>
              <w:top w:val="single" w:sz="6" w:space="0" w:color="auto"/>
            </w:tcBorders>
            <w:vAlign w:val="center"/>
          </w:tcPr>
          <w:p w14:paraId="3C493F6D" w14:textId="77777777" w:rsidR="00ED591F" w:rsidRPr="00F4442C" w:rsidRDefault="00ED591F" w:rsidP="002260CC">
            <w:pPr>
              <w:pStyle w:val="TAC"/>
            </w:pPr>
            <w:r w:rsidRPr="00F4442C">
              <w:t>M</w:t>
            </w:r>
          </w:p>
        </w:tc>
        <w:tc>
          <w:tcPr>
            <w:tcW w:w="589" w:type="pct"/>
            <w:tcBorders>
              <w:top w:val="single" w:sz="6" w:space="0" w:color="auto"/>
            </w:tcBorders>
            <w:vAlign w:val="center"/>
          </w:tcPr>
          <w:p w14:paraId="6112FD61" w14:textId="77777777" w:rsidR="00ED591F" w:rsidRPr="00F4442C" w:rsidRDefault="00ED591F" w:rsidP="002260CC">
            <w:pPr>
              <w:pStyle w:val="TAC"/>
            </w:pPr>
            <w:r w:rsidRPr="00F4442C">
              <w:t>1</w:t>
            </w:r>
          </w:p>
        </w:tc>
        <w:tc>
          <w:tcPr>
            <w:tcW w:w="737" w:type="pct"/>
            <w:tcBorders>
              <w:top w:val="single" w:sz="6" w:space="0" w:color="auto"/>
            </w:tcBorders>
            <w:vAlign w:val="center"/>
          </w:tcPr>
          <w:p w14:paraId="308F68B4" w14:textId="77777777" w:rsidR="00ED591F" w:rsidRPr="00F4442C" w:rsidRDefault="00ED591F" w:rsidP="002260CC">
            <w:pPr>
              <w:pStyle w:val="TAL"/>
            </w:pPr>
            <w:r w:rsidRPr="00F4442C">
              <w:t>200 OK</w:t>
            </w:r>
          </w:p>
        </w:tc>
        <w:tc>
          <w:tcPr>
            <w:tcW w:w="2352" w:type="pct"/>
            <w:tcBorders>
              <w:top w:val="single" w:sz="6" w:space="0" w:color="auto"/>
            </w:tcBorders>
            <w:shd w:val="clear" w:color="auto" w:fill="auto"/>
            <w:vAlign w:val="center"/>
          </w:tcPr>
          <w:p w14:paraId="08B07B8A" w14:textId="77777777" w:rsidR="00ED591F" w:rsidRPr="00F4442C" w:rsidRDefault="00ED591F" w:rsidP="002260CC">
            <w:pPr>
              <w:pStyle w:val="TAL"/>
            </w:pPr>
            <w:r w:rsidRPr="00F4442C">
              <w:t>Successful case. The "Individual Policy Usage</w:t>
            </w:r>
            <w:r w:rsidRPr="00F4442C">
              <w:rPr>
                <w:rFonts w:eastAsia="等线"/>
              </w:rPr>
              <w:t xml:space="preserve"> Subscription</w:t>
            </w:r>
            <w:r w:rsidRPr="00F4442C">
              <w:t>" resource is successfully modified and a representation of the updated resource shall be returned in the response body.</w:t>
            </w:r>
          </w:p>
        </w:tc>
      </w:tr>
      <w:tr w:rsidR="00ED591F" w:rsidRPr="00F4442C" w14:paraId="272F1283" w14:textId="77777777" w:rsidTr="002260CC">
        <w:trPr>
          <w:jc w:val="center"/>
        </w:trPr>
        <w:tc>
          <w:tcPr>
            <w:tcW w:w="1101" w:type="pct"/>
            <w:shd w:val="clear" w:color="auto" w:fill="auto"/>
            <w:vAlign w:val="center"/>
          </w:tcPr>
          <w:p w14:paraId="4CC50572" w14:textId="77777777" w:rsidR="00ED591F" w:rsidRPr="00F4442C" w:rsidRDefault="00ED591F" w:rsidP="002260CC">
            <w:pPr>
              <w:pStyle w:val="TAL"/>
            </w:pPr>
            <w:r w:rsidRPr="00F4442C">
              <w:t>n/a</w:t>
            </w:r>
          </w:p>
        </w:tc>
        <w:tc>
          <w:tcPr>
            <w:tcW w:w="221" w:type="pct"/>
            <w:vAlign w:val="center"/>
          </w:tcPr>
          <w:p w14:paraId="3D6ED622" w14:textId="77777777" w:rsidR="00ED591F" w:rsidRPr="00F4442C" w:rsidRDefault="00ED591F" w:rsidP="002260CC">
            <w:pPr>
              <w:pStyle w:val="TAC"/>
            </w:pPr>
          </w:p>
        </w:tc>
        <w:tc>
          <w:tcPr>
            <w:tcW w:w="589" w:type="pct"/>
            <w:vAlign w:val="center"/>
          </w:tcPr>
          <w:p w14:paraId="6019A985" w14:textId="77777777" w:rsidR="00ED591F" w:rsidRPr="00F4442C" w:rsidRDefault="00ED591F" w:rsidP="002260CC">
            <w:pPr>
              <w:pStyle w:val="TAC"/>
            </w:pPr>
          </w:p>
        </w:tc>
        <w:tc>
          <w:tcPr>
            <w:tcW w:w="737" w:type="pct"/>
            <w:vAlign w:val="center"/>
          </w:tcPr>
          <w:p w14:paraId="538944FB" w14:textId="77777777" w:rsidR="00ED591F" w:rsidRPr="00F4442C" w:rsidRDefault="00ED591F" w:rsidP="002260CC">
            <w:pPr>
              <w:pStyle w:val="TAL"/>
            </w:pPr>
            <w:r w:rsidRPr="00F4442C">
              <w:t>204 No Content</w:t>
            </w:r>
          </w:p>
        </w:tc>
        <w:tc>
          <w:tcPr>
            <w:tcW w:w="2352" w:type="pct"/>
            <w:shd w:val="clear" w:color="auto" w:fill="auto"/>
            <w:vAlign w:val="center"/>
          </w:tcPr>
          <w:p w14:paraId="54284014" w14:textId="77777777" w:rsidR="00ED591F" w:rsidRPr="00F4442C" w:rsidRDefault="00ED591F" w:rsidP="002260CC">
            <w:pPr>
              <w:pStyle w:val="TAL"/>
            </w:pPr>
            <w:r w:rsidRPr="00F4442C">
              <w:t>Successful case. The "Individual Policy Usage</w:t>
            </w:r>
            <w:r w:rsidRPr="00F4442C">
              <w:rPr>
                <w:rFonts w:eastAsia="等线"/>
              </w:rPr>
              <w:t xml:space="preserve"> Subscription</w:t>
            </w:r>
            <w:r w:rsidRPr="00F4442C">
              <w:t>" resource is successfully modified and no content is returned in the response body.</w:t>
            </w:r>
          </w:p>
        </w:tc>
      </w:tr>
      <w:tr w:rsidR="00ED591F" w:rsidRPr="00F4442C" w14:paraId="53AECDB2" w14:textId="77777777" w:rsidTr="002260CC">
        <w:trPr>
          <w:jc w:val="center"/>
        </w:trPr>
        <w:tc>
          <w:tcPr>
            <w:tcW w:w="1101" w:type="pct"/>
            <w:shd w:val="clear" w:color="auto" w:fill="auto"/>
            <w:vAlign w:val="center"/>
          </w:tcPr>
          <w:p w14:paraId="53E5FDDC" w14:textId="77777777" w:rsidR="00ED591F" w:rsidRPr="00F4442C" w:rsidRDefault="00ED591F" w:rsidP="002260CC">
            <w:pPr>
              <w:pStyle w:val="TAL"/>
            </w:pPr>
            <w:r w:rsidRPr="00F4442C">
              <w:t>n/a</w:t>
            </w:r>
          </w:p>
        </w:tc>
        <w:tc>
          <w:tcPr>
            <w:tcW w:w="221" w:type="pct"/>
            <w:vAlign w:val="center"/>
          </w:tcPr>
          <w:p w14:paraId="3948CBB2" w14:textId="77777777" w:rsidR="00ED591F" w:rsidRPr="00F4442C" w:rsidRDefault="00ED591F" w:rsidP="002260CC">
            <w:pPr>
              <w:pStyle w:val="TAC"/>
            </w:pPr>
          </w:p>
        </w:tc>
        <w:tc>
          <w:tcPr>
            <w:tcW w:w="589" w:type="pct"/>
            <w:vAlign w:val="center"/>
          </w:tcPr>
          <w:p w14:paraId="38BB3F49" w14:textId="77777777" w:rsidR="00ED591F" w:rsidRPr="00F4442C" w:rsidRDefault="00ED591F" w:rsidP="002260CC">
            <w:pPr>
              <w:pStyle w:val="TAC"/>
            </w:pPr>
          </w:p>
        </w:tc>
        <w:tc>
          <w:tcPr>
            <w:tcW w:w="737" w:type="pct"/>
            <w:vAlign w:val="center"/>
          </w:tcPr>
          <w:p w14:paraId="0277A246" w14:textId="77777777" w:rsidR="00ED591F" w:rsidRPr="00F4442C" w:rsidRDefault="00ED591F" w:rsidP="002260CC">
            <w:pPr>
              <w:pStyle w:val="TAL"/>
            </w:pPr>
            <w:r w:rsidRPr="00F4442C">
              <w:t>307 Temporary Redirect</w:t>
            </w:r>
          </w:p>
        </w:tc>
        <w:tc>
          <w:tcPr>
            <w:tcW w:w="2352" w:type="pct"/>
            <w:shd w:val="clear" w:color="auto" w:fill="auto"/>
            <w:vAlign w:val="center"/>
          </w:tcPr>
          <w:p w14:paraId="4299073C" w14:textId="77777777" w:rsidR="00ED591F" w:rsidRPr="00F4442C" w:rsidRDefault="00ED591F" w:rsidP="002260CC">
            <w:pPr>
              <w:pStyle w:val="TAL"/>
            </w:pPr>
            <w:r w:rsidRPr="00F4442C">
              <w:t>Temporary redirection.</w:t>
            </w:r>
          </w:p>
          <w:p w14:paraId="03B75E4C" w14:textId="77777777" w:rsidR="00ED591F" w:rsidRPr="00F4442C" w:rsidRDefault="00ED591F" w:rsidP="002260CC">
            <w:pPr>
              <w:pStyle w:val="TAL"/>
            </w:pPr>
          </w:p>
          <w:p w14:paraId="2CA93764" w14:textId="77777777" w:rsidR="00ED591F" w:rsidRPr="00F4442C" w:rsidRDefault="00ED591F" w:rsidP="002260CC">
            <w:pPr>
              <w:pStyle w:val="TAL"/>
            </w:pPr>
            <w:r w:rsidRPr="00F4442C">
              <w:t>The response shall include a Location header field containing an alternative URI of the resource located in an alternative NSCE Server.</w:t>
            </w:r>
          </w:p>
          <w:p w14:paraId="72BED07D" w14:textId="77777777" w:rsidR="00ED591F" w:rsidRPr="00F4442C" w:rsidRDefault="00ED591F" w:rsidP="002260CC">
            <w:pPr>
              <w:pStyle w:val="TAL"/>
            </w:pPr>
          </w:p>
          <w:p w14:paraId="1D515176" w14:textId="77777777" w:rsidR="00ED591F" w:rsidRPr="00F4442C" w:rsidRDefault="00ED591F" w:rsidP="002260CC">
            <w:pPr>
              <w:pStyle w:val="TAL"/>
            </w:pPr>
            <w:r w:rsidRPr="00F4442C">
              <w:t>Redirection handling is described in clause 5.2.10 of 3GPP TS 29.122 [2].</w:t>
            </w:r>
          </w:p>
        </w:tc>
      </w:tr>
      <w:tr w:rsidR="00ED591F" w:rsidRPr="00F4442C" w14:paraId="0F0CF056" w14:textId="77777777" w:rsidTr="002260CC">
        <w:trPr>
          <w:jc w:val="center"/>
        </w:trPr>
        <w:tc>
          <w:tcPr>
            <w:tcW w:w="1101" w:type="pct"/>
            <w:shd w:val="clear" w:color="auto" w:fill="auto"/>
            <w:vAlign w:val="center"/>
          </w:tcPr>
          <w:p w14:paraId="7415F77C" w14:textId="77777777" w:rsidR="00ED591F" w:rsidRPr="00F4442C" w:rsidRDefault="00ED591F" w:rsidP="002260CC">
            <w:pPr>
              <w:pStyle w:val="TAL"/>
            </w:pPr>
            <w:r w:rsidRPr="00F4442C">
              <w:rPr>
                <w:lang w:eastAsia="zh-CN"/>
              </w:rPr>
              <w:t>n/a</w:t>
            </w:r>
          </w:p>
        </w:tc>
        <w:tc>
          <w:tcPr>
            <w:tcW w:w="221" w:type="pct"/>
            <w:vAlign w:val="center"/>
          </w:tcPr>
          <w:p w14:paraId="09C43760" w14:textId="77777777" w:rsidR="00ED591F" w:rsidRPr="00F4442C" w:rsidRDefault="00ED591F" w:rsidP="002260CC">
            <w:pPr>
              <w:pStyle w:val="TAC"/>
            </w:pPr>
          </w:p>
        </w:tc>
        <w:tc>
          <w:tcPr>
            <w:tcW w:w="589" w:type="pct"/>
            <w:vAlign w:val="center"/>
          </w:tcPr>
          <w:p w14:paraId="478D23EF" w14:textId="77777777" w:rsidR="00ED591F" w:rsidRPr="00F4442C" w:rsidRDefault="00ED591F" w:rsidP="002260CC">
            <w:pPr>
              <w:pStyle w:val="TAC"/>
            </w:pPr>
          </w:p>
        </w:tc>
        <w:tc>
          <w:tcPr>
            <w:tcW w:w="737" w:type="pct"/>
            <w:vAlign w:val="center"/>
          </w:tcPr>
          <w:p w14:paraId="0CA85B4C" w14:textId="77777777" w:rsidR="00ED591F" w:rsidRPr="00F4442C" w:rsidRDefault="00ED591F" w:rsidP="002260CC">
            <w:pPr>
              <w:pStyle w:val="TAL"/>
            </w:pPr>
            <w:r w:rsidRPr="00F4442C">
              <w:t>308 Permanent Redirect</w:t>
            </w:r>
          </w:p>
        </w:tc>
        <w:tc>
          <w:tcPr>
            <w:tcW w:w="2352" w:type="pct"/>
            <w:shd w:val="clear" w:color="auto" w:fill="auto"/>
            <w:vAlign w:val="center"/>
          </w:tcPr>
          <w:p w14:paraId="31C3336C" w14:textId="77777777" w:rsidR="00ED591F" w:rsidRPr="00F4442C" w:rsidRDefault="00ED591F" w:rsidP="002260CC">
            <w:pPr>
              <w:pStyle w:val="TAL"/>
            </w:pPr>
            <w:r w:rsidRPr="00F4442C">
              <w:t>Permanent redirection.</w:t>
            </w:r>
          </w:p>
          <w:p w14:paraId="289894A5" w14:textId="77777777" w:rsidR="00ED591F" w:rsidRPr="00F4442C" w:rsidRDefault="00ED591F" w:rsidP="002260CC">
            <w:pPr>
              <w:pStyle w:val="TAL"/>
            </w:pPr>
          </w:p>
          <w:p w14:paraId="008B52B1" w14:textId="77777777" w:rsidR="00ED591F" w:rsidRPr="00F4442C" w:rsidRDefault="00ED591F" w:rsidP="002260CC">
            <w:pPr>
              <w:pStyle w:val="TAL"/>
            </w:pPr>
            <w:r w:rsidRPr="00F4442C">
              <w:t>The response shall include a Location header field containing an alternative URI of the resource located in an alternative NSCE Server.</w:t>
            </w:r>
          </w:p>
          <w:p w14:paraId="7BEFEE1E" w14:textId="77777777" w:rsidR="00ED591F" w:rsidRPr="00F4442C" w:rsidRDefault="00ED591F" w:rsidP="002260CC">
            <w:pPr>
              <w:pStyle w:val="TAL"/>
            </w:pPr>
          </w:p>
          <w:p w14:paraId="3E8F0057" w14:textId="77777777" w:rsidR="00ED591F" w:rsidRPr="00F4442C" w:rsidRDefault="00ED591F" w:rsidP="002260CC">
            <w:pPr>
              <w:pStyle w:val="TAL"/>
            </w:pPr>
            <w:r w:rsidRPr="00F4442C">
              <w:t>Redirection handling is described in clause 5.2.10 of 3GPP TS 29.122 [2].</w:t>
            </w:r>
          </w:p>
        </w:tc>
      </w:tr>
      <w:tr w:rsidR="00ED591F" w:rsidRPr="00F4442C" w14:paraId="2E3B7094" w14:textId="77777777" w:rsidTr="002260CC">
        <w:trPr>
          <w:jc w:val="center"/>
        </w:trPr>
        <w:tc>
          <w:tcPr>
            <w:tcW w:w="5000" w:type="pct"/>
            <w:gridSpan w:val="5"/>
            <w:shd w:val="clear" w:color="auto" w:fill="auto"/>
            <w:vAlign w:val="center"/>
          </w:tcPr>
          <w:p w14:paraId="7E6CC7D7" w14:textId="77777777" w:rsidR="00ED591F" w:rsidRPr="00F4442C" w:rsidRDefault="00ED591F" w:rsidP="002260CC">
            <w:pPr>
              <w:pStyle w:val="TAN"/>
            </w:pPr>
            <w:r w:rsidRPr="00F4442C">
              <w:t>NOTE:</w:t>
            </w:r>
            <w:r w:rsidRPr="00F4442C">
              <w:rPr>
                <w:noProof/>
              </w:rPr>
              <w:tab/>
              <w:t xml:space="preserve">The mandatory </w:t>
            </w:r>
            <w:r w:rsidRPr="00F4442C">
              <w:t>HTTP error status code for the HTTP PATCH method listed in table 5.2.6-1 of 3GPP TS 29.122 [2] shall also apply.</w:t>
            </w:r>
          </w:p>
        </w:tc>
      </w:tr>
    </w:tbl>
    <w:p w14:paraId="395A9FC7" w14:textId="77777777" w:rsidR="00ED591F" w:rsidRPr="00F4442C" w:rsidRDefault="00ED591F" w:rsidP="00ED591F"/>
    <w:p w14:paraId="64B0701B" w14:textId="77777777" w:rsidR="00ED591F" w:rsidRPr="00F4442C" w:rsidRDefault="00ED591F" w:rsidP="00ED591F">
      <w:pPr>
        <w:pStyle w:val="TH"/>
      </w:pPr>
      <w:r w:rsidRPr="00F4442C">
        <w:t>Table </w:t>
      </w:r>
      <w:r w:rsidRPr="00F4442C">
        <w:rPr>
          <w:noProof/>
          <w:lang w:eastAsia="zh-CN"/>
        </w:rPr>
        <w:t>6.4</w:t>
      </w:r>
      <w:r w:rsidRPr="00F4442C">
        <w:t>.3.5.3.3-4: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ED591F" w:rsidRPr="00F4442C" w14:paraId="701152F5" w14:textId="77777777" w:rsidTr="002260CC">
        <w:trPr>
          <w:jc w:val="center"/>
        </w:trPr>
        <w:tc>
          <w:tcPr>
            <w:tcW w:w="824" w:type="pct"/>
            <w:shd w:val="clear" w:color="auto" w:fill="C0C0C0"/>
            <w:vAlign w:val="center"/>
          </w:tcPr>
          <w:p w14:paraId="5FC99B57" w14:textId="77777777" w:rsidR="00ED591F" w:rsidRPr="00F4442C" w:rsidRDefault="00ED591F" w:rsidP="002260CC">
            <w:pPr>
              <w:pStyle w:val="TAH"/>
            </w:pPr>
            <w:r w:rsidRPr="00F4442C">
              <w:t>Name</w:t>
            </w:r>
          </w:p>
        </w:tc>
        <w:tc>
          <w:tcPr>
            <w:tcW w:w="732" w:type="pct"/>
            <w:shd w:val="clear" w:color="auto" w:fill="C0C0C0"/>
            <w:vAlign w:val="center"/>
          </w:tcPr>
          <w:p w14:paraId="54594926" w14:textId="77777777" w:rsidR="00ED591F" w:rsidRPr="00F4442C" w:rsidRDefault="00ED591F" w:rsidP="002260CC">
            <w:pPr>
              <w:pStyle w:val="TAH"/>
            </w:pPr>
            <w:r w:rsidRPr="00F4442C">
              <w:t>Data type</w:t>
            </w:r>
          </w:p>
        </w:tc>
        <w:tc>
          <w:tcPr>
            <w:tcW w:w="217" w:type="pct"/>
            <w:shd w:val="clear" w:color="auto" w:fill="C0C0C0"/>
            <w:vAlign w:val="center"/>
          </w:tcPr>
          <w:p w14:paraId="005809E8" w14:textId="77777777" w:rsidR="00ED591F" w:rsidRPr="00F4442C" w:rsidRDefault="00ED591F" w:rsidP="002260CC">
            <w:pPr>
              <w:pStyle w:val="TAH"/>
            </w:pPr>
            <w:r w:rsidRPr="00F4442C">
              <w:t>P</w:t>
            </w:r>
          </w:p>
        </w:tc>
        <w:tc>
          <w:tcPr>
            <w:tcW w:w="581" w:type="pct"/>
            <w:shd w:val="clear" w:color="auto" w:fill="C0C0C0"/>
            <w:vAlign w:val="center"/>
          </w:tcPr>
          <w:p w14:paraId="4C80A741" w14:textId="77777777" w:rsidR="00ED591F" w:rsidRPr="00F4442C" w:rsidRDefault="00ED591F" w:rsidP="002260CC">
            <w:pPr>
              <w:pStyle w:val="TAH"/>
            </w:pPr>
            <w:r w:rsidRPr="00F4442C">
              <w:t>Cardinality</w:t>
            </w:r>
          </w:p>
        </w:tc>
        <w:tc>
          <w:tcPr>
            <w:tcW w:w="2645" w:type="pct"/>
            <w:shd w:val="clear" w:color="auto" w:fill="C0C0C0"/>
            <w:vAlign w:val="center"/>
          </w:tcPr>
          <w:p w14:paraId="7E9D3543" w14:textId="77777777" w:rsidR="00ED591F" w:rsidRPr="00F4442C" w:rsidRDefault="00ED591F" w:rsidP="002260CC">
            <w:pPr>
              <w:pStyle w:val="TAH"/>
            </w:pPr>
            <w:r w:rsidRPr="00F4442C">
              <w:t>Description</w:t>
            </w:r>
          </w:p>
        </w:tc>
      </w:tr>
      <w:tr w:rsidR="00ED591F" w:rsidRPr="00F4442C" w14:paraId="5E91E529" w14:textId="77777777" w:rsidTr="002260CC">
        <w:trPr>
          <w:jc w:val="center"/>
        </w:trPr>
        <w:tc>
          <w:tcPr>
            <w:tcW w:w="824" w:type="pct"/>
            <w:shd w:val="clear" w:color="auto" w:fill="auto"/>
            <w:vAlign w:val="center"/>
          </w:tcPr>
          <w:p w14:paraId="63A87883" w14:textId="77777777" w:rsidR="00ED591F" w:rsidRPr="00F4442C" w:rsidRDefault="00ED591F" w:rsidP="002260CC">
            <w:pPr>
              <w:pStyle w:val="TAL"/>
            </w:pPr>
            <w:r w:rsidRPr="00F4442C">
              <w:t>Location</w:t>
            </w:r>
          </w:p>
        </w:tc>
        <w:tc>
          <w:tcPr>
            <w:tcW w:w="732" w:type="pct"/>
            <w:vAlign w:val="center"/>
          </w:tcPr>
          <w:p w14:paraId="51242F00" w14:textId="77777777" w:rsidR="00ED591F" w:rsidRPr="00F4442C" w:rsidRDefault="00ED591F" w:rsidP="002260CC">
            <w:pPr>
              <w:pStyle w:val="TAL"/>
            </w:pPr>
            <w:r w:rsidRPr="00F4442C">
              <w:t>string</w:t>
            </w:r>
          </w:p>
        </w:tc>
        <w:tc>
          <w:tcPr>
            <w:tcW w:w="217" w:type="pct"/>
            <w:vAlign w:val="center"/>
          </w:tcPr>
          <w:p w14:paraId="742C050A" w14:textId="77777777" w:rsidR="00ED591F" w:rsidRPr="00F4442C" w:rsidRDefault="00ED591F" w:rsidP="002260CC">
            <w:pPr>
              <w:pStyle w:val="TAC"/>
            </w:pPr>
            <w:r w:rsidRPr="00F4442C">
              <w:t>M</w:t>
            </w:r>
          </w:p>
        </w:tc>
        <w:tc>
          <w:tcPr>
            <w:tcW w:w="581" w:type="pct"/>
            <w:vAlign w:val="center"/>
          </w:tcPr>
          <w:p w14:paraId="57CA3C01" w14:textId="77777777" w:rsidR="00ED591F" w:rsidRPr="00F4442C" w:rsidRDefault="00ED591F" w:rsidP="002260CC">
            <w:pPr>
              <w:pStyle w:val="TAC"/>
            </w:pPr>
            <w:r w:rsidRPr="00F4442C">
              <w:t>1</w:t>
            </w:r>
          </w:p>
        </w:tc>
        <w:tc>
          <w:tcPr>
            <w:tcW w:w="2645" w:type="pct"/>
            <w:shd w:val="clear" w:color="auto" w:fill="auto"/>
            <w:vAlign w:val="center"/>
          </w:tcPr>
          <w:p w14:paraId="046CD772" w14:textId="77777777" w:rsidR="00ED591F" w:rsidRPr="00F4442C" w:rsidRDefault="00ED591F" w:rsidP="002260CC">
            <w:pPr>
              <w:pStyle w:val="TAL"/>
            </w:pPr>
            <w:r w:rsidRPr="00F4442C">
              <w:t>Contains an alternative URI of the resource located in an alternative NSCE Server.</w:t>
            </w:r>
          </w:p>
        </w:tc>
      </w:tr>
    </w:tbl>
    <w:p w14:paraId="1E11514E" w14:textId="77777777" w:rsidR="00ED591F" w:rsidRPr="00F4442C" w:rsidRDefault="00ED591F" w:rsidP="00ED591F"/>
    <w:p w14:paraId="1968D709" w14:textId="77777777" w:rsidR="00ED591F" w:rsidRPr="00F4442C" w:rsidRDefault="00ED591F" w:rsidP="00ED591F">
      <w:pPr>
        <w:pStyle w:val="TH"/>
      </w:pPr>
      <w:r w:rsidRPr="00F4442C">
        <w:t>Table </w:t>
      </w:r>
      <w:r w:rsidRPr="00F4442C">
        <w:rPr>
          <w:noProof/>
          <w:lang w:eastAsia="zh-CN"/>
        </w:rPr>
        <w:t>6.4</w:t>
      </w:r>
      <w:r w:rsidRPr="00F4442C">
        <w:t>.3.5.3.3-5: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ED591F" w:rsidRPr="00F4442C" w14:paraId="7482B960" w14:textId="77777777" w:rsidTr="002260CC">
        <w:trPr>
          <w:jc w:val="center"/>
        </w:trPr>
        <w:tc>
          <w:tcPr>
            <w:tcW w:w="824" w:type="pct"/>
            <w:shd w:val="clear" w:color="auto" w:fill="C0C0C0"/>
            <w:vAlign w:val="center"/>
          </w:tcPr>
          <w:p w14:paraId="660E2280" w14:textId="77777777" w:rsidR="00ED591F" w:rsidRPr="00F4442C" w:rsidRDefault="00ED591F" w:rsidP="002260CC">
            <w:pPr>
              <w:pStyle w:val="TAH"/>
            </w:pPr>
            <w:r w:rsidRPr="00F4442C">
              <w:t>Name</w:t>
            </w:r>
          </w:p>
        </w:tc>
        <w:tc>
          <w:tcPr>
            <w:tcW w:w="732" w:type="pct"/>
            <w:shd w:val="clear" w:color="auto" w:fill="C0C0C0"/>
            <w:vAlign w:val="center"/>
          </w:tcPr>
          <w:p w14:paraId="474E651C" w14:textId="77777777" w:rsidR="00ED591F" w:rsidRPr="00F4442C" w:rsidRDefault="00ED591F" w:rsidP="002260CC">
            <w:pPr>
              <w:pStyle w:val="TAH"/>
            </w:pPr>
            <w:r w:rsidRPr="00F4442C">
              <w:t>Data type</w:t>
            </w:r>
          </w:p>
        </w:tc>
        <w:tc>
          <w:tcPr>
            <w:tcW w:w="217" w:type="pct"/>
            <w:shd w:val="clear" w:color="auto" w:fill="C0C0C0"/>
            <w:vAlign w:val="center"/>
          </w:tcPr>
          <w:p w14:paraId="2589D07F" w14:textId="77777777" w:rsidR="00ED591F" w:rsidRPr="00F4442C" w:rsidRDefault="00ED591F" w:rsidP="002260CC">
            <w:pPr>
              <w:pStyle w:val="TAH"/>
            </w:pPr>
            <w:r w:rsidRPr="00F4442C">
              <w:t>P</w:t>
            </w:r>
          </w:p>
        </w:tc>
        <w:tc>
          <w:tcPr>
            <w:tcW w:w="581" w:type="pct"/>
            <w:shd w:val="clear" w:color="auto" w:fill="C0C0C0"/>
            <w:vAlign w:val="center"/>
          </w:tcPr>
          <w:p w14:paraId="33104C23" w14:textId="77777777" w:rsidR="00ED591F" w:rsidRPr="00F4442C" w:rsidRDefault="00ED591F" w:rsidP="002260CC">
            <w:pPr>
              <w:pStyle w:val="TAH"/>
            </w:pPr>
            <w:r w:rsidRPr="00F4442C">
              <w:t>Cardinality</w:t>
            </w:r>
          </w:p>
        </w:tc>
        <w:tc>
          <w:tcPr>
            <w:tcW w:w="2645" w:type="pct"/>
            <w:shd w:val="clear" w:color="auto" w:fill="C0C0C0"/>
            <w:vAlign w:val="center"/>
          </w:tcPr>
          <w:p w14:paraId="1345B6CE" w14:textId="77777777" w:rsidR="00ED591F" w:rsidRPr="00F4442C" w:rsidRDefault="00ED591F" w:rsidP="002260CC">
            <w:pPr>
              <w:pStyle w:val="TAH"/>
            </w:pPr>
            <w:r w:rsidRPr="00F4442C">
              <w:t>Description</w:t>
            </w:r>
          </w:p>
        </w:tc>
      </w:tr>
      <w:tr w:rsidR="00ED591F" w:rsidRPr="00F4442C" w14:paraId="48D6EA1E" w14:textId="77777777" w:rsidTr="002260CC">
        <w:trPr>
          <w:jc w:val="center"/>
        </w:trPr>
        <w:tc>
          <w:tcPr>
            <w:tcW w:w="824" w:type="pct"/>
            <w:shd w:val="clear" w:color="auto" w:fill="auto"/>
            <w:vAlign w:val="center"/>
          </w:tcPr>
          <w:p w14:paraId="560E8F16" w14:textId="77777777" w:rsidR="00ED591F" w:rsidRPr="00F4442C" w:rsidRDefault="00ED591F" w:rsidP="002260CC">
            <w:pPr>
              <w:pStyle w:val="TAL"/>
            </w:pPr>
            <w:r w:rsidRPr="00F4442C">
              <w:t>Location</w:t>
            </w:r>
          </w:p>
        </w:tc>
        <w:tc>
          <w:tcPr>
            <w:tcW w:w="732" w:type="pct"/>
            <w:vAlign w:val="center"/>
          </w:tcPr>
          <w:p w14:paraId="07941889" w14:textId="77777777" w:rsidR="00ED591F" w:rsidRPr="00F4442C" w:rsidRDefault="00ED591F" w:rsidP="002260CC">
            <w:pPr>
              <w:pStyle w:val="TAL"/>
            </w:pPr>
            <w:r w:rsidRPr="00F4442C">
              <w:t>string</w:t>
            </w:r>
          </w:p>
        </w:tc>
        <w:tc>
          <w:tcPr>
            <w:tcW w:w="217" w:type="pct"/>
            <w:vAlign w:val="center"/>
          </w:tcPr>
          <w:p w14:paraId="577DF591" w14:textId="77777777" w:rsidR="00ED591F" w:rsidRPr="00F4442C" w:rsidRDefault="00ED591F" w:rsidP="002260CC">
            <w:pPr>
              <w:pStyle w:val="TAC"/>
            </w:pPr>
            <w:r w:rsidRPr="00F4442C">
              <w:t>M</w:t>
            </w:r>
          </w:p>
        </w:tc>
        <w:tc>
          <w:tcPr>
            <w:tcW w:w="581" w:type="pct"/>
            <w:vAlign w:val="center"/>
          </w:tcPr>
          <w:p w14:paraId="1642A58D" w14:textId="77777777" w:rsidR="00ED591F" w:rsidRPr="00F4442C" w:rsidRDefault="00ED591F" w:rsidP="002260CC">
            <w:pPr>
              <w:pStyle w:val="TAC"/>
            </w:pPr>
            <w:r w:rsidRPr="00F4442C">
              <w:t>1</w:t>
            </w:r>
          </w:p>
        </w:tc>
        <w:tc>
          <w:tcPr>
            <w:tcW w:w="2645" w:type="pct"/>
            <w:shd w:val="clear" w:color="auto" w:fill="auto"/>
            <w:vAlign w:val="center"/>
          </w:tcPr>
          <w:p w14:paraId="15D5DEF4" w14:textId="77777777" w:rsidR="00ED591F" w:rsidRPr="00F4442C" w:rsidRDefault="00ED591F" w:rsidP="002260CC">
            <w:pPr>
              <w:pStyle w:val="TAL"/>
            </w:pPr>
            <w:r w:rsidRPr="00F4442C">
              <w:t>Contains an alternative URI of the resource located in an alternative NSCE Server.</w:t>
            </w:r>
          </w:p>
        </w:tc>
      </w:tr>
    </w:tbl>
    <w:p w14:paraId="77E05291" w14:textId="77777777" w:rsidR="00ED591F" w:rsidRPr="00F4442C" w:rsidRDefault="00ED591F" w:rsidP="00ED591F"/>
    <w:p w14:paraId="73CC846D" w14:textId="77777777" w:rsidR="00ED591F" w:rsidRPr="005F65D5" w:rsidRDefault="00ED591F" w:rsidP="00ED591F">
      <w:pPr>
        <w:pStyle w:val="6"/>
      </w:pPr>
      <w:bookmarkStart w:id="901" w:name="_Toc151743212"/>
      <w:bookmarkStart w:id="902" w:name="_Toc151743677"/>
      <w:r w:rsidRPr="005F65D5">
        <w:t>6.4.3.5.3.4</w:t>
      </w:r>
      <w:r w:rsidRPr="005F65D5">
        <w:tab/>
        <w:t>DELETE</w:t>
      </w:r>
      <w:bookmarkEnd w:id="901"/>
      <w:bookmarkEnd w:id="902"/>
    </w:p>
    <w:p w14:paraId="08013E44" w14:textId="77777777" w:rsidR="00ED591F" w:rsidRPr="00F4442C" w:rsidRDefault="00ED591F" w:rsidP="00ED591F">
      <w:pPr>
        <w:rPr>
          <w:noProof/>
          <w:lang w:eastAsia="zh-CN"/>
        </w:rPr>
      </w:pPr>
      <w:r w:rsidRPr="00F4442C">
        <w:rPr>
          <w:noProof/>
          <w:lang w:eastAsia="zh-CN"/>
        </w:rPr>
        <w:t xml:space="preserve">The HTTP DELETE method allows a service consumer to request the deletion of an existing </w:t>
      </w:r>
      <w:r w:rsidRPr="00F4442C">
        <w:t>"Individual Policy Usage</w:t>
      </w:r>
      <w:r w:rsidRPr="00F4442C">
        <w:rPr>
          <w:rFonts w:eastAsia="等线"/>
        </w:rPr>
        <w:t xml:space="preserve"> Subscription</w:t>
      </w:r>
      <w:r w:rsidRPr="00F4442C">
        <w:t>" resource at the NSCE Server</w:t>
      </w:r>
      <w:r w:rsidRPr="00F4442C">
        <w:rPr>
          <w:noProof/>
          <w:lang w:eastAsia="zh-CN"/>
        </w:rPr>
        <w:t>.</w:t>
      </w:r>
    </w:p>
    <w:p w14:paraId="32BE6323" w14:textId="77777777" w:rsidR="00ED591F" w:rsidRPr="00F4442C" w:rsidRDefault="00ED591F" w:rsidP="00ED591F">
      <w:r w:rsidRPr="00F4442C">
        <w:t>This method shall support the URI query parameters specified in table </w:t>
      </w:r>
      <w:r w:rsidRPr="00F4442C">
        <w:rPr>
          <w:noProof/>
          <w:lang w:eastAsia="zh-CN"/>
        </w:rPr>
        <w:t>6.4</w:t>
      </w:r>
      <w:r w:rsidRPr="00F4442C">
        <w:t>.3.5.3.4-1.</w:t>
      </w:r>
    </w:p>
    <w:p w14:paraId="4CEE048A" w14:textId="77777777" w:rsidR="00ED591F" w:rsidRPr="00F4442C" w:rsidRDefault="00ED591F" w:rsidP="00ED591F">
      <w:pPr>
        <w:pStyle w:val="TH"/>
        <w:rPr>
          <w:rFonts w:cs="Arial"/>
        </w:rPr>
      </w:pPr>
      <w:r w:rsidRPr="00F4442C">
        <w:t>Table </w:t>
      </w:r>
      <w:r w:rsidRPr="00F4442C">
        <w:rPr>
          <w:noProof/>
          <w:lang w:eastAsia="zh-CN"/>
        </w:rPr>
        <w:t>6.4</w:t>
      </w:r>
      <w:r w:rsidRPr="00F4442C">
        <w:t>.3.5.3.4-1: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D591F" w:rsidRPr="00F4442C" w14:paraId="0B46DA4F" w14:textId="77777777" w:rsidTr="002260CC">
        <w:trPr>
          <w:jc w:val="center"/>
        </w:trPr>
        <w:tc>
          <w:tcPr>
            <w:tcW w:w="825" w:type="pct"/>
            <w:tcBorders>
              <w:bottom w:val="single" w:sz="6" w:space="0" w:color="auto"/>
            </w:tcBorders>
            <w:shd w:val="clear" w:color="auto" w:fill="C0C0C0"/>
            <w:vAlign w:val="center"/>
          </w:tcPr>
          <w:p w14:paraId="6230FF44" w14:textId="77777777" w:rsidR="00ED591F" w:rsidRPr="00F4442C" w:rsidRDefault="00ED591F" w:rsidP="002260CC">
            <w:pPr>
              <w:pStyle w:val="TAH"/>
            </w:pPr>
            <w:r w:rsidRPr="00F4442C">
              <w:t>Name</w:t>
            </w:r>
          </w:p>
        </w:tc>
        <w:tc>
          <w:tcPr>
            <w:tcW w:w="731" w:type="pct"/>
            <w:tcBorders>
              <w:bottom w:val="single" w:sz="6" w:space="0" w:color="auto"/>
            </w:tcBorders>
            <w:shd w:val="clear" w:color="auto" w:fill="C0C0C0"/>
            <w:vAlign w:val="center"/>
          </w:tcPr>
          <w:p w14:paraId="0CBDCB71" w14:textId="77777777" w:rsidR="00ED591F" w:rsidRPr="00F4442C" w:rsidRDefault="00ED591F" w:rsidP="002260CC">
            <w:pPr>
              <w:pStyle w:val="TAH"/>
            </w:pPr>
            <w:r w:rsidRPr="00F4442C">
              <w:t>Data type</w:t>
            </w:r>
          </w:p>
        </w:tc>
        <w:tc>
          <w:tcPr>
            <w:tcW w:w="215" w:type="pct"/>
            <w:tcBorders>
              <w:bottom w:val="single" w:sz="6" w:space="0" w:color="auto"/>
            </w:tcBorders>
            <w:shd w:val="clear" w:color="auto" w:fill="C0C0C0"/>
            <w:vAlign w:val="center"/>
          </w:tcPr>
          <w:p w14:paraId="68326B91" w14:textId="77777777" w:rsidR="00ED591F" w:rsidRPr="00F4442C" w:rsidRDefault="00ED591F" w:rsidP="002260CC">
            <w:pPr>
              <w:pStyle w:val="TAH"/>
            </w:pPr>
            <w:r w:rsidRPr="00F4442C">
              <w:t>P</w:t>
            </w:r>
          </w:p>
        </w:tc>
        <w:tc>
          <w:tcPr>
            <w:tcW w:w="580" w:type="pct"/>
            <w:tcBorders>
              <w:bottom w:val="single" w:sz="6" w:space="0" w:color="auto"/>
            </w:tcBorders>
            <w:shd w:val="clear" w:color="auto" w:fill="C0C0C0"/>
            <w:vAlign w:val="center"/>
          </w:tcPr>
          <w:p w14:paraId="71557862" w14:textId="77777777" w:rsidR="00ED591F" w:rsidRPr="00F4442C" w:rsidRDefault="00ED591F" w:rsidP="002260CC">
            <w:pPr>
              <w:pStyle w:val="TAH"/>
            </w:pPr>
            <w:r w:rsidRPr="00F4442C">
              <w:t>Cardinality</w:t>
            </w:r>
          </w:p>
        </w:tc>
        <w:tc>
          <w:tcPr>
            <w:tcW w:w="1852" w:type="pct"/>
            <w:tcBorders>
              <w:bottom w:val="single" w:sz="6" w:space="0" w:color="auto"/>
            </w:tcBorders>
            <w:shd w:val="clear" w:color="auto" w:fill="C0C0C0"/>
            <w:vAlign w:val="center"/>
          </w:tcPr>
          <w:p w14:paraId="76F83837" w14:textId="77777777" w:rsidR="00ED591F" w:rsidRPr="00F4442C" w:rsidRDefault="00ED591F" w:rsidP="002260CC">
            <w:pPr>
              <w:pStyle w:val="TAH"/>
            </w:pPr>
            <w:r w:rsidRPr="00F4442C">
              <w:t>Description</w:t>
            </w:r>
          </w:p>
        </w:tc>
        <w:tc>
          <w:tcPr>
            <w:tcW w:w="796" w:type="pct"/>
            <w:tcBorders>
              <w:bottom w:val="single" w:sz="6" w:space="0" w:color="auto"/>
            </w:tcBorders>
            <w:shd w:val="clear" w:color="auto" w:fill="C0C0C0"/>
            <w:vAlign w:val="center"/>
          </w:tcPr>
          <w:p w14:paraId="2B91967C" w14:textId="77777777" w:rsidR="00ED591F" w:rsidRPr="00F4442C" w:rsidRDefault="00ED591F" w:rsidP="002260CC">
            <w:pPr>
              <w:pStyle w:val="TAH"/>
            </w:pPr>
            <w:r w:rsidRPr="00F4442C">
              <w:t>Applicability</w:t>
            </w:r>
          </w:p>
        </w:tc>
      </w:tr>
      <w:tr w:rsidR="00ED591F" w:rsidRPr="00F4442C" w14:paraId="3F2C2419" w14:textId="77777777" w:rsidTr="002260CC">
        <w:trPr>
          <w:jc w:val="center"/>
        </w:trPr>
        <w:tc>
          <w:tcPr>
            <w:tcW w:w="825" w:type="pct"/>
            <w:tcBorders>
              <w:top w:val="single" w:sz="6" w:space="0" w:color="auto"/>
            </w:tcBorders>
            <w:shd w:val="clear" w:color="auto" w:fill="auto"/>
            <w:vAlign w:val="center"/>
          </w:tcPr>
          <w:p w14:paraId="3831B236" w14:textId="77777777" w:rsidR="00ED591F" w:rsidRPr="00F4442C" w:rsidRDefault="00ED591F" w:rsidP="002260CC">
            <w:pPr>
              <w:pStyle w:val="TAL"/>
            </w:pPr>
            <w:r w:rsidRPr="00F4442C">
              <w:t>n/a</w:t>
            </w:r>
          </w:p>
        </w:tc>
        <w:tc>
          <w:tcPr>
            <w:tcW w:w="731" w:type="pct"/>
            <w:tcBorders>
              <w:top w:val="single" w:sz="6" w:space="0" w:color="auto"/>
            </w:tcBorders>
            <w:vAlign w:val="center"/>
          </w:tcPr>
          <w:p w14:paraId="658E8D38" w14:textId="77777777" w:rsidR="00ED591F" w:rsidRPr="00F4442C" w:rsidRDefault="00ED591F" w:rsidP="002260CC">
            <w:pPr>
              <w:pStyle w:val="TAL"/>
            </w:pPr>
          </w:p>
        </w:tc>
        <w:tc>
          <w:tcPr>
            <w:tcW w:w="215" w:type="pct"/>
            <w:tcBorders>
              <w:top w:val="single" w:sz="6" w:space="0" w:color="auto"/>
            </w:tcBorders>
            <w:vAlign w:val="center"/>
          </w:tcPr>
          <w:p w14:paraId="28CC81C0" w14:textId="77777777" w:rsidR="00ED591F" w:rsidRPr="00F4442C" w:rsidRDefault="00ED591F" w:rsidP="002260CC">
            <w:pPr>
              <w:pStyle w:val="TAC"/>
            </w:pPr>
          </w:p>
        </w:tc>
        <w:tc>
          <w:tcPr>
            <w:tcW w:w="580" w:type="pct"/>
            <w:tcBorders>
              <w:top w:val="single" w:sz="6" w:space="0" w:color="auto"/>
            </w:tcBorders>
            <w:vAlign w:val="center"/>
          </w:tcPr>
          <w:p w14:paraId="489A6583" w14:textId="77777777" w:rsidR="00ED591F" w:rsidRPr="00F4442C" w:rsidRDefault="00ED591F" w:rsidP="002260CC">
            <w:pPr>
              <w:pStyle w:val="TAC"/>
            </w:pPr>
          </w:p>
        </w:tc>
        <w:tc>
          <w:tcPr>
            <w:tcW w:w="1852" w:type="pct"/>
            <w:tcBorders>
              <w:top w:val="single" w:sz="6" w:space="0" w:color="auto"/>
            </w:tcBorders>
            <w:shd w:val="clear" w:color="auto" w:fill="auto"/>
            <w:vAlign w:val="center"/>
          </w:tcPr>
          <w:p w14:paraId="6635265C" w14:textId="77777777" w:rsidR="00ED591F" w:rsidRPr="00F4442C" w:rsidRDefault="00ED591F" w:rsidP="002260CC">
            <w:pPr>
              <w:pStyle w:val="TAL"/>
            </w:pPr>
          </w:p>
        </w:tc>
        <w:tc>
          <w:tcPr>
            <w:tcW w:w="796" w:type="pct"/>
            <w:tcBorders>
              <w:top w:val="single" w:sz="6" w:space="0" w:color="auto"/>
            </w:tcBorders>
            <w:vAlign w:val="center"/>
          </w:tcPr>
          <w:p w14:paraId="200D741C" w14:textId="77777777" w:rsidR="00ED591F" w:rsidRPr="00F4442C" w:rsidRDefault="00ED591F" w:rsidP="002260CC">
            <w:pPr>
              <w:pStyle w:val="TAL"/>
            </w:pPr>
          </w:p>
        </w:tc>
      </w:tr>
    </w:tbl>
    <w:p w14:paraId="1B71A954" w14:textId="77777777" w:rsidR="00ED591F" w:rsidRPr="00F4442C" w:rsidRDefault="00ED591F" w:rsidP="00ED591F"/>
    <w:p w14:paraId="7279B19C" w14:textId="77777777" w:rsidR="00ED591F" w:rsidRPr="00F4442C" w:rsidRDefault="00ED591F" w:rsidP="00ED591F">
      <w:r w:rsidRPr="00F4442C">
        <w:t>This method shall support the request data structures specified in table </w:t>
      </w:r>
      <w:r w:rsidRPr="00F4442C">
        <w:rPr>
          <w:noProof/>
          <w:lang w:eastAsia="zh-CN"/>
        </w:rPr>
        <w:t>6.4</w:t>
      </w:r>
      <w:r w:rsidRPr="00F4442C">
        <w:t>.3.5.3.4-2 and the response data structures and response codes specified in table </w:t>
      </w:r>
      <w:r w:rsidRPr="00F4442C">
        <w:rPr>
          <w:noProof/>
          <w:lang w:eastAsia="zh-CN"/>
        </w:rPr>
        <w:t>6.4</w:t>
      </w:r>
      <w:r w:rsidRPr="00F4442C">
        <w:t>.3.5.3.4-3.</w:t>
      </w:r>
    </w:p>
    <w:p w14:paraId="419FB36B" w14:textId="77777777" w:rsidR="00ED591F" w:rsidRPr="00F4442C" w:rsidRDefault="00ED591F" w:rsidP="00ED591F">
      <w:pPr>
        <w:pStyle w:val="TH"/>
      </w:pPr>
      <w:r w:rsidRPr="00F4442C">
        <w:t>Table </w:t>
      </w:r>
      <w:r w:rsidRPr="00F4442C">
        <w:rPr>
          <w:noProof/>
          <w:lang w:eastAsia="zh-CN"/>
        </w:rPr>
        <w:t>6.4</w:t>
      </w:r>
      <w:r w:rsidRPr="00F4442C">
        <w:t>.3.5.3.4-2: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ED591F" w:rsidRPr="00F4442C" w14:paraId="64509BD3" w14:textId="77777777" w:rsidTr="002260CC">
        <w:trPr>
          <w:jc w:val="center"/>
        </w:trPr>
        <w:tc>
          <w:tcPr>
            <w:tcW w:w="1696" w:type="dxa"/>
            <w:tcBorders>
              <w:bottom w:val="single" w:sz="6" w:space="0" w:color="auto"/>
            </w:tcBorders>
            <w:shd w:val="clear" w:color="auto" w:fill="C0C0C0"/>
            <w:vAlign w:val="center"/>
          </w:tcPr>
          <w:p w14:paraId="26B2F28E" w14:textId="77777777" w:rsidR="00ED591F" w:rsidRPr="00F4442C" w:rsidRDefault="00ED591F" w:rsidP="002260CC">
            <w:pPr>
              <w:pStyle w:val="TAH"/>
            </w:pPr>
            <w:r w:rsidRPr="00F4442C">
              <w:t>Data type</w:t>
            </w:r>
          </w:p>
        </w:tc>
        <w:tc>
          <w:tcPr>
            <w:tcW w:w="426" w:type="dxa"/>
            <w:tcBorders>
              <w:bottom w:val="single" w:sz="6" w:space="0" w:color="auto"/>
            </w:tcBorders>
            <w:shd w:val="clear" w:color="auto" w:fill="C0C0C0"/>
            <w:vAlign w:val="center"/>
          </w:tcPr>
          <w:p w14:paraId="3A0FED87" w14:textId="77777777" w:rsidR="00ED591F" w:rsidRPr="00F4442C" w:rsidRDefault="00ED591F" w:rsidP="002260CC">
            <w:pPr>
              <w:pStyle w:val="TAH"/>
            </w:pPr>
            <w:r w:rsidRPr="00F4442C">
              <w:t>P</w:t>
            </w:r>
          </w:p>
        </w:tc>
        <w:tc>
          <w:tcPr>
            <w:tcW w:w="1160" w:type="dxa"/>
            <w:tcBorders>
              <w:bottom w:val="single" w:sz="6" w:space="0" w:color="auto"/>
            </w:tcBorders>
            <w:shd w:val="clear" w:color="auto" w:fill="C0C0C0"/>
            <w:vAlign w:val="center"/>
          </w:tcPr>
          <w:p w14:paraId="101839E0" w14:textId="77777777" w:rsidR="00ED591F" w:rsidRPr="00F4442C" w:rsidRDefault="00ED591F" w:rsidP="002260CC">
            <w:pPr>
              <w:pStyle w:val="TAH"/>
            </w:pPr>
            <w:r w:rsidRPr="00F4442C">
              <w:t>Cardinality</w:t>
            </w:r>
          </w:p>
        </w:tc>
        <w:tc>
          <w:tcPr>
            <w:tcW w:w="6345" w:type="dxa"/>
            <w:tcBorders>
              <w:bottom w:val="single" w:sz="6" w:space="0" w:color="auto"/>
            </w:tcBorders>
            <w:shd w:val="clear" w:color="auto" w:fill="C0C0C0"/>
            <w:vAlign w:val="center"/>
          </w:tcPr>
          <w:p w14:paraId="0C70F416" w14:textId="77777777" w:rsidR="00ED591F" w:rsidRPr="00F4442C" w:rsidRDefault="00ED591F" w:rsidP="002260CC">
            <w:pPr>
              <w:pStyle w:val="TAH"/>
            </w:pPr>
            <w:r w:rsidRPr="00F4442C">
              <w:t>Description</w:t>
            </w:r>
          </w:p>
        </w:tc>
      </w:tr>
      <w:tr w:rsidR="00ED591F" w:rsidRPr="00F4442C" w14:paraId="2EE0D107" w14:textId="77777777" w:rsidTr="002260CC">
        <w:trPr>
          <w:jc w:val="center"/>
        </w:trPr>
        <w:tc>
          <w:tcPr>
            <w:tcW w:w="1696" w:type="dxa"/>
            <w:tcBorders>
              <w:top w:val="single" w:sz="6" w:space="0" w:color="auto"/>
            </w:tcBorders>
            <w:shd w:val="clear" w:color="auto" w:fill="auto"/>
            <w:vAlign w:val="center"/>
          </w:tcPr>
          <w:p w14:paraId="0376D176" w14:textId="77777777" w:rsidR="00ED591F" w:rsidRPr="00F4442C" w:rsidRDefault="00ED591F" w:rsidP="002260CC">
            <w:pPr>
              <w:pStyle w:val="TAL"/>
            </w:pPr>
            <w:r w:rsidRPr="00F4442C">
              <w:t>n/a</w:t>
            </w:r>
          </w:p>
        </w:tc>
        <w:tc>
          <w:tcPr>
            <w:tcW w:w="426" w:type="dxa"/>
            <w:tcBorders>
              <w:top w:val="single" w:sz="6" w:space="0" w:color="auto"/>
            </w:tcBorders>
            <w:vAlign w:val="center"/>
          </w:tcPr>
          <w:p w14:paraId="004E4D40" w14:textId="77777777" w:rsidR="00ED591F" w:rsidRPr="00F4442C" w:rsidRDefault="00ED591F" w:rsidP="002260CC">
            <w:pPr>
              <w:pStyle w:val="TAC"/>
            </w:pPr>
          </w:p>
        </w:tc>
        <w:tc>
          <w:tcPr>
            <w:tcW w:w="1160" w:type="dxa"/>
            <w:tcBorders>
              <w:top w:val="single" w:sz="6" w:space="0" w:color="auto"/>
            </w:tcBorders>
            <w:vAlign w:val="center"/>
          </w:tcPr>
          <w:p w14:paraId="56F63843" w14:textId="77777777" w:rsidR="00ED591F" w:rsidRPr="00F4442C" w:rsidRDefault="00ED591F" w:rsidP="002260CC">
            <w:pPr>
              <w:pStyle w:val="TAC"/>
            </w:pPr>
          </w:p>
        </w:tc>
        <w:tc>
          <w:tcPr>
            <w:tcW w:w="6345" w:type="dxa"/>
            <w:tcBorders>
              <w:top w:val="single" w:sz="6" w:space="0" w:color="auto"/>
            </w:tcBorders>
            <w:shd w:val="clear" w:color="auto" w:fill="auto"/>
            <w:vAlign w:val="center"/>
          </w:tcPr>
          <w:p w14:paraId="3ED93C08" w14:textId="77777777" w:rsidR="00ED591F" w:rsidRPr="00F4442C" w:rsidRDefault="00ED591F" w:rsidP="002260CC">
            <w:pPr>
              <w:pStyle w:val="TAL"/>
            </w:pPr>
          </w:p>
        </w:tc>
      </w:tr>
    </w:tbl>
    <w:p w14:paraId="01BFD662" w14:textId="77777777" w:rsidR="00ED591F" w:rsidRPr="00F4442C" w:rsidRDefault="00ED591F" w:rsidP="00ED591F"/>
    <w:p w14:paraId="3790231A" w14:textId="77777777" w:rsidR="00ED591F" w:rsidRPr="00F4442C" w:rsidRDefault="00ED591F" w:rsidP="00ED591F">
      <w:pPr>
        <w:pStyle w:val="TH"/>
      </w:pPr>
      <w:r w:rsidRPr="00F4442C">
        <w:lastRenderedPageBreak/>
        <w:t>Table </w:t>
      </w:r>
      <w:r w:rsidRPr="00F4442C">
        <w:rPr>
          <w:noProof/>
          <w:lang w:eastAsia="zh-CN"/>
        </w:rPr>
        <w:t>6.4</w:t>
      </w:r>
      <w:r w:rsidRPr="00F4442C">
        <w:t>.3.5.3.4-3: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ED591F" w:rsidRPr="00F4442C" w14:paraId="5E41893F" w14:textId="77777777" w:rsidTr="002260CC">
        <w:trPr>
          <w:jc w:val="center"/>
        </w:trPr>
        <w:tc>
          <w:tcPr>
            <w:tcW w:w="881" w:type="pct"/>
            <w:tcBorders>
              <w:bottom w:val="single" w:sz="6" w:space="0" w:color="auto"/>
            </w:tcBorders>
            <w:shd w:val="clear" w:color="auto" w:fill="C0C0C0"/>
            <w:vAlign w:val="center"/>
          </w:tcPr>
          <w:p w14:paraId="2F9F6A73" w14:textId="77777777" w:rsidR="00ED591F" w:rsidRPr="00F4442C" w:rsidRDefault="00ED591F" w:rsidP="002260CC">
            <w:pPr>
              <w:pStyle w:val="TAH"/>
            </w:pPr>
            <w:r w:rsidRPr="00F4442C">
              <w:t>Data type</w:t>
            </w:r>
          </w:p>
        </w:tc>
        <w:tc>
          <w:tcPr>
            <w:tcW w:w="221" w:type="pct"/>
            <w:tcBorders>
              <w:bottom w:val="single" w:sz="6" w:space="0" w:color="auto"/>
            </w:tcBorders>
            <w:shd w:val="clear" w:color="auto" w:fill="C0C0C0"/>
            <w:vAlign w:val="center"/>
          </w:tcPr>
          <w:p w14:paraId="11C38BA2" w14:textId="77777777" w:rsidR="00ED591F" w:rsidRPr="00F4442C" w:rsidRDefault="00ED591F" w:rsidP="002260CC">
            <w:pPr>
              <w:pStyle w:val="TAH"/>
            </w:pPr>
            <w:r w:rsidRPr="00F4442C">
              <w:t>P</w:t>
            </w:r>
          </w:p>
        </w:tc>
        <w:tc>
          <w:tcPr>
            <w:tcW w:w="597" w:type="pct"/>
            <w:tcBorders>
              <w:bottom w:val="single" w:sz="6" w:space="0" w:color="auto"/>
            </w:tcBorders>
            <w:shd w:val="clear" w:color="auto" w:fill="C0C0C0"/>
            <w:vAlign w:val="center"/>
          </w:tcPr>
          <w:p w14:paraId="15D06EC4" w14:textId="77777777" w:rsidR="00ED591F" w:rsidRPr="00F4442C" w:rsidRDefault="00ED591F" w:rsidP="002260CC">
            <w:pPr>
              <w:pStyle w:val="TAH"/>
            </w:pPr>
            <w:r w:rsidRPr="00F4442C">
              <w:t>Cardinality</w:t>
            </w:r>
          </w:p>
        </w:tc>
        <w:tc>
          <w:tcPr>
            <w:tcW w:w="728" w:type="pct"/>
            <w:tcBorders>
              <w:bottom w:val="single" w:sz="6" w:space="0" w:color="auto"/>
            </w:tcBorders>
            <w:shd w:val="clear" w:color="auto" w:fill="C0C0C0"/>
            <w:vAlign w:val="center"/>
          </w:tcPr>
          <w:p w14:paraId="78360F6B" w14:textId="77777777" w:rsidR="00ED591F" w:rsidRPr="00F4442C" w:rsidRDefault="00ED591F" w:rsidP="002260CC">
            <w:pPr>
              <w:pStyle w:val="TAH"/>
            </w:pPr>
            <w:r w:rsidRPr="00F4442C">
              <w:t>Response</w:t>
            </w:r>
          </w:p>
          <w:p w14:paraId="4CFA813E" w14:textId="77777777" w:rsidR="00ED591F" w:rsidRPr="00F4442C" w:rsidRDefault="00ED591F" w:rsidP="002260CC">
            <w:pPr>
              <w:pStyle w:val="TAH"/>
            </w:pPr>
            <w:r w:rsidRPr="00F4442C">
              <w:t>codes</w:t>
            </w:r>
          </w:p>
        </w:tc>
        <w:tc>
          <w:tcPr>
            <w:tcW w:w="2573" w:type="pct"/>
            <w:tcBorders>
              <w:bottom w:val="single" w:sz="6" w:space="0" w:color="auto"/>
            </w:tcBorders>
            <w:shd w:val="clear" w:color="auto" w:fill="C0C0C0"/>
            <w:vAlign w:val="center"/>
          </w:tcPr>
          <w:p w14:paraId="413D0DA7" w14:textId="77777777" w:rsidR="00ED591F" w:rsidRPr="00F4442C" w:rsidRDefault="00ED591F" w:rsidP="002260CC">
            <w:pPr>
              <w:pStyle w:val="TAH"/>
            </w:pPr>
            <w:r w:rsidRPr="00F4442C">
              <w:t>Description</w:t>
            </w:r>
          </w:p>
        </w:tc>
      </w:tr>
      <w:tr w:rsidR="00ED591F" w:rsidRPr="00F4442C" w14:paraId="30E7C480" w14:textId="77777777" w:rsidTr="002260CC">
        <w:trPr>
          <w:jc w:val="center"/>
        </w:trPr>
        <w:tc>
          <w:tcPr>
            <w:tcW w:w="881" w:type="pct"/>
            <w:tcBorders>
              <w:top w:val="single" w:sz="6" w:space="0" w:color="auto"/>
            </w:tcBorders>
            <w:shd w:val="clear" w:color="auto" w:fill="auto"/>
            <w:vAlign w:val="center"/>
          </w:tcPr>
          <w:p w14:paraId="133B1DF7" w14:textId="77777777" w:rsidR="00ED591F" w:rsidRPr="00F4442C" w:rsidRDefault="00ED591F" w:rsidP="002260CC">
            <w:pPr>
              <w:pStyle w:val="TAL"/>
            </w:pPr>
            <w:r w:rsidRPr="00F4442C">
              <w:t>n/a</w:t>
            </w:r>
          </w:p>
        </w:tc>
        <w:tc>
          <w:tcPr>
            <w:tcW w:w="221" w:type="pct"/>
            <w:tcBorders>
              <w:top w:val="single" w:sz="6" w:space="0" w:color="auto"/>
            </w:tcBorders>
            <w:vAlign w:val="center"/>
          </w:tcPr>
          <w:p w14:paraId="5DF94BAB" w14:textId="77777777" w:rsidR="00ED591F" w:rsidRPr="00F4442C" w:rsidRDefault="00ED591F" w:rsidP="002260CC">
            <w:pPr>
              <w:pStyle w:val="TAC"/>
            </w:pPr>
          </w:p>
        </w:tc>
        <w:tc>
          <w:tcPr>
            <w:tcW w:w="597" w:type="pct"/>
            <w:tcBorders>
              <w:top w:val="single" w:sz="6" w:space="0" w:color="auto"/>
            </w:tcBorders>
            <w:vAlign w:val="center"/>
          </w:tcPr>
          <w:p w14:paraId="3FD8CF24" w14:textId="77777777" w:rsidR="00ED591F" w:rsidRPr="00F4442C" w:rsidRDefault="00ED591F" w:rsidP="002260CC">
            <w:pPr>
              <w:pStyle w:val="TAC"/>
            </w:pPr>
          </w:p>
        </w:tc>
        <w:tc>
          <w:tcPr>
            <w:tcW w:w="728" w:type="pct"/>
            <w:tcBorders>
              <w:top w:val="single" w:sz="6" w:space="0" w:color="auto"/>
            </w:tcBorders>
            <w:vAlign w:val="center"/>
          </w:tcPr>
          <w:p w14:paraId="7B8F60C1" w14:textId="77777777" w:rsidR="00ED591F" w:rsidRPr="00F4442C" w:rsidRDefault="00ED591F" w:rsidP="002260CC">
            <w:pPr>
              <w:pStyle w:val="TAL"/>
            </w:pPr>
            <w:r w:rsidRPr="00F4442C">
              <w:t>204 No Content</w:t>
            </w:r>
          </w:p>
        </w:tc>
        <w:tc>
          <w:tcPr>
            <w:tcW w:w="2573" w:type="pct"/>
            <w:tcBorders>
              <w:top w:val="single" w:sz="6" w:space="0" w:color="auto"/>
            </w:tcBorders>
            <w:shd w:val="clear" w:color="auto" w:fill="auto"/>
            <w:vAlign w:val="center"/>
          </w:tcPr>
          <w:p w14:paraId="467FD3A9" w14:textId="77777777" w:rsidR="00ED591F" w:rsidRPr="00F4442C" w:rsidRDefault="00ED591F" w:rsidP="002260CC">
            <w:pPr>
              <w:pStyle w:val="TAL"/>
            </w:pPr>
            <w:r w:rsidRPr="00F4442C">
              <w:t>Successful case. The "Individual Policy Usage</w:t>
            </w:r>
            <w:r w:rsidRPr="00F4442C">
              <w:rPr>
                <w:rFonts w:eastAsia="等线"/>
              </w:rPr>
              <w:t xml:space="preserve"> Subscription</w:t>
            </w:r>
            <w:r w:rsidRPr="00F4442C">
              <w:t>" resource is successfully deleted.</w:t>
            </w:r>
          </w:p>
        </w:tc>
      </w:tr>
      <w:tr w:rsidR="00ED591F" w:rsidRPr="00F4442C" w14:paraId="7ED7ABD9" w14:textId="77777777" w:rsidTr="002260CC">
        <w:trPr>
          <w:jc w:val="center"/>
        </w:trPr>
        <w:tc>
          <w:tcPr>
            <w:tcW w:w="881" w:type="pct"/>
            <w:shd w:val="clear" w:color="auto" w:fill="auto"/>
            <w:vAlign w:val="center"/>
          </w:tcPr>
          <w:p w14:paraId="466A2EA1" w14:textId="77777777" w:rsidR="00ED591F" w:rsidRPr="00F4442C" w:rsidRDefault="00ED591F" w:rsidP="002260CC">
            <w:pPr>
              <w:pStyle w:val="TAL"/>
            </w:pPr>
            <w:r w:rsidRPr="00F4442C">
              <w:t>n/a</w:t>
            </w:r>
          </w:p>
        </w:tc>
        <w:tc>
          <w:tcPr>
            <w:tcW w:w="221" w:type="pct"/>
            <w:vAlign w:val="center"/>
          </w:tcPr>
          <w:p w14:paraId="728B9EF1" w14:textId="77777777" w:rsidR="00ED591F" w:rsidRPr="00F4442C" w:rsidRDefault="00ED591F" w:rsidP="002260CC">
            <w:pPr>
              <w:pStyle w:val="TAC"/>
            </w:pPr>
          </w:p>
        </w:tc>
        <w:tc>
          <w:tcPr>
            <w:tcW w:w="597" w:type="pct"/>
            <w:vAlign w:val="center"/>
          </w:tcPr>
          <w:p w14:paraId="715D7630" w14:textId="77777777" w:rsidR="00ED591F" w:rsidRPr="00F4442C" w:rsidRDefault="00ED591F" w:rsidP="002260CC">
            <w:pPr>
              <w:pStyle w:val="TAC"/>
            </w:pPr>
          </w:p>
        </w:tc>
        <w:tc>
          <w:tcPr>
            <w:tcW w:w="728" w:type="pct"/>
            <w:vAlign w:val="center"/>
          </w:tcPr>
          <w:p w14:paraId="298C0C58" w14:textId="77777777" w:rsidR="00ED591F" w:rsidRPr="00F4442C" w:rsidRDefault="00ED591F" w:rsidP="002260CC">
            <w:pPr>
              <w:pStyle w:val="TAL"/>
            </w:pPr>
            <w:r w:rsidRPr="00F4442C">
              <w:t>307 Temporary Redirect</w:t>
            </w:r>
          </w:p>
        </w:tc>
        <w:tc>
          <w:tcPr>
            <w:tcW w:w="2573" w:type="pct"/>
            <w:shd w:val="clear" w:color="auto" w:fill="auto"/>
            <w:vAlign w:val="center"/>
          </w:tcPr>
          <w:p w14:paraId="7CC25E03" w14:textId="77777777" w:rsidR="00ED591F" w:rsidRPr="00F4442C" w:rsidRDefault="00ED591F" w:rsidP="002260CC">
            <w:pPr>
              <w:pStyle w:val="TAL"/>
            </w:pPr>
            <w:r w:rsidRPr="00F4442C">
              <w:t>Temporary redirection.</w:t>
            </w:r>
          </w:p>
          <w:p w14:paraId="479D9552" w14:textId="77777777" w:rsidR="00ED591F" w:rsidRPr="00F4442C" w:rsidRDefault="00ED591F" w:rsidP="002260CC">
            <w:pPr>
              <w:pStyle w:val="TAL"/>
            </w:pPr>
          </w:p>
          <w:p w14:paraId="03764AED" w14:textId="77777777" w:rsidR="00ED591F" w:rsidRPr="00F4442C" w:rsidRDefault="00ED591F" w:rsidP="002260CC">
            <w:pPr>
              <w:pStyle w:val="TAL"/>
            </w:pPr>
            <w:r w:rsidRPr="00F4442C">
              <w:t>The response shall include a Location header field containing an alternative URI of the resource located in an alternative NSCE Server.</w:t>
            </w:r>
          </w:p>
          <w:p w14:paraId="6C251B4B" w14:textId="77777777" w:rsidR="00ED591F" w:rsidRPr="00F4442C" w:rsidRDefault="00ED591F" w:rsidP="002260CC">
            <w:pPr>
              <w:pStyle w:val="TAL"/>
            </w:pPr>
          </w:p>
          <w:p w14:paraId="66950B19" w14:textId="77777777" w:rsidR="00ED591F" w:rsidRPr="00F4442C" w:rsidRDefault="00ED591F" w:rsidP="002260CC">
            <w:pPr>
              <w:pStyle w:val="TAL"/>
            </w:pPr>
            <w:r w:rsidRPr="00F4442C">
              <w:t>Redirection handling is described in clause 5.2.10 of 3GPP TS 29.122 [2].</w:t>
            </w:r>
          </w:p>
        </w:tc>
      </w:tr>
      <w:tr w:rsidR="00ED591F" w:rsidRPr="00F4442C" w14:paraId="742C1CE9" w14:textId="77777777" w:rsidTr="002260CC">
        <w:trPr>
          <w:jc w:val="center"/>
        </w:trPr>
        <w:tc>
          <w:tcPr>
            <w:tcW w:w="881" w:type="pct"/>
            <w:shd w:val="clear" w:color="auto" w:fill="auto"/>
            <w:vAlign w:val="center"/>
          </w:tcPr>
          <w:p w14:paraId="32E8A802" w14:textId="77777777" w:rsidR="00ED591F" w:rsidRPr="00F4442C" w:rsidRDefault="00ED591F" w:rsidP="002260CC">
            <w:pPr>
              <w:pStyle w:val="TAL"/>
            </w:pPr>
            <w:r w:rsidRPr="00F4442C">
              <w:rPr>
                <w:lang w:eastAsia="zh-CN"/>
              </w:rPr>
              <w:t>n/a</w:t>
            </w:r>
          </w:p>
        </w:tc>
        <w:tc>
          <w:tcPr>
            <w:tcW w:w="221" w:type="pct"/>
            <w:vAlign w:val="center"/>
          </w:tcPr>
          <w:p w14:paraId="22821817" w14:textId="77777777" w:rsidR="00ED591F" w:rsidRPr="00F4442C" w:rsidRDefault="00ED591F" w:rsidP="002260CC">
            <w:pPr>
              <w:pStyle w:val="TAC"/>
            </w:pPr>
          </w:p>
        </w:tc>
        <w:tc>
          <w:tcPr>
            <w:tcW w:w="597" w:type="pct"/>
            <w:vAlign w:val="center"/>
          </w:tcPr>
          <w:p w14:paraId="73E2E924" w14:textId="77777777" w:rsidR="00ED591F" w:rsidRPr="00F4442C" w:rsidRDefault="00ED591F" w:rsidP="002260CC">
            <w:pPr>
              <w:pStyle w:val="TAC"/>
            </w:pPr>
          </w:p>
        </w:tc>
        <w:tc>
          <w:tcPr>
            <w:tcW w:w="728" w:type="pct"/>
            <w:vAlign w:val="center"/>
          </w:tcPr>
          <w:p w14:paraId="63171285" w14:textId="77777777" w:rsidR="00ED591F" w:rsidRPr="00F4442C" w:rsidRDefault="00ED591F" w:rsidP="002260CC">
            <w:pPr>
              <w:pStyle w:val="TAL"/>
            </w:pPr>
            <w:r w:rsidRPr="00F4442C">
              <w:t>308 Permanent Redirect</w:t>
            </w:r>
          </w:p>
        </w:tc>
        <w:tc>
          <w:tcPr>
            <w:tcW w:w="2573" w:type="pct"/>
            <w:shd w:val="clear" w:color="auto" w:fill="auto"/>
            <w:vAlign w:val="center"/>
          </w:tcPr>
          <w:p w14:paraId="072E6FAE" w14:textId="77777777" w:rsidR="00ED591F" w:rsidRPr="00F4442C" w:rsidRDefault="00ED591F" w:rsidP="002260CC">
            <w:pPr>
              <w:pStyle w:val="TAL"/>
            </w:pPr>
            <w:r w:rsidRPr="00F4442C">
              <w:t>Permanent redirection.</w:t>
            </w:r>
          </w:p>
          <w:p w14:paraId="1B7F2740" w14:textId="77777777" w:rsidR="00ED591F" w:rsidRPr="00F4442C" w:rsidRDefault="00ED591F" w:rsidP="002260CC">
            <w:pPr>
              <w:pStyle w:val="TAL"/>
            </w:pPr>
          </w:p>
          <w:p w14:paraId="78118F33" w14:textId="77777777" w:rsidR="00ED591F" w:rsidRPr="00F4442C" w:rsidRDefault="00ED591F" w:rsidP="002260CC">
            <w:pPr>
              <w:pStyle w:val="TAL"/>
            </w:pPr>
            <w:r w:rsidRPr="00F4442C">
              <w:t>The response shall include a Location header field containing an alternative URI of the resource located in an alternative NSCE Server.</w:t>
            </w:r>
          </w:p>
          <w:p w14:paraId="54AF8645" w14:textId="77777777" w:rsidR="00ED591F" w:rsidRPr="00F4442C" w:rsidRDefault="00ED591F" w:rsidP="002260CC">
            <w:pPr>
              <w:pStyle w:val="TAL"/>
            </w:pPr>
          </w:p>
          <w:p w14:paraId="6CBEF0E3" w14:textId="77777777" w:rsidR="00ED591F" w:rsidRPr="00F4442C" w:rsidRDefault="00ED591F" w:rsidP="002260CC">
            <w:pPr>
              <w:pStyle w:val="TAL"/>
            </w:pPr>
            <w:r w:rsidRPr="00F4442C">
              <w:t>Redirection handling is described in clause 5.2.10 of 3GPP TS 29.122 [2].</w:t>
            </w:r>
          </w:p>
        </w:tc>
      </w:tr>
      <w:tr w:rsidR="00ED591F" w:rsidRPr="00F4442C" w14:paraId="44D5C69D" w14:textId="77777777" w:rsidTr="002260CC">
        <w:trPr>
          <w:jc w:val="center"/>
        </w:trPr>
        <w:tc>
          <w:tcPr>
            <w:tcW w:w="5000" w:type="pct"/>
            <w:gridSpan w:val="5"/>
            <w:shd w:val="clear" w:color="auto" w:fill="auto"/>
            <w:vAlign w:val="center"/>
          </w:tcPr>
          <w:p w14:paraId="5B5E1EF0" w14:textId="77777777" w:rsidR="00ED591F" w:rsidRPr="00F4442C" w:rsidRDefault="00ED591F" w:rsidP="002260CC">
            <w:pPr>
              <w:pStyle w:val="TAN"/>
            </w:pPr>
            <w:r w:rsidRPr="00F4442C">
              <w:t>NOTE:</w:t>
            </w:r>
            <w:r w:rsidRPr="00F4442C">
              <w:rPr>
                <w:noProof/>
              </w:rPr>
              <w:tab/>
              <w:t xml:space="preserve">The mandatory </w:t>
            </w:r>
            <w:r w:rsidRPr="00F4442C">
              <w:t>HTTP error status code for the HTTP DELETE method listed in table 5.2.6-1 of 3GPP TS 29.122 [2] shall also apply.</w:t>
            </w:r>
          </w:p>
        </w:tc>
      </w:tr>
    </w:tbl>
    <w:p w14:paraId="58313E50" w14:textId="77777777" w:rsidR="00ED591F" w:rsidRPr="00F4442C" w:rsidRDefault="00ED591F" w:rsidP="00ED591F"/>
    <w:p w14:paraId="743075A0" w14:textId="77777777" w:rsidR="00ED591F" w:rsidRPr="00F4442C" w:rsidRDefault="00ED591F" w:rsidP="00ED591F">
      <w:pPr>
        <w:pStyle w:val="TH"/>
      </w:pPr>
      <w:r w:rsidRPr="00F4442C">
        <w:t>Table </w:t>
      </w:r>
      <w:r w:rsidRPr="00F4442C">
        <w:rPr>
          <w:noProof/>
          <w:lang w:eastAsia="zh-CN"/>
        </w:rPr>
        <w:t>6.4</w:t>
      </w:r>
      <w:r w:rsidRPr="00F4442C">
        <w:t>.3.5.3.4-4: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ED591F" w:rsidRPr="00F4442C" w14:paraId="0F3B7A36" w14:textId="77777777" w:rsidTr="002260CC">
        <w:trPr>
          <w:jc w:val="center"/>
        </w:trPr>
        <w:tc>
          <w:tcPr>
            <w:tcW w:w="824" w:type="pct"/>
            <w:shd w:val="clear" w:color="auto" w:fill="C0C0C0"/>
            <w:vAlign w:val="center"/>
          </w:tcPr>
          <w:p w14:paraId="021D70EB" w14:textId="77777777" w:rsidR="00ED591F" w:rsidRPr="00F4442C" w:rsidRDefault="00ED591F" w:rsidP="002260CC">
            <w:pPr>
              <w:pStyle w:val="TAH"/>
            </w:pPr>
            <w:r w:rsidRPr="00F4442C">
              <w:t>Name</w:t>
            </w:r>
          </w:p>
        </w:tc>
        <w:tc>
          <w:tcPr>
            <w:tcW w:w="732" w:type="pct"/>
            <w:shd w:val="clear" w:color="auto" w:fill="C0C0C0"/>
            <w:vAlign w:val="center"/>
          </w:tcPr>
          <w:p w14:paraId="3E81892A" w14:textId="77777777" w:rsidR="00ED591F" w:rsidRPr="00F4442C" w:rsidRDefault="00ED591F" w:rsidP="002260CC">
            <w:pPr>
              <w:pStyle w:val="TAH"/>
            </w:pPr>
            <w:r w:rsidRPr="00F4442C">
              <w:t>Data type</w:t>
            </w:r>
          </w:p>
        </w:tc>
        <w:tc>
          <w:tcPr>
            <w:tcW w:w="217" w:type="pct"/>
            <w:shd w:val="clear" w:color="auto" w:fill="C0C0C0"/>
            <w:vAlign w:val="center"/>
          </w:tcPr>
          <w:p w14:paraId="0A77E708" w14:textId="77777777" w:rsidR="00ED591F" w:rsidRPr="00F4442C" w:rsidRDefault="00ED591F" w:rsidP="002260CC">
            <w:pPr>
              <w:pStyle w:val="TAH"/>
            </w:pPr>
            <w:r w:rsidRPr="00F4442C">
              <w:t>P</w:t>
            </w:r>
          </w:p>
        </w:tc>
        <w:tc>
          <w:tcPr>
            <w:tcW w:w="581" w:type="pct"/>
            <w:shd w:val="clear" w:color="auto" w:fill="C0C0C0"/>
            <w:vAlign w:val="center"/>
          </w:tcPr>
          <w:p w14:paraId="34E6CF0F" w14:textId="77777777" w:rsidR="00ED591F" w:rsidRPr="00F4442C" w:rsidRDefault="00ED591F" w:rsidP="002260CC">
            <w:pPr>
              <w:pStyle w:val="TAH"/>
            </w:pPr>
            <w:r w:rsidRPr="00F4442C">
              <w:t>Cardinality</w:t>
            </w:r>
          </w:p>
        </w:tc>
        <w:tc>
          <w:tcPr>
            <w:tcW w:w="2645" w:type="pct"/>
            <w:shd w:val="clear" w:color="auto" w:fill="C0C0C0"/>
            <w:vAlign w:val="center"/>
          </w:tcPr>
          <w:p w14:paraId="15A25249" w14:textId="77777777" w:rsidR="00ED591F" w:rsidRPr="00F4442C" w:rsidRDefault="00ED591F" w:rsidP="002260CC">
            <w:pPr>
              <w:pStyle w:val="TAH"/>
            </w:pPr>
            <w:r w:rsidRPr="00F4442C">
              <w:t>Description</w:t>
            </w:r>
          </w:p>
        </w:tc>
      </w:tr>
      <w:tr w:rsidR="00ED591F" w:rsidRPr="00F4442C" w14:paraId="17F7B938" w14:textId="77777777" w:rsidTr="002260CC">
        <w:trPr>
          <w:jc w:val="center"/>
        </w:trPr>
        <w:tc>
          <w:tcPr>
            <w:tcW w:w="824" w:type="pct"/>
            <w:shd w:val="clear" w:color="auto" w:fill="auto"/>
            <w:vAlign w:val="center"/>
          </w:tcPr>
          <w:p w14:paraId="77CC2C3A" w14:textId="77777777" w:rsidR="00ED591F" w:rsidRPr="00F4442C" w:rsidRDefault="00ED591F" w:rsidP="002260CC">
            <w:pPr>
              <w:pStyle w:val="TAL"/>
            </w:pPr>
            <w:r w:rsidRPr="00F4442C">
              <w:t>Location</w:t>
            </w:r>
          </w:p>
        </w:tc>
        <w:tc>
          <w:tcPr>
            <w:tcW w:w="732" w:type="pct"/>
            <w:vAlign w:val="center"/>
          </w:tcPr>
          <w:p w14:paraId="6EC99944" w14:textId="77777777" w:rsidR="00ED591F" w:rsidRPr="00F4442C" w:rsidRDefault="00ED591F" w:rsidP="002260CC">
            <w:pPr>
              <w:pStyle w:val="TAL"/>
            </w:pPr>
            <w:r w:rsidRPr="00F4442C">
              <w:t>string</w:t>
            </w:r>
          </w:p>
        </w:tc>
        <w:tc>
          <w:tcPr>
            <w:tcW w:w="217" w:type="pct"/>
            <w:vAlign w:val="center"/>
          </w:tcPr>
          <w:p w14:paraId="4709AAA2" w14:textId="77777777" w:rsidR="00ED591F" w:rsidRPr="00F4442C" w:rsidRDefault="00ED591F" w:rsidP="002260CC">
            <w:pPr>
              <w:pStyle w:val="TAC"/>
            </w:pPr>
            <w:r w:rsidRPr="00F4442C">
              <w:t>M</w:t>
            </w:r>
          </w:p>
        </w:tc>
        <w:tc>
          <w:tcPr>
            <w:tcW w:w="581" w:type="pct"/>
            <w:vAlign w:val="center"/>
          </w:tcPr>
          <w:p w14:paraId="58E3D61A" w14:textId="77777777" w:rsidR="00ED591F" w:rsidRPr="00F4442C" w:rsidRDefault="00ED591F" w:rsidP="002260CC">
            <w:pPr>
              <w:pStyle w:val="TAC"/>
            </w:pPr>
            <w:r w:rsidRPr="00F4442C">
              <w:t>1</w:t>
            </w:r>
          </w:p>
        </w:tc>
        <w:tc>
          <w:tcPr>
            <w:tcW w:w="2645" w:type="pct"/>
            <w:shd w:val="clear" w:color="auto" w:fill="auto"/>
            <w:vAlign w:val="center"/>
          </w:tcPr>
          <w:p w14:paraId="379987B3" w14:textId="77777777" w:rsidR="00ED591F" w:rsidRPr="00F4442C" w:rsidRDefault="00ED591F" w:rsidP="002260CC">
            <w:pPr>
              <w:pStyle w:val="TAL"/>
            </w:pPr>
            <w:r w:rsidRPr="00F4442C">
              <w:t>Contains an alternative URI of the resource located in an alternative NSCE Server.</w:t>
            </w:r>
          </w:p>
        </w:tc>
      </w:tr>
    </w:tbl>
    <w:p w14:paraId="15894EFF" w14:textId="77777777" w:rsidR="00ED591F" w:rsidRPr="00F4442C" w:rsidRDefault="00ED591F" w:rsidP="00ED591F"/>
    <w:p w14:paraId="4FA84236" w14:textId="77777777" w:rsidR="00ED591F" w:rsidRPr="00F4442C" w:rsidRDefault="00ED591F" w:rsidP="00ED591F">
      <w:pPr>
        <w:pStyle w:val="TH"/>
      </w:pPr>
      <w:r w:rsidRPr="00F4442C">
        <w:t>Table </w:t>
      </w:r>
      <w:r w:rsidRPr="00F4442C">
        <w:rPr>
          <w:noProof/>
          <w:lang w:eastAsia="zh-CN"/>
        </w:rPr>
        <w:t>6.4</w:t>
      </w:r>
      <w:r w:rsidRPr="00F4442C">
        <w:t>.3.5.3.4-5: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ED591F" w:rsidRPr="00F4442C" w14:paraId="08AEDF68" w14:textId="77777777" w:rsidTr="002260CC">
        <w:trPr>
          <w:jc w:val="center"/>
        </w:trPr>
        <w:tc>
          <w:tcPr>
            <w:tcW w:w="824" w:type="pct"/>
            <w:shd w:val="clear" w:color="auto" w:fill="C0C0C0"/>
            <w:vAlign w:val="center"/>
          </w:tcPr>
          <w:p w14:paraId="0500E697" w14:textId="77777777" w:rsidR="00ED591F" w:rsidRPr="00F4442C" w:rsidRDefault="00ED591F" w:rsidP="002260CC">
            <w:pPr>
              <w:pStyle w:val="TAH"/>
            </w:pPr>
            <w:r w:rsidRPr="00F4442C">
              <w:t>Name</w:t>
            </w:r>
          </w:p>
        </w:tc>
        <w:tc>
          <w:tcPr>
            <w:tcW w:w="732" w:type="pct"/>
            <w:shd w:val="clear" w:color="auto" w:fill="C0C0C0"/>
            <w:vAlign w:val="center"/>
          </w:tcPr>
          <w:p w14:paraId="0E9AE196" w14:textId="77777777" w:rsidR="00ED591F" w:rsidRPr="00F4442C" w:rsidRDefault="00ED591F" w:rsidP="002260CC">
            <w:pPr>
              <w:pStyle w:val="TAH"/>
            </w:pPr>
            <w:r w:rsidRPr="00F4442C">
              <w:t>Data type</w:t>
            </w:r>
          </w:p>
        </w:tc>
        <w:tc>
          <w:tcPr>
            <w:tcW w:w="217" w:type="pct"/>
            <w:shd w:val="clear" w:color="auto" w:fill="C0C0C0"/>
            <w:vAlign w:val="center"/>
          </w:tcPr>
          <w:p w14:paraId="66CCE9D8" w14:textId="77777777" w:rsidR="00ED591F" w:rsidRPr="00F4442C" w:rsidRDefault="00ED591F" w:rsidP="002260CC">
            <w:pPr>
              <w:pStyle w:val="TAH"/>
            </w:pPr>
            <w:r w:rsidRPr="00F4442C">
              <w:t>P</w:t>
            </w:r>
          </w:p>
        </w:tc>
        <w:tc>
          <w:tcPr>
            <w:tcW w:w="581" w:type="pct"/>
            <w:shd w:val="clear" w:color="auto" w:fill="C0C0C0"/>
            <w:vAlign w:val="center"/>
          </w:tcPr>
          <w:p w14:paraId="5E33DFB4" w14:textId="77777777" w:rsidR="00ED591F" w:rsidRPr="00F4442C" w:rsidRDefault="00ED591F" w:rsidP="002260CC">
            <w:pPr>
              <w:pStyle w:val="TAH"/>
            </w:pPr>
            <w:r w:rsidRPr="00F4442C">
              <w:t>Cardinality</w:t>
            </w:r>
          </w:p>
        </w:tc>
        <w:tc>
          <w:tcPr>
            <w:tcW w:w="2645" w:type="pct"/>
            <w:shd w:val="clear" w:color="auto" w:fill="C0C0C0"/>
            <w:vAlign w:val="center"/>
          </w:tcPr>
          <w:p w14:paraId="0719ED3D" w14:textId="77777777" w:rsidR="00ED591F" w:rsidRPr="00F4442C" w:rsidRDefault="00ED591F" w:rsidP="002260CC">
            <w:pPr>
              <w:pStyle w:val="TAH"/>
            </w:pPr>
            <w:r w:rsidRPr="00F4442C">
              <w:t>Description</w:t>
            </w:r>
          </w:p>
        </w:tc>
      </w:tr>
      <w:tr w:rsidR="00ED591F" w:rsidRPr="00F4442C" w14:paraId="5904286B" w14:textId="77777777" w:rsidTr="002260CC">
        <w:trPr>
          <w:jc w:val="center"/>
        </w:trPr>
        <w:tc>
          <w:tcPr>
            <w:tcW w:w="824" w:type="pct"/>
            <w:shd w:val="clear" w:color="auto" w:fill="auto"/>
            <w:vAlign w:val="center"/>
          </w:tcPr>
          <w:p w14:paraId="37BD4CA2" w14:textId="77777777" w:rsidR="00ED591F" w:rsidRPr="00F4442C" w:rsidRDefault="00ED591F" w:rsidP="002260CC">
            <w:pPr>
              <w:pStyle w:val="TAL"/>
            </w:pPr>
            <w:r w:rsidRPr="00F4442C">
              <w:t>Location</w:t>
            </w:r>
          </w:p>
        </w:tc>
        <w:tc>
          <w:tcPr>
            <w:tcW w:w="732" w:type="pct"/>
            <w:vAlign w:val="center"/>
          </w:tcPr>
          <w:p w14:paraId="7431B100" w14:textId="77777777" w:rsidR="00ED591F" w:rsidRPr="00F4442C" w:rsidRDefault="00ED591F" w:rsidP="002260CC">
            <w:pPr>
              <w:pStyle w:val="TAL"/>
            </w:pPr>
            <w:r w:rsidRPr="00F4442C">
              <w:t>string</w:t>
            </w:r>
          </w:p>
        </w:tc>
        <w:tc>
          <w:tcPr>
            <w:tcW w:w="217" w:type="pct"/>
            <w:vAlign w:val="center"/>
          </w:tcPr>
          <w:p w14:paraId="31603826" w14:textId="77777777" w:rsidR="00ED591F" w:rsidRPr="00F4442C" w:rsidRDefault="00ED591F" w:rsidP="002260CC">
            <w:pPr>
              <w:pStyle w:val="TAC"/>
            </w:pPr>
            <w:r w:rsidRPr="00F4442C">
              <w:t>M</w:t>
            </w:r>
          </w:p>
        </w:tc>
        <w:tc>
          <w:tcPr>
            <w:tcW w:w="581" w:type="pct"/>
            <w:vAlign w:val="center"/>
          </w:tcPr>
          <w:p w14:paraId="5356DA0D" w14:textId="77777777" w:rsidR="00ED591F" w:rsidRPr="00F4442C" w:rsidRDefault="00ED591F" w:rsidP="002260CC">
            <w:pPr>
              <w:pStyle w:val="TAC"/>
            </w:pPr>
            <w:r w:rsidRPr="00F4442C">
              <w:t>1</w:t>
            </w:r>
          </w:p>
        </w:tc>
        <w:tc>
          <w:tcPr>
            <w:tcW w:w="2645" w:type="pct"/>
            <w:shd w:val="clear" w:color="auto" w:fill="auto"/>
            <w:vAlign w:val="center"/>
          </w:tcPr>
          <w:p w14:paraId="45F8132B" w14:textId="77777777" w:rsidR="00ED591F" w:rsidRPr="00F4442C" w:rsidRDefault="00ED591F" w:rsidP="002260CC">
            <w:pPr>
              <w:pStyle w:val="TAL"/>
            </w:pPr>
            <w:r w:rsidRPr="00F4442C">
              <w:t>Contains an alternative URI of the resource located in an alternative NSCE Server.</w:t>
            </w:r>
          </w:p>
        </w:tc>
      </w:tr>
    </w:tbl>
    <w:p w14:paraId="0F8F7BDF" w14:textId="77777777" w:rsidR="00ED591F" w:rsidRPr="00F4442C" w:rsidRDefault="00ED591F" w:rsidP="00ED591F"/>
    <w:p w14:paraId="0E8FDC2D" w14:textId="77777777" w:rsidR="00ED591F" w:rsidRPr="00F4442C" w:rsidRDefault="00ED591F" w:rsidP="00ED591F">
      <w:pPr>
        <w:pStyle w:val="51"/>
      </w:pPr>
      <w:bookmarkStart w:id="903" w:name="_Toc151743213"/>
      <w:bookmarkStart w:id="904" w:name="_Toc151743678"/>
      <w:r w:rsidRPr="00F4442C">
        <w:rPr>
          <w:noProof/>
          <w:lang w:eastAsia="zh-CN"/>
        </w:rPr>
        <w:t>6.4</w:t>
      </w:r>
      <w:r w:rsidRPr="00F4442C">
        <w:t>.3.5.4</w:t>
      </w:r>
      <w:r w:rsidRPr="00F4442C">
        <w:tab/>
        <w:t>Resource Custom Operations</w:t>
      </w:r>
      <w:bookmarkEnd w:id="903"/>
      <w:bookmarkEnd w:id="904"/>
    </w:p>
    <w:p w14:paraId="3FFE6CBC" w14:textId="77777777" w:rsidR="00ED591F" w:rsidRPr="00F4442C" w:rsidRDefault="00ED591F" w:rsidP="00ED591F">
      <w:r w:rsidRPr="00F4442C">
        <w:t>There are no resource custom operations defined for this resource in this release of the specification.</w:t>
      </w:r>
    </w:p>
    <w:p w14:paraId="1E9E3F97" w14:textId="77777777" w:rsidR="00ED591F" w:rsidRPr="00F4442C" w:rsidRDefault="00ED591F" w:rsidP="00ED591F">
      <w:pPr>
        <w:pStyle w:val="31"/>
      </w:pPr>
      <w:bookmarkStart w:id="905" w:name="_Toc151743214"/>
      <w:bookmarkStart w:id="906" w:name="_Toc151743679"/>
      <w:r w:rsidRPr="00F4442C">
        <w:rPr>
          <w:noProof/>
          <w:lang w:eastAsia="zh-CN"/>
        </w:rPr>
        <w:t>6.4</w:t>
      </w:r>
      <w:r w:rsidRPr="00F4442C">
        <w:t>.4</w:t>
      </w:r>
      <w:r w:rsidRPr="00F4442C">
        <w:tab/>
      </w:r>
      <w:bookmarkEnd w:id="869"/>
      <w:r w:rsidRPr="00F4442C">
        <w:t>Custom Operations without associated resources</w:t>
      </w:r>
      <w:bookmarkEnd w:id="870"/>
      <w:bookmarkEnd w:id="871"/>
      <w:bookmarkEnd w:id="872"/>
      <w:bookmarkEnd w:id="873"/>
      <w:bookmarkEnd w:id="874"/>
      <w:bookmarkEnd w:id="875"/>
      <w:bookmarkEnd w:id="905"/>
      <w:bookmarkEnd w:id="906"/>
    </w:p>
    <w:p w14:paraId="37FA4EC9" w14:textId="77777777" w:rsidR="00ED591F" w:rsidRPr="00F4442C" w:rsidRDefault="00ED591F" w:rsidP="00ED591F">
      <w:bookmarkStart w:id="907" w:name="_Toc96843432"/>
      <w:bookmarkStart w:id="908" w:name="_Toc96844407"/>
      <w:bookmarkStart w:id="909" w:name="_Toc100739980"/>
      <w:bookmarkStart w:id="910" w:name="_Toc129252553"/>
      <w:bookmarkStart w:id="911" w:name="_Toc144024258"/>
      <w:bookmarkStart w:id="912" w:name="_Toc144459690"/>
      <w:r w:rsidRPr="00F4442C">
        <w:t>There are no custom operations without associated resources defined for this API in this release of the specification.</w:t>
      </w:r>
    </w:p>
    <w:p w14:paraId="18AD4113" w14:textId="77777777" w:rsidR="00ED591F" w:rsidRPr="00F4442C" w:rsidRDefault="00ED591F" w:rsidP="00ED591F">
      <w:pPr>
        <w:pStyle w:val="31"/>
      </w:pPr>
      <w:bookmarkStart w:id="913" w:name="_Toc151743215"/>
      <w:bookmarkStart w:id="914" w:name="_Toc151743680"/>
      <w:r w:rsidRPr="00F4442C">
        <w:rPr>
          <w:noProof/>
          <w:lang w:eastAsia="zh-CN"/>
        </w:rPr>
        <w:t>6.4</w:t>
      </w:r>
      <w:r w:rsidRPr="00F4442C">
        <w:t>.5</w:t>
      </w:r>
      <w:r w:rsidRPr="00F4442C">
        <w:tab/>
        <w:t>Notifications</w:t>
      </w:r>
      <w:bookmarkEnd w:id="907"/>
      <w:bookmarkEnd w:id="908"/>
      <w:bookmarkEnd w:id="909"/>
      <w:bookmarkEnd w:id="910"/>
      <w:bookmarkEnd w:id="911"/>
      <w:bookmarkEnd w:id="912"/>
      <w:bookmarkEnd w:id="913"/>
      <w:bookmarkEnd w:id="914"/>
    </w:p>
    <w:p w14:paraId="49A63764" w14:textId="77777777" w:rsidR="00ED591F" w:rsidRPr="00F4442C" w:rsidRDefault="00ED591F" w:rsidP="00ED591F">
      <w:pPr>
        <w:pStyle w:val="41"/>
      </w:pPr>
      <w:bookmarkStart w:id="915" w:name="_Toc144024163"/>
      <w:bookmarkStart w:id="916" w:name="_Toc148176876"/>
      <w:bookmarkStart w:id="917" w:name="_Toc148358926"/>
      <w:bookmarkStart w:id="918" w:name="_Toc151743216"/>
      <w:bookmarkStart w:id="919" w:name="_Toc151743681"/>
      <w:bookmarkStart w:id="920" w:name="_Toc144024265"/>
      <w:bookmarkStart w:id="921" w:name="_Toc144459697"/>
      <w:bookmarkStart w:id="922" w:name="_Toc96843453"/>
      <w:bookmarkStart w:id="923" w:name="_Toc96844428"/>
      <w:bookmarkStart w:id="924" w:name="_Toc100740001"/>
      <w:bookmarkStart w:id="925" w:name="_Toc129252574"/>
      <w:r w:rsidRPr="00F4442C">
        <w:rPr>
          <w:noProof/>
          <w:lang w:eastAsia="zh-CN"/>
        </w:rPr>
        <w:t>6.4</w:t>
      </w:r>
      <w:r w:rsidRPr="00F4442C">
        <w:t>.5.1</w:t>
      </w:r>
      <w:r w:rsidRPr="00F4442C">
        <w:tab/>
        <w:t>General</w:t>
      </w:r>
      <w:bookmarkEnd w:id="915"/>
      <w:bookmarkEnd w:id="916"/>
      <w:bookmarkEnd w:id="917"/>
      <w:bookmarkEnd w:id="918"/>
      <w:bookmarkEnd w:id="919"/>
    </w:p>
    <w:p w14:paraId="08A7C7BB" w14:textId="77777777" w:rsidR="00ED591F" w:rsidRPr="00F4442C" w:rsidRDefault="00ED591F" w:rsidP="00ED591F">
      <w:pPr>
        <w:rPr>
          <w:noProof/>
        </w:rPr>
      </w:pPr>
      <w:r w:rsidRPr="00F4442C">
        <w:rPr>
          <w:noProof/>
        </w:rPr>
        <w:t>Notifications shall comply to clause 6.6 of 3GPP TS 29.549 </w:t>
      </w:r>
      <w:r w:rsidRPr="00F4442C">
        <w:t>[15]</w:t>
      </w:r>
      <w:r w:rsidRPr="00F4442C">
        <w:rPr>
          <w:noProof/>
        </w:rPr>
        <w:t>.</w:t>
      </w:r>
    </w:p>
    <w:p w14:paraId="27A60097" w14:textId="77777777" w:rsidR="00ED591F" w:rsidRPr="00F4442C" w:rsidRDefault="00ED591F" w:rsidP="00ED591F">
      <w:pPr>
        <w:pStyle w:val="TH"/>
      </w:pPr>
      <w:r w:rsidRPr="00F4442C">
        <w:t>Table </w:t>
      </w:r>
      <w:r w:rsidRPr="00F4442C">
        <w:rPr>
          <w:noProof/>
          <w:lang w:eastAsia="zh-CN"/>
        </w:rPr>
        <w:t>6.4</w:t>
      </w:r>
      <w:r w:rsidRPr="00F4442C">
        <w:t xml:space="preserve">.5.1-1: </w:t>
      </w:r>
      <w:proofErr w:type="gramStart"/>
      <w:r w:rsidRPr="00F4442C">
        <w:t>Notifications</w:t>
      </w:r>
      <w:proofErr w:type="gramEnd"/>
      <w:r w:rsidRPr="00F4442C">
        <w:t xml:space="preserve">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6"/>
        <w:gridCol w:w="2074"/>
        <w:gridCol w:w="1417"/>
        <w:gridCol w:w="4248"/>
      </w:tblGrid>
      <w:tr w:rsidR="00ED591F" w:rsidRPr="00F4442C" w14:paraId="60097E9F" w14:textId="77777777" w:rsidTr="002260CC">
        <w:trPr>
          <w:jc w:val="center"/>
        </w:trPr>
        <w:tc>
          <w:tcPr>
            <w:tcW w:w="979" w:type="pct"/>
            <w:shd w:val="clear" w:color="auto" w:fill="C0C0C0"/>
            <w:vAlign w:val="center"/>
            <w:hideMark/>
          </w:tcPr>
          <w:p w14:paraId="2671686A" w14:textId="77777777" w:rsidR="00ED591F" w:rsidRPr="00F4442C" w:rsidRDefault="00ED591F" w:rsidP="002260CC">
            <w:pPr>
              <w:pStyle w:val="TAH"/>
            </w:pPr>
            <w:r w:rsidRPr="00F4442C">
              <w:t>Notification</w:t>
            </w:r>
          </w:p>
        </w:tc>
        <w:tc>
          <w:tcPr>
            <w:tcW w:w="1077" w:type="pct"/>
            <w:shd w:val="clear" w:color="auto" w:fill="C0C0C0"/>
            <w:vAlign w:val="center"/>
            <w:hideMark/>
          </w:tcPr>
          <w:p w14:paraId="67BF6FE4" w14:textId="77777777" w:rsidR="00ED591F" w:rsidRPr="00F4442C" w:rsidRDefault="00ED591F" w:rsidP="002260CC">
            <w:pPr>
              <w:pStyle w:val="TAH"/>
            </w:pPr>
            <w:proofErr w:type="spellStart"/>
            <w:r w:rsidRPr="00F4442C">
              <w:t>Callback</w:t>
            </w:r>
            <w:proofErr w:type="spellEnd"/>
            <w:r w:rsidRPr="00F4442C">
              <w:t xml:space="preserve"> URI</w:t>
            </w:r>
          </w:p>
        </w:tc>
        <w:tc>
          <w:tcPr>
            <w:tcW w:w="736" w:type="pct"/>
            <w:shd w:val="clear" w:color="auto" w:fill="C0C0C0"/>
            <w:vAlign w:val="center"/>
            <w:hideMark/>
          </w:tcPr>
          <w:p w14:paraId="36345F50" w14:textId="77777777" w:rsidR="00ED591F" w:rsidRPr="00F4442C" w:rsidRDefault="00ED591F" w:rsidP="002260CC">
            <w:pPr>
              <w:pStyle w:val="TAH"/>
            </w:pPr>
            <w:r w:rsidRPr="00F4442C">
              <w:t>HTTP method or custom operation</w:t>
            </w:r>
          </w:p>
        </w:tc>
        <w:tc>
          <w:tcPr>
            <w:tcW w:w="2207" w:type="pct"/>
            <w:shd w:val="clear" w:color="auto" w:fill="C0C0C0"/>
            <w:vAlign w:val="center"/>
            <w:hideMark/>
          </w:tcPr>
          <w:p w14:paraId="12393F9B" w14:textId="77777777" w:rsidR="00ED591F" w:rsidRPr="00F4442C" w:rsidRDefault="00ED591F" w:rsidP="002260CC">
            <w:pPr>
              <w:pStyle w:val="TAH"/>
            </w:pPr>
            <w:r w:rsidRPr="00F4442C">
              <w:t>Description</w:t>
            </w:r>
          </w:p>
          <w:p w14:paraId="3949D1FC" w14:textId="77777777" w:rsidR="00ED591F" w:rsidRPr="00F4442C" w:rsidRDefault="00ED591F" w:rsidP="002260CC">
            <w:pPr>
              <w:pStyle w:val="TAH"/>
            </w:pPr>
            <w:r w:rsidRPr="00F4442C">
              <w:t>(</w:t>
            </w:r>
            <w:proofErr w:type="gramStart"/>
            <w:r w:rsidRPr="00F4442C">
              <w:t>service</w:t>
            </w:r>
            <w:proofErr w:type="gramEnd"/>
            <w:r w:rsidRPr="00F4442C">
              <w:t xml:space="preserve"> operation)</w:t>
            </w:r>
          </w:p>
        </w:tc>
      </w:tr>
      <w:tr w:rsidR="00ED591F" w:rsidRPr="00F4442C" w14:paraId="1364BE59" w14:textId="77777777" w:rsidTr="002260CC">
        <w:trPr>
          <w:jc w:val="center"/>
        </w:trPr>
        <w:tc>
          <w:tcPr>
            <w:tcW w:w="979" w:type="pct"/>
            <w:vAlign w:val="center"/>
          </w:tcPr>
          <w:p w14:paraId="674B7DF0" w14:textId="77777777" w:rsidR="00ED591F" w:rsidRPr="00F4442C" w:rsidRDefault="00ED591F" w:rsidP="002260CC">
            <w:pPr>
              <w:pStyle w:val="TAL"/>
              <w:rPr>
                <w:lang w:val="en-US"/>
              </w:rPr>
            </w:pPr>
            <w:r w:rsidRPr="00F4442C">
              <w:t>Policy Usage Notification</w:t>
            </w:r>
          </w:p>
        </w:tc>
        <w:tc>
          <w:tcPr>
            <w:tcW w:w="1077" w:type="pct"/>
            <w:vAlign w:val="center"/>
          </w:tcPr>
          <w:p w14:paraId="562B5AC5" w14:textId="77777777" w:rsidR="00ED591F" w:rsidRPr="00F4442C" w:rsidRDefault="00ED591F" w:rsidP="002260CC">
            <w:pPr>
              <w:pStyle w:val="TAL"/>
              <w:rPr>
                <w:lang w:val="en-US"/>
              </w:rPr>
            </w:pPr>
            <w:r w:rsidRPr="00F4442C">
              <w:t>{</w:t>
            </w:r>
            <w:proofErr w:type="spellStart"/>
            <w:r w:rsidRPr="00F4442C">
              <w:t>notifUri</w:t>
            </w:r>
            <w:proofErr w:type="spellEnd"/>
            <w:r w:rsidRPr="00F4442C">
              <w:t>}</w:t>
            </w:r>
          </w:p>
        </w:tc>
        <w:tc>
          <w:tcPr>
            <w:tcW w:w="736" w:type="pct"/>
            <w:vAlign w:val="center"/>
          </w:tcPr>
          <w:p w14:paraId="584617B3" w14:textId="77777777" w:rsidR="00ED591F" w:rsidRPr="00F4442C" w:rsidRDefault="00ED591F" w:rsidP="002260CC">
            <w:pPr>
              <w:pStyle w:val="TAC"/>
              <w:rPr>
                <w:lang w:val="fr-FR"/>
              </w:rPr>
            </w:pPr>
            <w:r w:rsidRPr="00F4442C">
              <w:rPr>
                <w:lang w:val="fr-FR"/>
              </w:rPr>
              <w:t>POST</w:t>
            </w:r>
          </w:p>
        </w:tc>
        <w:tc>
          <w:tcPr>
            <w:tcW w:w="2207" w:type="pct"/>
            <w:vAlign w:val="center"/>
          </w:tcPr>
          <w:p w14:paraId="14080998" w14:textId="77777777" w:rsidR="00ED591F" w:rsidRPr="00F4442C" w:rsidRDefault="00ED591F" w:rsidP="002260CC">
            <w:pPr>
              <w:pStyle w:val="TAL"/>
              <w:rPr>
                <w:lang w:val="en-US"/>
              </w:rPr>
            </w:pPr>
            <w:r w:rsidRPr="00F4442C">
              <w:rPr>
                <w:lang w:val="en-US"/>
              </w:rPr>
              <w:t>This service operation e</w:t>
            </w:r>
            <w:proofErr w:type="spellStart"/>
            <w:r w:rsidRPr="00F4442C">
              <w:t>nables</w:t>
            </w:r>
            <w:proofErr w:type="spellEnd"/>
            <w:r w:rsidRPr="00F4442C">
              <w:t xml:space="preserve"> a NSCE Server to notify a previously subscribed </w:t>
            </w:r>
            <w:r w:rsidRPr="00F4442C">
              <w:rPr>
                <w:noProof/>
                <w:lang w:eastAsia="zh-CN"/>
              </w:rPr>
              <w:t>service consumer</w:t>
            </w:r>
            <w:r w:rsidRPr="00F4442C">
              <w:t xml:space="preserve"> on</w:t>
            </w:r>
            <w:r w:rsidRPr="00F4442C">
              <w:rPr>
                <w:lang w:val="en-US"/>
              </w:rPr>
              <w:t xml:space="preserve"> </w:t>
            </w:r>
            <w:r w:rsidRPr="00F4442C">
              <w:t>Policy Usage event(s)</w:t>
            </w:r>
            <w:r w:rsidRPr="00F4442C">
              <w:rPr>
                <w:lang w:val="en-US"/>
              </w:rPr>
              <w:t>.</w:t>
            </w:r>
          </w:p>
        </w:tc>
      </w:tr>
    </w:tbl>
    <w:p w14:paraId="1AE723AB" w14:textId="77777777" w:rsidR="00ED591F" w:rsidRPr="00F4442C" w:rsidRDefault="00ED591F" w:rsidP="00ED591F">
      <w:pPr>
        <w:rPr>
          <w:noProof/>
        </w:rPr>
      </w:pPr>
    </w:p>
    <w:p w14:paraId="3050079A" w14:textId="77777777" w:rsidR="00ED591F" w:rsidRPr="00F4442C" w:rsidRDefault="00ED591F" w:rsidP="00ED591F">
      <w:pPr>
        <w:pStyle w:val="41"/>
      </w:pPr>
      <w:bookmarkStart w:id="926" w:name="_Toc151743217"/>
      <w:bookmarkStart w:id="927" w:name="_Toc151743682"/>
      <w:r w:rsidRPr="00F4442C">
        <w:rPr>
          <w:noProof/>
          <w:lang w:eastAsia="zh-CN"/>
        </w:rPr>
        <w:lastRenderedPageBreak/>
        <w:t>6.4</w:t>
      </w:r>
      <w:r w:rsidRPr="00F4442C">
        <w:t>.5.2</w:t>
      </w:r>
      <w:r w:rsidRPr="00F4442C">
        <w:tab/>
        <w:t>Policy Usage Notification</w:t>
      </w:r>
      <w:bookmarkEnd w:id="926"/>
      <w:bookmarkEnd w:id="927"/>
    </w:p>
    <w:p w14:paraId="0940666E" w14:textId="77777777" w:rsidR="00ED591F" w:rsidRPr="00F4442C" w:rsidRDefault="00ED591F" w:rsidP="00ED591F">
      <w:pPr>
        <w:pStyle w:val="51"/>
        <w:rPr>
          <w:noProof/>
        </w:rPr>
      </w:pPr>
      <w:bookmarkStart w:id="928" w:name="_Toc151743218"/>
      <w:bookmarkStart w:id="929" w:name="_Toc151743683"/>
      <w:r w:rsidRPr="00F4442C">
        <w:rPr>
          <w:noProof/>
          <w:lang w:eastAsia="zh-CN"/>
        </w:rPr>
        <w:t>6.4</w:t>
      </w:r>
      <w:r w:rsidRPr="00F4442C">
        <w:t>.5.2</w:t>
      </w:r>
      <w:r w:rsidRPr="00F4442C">
        <w:rPr>
          <w:noProof/>
        </w:rPr>
        <w:t>.1</w:t>
      </w:r>
      <w:r w:rsidRPr="00F4442C">
        <w:rPr>
          <w:noProof/>
        </w:rPr>
        <w:tab/>
        <w:t>Description</w:t>
      </w:r>
      <w:bookmarkEnd w:id="928"/>
      <w:bookmarkEnd w:id="929"/>
    </w:p>
    <w:p w14:paraId="06A64861" w14:textId="77777777" w:rsidR="00ED591F" w:rsidRPr="00F4442C" w:rsidRDefault="00ED591F" w:rsidP="00ED591F">
      <w:pPr>
        <w:rPr>
          <w:noProof/>
        </w:rPr>
      </w:pPr>
      <w:r w:rsidRPr="00F4442C">
        <w:rPr>
          <w:noProof/>
        </w:rPr>
        <w:t xml:space="preserve">The </w:t>
      </w:r>
      <w:r w:rsidRPr="00F4442C">
        <w:t>Policy Usage Notification</w:t>
      </w:r>
      <w:r w:rsidRPr="00F4442C">
        <w:rPr>
          <w:noProof/>
        </w:rPr>
        <w:t xml:space="preserve"> is used by the </w:t>
      </w:r>
      <w:r w:rsidRPr="00F4442C">
        <w:t>NSCE</w:t>
      </w:r>
      <w:r w:rsidRPr="00F4442C">
        <w:rPr>
          <w:noProof/>
        </w:rPr>
        <w:t xml:space="preserve"> Server to notify a previously subscribed service consumer on </w:t>
      </w:r>
      <w:r w:rsidRPr="00F4442C">
        <w:t>Policy Usage event(s)</w:t>
      </w:r>
      <w:r w:rsidRPr="00F4442C">
        <w:rPr>
          <w:noProof/>
        </w:rPr>
        <w:t>.</w:t>
      </w:r>
    </w:p>
    <w:p w14:paraId="3433707B" w14:textId="77777777" w:rsidR="00ED591F" w:rsidRPr="00F4442C" w:rsidRDefault="00ED591F" w:rsidP="00ED591F">
      <w:pPr>
        <w:pStyle w:val="51"/>
        <w:rPr>
          <w:noProof/>
        </w:rPr>
      </w:pPr>
      <w:bookmarkStart w:id="930" w:name="_Toc151743219"/>
      <w:bookmarkStart w:id="931" w:name="_Toc151743684"/>
      <w:r w:rsidRPr="00F4442C">
        <w:rPr>
          <w:noProof/>
          <w:lang w:eastAsia="zh-CN"/>
        </w:rPr>
        <w:t>6.4</w:t>
      </w:r>
      <w:r w:rsidRPr="00F4442C">
        <w:t>.5.2</w:t>
      </w:r>
      <w:r w:rsidRPr="00F4442C">
        <w:rPr>
          <w:noProof/>
        </w:rPr>
        <w:t>.2</w:t>
      </w:r>
      <w:r w:rsidRPr="00F4442C">
        <w:rPr>
          <w:noProof/>
        </w:rPr>
        <w:tab/>
        <w:t>Target URI</w:t>
      </w:r>
      <w:bookmarkEnd w:id="930"/>
      <w:bookmarkEnd w:id="931"/>
    </w:p>
    <w:p w14:paraId="346EDDD9" w14:textId="77777777" w:rsidR="00ED591F" w:rsidRPr="00F4442C" w:rsidRDefault="00ED591F" w:rsidP="00ED591F">
      <w:pPr>
        <w:rPr>
          <w:rFonts w:ascii="Arial" w:hAnsi="Arial" w:cs="Arial"/>
          <w:noProof/>
        </w:rPr>
      </w:pPr>
      <w:r w:rsidRPr="00F4442C">
        <w:t xml:space="preserve">The </w:t>
      </w:r>
      <w:proofErr w:type="spellStart"/>
      <w:r w:rsidRPr="00F4442C">
        <w:t>Callback</w:t>
      </w:r>
      <w:proofErr w:type="spellEnd"/>
      <w:r w:rsidRPr="00F4442C">
        <w:t xml:space="preserve"> URI </w:t>
      </w:r>
      <w:r w:rsidRPr="00F4442C">
        <w:rPr>
          <w:b/>
        </w:rPr>
        <w:t>"{</w:t>
      </w:r>
      <w:proofErr w:type="spellStart"/>
      <w:r w:rsidRPr="00F4442C">
        <w:rPr>
          <w:b/>
        </w:rPr>
        <w:t>notifUri</w:t>
      </w:r>
      <w:proofErr w:type="spellEnd"/>
      <w:r w:rsidRPr="00F4442C">
        <w:rPr>
          <w:b/>
        </w:rPr>
        <w:t>}"</w:t>
      </w:r>
      <w:r w:rsidRPr="00F4442C">
        <w:t xml:space="preserve"> shall be used with the </w:t>
      </w:r>
      <w:proofErr w:type="spellStart"/>
      <w:r w:rsidRPr="00F4442C">
        <w:t>callback</w:t>
      </w:r>
      <w:proofErr w:type="spellEnd"/>
      <w:r w:rsidRPr="00F4442C">
        <w:t xml:space="preserve"> URI variables defined in table </w:t>
      </w:r>
      <w:r w:rsidRPr="00F4442C">
        <w:rPr>
          <w:noProof/>
          <w:lang w:eastAsia="zh-CN"/>
        </w:rPr>
        <w:t>6.4</w:t>
      </w:r>
      <w:r w:rsidRPr="00F4442C">
        <w:t>.5.2.2-1.</w:t>
      </w:r>
    </w:p>
    <w:p w14:paraId="1C41AC65" w14:textId="77777777" w:rsidR="00ED591F" w:rsidRPr="00F4442C" w:rsidRDefault="00ED591F" w:rsidP="00ED591F">
      <w:pPr>
        <w:pStyle w:val="TH"/>
        <w:rPr>
          <w:rFonts w:cs="Arial"/>
          <w:noProof/>
        </w:rPr>
      </w:pPr>
      <w:r w:rsidRPr="00F4442C">
        <w:rPr>
          <w:noProof/>
        </w:rPr>
        <w:t>Table </w:t>
      </w:r>
      <w:r w:rsidRPr="00F4442C">
        <w:rPr>
          <w:noProof/>
          <w:lang w:eastAsia="zh-CN"/>
        </w:rPr>
        <w:t>6.4</w:t>
      </w:r>
      <w:r w:rsidRPr="00F4442C">
        <w:t>.5.2</w:t>
      </w:r>
      <w:r w:rsidRPr="00F4442C">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D591F" w:rsidRPr="00F4442C" w14:paraId="40FF9EBC" w14:textId="77777777" w:rsidTr="002260CC">
        <w:trPr>
          <w:jc w:val="center"/>
        </w:trPr>
        <w:tc>
          <w:tcPr>
            <w:tcW w:w="1924" w:type="dxa"/>
            <w:shd w:val="clear" w:color="auto" w:fill="C0C0C0"/>
            <w:vAlign w:val="center"/>
            <w:hideMark/>
          </w:tcPr>
          <w:p w14:paraId="1E7F5B03" w14:textId="77777777" w:rsidR="00ED591F" w:rsidRPr="00F4442C" w:rsidRDefault="00ED591F" w:rsidP="002260CC">
            <w:pPr>
              <w:pStyle w:val="TAH"/>
              <w:rPr>
                <w:noProof/>
              </w:rPr>
            </w:pPr>
            <w:r w:rsidRPr="00F4442C">
              <w:rPr>
                <w:noProof/>
              </w:rPr>
              <w:t>Name</w:t>
            </w:r>
          </w:p>
        </w:tc>
        <w:tc>
          <w:tcPr>
            <w:tcW w:w="7814" w:type="dxa"/>
            <w:shd w:val="clear" w:color="auto" w:fill="C0C0C0"/>
            <w:vAlign w:val="center"/>
            <w:hideMark/>
          </w:tcPr>
          <w:p w14:paraId="16D33E09" w14:textId="77777777" w:rsidR="00ED591F" w:rsidRPr="00F4442C" w:rsidRDefault="00ED591F" w:rsidP="002260CC">
            <w:pPr>
              <w:pStyle w:val="TAH"/>
              <w:rPr>
                <w:noProof/>
              </w:rPr>
            </w:pPr>
            <w:r w:rsidRPr="00F4442C">
              <w:rPr>
                <w:noProof/>
              </w:rPr>
              <w:t>Definition</w:t>
            </w:r>
          </w:p>
        </w:tc>
      </w:tr>
      <w:tr w:rsidR="00ED591F" w:rsidRPr="00F4442C" w14:paraId="3CEF71C6" w14:textId="77777777" w:rsidTr="002260CC">
        <w:trPr>
          <w:jc w:val="center"/>
        </w:trPr>
        <w:tc>
          <w:tcPr>
            <w:tcW w:w="1924" w:type="dxa"/>
            <w:hideMark/>
          </w:tcPr>
          <w:p w14:paraId="2979665E" w14:textId="77777777" w:rsidR="00ED591F" w:rsidRPr="00F4442C" w:rsidRDefault="00ED591F" w:rsidP="002260CC">
            <w:pPr>
              <w:pStyle w:val="TAL"/>
              <w:rPr>
                <w:noProof/>
              </w:rPr>
            </w:pPr>
            <w:r w:rsidRPr="00F4442C">
              <w:rPr>
                <w:noProof/>
              </w:rPr>
              <w:t>notifUri</w:t>
            </w:r>
          </w:p>
        </w:tc>
        <w:tc>
          <w:tcPr>
            <w:tcW w:w="7814" w:type="dxa"/>
            <w:vAlign w:val="center"/>
            <w:hideMark/>
          </w:tcPr>
          <w:p w14:paraId="3158F659" w14:textId="77777777" w:rsidR="00ED591F" w:rsidRPr="00F4442C" w:rsidRDefault="00ED591F" w:rsidP="002260CC">
            <w:pPr>
              <w:pStyle w:val="TAL"/>
              <w:rPr>
                <w:noProof/>
              </w:rPr>
            </w:pPr>
            <w:r w:rsidRPr="00F4442C">
              <w:rPr>
                <w:noProof/>
              </w:rPr>
              <w:t>Represents the callback URI encoded as a string formatted as a URI.</w:t>
            </w:r>
          </w:p>
        </w:tc>
      </w:tr>
    </w:tbl>
    <w:p w14:paraId="48EC90AC" w14:textId="77777777" w:rsidR="00ED591F" w:rsidRPr="00F4442C" w:rsidRDefault="00ED591F" w:rsidP="00ED591F">
      <w:pPr>
        <w:rPr>
          <w:noProof/>
        </w:rPr>
      </w:pPr>
    </w:p>
    <w:p w14:paraId="3676E4DC" w14:textId="77777777" w:rsidR="00ED591F" w:rsidRPr="00F4442C" w:rsidRDefault="00ED591F" w:rsidP="00ED591F">
      <w:pPr>
        <w:pStyle w:val="51"/>
        <w:rPr>
          <w:noProof/>
        </w:rPr>
      </w:pPr>
      <w:bookmarkStart w:id="932" w:name="_Toc151743220"/>
      <w:bookmarkStart w:id="933" w:name="_Toc151743685"/>
      <w:r w:rsidRPr="00F4442C">
        <w:rPr>
          <w:noProof/>
          <w:lang w:eastAsia="zh-CN"/>
        </w:rPr>
        <w:t>6.4</w:t>
      </w:r>
      <w:r w:rsidRPr="00F4442C">
        <w:t>.5.2</w:t>
      </w:r>
      <w:r w:rsidRPr="00F4442C">
        <w:rPr>
          <w:noProof/>
        </w:rPr>
        <w:t>.3</w:t>
      </w:r>
      <w:r w:rsidRPr="00F4442C">
        <w:rPr>
          <w:noProof/>
        </w:rPr>
        <w:tab/>
        <w:t>Standard Methods</w:t>
      </w:r>
      <w:bookmarkEnd w:id="932"/>
      <w:bookmarkEnd w:id="933"/>
    </w:p>
    <w:p w14:paraId="0A36A59D" w14:textId="77777777" w:rsidR="00ED591F" w:rsidRPr="00F4442C" w:rsidRDefault="00ED591F" w:rsidP="00ED591F">
      <w:pPr>
        <w:pStyle w:val="H6"/>
        <w:rPr>
          <w:noProof/>
        </w:rPr>
      </w:pPr>
      <w:r w:rsidRPr="00F4442C">
        <w:rPr>
          <w:noProof/>
          <w:lang w:eastAsia="zh-CN"/>
        </w:rPr>
        <w:t>6.4</w:t>
      </w:r>
      <w:r w:rsidRPr="00F4442C">
        <w:t>.5.2.3</w:t>
      </w:r>
      <w:r w:rsidRPr="00F4442C">
        <w:rPr>
          <w:noProof/>
        </w:rPr>
        <w:t>.1</w:t>
      </w:r>
      <w:r w:rsidRPr="00F4442C">
        <w:rPr>
          <w:noProof/>
        </w:rPr>
        <w:tab/>
        <w:t>POST</w:t>
      </w:r>
    </w:p>
    <w:p w14:paraId="6D7C3BC5" w14:textId="77777777" w:rsidR="00ED591F" w:rsidRPr="00F4442C" w:rsidRDefault="00ED591F" w:rsidP="00ED591F">
      <w:pPr>
        <w:rPr>
          <w:noProof/>
        </w:rPr>
      </w:pPr>
      <w:r w:rsidRPr="00F4442C">
        <w:rPr>
          <w:noProof/>
        </w:rPr>
        <w:t>This method shall support the request data structures specified in table </w:t>
      </w:r>
      <w:r w:rsidRPr="00F4442C">
        <w:rPr>
          <w:noProof/>
          <w:lang w:eastAsia="zh-CN"/>
        </w:rPr>
        <w:t>6.4</w:t>
      </w:r>
      <w:r w:rsidRPr="00F4442C">
        <w:t>.5.2</w:t>
      </w:r>
      <w:r w:rsidRPr="00F4442C">
        <w:rPr>
          <w:noProof/>
        </w:rPr>
        <w:t>.3.1-1 and the response data structures and response codes specified in table </w:t>
      </w:r>
      <w:r w:rsidRPr="00F4442C">
        <w:rPr>
          <w:noProof/>
          <w:lang w:eastAsia="zh-CN"/>
        </w:rPr>
        <w:t>6.4</w:t>
      </w:r>
      <w:r w:rsidRPr="00F4442C">
        <w:t>.5.2</w:t>
      </w:r>
      <w:r w:rsidRPr="00F4442C">
        <w:rPr>
          <w:noProof/>
        </w:rPr>
        <w:t>.3.1-2.</w:t>
      </w:r>
    </w:p>
    <w:p w14:paraId="520DD632" w14:textId="77777777" w:rsidR="00ED591F" w:rsidRPr="00F4442C" w:rsidRDefault="00ED591F" w:rsidP="00ED591F">
      <w:pPr>
        <w:pStyle w:val="TH"/>
        <w:rPr>
          <w:noProof/>
        </w:rPr>
      </w:pPr>
      <w:r w:rsidRPr="00F4442C">
        <w:rPr>
          <w:noProof/>
        </w:rPr>
        <w:t>Table </w:t>
      </w:r>
      <w:r w:rsidRPr="00F4442C">
        <w:rPr>
          <w:noProof/>
          <w:lang w:eastAsia="zh-CN"/>
        </w:rPr>
        <w:t>6.4</w:t>
      </w:r>
      <w:r w:rsidRPr="00F4442C">
        <w:t>.5.2</w:t>
      </w:r>
      <w:r w:rsidRPr="00F4442C">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ED591F" w:rsidRPr="00F4442C" w14:paraId="772144DA" w14:textId="77777777" w:rsidTr="002260CC">
        <w:trPr>
          <w:jc w:val="center"/>
        </w:trPr>
        <w:tc>
          <w:tcPr>
            <w:tcW w:w="1835" w:type="dxa"/>
            <w:shd w:val="clear" w:color="auto" w:fill="C0C0C0"/>
            <w:vAlign w:val="center"/>
            <w:hideMark/>
          </w:tcPr>
          <w:p w14:paraId="77DF3013" w14:textId="77777777" w:rsidR="00ED591F" w:rsidRPr="00F4442C" w:rsidRDefault="00ED591F" w:rsidP="002260CC">
            <w:pPr>
              <w:pStyle w:val="TAH"/>
              <w:rPr>
                <w:noProof/>
              </w:rPr>
            </w:pPr>
            <w:r w:rsidRPr="00F4442C">
              <w:rPr>
                <w:noProof/>
              </w:rPr>
              <w:t>Data type</w:t>
            </w:r>
          </w:p>
        </w:tc>
        <w:tc>
          <w:tcPr>
            <w:tcW w:w="425" w:type="dxa"/>
            <w:shd w:val="clear" w:color="auto" w:fill="C0C0C0"/>
            <w:vAlign w:val="center"/>
            <w:hideMark/>
          </w:tcPr>
          <w:p w14:paraId="48444908" w14:textId="77777777" w:rsidR="00ED591F" w:rsidRPr="00F4442C" w:rsidRDefault="00ED591F" w:rsidP="002260CC">
            <w:pPr>
              <w:pStyle w:val="TAH"/>
              <w:rPr>
                <w:noProof/>
              </w:rPr>
            </w:pPr>
            <w:r w:rsidRPr="00F4442C">
              <w:rPr>
                <w:noProof/>
              </w:rPr>
              <w:t>P</w:t>
            </w:r>
          </w:p>
        </w:tc>
        <w:tc>
          <w:tcPr>
            <w:tcW w:w="1276" w:type="dxa"/>
            <w:shd w:val="clear" w:color="auto" w:fill="C0C0C0"/>
            <w:vAlign w:val="center"/>
            <w:hideMark/>
          </w:tcPr>
          <w:p w14:paraId="7EB282C2" w14:textId="77777777" w:rsidR="00ED591F" w:rsidRPr="00F4442C" w:rsidRDefault="00ED591F" w:rsidP="002260CC">
            <w:pPr>
              <w:pStyle w:val="TAH"/>
              <w:rPr>
                <w:noProof/>
              </w:rPr>
            </w:pPr>
            <w:r w:rsidRPr="00F4442C">
              <w:rPr>
                <w:noProof/>
              </w:rPr>
              <w:t>Cardinality</w:t>
            </w:r>
          </w:p>
        </w:tc>
        <w:tc>
          <w:tcPr>
            <w:tcW w:w="6143" w:type="dxa"/>
            <w:shd w:val="clear" w:color="auto" w:fill="C0C0C0"/>
            <w:vAlign w:val="center"/>
            <w:hideMark/>
          </w:tcPr>
          <w:p w14:paraId="214F37ED" w14:textId="77777777" w:rsidR="00ED591F" w:rsidRPr="00F4442C" w:rsidRDefault="00ED591F" w:rsidP="002260CC">
            <w:pPr>
              <w:pStyle w:val="TAH"/>
              <w:rPr>
                <w:noProof/>
              </w:rPr>
            </w:pPr>
            <w:r w:rsidRPr="00F4442C">
              <w:rPr>
                <w:noProof/>
              </w:rPr>
              <w:t>Description</w:t>
            </w:r>
          </w:p>
        </w:tc>
      </w:tr>
      <w:tr w:rsidR="00ED591F" w:rsidRPr="00F4442C" w14:paraId="433620AC" w14:textId="77777777" w:rsidTr="002260CC">
        <w:trPr>
          <w:jc w:val="center"/>
        </w:trPr>
        <w:tc>
          <w:tcPr>
            <w:tcW w:w="1835" w:type="dxa"/>
            <w:vAlign w:val="center"/>
            <w:hideMark/>
          </w:tcPr>
          <w:p w14:paraId="525B6385" w14:textId="77777777" w:rsidR="00ED591F" w:rsidRPr="00F4442C" w:rsidRDefault="00ED591F" w:rsidP="002260CC">
            <w:pPr>
              <w:pStyle w:val="TAL"/>
              <w:rPr>
                <w:noProof/>
              </w:rPr>
            </w:pPr>
            <w:proofErr w:type="spellStart"/>
            <w:r w:rsidRPr="00F4442C">
              <w:t>PolUsageNotif</w:t>
            </w:r>
            <w:proofErr w:type="spellEnd"/>
          </w:p>
        </w:tc>
        <w:tc>
          <w:tcPr>
            <w:tcW w:w="425" w:type="dxa"/>
            <w:vAlign w:val="center"/>
            <w:hideMark/>
          </w:tcPr>
          <w:p w14:paraId="1705B6C4" w14:textId="77777777" w:rsidR="00ED591F" w:rsidRPr="00F4442C" w:rsidRDefault="00ED591F" w:rsidP="002260CC">
            <w:pPr>
              <w:pStyle w:val="TAC"/>
              <w:rPr>
                <w:noProof/>
              </w:rPr>
            </w:pPr>
            <w:r w:rsidRPr="00F4442C">
              <w:t>M</w:t>
            </w:r>
          </w:p>
        </w:tc>
        <w:tc>
          <w:tcPr>
            <w:tcW w:w="1276" w:type="dxa"/>
            <w:vAlign w:val="center"/>
            <w:hideMark/>
          </w:tcPr>
          <w:p w14:paraId="514141B0" w14:textId="77777777" w:rsidR="00ED591F" w:rsidRPr="00F4442C" w:rsidRDefault="00ED591F" w:rsidP="002260CC">
            <w:pPr>
              <w:pStyle w:val="TAC"/>
              <w:rPr>
                <w:noProof/>
              </w:rPr>
            </w:pPr>
            <w:r w:rsidRPr="00F4442C">
              <w:t>1</w:t>
            </w:r>
          </w:p>
        </w:tc>
        <w:tc>
          <w:tcPr>
            <w:tcW w:w="6143" w:type="dxa"/>
            <w:vAlign w:val="center"/>
            <w:hideMark/>
          </w:tcPr>
          <w:p w14:paraId="4F81D786" w14:textId="77777777" w:rsidR="00ED591F" w:rsidRPr="00F4442C" w:rsidRDefault="00ED591F" w:rsidP="002260CC">
            <w:pPr>
              <w:pStyle w:val="TAL"/>
              <w:rPr>
                <w:noProof/>
              </w:rPr>
            </w:pPr>
            <w:r w:rsidRPr="00F4442C">
              <w:t>Represents the Policy Usage Notification.</w:t>
            </w:r>
          </w:p>
        </w:tc>
      </w:tr>
    </w:tbl>
    <w:p w14:paraId="0E903D08" w14:textId="77777777" w:rsidR="00ED591F" w:rsidRPr="00F4442C" w:rsidRDefault="00ED591F" w:rsidP="00ED591F">
      <w:pPr>
        <w:rPr>
          <w:noProof/>
        </w:rPr>
      </w:pPr>
    </w:p>
    <w:p w14:paraId="4E820784" w14:textId="77777777" w:rsidR="00ED591F" w:rsidRPr="00F4442C" w:rsidRDefault="00ED591F" w:rsidP="00ED591F">
      <w:pPr>
        <w:pStyle w:val="TH"/>
        <w:rPr>
          <w:noProof/>
        </w:rPr>
      </w:pPr>
      <w:r w:rsidRPr="00F4442C">
        <w:rPr>
          <w:noProof/>
        </w:rPr>
        <w:t>Table </w:t>
      </w:r>
      <w:r w:rsidRPr="00F4442C">
        <w:rPr>
          <w:noProof/>
          <w:lang w:eastAsia="zh-CN"/>
        </w:rPr>
        <w:t>6.4</w:t>
      </w:r>
      <w:r w:rsidRPr="00F4442C">
        <w:t>.5.2</w:t>
      </w:r>
      <w:r w:rsidRPr="00F4442C">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ED591F" w:rsidRPr="00F4442C" w14:paraId="1D6D589A" w14:textId="77777777" w:rsidTr="002260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6721DA" w14:textId="77777777" w:rsidR="00ED591F" w:rsidRPr="00F4442C" w:rsidRDefault="00ED591F" w:rsidP="002260CC">
            <w:pPr>
              <w:pStyle w:val="TAH"/>
              <w:rPr>
                <w:noProof/>
              </w:rPr>
            </w:pPr>
            <w:r w:rsidRPr="00F4442C">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8A8C4D" w14:textId="77777777" w:rsidR="00ED591F" w:rsidRPr="00F4442C" w:rsidRDefault="00ED591F" w:rsidP="002260CC">
            <w:pPr>
              <w:pStyle w:val="TAH"/>
              <w:rPr>
                <w:noProof/>
              </w:rPr>
            </w:pPr>
            <w:r w:rsidRPr="00F4442C">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353339" w14:textId="77777777" w:rsidR="00ED591F" w:rsidRPr="00F4442C" w:rsidRDefault="00ED591F" w:rsidP="002260CC">
            <w:pPr>
              <w:pStyle w:val="TAH"/>
              <w:rPr>
                <w:noProof/>
              </w:rPr>
            </w:pPr>
            <w:r w:rsidRPr="00F4442C">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FAF5F7" w14:textId="77777777" w:rsidR="00ED591F" w:rsidRPr="00F4442C" w:rsidRDefault="00ED591F" w:rsidP="002260CC">
            <w:pPr>
              <w:pStyle w:val="TAH"/>
              <w:rPr>
                <w:noProof/>
              </w:rPr>
            </w:pPr>
            <w:r w:rsidRPr="00F4442C">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BAB98E" w14:textId="77777777" w:rsidR="00ED591F" w:rsidRPr="00F4442C" w:rsidRDefault="00ED591F" w:rsidP="002260CC">
            <w:pPr>
              <w:pStyle w:val="TAH"/>
              <w:rPr>
                <w:noProof/>
              </w:rPr>
            </w:pPr>
            <w:r w:rsidRPr="00F4442C">
              <w:rPr>
                <w:noProof/>
              </w:rPr>
              <w:t>Description</w:t>
            </w:r>
          </w:p>
        </w:tc>
      </w:tr>
      <w:tr w:rsidR="00ED591F" w:rsidRPr="00F4442C" w14:paraId="15B3CD5F" w14:textId="77777777" w:rsidTr="002260CC">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06ECC186" w14:textId="77777777" w:rsidR="00ED591F" w:rsidRPr="00F4442C" w:rsidRDefault="00ED591F" w:rsidP="002260CC">
            <w:pPr>
              <w:pStyle w:val="TAL"/>
              <w:rPr>
                <w:noProof/>
              </w:rPr>
            </w:pPr>
            <w:r w:rsidRPr="00F4442C">
              <w:t>n/a</w:t>
            </w:r>
          </w:p>
        </w:tc>
        <w:tc>
          <w:tcPr>
            <w:tcW w:w="425" w:type="dxa"/>
            <w:tcBorders>
              <w:top w:val="single" w:sz="6" w:space="0" w:color="auto"/>
              <w:left w:val="single" w:sz="6" w:space="0" w:color="auto"/>
              <w:bottom w:val="single" w:sz="6" w:space="0" w:color="auto"/>
              <w:right w:val="single" w:sz="6" w:space="0" w:color="auto"/>
            </w:tcBorders>
            <w:vAlign w:val="center"/>
          </w:tcPr>
          <w:p w14:paraId="43C8E049" w14:textId="77777777" w:rsidR="00ED591F" w:rsidRPr="00F4442C" w:rsidRDefault="00ED591F" w:rsidP="002260CC">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0C51299D" w14:textId="77777777" w:rsidR="00ED591F" w:rsidRPr="00F4442C" w:rsidRDefault="00ED591F" w:rsidP="002260CC">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0B61E64" w14:textId="77777777" w:rsidR="00ED591F" w:rsidRPr="00F4442C" w:rsidRDefault="00ED591F" w:rsidP="002260CC">
            <w:pPr>
              <w:pStyle w:val="TAL"/>
              <w:rPr>
                <w:noProof/>
              </w:rPr>
            </w:pPr>
            <w:r w:rsidRPr="00F4442C">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05B89835" w14:textId="77777777" w:rsidR="00ED591F" w:rsidRPr="00F4442C" w:rsidRDefault="00ED591F" w:rsidP="002260CC">
            <w:pPr>
              <w:pStyle w:val="TAL"/>
              <w:rPr>
                <w:noProof/>
              </w:rPr>
            </w:pPr>
            <w:r w:rsidRPr="00F4442C">
              <w:t>Successful case. The Policy Usage Notification is successfully received.</w:t>
            </w:r>
          </w:p>
        </w:tc>
      </w:tr>
      <w:tr w:rsidR="00ED591F" w:rsidRPr="00F4442C" w14:paraId="55D80E47" w14:textId="77777777" w:rsidTr="002260CC">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2DDA7E1E" w14:textId="77777777" w:rsidR="00ED591F" w:rsidRPr="00F4442C" w:rsidRDefault="00ED591F" w:rsidP="002260CC">
            <w:pPr>
              <w:pStyle w:val="TAL"/>
            </w:pPr>
            <w:r w:rsidRPr="00F4442C">
              <w:t>n/a</w:t>
            </w:r>
          </w:p>
        </w:tc>
        <w:tc>
          <w:tcPr>
            <w:tcW w:w="425" w:type="dxa"/>
            <w:vAlign w:val="center"/>
          </w:tcPr>
          <w:p w14:paraId="32251F1D" w14:textId="77777777" w:rsidR="00ED591F" w:rsidRPr="00F4442C" w:rsidRDefault="00ED591F" w:rsidP="002260CC">
            <w:pPr>
              <w:pStyle w:val="TAC"/>
            </w:pPr>
          </w:p>
        </w:tc>
        <w:tc>
          <w:tcPr>
            <w:tcW w:w="1276" w:type="dxa"/>
            <w:vAlign w:val="center"/>
          </w:tcPr>
          <w:p w14:paraId="552769AF" w14:textId="77777777" w:rsidR="00ED591F" w:rsidRPr="00F4442C" w:rsidRDefault="00ED591F" w:rsidP="002260CC">
            <w:pPr>
              <w:pStyle w:val="TAC"/>
            </w:pPr>
          </w:p>
        </w:tc>
        <w:tc>
          <w:tcPr>
            <w:tcW w:w="1842" w:type="dxa"/>
            <w:vAlign w:val="center"/>
          </w:tcPr>
          <w:p w14:paraId="640E49B8" w14:textId="77777777" w:rsidR="00ED591F" w:rsidRPr="00F4442C" w:rsidRDefault="00ED591F" w:rsidP="002260CC">
            <w:pPr>
              <w:pStyle w:val="TAL"/>
            </w:pPr>
            <w:r w:rsidRPr="00F4442C">
              <w:t>307 Temporary Redirect</w:t>
            </w:r>
          </w:p>
        </w:tc>
        <w:tc>
          <w:tcPr>
            <w:tcW w:w="4592" w:type="dxa"/>
            <w:vAlign w:val="center"/>
          </w:tcPr>
          <w:p w14:paraId="132F0E4F" w14:textId="77777777" w:rsidR="00ED591F" w:rsidRPr="00F4442C" w:rsidRDefault="00ED591F" w:rsidP="002260CC">
            <w:pPr>
              <w:pStyle w:val="TAL"/>
            </w:pPr>
            <w:r w:rsidRPr="00F4442C">
              <w:t>Temporary redirection.</w:t>
            </w:r>
          </w:p>
          <w:p w14:paraId="0F44A6D9" w14:textId="77777777" w:rsidR="00ED591F" w:rsidRPr="00F4442C" w:rsidRDefault="00ED591F" w:rsidP="002260CC">
            <w:pPr>
              <w:pStyle w:val="TAL"/>
            </w:pPr>
          </w:p>
          <w:p w14:paraId="57C18482" w14:textId="77777777" w:rsidR="00ED591F" w:rsidRPr="00F4442C" w:rsidRDefault="00ED591F" w:rsidP="002260CC">
            <w:pPr>
              <w:pStyle w:val="TAL"/>
            </w:pPr>
            <w:r w:rsidRPr="00F4442C">
              <w:t>The response shall include a Location header field containing an alternative URI representing the end point of an alternative service consumer where the notification should be sent.</w:t>
            </w:r>
          </w:p>
          <w:p w14:paraId="3605597A" w14:textId="77777777" w:rsidR="00ED591F" w:rsidRPr="00F4442C" w:rsidRDefault="00ED591F" w:rsidP="002260CC">
            <w:pPr>
              <w:pStyle w:val="TAL"/>
            </w:pPr>
          </w:p>
          <w:p w14:paraId="06466687" w14:textId="77777777" w:rsidR="00ED591F" w:rsidRPr="00F4442C" w:rsidRDefault="00ED591F" w:rsidP="002260CC">
            <w:pPr>
              <w:pStyle w:val="TAL"/>
            </w:pPr>
            <w:r w:rsidRPr="00F4442C">
              <w:t>Redirection handling is described in clause 5.2.10 of 3GPP TS 29.122 [3].</w:t>
            </w:r>
          </w:p>
        </w:tc>
      </w:tr>
      <w:tr w:rsidR="00ED591F" w:rsidRPr="00F4442C" w14:paraId="636D82D7" w14:textId="77777777" w:rsidTr="002260CC">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5CA88D56" w14:textId="77777777" w:rsidR="00ED591F" w:rsidRPr="00F4442C" w:rsidRDefault="00ED591F" w:rsidP="002260CC">
            <w:pPr>
              <w:pStyle w:val="TAL"/>
            </w:pPr>
            <w:r w:rsidRPr="00F4442C">
              <w:t>n/a</w:t>
            </w:r>
          </w:p>
        </w:tc>
        <w:tc>
          <w:tcPr>
            <w:tcW w:w="425" w:type="dxa"/>
            <w:vAlign w:val="center"/>
          </w:tcPr>
          <w:p w14:paraId="49430A63" w14:textId="77777777" w:rsidR="00ED591F" w:rsidRPr="00F4442C" w:rsidRDefault="00ED591F" w:rsidP="002260CC">
            <w:pPr>
              <w:pStyle w:val="TAC"/>
            </w:pPr>
          </w:p>
        </w:tc>
        <w:tc>
          <w:tcPr>
            <w:tcW w:w="1276" w:type="dxa"/>
            <w:vAlign w:val="center"/>
          </w:tcPr>
          <w:p w14:paraId="2BF25241" w14:textId="77777777" w:rsidR="00ED591F" w:rsidRPr="00F4442C" w:rsidRDefault="00ED591F" w:rsidP="002260CC">
            <w:pPr>
              <w:pStyle w:val="TAC"/>
            </w:pPr>
          </w:p>
        </w:tc>
        <w:tc>
          <w:tcPr>
            <w:tcW w:w="1842" w:type="dxa"/>
            <w:vAlign w:val="center"/>
          </w:tcPr>
          <w:p w14:paraId="0A4A5CBC" w14:textId="77777777" w:rsidR="00ED591F" w:rsidRPr="00F4442C" w:rsidRDefault="00ED591F" w:rsidP="002260CC">
            <w:pPr>
              <w:pStyle w:val="TAL"/>
            </w:pPr>
            <w:r w:rsidRPr="00F4442C">
              <w:t>308 Permanent Redirect</w:t>
            </w:r>
          </w:p>
        </w:tc>
        <w:tc>
          <w:tcPr>
            <w:tcW w:w="4592" w:type="dxa"/>
            <w:vAlign w:val="center"/>
          </w:tcPr>
          <w:p w14:paraId="61D458F5" w14:textId="77777777" w:rsidR="00ED591F" w:rsidRPr="00F4442C" w:rsidRDefault="00ED591F" w:rsidP="002260CC">
            <w:pPr>
              <w:pStyle w:val="TAL"/>
            </w:pPr>
            <w:r w:rsidRPr="00F4442C">
              <w:t>Permanent redirection.</w:t>
            </w:r>
          </w:p>
          <w:p w14:paraId="2A65A5D8" w14:textId="77777777" w:rsidR="00ED591F" w:rsidRPr="00F4442C" w:rsidRDefault="00ED591F" w:rsidP="002260CC">
            <w:pPr>
              <w:pStyle w:val="TAL"/>
            </w:pPr>
          </w:p>
          <w:p w14:paraId="18980618" w14:textId="77777777" w:rsidR="00ED591F" w:rsidRPr="00F4442C" w:rsidRDefault="00ED591F" w:rsidP="002260CC">
            <w:pPr>
              <w:pStyle w:val="TAL"/>
            </w:pPr>
            <w:r w:rsidRPr="00F4442C">
              <w:t>The response shall include a Location header field containing an alternative URI representing the end point of an alternative service consumer where the notification should be sent.</w:t>
            </w:r>
          </w:p>
          <w:p w14:paraId="1B2E8A28" w14:textId="77777777" w:rsidR="00ED591F" w:rsidRPr="00F4442C" w:rsidRDefault="00ED591F" w:rsidP="002260CC">
            <w:pPr>
              <w:pStyle w:val="TAL"/>
            </w:pPr>
          </w:p>
          <w:p w14:paraId="6376E64A" w14:textId="77777777" w:rsidR="00ED591F" w:rsidRPr="00F4442C" w:rsidRDefault="00ED591F" w:rsidP="002260CC">
            <w:pPr>
              <w:pStyle w:val="TAL"/>
            </w:pPr>
            <w:r w:rsidRPr="00F4442C">
              <w:t>Redirection handling is described in clause 5.2.10 of 3GPP TS 29.122 [3].</w:t>
            </w:r>
          </w:p>
        </w:tc>
      </w:tr>
      <w:tr w:rsidR="00ED591F" w:rsidRPr="00F4442C" w14:paraId="1783611E" w14:textId="77777777" w:rsidTr="002260CC">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B4169C3" w14:textId="77777777" w:rsidR="00ED591F" w:rsidRPr="00F4442C" w:rsidRDefault="00ED591F" w:rsidP="002260CC">
            <w:pPr>
              <w:pStyle w:val="TAN"/>
              <w:rPr>
                <w:noProof/>
              </w:rPr>
            </w:pPr>
            <w:r w:rsidRPr="00F4442C">
              <w:t>NOTE:</w:t>
            </w:r>
            <w:r w:rsidRPr="00F4442C">
              <w:rPr>
                <w:noProof/>
              </w:rPr>
              <w:tab/>
              <w:t xml:space="preserve">The mandatory </w:t>
            </w:r>
            <w:r w:rsidRPr="00F4442C">
              <w:t>HTTP error status codes for the HTTP POST method listed in table 5.2.6-1 of 3GPP TS 29.122 [2] also apply.</w:t>
            </w:r>
          </w:p>
        </w:tc>
      </w:tr>
    </w:tbl>
    <w:p w14:paraId="2631785E" w14:textId="77777777" w:rsidR="00ED591F" w:rsidRPr="00F4442C" w:rsidRDefault="00ED591F" w:rsidP="00ED591F">
      <w:pPr>
        <w:rPr>
          <w:noProof/>
        </w:rPr>
      </w:pPr>
    </w:p>
    <w:p w14:paraId="52E37807" w14:textId="77777777" w:rsidR="00ED591F" w:rsidRPr="00F4442C" w:rsidRDefault="00ED591F" w:rsidP="00ED591F">
      <w:pPr>
        <w:pStyle w:val="TH"/>
      </w:pPr>
      <w:r w:rsidRPr="00F4442C">
        <w:lastRenderedPageBreak/>
        <w:t>Table </w:t>
      </w:r>
      <w:r w:rsidRPr="00F4442C">
        <w:rPr>
          <w:noProof/>
          <w:lang w:eastAsia="zh-CN"/>
        </w:rPr>
        <w:t>6.4</w:t>
      </w:r>
      <w:r w:rsidRPr="00F4442C">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591F" w:rsidRPr="00F4442C" w14:paraId="7CB5FF0D" w14:textId="77777777" w:rsidTr="002260CC">
        <w:trPr>
          <w:jc w:val="center"/>
        </w:trPr>
        <w:tc>
          <w:tcPr>
            <w:tcW w:w="825" w:type="pct"/>
            <w:shd w:val="clear" w:color="auto" w:fill="C0C0C0"/>
          </w:tcPr>
          <w:p w14:paraId="7B808220" w14:textId="77777777" w:rsidR="00ED591F" w:rsidRPr="00F4442C" w:rsidRDefault="00ED591F" w:rsidP="002260CC">
            <w:pPr>
              <w:pStyle w:val="TAH"/>
            </w:pPr>
            <w:r w:rsidRPr="00F4442C">
              <w:t>Name</w:t>
            </w:r>
          </w:p>
        </w:tc>
        <w:tc>
          <w:tcPr>
            <w:tcW w:w="732" w:type="pct"/>
            <w:shd w:val="clear" w:color="auto" w:fill="C0C0C0"/>
          </w:tcPr>
          <w:p w14:paraId="0C0D00D0" w14:textId="77777777" w:rsidR="00ED591F" w:rsidRPr="00F4442C" w:rsidRDefault="00ED591F" w:rsidP="002260CC">
            <w:pPr>
              <w:pStyle w:val="TAH"/>
            </w:pPr>
            <w:r w:rsidRPr="00F4442C">
              <w:t>Data type</w:t>
            </w:r>
          </w:p>
        </w:tc>
        <w:tc>
          <w:tcPr>
            <w:tcW w:w="217" w:type="pct"/>
            <w:shd w:val="clear" w:color="auto" w:fill="C0C0C0"/>
          </w:tcPr>
          <w:p w14:paraId="69E4D05A" w14:textId="77777777" w:rsidR="00ED591F" w:rsidRPr="00F4442C" w:rsidRDefault="00ED591F" w:rsidP="002260CC">
            <w:pPr>
              <w:pStyle w:val="TAH"/>
            </w:pPr>
            <w:r w:rsidRPr="00F4442C">
              <w:t>P</w:t>
            </w:r>
          </w:p>
        </w:tc>
        <w:tc>
          <w:tcPr>
            <w:tcW w:w="581" w:type="pct"/>
            <w:shd w:val="clear" w:color="auto" w:fill="C0C0C0"/>
          </w:tcPr>
          <w:p w14:paraId="0A19EDA8" w14:textId="77777777" w:rsidR="00ED591F" w:rsidRPr="00F4442C" w:rsidRDefault="00ED591F" w:rsidP="002260CC">
            <w:pPr>
              <w:pStyle w:val="TAH"/>
            </w:pPr>
            <w:r w:rsidRPr="00F4442C">
              <w:t>Cardinality</w:t>
            </w:r>
          </w:p>
        </w:tc>
        <w:tc>
          <w:tcPr>
            <w:tcW w:w="2645" w:type="pct"/>
            <w:shd w:val="clear" w:color="auto" w:fill="C0C0C0"/>
            <w:vAlign w:val="center"/>
          </w:tcPr>
          <w:p w14:paraId="1FBEFB28" w14:textId="77777777" w:rsidR="00ED591F" w:rsidRPr="00F4442C" w:rsidRDefault="00ED591F" w:rsidP="002260CC">
            <w:pPr>
              <w:pStyle w:val="TAH"/>
            </w:pPr>
            <w:r w:rsidRPr="00F4442C">
              <w:t>Description</w:t>
            </w:r>
          </w:p>
        </w:tc>
      </w:tr>
      <w:tr w:rsidR="00ED591F" w:rsidRPr="00F4442C" w14:paraId="73DFC6F2" w14:textId="77777777" w:rsidTr="002260CC">
        <w:trPr>
          <w:jc w:val="center"/>
        </w:trPr>
        <w:tc>
          <w:tcPr>
            <w:tcW w:w="825" w:type="pct"/>
            <w:shd w:val="clear" w:color="auto" w:fill="auto"/>
            <w:vAlign w:val="center"/>
          </w:tcPr>
          <w:p w14:paraId="6D068789" w14:textId="77777777" w:rsidR="00ED591F" w:rsidRPr="00F4442C" w:rsidRDefault="00ED591F" w:rsidP="002260CC">
            <w:pPr>
              <w:pStyle w:val="TAL"/>
            </w:pPr>
            <w:r w:rsidRPr="00F4442C">
              <w:t>Location</w:t>
            </w:r>
          </w:p>
        </w:tc>
        <w:tc>
          <w:tcPr>
            <w:tcW w:w="732" w:type="pct"/>
            <w:vAlign w:val="center"/>
          </w:tcPr>
          <w:p w14:paraId="2E8A8FAD" w14:textId="77777777" w:rsidR="00ED591F" w:rsidRPr="00F4442C" w:rsidRDefault="00ED591F" w:rsidP="002260CC">
            <w:pPr>
              <w:pStyle w:val="TAL"/>
            </w:pPr>
            <w:r w:rsidRPr="00F4442C">
              <w:t>string</w:t>
            </w:r>
          </w:p>
        </w:tc>
        <w:tc>
          <w:tcPr>
            <w:tcW w:w="217" w:type="pct"/>
            <w:vAlign w:val="center"/>
          </w:tcPr>
          <w:p w14:paraId="14B6B1E6" w14:textId="77777777" w:rsidR="00ED591F" w:rsidRPr="00F4442C" w:rsidRDefault="00ED591F" w:rsidP="002260CC">
            <w:pPr>
              <w:pStyle w:val="TAC"/>
            </w:pPr>
            <w:r w:rsidRPr="00F4442C">
              <w:t>M</w:t>
            </w:r>
          </w:p>
        </w:tc>
        <w:tc>
          <w:tcPr>
            <w:tcW w:w="581" w:type="pct"/>
            <w:vAlign w:val="center"/>
          </w:tcPr>
          <w:p w14:paraId="3FD3740F" w14:textId="77777777" w:rsidR="00ED591F" w:rsidRPr="00F4442C" w:rsidRDefault="00ED591F" w:rsidP="002260CC">
            <w:pPr>
              <w:pStyle w:val="TAC"/>
            </w:pPr>
            <w:r w:rsidRPr="00F4442C">
              <w:t>1</w:t>
            </w:r>
          </w:p>
        </w:tc>
        <w:tc>
          <w:tcPr>
            <w:tcW w:w="2645" w:type="pct"/>
            <w:shd w:val="clear" w:color="auto" w:fill="auto"/>
            <w:vAlign w:val="center"/>
          </w:tcPr>
          <w:p w14:paraId="2E18436F" w14:textId="77777777" w:rsidR="00ED591F" w:rsidRPr="00F4442C" w:rsidRDefault="00ED591F" w:rsidP="002260CC">
            <w:pPr>
              <w:pStyle w:val="TAL"/>
            </w:pPr>
            <w:r w:rsidRPr="00F4442C">
              <w:t>Contains an alternative URI representing the end point of an alternative service consumer towards which the notification should be redirected.</w:t>
            </w:r>
          </w:p>
        </w:tc>
      </w:tr>
    </w:tbl>
    <w:p w14:paraId="6AE03902" w14:textId="77777777" w:rsidR="00ED591F" w:rsidRPr="00F4442C" w:rsidRDefault="00ED591F" w:rsidP="00ED591F"/>
    <w:p w14:paraId="36F7EEC0" w14:textId="77777777" w:rsidR="00ED591F" w:rsidRPr="00F4442C" w:rsidRDefault="00ED591F" w:rsidP="00ED591F">
      <w:pPr>
        <w:pStyle w:val="TH"/>
      </w:pPr>
      <w:r w:rsidRPr="00F4442C">
        <w:t>Table </w:t>
      </w:r>
      <w:r w:rsidRPr="00F4442C">
        <w:rPr>
          <w:noProof/>
          <w:lang w:eastAsia="zh-CN"/>
        </w:rPr>
        <w:t>6.4</w:t>
      </w:r>
      <w:r w:rsidRPr="00F4442C">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591F" w:rsidRPr="00F4442C" w14:paraId="67E8B3DA" w14:textId="77777777" w:rsidTr="002260CC">
        <w:trPr>
          <w:jc w:val="center"/>
        </w:trPr>
        <w:tc>
          <w:tcPr>
            <w:tcW w:w="825" w:type="pct"/>
            <w:shd w:val="clear" w:color="auto" w:fill="C0C0C0"/>
          </w:tcPr>
          <w:p w14:paraId="608EFA50" w14:textId="77777777" w:rsidR="00ED591F" w:rsidRPr="00F4442C" w:rsidRDefault="00ED591F" w:rsidP="002260CC">
            <w:pPr>
              <w:pStyle w:val="TAH"/>
            </w:pPr>
            <w:r w:rsidRPr="00F4442C">
              <w:t>Name</w:t>
            </w:r>
          </w:p>
        </w:tc>
        <w:tc>
          <w:tcPr>
            <w:tcW w:w="732" w:type="pct"/>
            <w:shd w:val="clear" w:color="auto" w:fill="C0C0C0"/>
          </w:tcPr>
          <w:p w14:paraId="6825C29A" w14:textId="77777777" w:rsidR="00ED591F" w:rsidRPr="00F4442C" w:rsidRDefault="00ED591F" w:rsidP="002260CC">
            <w:pPr>
              <w:pStyle w:val="TAH"/>
            </w:pPr>
            <w:r w:rsidRPr="00F4442C">
              <w:t>Data type</w:t>
            </w:r>
          </w:p>
        </w:tc>
        <w:tc>
          <w:tcPr>
            <w:tcW w:w="217" w:type="pct"/>
            <w:shd w:val="clear" w:color="auto" w:fill="C0C0C0"/>
          </w:tcPr>
          <w:p w14:paraId="0BA76B3C" w14:textId="77777777" w:rsidR="00ED591F" w:rsidRPr="00F4442C" w:rsidRDefault="00ED591F" w:rsidP="002260CC">
            <w:pPr>
              <w:pStyle w:val="TAH"/>
            </w:pPr>
            <w:r w:rsidRPr="00F4442C">
              <w:t>P</w:t>
            </w:r>
          </w:p>
        </w:tc>
        <w:tc>
          <w:tcPr>
            <w:tcW w:w="581" w:type="pct"/>
            <w:shd w:val="clear" w:color="auto" w:fill="C0C0C0"/>
          </w:tcPr>
          <w:p w14:paraId="30C995BE" w14:textId="77777777" w:rsidR="00ED591F" w:rsidRPr="00F4442C" w:rsidRDefault="00ED591F" w:rsidP="002260CC">
            <w:pPr>
              <w:pStyle w:val="TAH"/>
            </w:pPr>
            <w:r w:rsidRPr="00F4442C">
              <w:t>Cardinality</w:t>
            </w:r>
          </w:p>
        </w:tc>
        <w:tc>
          <w:tcPr>
            <w:tcW w:w="2645" w:type="pct"/>
            <w:shd w:val="clear" w:color="auto" w:fill="C0C0C0"/>
            <w:vAlign w:val="center"/>
          </w:tcPr>
          <w:p w14:paraId="408275A9" w14:textId="77777777" w:rsidR="00ED591F" w:rsidRPr="00F4442C" w:rsidRDefault="00ED591F" w:rsidP="002260CC">
            <w:pPr>
              <w:pStyle w:val="TAH"/>
            </w:pPr>
            <w:r w:rsidRPr="00F4442C">
              <w:t>Description</w:t>
            </w:r>
          </w:p>
        </w:tc>
      </w:tr>
      <w:tr w:rsidR="00ED591F" w:rsidRPr="00F4442C" w14:paraId="435D17B0" w14:textId="77777777" w:rsidTr="002260CC">
        <w:trPr>
          <w:jc w:val="center"/>
        </w:trPr>
        <w:tc>
          <w:tcPr>
            <w:tcW w:w="825" w:type="pct"/>
            <w:shd w:val="clear" w:color="auto" w:fill="auto"/>
            <w:vAlign w:val="center"/>
          </w:tcPr>
          <w:p w14:paraId="65489BC4" w14:textId="77777777" w:rsidR="00ED591F" w:rsidRPr="00F4442C" w:rsidRDefault="00ED591F" w:rsidP="002260CC">
            <w:pPr>
              <w:pStyle w:val="TAL"/>
            </w:pPr>
            <w:r w:rsidRPr="00F4442C">
              <w:t>Location</w:t>
            </w:r>
          </w:p>
        </w:tc>
        <w:tc>
          <w:tcPr>
            <w:tcW w:w="732" w:type="pct"/>
            <w:vAlign w:val="center"/>
          </w:tcPr>
          <w:p w14:paraId="2D8CABC9" w14:textId="77777777" w:rsidR="00ED591F" w:rsidRPr="00F4442C" w:rsidRDefault="00ED591F" w:rsidP="002260CC">
            <w:pPr>
              <w:pStyle w:val="TAL"/>
            </w:pPr>
            <w:r w:rsidRPr="00F4442C">
              <w:t>string</w:t>
            </w:r>
          </w:p>
        </w:tc>
        <w:tc>
          <w:tcPr>
            <w:tcW w:w="217" w:type="pct"/>
            <w:vAlign w:val="center"/>
          </w:tcPr>
          <w:p w14:paraId="08A701FC" w14:textId="77777777" w:rsidR="00ED591F" w:rsidRPr="00F4442C" w:rsidRDefault="00ED591F" w:rsidP="002260CC">
            <w:pPr>
              <w:pStyle w:val="TAC"/>
            </w:pPr>
            <w:r w:rsidRPr="00F4442C">
              <w:t>M</w:t>
            </w:r>
          </w:p>
        </w:tc>
        <w:tc>
          <w:tcPr>
            <w:tcW w:w="581" w:type="pct"/>
            <w:vAlign w:val="center"/>
          </w:tcPr>
          <w:p w14:paraId="0A03CA5C" w14:textId="77777777" w:rsidR="00ED591F" w:rsidRPr="00F4442C" w:rsidRDefault="00ED591F" w:rsidP="002260CC">
            <w:pPr>
              <w:pStyle w:val="TAC"/>
            </w:pPr>
            <w:r w:rsidRPr="00F4442C">
              <w:t>1</w:t>
            </w:r>
          </w:p>
        </w:tc>
        <w:tc>
          <w:tcPr>
            <w:tcW w:w="2645" w:type="pct"/>
            <w:shd w:val="clear" w:color="auto" w:fill="auto"/>
            <w:vAlign w:val="center"/>
          </w:tcPr>
          <w:p w14:paraId="4E76EC89" w14:textId="77777777" w:rsidR="00ED591F" w:rsidRPr="00F4442C" w:rsidRDefault="00ED591F" w:rsidP="002260CC">
            <w:pPr>
              <w:pStyle w:val="TAL"/>
            </w:pPr>
            <w:r w:rsidRPr="00F4442C">
              <w:t>Contains an alternative URI representing the end point of an alternative service consumer towards which the notification should be redirected.</w:t>
            </w:r>
          </w:p>
        </w:tc>
      </w:tr>
    </w:tbl>
    <w:p w14:paraId="6562A58F" w14:textId="77777777" w:rsidR="00ED591F" w:rsidRPr="00F4442C" w:rsidRDefault="00ED591F" w:rsidP="00ED591F">
      <w:pPr>
        <w:rPr>
          <w:lang w:eastAsia="zh-CN"/>
        </w:rPr>
      </w:pPr>
    </w:p>
    <w:p w14:paraId="14764B00" w14:textId="77777777" w:rsidR="00ED591F" w:rsidRPr="00F4442C" w:rsidRDefault="00ED591F" w:rsidP="00ED591F">
      <w:pPr>
        <w:pStyle w:val="31"/>
      </w:pPr>
      <w:bookmarkStart w:id="934" w:name="_Toc151743221"/>
      <w:bookmarkStart w:id="935" w:name="_Toc151743686"/>
      <w:r w:rsidRPr="00F4442C">
        <w:rPr>
          <w:noProof/>
          <w:lang w:eastAsia="zh-CN"/>
        </w:rPr>
        <w:t>6.4</w:t>
      </w:r>
      <w:r w:rsidRPr="00F4442C">
        <w:t>.6</w:t>
      </w:r>
      <w:r w:rsidRPr="00F4442C">
        <w:tab/>
        <w:t>Data Model</w:t>
      </w:r>
      <w:bookmarkEnd w:id="920"/>
      <w:bookmarkEnd w:id="921"/>
      <w:bookmarkEnd w:id="934"/>
      <w:bookmarkEnd w:id="935"/>
    </w:p>
    <w:p w14:paraId="1927EFA2" w14:textId="77777777" w:rsidR="00ED591F" w:rsidRPr="00F4442C" w:rsidRDefault="00ED591F" w:rsidP="00ED591F">
      <w:pPr>
        <w:pStyle w:val="41"/>
      </w:pPr>
      <w:bookmarkStart w:id="936" w:name="_Toc96843440"/>
      <w:bookmarkStart w:id="937" w:name="_Toc96844415"/>
      <w:bookmarkStart w:id="938" w:name="_Toc100739988"/>
      <w:bookmarkStart w:id="939" w:name="_Toc129252561"/>
      <w:bookmarkStart w:id="940" w:name="_Toc144024266"/>
      <w:bookmarkStart w:id="941" w:name="_Toc144459698"/>
      <w:bookmarkStart w:id="942" w:name="_Toc151743222"/>
      <w:bookmarkStart w:id="943" w:name="_Toc151743687"/>
      <w:r w:rsidRPr="00F4442C">
        <w:rPr>
          <w:noProof/>
          <w:lang w:eastAsia="zh-CN"/>
        </w:rPr>
        <w:t>6.4</w:t>
      </w:r>
      <w:r w:rsidRPr="00F4442C">
        <w:t>.6.1</w:t>
      </w:r>
      <w:r w:rsidRPr="00F4442C">
        <w:tab/>
        <w:t>General</w:t>
      </w:r>
      <w:bookmarkEnd w:id="936"/>
      <w:bookmarkEnd w:id="937"/>
      <w:bookmarkEnd w:id="938"/>
      <w:bookmarkEnd w:id="939"/>
      <w:bookmarkEnd w:id="940"/>
      <w:bookmarkEnd w:id="941"/>
      <w:bookmarkEnd w:id="942"/>
      <w:bookmarkEnd w:id="943"/>
    </w:p>
    <w:p w14:paraId="2C20C8E8" w14:textId="77777777" w:rsidR="00ED591F" w:rsidRPr="00F4442C" w:rsidRDefault="00ED591F" w:rsidP="00ED591F">
      <w:r w:rsidRPr="00F4442C">
        <w:t>This clause specifies the application data model supported by the API.</w:t>
      </w:r>
    </w:p>
    <w:p w14:paraId="00C848D2" w14:textId="77777777" w:rsidR="00ED591F" w:rsidRPr="00F4442C" w:rsidRDefault="00ED591F" w:rsidP="00ED591F">
      <w:r w:rsidRPr="00F4442C">
        <w:t>Table </w:t>
      </w:r>
      <w:r w:rsidRPr="00F4442C">
        <w:rPr>
          <w:noProof/>
          <w:lang w:eastAsia="zh-CN"/>
        </w:rPr>
        <w:t>6.4</w:t>
      </w:r>
      <w:r w:rsidRPr="00F4442C">
        <w:t xml:space="preserve">.6.1-1 specifies the data types defined for the </w:t>
      </w:r>
      <w:proofErr w:type="spellStart"/>
      <w:r w:rsidRPr="00F4442C">
        <w:t>NSCE_PolicyManagement</w:t>
      </w:r>
      <w:proofErr w:type="spellEnd"/>
      <w:r w:rsidRPr="00F4442C">
        <w:t xml:space="preserve"> API.</w:t>
      </w:r>
    </w:p>
    <w:p w14:paraId="1E9E6048" w14:textId="77777777" w:rsidR="00ED591F" w:rsidRPr="00F4442C" w:rsidRDefault="00ED591F" w:rsidP="00ED591F">
      <w:pPr>
        <w:pStyle w:val="TH"/>
      </w:pPr>
      <w:r w:rsidRPr="00F4442C">
        <w:t>Table </w:t>
      </w:r>
      <w:r w:rsidRPr="00F4442C">
        <w:rPr>
          <w:noProof/>
          <w:lang w:eastAsia="zh-CN"/>
        </w:rPr>
        <w:t>6.4</w:t>
      </w:r>
      <w:r w:rsidRPr="00F4442C">
        <w:t xml:space="preserve">.6.1-1: </w:t>
      </w:r>
      <w:proofErr w:type="spellStart"/>
      <w:r w:rsidRPr="00F4442C">
        <w:t>NSCE_PolicyManagement</w:t>
      </w:r>
      <w:proofErr w:type="spellEnd"/>
      <w:r w:rsidRPr="00F4442C">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ED591F" w:rsidRPr="00F4442C" w14:paraId="6C7FF903" w14:textId="77777777" w:rsidTr="002260CC">
        <w:trPr>
          <w:jc w:val="center"/>
        </w:trPr>
        <w:tc>
          <w:tcPr>
            <w:tcW w:w="2578" w:type="dxa"/>
            <w:shd w:val="clear" w:color="auto" w:fill="C0C0C0"/>
            <w:vAlign w:val="center"/>
            <w:hideMark/>
          </w:tcPr>
          <w:p w14:paraId="3CE06247" w14:textId="77777777" w:rsidR="00ED591F" w:rsidRPr="00F4442C" w:rsidRDefault="00ED591F" w:rsidP="002260CC">
            <w:pPr>
              <w:pStyle w:val="TAH"/>
            </w:pPr>
            <w:r w:rsidRPr="00F4442C">
              <w:t>Data type</w:t>
            </w:r>
          </w:p>
        </w:tc>
        <w:tc>
          <w:tcPr>
            <w:tcW w:w="1420" w:type="dxa"/>
            <w:shd w:val="clear" w:color="auto" w:fill="C0C0C0"/>
            <w:vAlign w:val="center"/>
          </w:tcPr>
          <w:p w14:paraId="07272503" w14:textId="77777777" w:rsidR="00ED591F" w:rsidRPr="00F4442C" w:rsidRDefault="00ED591F" w:rsidP="002260CC">
            <w:pPr>
              <w:pStyle w:val="TAH"/>
            </w:pPr>
            <w:r w:rsidRPr="00F4442C">
              <w:t>Clause defined</w:t>
            </w:r>
          </w:p>
        </w:tc>
        <w:tc>
          <w:tcPr>
            <w:tcW w:w="4079" w:type="dxa"/>
            <w:shd w:val="clear" w:color="auto" w:fill="C0C0C0"/>
            <w:vAlign w:val="center"/>
            <w:hideMark/>
          </w:tcPr>
          <w:p w14:paraId="03C38C68" w14:textId="77777777" w:rsidR="00ED591F" w:rsidRPr="00F4442C" w:rsidRDefault="00ED591F" w:rsidP="002260CC">
            <w:pPr>
              <w:pStyle w:val="TAH"/>
            </w:pPr>
            <w:r w:rsidRPr="00F4442C">
              <w:t>Description</w:t>
            </w:r>
          </w:p>
        </w:tc>
        <w:tc>
          <w:tcPr>
            <w:tcW w:w="1347" w:type="dxa"/>
            <w:shd w:val="clear" w:color="auto" w:fill="C0C0C0"/>
            <w:vAlign w:val="center"/>
          </w:tcPr>
          <w:p w14:paraId="7FEE1A9D" w14:textId="77777777" w:rsidR="00ED591F" w:rsidRPr="00F4442C" w:rsidRDefault="00ED591F" w:rsidP="002260CC">
            <w:pPr>
              <w:pStyle w:val="TAH"/>
            </w:pPr>
            <w:r w:rsidRPr="00F4442C">
              <w:t>Applicability</w:t>
            </w:r>
          </w:p>
        </w:tc>
      </w:tr>
      <w:tr w:rsidR="00ED591F" w:rsidRPr="00F4442C" w14:paraId="596E05F6" w14:textId="77777777" w:rsidTr="002260CC">
        <w:trPr>
          <w:jc w:val="center"/>
        </w:trPr>
        <w:tc>
          <w:tcPr>
            <w:tcW w:w="2578" w:type="dxa"/>
            <w:vAlign w:val="center"/>
          </w:tcPr>
          <w:p w14:paraId="0480CB39" w14:textId="77777777" w:rsidR="00ED591F" w:rsidRPr="00F4442C" w:rsidRDefault="00ED591F" w:rsidP="002260CC">
            <w:pPr>
              <w:pStyle w:val="TAL"/>
            </w:pPr>
            <w:r w:rsidRPr="00F4442C">
              <w:t>Policy</w:t>
            </w:r>
          </w:p>
        </w:tc>
        <w:tc>
          <w:tcPr>
            <w:tcW w:w="1420" w:type="dxa"/>
            <w:vAlign w:val="center"/>
          </w:tcPr>
          <w:p w14:paraId="5C01092B" w14:textId="77777777" w:rsidR="00ED591F" w:rsidRPr="00F4442C" w:rsidRDefault="00ED591F" w:rsidP="002260CC">
            <w:pPr>
              <w:pStyle w:val="TAC"/>
              <w:rPr>
                <w:noProof/>
                <w:lang w:eastAsia="zh-CN"/>
              </w:rPr>
            </w:pPr>
            <w:r w:rsidRPr="00F4442C">
              <w:rPr>
                <w:noProof/>
                <w:lang w:eastAsia="zh-CN"/>
              </w:rPr>
              <w:t>6.4</w:t>
            </w:r>
            <w:r w:rsidRPr="00F4442C">
              <w:t>.6.2.4</w:t>
            </w:r>
          </w:p>
        </w:tc>
        <w:tc>
          <w:tcPr>
            <w:tcW w:w="4079" w:type="dxa"/>
            <w:vAlign w:val="center"/>
          </w:tcPr>
          <w:p w14:paraId="2EC9B10E" w14:textId="77777777" w:rsidR="00ED591F" w:rsidRPr="00F4442C" w:rsidRDefault="00ED591F" w:rsidP="002260CC">
            <w:pPr>
              <w:pStyle w:val="TAL"/>
            </w:pPr>
            <w:r w:rsidRPr="00F4442C">
              <w:t>Represents a policy.</w:t>
            </w:r>
          </w:p>
        </w:tc>
        <w:tc>
          <w:tcPr>
            <w:tcW w:w="1347" w:type="dxa"/>
            <w:vAlign w:val="center"/>
          </w:tcPr>
          <w:p w14:paraId="0A9A3849" w14:textId="77777777" w:rsidR="00ED591F" w:rsidRPr="00F4442C" w:rsidRDefault="00ED591F" w:rsidP="002260CC">
            <w:pPr>
              <w:pStyle w:val="TAL"/>
              <w:rPr>
                <w:rFonts w:cs="Arial"/>
                <w:szCs w:val="18"/>
              </w:rPr>
            </w:pPr>
          </w:p>
        </w:tc>
      </w:tr>
      <w:tr w:rsidR="00ED591F" w:rsidRPr="00F4442C" w14:paraId="6D3D1A6A" w14:textId="77777777" w:rsidTr="002260CC">
        <w:trPr>
          <w:jc w:val="center"/>
        </w:trPr>
        <w:tc>
          <w:tcPr>
            <w:tcW w:w="2578" w:type="dxa"/>
            <w:vAlign w:val="center"/>
          </w:tcPr>
          <w:p w14:paraId="6CE7861B" w14:textId="77777777" w:rsidR="00ED591F" w:rsidRPr="00F4442C" w:rsidRDefault="00ED591F" w:rsidP="002260CC">
            <w:pPr>
              <w:pStyle w:val="TAL"/>
            </w:pPr>
            <w:proofErr w:type="spellStart"/>
            <w:r w:rsidRPr="00F4442C">
              <w:t>PolicyProv</w:t>
            </w:r>
            <w:proofErr w:type="spellEnd"/>
          </w:p>
        </w:tc>
        <w:tc>
          <w:tcPr>
            <w:tcW w:w="1420" w:type="dxa"/>
            <w:vAlign w:val="center"/>
          </w:tcPr>
          <w:p w14:paraId="0910AE8D" w14:textId="77777777" w:rsidR="00ED591F" w:rsidRPr="00F4442C" w:rsidRDefault="00ED591F" w:rsidP="002260CC">
            <w:pPr>
              <w:pStyle w:val="TAC"/>
              <w:rPr>
                <w:noProof/>
                <w:lang w:eastAsia="zh-CN"/>
              </w:rPr>
            </w:pPr>
            <w:r w:rsidRPr="00F4442C">
              <w:rPr>
                <w:noProof/>
                <w:lang w:eastAsia="zh-CN"/>
              </w:rPr>
              <w:t>6.4</w:t>
            </w:r>
            <w:r w:rsidRPr="00F4442C">
              <w:t>.6.2.2</w:t>
            </w:r>
          </w:p>
        </w:tc>
        <w:tc>
          <w:tcPr>
            <w:tcW w:w="4079" w:type="dxa"/>
            <w:vAlign w:val="center"/>
          </w:tcPr>
          <w:p w14:paraId="60050AB2" w14:textId="77777777" w:rsidR="00ED591F" w:rsidRPr="00F4442C" w:rsidRDefault="00ED591F" w:rsidP="002260CC">
            <w:pPr>
              <w:pStyle w:val="TAL"/>
            </w:pPr>
            <w:r w:rsidRPr="00F4442C">
              <w:t>Represents a Policy Provisioning.</w:t>
            </w:r>
          </w:p>
        </w:tc>
        <w:tc>
          <w:tcPr>
            <w:tcW w:w="1347" w:type="dxa"/>
            <w:vAlign w:val="center"/>
          </w:tcPr>
          <w:p w14:paraId="3C7846B3" w14:textId="77777777" w:rsidR="00ED591F" w:rsidRPr="00F4442C" w:rsidRDefault="00ED591F" w:rsidP="002260CC">
            <w:pPr>
              <w:pStyle w:val="TAL"/>
              <w:rPr>
                <w:rFonts w:cs="Arial"/>
                <w:szCs w:val="18"/>
              </w:rPr>
            </w:pPr>
          </w:p>
        </w:tc>
      </w:tr>
      <w:tr w:rsidR="00ED591F" w:rsidRPr="00F4442C" w14:paraId="4D274B17" w14:textId="77777777" w:rsidTr="002260CC">
        <w:trPr>
          <w:jc w:val="center"/>
        </w:trPr>
        <w:tc>
          <w:tcPr>
            <w:tcW w:w="2578" w:type="dxa"/>
            <w:vAlign w:val="center"/>
          </w:tcPr>
          <w:p w14:paraId="5C2B4918" w14:textId="77777777" w:rsidR="00ED591F" w:rsidRPr="00F4442C" w:rsidRDefault="00ED591F" w:rsidP="002260CC">
            <w:pPr>
              <w:pStyle w:val="TAL"/>
            </w:pPr>
            <w:proofErr w:type="spellStart"/>
            <w:r w:rsidRPr="00F4442C">
              <w:t>PolicyProvPatch</w:t>
            </w:r>
            <w:proofErr w:type="spellEnd"/>
          </w:p>
        </w:tc>
        <w:tc>
          <w:tcPr>
            <w:tcW w:w="1420" w:type="dxa"/>
            <w:vAlign w:val="center"/>
          </w:tcPr>
          <w:p w14:paraId="03A00FD7" w14:textId="77777777" w:rsidR="00ED591F" w:rsidRPr="00F4442C" w:rsidRDefault="00ED591F" w:rsidP="002260CC">
            <w:pPr>
              <w:pStyle w:val="TAC"/>
              <w:rPr>
                <w:noProof/>
                <w:lang w:eastAsia="zh-CN"/>
              </w:rPr>
            </w:pPr>
            <w:r w:rsidRPr="00F4442C">
              <w:rPr>
                <w:noProof/>
                <w:lang w:eastAsia="zh-CN"/>
              </w:rPr>
              <w:t>6.4</w:t>
            </w:r>
            <w:r w:rsidRPr="00F4442C">
              <w:t>.6.2.3</w:t>
            </w:r>
          </w:p>
        </w:tc>
        <w:tc>
          <w:tcPr>
            <w:tcW w:w="4079" w:type="dxa"/>
            <w:vAlign w:val="center"/>
          </w:tcPr>
          <w:p w14:paraId="2E8C50B9" w14:textId="77777777" w:rsidR="00ED591F" w:rsidRPr="00F4442C" w:rsidRDefault="00ED591F" w:rsidP="002260CC">
            <w:pPr>
              <w:pStyle w:val="TAL"/>
            </w:pPr>
            <w:r w:rsidRPr="00F4442C">
              <w:t>Represents the requested modifications to a Policy Provisioning.</w:t>
            </w:r>
          </w:p>
        </w:tc>
        <w:tc>
          <w:tcPr>
            <w:tcW w:w="1347" w:type="dxa"/>
            <w:vAlign w:val="center"/>
          </w:tcPr>
          <w:p w14:paraId="580183BA" w14:textId="77777777" w:rsidR="00ED591F" w:rsidRPr="00F4442C" w:rsidRDefault="00ED591F" w:rsidP="002260CC">
            <w:pPr>
              <w:pStyle w:val="TAL"/>
              <w:rPr>
                <w:rFonts w:cs="Arial"/>
                <w:szCs w:val="18"/>
              </w:rPr>
            </w:pPr>
          </w:p>
        </w:tc>
      </w:tr>
      <w:tr w:rsidR="00ED591F" w:rsidRPr="00F4442C" w14:paraId="425CC7A3" w14:textId="77777777" w:rsidTr="002260CC">
        <w:trPr>
          <w:jc w:val="center"/>
        </w:trPr>
        <w:tc>
          <w:tcPr>
            <w:tcW w:w="2578" w:type="dxa"/>
            <w:vAlign w:val="center"/>
          </w:tcPr>
          <w:p w14:paraId="777886FF" w14:textId="77777777" w:rsidR="00ED591F" w:rsidRPr="00F4442C" w:rsidRDefault="00ED591F" w:rsidP="002260CC">
            <w:pPr>
              <w:pStyle w:val="TAL"/>
            </w:pPr>
            <w:proofErr w:type="spellStart"/>
            <w:r w:rsidRPr="00F4442C">
              <w:t>PolRepData</w:t>
            </w:r>
            <w:proofErr w:type="spellEnd"/>
          </w:p>
        </w:tc>
        <w:tc>
          <w:tcPr>
            <w:tcW w:w="1420" w:type="dxa"/>
            <w:vAlign w:val="center"/>
          </w:tcPr>
          <w:p w14:paraId="65DFD614" w14:textId="77777777" w:rsidR="00ED591F" w:rsidRPr="00F4442C" w:rsidRDefault="00ED591F" w:rsidP="002260CC">
            <w:pPr>
              <w:pStyle w:val="TAC"/>
            </w:pPr>
            <w:r w:rsidRPr="00F4442C">
              <w:rPr>
                <w:noProof/>
                <w:lang w:eastAsia="zh-CN"/>
              </w:rPr>
              <w:t>6.4</w:t>
            </w:r>
            <w:r w:rsidRPr="00F4442C">
              <w:t>.6.2.9</w:t>
            </w:r>
          </w:p>
        </w:tc>
        <w:tc>
          <w:tcPr>
            <w:tcW w:w="4079" w:type="dxa"/>
            <w:vAlign w:val="center"/>
          </w:tcPr>
          <w:p w14:paraId="57249767" w14:textId="77777777" w:rsidR="00ED591F" w:rsidRPr="00F4442C" w:rsidRDefault="00ED591F" w:rsidP="002260CC">
            <w:pPr>
              <w:pStyle w:val="TAL"/>
            </w:pPr>
            <w:bookmarkStart w:id="944" w:name="_Hlk150010960"/>
            <w:r w:rsidRPr="00F4442C">
              <w:t>Represents policy usage reporting data.</w:t>
            </w:r>
            <w:bookmarkEnd w:id="944"/>
          </w:p>
        </w:tc>
        <w:tc>
          <w:tcPr>
            <w:tcW w:w="1347" w:type="dxa"/>
            <w:vAlign w:val="center"/>
          </w:tcPr>
          <w:p w14:paraId="31D137F7" w14:textId="77777777" w:rsidR="00ED591F" w:rsidRPr="00F4442C" w:rsidRDefault="00ED591F" w:rsidP="002260CC">
            <w:pPr>
              <w:pStyle w:val="TAL"/>
              <w:rPr>
                <w:rFonts w:cs="Arial"/>
                <w:szCs w:val="18"/>
              </w:rPr>
            </w:pPr>
          </w:p>
        </w:tc>
      </w:tr>
      <w:tr w:rsidR="00ED591F" w:rsidRPr="00F4442C" w14:paraId="45970534" w14:textId="77777777" w:rsidTr="002260CC">
        <w:trPr>
          <w:jc w:val="center"/>
        </w:trPr>
        <w:tc>
          <w:tcPr>
            <w:tcW w:w="2578" w:type="dxa"/>
            <w:vAlign w:val="center"/>
          </w:tcPr>
          <w:p w14:paraId="7C6387EF" w14:textId="77777777" w:rsidR="00ED591F" w:rsidRPr="00F4442C" w:rsidRDefault="00ED591F" w:rsidP="002260CC">
            <w:pPr>
              <w:pStyle w:val="TAL"/>
              <w:rPr>
                <w:noProof/>
              </w:rPr>
            </w:pPr>
            <w:proofErr w:type="spellStart"/>
            <w:r w:rsidRPr="00F4442C">
              <w:t>PolUsageNotif</w:t>
            </w:r>
            <w:proofErr w:type="spellEnd"/>
          </w:p>
        </w:tc>
        <w:tc>
          <w:tcPr>
            <w:tcW w:w="1420" w:type="dxa"/>
            <w:vAlign w:val="center"/>
          </w:tcPr>
          <w:p w14:paraId="1162E638" w14:textId="77777777" w:rsidR="00ED591F" w:rsidRPr="00F4442C" w:rsidRDefault="00ED591F" w:rsidP="002260CC">
            <w:pPr>
              <w:pStyle w:val="TAC"/>
            </w:pPr>
            <w:r w:rsidRPr="00F4442C">
              <w:rPr>
                <w:noProof/>
                <w:lang w:eastAsia="zh-CN"/>
              </w:rPr>
              <w:t>6.4</w:t>
            </w:r>
            <w:r w:rsidRPr="00F4442C">
              <w:t>.6.2.8</w:t>
            </w:r>
          </w:p>
        </w:tc>
        <w:tc>
          <w:tcPr>
            <w:tcW w:w="4079" w:type="dxa"/>
            <w:vAlign w:val="center"/>
          </w:tcPr>
          <w:p w14:paraId="1A26B8B4" w14:textId="77777777" w:rsidR="00ED591F" w:rsidRPr="00F4442C" w:rsidRDefault="00ED591F" w:rsidP="002260CC">
            <w:pPr>
              <w:pStyle w:val="TAL"/>
            </w:pPr>
            <w:r w:rsidRPr="00F4442C">
              <w:t>Represents a Policy Usage Notification.</w:t>
            </w:r>
          </w:p>
        </w:tc>
        <w:tc>
          <w:tcPr>
            <w:tcW w:w="1347" w:type="dxa"/>
            <w:vAlign w:val="center"/>
          </w:tcPr>
          <w:p w14:paraId="5A889A5F" w14:textId="77777777" w:rsidR="00ED591F" w:rsidRPr="00F4442C" w:rsidRDefault="00ED591F" w:rsidP="002260CC">
            <w:pPr>
              <w:pStyle w:val="TAL"/>
              <w:rPr>
                <w:rFonts w:cs="Arial"/>
                <w:szCs w:val="18"/>
              </w:rPr>
            </w:pPr>
          </w:p>
        </w:tc>
      </w:tr>
      <w:tr w:rsidR="00ED591F" w:rsidRPr="00F4442C" w14:paraId="5AB5CE41" w14:textId="77777777" w:rsidTr="002260CC">
        <w:trPr>
          <w:jc w:val="center"/>
        </w:trPr>
        <w:tc>
          <w:tcPr>
            <w:tcW w:w="2578" w:type="dxa"/>
            <w:vAlign w:val="center"/>
          </w:tcPr>
          <w:p w14:paraId="4DAF7BCC" w14:textId="77777777" w:rsidR="00ED591F" w:rsidRPr="00F4442C" w:rsidRDefault="00ED591F" w:rsidP="002260CC">
            <w:pPr>
              <w:pStyle w:val="TAL"/>
            </w:pPr>
            <w:proofErr w:type="spellStart"/>
            <w:r w:rsidRPr="00F4442C">
              <w:t>PolUsageSubsc</w:t>
            </w:r>
            <w:proofErr w:type="spellEnd"/>
          </w:p>
        </w:tc>
        <w:tc>
          <w:tcPr>
            <w:tcW w:w="1420" w:type="dxa"/>
            <w:vAlign w:val="center"/>
          </w:tcPr>
          <w:p w14:paraId="602D2E21" w14:textId="77777777" w:rsidR="00ED591F" w:rsidRPr="00F4442C" w:rsidRDefault="00ED591F" w:rsidP="002260CC">
            <w:pPr>
              <w:pStyle w:val="TAC"/>
            </w:pPr>
            <w:r w:rsidRPr="00F4442C">
              <w:rPr>
                <w:noProof/>
                <w:lang w:eastAsia="zh-CN"/>
              </w:rPr>
              <w:t>6.4</w:t>
            </w:r>
            <w:r w:rsidRPr="00F4442C">
              <w:t>.6.2.5</w:t>
            </w:r>
          </w:p>
        </w:tc>
        <w:tc>
          <w:tcPr>
            <w:tcW w:w="4079" w:type="dxa"/>
            <w:vAlign w:val="center"/>
          </w:tcPr>
          <w:p w14:paraId="404F8CD8" w14:textId="77777777" w:rsidR="00ED591F" w:rsidRPr="00F4442C" w:rsidRDefault="00ED591F" w:rsidP="002260CC">
            <w:pPr>
              <w:pStyle w:val="TAL"/>
              <w:rPr>
                <w:rFonts w:cs="Arial"/>
                <w:szCs w:val="18"/>
              </w:rPr>
            </w:pPr>
            <w:r w:rsidRPr="00F4442C">
              <w:t>Represents a Policy Usage Subscription.</w:t>
            </w:r>
          </w:p>
        </w:tc>
        <w:tc>
          <w:tcPr>
            <w:tcW w:w="1347" w:type="dxa"/>
            <w:vAlign w:val="center"/>
          </w:tcPr>
          <w:p w14:paraId="46DB00AD" w14:textId="77777777" w:rsidR="00ED591F" w:rsidRPr="00F4442C" w:rsidRDefault="00ED591F" w:rsidP="002260CC">
            <w:pPr>
              <w:pStyle w:val="TAL"/>
              <w:rPr>
                <w:rFonts w:cs="Arial"/>
                <w:szCs w:val="18"/>
              </w:rPr>
            </w:pPr>
          </w:p>
        </w:tc>
      </w:tr>
      <w:tr w:rsidR="00ED591F" w:rsidRPr="00F4442C" w14:paraId="21896B71" w14:textId="77777777" w:rsidTr="002260CC">
        <w:trPr>
          <w:jc w:val="center"/>
        </w:trPr>
        <w:tc>
          <w:tcPr>
            <w:tcW w:w="2578" w:type="dxa"/>
            <w:vAlign w:val="center"/>
          </w:tcPr>
          <w:p w14:paraId="0BB6728D" w14:textId="77777777" w:rsidR="00ED591F" w:rsidRPr="00F4442C" w:rsidRDefault="00ED591F" w:rsidP="002260CC">
            <w:pPr>
              <w:pStyle w:val="TAL"/>
            </w:pPr>
            <w:proofErr w:type="spellStart"/>
            <w:r w:rsidRPr="00F4442C">
              <w:t>PolUsageSubscPatch</w:t>
            </w:r>
            <w:proofErr w:type="spellEnd"/>
          </w:p>
        </w:tc>
        <w:tc>
          <w:tcPr>
            <w:tcW w:w="1420" w:type="dxa"/>
            <w:vAlign w:val="center"/>
          </w:tcPr>
          <w:p w14:paraId="71554404" w14:textId="77777777" w:rsidR="00ED591F" w:rsidRPr="00F4442C" w:rsidRDefault="00ED591F" w:rsidP="002260CC">
            <w:pPr>
              <w:pStyle w:val="TAC"/>
              <w:rPr>
                <w:noProof/>
                <w:lang w:eastAsia="zh-CN"/>
              </w:rPr>
            </w:pPr>
            <w:r w:rsidRPr="00F4442C">
              <w:rPr>
                <w:noProof/>
                <w:lang w:eastAsia="zh-CN"/>
              </w:rPr>
              <w:t>6.4</w:t>
            </w:r>
            <w:r w:rsidRPr="00F4442C">
              <w:t>.6.2.6</w:t>
            </w:r>
          </w:p>
        </w:tc>
        <w:tc>
          <w:tcPr>
            <w:tcW w:w="4079" w:type="dxa"/>
            <w:vAlign w:val="center"/>
          </w:tcPr>
          <w:p w14:paraId="6F1F4184" w14:textId="77777777" w:rsidR="00ED591F" w:rsidRPr="00F4442C" w:rsidRDefault="00ED591F" w:rsidP="002260CC">
            <w:pPr>
              <w:pStyle w:val="TAL"/>
            </w:pPr>
            <w:r w:rsidRPr="00F4442C">
              <w:t>Represents the requested modifications to a Policy Usage Subscription.</w:t>
            </w:r>
          </w:p>
        </w:tc>
        <w:tc>
          <w:tcPr>
            <w:tcW w:w="1347" w:type="dxa"/>
            <w:vAlign w:val="center"/>
          </w:tcPr>
          <w:p w14:paraId="1D214CBB" w14:textId="77777777" w:rsidR="00ED591F" w:rsidRPr="00F4442C" w:rsidRDefault="00ED591F" w:rsidP="002260CC">
            <w:pPr>
              <w:pStyle w:val="TAL"/>
              <w:rPr>
                <w:rFonts w:cs="Arial"/>
                <w:szCs w:val="18"/>
              </w:rPr>
            </w:pPr>
          </w:p>
        </w:tc>
      </w:tr>
      <w:tr w:rsidR="00ED591F" w:rsidRPr="00F4442C" w14:paraId="200DB973" w14:textId="77777777" w:rsidTr="002260CC">
        <w:trPr>
          <w:jc w:val="center"/>
        </w:trPr>
        <w:tc>
          <w:tcPr>
            <w:tcW w:w="2578" w:type="dxa"/>
            <w:vAlign w:val="center"/>
          </w:tcPr>
          <w:p w14:paraId="2FEB88CC" w14:textId="77777777" w:rsidR="00ED591F" w:rsidRPr="00F4442C" w:rsidRDefault="00ED591F" w:rsidP="002260CC">
            <w:pPr>
              <w:pStyle w:val="TAL"/>
            </w:pPr>
            <w:proofErr w:type="spellStart"/>
            <w:r w:rsidRPr="00F4442C">
              <w:t>ReqPolRep</w:t>
            </w:r>
            <w:proofErr w:type="spellEnd"/>
          </w:p>
        </w:tc>
        <w:tc>
          <w:tcPr>
            <w:tcW w:w="1420" w:type="dxa"/>
            <w:vAlign w:val="center"/>
          </w:tcPr>
          <w:p w14:paraId="79EBBD2B" w14:textId="77777777" w:rsidR="00ED591F" w:rsidRPr="00F4442C" w:rsidRDefault="00ED591F" w:rsidP="002260CC">
            <w:pPr>
              <w:pStyle w:val="TAC"/>
              <w:rPr>
                <w:noProof/>
                <w:lang w:eastAsia="zh-CN"/>
              </w:rPr>
            </w:pPr>
            <w:r w:rsidRPr="00F4442C">
              <w:rPr>
                <w:noProof/>
                <w:lang w:eastAsia="zh-CN"/>
              </w:rPr>
              <w:t>6.4</w:t>
            </w:r>
            <w:r w:rsidRPr="00F4442C">
              <w:t>.6.2.7</w:t>
            </w:r>
          </w:p>
        </w:tc>
        <w:tc>
          <w:tcPr>
            <w:tcW w:w="4079" w:type="dxa"/>
            <w:vAlign w:val="center"/>
          </w:tcPr>
          <w:p w14:paraId="63C50A43" w14:textId="77777777" w:rsidR="00ED591F" w:rsidRPr="00F4442C" w:rsidRDefault="00ED591F" w:rsidP="002260CC">
            <w:pPr>
              <w:pStyle w:val="TAL"/>
            </w:pPr>
            <w:r w:rsidRPr="00F4442C">
              <w:t xml:space="preserve">Represents the </w:t>
            </w:r>
            <w:r w:rsidRPr="00F4442C">
              <w:rPr>
                <w:lang w:val="en-US"/>
              </w:rPr>
              <w:t>requested policy usage reporting information</w:t>
            </w:r>
            <w:r w:rsidRPr="00F4442C">
              <w:rPr>
                <w:lang w:eastAsia="zh-CN"/>
              </w:rPr>
              <w:t>.</w:t>
            </w:r>
          </w:p>
        </w:tc>
        <w:tc>
          <w:tcPr>
            <w:tcW w:w="1347" w:type="dxa"/>
            <w:vAlign w:val="center"/>
          </w:tcPr>
          <w:p w14:paraId="19279F0F" w14:textId="77777777" w:rsidR="00ED591F" w:rsidRPr="00F4442C" w:rsidRDefault="00ED591F" w:rsidP="002260CC">
            <w:pPr>
              <w:pStyle w:val="TAL"/>
              <w:rPr>
                <w:rFonts w:cs="Arial"/>
                <w:szCs w:val="18"/>
              </w:rPr>
            </w:pPr>
          </w:p>
        </w:tc>
      </w:tr>
    </w:tbl>
    <w:p w14:paraId="499030B1" w14:textId="77777777" w:rsidR="00ED591F" w:rsidRPr="00F4442C" w:rsidRDefault="00ED591F" w:rsidP="00ED591F"/>
    <w:p w14:paraId="3BA8CDD1" w14:textId="77777777" w:rsidR="00ED591F" w:rsidRPr="00F4442C" w:rsidRDefault="00ED591F" w:rsidP="00ED591F">
      <w:r w:rsidRPr="00F4442C">
        <w:t>Table </w:t>
      </w:r>
      <w:r w:rsidRPr="00F4442C">
        <w:rPr>
          <w:noProof/>
          <w:lang w:eastAsia="zh-CN"/>
        </w:rPr>
        <w:t>6.4</w:t>
      </w:r>
      <w:r w:rsidRPr="00F4442C">
        <w:t xml:space="preserve">.6.1-2 specifies data types re-used by the </w:t>
      </w:r>
      <w:proofErr w:type="spellStart"/>
      <w:r w:rsidRPr="00F4442C">
        <w:t>NSCE_PolicyManagement</w:t>
      </w:r>
      <w:proofErr w:type="spellEnd"/>
      <w:r w:rsidRPr="00F4442C">
        <w:t xml:space="preserve"> API from other specifications, including a reference to their respective specifications, and when needed, a short description of their use within the </w:t>
      </w:r>
      <w:proofErr w:type="spellStart"/>
      <w:r w:rsidRPr="00F4442C">
        <w:t>NSCE_PolicyManagement</w:t>
      </w:r>
      <w:proofErr w:type="spellEnd"/>
      <w:r w:rsidRPr="00F4442C">
        <w:t xml:space="preserve"> API.</w:t>
      </w:r>
    </w:p>
    <w:p w14:paraId="55ECAAC2" w14:textId="77777777" w:rsidR="00ED591F" w:rsidRPr="00F4442C" w:rsidRDefault="00ED591F" w:rsidP="00ED591F">
      <w:pPr>
        <w:pStyle w:val="TH"/>
      </w:pPr>
      <w:r w:rsidRPr="00F4442C">
        <w:t>Table </w:t>
      </w:r>
      <w:r w:rsidRPr="00F4442C">
        <w:rPr>
          <w:noProof/>
          <w:lang w:eastAsia="zh-CN"/>
        </w:rPr>
        <w:t>6.4</w:t>
      </w:r>
      <w:r w:rsidRPr="00F4442C">
        <w:t xml:space="preserve">.6.1-2: </w:t>
      </w:r>
      <w:proofErr w:type="spellStart"/>
      <w:r w:rsidRPr="00F4442C">
        <w:t>NSCE_PolicyManagement</w:t>
      </w:r>
      <w:proofErr w:type="spellEnd"/>
      <w:r w:rsidRPr="00F4442C">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ED591F" w:rsidRPr="00F4442C" w14:paraId="01E3C0DE" w14:textId="77777777" w:rsidTr="002260CC">
        <w:trPr>
          <w:jc w:val="center"/>
        </w:trPr>
        <w:tc>
          <w:tcPr>
            <w:tcW w:w="1722" w:type="dxa"/>
            <w:shd w:val="clear" w:color="auto" w:fill="C0C0C0"/>
            <w:vAlign w:val="center"/>
            <w:hideMark/>
          </w:tcPr>
          <w:p w14:paraId="735FBA87" w14:textId="77777777" w:rsidR="00ED591F" w:rsidRPr="00F4442C" w:rsidRDefault="00ED591F" w:rsidP="002260CC">
            <w:pPr>
              <w:pStyle w:val="TAH"/>
            </w:pPr>
            <w:r w:rsidRPr="00F4442C">
              <w:t>Data type</w:t>
            </w:r>
          </w:p>
        </w:tc>
        <w:tc>
          <w:tcPr>
            <w:tcW w:w="1856" w:type="dxa"/>
            <w:shd w:val="clear" w:color="auto" w:fill="C0C0C0"/>
            <w:vAlign w:val="center"/>
          </w:tcPr>
          <w:p w14:paraId="3A83B605" w14:textId="77777777" w:rsidR="00ED591F" w:rsidRPr="00F4442C" w:rsidRDefault="00ED591F" w:rsidP="002260CC">
            <w:pPr>
              <w:pStyle w:val="TAH"/>
            </w:pPr>
            <w:r w:rsidRPr="00F4442C">
              <w:t>Reference</w:t>
            </w:r>
          </w:p>
        </w:tc>
        <w:tc>
          <w:tcPr>
            <w:tcW w:w="4494" w:type="dxa"/>
            <w:shd w:val="clear" w:color="auto" w:fill="C0C0C0"/>
            <w:vAlign w:val="center"/>
            <w:hideMark/>
          </w:tcPr>
          <w:p w14:paraId="69EAA3B9" w14:textId="77777777" w:rsidR="00ED591F" w:rsidRPr="00F4442C" w:rsidRDefault="00ED591F" w:rsidP="002260CC">
            <w:pPr>
              <w:pStyle w:val="TAH"/>
            </w:pPr>
            <w:r w:rsidRPr="00F4442C">
              <w:t>Comments</w:t>
            </w:r>
          </w:p>
        </w:tc>
        <w:tc>
          <w:tcPr>
            <w:tcW w:w="1352" w:type="dxa"/>
            <w:shd w:val="clear" w:color="auto" w:fill="C0C0C0"/>
            <w:vAlign w:val="center"/>
          </w:tcPr>
          <w:p w14:paraId="6997DC1A" w14:textId="77777777" w:rsidR="00ED591F" w:rsidRPr="00F4442C" w:rsidRDefault="00ED591F" w:rsidP="002260CC">
            <w:pPr>
              <w:pStyle w:val="TAH"/>
            </w:pPr>
            <w:r w:rsidRPr="00F4442C">
              <w:t>Applicability</w:t>
            </w:r>
          </w:p>
        </w:tc>
      </w:tr>
      <w:tr w:rsidR="00ED591F" w:rsidRPr="00F4442C" w14:paraId="75056513" w14:textId="77777777" w:rsidTr="002260CC">
        <w:trPr>
          <w:jc w:val="center"/>
        </w:trPr>
        <w:tc>
          <w:tcPr>
            <w:tcW w:w="1722" w:type="dxa"/>
            <w:vAlign w:val="center"/>
          </w:tcPr>
          <w:p w14:paraId="196ABBF3" w14:textId="77777777" w:rsidR="00ED591F" w:rsidRPr="00F4442C" w:rsidRDefault="00ED591F" w:rsidP="002260CC">
            <w:pPr>
              <w:pStyle w:val="TAL"/>
            </w:pPr>
            <w:proofErr w:type="spellStart"/>
            <w:r w:rsidRPr="00F4442C">
              <w:t>DateTime</w:t>
            </w:r>
            <w:proofErr w:type="spellEnd"/>
          </w:p>
        </w:tc>
        <w:tc>
          <w:tcPr>
            <w:tcW w:w="1856" w:type="dxa"/>
            <w:vAlign w:val="center"/>
          </w:tcPr>
          <w:p w14:paraId="2EB90EB4" w14:textId="77777777" w:rsidR="00ED591F" w:rsidRPr="00F4442C" w:rsidRDefault="00ED591F" w:rsidP="002260CC">
            <w:pPr>
              <w:pStyle w:val="TAC"/>
            </w:pPr>
            <w:r w:rsidRPr="00F4442C">
              <w:t>3GPP TS 29.122 [2]</w:t>
            </w:r>
          </w:p>
        </w:tc>
        <w:tc>
          <w:tcPr>
            <w:tcW w:w="4494" w:type="dxa"/>
            <w:vAlign w:val="center"/>
          </w:tcPr>
          <w:p w14:paraId="0C75ED6E" w14:textId="77777777" w:rsidR="00ED591F" w:rsidRPr="00F4442C" w:rsidRDefault="00ED591F" w:rsidP="002260CC">
            <w:pPr>
              <w:pStyle w:val="TAL"/>
            </w:pPr>
            <w:r w:rsidRPr="00F4442C">
              <w:t>Represents a date and a time.</w:t>
            </w:r>
          </w:p>
        </w:tc>
        <w:tc>
          <w:tcPr>
            <w:tcW w:w="1352" w:type="dxa"/>
            <w:vAlign w:val="center"/>
          </w:tcPr>
          <w:p w14:paraId="232246DE" w14:textId="77777777" w:rsidR="00ED591F" w:rsidRPr="00F4442C" w:rsidRDefault="00ED591F" w:rsidP="002260CC">
            <w:pPr>
              <w:pStyle w:val="TAL"/>
              <w:rPr>
                <w:rFonts w:cs="Arial"/>
                <w:szCs w:val="18"/>
              </w:rPr>
            </w:pPr>
          </w:p>
        </w:tc>
      </w:tr>
      <w:tr w:rsidR="00ED591F" w:rsidRPr="00F4442C" w14:paraId="2CCCA1B4" w14:textId="77777777" w:rsidTr="002260CC">
        <w:trPr>
          <w:jc w:val="center"/>
        </w:trPr>
        <w:tc>
          <w:tcPr>
            <w:tcW w:w="1722" w:type="dxa"/>
            <w:vAlign w:val="center"/>
          </w:tcPr>
          <w:p w14:paraId="6B036D1B" w14:textId="77777777" w:rsidR="00ED591F" w:rsidRPr="00F4442C" w:rsidRDefault="00ED591F" w:rsidP="002260CC">
            <w:pPr>
              <w:pStyle w:val="TAL"/>
            </w:pPr>
            <w:proofErr w:type="spellStart"/>
            <w:r w:rsidRPr="00F4442C">
              <w:t>Dnn</w:t>
            </w:r>
            <w:proofErr w:type="spellEnd"/>
          </w:p>
        </w:tc>
        <w:tc>
          <w:tcPr>
            <w:tcW w:w="1856" w:type="dxa"/>
            <w:vAlign w:val="center"/>
          </w:tcPr>
          <w:p w14:paraId="7D7D9187" w14:textId="77777777" w:rsidR="00ED591F" w:rsidRPr="00F4442C" w:rsidRDefault="00ED591F" w:rsidP="002260CC">
            <w:pPr>
              <w:pStyle w:val="TAC"/>
            </w:pPr>
            <w:r w:rsidRPr="00F4442C">
              <w:t>3GPP TS 29.571 [18]</w:t>
            </w:r>
          </w:p>
        </w:tc>
        <w:tc>
          <w:tcPr>
            <w:tcW w:w="4494" w:type="dxa"/>
            <w:vAlign w:val="center"/>
          </w:tcPr>
          <w:p w14:paraId="5544D776" w14:textId="77777777" w:rsidR="00ED591F" w:rsidRPr="00F4442C" w:rsidRDefault="00ED591F" w:rsidP="002260CC">
            <w:pPr>
              <w:pStyle w:val="TAL"/>
            </w:pPr>
            <w:r w:rsidRPr="00F4442C">
              <w:t>Represents a DNN.</w:t>
            </w:r>
          </w:p>
        </w:tc>
        <w:tc>
          <w:tcPr>
            <w:tcW w:w="1352" w:type="dxa"/>
            <w:vAlign w:val="center"/>
          </w:tcPr>
          <w:p w14:paraId="4D0AA79A" w14:textId="77777777" w:rsidR="00ED591F" w:rsidRPr="00F4442C" w:rsidRDefault="00ED591F" w:rsidP="002260CC">
            <w:pPr>
              <w:pStyle w:val="TAL"/>
              <w:rPr>
                <w:rFonts w:cs="Arial"/>
                <w:szCs w:val="18"/>
              </w:rPr>
            </w:pPr>
          </w:p>
        </w:tc>
      </w:tr>
      <w:tr w:rsidR="00ED591F" w:rsidRPr="00F4442C" w14:paraId="20201D1B" w14:textId="77777777" w:rsidTr="002260CC">
        <w:trPr>
          <w:jc w:val="center"/>
        </w:trPr>
        <w:tc>
          <w:tcPr>
            <w:tcW w:w="1722" w:type="dxa"/>
            <w:vAlign w:val="center"/>
          </w:tcPr>
          <w:p w14:paraId="4164394D" w14:textId="77777777" w:rsidR="00ED591F" w:rsidRPr="00F4442C" w:rsidRDefault="00ED591F" w:rsidP="002260CC">
            <w:pPr>
              <w:pStyle w:val="TAL"/>
            </w:pPr>
            <w:proofErr w:type="spellStart"/>
            <w:r w:rsidRPr="00F4442C">
              <w:t>DurationSec</w:t>
            </w:r>
            <w:proofErr w:type="spellEnd"/>
          </w:p>
        </w:tc>
        <w:tc>
          <w:tcPr>
            <w:tcW w:w="1856" w:type="dxa"/>
            <w:vAlign w:val="center"/>
          </w:tcPr>
          <w:p w14:paraId="3CF720AE" w14:textId="77777777" w:rsidR="00ED591F" w:rsidRPr="00F4442C" w:rsidRDefault="00ED591F" w:rsidP="002260CC">
            <w:pPr>
              <w:pStyle w:val="TAC"/>
            </w:pPr>
            <w:r w:rsidRPr="00F4442C">
              <w:t>3GPP TS 29.122 [2]</w:t>
            </w:r>
          </w:p>
        </w:tc>
        <w:tc>
          <w:tcPr>
            <w:tcW w:w="4494" w:type="dxa"/>
            <w:vAlign w:val="center"/>
          </w:tcPr>
          <w:p w14:paraId="6FAD87A7" w14:textId="77777777" w:rsidR="00ED591F" w:rsidRPr="00F4442C" w:rsidRDefault="00ED591F" w:rsidP="002260CC">
            <w:pPr>
              <w:pStyle w:val="TAL"/>
            </w:pPr>
            <w:r w:rsidRPr="00F4442C">
              <w:t>Represents a time duration in seconds.</w:t>
            </w:r>
          </w:p>
        </w:tc>
        <w:tc>
          <w:tcPr>
            <w:tcW w:w="1352" w:type="dxa"/>
            <w:vAlign w:val="center"/>
          </w:tcPr>
          <w:p w14:paraId="6F3A06B4" w14:textId="77777777" w:rsidR="00ED591F" w:rsidRPr="00F4442C" w:rsidRDefault="00ED591F" w:rsidP="002260CC">
            <w:pPr>
              <w:pStyle w:val="TAL"/>
              <w:rPr>
                <w:rFonts w:cs="Arial"/>
                <w:szCs w:val="18"/>
              </w:rPr>
            </w:pPr>
          </w:p>
        </w:tc>
      </w:tr>
      <w:tr w:rsidR="00ED591F" w:rsidRPr="00F4442C" w14:paraId="28388B94" w14:textId="77777777" w:rsidTr="002260CC">
        <w:trPr>
          <w:jc w:val="center"/>
        </w:trPr>
        <w:tc>
          <w:tcPr>
            <w:tcW w:w="1722" w:type="dxa"/>
            <w:vAlign w:val="center"/>
          </w:tcPr>
          <w:p w14:paraId="0B095613" w14:textId="77777777" w:rsidR="00ED591F" w:rsidRPr="00F4442C" w:rsidRDefault="00ED591F" w:rsidP="002260CC">
            <w:pPr>
              <w:pStyle w:val="TAL"/>
            </w:pPr>
            <w:proofErr w:type="spellStart"/>
            <w:r w:rsidRPr="00F4442C">
              <w:t>ProblemDetails</w:t>
            </w:r>
            <w:proofErr w:type="spellEnd"/>
          </w:p>
        </w:tc>
        <w:tc>
          <w:tcPr>
            <w:tcW w:w="1856" w:type="dxa"/>
            <w:vAlign w:val="center"/>
          </w:tcPr>
          <w:p w14:paraId="0037D266" w14:textId="77777777" w:rsidR="00ED591F" w:rsidRPr="00F4442C" w:rsidRDefault="00ED591F" w:rsidP="002260CC">
            <w:pPr>
              <w:pStyle w:val="TAC"/>
            </w:pPr>
            <w:r w:rsidRPr="00F4442C">
              <w:rPr>
                <w:rFonts w:hint="eastAsia"/>
                <w:noProof/>
              </w:rPr>
              <w:t>3GPP TS 29.122 [</w:t>
            </w:r>
            <w:r w:rsidRPr="00F4442C">
              <w:rPr>
                <w:noProof/>
              </w:rPr>
              <w:t>2</w:t>
            </w:r>
            <w:r w:rsidRPr="00F4442C">
              <w:rPr>
                <w:rFonts w:hint="eastAsia"/>
                <w:noProof/>
              </w:rPr>
              <w:t>]</w:t>
            </w:r>
          </w:p>
        </w:tc>
        <w:tc>
          <w:tcPr>
            <w:tcW w:w="4494" w:type="dxa"/>
            <w:vAlign w:val="center"/>
          </w:tcPr>
          <w:p w14:paraId="788F4F12" w14:textId="77777777" w:rsidR="00ED591F" w:rsidRPr="00F4442C" w:rsidRDefault="00ED591F" w:rsidP="002260CC">
            <w:pPr>
              <w:pStyle w:val="TAL"/>
            </w:pPr>
            <w:r w:rsidRPr="00F4442C">
              <w:rPr>
                <w:rFonts w:cs="Arial"/>
                <w:szCs w:val="18"/>
              </w:rPr>
              <w:t>Represents error related information.</w:t>
            </w:r>
          </w:p>
        </w:tc>
        <w:tc>
          <w:tcPr>
            <w:tcW w:w="1352" w:type="dxa"/>
            <w:vAlign w:val="center"/>
          </w:tcPr>
          <w:p w14:paraId="2CD95257" w14:textId="77777777" w:rsidR="00ED591F" w:rsidRPr="00F4442C" w:rsidRDefault="00ED591F" w:rsidP="002260CC">
            <w:pPr>
              <w:pStyle w:val="TAL"/>
              <w:rPr>
                <w:rFonts w:cs="Arial"/>
                <w:szCs w:val="18"/>
              </w:rPr>
            </w:pPr>
          </w:p>
        </w:tc>
      </w:tr>
      <w:tr w:rsidR="00ED591F" w:rsidRPr="00F4442C" w14:paraId="3A221DD5" w14:textId="77777777" w:rsidTr="002260CC">
        <w:trPr>
          <w:jc w:val="center"/>
        </w:trPr>
        <w:tc>
          <w:tcPr>
            <w:tcW w:w="1722" w:type="dxa"/>
            <w:vAlign w:val="center"/>
          </w:tcPr>
          <w:p w14:paraId="1C4F7A8B" w14:textId="77777777" w:rsidR="00ED591F" w:rsidRPr="00F4442C" w:rsidRDefault="00ED591F" w:rsidP="002260CC">
            <w:pPr>
              <w:pStyle w:val="TAL"/>
            </w:pPr>
            <w:proofErr w:type="spellStart"/>
            <w:r w:rsidRPr="00F4442C">
              <w:t>Snssai</w:t>
            </w:r>
            <w:proofErr w:type="spellEnd"/>
          </w:p>
        </w:tc>
        <w:tc>
          <w:tcPr>
            <w:tcW w:w="1856" w:type="dxa"/>
            <w:vAlign w:val="center"/>
          </w:tcPr>
          <w:p w14:paraId="301CEECE" w14:textId="77777777" w:rsidR="00ED591F" w:rsidRPr="00F4442C" w:rsidRDefault="00ED591F" w:rsidP="002260CC">
            <w:pPr>
              <w:pStyle w:val="TAC"/>
              <w:rPr>
                <w:noProof/>
              </w:rPr>
            </w:pPr>
            <w:r w:rsidRPr="00F4442C">
              <w:t>3GPP TS 29.571 [18]</w:t>
            </w:r>
          </w:p>
        </w:tc>
        <w:tc>
          <w:tcPr>
            <w:tcW w:w="4494" w:type="dxa"/>
            <w:vAlign w:val="center"/>
          </w:tcPr>
          <w:p w14:paraId="6102132D" w14:textId="77777777" w:rsidR="00ED591F" w:rsidRPr="00F4442C" w:rsidRDefault="00ED591F" w:rsidP="002260CC">
            <w:pPr>
              <w:pStyle w:val="TAL"/>
              <w:rPr>
                <w:rFonts w:cs="Arial"/>
                <w:szCs w:val="18"/>
              </w:rPr>
            </w:pPr>
            <w:r w:rsidRPr="00F4442C">
              <w:t>Represents an S-NSSAI.</w:t>
            </w:r>
          </w:p>
        </w:tc>
        <w:tc>
          <w:tcPr>
            <w:tcW w:w="1352" w:type="dxa"/>
            <w:vAlign w:val="center"/>
          </w:tcPr>
          <w:p w14:paraId="27A683FC" w14:textId="77777777" w:rsidR="00ED591F" w:rsidRPr="00F4442C" w:rsidRDefault="00ED591F" w:rsidP="002260CC">
            <w:pPr>
              <w:pStyle w:val="TAL"/>
              <w:rPr>
                <w:rFonts w:cs="Arial"/>
                <w:szCs w:val="18"/>
              </w:rPr>
            </w:pPr>
          </w:p>
        </w:tc>
      </w:tr>
      <w:tr w:rsidR="00ED591F" w:rsidRPr="00F4442C" w14:paraId="6B8C7DD1" w14:textId="77777777" w:rsidTr="002260CC">
        <w:trPr>
          <w:jc w:val="center"/>
        </w:trPr>
        <w:tc>
          <w:tcPr>
            <w:tcW w:w="1722" w:type="dxa"/>
            <w:vAlign w:val="center"/>
          </w:tcPr>
          <w:p w14:paraId="49DF5290" w14:textId="77777777" w:rsidR="00ED591F" w:rsidRPr="00F4442C" w:rsidRDefault="00ED591F" w:rsidP="002260CC">
            <w:pPr>
              <w:pStyle w:val="TAL"/>
            </w:pPr>
            <w:proofErr w:type="spellStart"/>
            <w:r w:rsidRPr="00F4442C">
              <w:t>SupportedFeatures</w:t>
            </w:r>
            <w:proofErr w:type="spellEnd"/>
          </w:p>
        </w:tc>
        <w:tc>
          <w:tcPr>
            <w:tcW w:w="1856" w:type="dxa"/>
            <w:vAlign w:val="center"/>
          </w:tcPr>
          <w:p w14:paraId="176F4484" w14:textId="77777777" w:rsidR="00ED591F" w:rsidRPr="00F4442C" w:rsidRDefault="00ED591F" w:rsidP="002260CC">
            <w:pPr>
              <w:pStyle w:val="TAC"/>
              <w:rPr>
                <w:noProof/>
              </w:rPr>
            </w:pPr>
            <w:r w:rsidRPr="00F4442C">
              <w:t>3GPP TS 29.571 [18]</w:t>
            </w:r>
          </w:p>
        </w:tc>
        <w:tc>
          <w:tcPr>
            <w:tcW w:w="4494" w:type="dxa"/>
            <w:vAlign w:val="center"/>
          </w:tcPr>
          <w:p w14:paraId="22A44C81" w14:textId="77777777" w:rsidR="00ED591F" w:rsidRPr="00F4442C" w:rsidRDefault="00ED591F" w:rsidP="002260CC">
            <w:pPr>
              <w:pStyle w:val="TAL"/>
              <w:rPr>
                <w:rFonts w:cs="Arial"/>
                <w:szCs w:val="18"/>
              </w:rPr>
            </w:pPr>
            <w:r w:rsidRPr="00F4442C">
              <w:t xml:space="preserve">Represents the list of supported </w:t>
            </w:r>
            <w:proofErr w:type="gramStart"/>
            <w:r w:rsidRPr="00F4442C">
              <w:t>feature</w:t>
            </w:r>
            <w:proofErr w:type="gramEnd"/>
            <w:r w:rsidRPr="00F4442C">
              <w:t>(s) and used to negotiate the applicability of the optional features.</w:t>
            </w:r>
          </w:p>
        </w:tc>
        <w:tc>
          <w:tcPr>
            <w:tcW w:w="1352" w:type="dxa"/>
            <w:vAlign w:val="center"/>
          </w:tcPr>
          <w:p w14:paraId="1417AE75" w14:textId="77777777" w:rsidR="00ED591F" w:rsidRPr="00F4442C" w:rsidRDefault="00ED591F" w:rsidP="002260CC">
            <w:pPr>
              <w:pStyle w:val="TAL"/>
              <w:rPr>
                <w:rFonts w:cs="Arial"/>
                <w:szCs w:val="18"/>
              </w:rPr>
            </w:pPr>
          </w:p>
        </w:tc>
      </w:tr>
      <w:tr w:rsidR="00ED591F" w:rsidRPr="00F4442C" w14:paraId="74D2D955" w14:textId="77777777" w:rsidTr="002260CC">
        <w:trPr>
          <w:jc w:val="center"/>
        </w:trPr>
        <w:tc>
          <w:tcPr>
            <w:tcW w:w="1722" w:type="dxa"/>
            <w:vAlign w:val="center"/>
          </w:tcPr>
          <w:p w14:paraId="07C3A76D" w14:textId="77777777" w:rsidR="00ED591F" w:rsidRPr="00F4442C" w:rsidRDefault="00ED591F" w:rsidP="002260CC">
            <w:pPr>
              <w:pStyle w:val="TAL"/>
            </w:pPr>
            <w:proofErr w:type="spellStart"/>
            <w:r w:rsidRPr="00F4442C">
              <w:t>Uinteger</w:t>
            </w:r>
            <w:proofErr w:type="spellEnd"/>
          </w:p>
        </w:tc>
        <w:tc>
          <w:tcPr>
            <w:tcW w:w="1856" w:type="dxa"/>
            <w:vAlign w:val="center"/>
          </w:tcPr>
          <w:p w14:paraId="77FAB4AB" w14:textId="77777777" w:rsidR="00ED591F" w:rsidRPr="00F4442C" w:rsidRDefault="00ED591F" w:rsidP="002260CC">
            <w:pPr>
              <w:pStyle w:val="TAC"/>
            </w:pPr>
            <w:r w:rsidRPr="00F4442C">
              <w:t>3GPP TS 29.571 [18]</w:t>
            </w:r>
          </w:p>
        </w:tc>
        <w:tc>
          <w:tcPr>
            <w:tcW w:w="4494" w:type="dxa"/>
            <w:vAlign w:val="center"/>
          </w:tcPr>
          <w:p w14:paraId="67F20D8A" w14:textId="77777777" w:rsidR="00ED591F" w:rsidRPr="00F4442C" w:rsidRDefault="00ED591F" w:rsidP="002260CC">
            <w:pPr>
              <w:pStyle w:val="TAL"/>
            </w:pPr>
            <w:r w:rsidRPr="00F4442C">
              <w:t>Represents an unsigned integer.</w:t>
            </w:r>
          </w:p>
        </w:tc>
        <w:tc>
          <w:tcPr>
            <w:tcW w:w="1352" w:type="dxa"/>
            <w:vAlign w:val="center"/>
          </w:tcPr>
          <w:p w14:paraId="4BFE4611" w14:textId="77777777" w:rsidR="00ED591F" w:rsidRPr="00F4442C" w:rsidRDefault="00ED591F" w:rsidP="002260CC">
            <w:pPr>
              <w:pStyle w:val="TAL"/>
              <w:rPr>
                <w:rFonts w:cs="Arial"/>
                <w:szCs w:val="18"/>
              </w:rPr>
            </w:pPr>
          </w:p>
        </w:tc>
      </w:tr>
      <w:tr w:rsidR="00ED591F" w:rsidRPr="00F4442C" w14:paraId="0E9E0B45" w14:textId="77777777" w:rsidTr="002260CC">
        <w:trPr>
          <w:jc w:val="center"/>
        </w:trPr>
        <w:tc>
          <w:tcPr>
            <w:tcW w:w="1722" w:type="dxa"/>
            <w:vAlign w:val="center"/>
          </w:tcPr>
          <w:p w14:paraId="57E885F1" w14:textId="77777777" w:rsidR="00ED591F" w:rsidRPr="00F4442C" w:rsidRDefault="00ED591F" w:rsidP="002260CC">
            <w:pPr>
              <w:pStyle w:val="TAL"/>
            </w:pPr>
            <w:r w:rsidRPr="00F4442C">
              <w:t>Uri</w:t>
            </w:r>
          </w:p>
        </w:tc>
        <w:tc>
          <w:tcPr>
            <w:tcW w:w="1856" w:type="dxa"/>
            <w:vAlign w:val="center"/>
          </w:tcPr>
          <w:p w14:paraId="0E675654" w14:textId="77777777" w:rsidR="00ED591F" w:rsidRPr="00F4442C" w:rsidRDefault="00ED591F" w:rsidP="002260CC">
            <w:pPr>
              <w:pStyle w:val="TAC"/>
            </w:pPr>
            <w:r w:rsidRPr="00F4442C">
              <w:t>3GPP TS 29.122 [2]</w:t>
            </w:r>
          </w:p>
        </w:tc>
        <w:tc>
          <w:tcPr>
            <w:tcW w:w="4494" w:type="dxa"/>
            <w:vAlign w:val="center"/>
          </w:tcPr>
          <w:p w14:paraId="2D679DF2" w14:textId="77777777" w:rsidR="00ED591F" w:rsidRPr="00F4442C" w:rsidRDefault="00ED591F" w:rsidP="002260CC">
            <w:pPr>
              <w:pStyle w:val="TAL"/>
            </w:pPr>
            <w:r w:rsidRPr="00F4442C">
              <w:t>Represents a URI.</w:t>
            </w:r>
          </w:p>
        </w:tc>
        <w:tc>
          <w:tcPr>
            <w:tcW w:w="1352" w:type="dxa"/>
            <w:vAlign w:val="center"/>
          </w:tcPr>
          <w:p w14:paraId="7B23270D" w14:textId="77777777" w:rsidR="00ED591F" w:rsidRPr="00F4442C" w:rsidRDefault="00ED591F" w:rsidP="002260CC">
            <w:pPr>
              <w:pStyle w:val="TAL"/>
              <w:rPr>
                <w:rFonts w:cs="Arial"/>
                <w:szCs w:val="18"/>
              </w:rPr>
            </w:pPr>
          </w:p>
        </w:tc>
      </w:tr>
    </w:tbl>
    <w:p w14:paraId="60231F1F" w14:textId="77777777" w:rsidR="00ED591F" w:rsidRPr="00F4442C" w:rsidRDefault="00ED591F" w:rsidP="00ED591F"/>
    <w:p w14:paraId="3E6DC5EC" w14:textId="77777777" w:rsidR="00ED591F" w:rsidRPr="00F4442C" w:rsidRDefault="00ED591F" w:rsidP="00ED591F">
      <w:pPr>
        <w:pStyle w:val="41"/>
        <w:rPr>
          <w:lang w:val="en-US"/>
        </w:rPr>
      </w:pPr>
      <w:bookmarkStart w:id="945" w:name="_Toc96843441"/>
      <w:bookmarkStart w:id="946" w:name="_Toc96844416"/>
      <w:bookmarkStart w:id="947" w:name="_Toc100739989"/>
      <w:bookmarkStart w:id="948" w:name="_Toc129252562"/>
      <w:bookmarkStart w:id="949" w:name="_Toc144024267"/>
      <w:bookmarkStart w:id="950" w:name="_Toc144459699"/>
      <w:bookmarkStart w:id="951" w:name="_Toc151743223"/>
      <w:bookmarkStart w:id="952" w:name="_Toc151743688"/>
      <w:r w:rsidRPr="00F4442C">
        <w:rPr>
          <w:noProof/>
          <w:lang w:eastAsia="zh-CN"/>
        </w:rPr>
        <w:lastRenderedPageBreak/>
        <w:t>6.4</w:t>
      </w:r>
      <w:r w:rsidRPr="00F4442C">
        <w:rPr>
          <w:lang w:val="en-US"/>
        </w:rPr>
        <w:t>.6.2</w:t>
      </w:r>
      <w:r w:rsidRPr="00F4442C">
        <w:rPr>
          <w:lang w:val="en-US"/>
        </w:rPr>
        <w:tab/>
        <w:t>Structured data types</w:t>
      </w:r>
      <w:bookmarkEnd w:id="945"/>
      <w:bookmarkEnd w:id="946"/>
      <w:bookmarkEnd w:id="947"/>
      <w:bookmarkEnd w:id="948"/>
      <w:bookmarkEnd w:id="949"/>
      <w:bookmarkEnd w:id="950"/>
      <w:bookmarkEnd w:id="951"/>
      <w:bookmarkEnd w:id="952"/>
    </w:p>
    <w:p w14:paraId="144ECA86" w14:textId="77777777" w:rsidR="00ED591F" w:rsidRPr="00F4442C" w:rsidRDefault="00ED591F" w:rsidP="00ED591F">
      <w:pPr>
        <w:pStyle w:val="51"/>
      </w:pPr>
      <w:bookmarkStart w:id="953" w:name="_Toc96843442"/>
      <w:bookmarkStart w:id="954" w:name="_Toc96844417"/>
      <w:bookmarkStart w:id="955" w:name="_Toc100739990"/>
      <w:bookmarkStart w:id="956" w:name="_Toc129252563"/>
      <w:bookmarkStart w:id="957" w:name="_Toc144024268"/>
      <w:bookmarkStart w:id="958" w:name="_Toc144459700"/>
      <w:bookmarkStart w:id="959" w:name="_Toc151743224"/>
      <w:bookmarkStart w:id="960" w:name="_Toc151743689"/>
      <w:r w:rsidRPr="00F4442C">
        <w:rPr>
          <w:noProof/>
          <w:lang w:eastAsia="zh-CN"/>
        </w:rPr>
        <w:t>6.4</w:t>
      </w:r>
      <w:r w:rsidRPr="00F4442C">
        <w:t>.6.2.1</w:t>
      </w:r>
      <w:r w:rsidRPr="00F4442C">
        <w:tab/>
        <w:t>Introduction</w:t>
      </w:r>
      <w:bookmarkEnd w:id="953"/>
      <w:bookmarkEnd w:id="954"/>
      <w:bookmarkEnd w:id="955"/>
      <w:bookmarkEnd w:id="956"/>
      <w:bookmarkEnd w:id="957"/>
      <w:bookmarkEnd w:id="958"/>
      <w:bookmarkEnd w:id="959"/>
      <w:bookmarkEnd w:id="960"/>
    </w:p>
    <w:p w14:paraId="2DBC3DB7" w14:textId="77777777" w:rsidR="00ED591F" w:rsidRPr="00F4442C" w:rsidRDefault="00ED591F" w:rsidP="00ED591F">
      <w:r w:rsidRPr="00F4442C">
        <w:t>This clause defines the data structures to be used in resource representations.</w:t>
      </w:r>
    </w:p>
    <w:p w14:paraId="29985073" w14:textId="77777777" w:rsidR="00ED591F" w:rsidRPr="00F4442C" w:rsidRDefault="00ED591F" w:rsidP="00ED591F">
      <w:pPr>
        <w:pStyle w:val="51"/>
      </w:pPr>
      <w:bookmarkStart w:id="961" w:name="_Toc151743225"/>
      <w:bookmarkStart w:id="962" w:name="_Toc151743690"/>
      <w:bookmarkStart w:id="963" w:name="_Toc96843444"/>
      <w:bookmarkStart w:id="964" w:name="_Toc96844419"/>
      <w:bookmarkStart w:id="965" w:name="_Toc100739992"/>
      <w:bookmarkStart w:id="966" w:name="_Toc129252565"/>
      <w:bookmarkStart w:id="967" w:name="_Toc144024270"/>
      <w:bookmarkStart w:id="968" w:name="_Toc144459702"/>
      <w:r w:rsidRPr="00F4442C">
        <w:rPr>
          <w:noProof/>
          <w:lang w:eastAsia="zh-CN"/>
        </w:rPr>
        <w:t>6.4</w:t>
      </w:r>
      <w:r w:rsidRPr="00F4442C">
        <w:t>.6.2.2</w:t>
      </w:r>
      <w:r w:rsidRPr="00F4442C">
        <w:tab/>
        <w:t xml:space="preserve">Type: </w:t>
      </w:r>
      <w:proofErr w:type="spellStart"/>
      <w:r w:rsidRPr="00F4442C">
        <w:t>PolicyProv</w:t>
      </w:r>
      <w:bookmarkEnd w:id="961"/>
      <w:bookmarkEnd w:id="962"/>
      <w:proofErr w:type="spellEnd"/>
    </w:p>
    <w:p w14:paraId="535323BE" w14:textId="77777777" w:rsidR="00ED591F" w:rsidRPr="00F4442C" w:rsidRDefault="00ED591F" w:rsidP="00ED591F">
      <w:pPr>
        <w:pStyle w:val="TH"/>
      </w:pPr>
      <w:r w:rsidRPr="00F4442C">
        <w:rPr>
          <w:noProof/>
        </w:rPr>
        <w:t>Table </w:t>
      </w:r>
      <w:r w:rsidRPr="00F4442C">
        <w:rPr>
          <w:noProof/>
          <w:lang w:eastAsia="zh-CN"/>
        </w:rPr>
        <w:t>6.4</w:t>
      </w:r>
      <w:r w:rsidRPr="00F4442C">
        <w:t xml:space="preserve">.6.2.2-1: </w:t>
      </w:r>
      <w:r w:rsidRPr="00F4442C">
        <w:rPr>
          <w:noProof/>
        </w:rPr>
        <w:t xml:space="preserve">Definition of type </w:t>
      </w:r>
      <w:proofErr w:type="spellStart"/>
      <w:r w:rsidRPr="00F4442C">
        <w:t>PolicyProv</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ED591F" w:rsidRPr="00F4442C" w14:paraId="24489A97" w14:textId="77777777" w:rsidTr="002260CC">
        <w:trPr>
          <w:jc w:val="center"/>
        </w:trPr>
        <w:tc>
          <w:tcPr>
            <w:tcW w:w="1555" w:type="dxa"/>
            <w:shd w:val="clear" w:color="auto" w:fill="C0C0C0"/>
            <w:vAlign w:val="center"/>
            <w:hideMark/>
          </w:tcPr>
          <w:p w14:paraId="378F134E" w14:textId="77777777" w:rsidR="00ED591F" w:rsidRPr="00F4442C" w:rsidRDefault="00ED591F" w:rsidP="002260CC">
            <w:pPr>
              <w:pStyle w:val="TAH"/>
            </w:pPr>
            <w:r w:rsidRPr="00F4442C">
              <w:t>Attribute name</w:t>
            </w:r>
          </w:p>
        </w:tc>
        <w:tc>
          <w:tcPr>
            <w:tcW w:w="1417" w:type="dxa"/>
            <w:shd w:val="clear" w:color="auto" w:fill="C0C0C0"/>
            <w:vAlign w:val="center"/>
            <w:hideMark/>
          </w:tcPr>
          <w:p w14:paraId="06E464AA" w14:textId="77777777" w:rsidR="00ED591F" w:rsidRPr="00F4442C" w:rsidRDefault="00ED591F" w:rsidP="002260CC">
            <w:pPr>
              <w:pStyle w:val="TAH"/>
            </w:pPr>
            <w:r w:rsidRPr="00F4442C">
              <w:t>Data type</w:t>
            </w:r>
          </w:p>
        </w:tc>
        <w:tc>
          <w:tcPr>
            <w:tcW w:w="425" w:type="dxa"/>
            <w:shd w:val="clear" w:color="auto" w:fill="C0C0C0"/>
            <w:vAlign w:val="center"/>
            <w:hideMark/>
          </w:tcPr>
          <w:p w14:paraId="02F6929F" w14:textId="77777777" w:rsidR="00ED591F" w:rsidRPr="00F4442C" w:rsidRDefault="00ED591F" w:rsidP="002260CC">
            <w:pPr>
              <w:pStyle w:val="TAH"/>
            </w:pPr>
            <w:r w:rsidRPr="00F4442C">
              <w:t>P</w:t>
            </w:r>
          </w:p>
        </w:tc>
        <w:tc>
          <w:tcPr>
            <w:tcW w:w="1134" w:type="dxa"/>
            <w:shd w:val="clear" w:color="auto" w:fill="C0C0C0"/>
            <w:vAlign w:val="center"/>
          </w:tcPr>
          <w:p w14:paraId="48638E77" w14:textId="77777777" w:rsidR="00ED591F" w:rsidRPr="00F4442C" w:rsidRDefault="00ED591F" w:rsidP="002260CC">
            <w:pPr>
              <w:pStyle w:val="TAH"/>
            </w:pPr>
            <w:r w:rsidRPr="00F4442C">
              <w:t>Cardinality</w:t>
            </w:r>
          </w:p>
        </w:tc>
        <w:tc>
          <w:tcPr>
            <w:tcW w:w="3686" w:type="dxa"/>
            <w:shd w:val="clear" w:color="auto" w:fill="C0C0C0"/>
            <w:vAlign w:val="center"/>
            <w:hideMark/>
          </w:tcPr>
          <w:p w14:paraId="2E5D479F" w14:textId="77777777" w:rsidR="00ED591F" w:rsidRPr="00F4442C" w:rsidRDefault="00ED591F" w:rsidP="002260CC">
            <w:pPr>
              <w:pStyle w:val="TAH"/>
              <w:rPr>
                <w:rFonts w:cs="Arial"/>
                <w:szCs w:val="18"/>
              </w:rPr>
            </w:pPr>
            <w:r w:rsidRPr="00F4442C">
              <w:rPr>
                <w:rFonts w:cs="Arial"/>
                <w:szCs w:val="18"/>
              </w:rPr>
              <w:t>Description</w:t>
            </w:r>
          </w:p>
        </w:tc>
        <w:tc>
          <w:tcPr>
            <w:tcW w:w="1307" w:type="dxa"/>
            <w:shd w:val="clear" w:color="auto" w:fill="C0C0C0"/>
            <w:vAlign w:val="center"/>
          </w:tcPr>
          <w:p w14:paraId="4B9167D1" w14:textId="77777777" w:rsidR="00ED591F" w:rsidRPr="00F4442C" w:rsidRDefault="00ED591F" w:rsidP="002260CC">
            <w:pPr>
              <w:pStyle w:val="TAH"/>
              <w:rPr>
                <w:rFonts w:cs="Arial"/>
                <w:szCs w:val="18"/>
              </w:rPr>
            </w:pPr>
            <w:r w:rsidRPr="00F4442C">
              <w:rPr>
                <w:rFonts w:cs="Arial"/>
                <w:szCs w:val="18"/>
              </w:rPr>
              <w:t>Applicability</w:t>
            </w:r>
          </w:p>
        </w:tc>
      </w:tr>
      <w:tr w:rsidR="00ED591F" w:rsidRPr="00F4442C" w14:paraId="748A7A8F" w14:textId="77777777" w:rsidTr="002260CC">
        <w:trPr>
          <w:jc w:val="center"/>
        </w:trPr>
        <w:tc>
          <w:tcPr>
            <w:tcW w:w="1555" w:type="dxa"/>
            <w:vAlign w:val="center"/>
          </w:tcPr>
          <w:p w14:paraId="105F4848" w14:textId="77777777" w:rsidR="00ED591F" w:rsidRPr="00F4442C" w:rsidRDefault="00ED591F" w:rsidP="002260CC">
            <w:pPr>
              <w:pStyle w:val="TAL"/>
            </w:pPr>
            <w:proofErr w:type="spellStart"/>
            <w:r w:rsidRPr="00F4442C">
              <w:t>netSliceId</w:t>
            </w:r>
            <w:proofErr w:type="spellEnd"/>
          </w:p>
        </w:tc>
        <w:tc>
          <w:tcPr>
            <w:tcW w:w="1417" w:type="dxa"/>
            <w:vAlign w:val="center"/>
          </w:tcPr>
          <w:p w14:paraId="3264B930" w14:textId="77777777" w:rsidR="00ED591F" w:rsidRPr="00F4442C" w:rsidRDefault="00ED591F" w:rsidP="002260CC">
            <w:pPr>
              <w:pStyle w:val="TAL"/>
            </w:pPr>
            <w:proofErr w:type="spellStart"/>
            <w:r w:rsidRPr="00F4442C">
              <w:t>Snssai</w:t>
            </w:r>
            <w:proofErr w:type="spellEnd"/>
          </w:p>
        </w:tc>
        <w:tc>
          <w:tcPr>
            <w:tcW w:w="425" w:type="dxa"/>
            <w:vAlign w:val="center"/>
          </w:tcPr>
          <w:p w14:paraId="5D2147C5" w14:textId="77777777" w:rsidR="00ED591F" w:rsidRPr="00F4442C" w:rsidRDefault="00ED591F" w:rsidP="002260CC">
            <w:pPr>
              <w:pStyle w:val="TAC"/>
            </w:pPr>
            <w:r w:rsidRPr="00F4442C">
              <w:t>O</w:t>
            </w:r>
          </w:p>
        </w:tc>
        <w:tc>
          <w:tcPr>
            <w:tcW w:w="1134" w:type="dxa"/>
            <w:vAlign w:val="center"/>
          </w:tcPr>
          <w:p w14:paraId="60CB2888" w14:textId="77777777" w:rsidR="00ED591F" w:rsidRPr="00F4442C" w:rsidRDefault="00ED591F" w:rsidP="002260CC">
            <w:pPr>
              <w:pStyle w:val="TAC"/>
            </w:pPr>
            <w:r w:rsidRPr="00F4442C">
              <w:t>0..1</w:t>
            </w:r>
          </w:p>
        </w:tc>
        <w:tc>
          <w:tcPr>
            <w:tcW w:w="3686" w:type="dxa"/>
            <w:vAlign w:val="center"/>
          </w:tcPr>
          <w:p w14:paraId="6CDECCAF" w14:textId="77777777" w:rsidR="00ED591F" w:rsidRPr="00F4442C" w:rsidRDefault="00ED591F" w:rsidP="002260CC">
            <w:pPr>
              <w:pStyle w:val="TAL"/>
            </w:pPr>
            <w:r w:rsidRPr="00F4442C">
              <w:t>Contains the identifier for the concerned network slice.</w:t>
            </w:r>
          </w:p>
        </w:tc>
        <w:tc>
          <w:tcPr>
            <w:tcW w:w="1307" w:type="dxa"/>
            <w:vAlign w:val="center"/>
          </w:tcPr>
          <w:p w14:paraId="3A5F4944" w14:textId="77777777" w:rsidR="00ED591F" w:rsidRPr="00F4442C" w:rsidRDefault="00ED591F" w:rsidP="002260CC">
            <w:pPr>
              <w:pStyle w:val="TAL"/>
              <w:rPr>
                <w:rFonts w:cs="Arial"/>
                <w:szCs w:val="18"/>
              </w:rPr>
            </w:pPr>
          </w:p>
        </w:tc>
      </w:tr>
      <w:tr w:rsidR="00ED591F" w:rsidRPr="00F4442C" w14:paraId="32621386" w14:textId="77777777" w:rsidTr="002260CC">
        <w:trPr>
          <w:jc w:val="center"/>
        </w:trPr>
        <w:tc>
          <w:tcPr>
            <w:tcW w:w="1555" w:type="dxa"/>
            <w:vAlign w:val="center"/>
          </w:tcPr>
          <w:p w14:paraId="7F8CBD60" w14:textId="77777777" w:rsidR="00ED591F" w:rsidRPr="00F4442C" w:rsidRDefault="00ED591F" w:rsidP="002260CC">
            <w:pPr>
              <w:pStyle w:val="TAL"/>
            </w:pPr>
            <w:proofErr w:type="spellStart"/>
            <w:r w:rsidRPr="00F4442C">
              <w:rPr>
                <w:lang w:eastAsia="zh-CN"/>
              </w:rPr>
              <w:t>reqDnn</w:t>
            </w:r>
            <w:proofErr w:type="spellEnd"/>
          </w:p>
        </w:tc>
        <w:tc>
          <w:tcPr>
            <w:tcW w:w="1417" w:type="dxa"/>
            <w:vAlign w:val="center"/>
          </w:tcPr>
          <w:p w14:paraId="554A0EC6" w14:textId="77777777" w:rsidR="00ED591F" w:rsidRPr="00F4442C" w:rsidRDefault="00ED591F" w:rsidP="002260CC">
            <w:pPr>
              <w:pStyle w:val="TAL"/>
            </w:pPr>
            <w:proofErr w:type="spellStart"/>
            <w:r w:rsidRPr="00F4442C">
              <w:t>Dnn</w:t>
            </w:r>
            <w:proofErr w:type="spellEnd"/>
          </w:p>
        </w:tc>
        <w:tc>
          <w:tcPr>
            <w:tcW w:w="425" w:type="dxa"/>
            <w:vAlign w:val="center"/>
          </w:tcPr>
          <w:p w14:paraId="1525A85C" w14:textId="77777777" w:rsidR="00ED591F" w:rsidRPr="00F4442C" w:rsidRDefault="00ED591F" w:rsidP="002260CC">
            <w:pPr>
              <w:pStyle w:val="TAC"/>
            </w:pPr>
            <w:r w:rsidRPr="00F4442C">
              <w:rPr>
                <w:lang w:eastAsia="zh-CN"/>
              </w:rPr>
              <w:t>O</w:t>
            </w:r>
          </w:p>
        </w:tc>
        <w:tc>
          <w:tcPr>
            <w:tcW w:w="1134" w:type="dxa"/>
            <w:vAlign w:val="center"/>
          </w:tcPr>
          <w:p w14:paraId="60B89083" w14:textId="77777777" w:rsidR="00ED591F" w:rsidRPr="00F4442C" w:rsidRDefault="00ED591F" w:rsidP="002260CC">
            <w:pPr>
              <w:pStyle w:val="TAC"/>
            </w:pPr>
            <w:r w:rsidRPr="00F4442C">
              <w:rPr>
                <w:lang w:eastAsia="zh-CN"/>
              </w:rPr>
              <w:t>0..</w:t>
            </w:r>
            <w:r w:rsidRPr="00F4442C">
              <w:rPr>
                <w:rFonts w:hint="eastAsia"/>
                <w:lang w:eastAsia="zh-CN"/>
              </w:rPr>
              <w:t>1</w:t>
            </w:r>
          </w:p>
        </w:tc>
        <w:tc>
          <w:tcPr>
            <w:tcW w:w="3686" w:type="dxa"/>
            <w:vAlign w:val="center"/>
          </w:tcPr>
          <w:p w14:paraId="238CC92F" w14:textId="77777777" w:rsidR="00ED591F" w:rsidRPr="00F4442C" w:rsidRDefault="00ED591F" w:rsidP="002260CC">
            <w:pPr>
              <w:pStyle w:val="TAL"/>
            </w:pPr>
            <w:r w:rsidRPr="00F4442C">
              <w:rPr>
                <w:lang w:val="en-US"/>
              </w:rPr>
              <w:t>Contains the requested DNN.</w:t>
            </w:r>
          </w:p>
        </w:tc>
        <w:tc>
          <w:tcPr>
            <w:tcW w:w="1307" w:type="dxa"/>
            <w:vAlign w:val="center"/>
          </w:tcPr>
          <w:p w14:paraId="6B0ED083" w14:textId="77777777" w:rsidR="00ED591F" w:rsidRPr="00F4442C" w:rsidRDefault="00ED591F" w:rsidP="002260CC">
            <w:pPr>
              <w:pStyle w:val="TAL"/>
              <w:rPr>
                <w:rFonts w:cs="Arial"/>
                <w:szCs w:val="18"/>
              </w:rPr>
            </w:pPr>
          </w:p>
        </w:tc>
      </w:tr>
      <w:tr w:rsidR="00ED591F" w:rsidRPr="00F4442C" w14:paraId="5270FF21" w14:textId="77777777" w:rsidTr="002260CC">
        <w:trPr>
          <w:jc w:val="center"/>
        </w:trPr>
        <w:tc>
          <w:tcPr>
            <w:tcW w:w="1555" w:type="dxa"/>
            <w:vAlign w:val="center"/>
          </w:tcPr>
          <w:p w14:paraId="7793BEBD" w14:textId="77777777" w:rsidR="00ED591F" w:rsidRPr="00F4442C" w:rsidRDefault="00ED591F" w:rsidP="002260CC">
            <w:pPr>
              <w:pStyle w:val="TAL"/>
              <w:rPr>
                <w:lang w:eastAsia="zh-CN"/>
              </w:rPr>
            </w:pPr>
            <w:proofErr w:type="spellStart"/>
            <w:r w:rsidRPr="00F4442C">
              <w:rPr>
                <w:lang w:eastAsia="zh-CN"/>
              </w:rPr>
              <w:t>polHarmInd</w:t>
            </w:r>
            <w:proofErr w:type="spellEnd"/>
          </w:p>
        </w:tc>
        <w:tc>
          <w:tcPr>
            <w:tcW w:w="1417" w:type="dxa"/>
            <w:vAlign w:val="center"/>
          </w:tcPr>
          <w:p w14:paraId="7A09484D" w14:textId="77777777" w:rsidR="00ED591F" w:rsidRPr="00F4442C" w:rsidRDefault="00ED591F" w:rsidP="002260CC">
            <w:pPr>
              <w:pStyle w:val="TAL"/>
            </w:pPr>
            <w:proofErr w:type="spellStart"/>
            <w:r w:rsidRPr="00F4442C">
              <w:t>boolean</w:t>
            </w:r>
            <w:proofErr w:type="spellEnd"/>
          </w:p>
        </w:tc>
        <w:tc>
          <w:tcPr>
            <w:tcW w:w="425" w:type="dxa"/>
            <w:vAlign w:val="center"/>
          </w:tcPr>
          <w:p w14:paraId="5127A4B0" w14:textId="77777777" w:rsidR="00ED591F" w:rsidRPr="00F4442C" w:rsidRDefault="00ED591F" w:rsidP="002260CC">
            <w:pPr>
              <w:pStyle w:val="TAC"/>
              <w:rPr>
                <w:lang w:eastAsia="zh-CN"/>
              </w:rPr>
            </w:pPr>
            <w:r w:rsidRPr="00F4442C">
              <w:rPr>
                <w:lang w:eastAsia="zh-CN"/>
              </w:rPr>
              <w:t>O</w:t>
            </w:r>
          </w:p>
        </w:tc>
        <w:tc>
          <w:tcPr>
            <w:tcW w:w="1134" w:type="dxa"/>
            <w:vAlign w:val="center"/>
          </w:tcPr>
          <w:p w14:paraId="78E5D15F" w14:textId="77777777" w:rsidR="00ED591F" w:rsidRPr="00F4442C" w:rsidRDefault="00ED591F" w:rsidP="002260CC">
            <w:pPr>
              <w:pStyle w:val="TAC"/>
              <w:rPr>
                <w:lang w:eastAsia="zh-CN"/>
              </w:rPr>
            </w:pPr>
            <w:r w:rsidRPr="00F4442C">
              <w:rPr>
                <w:lang w:eastAsia="zh-CN"/>
              </w:rPr>
              <w:t>0..1</w:t>
            </w:r>
          </w:p>
        </w:tc>
        <w:tc>
          <w:tcPr>
            <w:tcW w:w="3686" w:type="dxa"/>
            <w:vAlign w:val="center"/>
          </w:tcPr>
          <w:p w14:paraId="239E16C2" w14:textId="77777777" w:rsidR="00ED591F" w:rsidRPr="00F4442C" w:rsidRDefault="00ED591F" w:rsidP="002260CC">
            <w:pPr>
              <w:pStyle w:val="TAL"/>
              <w:rPr>
                <w:lang w:val="en-US"/>
              </w:rPr>
            </w:pPr>
            <w:r w:rsidRPr="00F4442C">
              <w:rPr>
                <w:lang w:val="en-US"/>
              </w:rPr>
              <w:t>Contains the policy harmonization indication. It indicates whether policy harmonization is requested or not, i.e.:</w:t>
            </w:r>
          </w:p>
          <w:p w14:paraId="02DBE407" w14:textId="77777777" w:rsidR="00ED591F" w:rsidRPr="00F4442C" w:rsidRDefault="00ED591F" w:rsidP="002260CC">
            <w:pPr>
              <w:pStyle w:val="TAL"/>
              <w:ind w:left="284" w:hanging="284"/>
              <w:rPr>
                <w:lang w:val="en-US"/>
              </w:rPr>
            </w:pPr>
            <w:r w:rsidRPr="00F4442C">
              <w:rPr>
                <w:lang w:val="en-US"/>
              </w:rPr>
              <w:t>-</w:t>
            </w:r>
            <w:r w:rsidRPr="00F4442C">
              <w:rPr>
                <w:lang w:val="en-US"/>
              </w:rPr>
              <w:tab/>
              <w:t>"true" means that policy harmonization is requested.</w:t>
            </w:r>
          </w:p>
          <w:p w14:paraId="48C781F6" w14:textId="77777777" w:rsidR="00ED591F" w:rsidRPr="00F4442C" w:rsidRDefault="00ED591F" w:rsidP="002260CC">
            <w:pPr>
              <w:pStyle w:val="TAL"/>
              <w:ind w:left="284" w:hanging="284"/>
              <w:rPr>
                <w:lang w:val="en-US"/>
              </w:rPr>
            </w:pPr>
            <w:r w:rsidRPr="00F4442C">
              <w:rPr>
                <w:lang w:val="en-US"/>
              </w:rPr>
              <w:t>-</w:t>
            </w:r>
            <w:r w:rsidRPr="00F4442C">
              <w:rPr>
                <w:lang w:val="en-US"/>
              </w:rPr>
              <w:tab/>
              <w:t>"false" means that policy harmonization is not requested.</w:t>
            </w:r>
          </w:p>
          <w:p w14:paraId="28D194A9" w14:textId="77777777" w:rsidR="00ED591F" w:rsidRPr="00F4442C" w:rsidRDefault="00ED591F" w:rsidP="002260CC">
            <w:pPr>
              <w:pStyle w:val="TAL"/>
              <w:ind w:left="284" w:hanging="284"/>
              <w:rPr>
                <w:lang w:val="en-US"/>
              </w:rPr>
            </w:pPr>
            <w:r w:rsidRPr="00F4442C">
              <w:rPr>
                <w:lang w:val="en-US"/>
              </w:rPr>
              <w:t>-</w:t>
            </w:r>
            <w:r w:rsidRPr="00F4442C">
              <w:rPr>
                <w:lang w:val="en-US"/>
              </w:rPr>
              <w:tab/>
              <w:t>The default value when omitted is "false".</w:t>
            </w:r>
          </w:p>
        </w:tc>
        <w:tc>
          <w:tcPr>
            <w:tcW w:w="1307" w:type="dxa"/>
            <w:vAlign w:val="center"/>
          </w:tcPr>
          <w:p w14:paraId="0B40DD28" w14:textId="77777777" w:rsidR="00ED591F" w:rsidRPr="00F4442C" w:rsidRDefault="00ED591F" w:rsidP="002260CC">
            <w:pPr>
              <w:pStyle w:val="TAL"/>
              <w:rPr>
                <w:rFonts w:cs="Arial"/>
                <w:szCs w:val="18"/>
              </w:rPr>
            </w:pPr>
          </w:p>
        </w:tc>
      </w:tr>
      <w:tr w:rsidR="00ED591F" w:rsidRPr="00F4442C" w14:paraId="7154D98A" w14:textId="77777777" w:rsidTr="002260CC">
        <w:trPr>
          <w:jc w:val="center"/>
        </w:trPr>
        <w:tc>
          <w:tcPr>
            <w:tcW w:w="1555" w:type="dxa"/>
            <w:vAlign w:val="center"/>
          </w:tcPr>
          <w:p w14:paraId="53F86649" w14:textId="77777777" w:rsidR="00ED591F" w:rsidRPr="00F4442C" w:rsidRDefault="00ED591F" w:rsidP="002260CC">
            <w:pPr>
              <w:pStyle w:val="TAL"/>
              <w:rPr>
                <w:lang w:eastAsia="zh-CN"/>
              </w:rPr>
            </w:pPr>
            <w:r w:rsidRPr="00F4442C">
              <w:rPr>
                <w:lang w:eastAsia="zh-CN"/>
              </w:rPr>
              <w:t>policy</w:t>
            </w:r>
          </w:p>
        </w:tc>
        <w:tc>
          <w:tcPr>
            <w:tcW w:w="1417" w:type="dxa"/>
            <w:vAlign w:val="center"/>
          </w:tcPr>
          <w:p w14:paraId="7B78DB6D" w14:textId="77777777" w:rsidR="00ED591F" w:rsidRPr="00F4442C" w:rsidRDefault="00ED591F" w:rsidP="002260CC">
            <w:pPr>
              <w:pStyle w:val="TAL"/>
            </w:pPr>
            <w:r w:rsidRPr="00F4442C">
              <w:t>Policy</w:t>
            </w:r>
          </w:p>
        </w:tc>
        <w:tc>
          <w:tcPr>
            <w:tcW w:w="425" w:type="dxa"/>
            <w:vAlign w:val="center"/>
          </w:tcPr>
          <w:p w14:paraId="6686EDCA" w14:textId="77777777" w:rsidR="00ED591F" w:rsidRPr="00F4442C" w:rsidRDefault="00ED591F" w:rsidP="002260CC">
            <w:pPr>
              <w:pStyle w:val="TAC"/>
              <w:rPr>
                <w:lang w:eastAsia="zh-CN"/>
              </w:rPr>
            </w:pPr>
            <w:r w:rsidRPr="00F4442C">
              <w:rPr>
                <w:lang w:eastAsia="zh-CN"/>
              </w:rPr>
              <w:t>O</w:t>
            </w:r>
          </w:p>
        </w:tc>
        <w:tc>
          <w:tcPr>
            <w:tcW w:w="1134" w:type="dxa"/>
            <w:vAlign w:val="center"/>
          </w:tcPr>
          <w:p w14:paraId="615D4EB3" w14:textId="77777777" w:rsidR="00ED591F" w:rsidRPr="00F4442C" w:rsidRDefault="00ED591F" w:rsidP="002260CC">
            <w:pPr>
              <w:pStyle w:val="TAC"/>
              <w:rPr>
                <w:lang w:eastAsia="zh-CN"/>
              </w:rPr>
            </w:pPr>
            <w:r w:rsidRPr="00F4442C">
              <w:rPr>
                <w:lang w:eastAsia="zh-CN"/>
              </w:rPr>
              <w:t>0..1</w:t>
            </w:r>
          </w:p>
        </w:tc>
        <w:tc>
          <w:tcPr>
            <w:tcW w:w="3686" w:type="dxa"/>
            <w:vAlign w:val="center"/>
          </w:tcPr>
          <w:p w14:paraId="53A10D95" w14:textId="77777777" w:rsidR="00ED591F" w:rsidRPr="00F4442C" w:rsidRDefault="00ED591F" w:rsidP="002260CC">
            <w:pPr>
              <w:pStyle w:val="TAL"/>
              <w:rPr>
                <w:lang w:val="en-US"/>
              </w:rPr>
            </w:pPr>
            <w:r w:rsidRPr="00F4442C">
              <w:rPr>
                <w:lang w:val="en-US"/>
              </w:rPr>
              <w:t>Contains the provisioned policy.</w:t>
            </w:r>
          </w:p>
        </w:tc>
        <w:tc>
          <w:tcPr>
            <w:tcW w:w="1307" w:type="dxa"/>
            <w:vAlign w:val="center"/>
          </w:tcPr>
          <w:p w14:paraId="6492DDD3" w14:textId="77777777" w:rsidR="00ED591F" w:rsidRPr="00F4442C" w:rsidRDefault="00ED591F" w:rsidP="002260CC">
            <w:pPr>
              <w:pStyle w:val="TAL"/>
              <w:rPr>
                <w:rFonts w:cs="Arial"/>
                <w:szCs w:val="18"/>
              </w:rPr>
            </w:pPr>
          </w:p>
        </w:tc>
      </w:tr>
      <w:tr w:rsidR="00ED591F" w:rsidRPr="00F4442C" w14:paraId="76CA4297" w14:textId="77777777" w:rsidTr="002260CC">
        <w:trPr>
          <w:jc w:val="center"/>
        </w:trPr>
        <w:tc>
          <w:tcPr>
            <w:tcW w:w="1555" w:type="dxa"/>
            <w:vAlign w:val="center"/>
          </w:tcPr>
          <w:p w14:paraId="5F2A86EE" w14:textId="77777777" w:rsidR="00ED591F" w:rsidRPr="00F4442C" w:rsidRDefault="00ED591F" w:rsidP="002260CC">
            <w:pPr>
              <w:pStyle w:val="TAL"/>
              <w:rPr>
                <w:lang w:eastAsia="zh-CN"/>
              </w:rPr>
            </w:pPr>
            <w:proofErr w:type="spellStart"/>
            <w:r w:rsidRPr="00F4442C">
              <w:rPr>
                <w:lang w:eastAsia="zh-CN"/>
              </w:rPr>
              <w:t>defaultPolInd</w:t>
            </w:r>
            <w:proofErr w:type="spellEnd"/>
          </w:p>
        </w:tc>
        <w:tc>
          <w:tcPr>
            <w:tcW w:w="1417" w:type="dxa"/>
            <w:vAlign w:val="center"/>
          </w:tcPr>
          <w:p w14:paraId="7D8745C7" w14:textId="77777777" w:rsidR="00ED591F" w:rsidRPr="00F4442C" w:rsidRDefault="00ED591F" w:rsidP="002260CC">
            <w:pPr>
              <w:pStyle w:val="TAL"/>
            </w:pPr>
            <w:proofErr w:type="spellStart"/>
            <w:r w:rsidRPr="00F4442C">
              <w:t>boolean</w:t>
            </w:r>
            <w:proofErr w:type="spellEnd"/>
          </w:p>
        </w:tc>
        <w:tc>
          <w:tcPr>
            <w:tcW w:w="425" w:type="dxa"/>
            <w:vAlign w:val="center"/>
          </w:tcPr>
          <w:p w14:paraId="498CE405" w14:textId="77777777" w:rsidR="00ED591F" w:rsidRPr="00F4442C" w:rsidRDefault="00ED591F" w:rsidP="002260CC">
            <w:pPr>
              <w:pStyle w:val="TAC"/>
              <w:rPr>
                <w:lang w:eastAsia="zh-CN"/>
              </w:rPr>
            </w:pPr>
            <w:r w:rsidRPr="00F4442C">
              <w:rPr>
                <w:lang w:eastAsia="zh-CN"/>
              </w:rPr>
              <w:t>O</w:t>
            </w:r>
          </w:p>
        </w:tc>
        <w:tc>
          <w:tcPr>
            <w:tcW w:w="1134" w:type="dxa"/>
            <w:vAlign w:val="center"/>
          </w:tcPr>
          <w:p w14:paraId="3D14700E" w14:textId="77777777" w:rsidR="00ED591F" w:rsidRPr="00F4442C" w:rsidRDefault="00ED591F" w:rsidP="002260CC">
            <w:pPr>
              <w:pStyle w:val="TAC"/>
              <w:rPr>
                <w:lang w:eastAsia="zh-CN"/>
              </w:rPr>
            </w:pPr>
            <w:r w:rsidRPr="00F4442C">
              <w:rPr>
                <w:lang w:eastAsia="zh-CN"/>
              </w:rPr>
              <w:t>0..1</w:t>
            </w:r>
          </w:p>
        </w:tc>
        <w:tc>
          <w:tcPr>
            <w:tcW w:w="3686" w:type="dxa"/>
            <w:vAlign w:val="center"/>
          </w:tcPr>
          <w:p w14:paraId="541B9390" w14:textId="77777777" w:rsidR="00ED591F" w:rsidRPr="00F4442C" w:rsidRDefault="00ED591F" w:rsidP="002260CC">
            <w:pPr>
              <w:pStyle w:val="TAL"/>
              <w:rPr>
                <w:lang w:val="en-US"/>
              </w:rPr>
            </w:pPr>
            <w:r w:rsidRPr="00F4442C">
              <w:rPr>
                <w:lang w:val="en-US"/>
              </w:rPr>
              <w:t xml:space="preserve">Contains the default policy indication. It indicates whether or not the provisioned policy shall be used as a default policy </w:t>
            </w:r>
            <w:r w:rsidRPr="00F4442C">
              <w:t>for the network slices provisioned without any policy</w:t>
            </w:r>
            <w:r w:rsidRPr="00F4442C">
              <w:rPr>
                <w:lang w:val="en-US"/>
              </w:rPr>
              <w:t>, i.e.:</w:t>
            </w:r>
          </w:p>
          <w:p w14:paraId="40F8EA48" w14:textId="77777777" w:rsidR="00ED591F" w:rsidRPr="00F4442C" w:rsidRDefault="00ED591F" w:rsidP="002260CC">
            <w:pPr>
              <w:pStyle w:val="TAL"/>
              <w:ind w:left="284" w:hanging="284"/>
              <w:rPr>
                <w:lang w:val="en-US"/>
              </w:rPr>
            </w:pPr>
            <w:r w:rsidRPr="00F4442C">
              <w:rPr>
                <w:lang w:val="en-US"/>
              </w:rPr>
              <w:t>-</w:t>
            </w:r>
            <w:r w:rsidRPr="00F4442C">
              <w:rPr>
                <w:lang w:val="en-US"/>
              </w:rPr>
              <w:tab/>
              <w:t xml:space="preserve">"true" means that the provisioned policy shall be used as a default policy </w:t>
            </w:r>
            <w:r w:rsidRPr="00F4442C">
              <w:t>for the network slices provisioned without any policy</w:t>
            </w:r>
            <w:r w:rsidRPr="00F4442C">
              <w:rPr>
                <w:lang w:val="en-US"/>
              </w:rPr>
              <w:t>.</w:t>
            </w:r>
          </w:p>
          <w:p w14:paraId="2840A65F" w14:textId="77777777" w:rsidR="00ED591F" w:rsidRPr="00F4442C" w:rsidRDefault="00ED591F" w:rsidP="002260CC">
            <w:pPr>
              <w:pStyle w:val="TAL"/>
              <w:ind w:left="284" w:hanging="284"/>
              <w:rPr>
                <w:lang w:val="en-US"/>
              </w:rPr>
            </w:pPr>
            <w:r w:rsidRPr="00F4442C">
              <w:rPr>
                <w:lang w:val="en-US"/>
              </w:rPr>
              <w:t>-</w:t>
            </w:r>
            <w:r w:rsidRPr="00F4442C">
              <w:rPr>
                <w:lang w:val="en-US"/>
              </w:rPr>
              <w:tab/>
              <w:t xml:space="preserve">"false" means that the provisioned policy shall not be used as a default policy </w:t>
            </w:r>
            <w:r w:rsidRPr="00F4442C">
              <w:t>for the network slices provisioned without any policy</w:t>
            </w:r>
            <w:r w:rsidRPr="00F4442C">
              <w:rPr>
                <w:lang w:val="en-US"/>
              </w:rPr>
              <w:t>.</w:t>
            </w:r>
          </w:p>
          <w:p w14:paraId="533B58A9" w14:textId="77777777" w:rsidR="00ED591F" w:rsidRPr="00F4442C" w:rsidRDefault="00ED591F" w:rsidP="002260CC">
            <w:pPr>
              <w:pStyle w:val="TAL"/>
              <w:ind w:left="284" w:hanging="284"/>
              <w:rPr>
                <w:lang w:val="en-US"/>
              </w:rPr>
            </w:pPr>
            <w:r w:rsidRPr="00F4442C">
              <w:rPr>
                <w:lang w:val="en-US"/>
              </w:rPr>
              <w:t>-</w:t>
            </w:r>
            <w:r w:rsidRPr="00F4442C">
              <w:rPr>
                <w:lang w:val="en-US"/>
              </w:rPr>
              <w:tab/>
              <w:t>The default value when omitted is "false".</w:t>
            </w:r>
          </w:p>
        </w:tc>
        <w:tc>
          <w:tcPr>
            <w:tcW w:w="1307" w:type="dxa"/>
            <w:vAlign w:val="center"/>
          </w:tcPr>
          <w:p w14:paraId="26C5368B" w14:textId="77777777" w:rsidR="00ED591F" w:rsidRPr="00F4442C" w:rsidRDefault="00ED591F" w:rsidP="002260CC">
            <w:pPr>
              <w:pStyle w:val="TAL"/>
              <w:rPr>
                <w:rFonts w:cs="Arial"/>
                <w:szCs w:val="18"/>
              </w:rPr>
            </w:pPr>
          </w:p>
        </w:tc>
      </w:tr>
      <w:tr w:rsidR="00ED591F" w:rsidRPr="00F4442C" w14:paraId="4B6DAC3C" w14:textId="77777777" w:rsidTr="002260CC">
        <w:trPr>
          <w:jc w:val="center"/>
        </w:trPr>
        <w:tc>
          <w:tcPr>
            <w:tcW w:w="1555" w:type="dxa"/>
            <w:vAlign w:val="center"/>
          </w:tcPr>
          <w:p w14:paraId="4869A1BA" w14:textId="77777777" w:rsidR="00ED591F" w:rsidRPr="00F4442C" w:rsidRDefault="00ED591F" w:rsidP="002260CC">
            <w:pPr>
              <w:pStyle w:val="TAL"/>
              <w:rPr>
                <w:lang w:eastAsia="zh-CN"/>
              </w:rPr>
            </w:pPr>
            <w:proofErr w:type="spellStart"/>
            <w:r w:rsidRPr="00F4442C">
              <w:t>suppFeat</w:t>
            </w:r>
            <w:proofErr w:type="spellEnd"/>
          </w:p>
        </w:tc>
        <w:tc>
          <w:tcPr>
            <w:tcW w:w="1417" w:type="dxa"/>
            <w:vAlign w:val="center"/>
          </w:tcPr>
          <w:p w14:paraId="176E349D" w14:textId="77777777" w:rsidR="00ED591F" w:rsidRPr="00F4442C" w:rsidRDefault="00ED591F" w:rsidP="002260CC">
            <w:pPr>
              <w:pStyle w:val="TAL"/>
            </w:pPr>
            <w:proofErr w:type="spellStart"/>
            <w:r w:rsidRPr="00F4442C">
              <w:t>SupportedFeatures</w:t>
            </w:r>
            <w:proofErr w:type="spellEnd"/>
          </w:p>
        </w:tc>
        <w:tc>
          <w:tcPr>
            <w:tcW w:w="425" w:type="dxa"/>
            <w:vAlign w:val="center"/>
          </w:tcPr>
          <w:p w14:paraId="79E52EEB" w14:textId="77777777" w:rsidR="00ED591F" w:rsidRPr="00F4442C" w:rsidRDefault="00ED591F" w:rsidP="002260CC">
            <w:pPr>
              <w:pStyle w:val="TAC"/>
              <w:rPr>
                <w:lang w:eastAsia="zh-CN"/>
              </w:rPr>
            </w:pPr>
            <w:r w:rsidRPr="00F4442C">
              <w:t>C</w:t>
            </w:r>
          </w:p>
        </w:tc>
        <w:tc>
          <w:tcPr>
            <w:tcW w:w="1134" w:type="dxa"/>
            <w:vAlign w:val="center"/>
          </w:tcPr>
          <w:p w14:paraId="6845DCF0" w14:textId="77777777" w:rsidR="00ED591F" w:rsidRPr="00F4442C" w:rsidRDefault="00ED591F" w:rsidP="002260CC">
            <w:pPr>
              <w:pStyle w:val="TAC"/>
              <w:rPr>
                <w:lang w:eastAsia="zh-CN"/>
              </w:rPr>
            </w:pPr>
            <w:r w:rsidRPr="00F4442C">
              <w:t>0..1</w:t>
            </w:r>
          </w:p>
        </w:tc>
        <w:tc>
          <w:tcPr>
            <w:tcW w:w="3686" w:type="dxa"/>
            <w:vAlign w:val="center"/>
          </w:tcPr>
          <w:p w14:paraId="5B39CEDC" w14:textId="77777777" w:rsidR="00ED591F" w:rsidRPr="00F4442C" w:rsidRDefault="00ED591F" w:rsidP="002260CC">
            <w:pPr>
              <w:pStyle w:val="TAL"/>
            </w:pPr>
            <w:r w:rsidRPr="00F4442C">
              <w:t>Contains the list of supported features among the ones defined in clause </w:t>
            </w:r>
            <w:r w:rsidRPr="00F4442C">
              <w:rPr>
                <w:noProof/>
                <w:lang w:eastAsia="zh-CN"/>
              </w:rPr>
              <w:t>6.4</w:t>
            </w:r>
            <w:r w:rsidRPr="00F4442C">
              <w:t>.8.</w:t>
            </w:r>
          </w:p>
          <w:p w14:paraId="53C1A86F" w14:textId="77777777" w:rsidR="00ED591F" w:rsidRPr="00F4442C" w:rsidRDefault="00ED591F" w:rsidP="002260CC">
            <w:pPr>
              <w:pStyle w:val="TAL"/>
            </w:pPr>
          </w:p>
          <w:p w14:paraId="47679459" w14:textId="77777777" w:rsidR="00ED591F" w:rsidRPr="00F4442C" w:rsidRDefault="00ED591F" w:rsidP="002260CC">
            <w:pPr>
              <w:pStyle w:val="TAL"/>
              <w:rPr>
                <w:lang w:val="en-US"/>
              </w:rPr>
            </w:pPr>
            <w:r w:rsidRPr="00F4442C">
              <w:t>This attribute shall be present only if feature negotiation needs to take place.</w:t>
            </w:r>
          </w:p>
        </w:tc>
        <w:tc>
          <w:tcPr>
            <w:tcW w:w="1307" w:type="dxa"/>
            <w:vAlign w:val="center"/>
          </w:tcPr>
          <w:p w14:paraId="6BB2F4FE" w14:textId="77777777" w:rsidR="00ED591F" w:rsidRPr="00F4442C" w:rsidRDefault="00ED591F" w:rsidP="002260CC">
            <w:pPr>
              <w:pStyle w:val="TAL"/>
              <w:rPr>
                <w:rFonts w:cs="Arial"/>
                <w:szCs w:val="18"/>
              </w:rPr>
            </w:pPr>
          </w:p>
        </w:tc>
      </w:tr>
    </w:tbl>
    <w:p w14:paraId="49754C4B" w14:textId="77777777" w:rsidR="00ED591F" w:rsidRPr="00F4442C" w:rsidRDefault="00ED591F" w:rsidP="00ED591F">
      <w:pPr>
        <w:rPr>
          <w:lang w:val="en-US"/>
        </w:rPr>
      </w:pPr>
    </w:p>
    <w:p w14:paraId="33FCB290" w14:textId="77777777" w:rsidR="00ED591F" w:rsidRPr="00F4442C" w:rsidRDefault="00ED591F" w:rsidP="00ED591F">
      <w:pPr>
        <w:pStyle w:val="EditorsNote"/>
      </w:pPr>
      <w:r w:rsidRPr="00F4442C">
        <w:t>Editor's Note:</w:t>
      </w:r>
      <w:r w:rsidRPr="00F4442C">
        <w:tab/>
        <w:t>The full content of this data structure and whether the provisioning can be done for more than one network slice is FFS.</w:t>
      </w:r>
    </w:p>
    <w:p w14:paraId="005B0593" w14:textId="77777777" w:rsidR="00ED591F" w:rsidRPr="00F4442C" w:rsidRDefault="00ED591F" w:rsidP="00ED591F">
      <w:pPr>
        <w:pStyle w:val="EditorsNote"/>
      </w:pPr>
      <w:r w:rsidRPr="00F4442C">
        <w:t>Editor's Note:</w:t>
      </w:r>
      <w:r w:rsidRPr="00F4442C">
        <w:tab/>
        <w:t>The encoding of the "</w:t>
      </w:r>
      <w:proofErr w:type="spellStart"/>
      <w:r w:rsidRPr="00F4442C">
        <w:t>netSliceId</w:t>
      </w:r>
      <w:proofErr w:type="spellEnd"/>
      <w:r w:rsidRPr="00F4442C">
        <w:t>" attribute is FFS.</w:t>
      </w:r>
    </w:p>
    <w:p w14:paraId="3EF181EA" w14:textId="77777777" w:rsidR="00ED591F" w:rsidRPr="00F4442C" w:rsidRDefault="00ED591F" w:rsidP="00ED591F">
      <w:pPr>
        <w:pStyle w:val="51"/>
      </w:pPr>
      <w:bookmarkStart w:id="969" w:name="_Toc151743226"/>
      <w:bookmarkStart w:id="970" w:name="_Toc151743691"/>
      <w:r w:rsidRPr="00F4442C">
        <w:rPr>
          <w:noProof/>
          <w:lang w:eastAsia="zh-CN"/>
        </w:rPr>
        <w:lastRenderedPageBreak/>
        <w:t>6.4</w:t>
      </w:r>
      <w:r w:rsidRPr="00F4442C">
        <w:t>.6.2.3</w:t>
      </w:r>
      <w:r w:rsidRPr="00F4442C">
        <w:tab/>
        <w:t xml:space="preserve">Type: </w:t>
      </w:r>
      <w:proofErr w:type="spellStart"/>
      <w:r w:rsidRPr="00F4442C">
        <w:t>PolicyProvPatch</w:t>
      </w:r>
      <w:bookmarkEnd w:id="969"/>
      <w:bookmarkEnd w:id="970"/>
      <w:proofErr w:type="spellEnd"/>
    </w:p>
    <w:p w14:paraId="5211B99C" w14:textId="77777777" w:rsidR="00ED591F" w:rsidRPr="00F4442C" w:rsidRDefault="00ED591F" w:rsidP="00ED591F">
      <w:pPr>
        <w:pStyle w:val="TH"/>
      </w:pPr>
      <w:r w:rsidRPr="00F4442C">
        <w:rPr>
          <w:noProof/>
        </w:rPr>
        <w:t>Table </w:t>
      </w:r>
      <w:r w:rsidRPr="00F4442C">
        <w:rPr>
          <w:noProof/>
          <w:lang w:eastAsia="zh-CN"/>
        </w:rPr>
        <w:t>6.4</w:t>
      </w:r>
      <w:r w:rsidRPr="00F4442C">
        <w:t xml:space="preserve">.6.2.3-1: </w:t>
      </w:r>
      <w:r w:rsidRPr="00F4442C">
        <w:rPr>
          <w:noProof/>
        </w:rPr>
        <w:t xml:space="preserve">Definition of type </w:t>
      </w:r>
      <w:proofErr w:type="spellStart"/>
      <w:r w:rsidRPr="00F4442C">
        <w:t>PolicyProvPatch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ED591F" w:rsidRPr="00F4442C" w14:paraId="47C5B95D" w14:textId="77777777" w:rsidTr="002260CC">
        <w:trPr>
          <w:jc w:val="center"/>
        </w:trPr>
        <w:tc>
          <w:tcPr>
            <w:tcW w:w="1555" w:type="dxa"/>
            <w:shd w:val="clear" w:color="auto" w:fill="C0C0C0"/>
            <w:vAlign w:val="center"/>
            <w:hideMark/>
          </w:tcPr>
          <w:p w14:paraId="0D0A8877" w14:textId="77777777" w:rsidR="00ED591F" w:rsidRPr="00F4442C" w:rsidRDefault="00ED591F" w:rsidP="002260CC">
            <w:pPr>
              <w:pStyle w:val="TAH"/>
            </w:pPr>
            <w:r w:rsidRPr="00F4442C">
              <w:t>Attribute name</w:t>
            </w:r>
          </w:p>
        </w:tc>
        <w:tc>
          <w:tcPr>
            <w:tcW w:w="1417" w:type="dxa"/>
            <w:shd w:val="clear" w:color="auto" w:fill="C0C0C0"/>
            <w:vAlign w:val="center"/>
            <w:hideMark/>
          </w:tcPr>
          <w:p w14:paraId="6821FB32" w14:textId="77777777" w:rsidR="00ED591F" w:rsidRPr="00F4442C" w:rsidRDefault="00ED591F" w:rsidP="002260CC">
            <w:pPr>
              <w:pStyle w:val="TAH"/>
            </w:pPr>
            <w:r w:rsidRPr="00F4442C">
              <w:t>Data type</w:t>
            </w:r>
          </w:p>
        </w:tc>
        <w:tc>
          <w:tcPr>
            <w:tcW w:w="425" w:type="dxa"/>
            <w:shd w:val="clear" w:color="auto" w:fill="C0C0C0"/>
            <w:vAlign w:val="center"/>
            <w:hideMark/>
          </w:tcPr>
          <w:p w14:paraId="7AAE8F51" w14:textId="77777777" w:rsidR="00ED591F" w:rsidRPr="00F4442C" w:rsidRDefault="00ED591F" w:rsidP="002260CC">
            <w:pPr>
              <w:pStyle w:val="TAH"/>
            </w:pPr>
            <w:r w:rsidRPr="00F4442C">
              <w:t>P</w:t>
            </w:r>
          </w:p>
        </w:tc>
        <w:tc>
          <w:tcPr>
            <w:tcW w:w="1134" w:type="dxa"/>
            <w:shd w:val="clear" w:color="auto" w:fill="C0C0C0"/>
            <w:vAlign w:val="center"/>
          </w:tcPr>
          <w:p w14:paraId="15BD14AF" w14:textId="77777777" w:rsidR="00ED591F" w:rsidRPr="00F4442C" w:rsidRDefault="00ED591F" w:rsidP="002260CC">
            <w:pPr>
              <w:pStyle w:val="TAH"/>
            </w:pPr>
            <w:r w:rsidRPr="00F4442C">
              <w:t>Cardinality</w:t>
            </w:r>
          </w:p>
        </w:tc>
        <w:tc>
          <w:tcPr>
            <w:tcW w:w="3686" w:type="dxa"/>
            <w:shd w:val="clear" w:color="auto" w:fill="C0C0C0"/>
            <w:vAlign w:val="center"/>
            <w:hideMark/>
          </w:tcPr>
          <w:p w14:paraId="11CF339A" w14:textId="77777777" w:rsidR="00ED591F" w:rsidRPr="00F4442C" w:rsidRDefault="00ED591F" w:rsidP="002260CC">
            <w:pPr>
              <w:pStyle w:val="TAH"/>
              <w:rPr>
                <w:rFonts w:cs="Arial"/>
                <w:szCs w:val="18"/>
              </w:rPr>
            </w:pPr>
            <w:r w:rsidRPr="00F4442C">
              <w:rPr>
                <w:rFonts w:cs="Arial"/>
                <w:szCs w:val="18"/>
              </w:rPr>
              <w:t>Description</w:t>
            </w:r>
          </w:p>
        </w:tc>
        <w:tc>
          <w:tcPr>
            <w:tcW w:w="1307" w:type="dxa"/>
            <w:shd w:val="clear" w:color="auto" w:fill="C0C0C0"/>
            <w:vAlign w:val="center"/>
          </w:tcPr>
          <w:p w14:paraId="54FB4CFF" w14:textId="77777777" w:rsidR="00ED591F" w:rsidRPr="00F4442C" w:rsidRDefault="00ED591F" w:rsidP="002260CC">
            <w:pPr>
              <w:pStyle w:val="TAH"/>
              <w:rPr>
                <w:rFonts w:cs="Arial"/>
                <w:szCs w:val="18"/>
              </w:rPr>
            </w:pPr>
            <w:r w:rsidRPr="00F4442C">
              <w:rPr>
                <w:rFonts w:cs="Arial"/>
                <w:szCs w:val="18"/>
              </w:rPr>
              <w:t>Applicability</w:t>
            </w:r>
          </w:p>
        </w:tc>
      </w:tr>
      <w:tr w:rsidR="00ED591F" w:rsidRPr="00F4442C" w14:paraId="72EEE7ED" w14:textId="77777777" w:rsidTr="002260CC">
        <w:trPr>
          <w:jc w:val="center"/>
        </w:trPr>
        <w:tc>
          <w:tcPr>
            <w:tcW w:w="1555" w:type="dxa"/>
            <w:vAlign w:val="center"/>
          </w:tcPr>
          <w:p w14:paraId="0764FFC0" w14:textId="77777777" w:rsidR="00ED591F" w:rsidRPr="00F4442C" w:rsidRDefault="00ED591F" w:rsidP="002260CC">
            <w:pPr>
              <w:pStyle w:val="TAL"/>
            </w:pPr>
            <w:proofErr w:type="spellStart"/>
            <w:r w:rsidRPr="00F4442C">
              <w:t>netSliceId</w:t>
            </w:r>
            <w:proofErr w:type="spellEnd"/>
          </w:p>
        </w:tc>
        <w:tc>
          <w:tcPr>
            <w:tcW w:w="1417" w:type="dxa"/>
            <w:vAlign w:val="center"/>
          </w:tcPr>
          <w:p w14:paraId="48B42FDB" w14:textId="77777777" w:rsidR="00ED591F" w:rsidRPr="00F4442C" w:rsidRDefault="00ED591F" w:rsidP="002260CC">
            <w:pPr>
              <w:pStyle w:val="TAL"/>
            </w:pPr>
            <w:proofErr w:type="spellStart"/>
            <w:r w:rsidRPr="00F4442C">
              <w:t>Snssai</w:t>
            </w:r>
            <w:proofErr w:type="spellEnd"/>
          </w:p>
        </w:tc>
        <w:tc>
          <w:tcPr>
            <w:tcW w:w="425" w:type="dxa"/>
            <w:vAlign w:val="center"/>
          </w:tcPr>
          <w:p w14:paraId="439CCCDC" w14:textId="77777777" w:rsidR="00ED591F" w:rsidRPr="00F4442C" w:rsidRDefault="00ED591F" w:rsidP="002260CC">
            <w:pPr>
              <w:pStyle w:val="TAC"/>
            </w:pPr>
            <w:r w:rsidRPr="00F4442C">
              <w:t>O</w:t>
            </w:r>
          </w:p>
        </w:tc>
        <w:tc>
          <w:tcPr>
            <w:tcW w:w="1134" w:type="dxa"/>
            <w:vAlign w:val="center"/>
          </w:tcPr>
          <w:p w14:paraId="716BE7C4" w14:textId="77777777" w:rsidR="00ED591F" w:rsidRPr="00F4442C" w:rsidRDefault="00ED591F" w:rsidP="002260CC">
            <w:pPr>
              <w:pStyle w:val="TAC"/>
            </w:pPr>
            <w:r w:rsidRPr="00F4442C">
              <w:t>0..1</w:t>
            </w:r>
          </w:p>
        </w:tc>
        <w:tc>
          <w:tcPr>
            <w:tcW w:w="3686" w:type="dxa"/>
            <w:vAlign w:val="center"/>
          </w:tcPr>
          <w:p w14:paraId="53A72DDB" w14:textId="77777777" w:rsidR="00ED591F" w:rsidRPr="00F4442C" w:rsidRDefault="00ED591F" w:rsidP="002260CC">
            <w:pPr>
              <w:pStyle w:val="TAL"/>
            </w:pPr>
            <w:r w:rsidRPr="00F4442C">
              <w:t>Contains the identifier for the concerned network slice.</w:t>
            </w:r>
          </w:p>
        </w:tc>
        <w:tc>
          <w:tcPr>
            <w:tcW w:w="1307" w:type="dxa"/>
            <w:vAlign w:val="center"/>
          </w:tcPr>
          <w:p w14:paraId="4F971AE0" w14:textId="77777777" w:rsidR="00ED591F" w:rsidRPr="00F4442C" w:rsidRDefault="00ED591F" w:rsidP="002260CC">
            <w:pPr>
              <w:pStyle w:val="TAL"/>
              <w:rPr>
                <w:rFonts w:cs="Arial"/>
                <w:szCs w:val="18"/>
              </w:rPr>
            </w:pPr>
          </w:p>
        </w:tc>
      </w:tr>
      <w:tr w:rsidR="00ED591F" w:rsidRPr="00F4442C" w14:paraId="0CBA90DF" w14:textId="77777777" w:rsidTr="002260CC">
        <w:trPr>
          <w:jc w:val="center"/>
        </w:trPr>
        <w:tc>
          <w:tcPr>
            <w:tcW w:w="1555" w:type="dxa"/>
            <w:vAlign w:val="center"/>
          </w:tcPr>
          <w:p w14:paraId="52446628" w14:textId="77777777" w:rsidR="00ED591F" w:rsidRPr="00F4442C" w:rsidRDefault="00ED591F" w:rsidP="002260CC">
            <w:pPr>
              <w:pStyle w:val="TAL"/>
            </w:pPr>
            <w:proofErr w:type="spellStart"/>
            <w:r w:rsidRPr="00F4442C">
              <w:rPr>
                <w:lang w:eastAsia="zh-CN"/>
              </w:rPr>
              <w:t>reqDnn</w:t>
            </w:r>
            <w:proofErr w:type="spellEnd"/>
          </w:p>
        </w:tc>
        <w:tc>
          <w:tcPr>
            <w:tcW w:w="1417" w:type="dxa"/>
            <w:vAlign w:val="center"/>
          </w:tcPr>
          <w:p w14:paraId="250FFE80" w14:textId="77777777" w:rsidR="00ED591F" w:rsidRPr="00F4442C" w:rsidRDefault="00ED591F" w:rsidP="002260CC">
            <w:pPr>
              <w:pStyle w:val="TAL"/>
            </w:pPr>
            <w:proofErr w:type="spellStart"/>
            <w:r w:rsidRPr="00F4442C">
              <w:t>Dnn</w:t>
            </w:r>
            <w:proofErr w:type="spellEnd"/>
          </w:p>
        </w:tc>
        <w:tc>
          <w:tcPr>
            <w:tcW w:w="425" w:type="dxa"/>
            <w:vAlign w:val="center"/>
          </w:tcPr>
          <w:p w14:paraId="71A3328A" w14:textId="77777777" w:rsidR="00ED591F" w:rsidRPr="00F4442C" w:rsidRDefault="00ED591F" w:rsidP="002260CC">
            <w:pPr>
              <w:pStyle w:val="TAC"/>
            </w:pPr>
            <w:r w:rsidRPr="00F4442C">
              <w:rPr>
                <w:lang w:eastAsia="zh-CN"/>
              </w:rPr>
              <w:t>O</w:t>
            </w:r>
          </w:p>
        </w:tc>
        <w:tc>
          <w:tcPr>
            <w:tcW w:w="1134" w:type="dxa"/>
            <w:vAlign w:val="center"/>
          </w:tcPr>
          <w:p w14:paraId="1CD6C142" w14:textId="77777777" w:rsidR="00ED591F" w:rsidRPr="00F4442C" w:rsidRDefault="00ED591F" w:rsidP="002260CC">
            <w:pPr>
              <w:pStyle w:val="TAC"/>
            </w:pPr>
            <w:r w:rsidRPr="00F4442C">
              <w:rPr>
                <w:lang w:eastAsia="zh-CN"/>
              </w:rPr>
              <w:t>0..</w:t>
            </w:r>
            <w:r w:rsidRPr="00F4442C">
              <w:rPr>
                <w:rFonts w:hint="eastAsia"/>
                <w:lang w:eastAsia="zh-CN"/>
              </w:rPr>
              <w:t>1</w:t>
            </w:r>
          </w:p>
        </w:tc>
        <w:tc>
          <w:tcPr>
            <w:tcW w:w="3686" w:type="dxa"/>
            <w:vAlign w:val="center"/>
          </w:tcPr>
          <w:p w14:paraId="75C0D4D2" w14:textId="77777777" w:rsidR="00ED591F" w:rsidRPr="00F4442C" w:rsidRDefault="00ED591F" w:rsidP="002260CC">
            <w:pPr>
              <w:pStyle w:val="TAL"/>
            </w:pPr>
            <w:r w:rsidRPr="00F4442C">
              <w:rPr>
                <w:lang w:val="en-US"/>
              </w:rPr>
              <w:t>Contains the requested DNN.</w:t>
            </w:r>
          </w:p>
        </w:tc>
        <w:tc>
          <w:tcPr>
            <w:tcW w:w="1307" w:type="dxa"/>
            <w:vAlign w:val="center"/>
          </w:tcPr>
          <w:p w14:paraId="01B15FF3" w14:textId="77777777" w:rsidR="00ED591F" w:rsidRPr="00F4442C" w:rsidRDefault="00ED591F" w:rsidP="002260CC">
            <w:pPr>
              <w:pStyle w:val="TAL"/>
              <w:rPr>
                <w:rFonts w:cs="Arial"/>
                <w:szCs w:val="18"/>
              </w:rPr>
            </w:pPr>
          </w:p>
        </w:tc>
      </w:tr>
      <w:tr w:rsidR="00ED591F" w:rsidRPr="00F4442C" w14:paraId="3506DAA2" w14:textId="77777777" w:rsidTr="002260CC">
        <w:trPr>
          <w:jc w:val="center"/>
        </w:trPr>
        <w:tc>
          <w:tcPr>
            <w:tcW w:w="1555" w:type="dxa"/>
            <w:vAlign w:val="center"/>
          </w:tcPr>
          <w:p w14:paraId="6C547934" w14:textId="77777777" w:rsidR="00ED591F" w:rsidRPr="00F4442C" w:rsidRDefault="00ED591F" w:rsidP="002260CC">
            <w:pPr>
              <w:pStyle w:val="TAL"/>
              <w:rPr>
                <w:lang w:eastAsia="zh-CN"/>
              </w:rPr>
            </w:pPr>
            <w:r w:rsidRPr="00F4442C">
              <w:rPr>
                <w:lang w:eastAsia="zh-CN"/>
              </w:rPr>
              <w:t>policy</w:t>
            </w:r>
          </w:p>
        </w:tc>
        <w:tc>
          <w:tcPr>
            <w:tcW w:w="1417" w:type="dxa"/>
            <w:vAlign w:val="center"/>
          </w:tcPr>
          <w:p w14:paraId="7FBAA794" w14:textId="77777777" w:rsidR="00ED591F" w:rsidRPr="00F4442C" w:rsidRDefault="00ED591F" w:rsidP="002260CC">
            <w:pPr>
              <w:pStyle w:val="TAL"/>
            </w:pPr>
            <w:r w:rsidRPr="00F4442C">
              <w:t>Policy</w:t>
            </w:r>
          </w:p>
        </w:tc>
        <w:tc>
          <w:tcPr>
            <w:tcW w:w="425" w:type="dxa"/>
            <w:vAlign w:val="center"/>
          </w:tcPr>
          <w:p w14:paraId="36BBD8D2" w14:textId="77777777" w:rsidR="00ED591F" w:rsidRPr="00F4442C" w:rsidRDefault="00ED591F" w:rsidP="002260CC">
            <w:pPr>
              <w:pStyle w:val="TAC"/>
              <w:rPr>
                <w:lang w:eastAsia="zh-CN"/>
              </w:rPr>
            </w:pPr>
            <w:r w:rsidRPr="00F4442C">
              <w:rPr>
                <w:lang w:eastAsia="zh-CN"/>
              </w:rPr>
              <w:t>O</w:t>
            </w:r>
          </w:p>
        </w:tc>
        <w:tc>
          <w:tcPr>
            <w:tcW w:w="1134" w:type="dxa"/>
            <w:vAlign w:val="center"/>
          </w:tcPr>
          <w:p w14:paraId="5F79B419" w14:textId="77777777" w:rsidR="00ED591F" w:rsidRPr="00F4442C" w:rsidRDefault="00ED591F" w:rsidP="002260CC">
            <w:pPr>
              <w:pStyle w:val="TAC"/>
              <w:rPr>
                <w:lang w:eastAsia="zh-CN"/>
              </w:rPr>
            </w:pPr>
            <w:r w:rsidRPr="00F4442C">
              <w:rPr>
                <w:lang w:eastAsia="zh-CN"/>
              </w:rPr>
              <w:t>0..1</w:t>
            </w:r>
          </w:p>
        </w:tc>
        <w:tc>
          <w:tcPr>
            <w:tcW w:w="3686" w:type="dxa"/>
            <w:vAlign w:val="center"/>
          </w:tcPr>
          <w:p w14:paraId="5AFF0BAE" w14:textId="77777777" w:rsidR="00ED591F" w:rsidRPr="00F4442C" w:rsidRDefault="00ED591F" w:rsidP="002260CC">
            <w:pPr>
              <w:pStyle w:val="TAL"/>
              <w:rPr>
                <w:lang w:val="en-US"/>
              </w:rPr>
            </w:pPr>
            <w:r w:rsidRPr="00F4442C">
              <w:rPr>
                <w:lang w:val="en-US"/>
              </w:rPr>
              <w:t>Contains the updated policy.</w:t>
            </w:r>
          </w:p>
        </w:tc>
        <w:tc>
          <w:tcPr>
            <w:tcW w:w="1307" w:type="dxa"/>
            <w:vAlign w:val="center"/>
          </w:tcPr>
          <w:p w14:paraId="057001EF" w14:textId="77777777" w:rsidR="00ED591F" w:rsidRPr="00F4442C" w:rsidRDefault="00ED591F" w:rsidP="002260CC">
            <w:pPr>
              <w:pStyle w:val="TAL"/>
              <w:rPr>
                <w:rFonts w:cs="Arial"/>
                <w:szCs w:val="18"/>
              </w:rPr>
            </w:pPr>
          </w:p>
        </w:tc>
      </w:tr>
      <w:tr w:rsidR="00ED591F" w:rsidRPr="00F4442C" w14:paraId="542FD8DF" w14:textId="77777777" w:rsidTr="002260CC">
        <w:trPr>
          <w:jc w:val="center"/>
        </w:trPr>
        <w:tc>
          <w:tcPr>
            <w:tcW w:w="1555" w:type="dxa"/>
            <w:vAlign w:val="center"/>
          </w:tcPr>
          <w:p w14:paraId="62FE4427" w14:textId="77777777" w:rsidR="00ED591F" w:rsidRPr="00F4442C" w:rsidRDefault="00ED591F" w:rsidP="002260CC">
            <w:pPr>
              <w:pStyle w:val="TAL"/>
              <w:rPr>
                <w:lang w:eastAsia="zh-CN"/>
              </w:rPr>
            </w:pPr>
            <w:proofErr w:type="spellStart"/>
            <w:r w:rsidRPr="00F4442C">
              <w:rPr>
                <w:lang w:eastAsia="zh-CN"/>
              </w:rPr>
              <w:t>defaultPolInd</w:t>
            </w:r>
            <w:proofErr w:type="spellEnd"/>
          </w:p>
        </w:tc>
        <w:tc>
          <w:tcPr>
            <w:tcW w:w="1417" w:type="dxa"/>
            <w:vAlign w:val="center"/>
          </w:tcPr>
          <w:p w14:paraId="4F897B10" w14:textId="77777777" w:rsidR="00ED591F" w:rsidRPr="00F4442C" w:rsidRDefault="00ED591F" w:rsidP="002260CC">
            <w:pPr>
              <w:pStyle w:val="TAL"/>
            </w:pPr>
            <w:proofErr w:type="spellStart"/>
            <w:r w:rsidRPr="00F4442C">
              <w:t>boolean</w:t>
            </w:r>
            <w:proofErr w:type="spellEnd"/>
          </w:p>
        </w:tc>
        <w:tc>
          <w:tcPr>
            <w:tcW w:w="425" w:type="dxa"/>
            <w:vAlign w:val="center"/>
          </w:tcPr>
          <w:p w14:paraId="6842E80E" w14:textId="77777777" w:rsidR="00ED591F" w:rsidRPr="00F4442C" w:rsidRDefault="00ED591F" w:rsidP="002260CC">
            <w:pPr>
              <w:pStyle w:val="TAC"/>
              <w:rPr>
                <w:lang w:eastAsia="zh-CN"/>
              </w:rPr>
            </w:pPr>
            <w:r w:rsidRPr="00F4442C">
              <w:rPr>
                <w:lang w:eastAsia="zh-CN"/>
              </w:rPr>
              <w:t>O</w:t>
            </w:r>
          </w:p>
        </w:tc>
        <w:tc>
          <w:tcPr>
            <w:tcW w:w="1134" w:type="dxa"/>
            <w:vAlign w:val="center"/>
          </w:tcPr>
          <w:p w14:paraId="69CD59B8" w14:textId="77777777" w:rsidR="00ED591F" w:rsidRPr="00F4442C" w:rsidRDefault="00ED591F" w:rsidP="002260CC">
            <w:pPr>
              <w:pStyle w:val="TAC"/>
              <w:rPr>
                <w:lang w:eastAsia="zh-CN"/>
              </w:rPr>
            </w:pPr>
            <w:r w:rsidRPr="00F4442C">
              <w:rPr>
                <w:lang w:eastAsia="zh-CN"/>
              </w:rPr>
              <w:t>0..1</w:t>
            </w:r>
          </w:p>
        </w:tc>
        <w:tc>
          <w:tcPr>
            <w:tcW w:w="3686" w:type="dxa"/>
            <w:vAlign w:val="center"/>
          </w:tcPr>
          <w:p w14:paraId="05F7D29F" w14:textId="77777777" w:rsidR="00ED591F" w:rsidRPr="00F4442C" w:rsidRDefault="00ED591F" w:rsidP="002260CC">
            <w:pPr>
              <w:pStyle w:val="TAL"/>
              <w:rPr>
                <w:lang w:val="en-US"/>
              </w:rPr>
            </w:pPr>
            <w:r w:rsidRPr="00F4442C">
              <w:rPr>
                <w:lang w:val="en-US"/>
              </w:rPr>
              <w:t xml:space="preserve">Contains the default policy indication. It indicates whether or not the provisioned policy shall be used as a default policy </w:t>
            </w:r>
            <w:r w:rsidRPr="00F4442C">
              <w:t>for the network slices provisioned without any policy</w:t>
            </w:r>
            <w:r w:rsidRPr="00F4442C">
              <w:rPr>
                <w:lang w:val="en-US"/>
              </w:rPr>
              <w:t>, i.e.:</w:t>
            </w:r>
          </w:p>
          <w:p w14:paraId="0F57CB06" w14:textId="77777777" w:rsidR="00ED591F" w:rsidRPr="00F4442C" w:rsidRDefault="00ED591F" w:rsidP="002260CC">
            <w:pPr>
              <w:pStyle w:val="TAL"/>
              <w:ind w:left="284" w:hanging="284"/>
              <w:rPr>
                <w:lang w:val="en-US"/>
              </w:rPr>
            </w:pPr>
            <w:r w:rsidRPr="00F4442C">
              <w:rPr>
                <w:lang w:val="en-US"/>
              </w:rPr>
              <w:t>-</w:t>
            </w:r>
            <w:r w:rsidRPr="00F4442C">
              <w:rPr>
                <w:lang w:val="en-US"/>
              </w:rPr>
              <w:tab/>
              <w:t xml:space="preserve">"true" means that the provisioned policy shall be used as a default policy </w:t>
            </w:r>
            <w:r w:rsidRPr="00F4442C">
              <w:t>for the network slices provisioned without any policy</w:t>
            </w:r>
            <w:r w:rsidRPr="00F4442C">
              <w:rPr>
                <w:lang w:val="en-US"/>
              </w:rPr>
              <w:t>.</w:t>
            </w:r>
          </w:p>
          <w:p w14:paraId="36144D91" w14:textId="77777777" w:rsidR="00ED591F" w:rsidRPr="00F4442C" w:rsidRDefault="00ED591F" w:rsidP="002260CC">
            <w:pPr>
              <w:pStyle w:val="TAL"/>
              <w:ind w:left="284" w:hanging="284"/>
              <w:rPr>
                <w:lang w:val="en-US"/>
              </w:rPr>
            </w:pPr>
            <w:r w:rsidRPr="00F4442C">
              <w:rPr>
                <w:lang w:val="en-US"/>
              </w:rPr>
              <w:t>-</w:t>
            </w:r>
            <w:r w:rsidRPr="00F4442C">
              <w:rPr>
                <w:lang w:val="en-US"/>
              </w:rPr>
              <w:tab/>
              <w:t xml:space="preserve">"false" means that the provisioned policy shall not be used as a default policy </w:t>
            </w:r>
            <w:r w:rsidRPr="00F4442C">
              <w:t>for the network slices provisioned without any policy</w:t>
            </w:r>
            <w:r w:rsidRPr="00F4442C">
              <w:rPr>
                <w:lang w:val="en-US"/>
              </w:rPr>
              <w:t>.</w:t>
            </w:r>
          </w:p>
          <w:p w14:paraId="43F089D8" w14:textId="77777777" w:rsidR="00ED591F" w:rsidRPr="00F4442C" w:rsidRDefault="00ED591F" w:rsidP="002260CC">
            <w:pPr>
              <w:pStyle w:val="TAL"/>
              <w:ind w:left="284" w:hanging="284"/>
              <w:rPr>
                <w:lang w:val="en-US"/>
              </w:rPr>
            </w:pPr>
            <w:r w:rsidRPr="00F4442C">
              <w:rPr>
                <w:lang w:val="en-US"/>
              </w:rPr>
              <w:t>-</w:t>
            </w:r>
            <w:r w:rsidRPr="00F4442C">
              <w:rPr>
                <w:lang w:val="en-US"/>
              </w:rPr>
              <w:tab/>
              <w:t>The default value when omitted is "false".</w:t>
            </w:r>
          </w:p>
        </w:tc>
        <w:tc>
          <w:tcPr>
            <w:tcW w:w="1307" w:type="dxa"/>
            <w:vAlign w:val="center"/>
          </w:tcPr>
          <w:p w14:paraId="7DE4F8F5" w14:textId="77777777" w:rsidR="00ED591F" w:rsidRPr="00F4442C" w:rsidRDefault="00ED591F" w:rsidP="002260CC">
            <w:pPr>
              <w:pStyle w:val="TAL"/>
              <w:rPr>
                <w:rFonts w:cs="Arial"/>
                <w:szCs w:val="18"/>
              </w:rPr>
            </w:pPr>
          </w:p>
        </w:tc>
      </w:tr>
    </w:tbl>
    <w:p w14:paraId="4A9FC53E" w14:textId="77777777" w:rsidR="00ED591F" w:rsidRPr="00F4442C" w:rsidRDefault="00ED591F" w:rsidP="00ED591F">
      <w:pPr>
        <w:rPr>
          <w:lang w:val="en-US"/>
        </w:rPr>
      </w:pPr>
    </w:p>
    <w:p w14:paraId="6E5EBA61" w14:textId="77777777" w:rsidR="00ED591F" w:rsidRPr="00F4442C" w:rsidRDefault="00ED591F" w:rsidP="00ED591F">
      <w:pPr>
        <w:pStyle w:val="EditorsNote"/>
      </w:pPr>
      <w:r w:rsidRPr="00F4442C">
        <w:t>Editor's Note:</w:t>
      </w:r>
      <w:r w:rsidRPr="00F4442C">
        <w:tab/>
        <w:t>The full content of this data structure is FFS.</w:t>
      </w:r>
    </w:p>
    <w:p w14:paraId="432119CB" w14:textId="77777777" w:rsidR="00ED591F" w:rsidRPr="00F4442C" w:rsidRDefault="00ED591F" w:rsidP="00ED591F">
      <w:pPr>
        <w:pStyle w:val="EditorsNote"/>
      </w:pPr>
      <w:r w:rsidRPr="00F4442C">
        <w:t>Editor's Note:</w:t>
      </w:r>
      <w:r w:rsidRPr="00F4442C">
        <w:tab/>
        <w:t>The encoding of the "</w:t>
      </w:r>
      <w:proofErr w:type="spellStart"/>
      <w:r w:rsidRPr="00F4442C">
        <w:t>netSliceId</w:t>
      </w:r>
      <w:proofErr w:type="spellEnd"/>
      <w:r w:rsidRPr="00F4442C">
        <w:t>" attribute is FFS.</w:t>
      </w:r>
    </w:p>
    <w:p w14:paraId="67E752A4" w14:textId="77777777" w:rsidR="00ED591F" w:rsidRPr="00F4442C" w:rsidRDefault="00ED591F" w:rsidP="00ED591F">
      <w:pPr>
        <w:pStyle w:val="51"/>
      </w:pPr>
      <w:bookmarkStart w:id="971" w:name="_Toc151743227"/>
      <w:bookmarkStart w:id="972" w:name="_Toc151743692"/>
      <w:r w:rsidRPr="00F4442C">
        <w:rPr>
          <w:noProof/>
          <w:lang w:eastAsia="zh-CN"/>
        </w:rPr>
        <w:t>6.4</w:t>
      </w:r>
      <w:r w:rsidRPr="00F4442C">
        <w:t>.6.2.4</w:t>
      </w:r>
      <w:r w:rsidRPr="00F4442C">
        <w:tab/>
        <w:t>Type: Policy</w:t>
      </w:r>
      <w:bookmarkEnd w:id="971"/>
      <w:bookmarkEnd w:id="972"/>
    </w:p>
    <w:p w14:paraId="305A4BE0" w14:textId="77777777" w:rsidR="00ED591F" w:rsidRPr="00F4442C" w:rsidRDefault="00ED591F" w:rsidP="00ED591F">
      <w:pPr>
        <w:pStyle w:val="TH"/>
      </w:pPr>
      <w:r w:rsidRPr="00F4442C">
        <w:rPr>
          <w:noProof/>
        </w:rPr>
        <w:t>Table </w:t>
      </w:r>
      <w:r w:rsidRPr="00F4442C">
        <w:rPr>
          <w:noProof/>
          <w:lang w:eastAsia="zh-CN"/>
        </w:rPr>
        <w:t>6.4</w:t>
      </w:r>
      <w:r w:rsidRPr="00F4442C">
        <w:t xml:space="preserve">.6.2.4-1: </w:t>
      </w:r>
      <w:r w:rsidRPr="00F4442C">
        <w:rPr>
          <w:noProof/>
        </w:rPr>
        <w:t xml:space="preserve">Definition of type </w:t>
      </w:r>
      <w:proofErr w:type="spellStart"/>
      <w:r w:rsidRPr="00F4442C">
        <w:t>ReservRespData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ED591F" w:rsidRPr="00F4442C" w14:paraId="7E3AE048" w14:textId="77777777" w:rsidTr="002260CC">
        <w:trPr>
          <w:jc w:val="center"/>
        </w:trPr>
        <w:tc>
          <w:tcPr>
            <w:tcW w:w="1555" w:type="dxa"/>
            <w:shd w:val="clear" w:color="auto" w:fill="C0C0C0"/>
            <w:vAlign w:val="center"/>
            <w:hideMark/>
          </w:tcPr>
          <w:p w14:paraId="131D923D" w14:textId="77777777" w:rsidR="00ED591F" w:rsidRPr="00F4442C" w:rsidRDefault="00ED591F" w:rsidP="002260CC">
            <w:pPr>
              <w:pStyle w:val="TAH"/>
            </w:pPr>
            <w:r w:rsidRPr="00F4442C">
              <w:t>Attribute name</w:t>
            </w:r>
          </w:p>
        </w:tc>
        <w:tc>
          <w:tcPr>
            <w:tcW w:w="1417" w:type="dxa"/>
            <w:shd w:val="clear" w:color="auto" w:fill="C0C0C0"/>
            <w:vAlign w:val="center"/>
            <w:hideMark/>
          </w:tcPr>
          <w:p w14:paraId="707FFB09" w14:textId="77777777" w:rsidR="00ED591F" w:rsidRPr="00F4442C" w:rsidRDefault="00ED591F" w:rsidP="002260CC">
            <w:pPr>
              <w:pStyle w:val="TAH"/>
            </w:pPr>
            <w:r w:rsidRPr="00F4442C">
              <w:t>Data type</w:t>
            </w:r>
          </w:p>
        </w:tc>
        <w:tc>
          <w:tcPr>
            <w:tcW w:w="425" w:type="dxa"/>
            <w:shd w:val="clear" w:color="auto" w:fill="C0C0C0"/>
            <w:vAlign w:val="center"/>
            <w:hideMark/>
          </w:tcPr>
          <w:p w14:paraId="78CE700B" w14:textId="77777777" w:rsidR="00ED591F" w:rsidRPr="00F4442C" w:rsidRDefault="00ED591F" w:rsidP="002260CC">
            <w:pPr>
              <w:pStyle w:val="TAH"/>
            </w:pPr>
            <w:r w:rsidRPr="00F4442C">
              <w:t>P</w:t>
            </w:r>
          </w:p>
        </w:tc>
        <w:tc>
          <w:tcPr>
            <w:tcW w:w="1134" w:type="dxa"/>
            <w:shd w:val="clear" w:color="auto" w:fill="C0C0C0"/>
            <w:vAlign w:val="center"/>
          </w:tcPr>
          <w:p w14:paraId="22AD45DE" w14:textId="77777777" w:rsidR="00ED591F" w:rsidRPr="00F4442C" w:rsidRDefault="00ED591F" w:rsidP="002260CC">
            <w:pPr>
              <w:pStyle w:val="TAH"/>
            </w:pPr>
            <w:r w:rsidRPr="00F4442C">
              <w:t>Cardinality</w:t>
            </w:r>
          </w:p>
        </w:tc>
        <w:tc>
          <w:tcPr>
            <w:tcW w:w="3686" w:type="dxa"/>
            <w:shd w:val="clear" w:color="auto" w:fill="C0C0C0"/>
            <w:vAlign w:val="center"/>
            <w:hideMark/>
          </w:tcPr>
          <w:p w14:paraId="6C5E1077" w14:textId="77777777" w:rsidR="00ED591F" w:rsidRPr="00F4442C" w:rsidRDefault="00ED591F" w:rsidP="002260CC">
            <w:pPr>
              <w:pStyle w:val="TAH"/>
              <w:rPr>
                <w:rFonts w:cs="Arial"/>
                <w:szCs w:val="18"/>
              </w:rPr>
            </w:pPr>
            <w:r w:rsidRPr="00F4442C">
              <w:rPr>
                <w:rFonts w:cs="Arial"/>
                <w:szCs w:val="18"/>
              </w:rPr>
              <w:t>Description</w:t>
            </w:r>
          </w:p>
        </w:tc>
        <w:tc>
          <w:tcPr>
            <w:tcW w:w="1307" w:type="dxa"/>
            <w:shd w:val="clear" w:color="auto" w:fill="C0C0C0"/>
            <w:vAlign w:val="center"/>
          </w:tcPr>
          <w:p w14:paraId="6FAA959F" w14:textId="77777777" w:rsidR="00ED591F" w:rsidRPr="00F4442C" w:rsidRDefault="00ED591F" w:rsidP="002260CC">
            <w:pPr>
              <w:pStyle w:val="TAH"/>
              <w:rPr>
                <w:rFonts w:cs="Arial"/>
                <w:szCs w:val="18"/>
              </w:rPr>
            </w:pPr>
            <w:r w:rsidRPr="00F4442C">
              <w:rPr>
                <w:rFonts w:cs="Arial"/>
                <w:szCs w:val="18"/>
              </w:rPr>
              <w:t>Applicability</w:t>
            </w:r>
          </w:p>
        </w:tc>
      </w:tr>
      <w:tr w:rsidR="00ED591F" w:rsidRPr="00F4442C" w14:paraId="477312F4" w14:textId="77777777" w:rsidTr="002260CC">
        <w:trPr>
          <w:jc w:val="center"/>
        </w:trPr>
        <w:tc>
          <w:tcPr>
            <w:tcW w:w="1555" w:type="dxa"/>
            <w:vAlign w:val="center"/>
          </w:tcPr>
          <w:p w14:paraId="33BB1D2C" w14:textId="77777777" w:rsidR="00ED591F" w:rsidRPr="00F4442C" w:rsidRDefault="00ED591F" w:rsidP="002260CC">
            <w:pPr>
              <w:pStyle w:val="TAL"/>
            </w:pPr>
          </w:p>
        </w:tc>
        <w:tc>
          <w:tcPr>
            <w:tcW w:w="1417" w:type="dxa"/>
            <w:vAlign w:val="center"/>
          </w:tcPr>
          <w:p w14:paraId="2C5AF3EE" w14:textId="77777777" w:rsidR="00ED591F" w:rsidRPr="00F4442C" w:rsidRDefault="00ED591F" w:rsidP="002260CC">
            <w:pPr>
              <w:pStyle w:val="TAL"/>
            </w:pPr>
          </w:p>
        </w:tc>
        <w:tc>
          <w:tcPr>
            <w:tcW w:w="425" w:type="dxa"/>
            <w:vAlign w:val="center"/>
          </w:tcPr>
          <w:p w14:paraId="384CCE39" w14:textId="77777777" w:rsidR="00ED591F" w:rsidRPr="00F4442C" w:rsidRDefault="00ED591F" w:rsidP="002260CC">
            <w:pPr>
              <w:pStyle w:val="TAC"/>
            </w:pPr>
          </w:p>
        </w:tc>
        <w:tc>
          <w:tcPr>
            <w:tcW w:w="1134" w:type="dxa"/>
            <w:vAlign w:val="center"/>
          </w:tcPr>
          <w:p w14:paraId="75903599" w14:textId="77777777" w:rsidR="00ED591F" w:rsidRPr="00F4442C" w:rsidRDefault="00ED591F" w:rsidP="002260CC">
            <w:pPr>
              <w:pStyle w:val="TAC"/>
            </w:pPr>
          </w:p>
        </w:tc>
        <w:tc>
          <w:tcPr>
            <w:tcW w:w="3686" w:type="dxa"/>
            <w:vAlign w:val="center"/>
          </w:tcPr>
          <w:p w14:paraId="38652711" w14:textId="77777777" w:rsidR="00ED591F" w:rsidRPr="00F4442C" w:rsidRDefault="00ED591F" w:rsidP="002260CC">
            <w:pPr>
              <w:pStyle w:val="TAL"/>
            </w:pPr>
          </w:p>
        </w:tc>
        <w:tc>
          <w:tcPr>
            <w:tcW w:w="1307" w:type="dxa"/>
            <w:vAlign w:val="center"/>
          </w:tcPr>
          <w:p w14:paraId="1B989404" w14:textId="77777777" w:rsidR="00ED591F" w:rsidRPr="00F4442C" w:rsidRDefault="00ED591F" w:rsidP="002260CC">
            <w:pPr>
              <w:pStyle w:val="TAL"/>
              <w:rPr>
                <w:rFonts w:cs="Arial"/>
                <w:szCs w:val="18"/>
              </w:rPr>
            </w:pPr>
          </w:p>
        </w:tc>
      </w:tr>
    </w:tbl>
    <w:p w14:paraId="24AAE8A5" w14:textId="77777777" w:rsidR="00ED591F" w:rsidRPr="00F4442C" w:rsidRDefault="00ED591F" w:rsidP="00ED591F">
      <w:pPr>
        <w:rPr>
          <w:lang w:val="en-US"/>
        </w:rPr>
      </w:pPr>
    </w:p>
    <w:p w14:paraId="4BABB8CA" w14:textId="77777777" w:rsidR="00ED591F" w:rsidRPr="00F4442C" w:rsidRDefault="00ED591F" w:rsidP="00ED591F">
      <w:pPr>
        <w:pStyle w:val="EditorsNote"/>
      </w:pPr>
      <w:r w:rsidRPr="00F4442C">
        <w:t>Editor's Note:</w:t>
      </w:r>
      <w:r w:rsidRPr="00F4442C">
        <w:tab/>
        <w:t>The definition of this data structure is FFS.</w:t>
      </w:r>
    </w:p>
    <w:p w14:paraId="15DCF5BA" w14:textId="77777777" w:rsidR="00ED591F" w:rsidRPr="00F4442C" w:rsidRDefault="00ED591F" w:rsidP="00ED591F">
      <w:pPr>
        <w:pStyle w:val="51"/>
      </w:pPr>
      <w:bookmarkStart w:id="973" w:name="_Toc151743228"/>
      <w:bookmarkStart w:id="974" w:name="_Toc151743693"/>
      <w:bookmarkStart w:id="975" w:name="_Toc96843447"/>
      <w:bookmarkStart w:id="976" w:name="_Toc96844422"/>
      <w:bookmarkStart w:id="977" w:name="_Toc100739995"/>
      <w:bookmarkStart w:id="978" w:name="_Toc129252568"/>
      <w:bookmarkStart w:id="979" w:name="_Toc144024278"/>
      <w:bookmarkStart w:id="980" w:name="_Toc144459710"/>
      <w:bookmarkEnd w:id="963"/>
      <w:bookmarkEnd w:id="964"/>
      <w:bookmarkEnd w:id="965"/>
      <w:bookmarkEnd w:id="966"/>
      <w:bookmarkEnd w:id="967"/>
      <w:bookmarkEnd w:id="968"/>
      <w:r w:rsidRPr="00F4442C">
        <w:rPr>
          <w:noProof/>
          <w:lang w:eastAsia="zh-CN"/>
        </w:rPr>
        <w:t>6.4</w:t>
      </w:r>
      <w:r w:rsidRPr="00F4442C">
        <w:t>.6.2.5</w:t>
      </w:r>
      <w:r w:rsidRPr="00F4442C">
        <w:tab/>
        <w:t xml:space="preserve">Type: </w:t>
      </w:r>
      <w:proofErr w:type="spellStart"/>
      <w:r w:rsidRPr="00F4442C">
        <w:t>PolUsageSubsc</w:t>
      </w:r>
      <w:bookmarkEnd w:id="973"/>
      <w:bookmarkEnd w:id="974"/>
      <w:proofErr w:type="spellEnd"/>
    </w:p>
    <w:p w14:paraId="58CB99F7" w14:textId="77777777" w:rsidR="00ED591F" w:rsidRPr="00F4442C" w:rsidRDefault="00ED591F" w:rsidP="00ED591F">
      <w:pPr>
        <w:pStyle w:val="TH"/>
      </w:pPr>
      <w:r w:rsidRPr="00F4442C">
        <w:rPr>
          <w:noProof/>
        </w:rPr>
        <w:t>Table </w:t>
      </w:r>
      <w:r w:rsidRPr="00F4442C">
        <w:rPr>
          <w:noProof/>
          <w:lang w:eastAsia="zh-CN"/>
        </w:rPr>
        <w:t>6.4</w:t>
      </w:r>
      <w:r w:rsidRPr="00F4442C">
        <w:t xml:space="preserve">.6.2.5-1: </w:t>
      </w:r>
      <w:r w:rsidRPr="00F4442C">
        <w:rPr>
          <w:noProof/>
        </w:rPr>
        <w:t xml:space="preserve">Definition of type </w:t>
      </w:r>
      <w:proofErr w:type="spellStart"/>
      <w:r w:rsidRPr="00F4442C">
        <w:t>PolUsageSubsc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ED591F" w:rsidRPr="00F4442C" w14:paraId="11296352" w14:textId="77777777" w:rsidTr="002260CC">
        <w:trPr>
          <w:jc w:val="center"/>
        </w:trPr>
        <w:tc>
          <w:tcPr>
            <w:tcW w:w="1555" w:type="dxa"/>
            <w:shd w:val="clear" w:color="auto" w:fill="C0C0C0"/>
            <w:vAlign w:val="center"/>
            <w:hideMark/>
          </w:tcPr>
          <w:p w14:paraId="15DE77D1" w14:textId="77777777" w:rsidR="00ED591F" w:rsidRPr="00F4442C" w:rsidRDefault="00ED591F" w:rsidP="002260CC">
            <w:pPr>
              <w:pStyle w:val="TAH"/>
            </w:pPr>
            <w:r w:rsidRPr="00F4442C">
              <w:t>Attribute name</w:t>
            </w:r>
          </w:p>
        </w:tc>
        <w:tc>
          <w:tcPr>
            <w:tcW w:w="1417" w:type="dxa"/>
            <w:shd w:val="clear" w:color="auto" w:fill="C0C0C0"/>
            <w:vAlign w:val="center"/>
            <w:hideMark/>
          </w:tcPr>
          <w:p w14:paraId="12A753A9" w14:textId="77777777" w:rsidR="00ED591F" w:rsidRPr="00F4442C" w:rsidRDefault="00ED591F" w:rsidP="002260CC">
            <w:pPr>
              <w:pStyle w:val="TAH"/>
            </w:pPr>
            <w:r w:rsidRPr="00F4442C">
              <w:t>Data type</w:t>
            </w:r>
          </w:p>
        </w:tc>
        <w:tc>
          <w:tcPr>
            <w:tcW w:w="425" w:type="dxa"/>
            <w:shd w:val="clear" w:color="auto" w:fill="C0C0C0"/>
            <w:vAlign w:val="center"/>
            <w:hideMark/>
          </w:tcPr>
          <w:p w14:paraId="38413FDB" w14:textId="77777777" w:rsidR="00ED591F" w:rsidRPr="00F4442C" w:rsidRDefault="00ED591F" w:rsidP="002260CC">
            <w:pPr>
              <w:pStyle w:val="TAH"/>
            </w:pPr>
            <w:r w:rsidRPr="00F4442C">
              <w:t>P</w:t>
            </w:r>
          </w:p>
        </w:tc>
        <w:tc>
          <w:tcPr>
            <w:tcW w:w="1134" w:type="dxa"/>
            <w:shd w:val="clear" w:color="auto" w:fill="C0C0C0"/>
            <w:vAlign w:val="center"/>
          </w:tcPr>
          <w:p w14:paraId="3A3B76A5" w14:textId="77777777" w:rsidR="00ED591F" w:rsidRPr="00F4442C" w:rsidRDefault="00ED591F" w:rsidP="002260CC">
            <w:pPr>
              <w:pStyle w:val="TAH"/>
            </w:pPr>
            <w:r w:rsidRPr="00F4442C">
              <w:t>Cardinality</w:t>
            </w:r>
          </w:p>
        </w:tc>
        <w:tc>
          <w:tcPr>
            <w:tcW w:w="3686" w:type="dxa"/>
            <w:shd w:val="clear" w:color="auto" w:fill="C0C0C0"/>
            <w:vAlign w:val="center"/>
            <w:hideMark/>
          </w:tcPr>
          <w:p w14:paraId="164379BA" w14:textId="77777777" w:rsidR="00ED591F" w:rsidRPr="00F4442C" w:rsidRDefault="00ED591F" w:rsidP="002260CC">
            <w:pPr>
              <w:pStyle w:val="TAH"/>
              <w:rPr>
                <w:rFonts w:cs="Arial"/>
                <w:szCs w:val="18"/>
              </w:rPr>
            </w:pPr>
            <w:r w:rsidRPr="00F4442C">
              <w:rPr>
                <w:rFonts w:cs="Arial"/>
                <w:szCs w:val="18"/>
              </w:rPr>
              <w:t>Description</w:t>
            </w:r>
          </w:p>
        </w:tc>
        <w:tc>
          <w:tcPr>
            <w:tcW w:w="1307" w:type="dxa"/>
            <w:shd w:val="clear" w:color="auto" w:fill="C0C0C0"/>
            <w:vAlign w:val="center"/>
          </w:tcPr>
          <w:p w14:paraId="35A1899F" w14:textId="77777777" w:rsidR="00ED591F" w:rsidRPr="00F4442C" w:rsidRDefault="00ED591F" w:rsidP="002260CC">
            <w:pPr>
              <w:pStyle w:val="TAH"/>
              <w:rPr>
                <w:rFonts w:cs="Arial"/>
                <w:szCs w:val="18"/>
              </w:rPr>
            </w:pPr>
            <w:r w:rsidRPr="00F4442C">
              <w:rPr>
                <w:rFonts w:cs="Arial"/>
                <w:szCs w:val="18"/>
              </w:rPr>
              <w:t>Applicability</w:t>
            </w:r>
          </w:p>
        </w:tc>
      </w:tr>
      <w:tr w:rsidR="00ED591F" w:rsidRPr="00F4442C" w14:paraId="39D7253F" w14:textId="77777777" w:rsidTr="002260CC">
        <w:trPr>
          <w:jc w:val="center"/>
        </w:trPr>
        <w:tc>
          <w:tcPr>
            <w:tcW w:w="1555" w:type="dxa"/>
            <w:vAlign w:val="center"/>
          </w:tcPr>
          <w:p w14:paraId="7BD3E9FF" w14:textId="77777777" w:rsidR="00ED591F" w:rsidRPr="00F4442C" w:rsidRDefault="00ED591F" w:rsidP="002260CC">
            <w:pPr>
              <w:pStyle w:val="TAL"/>
            </w:pPr>
            <w:proofErr w:type="spellStart"/>
            <w:r w:rsidRPr="00F4442C">
              <w:t>notifUri</w:t>
            </w:r>
            <w:proofErr w:type="spellEnd"/>
          </w:p>
        </w:tc>
        <w:tc>
          <w:tcPr>
            <w:tcW w:w="1417" w:type="dxa"/>
            <w:vAlign w:val="center"/>
          </w:tcPr>
          <w:p w14:paraId="0BC4D819" w14:textId="77777777" w:rsidR="00ED591F" w:rsidRPr="00F4442C" w:rsidRDefault="00ED591F" w:rsidP="002260CC">
            <w:pPr>
              <w:pStyle w:val="TAL"/>
            </w:pPr>
            <w:r w:rsidRPr="00F4442C">
              <w:t>Uri</w:t>
            </w:r>
          </w:p>
        </w:tc>
        <w:tc>
          <w:tcPr>
            <w:tcW w:w="425" w:type="dxa"/>
            <w:vAlign w:val="center"/>
          </w:tcPr>
          <w:p w14:paraId="19A2DF52" w14:textId="77777777" w:rsidR="00ED591F" w:rsidRPr="00F4442C" w:rsidRDefault="00ED591F" w:rsidP="002260CC">
            <w:pPr>
              <w:pStyle w:val="TAC"/>
            </w:pPr>
            <w:r w:rsidRPr="00F4442C">
              <w:t>M</w:t>
            </w:r>
          </w:p>
        </w:tc>
        <w:tc>
          <w:tcPr>
            <w:tcW w:w="1134" w:type="dxa"/>
            <w:vAlign w:val="center"/>
          </w:tcPr>
          <w:p w14:paraId="185E1506" w14:textId="77777777" w:rsidR="00ED591F" w:rsidRPr="00F4442C" w:rsidRDefault="00ED591F" w:rsidP="002260CC">
            <w:pPr>
              <w:pStyle w:val="TAC"/>
            </w:pPr>
            <w:r w:rsidRPr="00F4442C">
              <w:t>1</w:t>
            </w:r>
          </w:p>
        </w:tc>
        <w:tc>
          <w:tcPr>
            <w:tcW w:w="3686" w:type="dxa"/>
            <w:vAlign w:val="center"/>
          </w:tcPr>
          <w:p w14:paraId="6C593E8D" w14:textId="77777777" w:rsidR="00ED591F" w:rsidRPr="00F4442C" w:rsidRDefault="00ED591F" w:rsidP="002260CC">
            <w:pPr>
              <w:pStyle w:val="TAL"/>
            </w:pPr>
            <w:r w:rsidRPr="00F4442C">
              <w:rPr>
                <w:rFonts w:cs="Arial"/>
                <w:szCs w:val="18"/>
              </w:rPr>
              <w:t xml:space="preserve">Contains the URI via which </w:t>
            </w:r>
            <w:bookmarkStart w:id="981" w:name="_Hlk149565478"/>
            <w:r w:rsidRPr="00F4442C">
              <w:rPr>
                <w:rFonts w:cs="Arial"/>
                <w:szCs w:val="18"/>
              </w:rPr>
              <w:t xml:space="preserve">the </w:t>
            </w:r>
            <w:r w:rsidRPr="00F4442C">
              <w:rPr>
                <w:lang w:val="en-US"/>
              </w:rPr>
              <w:t>Policy Usage</w:t>
            </w:r>
            <w:r w:rsidRPr="00F4442C">
              <w:rPr>
                <w:rFonts w:cs="Arial"/>
                <w:szCs w:val="18"/>
              </w:rPr>
              <w:t xml:space="preserve"> </w:t>
            </w:r>
            <w:bookmarkEnd w:id="981"/>
            <w:r w:rsidRPr="00F4442C">
              <w:rPr>
                <w:rFonts w:cs="Arial"/>
                <w:szCs w:val="18"/>
              </w:rPr>
              <w:t>Notifications shall be delivered.</w:t>
            </w:r>
          </w:p>
        </w:tc>
        <w:tc>
          <w:tcPr>
            <w:tcW w:w="1307" w:type="dxa"/>
            <w:vAlign w:val="center"/>
          </w:tcPr>
          <w:p w14:paraId="36C189FB" w14:textId="77777777" w:rsidR="00ED591F" w:rsidRPr="00F4442C" w:rsidRDefault="00ED591F" w:rsidP="002260CC">
            <w:pPr>
              <w:pStyle w:val="TAL"/>
              <w:rPr>
                <w:rFonts w:cs="Arial"/>
                <w:szCs w:val="18"/>
              </w:rPr>
            </w:pPr>
          </w:p>
        </w:tc>
      </w:tr>
      <w:tr w:rsidR="00ED591F" w:rsidRPr="00F4442C" w14:paraId="48C7052A" w14:textId="77777777" w:rsidTr="002260CC">
        <w:trPr>
          <w:jc w:val="center"/>
        </w:trPr>
        <w:tc>
          <w:tcPr>
            <w:tcW w:w="1555" w:type="dxa"/>
            <w:vAlign w:val="center"/>
          </w:tcPr>
          <w:p w14:paraId="0DBCAB2C" w14:textId="77777777" w:rsidR="00ED591F" w:rsidRPr="00F4442C" w:rsidRDefault="00ED591F" w:rsidP="002260CC">
            <w:pPr>
              <w:pStyle w:val="TAL"/>
            </w:pPr>
            <w:proofErr w:type="spellStart"/>
            <w:r w:rsidRPr="00F4442C">
              <w:t>netSliceId</w:t>
            </w:r>
            <w:proofErr w:type="spellEnd"/>
          </w:p>
        </w:tc>
        <w:tc>
          <w:tcPr>
            <w:tcW w:w="1417" w:type="dxa"/>
            <w:vAlign w:val="center"/>
          </w:tcPr>
          <w:p w14:paraId="19FF5CD3" w14:textId="77777777" w:rsidR="00ED591F" w:rsidRPr="00F4442C" w:rsidRDefault="00ED591F" w:rsidP="002260CC">
            <w:pPr>
              <w:pStyle w:val="TAL"/>
            </w:pPr>
            <w:proofErr w:type="spellStart"/>
            <w:r w:rsidRPr="00F4442C">
              <w:t>Snssai</w:t>
            </w:r>
            <w:proofErr w:type="spellEnd"/>
          </w:p>
        </w:tc>
        <w:tc>
          <w:tcPr>
            <w:tcW w:w="425" w:type="dxa"/>
            <w:vAlign w:val="center"/>
          </w:tcPr>
          <w:p w14:paraId="7498DA13" w14:textId="77777777" w:rsidR="00ED591F" w:rsidRPr="00F4442C" w:rsidRDefault="00ED591F" w:rsidP="002260CC">
            <w:pPr>
              <w:pStyle w:val="TAC"/>
            </w:pPr>
            <w:r w:rsidRPr="00F4442C">
              <w:t>M</w:t>
            </w:r>
          </w:p>
        </w:tc>
        <w:tc>
          <w:tcPr>
            <w:tcW w:w="1134" w:type="dxa"/>
            <w:vAlign w:val="center"/>
          </w:tcPr>
          <w:p w14:paraId="26F2F96C" w14:textId="77777777" w:rsidR="00ED591F" w:rsidRPr="00F4442C" w:rsidRDefault="00ED591F" w:rsidP="002260CC">
            <w:pPr>
              <w:pStyle w:val="TAC"/>
            </w:pPr>
            <w:r w:rsidRPr="00F4442C">
              <w:t>1</w:t>
            </w:r>
          </w:p>
        </w:tc>
        <w:tc>
          <w:tcPr>
            <w:tcW w:w="3686" w:type="dxa"/>
            <w:vAlign w:val="center"/>
          </w:tcPr>
          <w:p w14:paraId="52577B13" w14:textId="77777777" w:rsidR="00ED591F" w:rsidRPr="00F4442C" w:rsidRDefault="00ED591F" w:rsidP="002260CC">
            <w:pPr>
              <w:pStyle w:val="TAL"/>
            </w:pPr>
            <w:r w:rsidRPr="00F4442C">
              <w:t>Contains the identifier for the requested network slice.</w:t>
            </w:r>
          </w:p>
        </w:tc>
        <w:tc>
          <w:tcPr>
            <w:tcW w:w="1307" w:type="dxa"/>
            <w:vAlign w:val="center"/>
          </w:tcPr>
          <w:p w14:paraId="011975C0" w14:textId="77777777" w:rsidR="00ED591F" w:rsidRPr="00F4442C" w:rsidRDefault="00ED591F" w:rsidP="002260CC">
            <w:pPr>
              <w:pStyle w:val="TAL"/>
              <w:rPr>
                <w:rFonts w:cs="Arial"/>
                <w:szCs w:val="18"/>
              </w:rPr>
            </w:pPr>
          </w:p>
        </w:tc>
      </w:tr>
      <w:tr w:rsidR="00ED591F" w:rsidRPr="00F4442C" w14:paraId="348935A0" w14:textId="77777777" w:rsidTr="002260CC">
        <w:trPr>
          <w:jc w:val="center"/>
        </w:trPr>
        <w:tc>
          <w:tcPr>
            <w:tcW w:w="1555" w:type="dxa"/>
            <w:vAlign w:val="center"/>
          </w:tcPr>
          <w:p w14:paraId="161E01DD" w14:textId="77777777" w:rsidR="00ED591F" w:rsidRPr="00F4442C" w:rsidRDefault="00ED591F" w:rsidP="002260CC">
            <w:pPr>
              <w:pStyle w:val="TAL"/>
            </w:pPr>
            <w:proofErr w:type="spellStart"/>
            <w:r w:rsidRPr="00F4442C">
              <w:rPr>
                <w:lang w:eastAsia="zh-CN"/>
              </w:rPr>
              <w:t>reqPolicyRep</w:t>
            </w:r>
            <w:proofErr w:type="spellEnd"/>
          </w:p>
        </w:tc>
        <w:tc>
          <w:tcPr>
            <w:tcW w:w="1417" w:type="dxa"/>
            <w:vAlign w:val="center"/>
          </w:tcPr>
          <w:p w14:paraId="183A45EB" w14:textId="77777777" w:rsidR="00ED591F" w:rsidRPr="00F4442C" w:rsidRDefault="00ED591F" w:rsidP="002260CC">
            <w:pPr>
              <w:pStyle w:val="TAL"/>
            </w:pPr>
            <w:proofErr w:type="spellStart"/>
            <w:r w:rsidRPr="00F4442C">
              <w:t>ReqPolRep</w:t>
            </w:r>
            <w:proofErr w:type="spellEnd"/>
          </w:p>
        </w:tc>
        <w:tc>
          <w:tcPr>
            <w:tcW w:w="425" w:type="dxa"/>
            <w:vAlign w:val="center"/>
          </w:tcPr>
          <w:p w14:paraId="0E98F88E" w14:textId="77777777" w:rsidR="00ED591F" w:rsidRPr="00F4442C" w:rsidRDefault="00ED591F" w:rsidP="002260CC">
            <w:pPr>
              <w:pStyle w:val="TAC"/>
            </w:pPr>
            <w:r w:rsidRPr="00F4442C">
              <w:rPr>
                <w:lang w:eastAsia="zh-CN"/>
              </w:rPr>
              <w:t>M</w:t>
            </w:r>
          </w:p>
        </w:tc>
        <w:tc>
          <w:tcPr>
            <w:tcW w:w="1134" w:type="dxa"/>
            <w:vAlign w:val="center"/>
          </w:tcPr>
          <w:p w14:paraId="1D840B32" w14:textId="77777777" w:rsidR="00ED591F" w:rsidRPr="00F4442C" w:rsidRDefault="00ED591F" w:rsidP="002260CC">
            <w:pPr>
              <w:pStyle w:val="TAC"/>
            </w:pPr>
            <w:r w:rsidRPr="00F4442C">
              <w:rPr>
                <w:rFonts w:hint="eastAsia"/>
                <w:lang w:eastAsia="zh-CN"/>
              </w:rPr>
              <w:t>1</w:t>
            </w:r>
          </w:p>
        </w:tc>
        <w:tc>
          <w:tcPr>
            <w:tcW w:w="3686" w:type="dxa"/>
            <w:vAlign w:val="center"/>
          </w:tcPr>
          <w:p w14:paraId="6DAE4C10" w14:textId="77777777" w:rsidR="00ED591F" w:rsidRPr="00F4442C" w:rsidRDefault="00ED591F" w:rsidP="002260CC">
            <w:pPr>
              <w:pStyle w:val="TAL"/>
            </w:pPr>
            <w:r w:rsidRPr="00F4442C">
              <w:rPr>
                <w:lang w:val="en-US"/>
              </w:rPr>
              <w:t>Contains the requested policy usage reporting information.</w:t>
            </w:r>
          </w:p>
        </w:tc>
        <w:tc>
          <w:tcPr>
            <w:tcW w:w="1307" w:type="dxa"/>
            <w:vAlign w:val="center"/>
          </w:tcPr>
          <w:p w14:paraId="52A8E5EA" w14:textId="77777777" w:rsidR="00ED591F" w:rsidRPr="00F4442C" w:rsidRDefault="00ED591F" w:rsidP="002260CC">
            <w:pPr>
              <w:pStyle w:val="TAL"/>
              <w:rPr>
                <w:rFonts w:cs="Arial"/>
                <w:szCs w:val="18"/>
              </w:rPr>
            </w:pPr>
          </w:p>
        </w:tc>
      </w:tr>
      <w:tr w:rsidR="00ED591F" w:rsidRPr="00F4442C" w14:paraId="228ED90A" w14:textId="77777777" w:rsidTr="002260CC">
        <w:trPr>
          <w:jc w:val="center"/>
        </w:trPr>
        <w:tc>
          <w:tcPr>
            <w:tcW w:w="1555" w:type="dxa"/>
            <w:vAlign w:val="center"/>
          </w:tcPr>
          <w:p w14:paraId="0EDAF905" w14:textId="77777777" w:rsidR="00ED591F" w:rsidRPr="00F4442C" w:rsidRDefault="00ED591F" w:rsidP="002260CC">
            <w:pPr>
              <w:pStyle w:val="TAL"/>
              <w:rPr>
                <w:lang w:eastAsia="zh-CN"/>
              </w:rPr>
            </w:pPr>
            <w:proofErr w:type="spellStart"/>
            <w:r w:rsidRPr="00F4442C">
              <w:t>repPeriodicity</w:t>
            </w:r>
            <w:proofErr w:type="spellEnd"/>
          </w:p>
        </w:tc>
        <w:tc>
          <w:tcPr>
            <w:tcW w:w="1417" w:type="dxa"/>
            <w:vAlign w:val="center"/>
          </w:tcPr>
          <w:p w14:paraId="018FE9A5" w14:textId="77777777" w:rsidR="00ED591F" w:rsidRPr="00F4442C" w:rsidRDefault="00ED591F" w:rsidP="002260CC">
            <w:pPr>
              <w:pStyle w:val="TAL"/>
            </w:pPr>
            <w:proofErr w:type="spellStart"/>
            <w:r w:rsidRPr="00F4442C">
              <w:t>DurationSec</w:t>
            </w:r>
            <w:proofErr w:type="spellEnd"/>
          </w:p>
        </w:tc>
        <w:tc>
          <w:tcPr>
            <w:tcW w:w="425" w:type="dxa"/>
            <w:vAlign w:val="center"/>
          </w:tcPr>
          <w:p w14:paraId="09031498" w14:textId="77777777" w:rsidR="00ED591F" w:rsidRPr="00F4442C" w:rsidRDefault="00ED591F" w:rsidP="002260CC">
            <w:pPr>
              <w:pStyle w:val="TAC"/>
              <w:rPr>
                <w:lang w:eastAsia="zh-CN"/>
              </w:rPr>
            </w:pPr>
            <w:r w:rsidRPr="00F4442C">
              <w:t>O</w:t>
            </w:r>
          </w:p>
        </w:tc>
        <w:tc>
          <w:tcPr>
            <w:tcW w:w="1134" w:type="dxa"/>
            <w:vAlign w:val="center"/>
          </w:tcPr>
          <w:p w14:paraId="5639C0CB" w14:textId="77777777" w:rsidR="00ED591F" w:rsidRPr="00F4442C" w:rsidRDefault="00ED591F" w:rsidP="002260CC">
            <w:pPr>
              <w:pStyle w:val="TAC"/>
              <w:rPr>
                <w:lang w:eastAsia="zh-CN"/>
              </w:rPr>
            </w:pPr>
            <w:r w:rsidRPr="00F4442C">
              <w:t>0..1</w:t>
            </w:r>
          </w:p>
        </w:tc>
        <w:tc>
          <w:tcPr>
            <w:tcW w:w="3686" w:type="dxa"/>
            <w:vAlign w:val="center"/>
          </w:tcPr>
          <w:p w14:paraId="00A60C38" w14:textId="77777777" w:rsidR="00ED591F" w:rsidRPr="00F4442C" w:rsidRDefault="00ED591F" w:rsidP="002260CC">
            <w:pPr>
              <w:pStyle w:val="TAL"/>
              <w:rPr>
                <w:rFonts w:cs="Arial"/>
                <w:szCs w:val="18"/>
              </w:rPr>
            </w:pPr>
            <w:r w:rsidRPr="00F4442C">
              <w:rPr>
                <w:rFonts w:cs="Arial"/>
                <w:szCs w:val="18"/>
              </w:rPr>
              <w:t xml:space="preserve">Contains the </w:t>
            </w:r>
            <w:r w:rsidRPr="00F4442C">
              <w:t>reporting periodicity (i.e., reporting interval)</w:t>
            </w:r>
            <w:r w:rsidRPr="00F4442C">
              <w:rPr>
                <w:rFonts w:cs="Arial"/>
                <w:szCs w:val="18"/>
              </w:rPr>
              <w:t>.</w:t>
            </w:r>
          </w:p>
        </w:tc>
        <w:tc>
          <w:tcPr>
            <w:tcW w:w="1307" w:type="dxa"/>
            <w:vAlign w:val="center"/>
          </w:tcPr>
          <w:p w14:paraId="7D2F81AE" w14:textId="77777777" w:rsidR="00ED591F" w:rsidRPr="00F4442C" w:rsidRDefault="00ED591F" w:rsidP="002260CC">
            <w:pPr>
              <w:pStyle w:val="TAL"/>
              <w:rPr>
                <w:rFonts w:cs="Arial"/>
                <w:szCs w:val="18"/>
              </w:rPr>
            </w:pPr>
          </w:p>
        </w:tc>
      </w:tr>
      <w:tr w:rsidR="00ED591F" w:rsidRPr="00F4442C" w14:paraId="28A750DD" w14:textId="77777777" w:rsidTr="002260CC">
        <w:trPr>
          <w:jc w:val="center"/>
        </w:trPr>
        <w:tc>
          <w:tcPr>
            <w:tcW w:w="1555" w:type="dxa"/>
            <w:vAlign w:val="center"/>
          </w:tcPr>
          <w:p w14:paraId="5D291824" w14:textId="77777777" w:rsidR="00ED591F" w:rsidRPr="00F4442C" w:rsidRDefault="00ED591F" w:rsidP="002260CC">
            <w:pPr>
              <w:pStyle w:val="TAL"/>
              <w:rPr>
                <w:lang w:eastAsia="zh-CN"/>
              </w:rPr>
            </w:pPr>
            <w:proofErr w:type="spellStart"/>
            <w:r w:rsidRPr="00F4442C">
              <w:t>suppFeat</w:t>
            </w:r>
            <w:proofErr w:type="spellEnd"/>
          </w:p>
        </w:tc>
        <w:tc>
          <w:tcPr>
            <w:tcW w:w="1417" w:type="dxa"/>
            <w:vAlign w:val="center"/>
          </w:tcPr>
          <w:p w14:paraId="0C90102C" w14:textId="77777777" w:rsidR="00ED591F" w:rsidRPr="00F4442C" w:rsidRDefault="00ED591F" w:rsidP="002260CC">
            <w:pPr>
              <w:pStyle w:val="TAL"/>
            </w:pPr>
            <w:proofErr w:type="spellStart"/>
            <w:r w:rsidRPr="00F4442C">
              <w:t>SupportedFeatures</w:t>
            </w:r>
            <w:proofErr w:type="spellEnd"/>
          </w:p>
        </w:tc>
        <w:tc>
          <w:tcPr>
            <w:tcW w:w="425" w:type="dxa"/>
            <w:vAlign w:val="center"/>
          </w:tcPr>
          <w:p w14:paraId="0DC91B77" w14:textId="77777777" w:rsidR="00ED591F" w:rsidRPr="00F4442C" w:rsidRDefault="00ED591F" w:rsidP="002260CC">
            <w:pPr>
              <w:pStyle w:val="TAC"/>
              <w:rPr>
                <w:lang w:eastAsia="zh-CN"/>
              </w:rPr>
            </w:pPr>
            <w:r w:rsidRPr="00F4442C">
              <w:t>C</w:t>
            </w:r>
          </w:p>
        </w:tc>
        <w:tc>
          <w:tcPr>
            <w:tcW w:w="1134" w:type="dxa"/>
            <w:vAlign w:val="center"/>
          </w:tcPr>
          <w:p w14:paraId="772F4F89" w14:textId="77777777" w:rsidR="00ED591F" w:rsidRPr="00F4442C" w:rsidRDefault="00ED591F" w:rsidP="002260CC">
            <w:pPr>
              <w:pStyle w:val="TAC"/>
              <w:rPr>
                <w:lang w:eastAsia="zh-CN"/>
              </w:rPr>
            </w:pPr>
            <w:r w:rsidRPr="00F4442C">
              <w:t>0..1</w:t>
            </w:r>
          </w:p>
        </w:tc>
        <w:tc>
          <w:tcPr>
            <w:tcW w:w="3686" w:type="dxa"/>
            <w:vAlign w:val="center"/>
          </w:tcPr>
          <w:p w14:paraId="6D0B3A85" w14:textId="77777777" w:rsidR="00ED591F" w:rsidRPr="00F4442C" w:rsidRDefault="00ED591F" w:rsidP="002260CC">
            <w:pPr>
              <w:pStyle w:val="TAL"/>
            </w:pPr>
            <w:r w:rsidRPr="00F4442C">
              <w:t>Contains the list of supported features among the ones defined in clause </w:t>
            </w:r>
            <w:r w:rsidRPr="00F4442C">
              <w:rPr>
                <w:noProof/>
                <w:lang w:eastAsia="zh-CN"/>
              </w:rPr>
              <w:t>6.4</w:t>
            </w:r>
            <w:r w:rsidRPr="00F4442C">
              <w:t>.8.</w:t>
            </w:r>
          </w:p>
          <w:p w14:paraId="62D0F4FA" w14:textId="77777777" w:rsidR="00ED591F" w:rsidRPr="00F4442C" w:rsidRDefault="00ED591F" w:rsidP="002260CC">
            <w:pPr>
              <w:pStyle w:val="TAL"/>
            </w:pPr>
          </w:p>
          <w:p w14:paraId="055313FC" w14:textId="77777777" w:rsidR="00ED591F" w:rsidRPr="00F4442C" w:rsidRDefault="00ED591F" w:rsidP="002260CC">
            <w:pPr>
              <w:pStyle w:val="TAL"/>
              <w:rPr>
                <w:lang w:val="en-US"/>
              </w:rPr>
            </w:pPr>
            <w:r w:rsidRPr="00F4442C">
              <w:t>This attribute shall be present only if feature negotiation needs to take place.</w:t>
            </w:r>
          </w:p>
        </w:tc>
        <w:tc>
          <w:tcPr>
            <w:tcW w:w="1307" w:type="dxa"/>
            <w:vAlign w:val="center"/>
          </w:tcPr>
          <w:p w14:paraId="5F325302" w14:textId="77777777" w:rsidR="00ED591F" w:rsidRPr="00F4442C" w:rsidRDefault="00ED591F" w:rsidP="002260CC">
            <w:pPr>
              <w:pStyle w:val="TAL"/>
              <w:rPr>
                <w:rFonts w:cs="Arial"/>
                <w:szCs w:val="18"/>
              </w:rPr>
            </w:pPr>
          </w:p>
        </w:tc>
      </w:tr>
    </w:tbl>
    <w:p w14:paraId="35D5FFA9" w14:textId="77777777" w:rsidR="00ED591F" w:rsidRPr="00F4442C" w:rsidRDefault="00ED591F" w:rsidP="00ED591F">
      <w:pPr>
        <w:rPr>
          <w:lang w:val="en-US"/>
        </w:rPr>
      </w:pPr>
    </w:p>
    <w:p w14:paraId="6DBDB3E8" w14:textId="77777777" w:rsidR="00ED591F" w:rsidRPr="00F4442C" w:rsidRDefault="00ED591F" w:rsidP="00ED591F">
      <w:pPr>
        <w:pStyle w:val="EditorsNote"/>
      </w:pPr>
      <w:r w:rsidRPr="00F4442C">
        <w:t>Editor's Note:</w:t>
      </w:r>
      <w:r w:rsidRPr="00F4442C">
        <w:tab/>
        <w:t>The encoding of the "</w:t>
      </w:r>
      <w:proofErr w:type="spellStart"/>
      <w:r w:rsidRPr="00F4442C">
        <w:t>netSliceId</w:t>
      </w:r>
      <w:proofErr w:type="spellEnd"/>
      <w:r w:rsidRPr="00F4442C">
        <w:t>" attribute is FFS.</w:t>
      </w:r>
    </w:p>
    <w:p w14:paraId="21ABD05B" w14:textId="77777777" w:rsidR="00ED591F" w:rsidRPr="00F4442C" w:rsidRDefault="00ED591F" w:rsidP="00ED591F">
      <w:pPr>
        <w:pStyle w:val="51"/>
      </w:pPr>
      <w:bookmarkStart w:id="982" w:name="_Toc151743229"/>
      <w:bookmarkStart w:id="983" w:name="_Toc151743694"/>
      <w:r w:rsidRPr="00F4442C">
        <w:rPr>
          <w:noProof/>
          <w:lang w:eastAsia="zh-CN"/>
        </w:rPr>
        <w:lastRenderedPageBreak/>
        <w:t>6.4</w:t>
      </w:r>
      <w:r w:rsidRPr="00F4442C">
        <w:t>.6.2.6</w:t>
      </w:r>
      <w:r w:rsidRPr="00F4442C">
        <w:tab/>
        <w:t xml:space="preserve">Type: </w:t>
      </w:r>
      <w:proofErr w:type="spellStart"/>
      <w:r w:rsidRPr="00F4442C">
        <w:t>PolUsageSubscPatch</w:t>
      </w:r>
      <w:bookmarkEnd w:id="982"/>
      <w:bookmarkEnd w:id="983"/>
      <w:proofErr w:type="spellEnd"/>
    </w:p>
    <w:p w14:paraId="5764FD50" w14:textId="77777777" w:rsidR="00ED591F" w:rsidRPr="00F4442C" w:rsidRDefault="00ED591F" w:rsidP="00ED591F">
      <w:pPr>
        <w:pStyle w:val="TH"/>
      </w:pPr>
      <w:r w:rsidRPr="00F4442C">
        <w:rPr>
          <w:noProof/>
        </w:rPr>
        <w:t>Table </w:t>
      </w:r>
      <w:r w:rsidRPr="00F4442C">
        <w:rPr>
          <w:noProof/>
          <w:lang w:eastAsia="zh-CN"/>
        </w:rPr>
        <w:t>6.4</w:t>
      </w:r>
      <w:r w:rsidRPr="00F4442C">
        <w:t xml:space="preserve">.6.2.6-1: </w:t>
      </w:r>
      <w:r w:rsidRPr="00F4442C">
        <w:rPr>
          <w:noProof/>
        </w:rPr>
        <w:t xml:space="preserve">Definition of type </w:t>
      </w:r>
      <w:proofErr w:type="spellStart"/>
      <w:r w:rsidRPr="00F4442C">
        <w:t>PolUsageSubscPatch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ED591F" w:rsidRPr="00F4442C" w14:paraId="0078B646" w14:textId="77777777" w:rsidTr="002260CC">
        <w:trPr>
          <w:jc w:val="center"/>
        </w:trPr>
        <w:tc>
          <w:tcPr>
            <w:tcW w:w="1555" w:type="dxa"/>
            <w:shd w:val="clear" w:color="auto" w:fill="C0C0C0"/>
            <w:vAlign w:val="center"/>
            <w:hideMark/>
          </w:tcPr>
          <w:p w14:paraId="5856C020" w14:textId="77777777" w:rsidR="00ED591F" w:rsidRPr="00F4442C" w:rsidRDefault="00ED591F" w:rsidP="002260CC">
            <w:pPr>
              <w:pStyle w:val="TAH"/>
            </w:pPr>
            <w:r w:rsidRPr="00F4442C">
              <w:t>Attribute name</w:t>
            </w:r>
          </w:p>
        </w:tc>
        <w:tc>
          <w:tcPr>
            <w:tcW w:w="1417" w:type="dxa"/>
            <w:shd w:val="clear" w:color="auto" w:fill="C0C0C0"/>
            <w:vAlign w:val="center"/>
            <w:hideMark/>
          </w:tcPr>
          <w:p w14:paraId="13157234" w14:textId="77777777" w:rsidR="00ED591F" w:rsidRPr="00F4442C" w:rsidRDefault="00ED591F" w:rsidP="002260CC">
            <w:pPr>
              <w:pStyle w:val="TAH"/>
            </w:pPr>
            <w:r w:rsidRPr="00F4442C">
              <w:t>Data type</w:t>
            </w:r>
          </w:p>
        </w:tc>
        <w:tc>
          <w:tcPr>
            <w:tcW w:w="425" w:type="dxa"/>
            <w:shd w:val="clear" w:color="auto" w:fill="C0C0C0"/>
            <w:vAlign w:val="center"/>
            <w:hideMark/>
          </w:tcPr>
          <w:p w14:paraId="38CB01EB" w14:textId="77777777" w:rsidR="00ED591F" w:rsidRPr="00F4442C" w:rsidRDefault="00ED591F" w:rsidP="002260CC">
            <w:pPr>
              <w:pStyle w:val="TAH"/>
            </w:pPr>
            <w:r w:rsidRPr="00F4442C">
              <w:t>P</w:t>
            </w:r>
          </w:p>
        </w:tc>
        <w:tc>
          <w:tcPr>
            <w:tcW w:w="1134" w:type="dxa"/>
            <w:shd w:val="clear" w:color="auto" w:fill="C0C0C0"/>
            <w:vAlign w:val="center"/>
          </w:tcPr>
          <w:p w14:paraId="5F1563B8" w14:textId="77777777" w:rsidR="00ED591F" w:rsidRPr="00F4442C" w:rsidRDefault="00ED591F" w:rsidP="002260CC">
            <w:pPr>
              <w:pStyle w:val="TAH"/>
            </w:pPr>
            <w:r w:rsidRPr="00F4442C">
              <w:t>Cardinality</w:t>
            </w:r>
          </w:p>
        </w:tc>
        <w:tc>
          <w:tcPr>
            <w:tcW w:w="3686" w:type="dxa"/>
            <w:shd w:val="clear" w:color="auto" w:fill="C0C0C0"/>
            <w:vAlign w:val="center"/>
            <w:hideMark/>
          </w:tcPr>
          <w:p w14:paraId="529F7165" w14:textId="77777777" w:rsidR="00ED591F" w:rsidRPr="00F4442C" w:rsidRDefault="00ED591F" w:rsidP="002260CC">
            <w:pPr>
              <w:pStyle w:val="TAH"/>
              <w:rPr>
                <w:rFonts w:cs="Arial"/>
                <w:szCs w:val="18"/>
              </w:rPr>
            </w:pPr>
            <w:r w:rsidRPr="00F4442C">
              <w:rPr>
                <w:rFonts w:cs="Arial"/>
                <w:szCs w:val="18"/>
              </w:rPr>
              <w:t>Description</w:t>
            </w:r>
          </w:p>
        </w:tc>
        <w:tc>
          <w:tcPr>
            <w:tcW w:w="1307" w:type="dxa"/>
            <w:shd w:val="clear" w:color="auto" w:fill="C0C0C0"/>
            <w:vAlign w:val="center"/>
          </w:tcPr>
          <w:p w14:paraId="49CE0A94" w14:textId="77777777" w:rsidR="00ED591F" w:rsidRPr="00F4442C" w:rsidRDefault="00ED591F" w:rsidP="002260CC">
            <w:pPr>
              <w:pStyle w:val="TAH"/>
              <w:rPr>
                <w:rFonts w:cs="Arial"/>
                <w:szCs w:val="18"/>
              </w:rPr>
            </w:pPr>
            <w:r w:rsidRPr="00F4442C">
              <w:rPr>
                <w:rFonts w:cs="Arial"/>
                <w:szCs w:val="18"/>
              </w:rPr>
              <w:t>Applicability</w:t>
            </w:r>
          </w:p>
        </w:tc>
      </w:tr>
      <w:tr w:rsidR="00ED591F" w:rsidRPr="00F4442C" w14:paraId="10540266" w14:textId="77777777" w:rsidTr="002260CC">
        <w:trPr>
          <w:jc w:val="center"/>
        </w:trPr>
        <w:tc>
          <w:tcPr>
            <w:tcW w:w="1555" w:type="dxa"/>
            <w:vAlign w:val="center"/>
          </w:tcPr>
          <w:p w14:paraId="31F53B20" w14:textId="77777777" w:rsidR="00ED591F" w:rsidRPr="00F4442C" w:rsidRDefault="00ED591F" w:rsidP="002260CC">
            <w:pPr>
              <w:pStyle w:val="TAL"/>
              <w:rPr>
                <w:lang w:eastAsia="zh-CN"/>
              </w:rPr>
            </w:pPr>
            <w:proofErr w:type="spellStart"/>
            <w:r w:rsidRPr="00F4442C">
              <w:t>notifUri</w:t>
            </w:r>
            <w:proofErr w:type="spellEnd"/>
          </w:p>
        </w:tc>
        <w:tc>
          <w:tcPr>
            <w:tcW w:w="1417" w:type="dxa"/>
            <w:vAlign w:val="center"/>
          </w:tcPr>
          <w:p w14:paraId="27EA0E19" w14:textId="77777777" w:rsidR="00ED591F" w:rsidRPr="00F4442C" w:rsidRDefault="00ED591F" w:rsidP="002260CC">
            <w:pPr>
              <w:pStyle w:val="TAL"/>
            </w:pPr>
            <w:r w:rsidRPr="00F4442C">
              <w:t>Uri</w:t>
            </w:r>
          </w:p>
        </w:tc>
        <w:tc>
          <w:tcPr>
            <w:tcW w:w="425" w:type="dxa"/>
            <w:vAlign w:val="center"/>
          </w:tcPr>
          <w:p w14:paraId="592BA165" w14:textId="77777777" w:rsidR="00ED591F" w:rsidRPr="00F4442C" w:rsidRDefault="00ED591F" w:rsidP="002260CC">
            <w:pPr>
              <w:pStyle w:val="TAC"/>
              <w:rPr>
                <w:lang w:eastAsia="zh-CN"/>
              </w:rPr>
            </w:pPr>
            <w:r w:rsidRPr="00F4442C">
              <w:t>O</w:t>
            </w:r>
          </w:p>
        </w:tc>
        <w:tc>
          <w:tcPr>
            <w:tcW w:w="1134" w:type="dxa"/>
            <w:vAlign w:val="center"/>
          </w:tcPr>
          <w:p w14:paraId="79DB8CBF" w14:textId="77777777" w:rsidR="00ED591F" w:rsidRPr="00F4442C" w:rsidRDefault="00ED591F" w:rsidP="002260CC">
            <w:pPr>
              <w:pStyle w:val="TAC"/>
              <w:rPr>
                <w:lang w:eastAsia="zh-CN"/>
              </w:rPr>
            </w:pPr>
            <w:r w:rsidRPr="00F4442C">
              <w:t>0..1</w:t>
            </w:r>
          </w:p>
        </w:tc>
        <w:tc>
          <w:tcPr>
            <w:tcW w:w="3686" w:type="dxa"/>
            <w:vAlign w:val="center"/>
          </w:tcPr>
          <w:p w14:paraId="76B376DE" w14:textId="77777777" w:rsidR="00ED591F" w:rsidRPr="00F4442C" w:rsidRDefault="00ED591F" w:rsidP="002260CC">
            <w:pPr>
              <w:pStyle w:val="TAL"/>
              <w:rPr>
                <w:lang w:val="en-US"/>
              </w:rPr>
            </w:pPr>
            <w:r w:rsidRPr="00F4442C">
              <w:rPr>
                <w:rFonts w:cs="Arial"/>
                <w:szCs w:val="18"/>
              </w:rPr>
              <w:t xml:space="preserve">Contains the updated URI via which the </w:t>
            </w:r>
            <w:r w:rsidRPr="00F4442C">
              <w:rPr>
                <w:lang w:val="en-US"/>
              </w:rPr>
              <w:t>Policy Usage</w:t>
            </w:r>
            <w:r w:rsidRPr="00F4442C">
              <w:rPr>
                <w:rFonts w:cs="Arial"/>
                <w:szCs w:val="18"/>
              </w:rPr>
              <w:t xml:space="preserve"> Notifications shall be delivered.</w:t>
            </w:r>
          </w:p>
        </w:tc>
        <w:tc>
          <w:tcPr>
            <w:tcW w:w="1307" w:type="dxa"/>
            <w:vAlign w:val="center"/>
          </w:tcPr>
          <w:p w14:paraId="5DE409AC" w14:textId="77777777" w:rsidR="00ED591F" w:rsidRPr="00F4442C" w:rsidRDefault="00ED591F" w:rsidP="002260CC">
            <w:pPr>
              <w:pStyle w:val="TAL"/>
              <w:rPr>
                <w:rFonts w:cs="Arial"/>
                <w:szCs w:val="18"/>
              </w:rPr>
            </w:pPr>
          </w:p>
        </w:tc>
      </w:tr>
      <w:tr w:rsidR="00ED591F" w:rsidRPr="00F4442C" w14:paraId="44A92ED5" w14:textId="77777777" w:rsidTr="002260CC">
        <w:trPr>
          <w:jc w:val="center"/>
        </w:trPr>
        <w:tc>
          <w:tcPr>
            <w:tcW w:w="1555" w:type="dxa"/>
            <w:vAlign w:val="center"/>
          </w:tcPr>
          <w:p w14:paraId="01ECC0A6" w14:textId="77777777" w:rsidR="00ED591F" w:rsidRPr="00F4442C" w:rsidRDefault="00ED591F" w:rsidP="002260CC">
            <w:pPr>
              <w:pStyle w:val="TAL"/>
            </w:pPr>
            <w:proofErr w:type="spellStart"/>
            <w:r w:rsidRPr="00F4442C">
              <w:rPr>
                <w:lang w:eastAsia="zh-CN"/>
              </w:rPr>
              <w:t>reqPolicyRep</w:t>
            </w:r>
            <w:proofErr w:type="spellEnd"/>
          </w:p>
        </w:tc>
        <w:tc>
          <w:tcPr>
            <w:tcW w:w="1417" w:type="dxa"/>
            <w:vAlign w:val="center"/>
          </w:tcPr>
          <w:p w14:paraId="72A75F9E" w14:textId="77777777" w:rsidR="00ED591F" w:rsidRPr="00F4442C" w:rsidRDefault="00ED591F" w:rsidP="002260CC">
            <w:pPr>
              <w:pStyle w:val="TAL"/>
            </w:pPr>
            <w:proofErr w:type="spellStart"/>
            <w:r w:rsidRPr="00F4442C">
              <w:t>ReqPolRep</w:t>
            </w:r>
            <w:proofErr w:type="spellEnd"/>
          </w:p>
        </w:tc>
        <w:tc>
          <w:tcPr>
            <w:tcW w:w="425" w:type="dxa"/>
            <w:vAlign w:val="center"/>
          </w:tcPr>
          <w:p w14:paraId="1A0C1CE6" w14:textId="77777777" w:rsidR="00ED591F" w:rsidRPr="00F4442C" w:rsidRDefault="00ED591F" w:rsidP="002260CC">
            <w:pPr>
              <w:pStyle w:val="TAC"/>
            </w:pPr>
            <w:r w:rsidRPr="00F4442C">
              <w:rPr>
                <w:lang w:eastAsia="zh-CN"/>
              </w:rPr>
              <w:t>O</w:t>
            </w:r>
          </w:p>
        </w:tc>
        <w:tc>
          <w:tcPr>
            <w:tcW w:w="1134" w:type="dxa"/>
            <w:vAlign w:val="center"/>
          </w:tcPr>
          <w:p w14:paraId="5DBD6EB5" w14:textId="77777777" w:rsidR="00ED591F" w:rsidRPr="00F4442C" w:rsidRDefault="00ED591F" w:rsidP="002260CC">
            <w:pPr>
              <w:pStyle w:val="TAC"/>
            </w:pPr>
            <w:r w:rsidRPr="00F4442C">
              <w:rPr>
                <w:lang w:eastAsia="zh-CN"/>
              </w:rPr>
              <w:t>0..</w:t>
            </w:r>
            <w:r w:rsidRPr="00F4442C">
              <w:rPr>
                <w:rFonts w:hint="eastAsia"/>
                <w:lang w:eastAsia="zh-CN"/>
              </w:rPr>
              <w:t>1</w:t>
            </w:r>
          </w:p>
        </w:tc>
        <w:tc>
          <w:tcPr>
            <w:tcW w:w="3686" w:type="dxa"/>
            <w:vAlign w:val="center"/>
          </w:tcPr>
          <w:p w14:paraId="474CF6B6" w14:textId="77777777" w:rsidR="00ED591F" w:rsidRPr="00F4442C" w:rsidRDefault="00ED591F" w:rsidP="002260CC">
            <w:pPr>
              <w:pStyle w:val="TAL"/>
            </w:pPr>
            <w:r w:rsidRPr="00F4442C">
              <w:rPr>
                <w:lang w:val="en-US"/>
              </w:rPr>
              <w:t>Contains the updated requested policy usage reporting information.</w:t>
            </w:r>
          </w:p>
        </w:tc>
        <w:tc>
          <w:tcPr>
            <w:tcW w:w="1307" w:type="dxa"/>
            <w:vAlign w:val="center"/>
          </w:tcPr>
          <w:p w14:paraId="6EA17F9A" w14:textId="77777777" w:rsidR="00ED591F" w:rsidRPr="00F4442C" w:rsidRDefault="00ED591F" w:rsidP="002260CC">
            <w:pPr>
              <w:pStyle w:val="TAL"/>
              <w:rPr>
                <w:rFonts w:cs="Arial"/>
                <w:szCs w:val="18"/>
              </w:rPr>
            </w:pPr>
          </w:p>
        </w:tc>
      </w:tr>
      <w:tr w:rsidR="00ED591F" w:rsidRPr="00F4442C" w14:paraId="510D5301" w14:textId="77777777" w:rsidTr="002260CC">
        <w:trPr>
          <w:jc w:val="center"/>
        </w:trPr>
        <w:tc>
          <w:tcPr>
            <w:tcW w:w="1555" w:type="dxa"/>
            <w:vAlign w:val="center"/>
          </w:tcPr>
          <w:p w14:paraId="29766CD5" w14:textId="77777777" w:rsidR="00ED591F" w:rsidRPr="00F4442C" w:rsidRDefault="00ED591F" w:rsidP="002260CC">
            <w:pPr>
              <w:pStyle w:val="TAL"/>
              <w:rPr>
                <w:lang w:eastAsia="zh-CN"/>
              </w:rPr>
            </w:pPr>
            <w:proofErr w:type="spellStart"/>
            <w:r w:rsidRPr="00F4442C">
              <w:t>repPeriodicity</w:t>
            </w:r>
            <w:proofErr w:type="spellEnd"/>
          </w:p>
        </w:tc>
        <w:tc>
          <w:tcPr>
            <w:tcW w:w="1417" w:type="dxa"/>
            <w:vAlign w:val="center"/>
          </w:tcPr>
          <w:p w14:paraId="3F39FDD9" w14:textId="77777777" w:rsidR="00ED591F" w:rsidRPr="00F4442C" w:rsidRDefault="00ED591F" w:rsidP="002260CC">
            <w:pPr>
              <w:pStyle w:val="TAL"/>
            </w:pPr>
            <w:proofErr w:type="spellStart"/>
            <w:r w:rsidRPr="00F4442C">
              <w:t>DurationSec</w:t>
            </w:r>
            <w:proofErr w:type="spellEnd"/>
          </w:p>
        </w:tc>
        <w:tc>
          <w:tcPr>
            <w:tcW w:w="425" w:type="dxa"/>
            <w:vAlign w:val="center"/>
          </w:tcPr>
          <w:p w14:paraId="2ECC38D6" w14:textId="77777777" w:rsidR="00ED591F" w:rsidRPr="00F4442C" w:rsidRDefault="00ED591F" w:rsidP="002260CC">
            <w:pPr>
              <w:pStyle w:val="TAC"/>
              <w:rPr>
                <w:lang w:eastAsia="zh-CN"/>
              </w:rPr>
            </w:pPr>
            <w:r w:rsidRPr="00F4442C">
              <w:t>O</w:t>
            </w:r>
          </w:p>
        </w:tc>
        <w:tc>
          <w:tcPr>
            <w:tcW w:w="1134" w:type="dxa"/>
            <w:vAlign w:val="center"/>
          </w:tcPr>
          <w:p w14:paraId="6BAD3CC3" w14:textId="77777777" w:rsidR="00ED591F" w:rsidRPr="00F4442C" w:rsidRDefault="00ED591F" w:rsidP="002260CC">
            <w:pPr>
              <w:pStyle w:val="TAC"/>
              <w:rPr>
                <w:lang w:eastAsia="zh-CN"/>
              </w:rPr>
            </w:pPr>
            <w:r w:rsidRPr="00F4442C">
              <w:t>0..1</w:t>
            </w:r>
          </w:p>
        </w:tc>
        <w:tc>
          <w:tcPr>
            <w:tcW w:w="3686" w:type="dxa"/>
            <w:vAlign w:val="center"/>
          </w:tcPr>
          <w:p w14:paraId="7000E891" w14:textId="77777777" w:rsidR="00ED591F" w:rsidRPr="00F4442C" w:rsidRDefault="00ED591F" w:rsidP="002260CC">
            <w:pPr>
              <w:pStyle w:val="TAL"/>
              <w:rPr>
                <w:rFonts w:cs="Arial"/>
                <w:szCs w:val="18"/>
              </w:rPr>
            </w:pPr>
            <w:r w:rsidRPr="00F4442C">
              <w:rPr>
                <w:rFonts w:cs="Arial"/>
                <w:szCs w:val="18"/>
              </w:rPr>
              <w:t xml:space="preserve">Contains the updated </w:t>
            </w:r>
            <w:r w:rsidRPr="00F4442C">
              <w:t>reporting periodicity (i.e., reporting interval)</w:t>
            </w:r>
            <w:r w:rsidRPr="00F4442C">
              <w:rPr>
                <w:rFonts w:cs="Arial"/>
                <w:szCs w:val="18"/>
              </w:rPr>
              <w:t>.</w:t>
            </w:r>
          </w:p>
        </w:tc>
        <w:tc>
          <w:tcPr>
            <w:tcW w:w="1307" w:type="dxa"/>
            <w:vAlign w:val="center"/>
          </w:tcPr>
          <w:p w14:paraId="6DE6F9E2" w14:textId="77777777" w:rsidR="00ED591F" w:rsidRPr="00F4442C" w:rsidRDefault="00ED591F" w:rsidP="002260CC">
            <w:pPr>
              <w:pStyle w:val="TAL"/>
              <w:rPr>
                <w:rFonts w:cs="Arial"/>
                <w:szCs w:val="18"/>
              </w:rPr>
            </w:pPr>
          </w:p>
        </w:tc>
      </w:tr>
    </w:tbl>
    <w:p w14:paraId="0736299B" w14:textId="77777777" w:rsidR="00ED591F" w:rsidRPr="00F4442C" w:rsidRDefault="00ED591F" w:rsidP="00ED591F">
      <w:pPr>
        <w:rPr>
          <w:lang w:val="en-US"/>
        </w:rPr>
      </w:pPr>
    </w:p>
    <w:p w14:paraId="43E6C36D" w14:textId="77777777" w:rsidR="00ED591F" w:rsidRPr="00F4442C" w:rsidRDefault="00ED591F" w:rsidP="00ED591F">
      <w:pPr>
        <w:pStyle w:val="51"/>
      </w:pPr>
      <w:bookmarkStart w:id="984" w:name="_Toc151743230"/>
      <w:bookmarkStart w:id="985" w:name="_Toc151743695"/>
      <w:r w:rsidRPr="00F4442C">
        <w:rPr>
          <w:noProof/>
          <w:lang w:eastAsia="zh-CN"/>
        </w:rPr>
        <w:t>6.4</w:t>
      </w:r>
      <w:r w:rsidRPr="00F4442C">
        <w:t>.6.2.7</w:t>
      </w:r>
      <w:r w:rsidRPr="00F4442C">
        <w:tab/>
        <w:t xml:space="preserve">Type: </w:t>
      </w:r>
      <w:proofErr w:type="spellStart"/>
      <w:r w:rsidRPr="00F4442C">
        <w:t>ReqPolRep</w:t>
      </w:r>
      <w:bookmarkEnd w:id="984"/>
      <w:bookmarkEnd w:id="985"/>
      <w:proofErr w:type="spellEnd"/>
    </w:p>
    <w:p w14:paraId="06E3F535" w14:textId="77777777" w:rsidR="00ED591F" w:rsidRPr="00F4442C" w:rsidRDefault="00ED591F" w:rsidP="00ED591F">
      <w:pPr>
        <w:pStyle w:val="TH"/>
      </w:pPr>
      <w:r w:rsidRPr="00F4442C">
        <w:rPr>
          <w:noProof/>
        </w:rPr>
        <w:t>Table </w:t>
      </w:r>
      <w:r w:rsidRPr="00F4442C">
        <w:rPr>
          <w:noProof/>
          <w:lang w:eastAsia="zh-CN"/>
        </w:rPr>
        <w:t>6.4</w:t>
      </w:r>
      <w:r w:rsidRPr="00F4442C">
        <w:t xml:space="preserve">.6.2.7-1: </w:t>
      </w:r>
      <w:r w:rsidRPr="00F4442C">
        <w:rPr>
          <w:noProof/>
        </w:rPr>
        <w:t xml:space="preserve">Definition of type </w:t>
      </w:r>
      <w:proofErr w:type="spellStart"/>
      <w:r w:rsidRPr="00F4442C">
        <w:t>ReqPolRep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ED591F" w:rsidRPr="00F4442C" w14:paraId="459DBC15" w14:textId="77777777" w:rsidTr="002260CC">
        <w:trPr>
          <w:jc w:val="center"/>
        </w:trPr>
        <w:tc>
          <w:tcPr>
            <w:tcW w:w="1555" w:type="dxa"/>
            <w:shd w:val="clear" w:color="auto" w:fill="C0C0C0"/>
            <w:vAlign w:val="center"/>
            <w:hideMark/>
          </w:tcPr>
          <w:p w14:paraId="7242A61A" w14:textId="77777777" w:rsidR="00ED591F" w:rsidRPr="00F4442C" w:rsidRDefault="00ED591F" w:rsidP="002260CC">
            <w:pPr>
              <w:pStyle w:val="TAH"/>
            </w:pPr>
            <w:r w:rsidRPr="00F4442C">
              <w:t>Attribute name</w:t>
            </w:r>
          </w:p>
        </w:tc>
        <w:tc>
          <w:tcPr>
            <w:tcW w:w="1417" w:type="dxa"/>
            <w:shd w:val="clear" w:color="auto" w:fill="C0C0C0"/>
            <w:vAlign w:val="center"/>
            <w:hideMark/>
          </w:tcPr>
          <w:p w14:paraId="01EB27F7" w14:textId="77777777" w:rsidR="00ED591F" w:rsidRPr="00F4442C" w:rsidRDefault="00ED591F" w:rsidP="002260CC">
            <w:pPr>
              <w:pStyle w:val="TAH"/>
            </w:pPr>
            <w:r w:rsidRPr="00F4442C">
              <w:t>Data type</w:t>
            </w:r>
          </w:p>
        </w:tc>
        <w:tc>
          <w:tcPr>
            <w:tcW w:w="425" w:type="dxa"/>
            <w:shd w:val="clear" w:color="auto" w:fill="C0C0C0"/>
            <w:vAlign w:val="center"/>
            <w:hideMark/>
          </w:tcPr>
          <w:p w14:paraId="3568CD3A" w14:textId="77777777" w:rsidR="00ED591F" w:rsidRPr="00F4442C" w:rsidRDefault="00ED591F" w:rsidP="002260CC">
            <w:pPr>
              <w:pStyle w:val="TAH"/>
            </w:pPr>
            <w:r w:rsidRPr="00F4442C">
              <w:t>P</w:t>
            </w:r>
          </w:p>
        </w:tc>
        <w:tc>
          <w:tcPr>
            <w:tcW w:w="1134" w:type="dxa"/>
            <w:shd w:val="clear" w:color="auto" w:fill="C0C0C0"/>
            <w:vAlign w:val="center"/>
          </w:tcPr>
          <w:p w14:paraId="10960124" w14:textId="77777777" w:rsidR="00ED591F" w:rsidRPr="00F4442C" w:rsidRDefault="00ED591F" w:rsidP="002260CC">
            <w:pPr>
              <w:pStyle w:val="TAH"/>
            </w:pPr>
            <w:r w:rsidRPr="00F4442C">
              <w:t>Cardinality</w:t>
            </w:r>
          </w:p>
        </w:tc>
        <w:tc>
          <w:tcPr>
            <w:tcW w:w="3686" w:type="dxa"/>
            <w:shd w:val="clear" w:color="auto" w:fill="C0C0C0"/>
            <w:vAlign w:val="center"/>
            <w:hideMark/>
          </w:tcPr>
          <w:p w14:paraId="65B68F1A" w14:textId="77777777" w:rsidR="00ED591F" w:rsidRPr="00F4442C" w:rsidRDefault="00ED591F" w:rsidP="002260CC">
            <w:pPr>
              <w:pStyle w:val="TAH"/>
              <w:rPr>
                <w:rFonts w:cs="Arial"/>
                <w:szCs w:val="18"/>
              </w:rPr>
            </w:pPr>
            <w:r w:rsidRPr="00F4442C">
              <w:rPr>
                <w:rFonts w:cs="Arial"/>
                <w:szCs w:val="18"/>
              </w:rPr>
              <w:t>Description</w:t>
            </w:r>
          </w:p>
        </w:tc>
        <w:tc>
          <w:tcPr>
            <w:tcW w:w="1307" w:type="dxa"/>
            <w:shd w:val="clear" w:color="auto" w:fill="C0C0C0"/>
            <w:vAlign w:val="center"/>
          </w:tcPr>
          <w:p w14:paraId="279CCE29" w14:textId="77777777" w:rsidR="00ED591F" w:rsidRPr="00F4442C" w:rsidRDefault="00ED591F" w:rsidP="002260CC">
            <w:pPr>
              <w:pStyle w:val="TAH"/>
              <w:rPr>
                <w:rFonts w:cs="Arial"/>
                <w:szCs w:val="18"/>
              </w:rPr>
            </w:pPr>
            <w:r w:rsidRPr="00F4442C">
              <w:rPr>
                <w:rFonts w:cs="Arial"/>
                <w:szCs w:val="18"/>
              </w:rPr>
              <w:t>Applicability</w:t>
            </w:r>
          </w:p>
        </w:tc>
      </w:tr>
      <w:tr w:rsidR="00ED591F" w:rsidRPr="00F4442C" w14:paraId="47636921" w14:textId="77777777" w:rsidTr="002260CC">
        <w:trPr>
          <w:jc w:val="center"/>
        </w:trPr>
        <w:tc>
          <w:tcPr>
            <w:tcW w:w="1555" w:type="dxa"/>
            <w:vAlign w:val="center"/>
          </w:tcPr>
          <w:p w14:paraId="4F454C84" w14:textId="77777777" w:rsidR="00ED591F" w:rsidRPr="00F4442C" w:rsidRDefault="00ED591F" w:rsidP="002260CC">
            <w:pPr>
              <w:pStyle w:val="TAL"/>
            </w:pPr>
            <w:proofErr w:type="spellStart"/>
            <w:r w:rsidRPr="00F4442C">
              <w:rPr>
                <w:lang w:eastAsia="zh-CN"/>
              </w:rPr>
              <w:t>policyId</w:t>
            </w:r>
            <w:proofErr w:type="spellEnd"/>
          </w:p>
        </w:tc>
        <w:tc>
          <w:tcPr>
            <w:tcW w:w="1417" w:type="dxa"/>
            <w:vAlign w:val="center"/>
          </w:tcPr>
          <w:p w14:paraId="30954A75" w14:textId="77777777" w:rsidR="00ED591F" w:rsidRPr="00F4442C" w:rsidRDefault="00ED591F" w:rsidP="002260CC">
            <w:pPr>
              <w:pStyle w:val="TAL"/>
            </w:pPr>
            <w:r w:rsidRPr="00F4442C">
              <w:t>string</w:t>
            </w:r>
          </w:p>
        </w:tc>
        <w:tc>
          <w:tcPr>
            <w:tcW w:w="425" w:type="dxa"/>
            <w:vAlign w:val="center"/>
          </w:tcPr>
          <w:p w14:paraId="6A56308F" w14:textId="77777777" w:rsidR="00ED591F" w:rsidRPr="00F4442C" w:rsidRDefault="00ED591F" w:rsidP="002260CC">
            <w:pPr>
              <w:pStyle w:val="TAC"/>
            </w:pPr>
            <w:r w:rsidRPr="00F4442C">
              <w:rPr>
                <w:lang w:eastAsia="zh-CN"/>
              </w:rPr>
              <w:t>M</w:t>
            </w:r>
          </w:p>
        </w:tc>
        <w:tc>
          <w:tcPr>
            <w:tcW w:w="1134" w:type="dxa"/>
            <w:vAlign w:val="center"/>
          </w:tcPr>
          <w:p w14:paraId="0791D7C9" w14:textId="77777777" w:rsidR="00ED591F" w:rsidRPr="00F4442C" w:rsidRDefault="00ED591F" w:rsidP="002260CC">
            <w:pPr>
              <w:pStyle w:val="TAC"/>
            </w:pPr>
            <w:r w:rsidRPr="00F4442C">
              <w:rPr>
                <w:rFonts w:hint="eastAsia"/>
                <w:lang w:eastAsia="zh-CN"/>
              </w:rPr>
              <w:t>1</w:t>
            </w:r>
          </w:p>
        </w:tc>
        <w:tc>
          <w:tcPr>
            <w:tcW w:w="3686" w:type="dxa"/>
            <w:vAlign w:val="center"/>
          </w:tcPr>
          <w:p w14:paraId="010FFAD6" w14:textId="77777777" w:rsidR="00ED591F" w:rsidRPr="00F4442C" w:rsidRDefault="00ED591F" w:rsidP="002260CC">
            <w:pPr>
              <w:pStyle w:val="TAL"/>
            </w:pPr>
            <w:r w:rsidRPr="00F4442C">
              <w:rPr>
                <w:lang w:val="en-US"/>
              </w:rPr>
              <w:t>Contains the identifier of the targeted policy.</w:t>
            </w:r>
          </w:p>
        </w:tc>
        <w:tc>
          <w:tcPr>
            <w:tcW w:w="1307" w:type="dxa"/>
            <w:vAlign w:val="center"/>
          </w:tcPr>
          <w:p w14:paraId="5D169BC9" w14:textId="77777777" w:rsidR="00ED591F" w:rsidRPr="00F4442C" w:rsidRDefault="00ED591F" w:rsidP="002260CC">
            <w:pPr>
              <w:pStyle w:val="TAL"/>
              <w:rPr>
                <w:rFonts w:cs="Arial"/>
                <w:szCs w:val="18"/>
              </w:rPr>
            </w:pPr>
          </w:p>
        </w:tc>
      </w:tr>
      <w:tr w:rsidR="00ED591F" w:rsidRPr="00F4442C" w14:paraId="40D8B7F1" w14:textId="77777777" w:rsidTr="002260CC">
        <w:trPr>
          <w:jc w:val="center"/>
        </w:trPr>
        <w:tc>
          <w:tcPr>
            <w:tcW w:w="1555" w:type="dxa"/>
            <w:vAlign w:val="center"/>
          </w:tcPr>
          <w:p w14:paraId="4BC4E6A3" w14:textId="77777777" w:rsidR="00ED591F" w:rsidRPr="00F4442C" w:rsidRDefault="00ED591F" w:rsidP="002260CC">
            <w:pPr>
              <w:pStyle w:val="TAL"/>
              <w:rPr>
                <w:lang w:eastAsia="zh-CN"/>
              </w:rPr>
            </w:pPr>
            <w:proofErr w:type="spellStart"/>
            <w:r w:rsidRPr="00F4442C">
              <w:t>startTime</w:t>
            </w:r>
            <w:proofErr w:type="spellEnd"/>
          </w:p>
        </w:tc>
        <w:tc>
          <w:tcPr>
            <w:tcW w:w="1417" w:type="dxa"/>
            <w:vAlign w:val="center"/>
          </w:tcPr>
          <w:p w14:paraId="5BD0D846" w14:textId="77777777" w:rsidR="00ED591F" w:rsidRPr="00F4442C" w:rsidRDefault="00ED591F" w:rsidP="002260CC">
            <w:pPr>
              <w:pStyle w:val="TAL"/>
            </w:pPr>
            <w:proofErr w:type="spellStart"/>
            <w:r w:rsidRPr="00F4442C">
              <w:t>DateTime</w:t>
            </w:r>
            <w:proofErr w:type="spellEnd"/>
          </w:p>
        </w:tc>
        <w:tc>
          <w:tcPr>
            <w:tcW w:w="425" w:type="dxa"/>
            <w:vAlign w:val="center"/>
          </w:tcPr>
          <w:p w14:paraId="7605E632" w14:textId="77777777" w:rsidR="00ED591F" w:rsidRPr="00F4442C" w:rsidRDefault="00ED591F" w:rsidP="002260CC">
            <w:pPr>
              <w:pStyle w:val="TAC"/>
              <w:rPr>
                <w:lang w:eastAsia="zh-CN"/>
              </w:rPr>
            </w:pPr>
            <w:r w:rsidRPr="00F4442C">
              <w:t>M</w:t>
            </w:r>
          </w:p>
        </w:tc>
        <w:tc>
          <w:tcPr>
            <w:tcW w:w="1134" w:type="dxa"/>
            <w:vAlign w:val="center"/>
          </w:tcPr>
          <w:p w14:paraId="5B5CF42A" w14:textId="77777777" w:rsidR="00ED591F" w:rsidRPr="00F4442C" w:rsidRDefault="00ED591F" w:rsidP="002260CC">
            <w:pPr>
              <w:pStyle w:val="TAC"/>
              <w:rPr>
                <w:lang w:eastAsia="zh-CN"/>
              </w:rPr>
            </w:pPr>
            <w:r w:rsidRPr="00F4442C">
              <w:t>1</w:t>
            </w:r>
          </w:p>
        </w:tc>
        <w:tc>
          <w:tcPr>
            <w:tcW w:w="3686" w:type="dxa"/>
            <w:vAlign w:val="center"/>
          </w:tcPr>
          <w:p w14:paraId="180FCD98" w14:textId="77777777" w:rsidR="00ED591F" w:rsidRPr="00F4442C" w:rsidRDefault="00ED591F" w:rsidP="002260CC">
            <w:pPr>
              <w:pStyle w:val="TAL"/>
              <w:rPr>
                <w:rFonts w:cs="Arial"/>
                <w:szCs w:val="18"/>
              </w:rPr>
            </w:pPr>
            <w:r w:rsidRPr="00F4442C">
              <w:rPr>
                <w:rFonts w:cs="Arial"/>
                <w:szCs w:val="18"/>
              </w:rPr>
              <w:t xml:space="preserve">Contains the start time of the requested policy </w:t>
            </w:r>
            <w:r w:rsidRPr="00F4442C">
              <w:rPr>
                <w:lang w:val="en-US"/>
              </w:rPr>
              <w:t xml:space="preserve">usage </w:t>
            </w:r>
            <w:r w:rsidRPr="00F4442C">
              <w:t>reporting</w:t>
            </w:r>
            <w:r w:rsidRPr="00F4442C">
              <w:rPr>
                <w:rFonts w:cs="Arial"/>
                <w:szCs w:val="18"/>
              </w:rPr>
              <w:t>.</w:t>
            </w:r>
          </w:p>
        </w:tc>
        <w:tc>
          <w:tcPr>
            <w:tcW w:w="1307" w:type="dxa"/>
            <w:vAlign w:val="center"/>
          </w:tcPr>
          <w:p w14:paraId="314F0DFF" w14:textId="77777777" w:rsidR="00ED591F" w:rsidRPr="00F4442C" w:rsidRDefault="00ED591F" w:rsidP="002260CC">
            <w:pPr>
              <w:pStyle w:val="TAL"/>
              <w:rPr>
                <w:rFonts w:cs="Arial"/>
                <w:szCs w:val="18"/>
              </w:rPr>
            </w:pPr>
          </w:p>
        </w:tc>
      </w:tr>
      <w:tr w:rsidR="00ED591F" w:rsidRPr="00F4442C" w14:paraId="3C914A68" w14:textId="77777777" w:rsidTr="002260CC">
        <w:trPr>
          <w:jc w:val="center"/>
        </w:trPr>
        <w:tc>
          <w:tcPr>
            <w:tcW w:w="1555" w:type="dxa"/>
            <w:vAlign w:val="center"/>
          </w:tcPr>
          <w:p w14:paraId="55157D41" w14:textId="77777777" w:rsidR="00ED591F" w:rsidRPr="00F4442C" w:rsidRDefault="00ED591F" w:rsidP="002260CC">
            <w:pPr>
              <w:pStyle w:val="TAL"/>
            </w:pPr>
            <w:proofErr w:type="spellStart"/>
            <w:r w:rsidRPr="00F4442C">
              <w:t>endTime</w:t>
            </w:r>
            <w:proofErr w:type="spellEnd"/>
          </w:p>
        </w:tc>
        <w:tc>
          <w:tcPr>
            <w:tcW w:w="1417" w:type="dxa"/>
            <w:vAlign w:val="center"/>
          </w:tcPr>
          <w:p w14:paraId="34730540" w14:textId="77777777" w:rsidR="00ED591F" w:rsidRPr="00F4442C" w:rsidRDefault="00ED591F" w:rsidP="002260CC">
            <w:pPr>
              <w:pStyle w:val="TAL"/>
            </w:pPr>
            <w:proofErr w:type="spellStart"/>
            <w:r w:rsidRPr="00F4442C">
              <w:t>DateTime</w:t>
            </w:r>
            <w:proofErr w:type="spellEnd"/>
          </w:p>
        </w:tc>
        <w:tc>
          <w:tcPr>
            <w:tcW w:w="425" w:type="dxa"/>
            <w:vAlign w:val="center"/>
          </w:tcPr>
          <w:p w14:paraId="3B9D2B89" w14:textId="77777777" w:rsidR="00ED591F" w:rsidRPr="00F4442C" w:rsidRDefault="00ED591F" w:rsidP="002260CC">
            <w:pPr>
              <w:pStyle w:val="TAC"/>
            </w:pPr>
            <w:r w:rsidRPr="00F4442C">
              <w:t>M</w:t>
            </w:r>
          </w:p>
        </w:tc>
        <w:tc>
          <w:tcPr>
            <w:tcW w:w="1134" w:type="dxa"/>
            <w:vAlign w:val="center"/>
          </w:tcPr>
          <w:p w14:paraId="179C04F5" w14:textId="77777777" w:rsidR="00ED591F" w:rsidRPr="00F4442C" w:rsidRDefault="00ED591F" w:rsidP="002260CC">
            <w:pPr>
              <w:pStyle w:val="TAC"/>
            </w:pPr>
            <w:r w:rsidRPr="00F4442C">
              <w:t>1</w:t>
            </w:r>
          </w:p>
        </w:tc>
        <w:tc>
          <w:tcPr>
            <w:tcW w:w="3686" w:type="dxa"/>
            <w:vAlign w:val="center"/>
          </w:tcPr>
          <w:p w14:paraId="5776EAD7" w14:textId="77777777" w:rsidR="00ED591F" w:rsidRPr="00F4442C" w:rsidRDefault="00ED591F" w:rsidP="002260CC">
            <w:pPr>
              <w:pStyle w:val="TAL"/>
              <w:rPr>
                <w:rFonts w:cs="Arial"/>
                <w:szCs w:val="18"/>
              </w:rPr>
            </w:pPr>
            <w:r w:rsidRPr="00F4442C">
              <w:rPr>
                <w:rFonts w:cs="Arial"/>
                <w:szCs w:val="18"/>
              </w:rPr>
              <w:t xml:space="preserve">Contains the end time of the requested policy </w:t>
            </w:r>
            <w:r w:rsidRPr="00F4442C">
              <w:rPr>
                <w:lang w:val="en-US"/>
              </w:rPr>
              <w:t xml:space="preserve">usage </w:t>
            </w:r>
            <w:r w:rsidRPr="00F4442C">
              <w:t>reporting</w:t>
            </w:r>
            <w:r w:rsidRPr="00F4442C">
              <w:rPr>
                <w:rFonts w:cs="Arial"/>
                <w:szCs w:val="18"/>
              </w:rPr>
              <w:t>.</w:t>
            </w:r>
          </w:p>
        </w:tc>
        <w:tc>
          <w:tcPr>
            <w:tcW w:w="1307" w:type="dxa"/>
            <w:vAlign w:val="center"/>
          </w:tcPr>
          <w:p w14:paraId="081C3105" w14:textId="77777777" w:rsidR="00ED591F" w:rsidRPr="00F4442C" w:rsidRDefault="00ED591F" w:rsidP="002260CC">
            <w:pPr>
              <w:pStyle w:val="TAL"/>
              <w:rPr>
                <w:rFonts w:cs="Arial"/>
                <w:szCs w:val="18"/>
              </w:rPr>
            </w:pPr>
          </w:p>
        </w:tc>
      </w:tr>
    </w:tbl>
    <w:p w14:paraId="2CE05D76" w14:textId="77777777" w:rsidR="00ED591F" w:rsidRPr="00F4442C" w:rsidRDefault="00ED591F" w:rsidP="00ED591F">
      <w:pPr>
        <w:rPr>
          <w:lang w:val="en-US"/>
        </w:rPr>
      </w:pPr>
    </w:p>
    <w:p w14:paraId="366E3E00" w14:textId="77777777" w:rsidR="00ED591F" w:rsidRPr="00F4442C" w:rsidRDefault="00ED591F" w:rsidP="00ED591F">
      <w:pPr>
        <w:pStyle w:val="51"/>
      </w:pPr>
      <w:bookmarkStart w:id="986" w:name="_Toc151743231"/>
      <w:bookmarkStart w:id="987" w:name="_Toc151743696"/>
      <w:r w:rsidRPr="00F4442C">
        <w:rPr>
          <w:noProof/>
          <w:lang w:eastAsia="zh-CN"/>
        </w:rPr>
        <w:t>6.4</w:t>
      </w:r>
      <w:r w:rsidRPr="00F4442C">
        <w:t>.6.2.8</w:t>
      </w:r>
      <w:r w:rsidRPr="00F4442C">
        <w:tab/>
        <w:t xml:space="preserve">Type: </w:t>
      </w:r>
      <w:bookmarkStart w:id="988" w:name="_Hlk149565294"/>
      <w:proofErr w:type="spellStart"/>
      <w:r w:rsidRPr="00F4442C">
        <w:t>PolUsageNotif</w:t>
      </w:r>
      <w:bookmarkEnd w:id="986"/>
      <w:bookmarkEnd w:id="987"/>
      <w:bookmarkEnd w:id="988"/>
      <w:proofErr w:type="spellEnd"/>
    </w:p>
    <w:p w14:paraId="3E4D6070" w14:textId="77777777" w:rsidR="00ED591F" w:rsidRPr="00F4442C" w:rsidRDefault="00ED591F" w:rsidP="00ED591F">
      <w:pPr>
        <w:pStyle w:val="TH"/>
      </w:pPr>
      <w:r w:rsidRPr="00F4442C">
        <w:rPr>
          <w:noProof/>
        </w:rPr>
        <w:t>Table </w:t>
      </w:r>
      <w:r w:rsidRPr="00F4442C">
        <w:rPr>
          <w:noProof/>
          <w:lang w:eastAsia="zh-CN"/>
        </w:rPr>
        <w:t>6.4</w:t>
      </w:r>
      <w:r w:rsidRPr="00F4442C">
        <w:t xml:space="preserve">.6.2.8-1: </w:t>
      </w:r>
      <w:r w:rsidRPr="00F4442C">
        <w:rPr>
          <w:noProof/>
        </w:rPr>
        <w:t xml:space="preserve">Definition of type </w:t>
      </w:r>
      <w:proofErr w:type="spellStart"/>
      <w:r w:rsidRPr="00F4442C">
        <w:t>PolUsageNotif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ED591F" w:rsidRPr="00F4442C" w14:paraId="09D9CA6E" w14:textId="77777777" w:rsidTr="002260CC">
        <w:trPr>
          <w:jc w:val="center"/>
        </w:trPr>
        <w:tc>
          <w:tcPr>
            <w:tcW w:w="1413" w:type="dxa"/>
            <w:shd w:val="clear" w:color="auto" w:fill="C0C0C0"/>
            <w:vAlign w:val="center"/>
            <w:hideMark/>
          </w:tcPr>
          <w:p w14:paraId="39798BBE" w14:textId="77777777" w:rsidR="00ED591F" w:rsidRPr="00F4442C" w:rsidRDefault="00ED591F" w:rsidP="002260CC">
            <w:pPr>
              <w:pStyle w:val="TAH"/>
            </w:pPr>
            <w:r w:rsidRPr="00F4442C">
              <w:t>Attribute name</w:t>
            </w:r>
          </w:p>
        </w:tc>
        <w:tc>
          <w:tcPr>
            <w:tcW w:w="1556" w:type="dxa"/>
            <w:shd w:val="clear" w:color="auto" w:fill="C0C0C0"/>
            <w:vAlign w:val="center"/>
            <w:hideMark/>
          </w:tcPr>
          <w:p w14:paraId="06F2D6D0" w14:textId="77777777" w:rsidR="00ED591F" w:rsidRPr="00F4442C" w:rsidRDefault="00ED591F" w:rsidP="002260CC">
            <w:pPr>
              <w:pStyle w:val="TAH"/>
            </w:pPr>
            <w:r w:rsidRPr="00F4442C">
              <w:t>Data type</w:t>
            </w:r>
          </w:p>
        </w:tc>
        <w:tc>
          <w:tcPr>
            <w:tcW w:w="425" w:type="dxa"/>
            <w:shd w:val="clear" w:color="auto" w:fill="C0C0C0"/>
            <w:vAlign w:val="center"/>
            <w:hideMark/>
          </w:tcPr>
          <w:p w14:paraId="2D27946C" w14:textId="77777777" w:rsidR="00ED591F" w:rsidRPr="00F4442C" w:rsidRDefault="00ED591F" w:rsidP="002260CC">
            <w:pPr>
              <w:pStyle w:val="TAH"/>
            </w:pPr>
            <w:r w:rsidRPr="00F4442C">
              <w:t>P</w:t>
            </w:r>
          </w:p>
        </w:tc>
        <w:tc>
          <w:tcPr>
            <w:tcW w:w="1134" w:type="dxa"/>
            <w:shd w:val="clear" w:color="auto" w:fill="C0C0C0"/>
            <w:vAlign w:val="center"/>
          </w:tcPr>
          <w:p w14:paraId="6275C92D" w14:textId="77777777" w:rsidR="00ED591F" w:rsidRPr="00F4442C" w:rsidRDefault="00ED591F" w:rsidP="002260CC">
            <w:pPr>
              <w:pStyle w:val="TAH"/>
            </w:pPr>
            <w:r w:rsidRPr="00F4442C">
              <w:t>Cardinality</w:t>
            </w:r>
          </w:p>
        </w:tc>
        <w:tc>
          <w:tcPr>
            <w:tcW w:w="3686" w:type="dxa"/>
            <w:shd w:val="clear" w:color="auto" w:fill="C0C0C0"/>
            <w:vAlign w:val="center"/>
            <w:hideMark/>
          </w:tcPr>
          <w:p w14:paraId="5BB3AA4C" w14:textId="77777777" w:rsidR="00ED591F" w:rsidRPr="00F4442C" w:rsidRDefault="00ED591F" w:rsidP="002260CC">
            <w:pPr>
              <w:pStyle w:val="TAH"/>
              <w:rPr>
                <w:rFonts w:cs="Arial"/>
                <w:szCs w:val="18"/>
              </w:rPr>
            </w:pPr>
            <w:r w:rsidRPr="00F4442C">
              <w:rPr>
                <w:rFonts w:cs="Arial"/>
                <w:szCs w:val="18"/>
              </w:rPr>
              <w:t>Description</w:t>
            </w:r>
          </w:p>
        </w:tc>
        <w:tc>
          <w:tcPr>
            <w:tcW w:w="1310" w:type="dxa"/>
            <w:shd w:val="clear" w:color="auto" w:fill="C0C0C0"/>
            <w:vAlign w:val="center"/>
          </w:tcPr>
          <w:p w14:paraId="1699157B" w14:textId="77777777" w:rsidR="00ED591F" w:rsidRPr="00F4442C" w:rsidRDefault="00ED591F" w:rsidP="002260CC">
            <w:pPr>
              <w:pStyle w:val="TAH"/>
              <w:rPr>
                <w:rFonts w:cs="Arial"/>
                <w:szCs w:val="18"/>
              </w:rPr>
            </w:pPr>
            <w:r w:rsidRPr="00F4442C">
              <w:rPr>
                <w:rFonts w:cs="Arial"/>
                <w:szCs w:val="18"/>
              </w:rPr>
              <w:t>Applicability</w:t>
            </w:r>
          </w:p>
        </w:tc>
      </w:tr>
      <w:tr w:rsidR="00ED591F" w:rsidRPr="00F4442C" w14:paraId="245ACDBC" w14:textId="77777777" w:rsidTr="002260CC">
        <w:trPr>
          <w:jc w:val="center"/>
        </w:trPr>
        <w:tc>
          <w:tcPr>
            <w:tcW w:w="1413" w:type="dxa"/>
            <w:vAlign w:val="center"/>
          </w:tcPr>
          <w:p w14:paraId="0337A107" w14:textId="77777777" w:rsidR="00ED591F" w:rsidRPr="00F4442C" w:rsidRDefault="00ED591F" w:rsidP="002260CC">
            <w:pPr>
              <w:pStyle w:val="TAL"/>
            </w:pPr>
            <w:proofErr w:type="spellStart"/>
            <w:r w:rsidRPr="00F4442C">
              <w:t>subscriptionId</w:t>
            </w:r>
            <w:proofErr w:type="spellEnd"/>
          </w:p>
        </w:tc>
        <w:tc>
          <w:tcPr>
            <w:tcW w:w="1556" w:type="dxa"/>
            <w:vAlign w:val="center"/>
          </w:tcPr>
          <w:p w14:paraId="08292C77" w14:textId="77777777" w:rsidR="00ED591F" w:rsidRPr="00F4442C" w:rsidRDefault="00ED591F" w:rsidP="002260CC">
            <w:pPr>
              <w:pStyle w:val="TAL"/>
            </w:pPr>
            <w:r w:rsidRPr="00F4442C">
              <w:t>string</w:t>
            </w:r>
          </w:p>
        </w:tc>
        <w:tc>
          <w:tcPr>
            <w:tcW w:w="425" w:type="dxa"/>
            <w:vAlign w:val="center"/>
          </w:tcPr>
          <w:p w14:paraId="2E9B7713" w14:textId="77777777" w:rsidR="00ED591F" w:rsidRPr="00F4442C" w:rsidRDefault="00ED591F" w:rsidP="002260CC">
            <w:pPr>
              <w:pStyle w:val="TAC"/>
            </w:pPr>
            <w:r w:rsidRPr="00F4442C">
              <w:t>M</w:t>
            </w:r>
          </w:p>
        </w:tc>
        <w:tc>
          <w:tcPr>
            <w:tcW w:w="1134" w:type="dxa"/>
            <w:vAlign w:val="center"/>
          </w:tcPr>
          <w:p w14:paraId="1D33D3F6" w14:textId="77777777" w:rsidR="00ED591F" w:rsidRPr="00F4442C" w:rsidRDefault="00ED591F" w:rsidP="002260CC">
            <w:pPr>
              <w:pStyle w:val="TAC"/>
            </w:pPr>
            <w:r w:rsidRPr="00F4442C">
              <w:t>1</w:t>
            </w:r>
          </w:p>
        </w:tc>
        <w:tc>
          <w:tcPr>
            <w:tcW w:w="3686" w:type="dxa"/>
            <w:vAlign w:val="center"/>
          </w:tcPr>
          <w:p w14:paraId="68573435" w14:textId="77777777" w:rsidR="00ED591F" w:rsidRPr="00F4442C" w:rsidRDefault="00ED591F" w:rsidP="002260CC">
            <w:pPr>
              <w:pStyle w:val="TAL"/>
              <w:rPr>
                <w:rFonts w:cs="Arial"/>
                <w:szCs w:val="18"/>
              </w:rPr>
            </w:pPr>
            <w:r w:rsidRPr="00F4442C">
              <w:rPr>
                <w:rFonts w:cs="Arial"/>
                <w:szCs w:val="18"/>
              </w:rPr>
              <w:t>Contains the identifier of the subscription to which the Policy Usage Notification is related.</w:t>
            </w:r>
          </w:p>
        </w:tc>
        <w:tc>
          <w:tcPr>
            <w:tcW w:w="1310" w:type="dxa"/>
            <w:vAlign w:val="center"/>
          </w:tcPr>
          <w:p w14:paraId="747AC169" w14:textId="77777777" w:rsidR="00ED591F" w:rsidRPr="00F4442C" w:rsidRDefault="00ED591F" w:rsidP="002260CC">
            <w:pPr>
              <w:pStyle w:val="TAL"/>
              <w:rPr>
                <w:rFonts w:cs="Arial"/>
                <w:szCs w:val="18"/>
              </w:rPr>
            </w:pPr>
          </w:p>
        </w:tc>
      </w:tr>
      <w:tr w:rsidR="00ED591F" w:rsidRPr="00F4442C" w14:paraId="5978C5A0" w14:textId="77777777" w:rsidTr="002260CC">
        <w:trPr>
          <w:jc w:val="center"/>
        </w:trPr>
        <w:tc>
          <w:tcPr>
            <w:tcW w:w="1413" w:type="dxa"/>
            <w:vAlign w:val="center"/>
          </w:tcPr>
          <w:p w14:paraId="4A93710D" w14:textId="77777777" w:rsidR="00ED591F" w:rsidRPr="00F4442C" w:rsidRDefault="00ED591F" w:rsidP="002260CC">
            <w:pPr>
              <w:pStyle w:val="TAL"/>
            </w:pPr>
            <w:r w:rsidRPr="00F4442C">
              <w:t>reports</w:t>
            </w:r>
          </w:p>
        </w:tc>
        <w:tc>
          <w:tcPr>
            <w:tcW w:w="1556" w:type="dxa"/>
            <w:vAlign w:val="center"/>
          </w:tcPr>
          <w:p w14:paraId="1564CBB4" w14:textId="77777777" w:rsidR="00ED591F" w:rsidRPr="00F4442C" w:rsidRDefault="00ED591F" w:rsidP="002260CC">
            <w:pPr>
              <w:pStyle w:val="TAL"/>
            </w:pPr>
            <w:proofErr w:type="gramStart"/>
            <w:r w:rsidRPr="00F4442C">
              <w:t>array(</w:t>
            </w:r>
            <w:proofErr w:type="spellStart"/>
            <w:proofErr w:type="gramEnd"/>
            <w:r w:rsidRPr="00F4442C">
              <w:t>PolRepData</w:t>
            </w:r>
            <w:proofErr w:type="spellEnd"/>
            <w:r w:rsidRPr="00F4442C">
              <w:t>)</w:t>
            </w:r>
          </w:p>
        </w:tc>
        <w:tc>
          <w:tcPr>
            <w:tcW w:w="425" w:type="dxa"/>
            <w:vAlign w:val="center"/>
          </w:tcPr>
          <w:p w14:paraId="56E772E9" w14:textId="77777777" w:rsidR="00ED591F" w:rsidRPr="00F4442C" w:rsidRDefault="00ED591F" w:rsidP="002260CC">
            <w:pPr>
              <w:pStyle w:val="TAC"/>
            </w:pPr>
            <w:r w:rsidRPr="00F4442C">
              <w:t>M</w:t>
            </w:r>
          </w:p>
        </w:tc>
        <w:tc>
          <w:tcPr>
            <w:tcW w:w="1134" w:type="dxa"/>
            <w:vAlign w:val="center"/>
          </w:tcPr>
          <w:p w14:paraId="0830292B" w14:textId="77777777" w:rsidR="00ED591F" w:rsidRPr="00F4442C" w:rsidRDefault="00ED591F" w:rsidP="002260CC">
            <w:pPr>
              <w:pStyle w:val="TAC"/>
            </w:pPr>
            <w:proofErr w:type="gramStart"/>
            <w:r w:rsidRPr="00F4442C">
              <w:t>1..N</w:t>
            </w:r>
            <w:proofErr w:type="gramEnd"/>
          </w:p>
        </w:tc>
        <w:tc>
          <w:tcPr>
            <w:tcW w:w="3686" w:type="dxa"/>
            <w:vAlign w:val="center"/>
          </w:tcPr>
          <w:p w14:paraId="3AA805E7" w14:textId="77777777" w:rsidR="00ED591F" w:rsidRPr="00F4442C" w:rsidRDefault="00ED591F" w:rsidP="002260CC">
            <w:pPr>
              <w:pStyle w:val="TAL"/>
              <w:rPr>
                <w:rFonts w:cs="Arial"/>
                <w:szCs w:val="18"/>
              </w:rPr>
            </w:pPr>
            <w:r w:rsidRPr="00F4442C">
              <w:rPr>
                <w:rFonts w:cs="Arial"/>
                <w:szCs w:val="18"/>
              </w:rPr>
              <w:t xml:space="preserve">Contains </w:t>
            </w:r>
            <w:r w:rsidRPr="00F4442C">
              <w:rPr>
                <w:lang w:val="en-US"/>
              </w:rPr>
              <w:t>the reported policy usage data</w:t>
            </w:r>
            <w:r w:rsidRPr="00F4442C">
              <w:rPr>
                <w:rFonts w:cs="Arial"/>
                <w:szCs w:val="18"/>
              </w:rPr>
              <w:t>.</w:t>
            </w:r>
          </w:p>
        </w:tc>
        <w:tc>
          <w:tcPr>
            <w:tcW w:w="1310" w:type="dxa"/>
            <w:vAlign w:val="center"/>
          </w:tcPr>
          <w:p w14:paraId="5AF739FF" w14:textId="77777777" w:rsidR="00ED591F" w:rsidRPr="00F4442C" w:rsidRDefault="00ED591F" w:rsidP="002260CC">
            <w:pPr>
              <w:pStyle w:val="TAL"/>
              <w:rPr>
                <w:rFonts w:cs="Arial"/>
                <w:szCs w:val="18"/>
              </w:rPr>
            </w:pPr>
          </w:p>
        </w:tc>
      </w:tr>
    </w:tbl>
    <w:p w14:paraId="09426ABD" w14:textId="77777777" w:rsidR="00ED591F" w:rsidRPr="00F4442C" w:rsidRDefault="00ED591F" w:rsidP="00ED591F"/>
    <w:p w14:paraId="54057F71" w14:textId="77777777" w:rsidR="00ED591F" w:rsidRPr="00F4442C" w:rsidRDefault="00ED591F" w:rsidP="00ED591F">
      <w:pPr>
        <w:pStyle w:val="51"/>
      </w:pPr>
      <w:bookmarkStart w:id="989" w:name="_Toc151743232"/>
      <w:bookmarkStart w:id="990" w:name="_Toc151743697"/>
      <w:r w:rsidRPr="00F4442C">
        <w:rPr>
          <w:noProof/>
          <w:lang w:eastAsia="zh-CN"/>
        </w:rPr>
        <w:t>6.4</w:t>
      </w:r>
      <w:r w:rsidRPr="00F4442C">
        <w:t>.6.2.9</w:t>
      </w:r>
      <w:r w:rsidRPr="00F4442C">
        <w:tab/>
        <w:t xml:space="preserve">Type: </w:t>
      </w:r>
      <w:proofErr w:type="spellStart"/>
      <w:r w:rsidRPr="00F4442C">
        <w:t>PolRepData</w:t>
      </w:r>
      <w:bookmarkEnd w:id="989"/>
      <w:bookmarkEnd w:id="990"/>
      <w:proofErr w:type="spellEnd"/>
    </w:p>
    <w:p w14:paraId="71F70763" w14:textId="77777777" w:rsidR="00ED591F" w:rsidRPr="00F4442C" w:rsidRDefault="00ED591F" w:rsidP="00ED591F">
      <w:pPr>
        <w:pStyle w:val="TH"/>
      </w:pPr>
      <w:r w:rsidRPr="00F4442C">
        <w:rPr>
          <w:noProof/>
        </w:rPr>
        <w:t>Table </w:t>
      </w:r>
      <w:r w:rsidRPr="00F4442C">
        <w:rPr>
          <w:noProof/>
          <w:lang w:eastAsia="zh-CN"/>
        </w:rPr>
        <w:t>6.4</w:t>
      </w:r>
      <w:r w:rsidRPr="00F4442C">
        <w:t xml:space="preserve">.6.2.9-1: </w:t>
      </w:r>
      <w:r w:rsidRPr="00F4442C">
        <w:rPr>
          <w:noProof/>
        </w:rPr>
        <w:t xml:space="preserve">Definition of type </w:t>
      </w:r>
      <w:proofErr w:type="spellStart"/>
      <w:r w:rsidRPr="00F4442C">
        <w:t>PolRepData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ED591F" w:rsidRPr="00F4442C" w14:paraId="3FDC0CCB" w14:textId="77777777" w:rsidTr="002260CC">
        <w:trPr>
          <w:jc w:val="center"/>
        </w:trPr>
        <w:tc>
          <w:tcPr>
            <w:tcW w:w="1555" w:type="dxa"/>
            <w:shd w:val="clear" w:color="auto" w:fill="C0C0C0"/>
            <w:vAlign w:val="center"/>
            <w:hideMark/>
          </w:tcPr>
          <w:p w14:paraId="2CE34C0A" w14:textId="77777777" w:rsidR="00ED591F" w:rsidRPr="00F4442C" w:rsidRDefault="00ED591F" w:rsidP="002260CC">
            <w:pPr>
              <w:pStyle w:val="TAH"/>
            </w:pPr>
            <w:r w:rsidRPr="00F4442C">
              <w:t>Attribute name</w:t>
            </w:r>
          </w:p>
        </w:tc>
        <w:tc>
          <w:tcPr>
            <w:tcW w:w="1417" w:type="dxa"/>
            <w:shd w:val="clear" w:color="auto" w:fill="C0C0C0"/>
            <w:vAlign w:val="center"/>
            <w:hideMark/>
          </w:tcPr>
          <w:p w14:paraId="26E8E4D7" w14:textId="77777777" w:rsidR="00ED591F" w:rsidRPr="00F4442C" w:rsidRDefault="00ED591F" w:rsidP="002260CC">
            <w:pPr>
              <w:pStyle w:val="TAH"/>
            </w:pPr>
            <w:r w:rsidRPr="00F4442C">
              <w:t>Data type</w:t>
            </w:r>
          </w:p>
        </w:tc>
        <w:tc>
          <w:tcPr>
            <w:tcW w:w="425" w:type="dxa"/>
            <w:shd w:val="clear" w:color="auto" w:fill="C0C0C0"/>
            <w:vAlign w:val="center"/>
            <w:hideMark/>
          </w:tcPr>
          <w:p w14:paraId="4F9FD157" w14:textId="77777777" w:rsidR="00ED591F" w:rsidRPr="00F4442C" w:rsidRDefault="00ED591F" w:rsidP="002260CC">
            <w:pPr>
              <w:pStyle w:val="TAH"/>
            </w:pPr>
            <w:r w:rsidRPr="00F4442C">
              <w:t>P</w:t>
            </w:r>
          </w:p>
        </w:tc>
        <w:tc>
          <w:tcPr>
            <w:tcW w:w="1134" w:type="dxa"/>
            <w:shd w:val="clear" w:color="auto" w:fill="C0C0C0"/>
            <w:vAlign w:val="center"/>
          </w:tcPr>
          <w:p w14:paraId="412ECA27" w14:textId="77777777" w:rsidR="00ED591F" w:rsidRPr="00F4442C" w:rsidRDefault="00ED591F" w:rsidP="002260CC">
            <w:pPr>
              <w:pStyle w:val="TAH"/>
            </w:pPr>
            <w:r w:rsidRPr="00F4442C">
              <w:t>Cardinality</w:t>
            </w:r>
          </w:p>
        </w:tc>
        <w:tc>
          <w:tcPr>
            <w:tcW w:w="3686" w:type="dxa"/>
            <w:shd w:val="clear" w:color="auto" w:fill="C0C0C0"/>
            <w:vAlign w:val="center"/>
            <w:hideMark/>
          </w:tcPr>
          <w:p w14:paraId="3B0E01F3" w14:textId="77777777" w:rsidR="00ED591F" w:rsidRPr="00F4442C" w:rsidRDefault="00ED591F" w:rsidP="002260CC">
            <w:pPr>
              <w:pStyle w:val="TAH"/>
              <w:rPr>
                <w:rFonts w:cs="Arial"/>
                <w:szCs w:val="18"/>
              </w:rPr>
            </w:pPr>
            <w:r w:rsidRPr="00F4442C">
              <w:rPr>
                <w:rFonts w:cs="Arial"/>
                <w:szCs w:val="18"/>
              </w:rPr>
              <w:t>Description</w:t>
            </w:r>
          </w:p>
        </w:tc>
        <w:tc>
          <w:tcPr>
            <w:tcW w:w="1307" w:type="dxa"/>
            <w:shd w:val="clear" w:color="auto" w:fill="C0C0C0"/>
            <w:vAlign w:val="center"/>
          </w:tcPr>
          <w:p w14:paraId="236DA191" w14:textId="77777777" w:rsidR="00ED591F" w:rsidRPr="00F4442C" w:rsidRDefault="00ED591F" w:rsidP="002260CC">
            <w:pPr>
              <w:pStyle w:val="TAH"/>
              <w:rPr>
                <w:rFonts w:cs="Arial"/>
                <w:szCs w:val="18"/>
              </w:rPr>
            </w:pPr>
            <w:r w:rsidRPr="00F4442C">
              <w:rPr>
                <w:rFonts w:cs="Arial"/>
                <w:szCs w:val="18"/>
              </w:rPr>
              <w:t>Applicability</w:t>
            </w:r>
          </w:p>
        </w:tc>
      </w:tr>
      <w:tr w:rsidR="00ED591F" w:rsidRPr="00F4442C" w14:paraId="7E1D89C2" w14:textId="77777777" w:rsidTr="002260CC">
        <w:trPr>
          <w:jc w:val="center"/>
        </w:trPr>
        <w:tc>
          <w:tcPr>
            <w:tcW w:w="1555" w:type="dxa"/>
            <w:vAlign w:val="center"/>
          </w:tcPr>
          <w:p w14:paraId="77E3AEC5" w14:textId="77777777" w:rsidR="00ED591F" w:rsidRPr="00F4442C" w:rsidRDefault="00ED591F" w:rsidP="002260CC">
            <w:pPr>
              <w:pStyle w:val="TAL"/>
            </w:pPr>
            <w:proofErr w:type="spellStart"/>
            <w:r w:rsidRPr="00F4442C">
              <w:rPr>
                <w:lang w:eastAsia="zh-CN"/>
              </w:rPr>
              <w:t>policyId</w:t>
            </w:r>
            <w:proofErr w:type="spellEnd"/>
          </w:p>
        </w:tc>
        <w:tc>
          <w:tcPr>
            <w:tcW w:w="1417" w:type="dxa"/>
            <w:vAlign w:val="center"/>
          </w:tcPr>
          <w:p w14:paraId="74B4B266" w14:textId="77777777" w:rsidR="00ED591F" w:rsidRPr="00F4442C" w:rsidRDefault="00ED591F" w:rsidP="002260CC">
            <w:pPr>
              <w:pStyle w:val="TAL"/>
            </w:pPr>
            <w:r w:rsidRPr="00F4442C">
              <w:t>string</w:t>
            </w:r>
          </w:p>
        </w:tc>
        <w:tc>
          <w:tcPr>
            <w:tcW w:w="425" w:type="dxa"/>
            <w:vAlign w:val="center"/>
          </w:tcPr>
          <w:p w14:paraId="532CF68E" w14:textId="77777777" w:rsidR="00ED591F" w:rsidRPr="00F4442C" w:rsidRDefault="00ED591F" w:rsidP="002260CC">
            <w:pPr>
              <w:pStyle w:val="TAC"/>
            </w:pPr>
            <w:r w:rsidRPr="00F4442C">
              <w:rPr>
                <w:lang w:eastAsia="zh-CN"/>
              </w:rPr>
              <w:t>M</w:t>
            </w:r>
          </w:p>
        </w:tc>
        <w:tc>
          <w:tcPr>
            <w:tcW w:w="1134" w:type="dxa"/>
            <w:vAlign w:val="center"/>
          </w:tcPr>
          <w:p w14:paraId="7EFB7708" w14:textId="77777777" w:rsidR="00ED591F" w:rsidRPr="00F4442C" w:rsidRDefault="00ED591F" w:rsidP="002260CC">
            <w:pPr>
              <w:pStyle w:val="TAC"/>
            </w:pPr>
            <w:r w:rsidRPr="00F4442C">
              <w:rPr>
                <w:rFonts w:hint="eastAsia"/>
                <w:lang w:eastAsia="zh-CN"/>
              </w:rPr>
              <w:t>1</w:t>
            </w:r>
          </w:p>
        </w:tc>
        <w:tc>
          <w:tcPr>
            <w:tcW w:w="3686" w:type="dxa"/>
            <w:vAlign w:val="center"/>
          </w:tcPr>
          <w:p w14:paraId="101258C2" w14:textId="77777777" w:rsidR="00ED591F" w:rsidRPr="00F4442C" w:rsidRDefault="00ED591F" w:rsidP="002260CC">
            <w:pPr>
              <w:pStyle w:val="TAL"/>
            </w:pPr>
            <w:r w:rsidRPr="00F4442C">
              <w:rPr>
                <w:lang w:val="en-US"/>
              </w:rPr>
              <w:t>Contains the identifier of the policy to which the policy usage report is related.</w:t>
            </w:r>
          </w:p>
        </w:tc>
        <w:tc>
          <w:tcPr>
            <w:tcW w:w="1307" w:type="dxa"/>
            <w:vAlign w:val="center"/>
          </w:tcPr>
          <w:p w14:paraId="2AE3BEDA" w14:textId="77777777" w:rsidR="00ED591F" w:rsidRPr="00F4442C" w:rsidRDefault="00ED591F" w:rsidP="002260CC">
            <w:pPr>
              <w:pStyle w:val="TAL"/>
              <w:rPr>
                <w:rFonts w:cs="Arial"/>
                <w:szCs w:val="18"/>
              </w:rPr>
            </w:pPr>
          </w:p>
        </w:tc>
      </w:tr>
      <w:tr w:rsidR="00ED591F" w:rsidRPr="00F4442C" w14:paraId="1220235C" w14:textId="77777777" w:rsidTr="002260CC">
        <w:trPr>
          <w:jc w:val="center"/>
        </w:trPr>
        <w:tc>
          <w:tcPr>
            <w:tcW w:w="1555" w:type="dxa"/>
            <w:vAlign w:val="center"/>
          </w:tcPr>
          <w:p w14:paraId="4E3ACC24" w14:textId="77777777" w:rsidR="00ED591F" w:rsidRPr="00F4442C" w:rsidRDefault="00ED591F" w:rsidP="002260CC">
            <w:pPr>
              <w:pStyle w:val="TAL"/>
              <w:rPr>
                <w:lang w:eastAsia="zh-CN"/>
              </w:rPr>
            </w:pPr>
            <w:bookmarkStart w:id="991" w:name="_Hlk150011030"/>
            <w:r w:rsidRPr="00F4442C">
              <w:t>count</w:t>
            </w:r>
            <w:bookmarkEnd w:id="991"/>
          </w:p>
        </w:tc>
        <w:tc>
          <w:tcPr>
            <w:tcW w:w="1417" w:type="dxa"/>
            <w:vAlign w:val="center"/>
          </w:tcPr>
          <w:p w14:paraId="40B653E0" w14:textId="77777777" w:rsidR="00ED591F" w:rsidRPr="00F4442C" w:rsidRDefault="00ED591F" w:rsidP="002260CC">
            <w:pPr>
              <w:pStyle w:val="TAL"/>
            </w:pPr>
            <w:proofErr w:type="spellStart"/>
            <w:r w:rsidRPr="00F4442C">
              <w:t>Uinteger</w:t>
            </w:r>
            <w:proofErr w:type="spellEnd"/>
          </w:p>
        </w:tc>
        <w:tc>
          <w:tcPr>
            <w:tcW w:w="425" w:type="dxa"/>
            <w:vAlign w:val="center"/>
          </w:tcPr>
          <w:p w14:paraId="2DBC8733" w14:textId="77777777" w:rsidR="00ED591F" w:rsidRPr="00F4442C" w:rsidRDefault="00ED591F" w:rsidP="002260CC">
            <w:pPr>
              <w:pStyle w:val="TAC"/>
              <w:rPr>
                <w:lang w:eastAsia="zh-CN"/>
              </w:rPr>
            </w:pPr>
            <w:r w:rsidRPr="00F4442C">
              <w:t>M</w:t>
            </w:r>
          </w:p>
        </w:tc>
        <w:tc>
          <w:tcPr>
            <w:tcW w:w="1134" w:type="dxa"/>
            <w:vAlign w:val="center"/>
          </w:tcPr>
          <w:p w14:paraId="349B8CAA" w14:textId="77777777" w:rsidR="00ED591F" w:rsidRPr="00F4442C" w:rsidRDefault="00ED591F" w:rsidP="002260CC">
            <w:pPr>
              <w:pStyle w:val="TAC"/>
              <w:rPr>
                <w:lang w:eastAsia="zh-CN"/>
              </w:rPr>
            </w:pPr>
            <w:r w:rsidRPr="00F4442C">
              <w:t>1</w:t>
            </w:r>
          </w:p>
        </w:tc>
        <w:tc>
          <w:tcPr>
            <w:tcW w:w="3686" w:type="dxa"/>
            <w:vAlign w:val="center"/>
          </w:tcPr>
          <w:p w14:paraId="4E702721" w14:textId="77777777" w:rsidR="00ED591F" w:rsidRPr="00F4442C" w:rsidRDefault="00ED591F" w:rsidP="002260CC">
            <w:pPr>
              <w:pStyle w:val="TAL"/>
              <w:rPr>
                <w:rFonts w:cs="Arial"/>
                <w:szCs w:val="18"/>
              </w:rPr>
            </w:pPr>
            <w:r w:rsidRPr="00F4442C">
              <w:rPr>
                <w:rFonts w:cs="Arial"/>
                <w:szCs w:val="18"/>
              </w:rPr>
              <w:t>Contains the number of times the policy identified by the "</w:t>
            </w:r>
            <w:proofErr w:type="spellStart"/>
            <w:r w:rsidRPr="00F4442C">
              <w:rPr>
                <w:rFonts w:cs="Arial"/>
                <w:szCs w:val="18"/>
              </w:rPr>
              <w:t>policyId</w:t>
            </w:r>
            <w:proofErr w:type="spellEnd"/>
            <w:r w:rsidRPr="00F4442C">
              <w:rPr>
                <w:rFonts w:cs="Arial"/>
                <w:szCs w:val="18"/>
              </w:rPr>
              <w:t>" attribute is active/used.</w:t>
            </w:r>
          </w:p>
        </w:tc>
        <w:tc>
          <w:tcPr>
            <w:tcW w:w="1307" w:type="dxa"/>
            <w:vAlign w:val="center"/>
          </w:tcPr>
          <w:p w14:paraId="3F9A00DE" w14:textId="77777777" w:rsidR="00ED591F" w:rsidRPr="00F4442C" w:rsidRDefault="00ED591F" w:rsidP="002260CC">
            <w:pPr>
              <w:pStyle w:val="TAL"/>
              <w:rPr>
                <w:rFonts w:cs="Arial"/>
                <w:szCs w:val="18"/>
              </w:rPr>
            </w:pPr>
          </w:p>
        </w:tc>
      </w:tr>
      <w:tr w:rsidR="00ED591F" w:rsidRPr="00F4442C" w14:paraId="230427AE" w14:textId="77777777" w:rsidTr="002260CC">
        <w:trPr>
          <w:jc w:val="center"/>
        </w:trPr>
        <w:tc>
          <w:tcPr>
            <w:tcW w:w="1555" w:type="dxa"/>
            <w:vAlign w:val="center"/>
          </w:tcPr>
          <w:p w14:paraId="75F94AAC" w14:textId="77777777" w:rsidR="00ED591F" w:rsidRPr="00F4442C" w:rsidRDefault="00ED591F" w:rsidP="002260CC">
            <w:pPr>
              <w:pStyle w:val="TAL"/>
            </w:pPr>
            <w:bookmarkStart w:id="992" w:name="_Hlk150011074"/>
            <w:proofErr w:type="spellStart"/>
            <w:r w:rsidRPr="00F4442C">
              <w:t>timeSpent</w:t>
            </w:r>
            <w:bookmarkEnd w:id="992"/>
            <w:proofErr w:type="spellEnd"/>
          </w:p>
        </w:tc>
        <w:tc>
          <w:tcPr>
            <w:tcW w:w="1417" w:type="dxa"/>
            <w:vAlign w:val="center"/>
          </w:tcPr>
          <w:p w14:paraId="77B2A8E9" w14:textId="77777777" w:rsidR="00ED591F" w:rsidRPr="00F4442C" w:rsidRDefault="00ED591F" w:rsidP="002260CC">
            <w:pPr>
              <w:pStyle w:val="TAL"/>
            </w:pPr>
            <w:proofErr w:type="spellStart"/>
            <w:r w:rsidRPr="00F4442C">
              <w:t>DurationSec</w:t>
            </w:r>
            <w:proofErr w:type="spellEnd"/>
          </w:p>
        </w:tc>
        <w:tc>
          <w:tcPr>
            <w:tcW w:w="425" w:type="dxa"/>
            <w:vAlign w:val="center"/>
          </w:tcPr>
          <w:p w14:paraId="1C06D960" w14:textId="77777777" w:rsidR="00ED591F" w:rsidRPr="00F4442C" w:rsidRDefault="00ED591F" w:rsidP="002260CC">
            <w:pPr>
              <w:pStyle w:val="TAC"/>
            </w:pPr>
            <w:r w:rsidRPr="00F4442C">
              <w:t>M</w:t>
            </w:r>
          </w:p>
        </w:tc>
        <w:tc>
          <w:tcPr>
            <w:tcW w:w="1134" w:type="dxa"/>
            <w:vAlign w:val="center"/>
          </w:tcPr>
          <w:p w14:paraId="4DCDEC8D" w14:textId="77777777" w:rsidR="00ED591F" w:rsidRPr="00F4442C" w:rsidRDefault="00ED591F" w:rsidP="002260CC">
            <w:pPr>
              <w:pStyle w:val="TAC"/>
            </w:pPr>
            <w:r w:rsidRPr="00F4442C">
              <w:t>1</w:t>
            </w:r>
          </w:p>
        </w:tc>
        <w:tc>
          <w:tcPr>
            <w:tcW w:w="3686" w:type="dxa"/>
            <w:vAlign w:val="center"/>
          </w:tcPr>
          <w:p w14:paraId="6FF8AB4C" w14:textId="77777777" w:rsidR="00ED591F" w:rsidRPr="00F4442C" w:rsidRDefault="00ED591F" w:rsidP="002260CC">
            <w:pPr>
              <w:pStyle w:val="TAL"/>
              <w:rPr>
                <w:rFonts w:cs="Arial"/>
                <w:szCs w:val="18"/>
              </w:rPr>
            </w:pPr>
            <w:r w:rsidRPr="00F4442C">
              <w:rPr>
                <w:rFonts w:cs="Arial"/>
                <w:szCs w:val="18"/>
              </w:rPr>
              <w:t>Contains the usage time duration of the policy identified by the "</w:t>
            </w:r>
            <w:proofErr w:type="spellStart"/>
            <w:r w:rsidRPr="00F4442C">
              <w:rPr>
                <w:rFonts w:cs="Arial"/>
                <w:szCs w:val="18"/>
              </w:rPr>
              <w:t>policyId</w:t>
            </w:r>
            <w:proofErr w:type="spellEnd"/>
            <w:r w:rsidRPr="00F4442C">
              <w:rPr>
                <w:rFonts w:cs="Arial"/>
                <w:szCs w:val="18"/>
              </w:rPr>
              <w:t>" attribute.</w:t>
            </w:r>
          </w:p>
        </w:tc>
        <w:tc>
          <w:tcPr>
            <w:tcW w:w="1307" w:type="dxa"/>
            <w:vAlign w:val="center"/>
          </w:tcPr>
          <w:p w14:paraId="31D066CA" w14:textId="77777777" w:rsidR="00ED591F" w:rsidRPr="00F4442C" w:rsidRDefault="00ED591F" w:rsidP="002260CC">
            <w:pPr>
              <w:pStyle w:val="TAL"/>
              <w:rPr>
                <w:rFonts w:cs="Arial"/>
                <w:szCs w:val="18"/>
              </w:rPr>
            </w:pPr>
          </w:p>
        </w:tc>
      </w:tr>
      <w:tr w:rsidR="00ED591F" w:rsidRPr="00F4442C" w14:paraId="14D55525" w14:textId="77777777" w:rsidTr="002260CC">
        <w:trPr>
          <w:jc w:val="center"/>
        </w:trPr>
        <w:tc>
          <w:tcPr>
            <w:tcW w:w="1555" w:type="dxa"/>
            <w:vAlign w:val="center"/>
          </w:tcPr>
          <w:p w14:paraId="7172FEF2" w14:textId="77777777" w:rsidR="00ED591F" w:rsidRPr="00F4442C" w:rsidRDefault="00ED591F" w:rsidP="002260CC">
            <w:pPr>
              <w:pStyle w:val="TAL"/>
            </w:pPr>
            <w:bookmarkStart w:id="993" w:name="_Hlk150011098"/>
            <w:proofErr w:type="spellStart"/>
            <w:r w:rsidRPr="00F4442C">
              <w:t>preEmptCount</w:t>
            </w:r>
            <w:bookmarkEnd w:id="993"/>
            <w:proofErr w:type="spellEnd"/>
          </w:p>
        </w:tc>
        <w:tc>
          <w:tcPr>
            <w:tcW w:w="1417" w:type="dxa"/>
            <w:vAlign w:val="center"/>
          </w:tcPr>
          <w:p w14:paraId="63AB87B8" w14:textId="77777777" w:rsidR="00ED591F" w:rsidRPr="00F4442C" w:rsidRDefault="00ED591F" w:rsidP="002260CC">
            <w:pPr>
              <w:pStyle w:val="TAL"/>
            </w:pPr>
            <w:proofErr w:type="spellStart"/>
            <w:r w:rsidRPr="00F4442C">
              <w:t>Uinteger</w:t>
            </w:r>
            <w:proofErr w:type="spellEnd"/>
          </w:p>
        </w:tc>
        <w:tc>
          <w:tcPr>
            <w:tcW w:w="425" w:type="dxa"/>
            <w:vAlign w:val="center"/>
          </w:tcPr>
          <w:p w14:paraId="468276C9" w14:textId="77777777" w:rsidR="00ED591F" w:rsidRPr="00F4442C" w:rsidRDefault="00ED591F" w:rsidP="002260CC">
            <w:pPr>
              <w:pStyle w:val="TAC"/>
            </w:pPr>
            <w:r w:rsidRPr="00F4442C">
              <w:t>O</w:t>
            </w:r>
          </w:p>
        </w:tc>
        <w:tc>
          <w:tcPr>
            <w:tcW w:w="1134" w:type="dxa"/>
            <w:vAlign w:val="center"/>
          </w:tcPr>
          <w:p w14:paraId="1613C7CD" w14:textId="77777777" w:rsidR="00ED591F" w:rsidRPr="00F4442C" w:rsidRDefault="00ED591F" w:rsidP="002260CC">
            <w:pPr>
              <w:pStyle w:val="TAC"/>
            </w:pPr>
            <w:r w:rsidRPr="00F4442C">
              <w:t>0..1</w:t>
            </w:r>
          </w:p>
        </w:tc>
        <w:tc>
          <w:tcPr>
            <w:tcW w:w="3686" w:type="dxa"/>
            <w:vAlign w:val="center"/>
          </w:tcPr>
          <w:p w14:paraId="0FE4C197" w14:textId="77777777" w:rsidR="00ED591F" w:rsidRPr="00F4442C" w:rsidRDefault="00ED591F" w:rsidP="002260CC">
            <w:pPr>
              <w:pStyle w:val="TAL"/>
              <w:rPr>
                <w:rFonts w:cs="Arial"/>
                <w:szCs w:val="18"/>
              </w:rPr>
            </w:pPr>
            <w:r w:rsidRPr="00F4442C">
              <w:rPr>
                <w:rFonts w:cs="Arial"/>
                <w:szCs w:val="18"/>
              </w:rPr>
              <w:t>Contains the number of times the policy is pre-empted by another policy.</w:t>
            </w:r>
          </w:p>
        </w:tc>
        <w:tc>
          <w:tcPr>
            <w:tcW w:w="1307" w:type="dxa"/>
            <w:vAlign w:val="center"/>
          </w:tcPr>
          <w:p w14:paraId="55E38795" w14:textId="77777777" w:rsidR="00ED591F" w:rsidRPr="00F4442C" w:rsidRDefault="00ED591F" w:rsidP="002260CC">
            <w:pPr>
              <w:pStyle w:val="TAL"/>
              <w:rPr>
                <w:rFonts w:cs="Arial"/>
                <w:szCs w:val="18"/>
              </w:rPr>
            </w:pPr>
          </w:p>
        </w:tc>
      </w:tr>
      <w:tr w:rsidR="00ED591F" w:rsidRPr="00F4442C" w14:paraId="4F085CD6" w14:textId="77777777" w:rsidTr="002260CC">
        <w:trPr>
          <w:jc w:val="center"/>
        </w:trPr>
        <w:tc>
          <w:tcPr>
            <w:tcW w:w="1555" w:type="dxa"/>
            <w:vAlign w:val="center"/>
          </w:tcPr>
          <w:p w14:paraId="57302323" w14:textId="77777777" w:rsidR="00ED591F" w:rsidRPr="00F4442C" w:rsidRDefault="00ED591F" w:rsidP="002260CC">
            <w:pPr>
              <w:pStyle w:val="TAL"/>
            </w:pPr>
            <w:bookmarkStart w:id="994" w:name="_Hlk150011103"/>
            <w:proofErr w:type="spellStart"/>
            <w:r w:rsidRPr="00F4442C">
              <w:t>preEmptPolId</w:t>
            </w:r>
            <w:bookmarkEnd w:id="994"/>
            <w:proofErr w:type="spellEnd"/>
          </w:p>
        </w:tc>
        <w:tc>
          <w:tcPr>
            <w:tcW w:w="1417" w:type="dxa"/>
            <w:vAlign w:val="center"/>
          </w:tcPr>
          <w:p w14:paraId="6CC0E67B" w14:textId="77777777" w:rsidR="00ED591F" w:rsidRPr="00F4442C" w:rsidRDefault="00ED591F" w:rsidP="002260CC">
            <w:pPr>
              <w:pStyle w:val="TAL"/>
            </w:pPr>
            <w:r w:rsidRPr="00F4442C">
              <w:t>string</w:t>
            </w:r>
          </w:p>
        </w:tc>
        <w:tc>
          <w:tcPr>
            <w:tcW w:w="425" w:type="dxa"/>
            <w:vAlign w:val="center"/>
          </w:tcPr>
          <w:p w14:paraId="3F56E4AF" w14:textId="77777777" w:rsidR="00ED591F" w:rsidRPr="00F4442C" w:rsidRDefault="00ED591F" w:rsidP="002260CC">
            <w:pPr>
              <w:pStyle w:val="TAC"/>
            </w:pPr>
            <w:r w:rsidRPr="00F4442C">
              <w:t>O</w:t>
            </w:r>
          </w:p>
        </w:tc>
        <w:tc>
          <w:tcPr>
            <w:tcW w:w="1134" w:type="dxa"/>
            <w:vAlign w:val="center"/>
          </w:tcPr>
          <w:p w14:paraId="038FEBEA" w14:textId="77777777" w:rsidR="00ED591F" w:rsidRPr="00F4442C" w:rsidRDefault="00ED591F" w:rsidP="002260CC">
            <w:pPr>
              <w:pStyle w:val="TAC"/>
            </w:pPr>
            <w:r w:rsidRPr="00F4442C">
              <w:t>0..1</w:t>
            </w:r>
          </w:p>
        </w:tc>
        <w:tc>
          <w:tcPr>
            <w:tcW w:w="3686" w:type="dxa"/>
            <w:vAlign w:val="center"/>
          </w:tcPr>
          <w:p w14:paraId="435A176C" w14:textId="77777777" w:rsidR="00ED591F" w:rsidRPr="00F4442C" w:rsidRDefault="00ED591F" w:rsidP="002260CC">
            <w:pPr>
              <w:pStyle w:val="TAL"/>
              <w:rPr>
                <w:rFonts w:cs="Arial"/>
                <w:szCs w:val="18"/>
              </w:rPr>
            </w:pPr>
            <w:r w:rsidRPr="00F4442C">
              <w:rPr>
                <w:rFonts w:cs="Arial"/>
                <w:szCs w:val="18"/>
              </w:rPr>
              <w:t xml:space="preserve">Contains the identifier of the policy </w:t>
            </w:r>
            <w:r w:rsidRPr="00F4442C">
              <w:rPr>
                <w:lang w:val="en-US"/>
              </w:rPr>
              <w:t>that is used for pre-emption</w:t>
            </w:r>
            <w:r w:rsidRPr="00F4442C">
              <w:rPr>
                <w:rFonts w:cs="Arial"/>
                <w:szCs w:val="18"/>
              </w:rPr>
              <w:t>.</w:t>
            </w:r>
          </w:p>
        </w:tc>
        <w:tc>
          <w:tcPr>
            <w:tcW w:w="1307" w:type="dxa"/>
            <w:vAlign w:val="center"/>
          </w:tcPr>
          <w:p w14:paraId="7241528A" w14:textId="77777777" w:rsidR="00ED591F" w:rsidRPr="00F4442C" w:rsidRDefault="00ED591F" w:rsidP="002260CC">
            <w:pPr>
              <w:pStyle w:val="TAL"/>
              <w:rPr>
                <w:rFonts w:cs="Arial"/>
                <w:szCs w:val="18"/>
              </w:rPr>
            </w:pPr>
          </w:p>
        </w:tc>
      </w:tr>
    </w:tbl>
    <w:p w14:paraId="0EDE5C61" w14:textId="77777777" w:rsidR="00ED591F" w:rsidRPr="00F4442C" w:rsidRDefault="00ED591F" w:rsidP="00ED591F">
      <w:pPr>
        <w:rPr>
          <w:lang w:val="en-US"/>
        </w:rPr>
      </w:pPr>
    </w:p>
    <w:p w14:paraId="038AB887" w14:textId="77777777" w:rsidR="00ED591F" w:rsidRPr="00F4442C" w:rsidRDefault="00ED591F" w:rsidP="00ED591F">
      <w:pPr>
        <w:pStyle w:val="41"/>
        <w:rPr>
          <w:lang w:val="en-US"/>
        </w:rPr>
      </w:pPr>
      <w:bookmarkStart w:id="995" w:name="_Toc151743233"/>
      <w:bookmarkStart w:id="996" w:name="_Toc151743698"/>
      <w:r w:rsidRPr="00F4442C">
        <w:rPr>
          <w:noProof/>
          <w:lang w:eastAsia="zh-CN"/>
        </w:rPr>
        <w:t>6.4</w:t>
      </w:r>
      <w:r w:rsidRPr="00F4442C">
        <w:rPr>
          <w:lang w:val="en-US"/>
        </w:rPr>
        <w:t>.6.3</w:t>
      </w:r>
      <w:r w:rsidRPr="00F4442C">
        <w:rPr>
          <w:lang w:val="en-US"/>
        </w:rPr>
        <w:tab/>
        <w:t>Simple data types and enumerations</w:t>
      </w:r>
      <w:bookmarkEnd w:id="975"/>
      <w:bookmarkEnd w:id="976"/>
      <w:bookmarkEnd w:id="977"/>
      <w:bookmarkEnd w:id="978"/>
      <w:bookmarkEnd w:id="979"/>
      <w:bookmarkEnd w:id="980"/>
      <w:bookmarkEnd w:id="995"/>
      <w:bookmarkEnd w:id="996"/>
    </w:p>
    <w:p w14:paraId="7BD5CADC" w14:textId="77777777" w:rsidR="00ED591F" w:rsidRPr="00F4442C" w:rsidRDefault="00ED591F" w:rsidP="00ED591F">
      <w:pPr>
        <w:pStyle w:val="51"/>
      </w:pPr>
      <w:bookmarkStart w:id="997" w:name="_Toc96843448"/>
      <w:bookmarkStart w:id="998" w:name="_Toc96844423"/>
      <w:bookmarkStart w:id="999" w:name="_Toc100739996"/>
      <w:bookmarkStart w:id="1000" w:name="_Toc129252569"/>
      <w:bookmarkStart w:id="1001" w:name="_Toc144024279"/>
      <w:bookmarkStart w:id="1002" w:name="_Toc144459711"/>
      <w:bookmarkStart w:id="1003" w:name="_Toc151743234"/>
      <w:bookmarkStart w:id="1004" w:name="_Toc151743699"/>
      <w:r w:rsidRPr="00F4442C">
        <w:rPr>
          <w:noProof/>
          <w:lang w:eastAsia="zh-CN"/>
        </w:rPr>
        <w:t>6.4</w:t>
      </w:r>
      <w:r w:rsidRPr="00F4442C">
        <w:t>.6.3.1</w:t>
      </w:r>
      <w:r w:rsidRPr="00F4442C">
        <w:tab/>
        <w:t>Introduction</w:t>
      </w:r>
      <w:bookmarkEnd w:id="997"/>
      <w:bookmarkEnd w:id="998"/>
      <w:bookmarkEnd w:id="999"/>
      <w:bookmarkEnd w:id="1000"/>
      <w:bookmarkEnd w:id="1001"/>
      <w:bookmarkEnd w:id="1002"/>
      <w:bookmarkEnd w:id="1003"/>
      <w:bookmarkEnd w:id="1004"/>
    </w:p>
    <w:p w14:paraId="53D4667D" w14:textId="77777777" w:rsidR="00ED591F" w:rsidRPr="00F4442C" w:rsidRDefault="00ED591F" w:rsidP="00ED591F">
      <w:r w:rsidRPr="00F4442C">
        <w:t>This clause defines simple data types and enumerations that can be referenced from data structures defined in the previous clauses.</w:t>
      </w:r>
    </w:p>
    <w:p w14:paraId="166C99F6" w14:textId="77777777" w:rsidR="00ED591F" w:rsidRPr="00F4442C" w:rsidRDefault="00ED591F" w:rsidP="00ED591F">
      <w:pPr>
        <w:pStyle w:val="51"/>
      </w:pPr>
      <w:bookmarkStart w:id="1005" w:name="_Toc96843449"/>
      <w:bookmarkStart w:id="1006" w:name="_Toc96844424"/>
      <w:bookmarkStart w:id="1007" w:name="_Toc100739997"/>
      <w:bookmarkStart w:id="1008" w:name="_Toc129252570"/>
      <w:bookmarkStart w:id="1009" w:name="_Toc144024280"/>
      <w:bookmarkStart w:id="1010" w:name="_Toc144459712"/>
      <w:bookmarkStart w:id="1011" w:name="_Toc151743235"/>
      <w:bookmarkStart w:id="1012" w:name="_Toc151743700"/>
      <w:r w:rsidRPr="00F4442C">
        <w:rPr>
          <w:noProof/>
          <w:lang w:eastAsia="zh-CN"/>
        </w:rPr>
        <w:lastRenderedPageBreak/>
        <w:t>6.4</w:t>
      </w:r>
      <w:r w:rsidRPr="00F4442C">
        <w:t>.6.3.2</w:t>
      </w:r>
      <w:r w:rsidRPr="00F4442C">
        <w:tab/>
        <w:t>Simple data types</w:t>
      </w:r>
      <w:bookmarkEnd w:id="1005"/>
      <w:bookmarkEnd w:id="1006"/>
      <w:bookmarkEnd w:id="1007"/>
      <w:bookmarkEnd w:id="1008"/>
      <w:bookmarkEnd w:id="1009"/>
      <w:bookmarkEnd w:id="1010"/>
      <w:bookmarkEnd w:id="1011"/>
      <w:bookmarkEnd w:id="1012"/>
    </w:p>
    <w:p w14:paraId="5F5B2FF5" w14:textId="77777777" w:rsidR="00ED591F" w:rsidRPr="00F4442C" w:rsidRDefault="00ED591F" w:rsidP="00ED591F">
      <w:r w:rsidRPr="00F4442C">
        <w:t>The simple data types defined in table </w:t>
      </w:r>
      <w:r w:rsidRPr="00F4442C">
        <w:rPr>
          <w:noProof/>
          <w:lang w:eastAsia="zh-CN"/>
        </w:rPr>
        <w:t>6.4</w:t>
      </w:r>
      <w:r w:rsidRPr="00F4442C">
        <w:t>.6.3.2-1 shall be supported.</w:t>
      </w:r>
    </w:p>
    <w:p w14:paraId="484BAFAE" w14:textId="77777777" w:rsidR="00ED591F" w:rsidRPr="00F4442C" w:rsidRDefault="00ED591F" w:rsidP="00ED591F">
      <w:pPr>
        <w:pStyle w:val="TH"/>
      </w:pPr>
      <w:r w:rsidRPr="00F4442C">
        <w:t>Table </w:t>
      </w:r>
      <w:r w:rsidRPr="00F4442C">
        <w:rPr>
          <w:noProof/>
          <w:lang w:eastAsia="zh-CN"/>
        </w:rPr>
        <w:t>6.4</w:t>
      </w:r>
      <w:r w:rsidRPr="00F4442C">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D591F" w:rsidRPr="00F4442C" w14:paraId="3BA84EEF" w14:textId="77777777" w:rsidTr="002260CC">
        <w:trPr>
          <w:jc w:val="center"/>
        </w:trPr>
        <w:tc>
          <w:tcPr>
            <w:tcW w:w="847" w:type="pct"/>
            <w:shd w:val="clear" w:color="auto" w:fill="C0C0C0"/>
            <w:tcMar>
              <w:top w:w="0" w:type="dxa"/>
              <w:left w:w="108" w:type="dxa"/>
              <w:bottom w:w="0" w:type="dxa"/>
              <w:right w:w="108" w:type="dxa"/>
            </w:tcMar>
            <w:vAlign w:val="center"/>
          </w:tcPr>
          <w:p w14:paraId="1A9F92B6" w14:textId="77777777" w:rsidR="00ED591F" w:rsidRPr="00F4442C" w:rsidRDefault="00ED591F" w:rsidP="002260CC">
            <w:pPr>
              <w:pStyle w:val="TAH"/>
            </w:pPr>
            <w:r w:rsidRPr="00F4442C">
              <w:t>Type Name</w:t>
            </w:r>
          </w:p>
        </w:tc>
        <w:tc>
          <w:tcPr>
            <w:tcW w:w="837" w:type="pct"/>
            <w:shd w:val="clear" w:color="auto" w:fill="C0C0C0"/>
            <w:tcMar>
              <w:top w:w="0" w:type="dxa"/>
              <w:left w:w="108" w:type="dxa"/>
              <w:bottom w:w="0" w:type="dxa"/>
              <w:right w:w="108" w:type="dxa"/>
            </w:tcMar>
            <w:vAlign w:val="center"/>
          </w:tcPr>
          <w:p w14:paraId="76CC0430" w14:textId="77777777" w:rsidR="00ED591F" w:rsidRPr="00F4442C" w:rsidRDefault="00ED591F" w:rsidP="002260CC">
            <w:pPr>
              <w:pStyle w:val="TAH"/>
            </w:pPr>
            <w:r w:rsidRPr="00F4442C">
              <w:t>Type Definition</w:t>
            </w:r>
          </w:p>
        </w:tc>
        <w:tc>
          <w:tcPr>
            <w:tcW w:w="2051" w:type="pct"/>
            <w:shd w:val="clear" w:color="auto" w:fill="C0C0C0"/>
            <w:vAlign w:val="center"/>
          </w:tcPr>
          <w:p w14:paraId="0BC9AEDC" w14:textId="77777777" w:rsidR="00ED591F" w:rsidRPr="00F4442C" w:rsidRDefault="00ED591F" w:rsidP="002260CC">
            <w:pPr>
              <w:pStyle w:val="TAH"/>
            </w:pPr>
            <w:r w:rsidRPr="00F4442C">
              <w:t>Description</w:t>
            </w:r>
          </w:p>
        </w:tc>
        <w:tc>
          <w:tcPr>
            <w:tcW w:w="1265" w:type="pct"/>
            <w:shd w:val="clear" w:color="auto" w:fill="C0C0C0"/>
            <w:vAlign w:val="center"/>
          </w:tcPr>
          <w:p w14:paraId="5345E67E" w14:textId="77777777" w:rsidR="00ED591F" w:rsidRPr="00F4442C" w:rsidRDefault="00ED591F" w:rsidP="002260CC">
            <w:pPr>
              <w:pStyle w:val="TAH"/>
            </w:pPr>
            <w:r w:rsidRPr="00F4442C">
              <w:t>Applicability</w:t>
            </w:r>
          </w:p>
        </w:tc>
      </w:tr>
      <w:tr w:rsidR="00ED591F" w:rsidRPr="00F4442C" w14:paraId="284CD5A8" w14:textId="77777777" w:rsidTr="002260CC">
        <w:trPr>
          <w:jc w:val="center"/>
        </w:trPr>
        <w:tc>
          <w:tcPr>
            <w:tcW w:w="847" w:type="pct"/>
            <w:tcMar>
              <w:top w:w="0" w:type="dxa"/>
              <w:left w:w="108" w:type="dxa"/>
              <w:bottom w:w="0" w:type="dxa"/>
              <w:right w:w="108" w:type="dxa"/>
            </w:tcMar>
            <w:vAlign w:val="center"/>
          </w:tcPr>
          <w:p w14:paraId="42E8F486" w14:textId="77777777" w:rsidR="00ED591F" w:rsidRPr="00F4442C" w:rsidRDefault="00ED591F" w:rsidP="002260CC">
            <w:pPr>
              <w:pStyle w:val="TAL"/>
            </w:pPr>
          </w:p>
        </w:tc>
        <w:tc>
          <w:tcPr>
            <w:tcW w:w="837" w:type="pct"/>
            <w:tcMar>
              <w:top w:w="0" w:type="dxa"/>
              <w:left w:w="108" w:type="dxa"/>
              <w:bottom w:w="0" w:type="dxa"/>
              <w:right w:w="108" w:type="dxa"/>
            </w:tcMar>
            <w:vAlign w:val="center"/>
          </w:tcPr>
          <w:p w14:paraId="7DF9A061" w14:textId="77777777" w:rsidR="00ED591F" w:rsidRPr="00F4442C" w:rsidRDefault="00ED591F" w:rsidP="002260CC">
            <w:pPr>
              <w:pStyle w:val="TAL"/>
            </w:pPr>
          </w:p>
        </w:tc>
        <w:tc>
          <w:tcPr>
            <w:tcW w:w="2051" w:type="pct"/>
            <w:vAlign w:val="center"/>
          </w:tcPr>
          <w:p w14:paraId="6C8A9210" w14:textId="77777777" w:rsidR="00ED591F" w:rsidRPr="00F4442C" w:rsidRDefault="00ED591F" w:rsidP="002260CC">
            <w:pPr>
              <w:pStyle w:val="TAL"/>
            </w:pPr>
          </w:p>
        </w:tc>
        <w:tc>
          <w:tcPr>
            <w:tcW w:w="1265" w:type="pct"/>
            <w:vAlign w:val="center"/>
          </w:tcPr>
          <w:p w14:paraId="1B124E26" w14:textId="77777777" w:rsidR="00ED591F" w:rsidRPr="00F4442C" w:rsidRDefault="00ED591F" w:rsidP="002260CC">
            <w:pPr>
              <w:pStyle w:val="TAL"/>
            </w:pPr>
          </w:p>
        </w:tc>
      </w:tr>
    </w:tbl>
    <w:p w14:paraId="26AD5D4F" w14:textId="77777777" w:rsidR="00ED591F" w:rsidRPr="00F4442C" w:rsidRDefault="00ED591F" w:rsidP="00ED591F"/>
    <w:p w14:paraId="63E159EB" w14:textId="77777777" w:rsidR="00ED591F" w:rsidRPr="00F4442C" w:rsidRDefault="00ED591F" w:rsidP="00ED591F">
      <w:pPr>
        <w:pStyle w:val="41"/>
        <w:rPr>
          <w:lang w:val="en-US"/>
        </w:rPr>
      </w:pPr>
      <w:bookmarkStart w:id="1013" w:name="_Toc96843450"/>
      <w:bookmarkStart w:id="1014" w:name="_Toc96844425"/>
      <w:bookmarkStart w:id="1015" w:name="_Toc100739998"/>
      <w:bookmarkStart w:id="1016" w:name="_Toc129252571"/>
      <w:bookmarkStart w:id="1017" w:name="_Toc144024283"/>
      <w:bookmarkStart w:id="1018" w:name="_Toc144459715"/>
      <w:bookmarkStart w:id="1019" w:name="_Toc151743236"/>
      <w:bookmarkStart w:id="1020" w:name="_Toc151743701"/>
      <w:r w:rsidRPr="00F4442C">
        <w:rPr>
          <w:noProof/>
          <w:lang w:eastAsia="zh-CN"/>
        </w:rPr>
        <w:t>6.4</w:t>
      </w:r>
      <w:r w:rsidRPr="00F4442C">
        <w:rPr>
          <w:lang w:val="en-US"/>
        </w:rPr>
        <w:t>.6.4</w:t>
      </w:r>
      <w:r w:rsidRPr="00F4442C">
        <w:rPr>
          <w:lang w:val="en-US"/>
        </w:rPr>
        <w:tab/>
      </w:r>
      <w:r w:rsidRPr="00F4442C">
        <w:rPr>
          <w:lang w:eastAsia="zh-CN"/>
        </w:rPr>
        <w:t>D</w:t>
      </w:r>
      <w:r w:rsidRPr="00F4442C">
        <w:rPr>
          <w:rFonts w:hint="eastAsia"/>
          <w:lang w:eastAsia="zh-CN"/>
        </w:rPr>
        <w:t>ata types</w:t>
      </w:r>
      <w:r w:rsidRPr="00F4442C">
        <w:rPr>
          <w:lang w:eastAsia="zh-CN"/>
        </w:rPr>
        <w:t xml:space="preserve"> describing alternative data types or combinations of data types</w:t>
      </w:r>
      <w:bookmarkEnd w:id="1013"/>
      <w:bookmarkEnd w:id="1014"/>
      <w:bookmarkEnd w:id="1015"/>
      <w:bookmarkEnd w:id="1016"/>
      <w:bookmarkEnd w:id="1017"/>
      <w:bookmarkEnd w:id="1018"/>
      <w:bookmarkEnd w:id="1019"/>
      <w:bookmarkEnd w:id="1020"/>
    </w:p>
    <w:p w14:paraId="57436B61" w14:textId="77777777" w:rsidR="00ED591F" w:rsidRPr="00F4442C" w:rsidRDefault="00ED591F" w:rsidP="00ED591F">
      <w:bookmarkStart w:id="1021" w:name="_Toc96843451"/>
      <w:bookmarkStart w:id="1022" w:name="_Toc96844426"/>
      <w:bookmarkStart w:id="1023" w:name="_Toc100739999"/>
      <w:bookmarkStart w:id="1024" w:name="_Toc129252572"/>
      <w:bookmarkStart w:id="1025" w:name="_Toc144024284"/>
      <w:bookmarkStart w:id="1026" w:name="_Toc144459716"/>
      <w:r w:rsidRPr="00F4442C">
        <w:t xml:space="preserve">There are no </w:t>
      </w:r>
      <w:r w:rsidRPr="00F4442C">
        <w:rPr>
          <w:lang w:eastAsia="zh-CN"/>
        </w:rPr>
        <w:t>d</w:t>
      </w:r>
      <w:r w:rsidRPr="00F4442C">
        <w:rPr>
          <w:rFonts w:hint="eastAsia"/>
          <w:lang w:eastAsia="zh-CN"/>
        </w:rPr>
        <w:t>ata types</w:t>
      </w:r>
      <w:r w:rsidRPr="00F4442C">
        <w:rPr>
          <w:lang w:eastAsia="zh-CN"/>
        </w:rPr>
        <w:t xml:space="preserve"> describing alternative data types or combinations of data types</w:t>
      </w:r>
      <w:r w:rsidRPr="00F4442C">
        <w:t xml:space="preserve"> defined for this API in this release of the specification.</w:t>
      </w:r>
    </w:p>
    <w:p w14:paraId="507B4E5D" w14:textId="77777777" w:rsidR="00ED591F" w:rsidRPr="00F4442C" w:rsidRDefault="00ED591F" w:rsidP="00ED591F">
      <w:pPr>
        <w:pStyle w:val="41"/>
      </w:pPr>
      <w:bookmarkStart w:id="1027" w:name="_Toc151743237"/>
      <w:bookmarkStart w:id="1028" w:name="_Toc151743702"/>
      <w:r w:rsidRPr="00F4442C">
        <w:rPr>
          <w:noProof/>
          <w:lang w:eastAsia="zh-CN"/>
        </w:rPr>
        <w:t>6.4</w:t>
      </w:r>
      <w:r w:rsidRPr="00F4442C">
        <w:t>.6.5</w:t>
      </w:r>
      <w:r w:rsidRPr="00F4442C">
        <w:tab/>
        <w:t>Binary data</w:t>
      </w:r>
      <w:bookmarkEnd w:id="1021"/>
      <w:bookmarkEnd w:id="1022"/>
      <w:bookmarkEnd w:id="1023"/>
      <w:bookmarkEnd w:id="1024"/>
      <w:bookmarkEnd w:id="1025"/>
      <w:bookmarkEnd w:id="1026"/>
      <w:bookmarkEnd w:id="1027"/>
      <w:bookmarkEnd w:id="1028"/>
    </w:p>
    <w:p w14:paraId="257A35BB" w14:textId="77777777" w:rsidR="00ED591F" w:rsidRPr="00F4442C" w:rsidRDefault="00ED591F" w:rsidP="00ED591F">
      <w:pPr>
        <w:pStyle w:val="51"/>
      </w:pPr>
      <w:bookmarkStart w:id="1029" w:name="_Toc96843452"/>
      <w:bookmarkStart w:id="1030" w:name="_Toc96844427"/>
      <w:bookmarkStart w:id="1031" w:name="_Toc100740000"/>
      <w:bookmarkStart w:id="1032" w:name="_Toc129252573"/>
      <w:bookmarkStart w:id="1033" w:name="_Toc144024285"/>
      <w:bookmarkStart w:id="1034" w:name="_Toc144459717"/>
      <w:bookmarkStart w:id="1035" w:name="_Toc151743238"/>
      <w:bookmarkStart w:id="1036" w:name="_Toc151743703"/>
      <w:r w:rsidRPr="00F4442C">
        <w:rPr>
          <w:noProof/>
          <w:lang w:eastAsia="zh-CN"/>
        </w:rPr>
        <w:t>6.4</w:t>
      </w:r>
      <w:r w:rsidRPr="00F4442C">
        <w:t>.6.5.1</w:t>
      </w:r>
      <w:r w:rsidRPr="00F4442C">
        <w:tab/>
        <w:t>Binary Data Types</w:t>
      </w:r>
      <w:bookmarkEnd w:id="1029"/>
      <w:bookmarkEnd w:id="1030"/>
      <w:bookmarkEnd w:id="1031"/>
      <w:bookmarkEnd w:id="1032"/>
      <w:bookmarkEnd w:id="1033"/>
      <w:bookmarkEnd w:id="1034"/>
      <w:bookmarkEnd w:id="1035"/>
      <w:bookmarkEnd w:id="1036"/>
    </w:p>
    <w:p w14:paraId="5C6C08A5" w14:textId="77777777" w:rsidR="00ED591F" w:rsidRPr="00F4442C" w:rsidRDefault="00ED591F" w:rsidP="00ED591F">
      <w:pPr>
        <w:pStyle w:val="TH"/>
      </w:pPr>
      <w:r w:rsidRPr="00F4442C">
        <w:t>Table </w:t>
      </w:r>
      <w:r w:rsidRPr="00F4442C">
        <w:rPr>
          <w:noProof/>
          <w:lang w:eastAsia="zh-CN"/>
        </w:rPr>
        <w:t>6.4</w:t>
      </w:r>
      <w:r w:rsidRPr="00F4442C">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D591F" w:rsidRPr="00F4442C" w14:paraId="4B3BD587" w14:textId="77777777" w:rsidTr="002260CC">
        <w:trPr>
          <w:jc w:val="center"/>
        </w:trPr>
        <w:tc>
          <w:tcPr>
            <w:tcW w:w="2718" w:type="dxa"/>
            <w:shd w:val="clear" w:color="000000" w:fill="C0C0C0"/>
            <w:vAlign w:val="center"/>
          </w:tcPr>
          <w:p w14:paraId="3794873F" w14:textId="77777777" w:rsidR="00ED591F" w:rsidRPr="00F4442C" w:rsidRDefault="00ED591F" w:rsidP="002260CC">
            <w:pPr>
              <w:pStyle w:val="TAH"/>
            </w:pPr>
            <w:r w:rsidRPr="00F4442C">
              <w:t>Name</w:t>
            </w:r>
          </w:p>
        </w:tc>
        <w:tc>
          <w:tcPr>
            <w:tcW w:w="1378" w:type="dxa"/>
            <w:shd w:val="clear" w:color="000000" w:fill="C0C0C0"/>
            <w:vAlign w:val="center"/>
          </w:tcPr>
          <w:p w14:paraId="5815458A" w14:textId="77777777" w:rsidR="00ED591F" w:rsidRPr="00F4442C" w:rsidRDefault="00ED591F" w:rsidP="002260CC">
            <w:pPr>
              <w:pStyle w:val="TAH"/>
            </w:pPr>
            <w:r w:rsidRPr="00F4442C">
              <w:t>Clause defined</w:t>
            </w:r>
          </w:p>
        </w:tc>
        <w:tc>
          <w:tcPr>
            <w:tcW w:w="4381" w:type="dxa"/>
            <w:shd w:val="clear" w:color="000000" w:fill="C0C0C0"/>
            <w:vAlign w:val="center"/>
          </w:tcPr>
          <w:p w14:paraId="4319AE2D" w14:textId="77777777" w:rsidR="00ED591F" w:rsidRPr="00F4442C" w:rsidRDefault="00ED591F" w:rsidP="002260CC">
            <w:pPr>
              <w:pStyle w:val="TAH"/>
            </w:pPr>
            <w:r w:rsidRPr="00F4442C">
              <w:t>Content type</w:t>
            </w:r>
          </w:p>
        </w:tc>
      </w:tr>
      <w:tr w:rsidR="00ED591F" w:rsidRPr="00F4442C" w14:paraId="03AF660D" w14:textId="77777777" w:rsidTr="002260CC">
        <w:trPr>
          <w:jc w:val="center"/>
        </w:trPr>
        <w:tc>
          <w:tcPr>
            <w:tcW w:w="2718" w:type="dxa"/>
            <w:vAlign w:val="center"/>
          </w:tcPr>
          <w:p w14:paraId="517B8C6F" w14:textId="77777777" w:rsidR="00ED591F" w:rsidRPr="00F4442C" w:rsidRDefault="00ED591F" w:rsidP="002260CC">
            <w:pPr>
              <w:pStyle w:val="TAL"/>
            </w:pPr>
          </w:p>
        </w:tc>
        <w:tc>
          <w:tcPr>
            <w:tcW w:w="1378" w:type="dxa"/>
            <w:vAlign w:val="center"/>
          </w:tcPr>
          <w:p w14:paraId="0BC769DA" w14:textId="77777777" w:rsidR="00ED591F" w:rsidRPr="00F4442C" w:rsidRDefault="00ED591F" w:rsidP="002260CC">
            <w:pPr>
              <w:pStyle w:val="TAC"/>
            </w:pPr>
          </w:p>
        </w:tc>
        <w:tc>
          <w:tcPr>
            <w:tcW w:w="4381" w:type="dxa"/>
            <w:vAlign w:val="center"/>
          </w:tcPr>
          <w:p w14:paraId="7C347668" w14:textId="77777777" w:rsidR="00ED591F" w:rsidRPr="00F4442C" w:rsidRDefault="00ED591F" w:rsidP="002260CC">
            <w:pPr>
              <w:pStyle w:val="TAL"/>
              <w:rPr>
                <w:rFonts w:cs="Arial"/>
                <w:szCs w:val="18"/>
              </w:rPr>
            </w:pPr>
          </w:p>
        </w:tc>
      </w:tr>
    </w:tbl>
    <w:p w14:paraId="7AEAB458" w14:textId="77777777" w:rsidR="00ED591F" w:rsidRPr="00F4442C" w:rsidRDefault="00ED591F" w:rsidP="00ED591F"/>
    <w:p w14:paraId="191599F1" w14:textId="77777777" w:rsidR="00ED591F" w:rsidRPr="00F4442C" w:rsidRDefault="00ED591F" w:rsidP="00ED591F">
      <w:pPr>
        <w:pStyle w:val="31"/>
      </w:pPr>
      <w:bookmarkStart w:id="1037" w:name="_Toc144024286"/>
      <w:bookmarkStart w:id="1038" w:name="_Toc144459718"/>
      <w:bookmarkStart w:id="1039" w:name="_Toc151743239"/>
      <w:bookmarkStart w:id="1040" w:name="_Toc151743704"/>
      <w:r w:rsidRPr="00F4442C">
        <w:rPr>
          <w:noProof/>
          <w:lang w:eastAsia="zh-CN"/>
        </w:rPr>
        <w:t>6.4</w:t>
      </w:r>
      <w:r w:rsidRPr="00F4442C">
        <w:t>.7</w:t>
      </w:r>
      <w:r w:rsidRPr="00F4442C">
        <w:tab/>
        <w:t>Error Handling</w:t>
      </w:r>
      <w:bookmarkEnd w:id="922"/>
      <w:bookmarkEnd w:id="923"/>
      <w:bookmarkEnd w:id="924"/>
      <w:bookmarkEnd w:id="925"/>
      <w:bookmarkEnd w:id="1037"/>
      <w:bookmarkEnd w:id="1038"/>
      <w:bookmarkEnd w:id="1039"/>
      <w:bookmarkEnd w:id="1040"/>
    </w:p>
    <w:p w14:paraId="6CBF83B2" w14:textId="77777777" w:rsidR="00ED591F" w:rsidRPr="00F4442C" w:rsidRDefault="00ED591F" w:rsidP="00ED591F">
      <w:pPr>
        <w:pStyle w:val="41"/>
      </w:pPr>
      <w:bookmarkStart w:id="1041" w:name="_Toc96843454"/>
      <w:bookmarkStart w:id="1042" w:name="_Toc96844429"/>
      <w:bookmarkStart w:id="1043" w:name="_Toc100740002"/>
      <w:bookmarkStart w:id="1044" w:name="_Toc129252575"/>
      <w:bookmarkStart w:id="1045" w:name="_Toc144024287"/>
      <w:bookmarkStart w:id="1046" w:name="_Toc144459719"/>
      <w:bookmarkStart w:id="1047" w:name="_Toc151743240"/>
      <w:bookmarkStart w:id="1048" w:name="_Toc151743705"/>
      <w:r w:rsidRPr="00F4442C">
        <w:rPr>
          <w:noProof/>
          <w:lang w:eastAsia="zh-CN"/>
        </w:rPr>
        <w:t>6.4</w:t>
      </w:r>
      <w:r w:rsidRPr="00F4442C">
        <w:t>.7.1</w:t>
      </w:r>
      <w:r w:rsidRPr="00F4442C">
        <w:tab/>
        <w:t>General</w:t>
      </w:r>
      <w:bookmarkEnd w:id="1041"/>
      <w:bookmarkEnd w:id="1042"/>
      <w:bookmarkEnd w:id="1043"/>
      <w:bookmarkEnd w:id="1044"/>
      <w:bookmarkEnd w:id="1045"/>
      <w:bookmarkEnd w:id="1046"/>
      <w:bookmarkEnd w:id="1047"/>
      <w:bookmarkEnd w:id="1048"/>
    </w:p>
    <w:p w14:paraId="0A2C3901" w14:textId="77777777" w:rsidR="00ED591F" w:rsidRPr="00F4442C" w:rsidRDefault="00ED591F" w:rsidP="00ED591F">
      <w:r w:rsidRPr="00F4442C">
        <w:t xml:space="preserve">For the </w:t>
      </w:r>
      <w:proofErr w:type="spellStart"/>
      <w:r w:rsidRPr="00F4442C">
        <w:t>NSCE_PolicyManagement</w:t>
      </w:r>
      <w:proofErr w:type="spellEnd"/>
      <w:r w:rsidRPr="00F4442C">
        <w:t xml:space="preserve"> API, error handling shall be supported as specified in </w:t>
      </w:r>
      <w:r w:rsidRPr="00F4442C">
        <w:rPr>
          <w:noProof/>
          <w:lang w:eastAsia="zh-CN"/>
        </w:rPr>
        <w:t>clause 6.7 of 3GPP TS 29.549 </w:t>
      </w:r>
      <w:r w:rsidRPr="00F4442C">
        <w:t>[15].</w:t>
      </w:r>
    </w:p>
    <w:p w14:paraId="5D93A039" w14:textId="77777777" w:rsidR="00ED591F" w:rsidRPr="00F4442C" w:rsidRDefault="00ED591F" w:rsidP="00ED591F">
      <w:pPr>
        <w:rPr>
          <w:rFonts w:eastAsia="Calibri"/>
        </w:rPr>
      </w:pPr>
      <w:r w:rsidRPr="00F4442C">
        <w:t xml:space="preserve">In addition, the requirements in the following clauses are applicable for the </w:t>
      </w:r>
      <w:proofErr w:type="spellStart"/>
      <w:r w:rsidRPr="00F4442C">
        <w:t>NSCE_PolicyManagement</w:t>
      </w:r>
      <w:proofErr w:type="spellEnd"/>
      <w:r w:rsidRPr="00F4442C">
        <w:t xml:space="preserve"> API.</w:t>
      </w:r>
    </w:p>
    <w:p w14:paraId="037681C7" w14:textId="77777777" w:rsidR="00ED591F" w:rsidRPr="00F4442C" w:rsidRDefault="00ED591F" w:rsidP="00ED591F">
      <w:pPr>
        <w:pStyle w:val="41"/>
      </w:pPr>
      <w:bookmarkStart w:id="1049" w:name="_Toc96843455"/>
      <w:bookmarkStart w:id="1050" w:name="_Toc96844430"/>
      <w:bookmarkStart w:id="1051" w:name="_Toc100740003"/>
      <w:bookmarkStart w:id="1052" w:name="_Toc129252576"/>
      <w:bookmarkStart w:id="1053" w:name="_Toc144024288"/>
      <w:bookmarkStart w:id="1054" w:name="_Toc144459720"/>
      <w:bookmarkStart w:id="1055" w:name="_Toc151743241"/>
      <w:bookmarkStart w:id="1056" w:name="_Toc151743706"/>
      <w:r w:rsidRPr="00F4442C">
        <w:rPr>
          <w:noProof/>
          <w:lang w:eastAsia="zh-CN"/>
        </w:rPr>
        <w:t>6.4</w:t>
      </w:r>
      <w:r w:rsidRPr="00F4442C">
        <w:t>.7.2</w:t>
      </w:r>
      <w:r w:rsidRPr="00F4442C">
        <w:tab/>
        <w:t>Protocol Errors</w:t>
      </w:r>
      <w:bookmarkEnd w:id="1049"/>
      <w:bookmarkEnd w:id="1050"/>
      <w:bookmarkEnd w:id="1051"/>
      <w:bookmarkEnd w:id="1052"/>
      <w:bookmarkEnd w:id="1053"/>
      <w:bookmarkEnd w:id="1054"/>
      <w:bookmarkEnd w:id="1055"/>
      <w:bookmarkEnd w:id="1056"/>
    </w:p>
    <w:p w14:paraId="745D6550" w14:textId="77777777" w:rsidR="00ED591F" w:rsidRPr="00F4442C" w:rsidRDefault="00ED591F" w:rsidP="00ED591F">
      <w:r w:rsidRPr="00F4442C">
        <w:t xml:space="preserve">No specific protocol errors for the </w:t>
      </w:r>
      <w:proofErr w:type="spellStart"/>
      <w:r w:rsidRPr="00F4442C">
        <w:t>NSCE_PolicyManagement</w:t>
      </w:r>
      <w:proofErr w:type="spellEnd"/>
      <w:r w:rsidRPr="00F4442C">
        <w:t xml:space="preserve"> API are specified.</w:t>
      </w:r>
    </w:p>
    <w:p w14:paraId="3E04ACD7" w14:textId="77777777" w:rsidR="00ED591F" w:rsidRPr="00F4442C" w:rsidRDefault="00ED591F" w:rsidP="00ED591F">
      <w:pPr>
        <w:pStyle w:val="41"/>
      </w:pPr>
      <w:bookmarkStart w:id="1057" w:name="_Toc96843456"/>
      <w:bookmarkStart w:id="1058" w:name="_Toc96844431"/>
      <w:bookmarkStart w:id="1059" w:name="_Toc100740004"/>
      <w:bookmarkStart w:id="1060" w:name="_Toc129252577"/>
      <w:bookmarkStart w:id="1061" w:name="_Toc144024289"/>
      <w:bookmarkStart w:id="1062" w:name="_Toc144459721"/>
      <w:bookmarkStart w:id="1063" w:name="_Toc151743242"/>
      <w:bookmarkStart w:id="1064" w:name="_Toc151743707"/>
      <w:r w:rsidRPr="00F4442C">
        <w:rPr>
          <w:noProof/>
          <w:lang w:eastAsia="zh-CN"/>
        </w:rPr>
        <w:t>6.4</w:t>
      </w:r>
      <w:r w:rsidRPr="00F4442C">
        <w:t>.7.3</w:t>
      </w:r>
      <w:r w:rsidRPr="00F4442C">
        <w:tab/>
        <w:t>Application Errors</w:t>
      </w:r>
      <w:bookmarkEnd w:id="1057"/>
      <w:bookmarkEnd w:id="1058"/>
      <w:bookmarkEnd w:id="1059"/>
      <w:bookmarkEnd w:id="1060"/>
      <w:bookmarkEnd w:id="1061"/>
      <w:bookmarkEnd w:id="1062"/>
      <w:bookmarkEnd w:id="1063"/>
      <w:bookmarkEnd w:id="1064"/>
    </w:p>
    <w:p w14:paraId="54679AD5" w14:textId="77777777" w:rsidR="00ED591F" w:rsidRPr="00F4442C" w:rsidRDefault="00ED591F" w:rsidP="00ED591F">
      <w:r w:rsidRPr="00F4442C">
        <w:t xml:space="preserve">The application errors defined for the </w:t>
      </w:r>
      <w:proofErr w:type="spellStart"/>
      <w:r w:rsidRPr="00F4442C">
        <w:t>NSCE_PolicyManagement</w:t>
      </w:r>
      <w:proofErr w:type="spellEnd"/>
      <w:r w:rsidRPr="00F4442C">
        <w:t xml:space="preserve"> API are listed in Table </w:t>
      </w:r>
      <w:r w:rsidRPr="00F4442C">
        <w:rPr>
          <w:noProof/>
          <w:lang w:eastAsia="zh-CN"/>
        </w:rPr>
        <w:t>6.4</w:t>
      </w:r>
      <w:r w:rsidRPr="00F4442C">
        <w:t>.7.3-1.</w:t>
      </w:r>
    </w:p>
    <w:p w14:paraId="25ABB858" w14:textId="77777777" w:rsidR="00ED591F" w:rsidRPr="00F4442C" w:rsidRDefault="00ED591F" w:rsidP="00ED591F">
      <w:pPr>
        <w:pStyle w:val="TH"/>
      </w:pPr>
      <w:r w:rsidRPr="00F4442C">
        <w:t>Table </w:t>
      </w:r>
      <w:r w:rsidRPr="00F4442C">
        <w:rPr>
          <w:noProof/>
          <w:lang w:eastAsia="zh-CN"/>
        </w:rPr>
        <w:t>6.4</w:t>
      </w:r>
      <w:r w:rsidRPr="00F4442C">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ED591F" w:rsidRPr="00F4442C" w14:paraId="55F27F51" w14:textId="77777777" w:rsidTr="002260CC">
        <w:trPr>
          <w:jc w:val="center"/>
        </w:trPr>
        <w:tc>
          <w:tcPr>
            <w:tcW w:w="2908" w:type="dxa"/>
            <w:shd w:val="clear" w:color="auto" w:fill="C0C0C0"/>
            <w:vAlign w:val="center"/>
            <w:hideMark/>
          </w:tcPr>
          <w:p w14:paraId="47CBCF13" w14:textId="77777777" w:rsidR="00ED591F" w:rsidRPr="00F4442C" w:rsidRDefault="00ED591F" w:rsidP="002260CC">
            <w:pPr>
              <w:pStyle w:val="TAH"/>
            </w:pPr>
            <w:bookmarkStart w:id="1065" w:name="_Toc96843457"/>
            <w:bookmarkStart w:id="1066" w:name="_Toc96844432"/>
            <w:bookmarkStart w:id="1067" w:name="_Toc100740005"/>
            <w:bookmarkStart w:id="1068" w:name="_Toc129252578"/>
            <w:bookmarkStart w:id="1069" w:name="_Toc144024290"/>
            <w:bookmarkStart w:id="1070" w:name="_Toc144459722"/>
            <w:r w:rsidRPr="00F4442C">
              <w:t>Application Error</w:t>
            </w:r>
          </w:p>
        </w:tc>
        <w:tc>
          <w:tcPr>
            <w:tcW w:w="1581" w:type="dxa"/>
            <w:shd w:val="clear" w:color="auto" w:fill="C0C0C0"/>
            <w:vAlign w:val="center"/>
            <w:hideMark/>
          </w:tcPr>
          <w:p w14:paraId="70D3F433" w14:textId="77777777" w:rsidR="00ED591F" w:rsidRPr="00F4442C" w:rsidRDefault="00ED591F" w:rsidP="002260CC">
            <w:pPr>
              <w:pStyle w:val="TAH"/>
            </w:pPr>
            <w:r w:rsidRPr="00F4442C">
              <w:t>HTTP status code</w:t>
            </w:r>
          </w:p>
        </w:tc>
        <w:tc>
          <w:tcPr>
            <w:tcW w:w="3877" w:type="dxa"/>
            <w:shd w:val="clear" w:color="auto" w:fill="C0C0C0"/>
            <w:vAlign w:val="center"/>
            <w:hideMark/>
          </w:tcPr>
          <w:p w14:paraId="0E4C42BD" w14:textId="77777777" w:rsidR="00ED591F" w:rsidRPr="00F4442C" w:rsidRDefault="00ED591F" w:rsidP="002260CC">
            <w:pPr>
              <w:pStyle w:val="TAH"/>
            </w:pPr>
            <w:r w:rsidRPr="00F4442C">
              <w:t>Description</w:t>
            </w:r>
          </w:p>
        </w:tc>
        <w:tc>
          <w:tcPr>
            <w:tcW w:w="1257" w:type="dxa"/>
            <w:shd w:val="clear" w:color="auto" w:fill="C0C0C0"/>
            <w:vAlign w:val="center"/>
          </w:tcPr>
          <w:p w14:paraId="1EA90A07" w14:textId="77777777" w:rsidR="00ED591F" w:rsidRPr="00F4442C" w:rsidRDefault="00ED591F" w:rsidP="002260CC">
            <w:pPr>
              <w:pStyle w:val="TAH"/>
            </w:pPr>
            <w:r w:rsidRPr="00F4442C">
              <w:t>Applicability</w:t>
            </w:r>
          </w:p>
        </w:tc>
      </w:tr>
      <w:tr w:rsidR="00ED591F" w:rsidRPr="00F4442C" w14:paraId="67556FFF" w14:textId="77777777" w:rsidTr="002260CC">
        <w:trPr>
          <w:jc w:val="center"/>
        </w:trPr>
        <w:tc>
          <w:tcPr>
            <w:tcW w:w="2908" w:type="dxa"/>
            <w:vAlign w:val="center"/>
          </w:tcPr>
          <w:p w14:paraId="530B18EC" w14:textId="77777777" w:rsidR="00ED591F" w:rsidRPr="00F4442C" w:rsidRDefault="00ED591F" w:rsidP="002260CC">
            <w:pPr>
              <w:pStyle w:val="TAL"/>
            </w:pPr>
            <w:r w:rsidRPr="00F4442C">
              <w:t>INVALID_POLICY</w:t>
            </w:r>
          </w:p>
        </w:tc>
        <w:tc>
          <w:tcPr>
            <w:tcW w:w="1581" w:type="dxa"/>
            <w:vAlign w:val="center"/>
          </w:tcPr>
          <w:p w14:paraId="6BC7EF0C" w14:textId="77777777" w:rsidR="00ED591F" w:rsidRPr="00F4442C" w:rsidRDefault="00ED591F" w:rsidP="002260CC">
            <w:pPr>
              <w:pStyle w:val="TAL"/>
            </w:pPr>
            <w:r w:rsidRPr="00F4442C">
              <w:t>403 Forbidden</w:t>
            </w:r>
          </w:p>
        </w:tc>
        <w:tc>
          <w:tcPr>
            <w:tcW w:w="3877" w:type="dxa"/>
            <w:vAlign w:val="center"/>
          </w:tcPr>
          <w:p w14:paraId="702A8CFA" w14:textId="77777777" w:rsidR="00ED591F" w:rsidRPr="00F4442C" w:rsidRDefault="00ED591F" w:rsidP="002260CC">
            <w:pPr>
              <w:pStyle w:val="TAL"/>
              <w:rPr>
                <w:rFonts w:cs="Arial"/>
                <w:szCs w:val="18"/>
              </w:rPr>
            </w:pPr>
            <w:r w:rsidRPr="00F4442C">
              <w:rPr>
                <w:rFonts w:cs="Arial"/>
                <w:szCs w:val="18"/>
              </w:rPr>
              <w:t>Indicates that the Policy Provisioning is rejected because the provided policy in not valid.</w:t>
            </w:r>
          </w:p>
        </w:tc>
        <w:tc>
          <w:tcPr>
            <w:tcW w:w="1257" w:type="dxa"/>
            <w:vAlign w:val="center"/>
          </w:tcPr>
          <w:p w14:paraId="2B6F4922" w14:textId="77777777" w:rsidR="00ED591F" w:rsidRPr="00F4442C" w:rsidRDefault="00ED591F" w:rsidP="002260CC">
            <w:pPr>
              <w:pStyle w:val="TAL"/>
              <w:rPr>
                <w:rFonts w:cs="Arial"/>
                <w:szCs w:val="18"/>
              </w:rPr>
            </w:pPr>
          </w:p>
        </w:tc>
      </w:tr>
    </w:tbl>
    <w:p w14:paraId="53B670E3" w14:textId="77777777" w:rsidR="00ED591F" w:rsidRPr="00F4442C" w:rsidRDefault="00ED591F" w:rsidP="00ED591F"/>
    <w:p w14:paraId="191599D8" w14:textId="77777777" w:rsidR="00ED591F" w:rsidRPr="00F4442C" w:rsidRDefault="00ED591F" w:rsidP="00ED591F">
      <w:pPr>
        <w:pStyle w:val="EditorsNote"/>
      </w:pPr>
      <w:r w:rsidRPr="00F4442C">
        <w:t>Editor's Note:</w:t>
      </w:r>
      <w:r w:rsidRPr="00F4442C">
        <w:tab/>
        <w:t>The complete definition of the error handling cases is FFS.</w:t>
      </w:r>
    </w:p>
    <w:p w14:paraId="6CBBC417" w14:textId="77777777" w:rsidR="00ED591F" w:rsidRPr="00F4442C" w:rsidRDefault="00ED591F" w:rsidP="00ED591F">
      <w:pPr>
        <w:pStyle w:val="31"/>
        <w:rPr>
          <w:lang w:eastAsia="zh-CN"/>
        </w:rPr>
      </w:pPr>
      <w:bookmarkStart w:id="1071" w:name="_Toc151743243"/>
      <w:bookmarkStart w:id="1072" w:name="_Toc151743708"/>
      <w:r w:rsidRPr="00F4442C">
        <w:rPr>
          <w:noProof/>
          <w:lang w:eastAsia="zh-CN"/>
        </w:rPr>
        <w:t>6.4</w:t>
      </w:r>
      <w:r w:rsidRPr="00F4442C">
        <w:t>.8</w:t>
      </w:r>
      <w:r w:rsidRPr="00F4442C">
        <w:rPr>
          <w:lang w:eastAsia="zh-CN"/>
        </w:rPr>
        <w:tab/>
        <w:t>Feature negotiation</w:t>
      </w:r>
      <w:bookmarkEnd w:id="1065"/>
      <w:bookmarkEnd w:id="1066"/>
      <w:bookmarkEnd w:id="1067"/>
      <w:bookmarkEnd w:id="1068"/>
      <w:bookmarkEnd w:id="1069"/>
      <w:bookmarkEnd w:id="1070"/>
      <w:bookmarkEnd w:id="1071"/>
      <w:bookmarkEnd w:id="1072"/>
    </w:p>
    <w:p w14:paraId="7A5E9146" w14:textId="77777777" w:rsidR="00ED591F" w:rsidRPr="00F4442C" w:rsidRDefault="00ED591F" w:rsidP="00ED591F">
      <w:r w:rsidRPr="00F4442C">
        <w:t>The optional features listed in table </w:t>
      </w:r>
      <w:r w:rsidRPr="00F4442C">
        <w:rPr>
          <w:noProof/>
          <w:lang w:eastAsia="zh-CN"/>
        </w:rPr>
        <w:t>6.4</w:t>
      </w:r>
      <w:r w:rsidRPr="00F4442C">
        <w:t xml:space="preserve">.8-1 are defined for the </w:t>
      </w:r>
      <w:proofErr w:type="spellStart"/>
      <w:r w:rsidRPr="00F4442C">
        <w:t>NSCE_PolicyManagement</w:t>
      </w:r>
      <w:proofErr w:type="spellEnd"/>
      <w:r w:rsidRPr="00F4442C">
        <w:t xml:space="preserve"> </w:t>
      </w:r>
      <w:r w:rsidRPr="00F4442C">
        <w:rPr>
          <w:lang w:eastAsia="zh-CN"/>
        </w:rPr>
        <w:t xml:space="preserve">API. They shall be negotiated using the </w:t>
      </w:r>
      <w:r w:rsidRPr="00F4442C">
        <w:t xml:space="preserve">extensibility mechanism defined in </w:t>
      </w:r>
      <w:r w:rsidRPr="00F4442C">
        <w:rPr>
          <w:noProof/>
          <w:lang w:eastAsia="zh-CN"/>
        </w:rPr>
        <w:t>clause 6.8 of 3GPP TS 29.549 </w:t>
      </w:r>
      <w:r w:rsidRPr="00F4442C">
        <w:t>[15].</w:t>
      </w:r>
    </w:p>
    <w:p w14:paraId="18F8326D" w14:textId="77777777" w:rsidR="00ED591F" w:rsidRPr="00F4442C" w:rsidRDefault="00ED591F" w:rsidP="00ED591F">
      <w:pPr>
        <w:pStyle w:val="TH"/>
      </w:pPr>
      <w:r w:rsidRPr="00F4442C">
        <w:lastRenderedPageBreak/>
        <w:t>Table </w:t>
      </w:r>
      <w:r w:rsidRPr="00F4442C">
        <w:rPr>
          <w:noProof/>
          <w:lang w:eastAsia="zh-CN"/>
        </w:rPr>
        <w:t>6.4</w:t>
      </w:r>
      <w:r w:rsidRPr="00F4442C">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D591F" w:rsidRPr="00F4442C" w14:paraId="65FA199B" w14:textId="77777777" w:rsidTr="002260CC">
        <w:trPr>
          <w:jc w:val="center"/>
        </w:trPr>
        <w:tc>
          <w:tcPr>
            <w:tcW w:w="1529" w:type="dxa"/>
            <w:shd w:val="clear" w:color="auto" w:fill="C0C0C0"/>
            <w:hideMark/>
          </w:tcPr>
          <w:p w14:paraId="04B34D27" w14:textId="77777777" w:rsidR="00ED591F" w:rsidRPr="00F4442C" w:rsidRDefault="00ED591F" w:rsidP="002260CC">
            <w:pPr>
              <w:pStyle w:val="TAH"/>
            </w:pPr>
            <w:r w:rsidRPr="00F4442C">
              <w:t>Feature number</w:t>
            </w:r>
          </w:p>
        </w:tc>
        <w:tc>
          <w:tcPr>
            <w:tcW w:w="2207" w:type="dxa"/>
            <w:shd w:val="clear" w:color="auto" w:fill="C0C0C0"/>
            <w:hideMark/>
          </w:tcPr>
          <w:p w14:paraId="6DA38491" w14:textId="77777777" w:rsidR="00ED591F" w:rsidRPr="00F4442C" w:rsidRDefault="00ED591F" w:rsidP="002260CC">
            <w:pPr>
              <w:pStyle w:val="TAH"/>
            </w:pPr>
            <w:r w:rsidRPr="00F4442C">
              <w:t>Feature Name</w:t>
            </w:r>
          </w:p>
        </w:tc>
        <w:tc>
          <w:tcPr>
            <w:tcW w:w="5758" w:type="dxa"/>
            <w:shd w:val="clear" w:color="auto" w:fill="C0C0C0"/>
            <w:hideMark/>
          </w:tcPr>
          <w:p w14:paraId="35219FBE" w14:textId="77777777" w:rsidR="00ED591F" w:rsidRPr="00F4442C" w:rsidRDefault="00ED591F" w:rsidP="002260CC">
            <w:pPr>
              <w:pStyle w:val="TAH"/>
            </w:pPr>
            <w:r w:rsidRPr="00F4442C">
              <w:t>Description</w:t>
            </w:r>
          </w:p>
        </w:tc>
      </w:tr>
      <w:tr w:rsidR="00ED591F" w:rsidRPr="00F4442C" w14:paraId="2DD62393" w14:textId="77777777" w:rsidTr="002260CC">
        <w:trPr>
          <w:jc w:val="center"/>
        </w:trPr>
        <w:tc>
          <w:tcPr>
            <w:tcW w:w="1529" w:type="dxa"/>
          </w:tcPr>
          <w:p w14:paraId="46B54A7E" w14:textId="77777777" w:rsidR="00ED591F" w:rsidRPr="00F4442C" w:rsidRDefault="00ED591F" w:rsidP="002260CC">
            <w:pPr>
              <w:pStyle w:val="TAL"/>
            </w:pPr>
          </w:p>
        </w:tc>
        <w:tc>
          <w:tcPr>
            <w:tcW w:w="2207" w:type="dxa"/>
          </w:tcPr>
          <w:p w14:paraId="33F78EED" w14:textId="77777777" w:rsidR="00ED591F" w:rsidRPr="00F4442C" w:rsidRDefault="00ED591F" w:rsidP="002260CC">
            <w:pPr>
              <w:pStyle w:val="TAL"/>
            </w:pPr>
          </w:p>
        </w:tc>
        <w:tc>
          <w:tcPr>
            <w:tcW w:w="5758" w:type="dxa"/>
          </w:tcPr>
          <w:p w14:paraId="3B32FB0E" w14:textId="77777777" w:rsidR="00ED591F" w:rsidRPr="00F4442C" w:rsidRDefault="00ED591F" w:rsidP="002260CC">
            <w:pPr>
              <w:pStyle w:val="TAL"/>
              <w:rPr>
                <w:rFonts w:cs="Arial"/>
                <w:szCs w:val="18"/>
              </w:rPr>
            </w:pPr>
          </w:p>
        </w:tc>
      </w:tr>
    </w:tbl>
    <w:p w14:paraId="0B1F8FEE" w14:textId="77777777" w:rsidR="00ED591F" w:rsidRPr="00F4442C" w:rsidRDefault="00ED591F" w:rsidP="00ED591F"/>
    <w:p w14:paraId="54E1428D" w14:textId="77777777" w:rsidR="00ED591F" w:rsidRPr="00F4442C" w:rsidRDefault="00ED591F" w:rsidP="00ED591F">
      <w:pPr>
        <w:pStyle w:val="31"/>
      </w:pPr>
      <w:bookmarkStart w:id="1073" w:name="_Toc96843458"/>
      <w:bookmarkStart w:id="1074" w:name="_Toc96844433"/>
      <w:bookmarkStart w:id="1075" w:name="_Toc100740006"/>
      <w:bookmarkStart w:id="1076" w:name="_Toc129252579"/>
      <w:bookmarkStart w:id="1077" w:name="_Toc144024291"/>
      <w:bookmarkStart w:id="1078" w:name="_Toc144459723"/>
      <w:bookmarkStart w:id="1079" w:name="_Toc151743244"/>
      <w:bookmarkStart w:id="1080" w:name="_Toc151743709"/>
      <w:r w:rsidRPr="00F4442C">
        <w:rPr>
          <w:noProof/>
          <w:lang w:eastAsia="zh-CN"/>
        </w:rPr>
        <w:t>6.4</w:t>
      </w:r>
      <w:r w:rsidRPr="00F4442C">
        <w:t>.9</w:t>
      </w:r>
      <w:r w:rsidRPr="00F4442C">
        <w:tab/>
        <w:t>Security</w:t>
      </w:r>
      <w:bookmarkEnd w:id="1073"/>
      <w:bookmarkEnd w:id="1074"/>
      <w:bookmarkEnd w:id="1075"/>
      <w:bookmarkEnd w:id="1076"/>
      <w:bookmarkEnd w:id="1077"/>
      <w:bookmarkEnd w:id="1078"/>
      <w:bookmarkEnd w:id="1079"/>
      <w:bookmarkEnd w:id="1080"/>
    </w:p>
    <w:p w14:paraId="60C2F1B0" w14:textId="77777777" w:rsidR="00ED591F" w:rsidRPr="00F4442C" w:rsidRDefault="00ED591F" w:rsidP="00ED591F">
      <w:pPr>
        <w:rPr>
          <w:noProof/>
          <w:lang w:eastAsia="zh-CN"/>
        </w:rPr>
      </w:pPr>
      <w:r w:rsidRPr="00F4442C">
        <w:t xml:space="preserve">The provisions of clause 9 of 3GPP TS 29.549 [15] shall apply for the </w:t>
      </w:r>
      <w:proofErr w:type="spellStart"/>
      <w:r w:rsidRPr="00F4442C">
        <w:t>NSCE_PolicyManagement</w:t>
      </w:r>
      <w:proofErr w:type="spellEnd"/>
      <w:r w:rsidRPr="00F4442C">
        <w:t xml:space="preserve"> </w:t>
      </w:r>
      <w:r w:rsidRPr="00F4442C">
        <w:rPr>
          <w:noProof/>
          <w:lang w:eastAsia="zh-CN"/>
        </w:rPr>
        <w:t>API.</w:t>
      </w:r>
    </w:p>
    <w:p w14:paraId="69D6A10C" w14:textId="31BEDE4E" w:rsidR="001C4032" w:rsidRDefault="008A6D4A" w:rsidP="00ED591F">
      <w:pPr>
        <w:pStyle w:val="21"/>
        <w:rPr>
          <w:lang w:eastAsia="zh-CN"/>
        </w:rPr>
      </w:pPr>
      <w:r>
        <w:br w:type="page"/>
      </w:r>
      <w:bookmarkStart w:id="1081" w:name="_Toc96843459"/>
      <w:bookmarkStart w:id="1082" w:name="_Toc96844434"/>
      <w:bookmarkStart w:id="1083" w:name="_Toc100740007"/>
      <w:bookmarkStart w:id="1084" w:name="_Toc104332874"/>
      <w:bookmarkStart w:id="1085" w:name="_Toc130662237"/>
      <w:bookmarkStart w:id="1086" w:name="_Toc510696650"/>
      <w:bookmarkStart w:id="1087" w:name="_Toc35971450"/>
      <w:r w:rsidR="001C4032">
        <w:rPr>
          <w:lang w:eastAsia="zh-CN"/>
        </w:rPr>
        <w:lastRenderedPageBreak/>
        <w:t>7</w:t>
      </w:r>
      <w:r w:rsidR="001C4032">
        <w:rPr>
          <w:lang w:eastAsia="zh-CN"/>
        </w:rPr>
        <w:tab/>
        <w:t>Using Common API Framework</w:t>
      </w:r>
      <w:bookmarkEnd w:id="1081"/>
      <w:bookmarkEnd w:id="1082"/>
      <w:bookmarkEnd w:id="1083"/>
      <w:bookmarkEnd w:id="1084"/>
      <w:bookmarkEnd w:id="1085"/>
    </w:p>
    <w:p w14:paraId="35252184" w14:textId="77777777" w:rsidR="00ED591F" w:rsidRPr="00F4442C" w:rsidRDefault="00ED591F" w:rsidP="00ED591F">
      <w:pPr>
        <w:rPr>
          <w:noProof/>
          <w:lang w:eastAsia="zh-CN"/>
        </w:rPr>
      </w:pPr>
      <w:bookmarkStart w:id="1088" w:name="_Toc144024293"/>
      <w:bookmarkStart w:id="1089" w:name="_Toc24868675"/>
      <w:bookmarkStart w:id="1090" w:name="_Toc34154180"/>
      <w:bookmarkStart w:id="1091" w:name="_Toc36041124"/>
      <w:bookmarkStart w:id="1092" w:name="_Toc36041437"/>
      <w:bookmarkStart w:id="1093" w:name="_Toc43196714"/>
      <w:bookmarkStart w:id="1094" w:name="_Toc43481484"/>
      <w:bookmarkStart w:id="1095" w:name="_Toc45134761"/>
      <w:bookmarkStart w:id="1096" w:name="_Toc51189293"/>
      <w:bookmarkStart w:id="1097" w:name="_Toc51763969"/>
      <w:bookmarkStart w:id="1098" w:name="_Toc57206201"/>
      <w:bookmarkStart w:id="1099" w:name="_Toc59019542"/>
      <w:bookmarkStart w:id="1100" w:name="_Toc68170215"/>
      <w:bookmarkStart w:id="1101" w:name="_Toc73433953"/>
      <w:bookmarkStart w:id="1102" w:name="_Toc73436001"/>
      <w:bookmarkStart w:id="1103" w:name="_Toc73437408"/>
      <w:bookmarkStart w:id="1104" w:name="_Toc75351818"/>
      <w:bookmarkStart w:id="1105" w:name="_Toc83230096"/>
      <w:bookmarkStart w:id="1106" w:name="_Toc85528264"/>
      <w:bookmarkStart w:id="1107" w:name="_Toc90649889"/>
      <w:bookmarkStart w:id="1108" w:name="_Toc96843460"/>
      <w:bookmarkStart w:id="1109" w:name="_Toc96844435"/>
      <w:bookmarkStart w:id="1110" w:name="_Toc100740008"/>
      <w:bookmarkStart w:id="1111" w:name="_Toc104332875"/>
      <w:r w:rsidRPr="00F4442C">
        <w:t xml:space="preserve">The provisions of clause 8 of 3GPP TS 29.549 [15] shall apply for the NSCE Server </w:t>
      </w:r>
      <w:r w:rsidRPr="00F4442C">
        <w:rPr>
          <w:noProof/>
          <w:lang w:eastAsia="zh-CN"/>
        </w:rPr>
        <w:t>APIs defined in this specification.</w:t>
      </w:r>
    </w:p>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14:paraId="4A4D6361" w14:textId="7EBE3BEF" w:rsidR="008A6D4A" w:rsidRDefault="001C4032" w:rsidP="001C4032">
      <w:pPr>
        <w:pStyle w:val="8"/>
      </w:pPr>
      <w:r>
        <w:br w:type="page"/>
      </w:r>
      <w:bookmarkStart w:id="1112" w:name="_Toc130662240"/>
      <w:r w:rsidR="008A6D4A" w:rsidRPr="004D3578">
        <w:lastRenderedPageBreak/>
        <w:t>Annex A (normative):</w:t>
      </w:r>
      <w:r w:rsidR="008A6D4A" w:rsidRPr="004D3578">
        <w:br/>
      </w:r>
      <w:r w:rsidR="008A6D4A">
        <w:t>OpenAPI specification</w:t>
      </w:r>
      <w:bookmarkEnd w:id="1086"/>
      <w:bookmarkEnd w:id="1087"/>
      <w:bookmarkEnd w:id="1112"/>
    </w:p>
    <w:p w14:paraId="03FBDDDC" w14:textId="77777777" w:rsidR="006E186B" w:rsidRDefault="006E186B" w:rsidP="007A02D7">
      <w:pPr>
        <w:pStyle w:val="1"/>
      </w:pPr>
      <w:bookmarkStart w:id="1113" w:name="_Toc510696651"/>
      <w:bookmarkStart w:id="1114" w:name="_Toc35971451"/>
      <w:bookmarkStart w:id="1115" w:name="_Toc130662241"/>
      <w:bookmarkStart w:id="1116" w:name="MCCQCTEMPBM_00000015"/>
      <w:bookmarkStart w:id="1117" w:name="_Toc510696653"/>
      <w:r>
        <w:t>A.1</w:t>
      </w:r>
      <w:r>
        <w:tab/>
        <w:t>General</w:t>
      </w:r>
      <w:bookmarkEnd w:id="1113"/>
      <w:bookmarkEnd w:id="1114"/>
      <w:bookmarkEnd w:id="1115"/>
    </w:p>
    <w:bookmarkEnd w:id="1116"/>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6049F9B8"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020E4A">
        <w:t>3</w:t>
      </w:r>
      <w:r>
        <w:t>] and clause 5B of 3GPP TR 21.900 [</w:t>
      </w:r>
      <w:r w:rsidR="00020E4A">
        <w:t>5</w:t>
      </w:r>
      <w:r>
        <w:t>]).</w:t>
      </w:r>
    </w:p>
    <w:p w14:paraId="4282A28F" w14:textId="2717F9EB" w:rsidR="006E186B" w:rsidRDefault="00FA3620" w:rsidP="007A02D7">
      <w:pPr>
        <w:pStyle w:val="1"/>
      </w:pPr>
      <w:bookmarkStart w:id="1118" w:name="_Toc130662242"/>
      <w:bookmarkStart w:id="1119" w:name="MCCQCTEMPBM_00000016"/>
      <w:r>
        <w:br w:type="page"/>
      </w:r>
      <w:r w:rsidR="006E186B">
        <w:lastRenderedPageBreak/>
        <w:t>A.2</w:t>
      </w:r>
      <w:r w:rsidR="006E186B">
        <w:tab/>
        <w:t>&lt;Service 1&gt; API</w:t>
      </w:r>
      <w:bookmarkEnd w:id="1118"/>
    </w:p>
    <w:bookmarkEnd w:id="1119"/>
    <w:p w14:paraId="28A33246" w14:textId="3E819A9E" w:rsidR="006E186B" w:rsidRDefault="006E186B" w:rsidP="006E186B">
      <w:pPr>
        <w:pStyle w:val="Guidance"/>
      </w:pPr>
      <w:r>
        <w:t>Where &lt;Service 1&gt; is to be replaced by the name of the Service (</w:t>
      </w:r>
      <w:proofErr w:type="gramStart"/>
      <w:r>
        <w:t>e.g.</w:t>
      </w:r>
      <w:proofErr w:type="gramEnd"/>
      <w:r>
        <w:t xml:space="preserve"> </w:t>
      </w:r>
      <w:r w:rsidR="001379D6" w:rsidRPr="003E26EA">
        <w:t>UAE_C2OperationModeManagement</w:t>
      </w:r>
      <w:r>
        <w:t>).</w:t>
      </w:r>
    </w:p>
    <w:p w14:paraId="17CC779B" w14:textId="77777777" w:rsidR="006E186B" w:rsidRDefault="006E186B" w:rsidP="006E186B">
      <w:pPr>
        <w:pStyle w:val="Guidance"/>
      </w:pPr>
      <w:r>
        <w:t>One clause is introduced per Service, with the corresponding OpenAPI 3.0.0 Document.</w:t>
      </w:r>
    </w:p>
    <w:p w14:paraId="30943FCB" w14:textId="77777777" w:rsidR="006E186B" w:rsidRPr="00986E88" w:rsidRDefault="006E186B" w:rsidP="006E186B">
      <w:pPr>
        <w:pStyle w:val="PL"/>
      </w:pPr>
      <w:r w:rsidRPr="00986E88">
        <w:t>openapi: 3.0.0</w:t>
      </w:r>
    </w:p>
    <w:p w14:paraId="71412558" w14:textId="77777777" w:rsidR="004428E3" w:rsidRDefault="004428E3" w:rsidP="006E186B">
      <w:pPr>
        <w:pStyle w:val="PL"/>
        <w:rPr>
          <w:lang w:val="en-US"/>
        </w:rPr>
      </w:pPr>
    </w:p>
    <w:p w14:paraId="4260146E" w14:textId="3F2E60B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035B4EA1" w:rsidR="006E186B" w:rsidRDefault="006E186B" w:rsidP="006E186B">
      <w:pPr>
        <w:pStyle w:val="PL"/>
      </w:pPr>
      <w:r>
        <w:t xml:space="preserve">    © &lt;</w:t>
      </w:r>
      <w:r w:rsidR="00E70FD3">
        <w:t>2023</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r w:rsidRPr="00A46BA4">
        <w:t>externalDocs:</w:t>
      </w:r>
    </w:p>
    <w:p w14:paraId="38DCF897" w14:textId="77777777" w:rsidR="00C25BC2" w:rsidRDefault="008A6D4A" w:rsidP="008A6D4A">
      <w:pPr>
        <w:pStyle w:val="PL"/>
        <w:rPr>
          <w:lang w:val="en-US"/>
        </w:rPr>
      </w:pPr>
      <w:r w:rsidRPr="00A46BA4">
        <w:t xml:space="preserve">  description: </w:t>
      </w:r>
      <w:r w:rsidR="00C25BC2">
        <w:rPr>
          <w:lang w:val="en-US"/>
        </w:rPr>
        <w:t>&gt;</w:t>
      </w:r>
    </w:p>
    <w:p w14:paraId="6597A54B" w14:textId="0FD6AECE" w:rsidR="007A02D7" w:rsidRDefault="00C25BC2" w:rsidP="007A02D7">
      <w:pPr>
        <w:pStyle w:val="PL"/>
      </w:pPr>
      <w:r>
        <w:t xml:space="preserve">    </w:t>
      </w:r>
      <w:r w:rsidR="008A6D4A" w:rsidRPr="00A46BA4">
        <w:t>3GPP TS 29.</w:t>
      </w:r>
      <w:r w:rsidR="007A02D7">
        <w:t>435</w:t>
      </w:r>
      <w:r w:rsidR="008A6D4A" w:rsidRPr="00A46BA4">
        <w:t xml:space="preserve"> V</w:t>
      </w:r>
      <w:r w:rsidR="007A02D7">
        <w:t>0.1.</w:t>
      </w:r>
      <w:r w:rsidR="00CE13DD">
        <w:t>1</w:t>
      </w:r>
      <w:r w:rsidR="008A6D4A" w:rsidRPr="00A46BA4">
        <w:t xml:space="preserve">; </w:t>
      </w:r>
      <w:r w:rsidR="007A02D7">
        <w:t>Service Enabler Architecture Layer for Verticals (SEAL);</w:t>
      </w:r>
    </w:p>
    <w:p w14:paraId="52DCE51D" w14:textId="309C97B5" w:rsidR="007A02D7" w:rsidRDefault="007A02D7" w:rsidP="007A02D7">
      <w:pPr>
        <w:pStyle w:val="PL"/>
      </w:pPr>
      <w:r>
        <w:t xml:space="preserve">    Network Slice Capability Exposure (NSCE) Server Services; Stage 3.</w:t>
      </w:r>
    </w:p>
    <w:p w14:paraId="1E6BC5A6" w14:textId="63A8232B" w:rsidR="008A6D4A" w:rsidRPr="00A46BA4" w:rsidRDefault="007A02D7" w:rsidP="007A02D7">
      <w:pPr>
        <w:pStyle w:val="PL"/>
      </w:pPr>
      <w:r>
        <w:t xml:space="preserve">  </w:t>
      </w:r>
      <w:r w:rsidR="008A6D4A" w:rsidRPr="00A46BA4">
        <w:t>url: http://www.3gpp.org/ftp/Specs/archive/29_series/29.</w:t>
      </w:r>
      <w:r w:rsidR="007F558F">
        <w:t>435</w:t>
      </w:r>
      <w:r w:rsidR="008A6D4A"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7777777" w:rsidR="00670CC2" w:rsidRDefault="00670CC2" w:rsidP="00670CC2">
      <w:pPr>
        <w:pStyle w:val="PL"/>
      </w:pPr>
      <w:r>
        <w:t xml:space="preserve">        description: apiRoot as defined in clause 5.2.4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w:t>
      </w:r>
      <w:proofErr w:type="gramStart"/>
      <w:r w:rsidRPr="00986E88">
        <w:t>subscriptions</w:t>
      </w:r>
      <w:proofErr w:type="gramEnd"/>
      <w:r w:rsidRPr="00986E88">
        <w:t>:</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proofErr w:type="gramStart"/>
      <w:r w:rsidR="005A6806">
        <w:rPr>
          <w:rFonts w:hint="eastAsia"/>
          <w:lang w:eastAsia="zh-CN"/>
        </w:rPr>
        <w:t>&gt;</w:t>
      </w:r>
      <w:r w:rsidR="005A6806" w:rsidRPr="00986E88">
        <w:t>/subscriptions</w:t>
      </w:r>
      <w:proofErr w:type="gramEnd"/>
      <w:r w:rsidR="005A6806" w:rsidRPr="00986E88">
        <w:t>/{subId}</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0D3B1F47" w14:textId="77777777" w:rsidR="004428E3" w:rsidRDefault="004428E3" w:rsidP="004428E3">
      <w:pPr>
        <w:pStyle w:val="PL"/>
      </w:pPr>
      <w:r>
        <w:t xml:space="preserve">                '400':</w:t>
      </w:r>
    </w:p>
    <w:p w14:paraId="302BAFA0" w14:textId="77777777" w:rsidR="004428E3" w:rsidRDefault="004428E3" w:rsidP="004428E3">
      <w:pPr>
        <w:pStyle w:val="PL"/>
      </w:pPr>
      <w:r>
        <w:t xml:space="preserve">                  $ref: 'TS29122_CommonData.yaml#/components/responses/400'</w:t>
      </w:r>
    </w:p>
    <w:p w14:paraId="16FD55E2" w14:textId="77777777" w:rsidR="004428E3" w:rsidRDefault="004428E3" w:rsidP="004428E3">
      <w:pPr>
        <w:pStyle w:val="PL"/>
      </w:pPr>
      <w:r>
        <w:t xml:space="preserve">                '401':</w:t>
      </w:r>
    </w:p>
    <w:p w14:paraId="0FD480E4" w14:textId="77777777" w:rsidR="004428E3" w:rsidRDefault="004428E3" w:rsidP="004428E3">
      <w:pPr>
        <w:pStyle w:val="PL"/>
      </w:pPr>
      <w:r>
        <w:t xml:space="preserve">                  $ref: 'TS29122_CommonData.yaml#/components/responses/401'</w:t>
      </w:r>
    </w:p>
    <w:p w14:paraId="666170BC" w14:textId="77777777" w:rsidR="004428E3" w:rsidRDefault="004428E3" w:rsidP="004428E3">
      <w:pPr>
        <w:pStyle w:val="PL"/>
      </w:pPr>
      <w:r>
        <w:t xml:space="preserve">                '403':</w:t>
      </w:r>
    </w:p>
    <w:p w14:paraId="432EC832" w14:textId="77777777" w:rsidR="004428E3" w:rsidRDefault="004428E3" w:rsidP="004428E3">
      <w:pPr>
        <w:pStyle w:val="PL"/>
      </w:pPr>
      <w:r>
        <w:t xml:space="preserve">                  $ref: 'TS29122_CommonData.yaml#/components/responses/403'</w:t>
      </w:r>
    </w:p>
    <w:p w14:paraId="74C2EF37" w14:textId="77777777" w:rsidR="004428E3" w:rsidRDefault="004428E3" w:rsidP="004428E3">
      <w:pPr>
        <w:pStyle w:val="PL"/>
      </w:pPr>
      <w:r>
        <w:t xml:space="preserve">                '404':</w:t>
      </w:r>
    </w:p>
    <w:p w14:paraId="75601500" w14:textId="77777777" w:rsidR="004428E3" w:rsidRDefault="004428E3" w:rsidP="004428E3">
      <w:pPr>
        <w:pStyle w:val="PL"/>
      </w:pPr>
      <w:r>
        <w:t xml:space="preserve">                  $ref: 'TS29122_CommonData.yaml#/components/responses/404'</w:t>
      </w:r>
    </w:p>
    <w:p w14:paraId="0212A34E" w14:textId="77777777" w:rsidR="004428E3" w:rsidRDefault="004428E3" w:rsidP="004428E3">
      <w:pPr>
        <w:pStyle w:val="PL"/>
      </w:pPr>
      <w:r>
        <w:t xml:space="preserve">                '411':</w:t>
      </w:r>
    </w:p>
    <w:p w14:paraId="200F9605" w14:textId="77777777" w:rsidR="004428E3" w:rsidRDefault="004428E3" w:rsidP="004428E3">
      <w:pPr>
        <w:pStyle w:val="PL"/>
      </w:pPr>
      <w:r>
        <w:t xml:space="preserve">                  $ref: 'TS29122_CommonData.yaml#/components/responses/411'</w:t>
      </w:r>
    </w:p>
    <w:p w14:paraId="10FAF784" w14:textId="77777777" w:rsidR="004428E3" w:rsidRDefault="004428E3" w:rsidP="004428E3">
      <w:pPr>
        <w:pStyle w:val="PL"/>
      </w:pPr>
      <w:r>
        <w:t xml:space="preserve">                '413':</w:t>
      </w:r>
    </w:p>
    <w:p w14:paraId="06F64831" w14:textId="77777777" w:rsidR="004428E3" w:rsidRDefault="004428E3" w:rsidP="004428E3">
      <w:pPr>
        <w:pStyle w:val="PL"/>
      </w:pPr>
      <w:r>
        <w:t xml:space="preserve">                  $ref: 'TS29122_CommonData.yaml#/components/responses/413'</w:t>
      </w:r>
    </w:p>
    <w:p w14:paraId="313C2CFC" w14:textId="77777777" w:rsidR="004428E3" w:rsidRDefault="004428E3" w:rsidP="004428E3">
      <w:pPr>
        <w:pStyle w:val="PL"/>
      </w:pPr>
      <w:r>
        <w:t xml:space="preserve">                '415':</w:t>
      </w:r>
    </w:p>
    <w:p w14:paraId="6C968753" w14:textId="77777777" w:rsidR="004428E3" w:rsidRDefault="004428E3" w:rsidP="004428E3">
      <w:pPr>
        <w:pStyle w:val="PL"/>
      </w:pPr>
      <w:r>
        <w:lastRenderedPageBreak/>
        <w:t xml:space="preserve">                  $ref: 'TS29122_CommonData.yaml#/components/responses/415'</w:t>
      </w:r>
    </w:p>
    <w:p w14:paraId="65D27BCD" w14:textId="77777777" w:rsidR="004428E3" w:rsidRDefault="004428E3" w:rsidP="004428E3">
      <w:pPr>
        <w:pStyle w:val="PL"/>
      </w:pPr>
      <w:r>
        <w:t xml:space="preserve">                '429':</w:t>
      </w:r>
    </w:p>
    <w:p w14:paraId="56E46307" w14:textId="77777777" w:rsidR="004428E3" w:rsidRDefault="004428E3" w:rsidP="004428E3">
      <w:pPr>
        <w:pStyle w:val="PL"/>
      </w:pPr>
      <w:r>
        <w:t xml:space="preserve">                  $ref: 'TS29122_CommonData.yaml#/components/responses/429'</w:t>
      </w:r>
    </w:p>
    <w:p w14:paraId="12B7F18A" w14:textId="77777777" w:rsidR="004428E3" w:rsidRDefault="004428E3" w:rsidP="004428E3">
      <w:pPr>
        <w:pStyle w:val="PL"/>
      </w:pPr>
      <w:r>
        <w:t xml:space="preserve">                '500':</w:t>
      </w:r>
    </w:p>
    <w:p w14:paraId="35BA077C" w14:textId="77777777" w:rsidR="004428E3" w:rsidRDefault="004428E3" w:rsidP="004428E3">
      <w:pPr>
        <w:pStyle w:val="PL"/>
      </w:pPr>
      <w:r>
        <w:t xml:space="preserve">                  $ref: 'TS29122_CommonData.yaml#/components/responses/500'</w:t>
      </w:r>
    </w:p>
    <w:p w14:paraId="3CBDFD68" w14:textId="77777777" w:rsidR="004428E3" w:rsidRDefault="004428E3" w:rsidP="004428E3">
      <w:pPr>
        <w:pStyle w:val="PL"/>
      </w:pPr>
      <w:r>
        <w:t xml:space="preserve">                '503':</w:t>
      </w:r>
    </w:p>
    <w:p w14:paraId="5FAF650F" w14:textId="77777777" w:rsidR="004428E3" w:rsidRDefault="004428E3" w:rsidP="004428E3">
      <w:pPr>
        <w:pStyle w:val="PL"/>
      </w:pPr>
      <w:r>
        <w:t xml:space="preserve">                  $ref: 'TS29122_CommonData.yaml#/components/responses/503'</w:t>
      </w:r>
    </w:p>
    <w:p w14:paraId="66C4C7F7" w14:textId="77777777" w:rsidR="004428E3" w:rsidRDefault="004428E3" w:rsidP="004428E3">
      <w:pPr>
        <w:pStyle w:val="PL"/>
      </w:pPr>
      <w:r>
        <w:t xml:space="preserve">                default:</w:t>
      </w:r>
    </w:p>
    <w:p w14:paraId="26382E91" w14:textId="77777777" w:rsidR="004428E3" w:rsidRDefault="004428E3" w:rsidP="004428E3">
      <w:pPr>
        <w:pStyle w:val="PL"/>
      </w:pPr>
      <w:r>
        <w:t xml:space="preserve">                  $ref: 'TS29122_CommonData.yaml#/components/responses/default'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w:t>
      </w:r>
      <w:proofErr w:type="gramStart"/>
      <w:r w:rsidRPr="00986E88">
        <w:t>request.body</w:t>
      </w:r>
      <w:proofErr w:type="gramEnd"/>
      <w:r w:rsidRPr="00986E88">
        <w:t>#/notifUri}':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succesfull</w:t>
      </w:r>
      <w:r w:rsidR="00CD7427">
        <w:rPr>
          <w:lang w:val="en-US"/>
        </w:rPr>
        <w:t>.</w:t>
      </w:r>
    </w:p>
    <w:p w14:paraId="2E7D419A" w14:textId="77777777" w:rsidR="004428E3" w:rsidRDefault="004428E3" w:rsidP="004428E3">
      <w:pPr>
        <w:pStyle w:val="PL"/>
      </w:pPr>
      <w:r>
        <w:t xml:space="preserve">                '400':</w:t>
      </w:r>
    </w:p>
    <w:p w14:paraId="164A8D2F" w14:textId="77777777" w:rsidR="004428E3" w:rsidRDefault="004428E3" w:rsidP="004428E3">
      <w:pPr>
        <w:pStyle w:val="PL"/>
      </w:pPr>
      <w:r>
        <w:t xml:space="preserve">                  $ref: 'TS29122_CommonData.yaml#/components/responses/400'</w:t>
      </w:r>
    </w:p>
    <w:p w14:paraId="45170E8E" w14:textId="77777777" w:rsidR="004428E3" w:rsidRDefault="004428E3" w:rsidP="004428E3">
      <w:pPr>
        <w:pStyle w:val="PL"/>
      </w:pPr>
      <w:r>
        <w:t xml:space="preserve">                '401':</w:t>
      </w:r>
    </w:p>
    <w:p w14:paraId="20962632" w14:textId="77777777" w:rsidR="004428E3" w:rsidRDefault="004428E3" w:rsidP="004428E3">
      <w:pPr>
        <w:pStyle w:val="PL"/>
      </w:pPr>
      <w:r>
        <w:t xml:space="preserve">                  $ref: 'TS29122_CommonData.yaml#/components/responses/401'</w:t>
      </w:r>
    </w:p>
    <w:p w14:paraId="3B440004" w14:textId="77777777" w:rsidR="004428E3" w:rsidRDefault="004428E3" w:rsidP="004428E3">
      <w:pPr>
        <w:pStyle w:val="PL"/>
      </w:pPr>
      <w:r>
        <w:t xml:space="preserve">                '403':</w:t>
      </w:r>
    </w:p>
    <w:p w14:paraId="3AC1679B" w14:textId="77777777" w:rsidR="004428E3" w:rsidRDefault="004428E3" w:rsidP="004428E3">
      <w:pPr>
        <w:pStyle w:val="PL"/>
      </w:pPr>
      <w:r>
        <w:t xml:space="preserve">                  $ref: 'TS29122_CommonData.yaml#/components/responses/403'</w:t>
      </w:r>
    </w:p>
    <w:p w14:paraId="28B06A18" w14:textId="77777777" w:rsidR="004428E3" w:rsidRDefault="004428E3" w:rsidP="004428E3">
      <w:pPr>
        <w:pStyle w:val="PL"/>
      </w:pPr>
      <w:r>
        <w:t xml:space="preserve">                '404':</w:t>
      </w:r>
    </w:p>
    <w:p w14:paraId="12E2EAD2" w14:textId="77777777" w:rsidR="004428E3" w:rsidRDefault="004428E3" w:rsidP="004428E3">
      <w:pPr>
        <w:pStyle w:val="PL"/>
      </w:pPr>
      <w:r>
        <w:t xml:space="preserve">                  $ref: 'TS29122_CommonData.yaml#/components/responses/404'</w:t>
      </w:r>
    </w:p>
    <w:p w14:paraId="2657346F" w14:textId="77777777" w:rsidR="004428E3" w:rsidRDefault="004428E3" w:rsidP="004428E3">
      <w:pPr>
        <w:pStyle w:val="PL"/>
      </w:pPr>
      <w:r>
        <w:t xml:space="preserve">                '411':</w:t>
      </w:r>
    </w:p>
    <w:p w14:paraId="7A835E5D" w14:textId="77777777" w:rsidR="004428E3" w:rsidRDefault="004428E3" w:rsidP="004428E3">
      <w:pPr>
        <w:pStyle w:val="PL"/>
      </w:pPr>
      <w:r>
        <w:t xml:space="preserve">                  $ref: 'TS29122_CommonData.yaml#/components/responses/411'</w:t>
      </w:r>
    </w:p>
    <w:p w14:paraId="1CC80009" w14:textId="77777777" w:rsidR="004428E3" w:rsidRDefault="004428E3" w:rsidP="004428E3">
      <w:pPr>
        <w:pStyle w:val="PL"/>
      </w:pPr>
      <w:r>
        <w:t xml:space="preserve">                '413':</w:t>
      </w:r>
    </w:p>
    <w:p w14:paraId="3FB622A0" w14:textId="77777777" w:rsidR="004428E3" w:rsidRDefault="004428E3" w:rsidP="004428E3">
      <w:pPr>
        <w:pStyle w:val="PL"/>
      </w:pPr>
      <w:r>
        <w:t xml:space="preserve">                  $ref: 'TS29122_CommonData.yaml#/components/responses/413'</w:t>
      </w:r>
    </w:p>
    <w:p w14:paraId="495B274C" w14:textId="77777777" w:rsidR="004428E3" w:rsidRDefault="004428E3" w:rsidP="004428E3">
      <w:pPr>
        <w:pStyle w:val="PL"/>
      </w:pPr>
      <w:r>
        <w:t xml:space="preserve">                '415':</w:t>
      </w:r>
    </w:p>
    <w:p w14:paraId="48FF59E9" w14:textId="77777777" w:rsidR="004428E3" w:rsidRDefault="004428E3" w:rsidP="004428E3">
      <w:pPr>
        <w:pStyle w:val="PL"/>
      </w:pPr>
      <w:r>
        <w:t xml:space="preserve">                  $ref: 'TS29122_CommonData.yaml#/components/responses/415'</w:t>
      </w:r>
    </w:p>
    <w:p w14:paraId="07292E8B" w14:textId="77777777" w:rsidR="004428E3" w:rsidRDefault="004428E3" w:rsidP="004428E3">
      <w:pPr>
        <w:pStyle w:val="PL"/>
      </w:pPr>
      <w:r>
        <w:t xml:space="preserve">                '429':</w:t>
      </w:r>
    </w:p>
    <w:p w14:paraId="51EB3761" w14:textId="77777777" w:rsidR="004428E3" w:rsidRDefault="004428E3" w:rsidP="004428E3">
      <w:pPr>
        <w:pStyle w:val="PL"/>
      </w:pPr>
      <w:r>
        <w:t xml:space="preserve">                  $ref: 'TS29122_CommonData.yaml#/components/responses/429'</w:t>
      </w:r>
    </w:p>
    <w:p w14:paraId="47B85682" w14:textId="77777777" w:rsidR="004428E3" w:rsidRDefault="004428E3" w:rsidP="004428E3">
      <w:pPr>
        <w:pStyle w:val="PL"/>
      </w:pPr>
      <w:r>
        <w:t xml:space="preserve">                '500':</w:t>
      </w:r>
    </w:p>
    <w:p w14:paraId="05DBA401" w14:textId="77777777" w:rsidR="004428E3" w:rsidRDefault="004428E3" w:rsidP="004428E3">
      <w:pPr>
        <w:pStyle w:val="PL"/>
      </w:pPr>
      <w:r>
        <w:t xml:space="preserve">                  $ref: 'TS29122_CommonData.yaml#/components/responses/500'</w:t>
      </w:r>
    </w:p>
    <w:p w14:paraId="562F679E" w14:textId="77777777" w:rsidR="004428E3" w:rsidRDefault="004428E3" w:rsidP="004428E3">
      <w:pPr>
        <w:pStyle w:val="PL"/>
      </w:pPr>
      <w:r>
        <w:t xml:space="preserve">                '503':</w:t>
      </w:r>
    </w:p>
    <w:p w14:paraId="73A70D82" w14:textId="77777777" w:rsidR="004428E3" w:rsidRDefault="004428E3" w:rsidP="004428E3">
      <w:pPr>
        <w:pStyle w:val="PL"/>
      </w:pPr>
      <w:r>
        <w:t xml:space="preserve">                  $ref: 'TS29122_CommonData.yaml#/components/responses/503'</w:t>
      </w:r>
    </w:p>
    <w:p w14:paraId="6ABE30C1" w14:textId="77777777" w:rsidR="004428E3" w:rsidRDefault="004428E3" w:rsidP="004428E3">
      <w:pPr>
        <w:pStyle w:val="PL"/>
      </w:pPr>
      <w:r>
        <w:t xml:space="preserve">                default:</w:t>
      </w:r>
    </w:p>
    <w:p w14:paraId="1D61581F" w14:textId="77777777" w:rsidR="004428E3" w:rsidRDefault="004428E3" w:rsidP="004428E3">
      <w:pPr>
        <w:pStyle w:val="PL"/>
      </w:pPr>
      <w:r>
        <w:t xml:space="preserve">                  $ref: 'TS29122_CommonData.yaml#/components/responses/default'</w:t>
      </w:r>
    </w:p>
    <w:p w14:paraId="56187C10" w14:textId="77777777" w:rsidR="004428E3" w:rsidRDefault="004428E3" w:rsidP="008A6D4A">
      <w:pPr>
        <w:pStyle w:val="PL"/>
      </w:pPr>
    </w:p>
    <w:p w14:paraId="6221B867" w14:textId="1A8E09BE"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609278C4" w14:textId="77777777" w:rsidR="004428E3" w:rsidRDefault="004428E3" w:rsidP="004428E3">
      <w:pPr>
        <w:pStyle w:val="PL"/>
      </w:pPr>
      <w:r>
        <w:t xml:space="preserve">        '307':</w:t>
      </w:r>
    </w:p>
    <w:p w14:paraId="6E2FEF63" w14:textId="77777777" w:rsidR="004428E3" w:rsidRDefault="004428E3" w:rsidP="004428E3">
      <w:pPr>
        <w:pStyle w:val="PL"/>
      </w:pPr>
      <w:r>
        <w:t xml:space="preserve">          $ref: 'TS29122_CommonData.yaml#/components/responses/307'</w:t>
      </w:r>
    </w:p>
    <w:p w14:paraId="3FFFA74B" w14:textId="77777777" w:rsidR="004428E3" w:rsidRDefault="004428E3" w:rsidP="004428E3">
      <w:pPr>
        <w:pStyle w:val="PL"/>
      </w:pPr>
      <w:r>
        <w:t xml:space="preserve">        '308':</w:t>
      </w:r>
    </w:p>
    <w:p w14:paraId="4DC1CBAD" w14:textId="77777777" w:rsidR="004428E3" w:rsidRDefault="004428E3" w:rsidP="004428E3">
      <w:pPr>
        <w:pStyle w:val="PL"/>
      </w:pPr>
      <w:r>
        <w:t xml:space="preserve">          $ref: 'TS29122_CommonData.yaml#/components/responses/308'</w:t>
      </w:r>
    </w:p>
    <w:p w14:paraId="1EAF871D" w14:textId="77777777" w:rsidR="004428E3" w:rsidRDefault="004428E3" w:rsidP="004428E3">
      <w:pPr>
        <w:pStyle w:val="PL"/>
      </w:pPr>
      <w:r>
        <w:t xml:space="preserve">        '400':</w:t>
      </w:r>
    </w:p>
    <w:p w14:paraId="4EDF2027" w14:textId="77777777" w:rsidR="004428E3" w:rsidRDefault="004428E3" w:rsidP="004428E3">
      <w:pPr>
        <w:pStyle w:val="PL"/>
      </w:pPr>
      <w:r>
        <w:t xml:space="preserve">          $ref: 'TS29122_CommonData.yaml#/components/responses/400'</w:t>
      </w:r>
    </w:p>
    <w:p w14:paraId="60E14FFB" w14:textId="77777777" w:rsidR="004428E3" w:rsidRDefault="004428E3" w:rsidP="004428E3">
      <w:pPr>
        <w:pStyle w:val="PL"/>
      </w:pPr>
      <w:r>
        <w:t xml:space="preserve">        '401':</w:t>
      </w:r>
    </w:p>
    <w:p w14:paraId="3EC64BE4" w14:textId="77777777" w:rsidR="004428E3" w:rsidRDefault="004428E3" w:rsidP="004428E3">
      <w:pPr>
        <w:pStyle w:val="PL"/>
      </w:pPr>
      <w:r>
        <w:t xml:space="preserve">          $ref: 'TS29122_CommonData.yaml#/components/responses/401'</w:t>
      </w:r>
    </w:p>
    <w:p w14:paraId="585A3F65" w14:textId="77777777" w:rsidR="004428E3" w:rsidRDefault="004428E3" w:rsidP="004428E3">
      <w:pPr>
        <w:pStyle w:val="PL"/>
      </w:pPr>
      <w:r>
        <w:t xml:space="preserve">        '403':</w:t>
      </w:r>
    </w:p>
    <w:p w14:paraId="193EF02B" w14:textId="77777777" w:rsidR="004428E3" w:rsidRDefault="004428E3" w:rsidP="004428E3">
      <w:pPr>
        <w:pStyle w:val="PL"/>
      </w:pPr>
      <w:r>
        <w:t xml:space="preserve">          $ref: 'TS29122_CommonData.yaml#/components/responses/403'</w:t>
      </w:r>
    </w:p>
    <w:p w14:paraId="1E90595F" w14:textId="77777777" w:rsidR="004428E3" w:rsidRDefault="004428E3" w:rsidP="004428E3">
      <w:pPr>
        <w:pStyle w:val="PL"/>
      </w:pPr>
      <w:r>
        <w:t xml:space="preserve">        '404':</w:t>
      </w:r>
    </w:p>
    <w:p w14:paraId="22C14A62" w14:textId="77777777" w:rsidR="004428E3" w:rsidRDefault="004428E3" w:rsidP="004428E3">
      <w:pPr>
        <w:pStyle w:val="PL"/>
      </w:pPr>
      <w:r>
        <w:t xml:space="preserve">          $ref: 'TS29122_CommonData.yaml#/components/responses/404'</w:t>
      </w:r>
    </w:p>
    <w:p w14:paraId="6C4F6645" w14:textId="77777777" w:rsidR="004428E3" w:rsidRDefault="004428E3" w:rsidP="004428E3">
      <w:pPr>
        <w:pStyle w:val="PL"/>
      </w:pPr>
      <w:r>
        <w:t xml:space="preserve">        '406':</w:t>
      </w:r>
    </w:p>
    <w:p w14:paraId="3D1348A6" w14:textId="77777777" w:rsidR="004428E3" w:rsidRDefault="004428E3" w:rsidP="004428E3">
      <w:pPr>
        <w:pStyle w:val="PL"/>
      </w:pPr>
      <w:r>
        <w:lastRenderedPageBreak/>
        <w:t xml:space="preserve">          $ref: 'TS29122_CommonData.yaml#/components/responses/406'</w:t>
      </w:r>
    </w:p>
    <w:p w14:paraId="27D6CB38" w14:textId="77777777" w:rsidR="004428E3" w:rsidRDefault="004428E3" w:rsidP="004428E3">
      <w:pPr>
        <w:pStyle w:val="PL"/>
      </w:pPr>
      <w:r>
        <w:t xml:space="preserve">        '429':</w:t>
      </w:r>
    </w:p>
    <w:p w14:paraId="763EDEAF" w14:textId="77777777" w:rsidR="004428E3" w:rsidRDefault="004428E3" w:rsidP="004428E3">
      <w:pPr>
        <w:pStyle w:val="PL"/>
      </w:pPr>
      <w:r>
        <w:t xml:space="preserve">          $ref: 'TS29122_CommonData.yaml#/components/responses/429'</w:t>
      </w:r>
    </w:p>
    <w:p w14:paraId="64F1DA61" w14:textId="77777777" w:rsidR="004428E3" w:rsidRDefault="004428E3" w:rsidP="004428E3">
      <w:pPr>
        <w:pStyle w:val="PL"/>
      </w:pPr>
      <w:r>
        <w:t xml:space="preserve">        '500':</w:t>
      </w:r>
    </w:p>
    <w:p w14:paraId="2D53B05A" w14:textId="77777777" w:rsidR="004428E3" w:rsidRDefault="004428E3" w:rsidP="004428E3">
      <w:pPr>
        <w:pStyle w:val="PL"/>
      </w:pPr>
      <w:r>
        <w:t xml:space="preserve">          $ref: 'TS29122_CommonData.yaml#/components/responses/500'</w:t>
      </w:r>
    </w:p>
    <w:p w14:paraId="7EA142DC" w14:textId="77777777" w:rsidR="004428E3" w:rsidRDefault="004428E3" w:rsidP="004428E3">
      <w:pPr>
        <w:pStyle w:val="PL"/>
      </w:pPr>
      <w:r>
        <w:t xml:space="preserve">        '503':</w:t>
      </w:r>
    </w:p>
    <w:p w14:paraId="0B8EEDC8" w14:textId="77777777" w:rsidR="004428E3" w:rsidRDefault="004428E3" w:rsidP="004428E3">
      <w:pPr>
        <w:pStyle w:val="PL"/>
      </w:pPr>
      <w:r>
        <w:t xml:space="preserve">          $ref: 'TS29122_CommonData.yaml#/components/responses/503'</w:t>
      </w:r>
    </w:p>
    <w:p w14:paraId="0544CEE0" w14:textId="77777777" w:rsidR="004428E3" w:rsidRDefault="004428E3" w:rsidP="004428E3">
      <w:pPr>
        <w:pStyle w:val="PL"/>
      </w:pPr>
      <w:r>
        <w:t xml:space="preserve">        default:</w:t>
      </w:r>
    </w:p>
    <w:p w14:paraId="3BC12A36" w14:textId="77777777" w:rsidR="004428E3" w:rsidRDefault="004428E3" w:rsidP="004428E3">
      <w:pPr>
        <w:pStyle w:val="PL"/>
      </w:pPr>
      <w:r>
        <w:t xml:space="preserve">          $ref: 'TS29122_CommonData.yaml#/components/responses/default'</w:t>
      </w:r>
    </w:p>
    <w:p w14:paraId="314C73DE" w14:textId="77777777" w:rsidR="004428E3" w:rsidRDefault="004428E3" w:rsidP="008A6D4A">
      <w:pPr>
        <w:pStyle w:val="PL"/>
      </w:pPr>
    </w:p>
    <w:p w14:paraId="0A33DB85" w14:textId="3A9CED68"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47D14C0E" w14:textId="77777777" w:rsidR="004428E3" w:rsidRDefault="004428E3" w:rsidP="004428E3">
      <w:pPr>
        <w:pStyle w:val="PL"/>
      </w:pPr>
      <w:r>
        <w:t xml:space="preserve">        '307':</w:t>
      </w:r>
    </w:p>
    <w:p w14:paraId="435F8269" w14:textId="77777777" w:rsidR="004428E3" w:rsidRDefault="004428E3" w:rsidP="004428E3">
      <w:pPr>
        <w:pStyle w:val="PL"/>
      </w:pPr>
      <w:r>
        <w:t xml:space="preserve">          $ref: 'TS29122_CommonData.yaml#/components/responses/307'</w:t>
      </w:r>
    </w:p>
    <w:p w14:paraId="421AE15E" w14:textId="77777777" w:rsidR="004428E3" w:rsidRDefault="004428E3" w:rsidP="004428E3">
      <w:pPr>
        <w:pStyle w:val="PL"/>
      </w:pPr>
      <w:r>
        <w:t xml:space="preserve">        '308':</w:t>
      </w:r>
    </w:p>
    <w:p w14:paraId="1C44AA38" w14:textId="77777777" w:rsidR="004428E3" w:rsidRDefault="004428E3" w:rsidP="004428E3">
      <w:pPr>
        <w:pStyle w:val="PL"/>
      </w:pPr>
      <w:r>
        <w:t xml:space="preserve">          $ref: 'TS29122_CommonData.yaml#/components/responses/308'</w:t>
      </w:r>
    </w:p>
    <w:p w14:paraId="1142DC5F" w14:textId="77777777" w:rsidR="004428E3" w:rsidRDefault="004428E3" w:rsidP="004428E3">
      <w:pPr>
        <w:pStyle w:val="PL"/>
      </w:pPr>
      <w:r>
        <w:t xml:space="preserve">        '400':</w:t>
      </w:r>
    </w:p>
    <w:p w14:paraId="4D0CDA90" w14:textId="77777777" w:rsidR="004428E3" w:rsidRDefault="004428E3" w:rsidP="004428E3">
      <w:pPr>
        <w:pStyle w:val="PL"/>
      </w:pPr>
      <w:r>
        <w:t xml:space="preserve">          $ref: 'TS29122_CommonData.yaml#/components/responses/400'</w:t>
      </w:r>
    </w:p>
    <w:p w14:paraId="0129AD0B" w14:textId="77777777" w:rsidR="004428E3" w:rsidRDefault="004428E3" w:rsidP="004428E3">
      <w:pPr>
        <w:pStyle w:val="PL"/>
      </w:pPr>
      <w:r>
        <w:t xml:space="preserve">        '401':</w:t>
      </w:r>
    </w:p>
    <w:p w14:paraId="36E03399" w14:textId="77777777" w:rsidR="004428E3" w:rsidRDefault="004428E3" w:rsidP="004428E3">
      <w:pPr>
        <w:pStyle w:val="PL"/>
      </w:pPr>
      <w:r>
        <w:t xml:space="preserve">          $ref: 'TS29122_CommonData.yaml#/components/responses/401'</w:t>
      </w:r>
    </w:p>
    <w:p w14:paraId="52283BB0" w14:textId="77777777" w:rsidR="004428E3" w:rsidRDefault="004428E3" w:rsidP="004428E3">
      <w:pPr>
        <w:pStyle w:val="PL"/>
      </w:pPr>
      <w:r>
        <w:t xml:space="preserve">        '403':</w:t>
      </w:r>
    </w:p>
    <w:p w14:paraId="6C86C2B3" w14:textId="77777777" w:rsidR="004428E3" w:rsidRDefault="004428E3" w:rsidP="004428E3">
      <w:pPr>
        <w:pStyle w:val="PL"/>
      </w:pPr>
      <w:r>
        <w:t xml:space="preserve">          $ref: 'TS29122_CommonData.yaml#/components/responses/403'</w:t>
      </w:r>
    </w:p>
    <w:p w14:paraId="08E83F39" w14:textId="77777777" w:rsidR="004428E3" w:rsidRDefault="004428E3" w:rsidP="004428E3">
      <w:pPr>
        <w:pStyle w:val="PL"/>
      </w:pPr>
      <w:r>
        <w:t xml:space="preserve">        '404':</w:t>
      </w:r>
    </w:p>
    <w:p w14:paraId="50CE1A4A" w14:textId="77777777" w:rsidR="004428E3" w:rsidRDefault="004428E3" w:rsidP="004428E3">
      <w:pPr>
        <w:pStyle w:val="PL"/>
      </w:pPr>
      <w:r>
        <w:t xml:space="preserve">          $ref: 'TS29122_CommonData.yaml#/components/responses/404'</w:t>
      </w:r>
    </w:p>
    <w:p w14:paraId="0DD365A6" w14:textId="7AE7A7F3" w:rsidR="004428E3" w:rsidRDefault="004428E3" w:rsidP="004428E3">
      <w:pPr>
        <w:pStyle w:val="PL"/>
      </w:pPr>
      <w:r>
        <w:t xml:space="preserve">        '411':</w:t>
      </w:r>
    </w:p>
    <w:p w14:paraId="01EF3FD7" w14:textId="5505BEF9" w:rsidR="004428E3" w:rsidRDefault="004428E3" w:rsidP="004428E3">
      <w:pPr>
        <w:pStyle w:val="PL"/>
      </w:pPr>
      <w:r>
        <w:t xml:space="preserve">          $ref: 'TS29122_CommonData.yaml#/components/responses/411'</w:t>
      </w:r>
    </w:p>
    <w:p w14:paraId="0F170EF6" w14:textId="33291ECC" w:rsidR="004428E3" w:rsidRDefault="004428E3" w:rsidP="004428E3">
      <w:pPr>
        <w:pStyle w:val="PL"/>
      </w:pPr>
      <w:r>
        <w:t xml:space="preserve">        '413':</w:t>
      </w:r>
    </w:p>
    <w:p w14:paraId="02A5B7EE" w14:textId="5BD8F2A2" w:rsidR="004428E3" w:rsidRDefault="004428E3" w:rsidP="004428E3">
      <w:pPr>
        <w:pStyle w:val="PL"/>
      </w:pPr>
      <w:r>
        <w:t xml:space="preserve">          $ref: 'TS29122_CommonData.yaml#/components/responses/413'</w:t>
      </w:r>
    </w:p>
    <w:p w14:paraId="180F27C0" w14:textId="2752D50D" w:rsidR="004428E3" w:rsidRDefault="004428E3" w:rsidP="004428E3">
      <w:pPr>
        <w:pStyle w:val="PL"/>
      </w:pPr>
      <w:r>
        <w:t xml:space="preserve">        '415':</w:t>
      </w:r>
    </w:p>
    <w:p w14:paraId="18749E76" w14:textId="63148A8C" w:rsidR="004428E3" w:rsidRDefault="004428E3" w:rsidP="004428E3">
      <w:pPr>
        <w:pStyle w:val="PL"/>
      </w:pPr>
      <w:r>
        <w:t xml:space="preserve">          $ref: 'TS29122_CommonData.yaml#/components/responses/415'</w:t>
      </w:r>
    </w:p>
    <w:p w14:paraId="5270C6DD" w14:textId="77777777" w:rsidR="004428E3" w:rsidRDefault="004428E3" w:rsidP="004428E3">
      <w:pPr>
        <w:pStyle w:val="PL"/>
      </w:pPr>
      <w:r>
        <w:t xml:space="preserve">        '429':</w:t>
      </w:r>
    </w:p>
    <w:p w14:paraId="4B89E920" w14:textId="77777777" w:rsidR="004428E3" w:rsidRDefault="004428E3" w:rsidP="004428E3">
      <w:pPr>
        <w:pStyle w:val="PL"/>
      </w:pPr>
      <w:r>
        <w:t xml:space="preserve">          $ref: 'TS29122_CommonData.yaml#/components/responses/429'</w:t>
      </w:r>
    </w:p>
    <w:p w14:paraId="04C13D21" w14:textId="77777777" w:rsidR="004428E3" w:rsidRDefault="004428E3" w:rsidP="004428E3">
      <w:pPr>
        <w:pStyle w:val="PL"/>
      </w:pPr>
      <w:r>
        <w:t xml:space="preserve">        '500':</w:t>
      </w:r>
    </w:p>
    <w:p w14:paraId="0452DFED" w14:textId="77777777" w:rsidR="004428E3" w:rsidRDefault="004428E3" w:rsidP="004428E3">
      <w:pPr>
        <w:pStyle w:val="PL"/>
      </w:pPr>
      <w:r>
        <w:t xml:space="preserve">          $ref: 'TS29122_CommonData.yaml#/components/responses/500'</w:t>
      </w:r>
    </w:p>
    <w:p w14:paraId="7A653EC4" w14:textId="77777777" w:rsidR="004428E3" w:rsidRDefault="004428E3" w:rsidP="004428E3">
      <w:pPr>
        <w:pStyle w:val="PL"/>
      </w:pPr>
      <w:r>
        <w:t xml:space="preserve">        '503':</w:t>
      </w:r>
    </w:p>
    <w:p w14:paraId="1925E3D6" w14:textId="77777777" w:rsidR="004428E3" w:rsidRDefault="004428E3" w:rsidP="004428E3">
      <w:pPr>
        <w:pStyle w:val="PL"/>
      </w:pPr>
      <w:r>
        <w:t xml:space="preserve">          $ref: 'TS29122_CommonData.yaml#/components/responses/503'</w:t>
      </w:r>
    </w:p>
    <w:p w14:paraId="5DA23B51" w14:textId="77777777" w:rsidR="004428E3" w:rsidRDefault="004428E3" w:rsidP="004428E3">
      <w:pPr>
        <w:pStyle w:val="PL"/>
      </w:pPr>
      <w:r>
        <w:t xml:space="preserve">        default:</w:t>
      </w:r>
    </w:p>
    <w:p w14:paraId="33CA8392" w14:textId="77777777" w:rsidR="004428E3" w:rsidRDefault="004428E3" w:rsidP="004428E3">
      <w:pPr>
        <w:pStyle w:val="PL"/>
      </w:pPr>
      <w:r>
        <w:t xml:space="preserve">          $ref: 'TS29122_CommonData.yaml#/components/responses/default'</w:t>
      </w:r>
    </w:p>
    <w:p w14:paraId="30A498C4" w14:textId="77777777" w:rsidR="004428E3" w:rsidRDefault="004428E3" w:rsidP="008A6D4A">
      <w:pPr>
        <w:pStyle w:val="PL"/>
      </w:pPr>
    </w:p>
    <w:p w14:paraId="3246F83A" w14:textId="3B75C8C9"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lastRenderedPageBreak/>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1183CECC" w14:textId="77777777" w:rsidR="004428E3" w:rsidRDefault="004428E3" w:rsidP="004428E3">
      <w:pPr>
        <w:pStyle w:val="PL"/>
      </w:pPr>
      <w:r>
        <w:t xml:space="preserve">        '307':</w:t>
      </w:r>
    </w:p>
    <w:p w14:paraId="08A11A8A" w14:textId="77777777" w:rsidR="004428E3" w:rsidRDefault="004428E3" w:rsidP="004428E3">
      <w:pPr>
        <w:pStyle w:val="PL"/>
      </w:pPr>
      <w:r>
        <w:t xml:space="preserve">          $ref: 'TS29122_CommonData.yaml#/components/responses/307'</w:t>
      </w:r>
    </w:p>
    <w:p w14:paraId="2783DCFA" w14:textId="77777777" w:rsidR="004428E3" w:rsidRDefault="004428E3" w:rsidP="004428E3">
      <w:pPr>
        <w:pStyle w:val="PL"/>
      </w:pPr>
      <w:r>
        <w:t xml:space="preserve">        '308':</w:t>
      </w:r>
    </w:p>
    <w:p w14:paraId="08C1292F" w14:textId="77777777" w:rsidR="004428E3" w:rsidRDefault="004428E3" w:rsidP="004428E3">
      <w:pPr>
        <w:pStyle w:val="PL"/>
      </w:pPr>
      <w:r>
        <w:t xml:space="preserve">          $ref: 'TS29122_CommonData.yaml#/components/responses/308'</w:t>
      </w:r>
    </w:p>
    <w:p w14:paraId="755592B0" w14:textId="77777777" w:rsidR="004428E3" w:rsidRDefault="004428E3" w:rsidP="004428E3">
      <w:pPr>
        <w:pStyle w:val="PL"/>
      </w:pPr>
      <w:r>
        <w:t xml:space="preserve">        '400':</w:t>
      </w:r>
    </w:p>
    <w:p w14:paraId="6EE966FE" w14:textId="77777777" w:rsidR="004428E3" w:rsidRDefault="004428E3" w:rsidP="004428E3">
      <w:pPr>
        <w:pStyle w:val="PL"/>
      </w:pPr>
      <w:r>
        <w:t xml:space="preserve">          $ref: 'TS29122_CommonData.yaml#/components/responses/400'</w:t>
      </w:r>
    </w:p>
    <w:p w14:paraId="0B20FE43" w14:textId="77777777" w:rsidR="004428E3" w:rsidRDefault="004428E3" w:rsidP="004428E3">
      <w:pPr>
        <w:pStyle w:val="PL"/>
      </w:pPr>
      <w:r>
        <w:t xml:space="preserve">        '401':</w:t>
      </w:r>
    </w:p>
    <w:p w14:paraId="0BC6F7AE" w14:textId="77777777" w:rsidR="004428E3" w:rsidRDefault="004428E3" w:rsidP="004428E3">
      <w:pPr>
        <w:pStyle w:val="PL"/>
      </w:pPr>
      <w:r>
        <w:t xml:space="preserve">          $ref: 'TS29122_CommonData.yaml#/components/responses/401'</w:t>
      </w:r>
    </w:p>
    <w:p w14:paraId="6B188F8C" w14:textId="77777777" w:rsidR="004428E3" w:rsidRDefault="004428E3" w:rsidP="004428E3">
      <w:pPr>
        <w:pStyle w:val="PL"/>
      </w:pPr>
      <w:r>
        <w:t xml:space="preserve">        '403':</w:t>
      </w:r>
    </w:p>
    <w:p w14:paraId="2847D6B0" w14:textId="77777777" w:rsidR="004428E3" w:rsidRDefault="004428E3" w:rsidP="004428E3">
      <w:pPr>
        <w:pStyle w:val="PL"/>
      </w:pPr>
      <w:r>
        <w:t xml:space="preserve">          $ref: 'TS29122_CommonData.yaml#/components/responses/403'</w:t>
      </w:r>
    </w:p>
    <w:p w14:paraId="6703D5E8" w14:textId="77777777" w:rsidR="004428E3" w:rsidRDefault="004428E3" w:rsidP="004428E3">
      <w:pPr>
        <w:pStyle w:val="PL"/>
      </w:pPr>
      <w:r>
        <w:t xml:space="preserve">        '404':</w:t>
      </w:r>
    </w:p>
    <w:p w14:paraId="1932196C" w14:textId="77777777" w:rsidR="004428E3" w:rsidRDefault="004428E3" w:rsidP="004428E3">
      <w:pPr>
        <w:pStyle w:val="PL"/>
      </w:pPr>
      <w:r>
        <w:t xml:space="preserve">          $ref: 'TS29122_CommonData.yaml#/components/responses/404'</w:t>
      </w:r>
    </w:p>
    <w:p w14:paraId="23A66661" w14:textId="77777777" w:rsidR="004428E3" w:rsidRDefault="004428E3" w:rsidP="004428E3">
      <w:pPr>
        <w:pStyle w:val="PL"/>
      </w:pPr>
      <w:r>
        <w:t xml:space="preserve">        '429':</w:t>
      </w:r>
    </w:p>
    <w:p w14:paraId="41B25A86" w14:textId="77777777" w:rsidR="004428E3" w:rsidRDefault="004428E3" w:rsidP="004428E3">
      <w:pPr>
        <w:pStyle w:val="PL"/>
      </w:pPr>
      <w:r>
        <w:t xml:space="preserve">          $ref: 'TS29122_CommonData.yaml#/components/responses/429'</w:t>
      </w:r>
    </w:p>
    <w:p w14:paraId="7247A4DD" w14:textId="77777777" w:rsidR="004428E3" w:rsidRDefault="004428E3" w:rsidP="004428E3">
      <w:pPr>
        <w:pStyle w:val="PL"/>
      </w:pPr>
      <w:r>
        <w:t xml:space="preserve">        '500':</w:t>
      </w:r>
    </w:p>
    <w:p w14:paraId="418C987D" w14:textId="77777777" w:rsidR="004428E3" w:rsidRDefault="004428E3" w:rsidP="004428E3">
      <w:pPr>
        <w:pStyle w:val="PL"/>
      </w:pPr>
      <w:r>
        <w:t xml:space="preserve">          $ref: 'TS29122_CommonData.yaml#/components/responses/500'</w:t>
      </w:r>
    </w:p>
    <w:p w14:paraId="49C2C3F5" w14:textId="77777777" w:rsidR="004428E3" w:rsidRDefault="004428E3" w:rsidP="004428E3">
      <w:pPr>
        <w:pStyle w:val="PL"/>
      </w:pPr>
      <w:r>
        <w:t xml:space="preserve">        '503':</w:t>
      </w:r>
    </w:p>
    <w:p w14:paraId="4FE471F5" w14:textId="77777777" w:rsidR="004428E3" w:rsidRDefault="004428E3" w:rsidP="004428E3">
      <w:pPr>
        <w:pStyle w:val="PL"/>
      </w:pPr>
      <w:r>
        <w:t xml:space="preserve">          $ref: 'TS29122_CommonData.yaml#/components/responses/503'</w:t>
      </w:r>
    </w:p>
    <w:p w14:paraId="09F4A9AF" w14:textId="77777777" w:rsidR="004428E3" w:rsidRDefault="004428E3" w:rsidP="004428E3">
      <w:pPr>
        <w:pStyle w:val="PL"/>
      </w:pPr>
      <w:r>
        <w:t xml:space="preserve">        default:</w:t>
      </w:r>
    </w:p>
    <w:p w14:paraId="0A1E64B6" w14:textId="77777777" w:rsidR="004428E3" w:rsidRDefault="004428E3" w:rsidP="004428E3">
      <w:pPr>
        <w:pStyle w:val="PL"/>
      </w:pPr>
      <w:r>
        <w:t xml:space="preserve">          $ref: 'TS29122_CommonData.yaml#/components/responses/default'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securitySchemes:</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clientCredentials:</w:t>
      </w:r>
    </w:p>
    <w:p w14:paraId="4FC2EF0B" w14:textId="77777777" w:rsidR="00990A3F" w:rsidRDefault="00990A3F" w:rsidP="00990A3F">
      <w:pPr>
        <w:pStyle w:val="PL"/>
      </w:pPr>
      <w:r>
        <w:t xml:space="preserve">          tokenUrl: '{tokenUrl}'</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2F3DD699" w:rsidR="008A6D4A" w:rsidRDefault="00FA3620" w:rsidP="007A02D7">
      <w:pPr>
        <w:pStyle w:val="1"/>
      </w:pPr>
      <w:bookmarkStart w:id="1120" w:name="_Toc35971453"/>
      <w:bookmarkStart w:id="1121" w:name="_Toc130662243"/>
      <w:bookmarkStart w:id="1122" w:name="MCCQCTEMPBM_00000017"/>
      <w:r>
        <w:br w:type="page"/>
      </w:r>
      <w:r w:rsidR="008A6D4A">
        <w:lastRenderedPageBreak/>
        <w:t>A.3</w:t>
      </w:r>
      <w:r w:rsidR="008A6D4A">
        <w:tab/>
        <w:t>&lt;Service 2&gt; API</w:t>
      </w:r>
      <w:bookmarkEnd w:id="1117"/>
      <w:bookmarkEnd w:id="1120"/>
      <w:bookmarkEnd w:id="1121"/>
    </w:p>
    <w:bookmarkEnd w:id="1122"/>
    <w:p w14:paraId="05EB52F0" w14:textId="77777777" w:rsidR="008A6D4A" w:rsidRDefault="008A6D4A" w:rsidP="008A6D4A">
      <w:pPr>
        <w:pStyle w:val="Guidance"/>
      </w:pPr>
      <w:r>
        <w:t>And so on if there are more than two services supported by the NF.</w:t>
      </w:r>
    </w:p>
    <w:p w14:paraId="53E0027C" w14:textId="77777777" w:rsidR="00853D75" w:rsidRPr="00F4442C" w:rsidRDefault="00853D75" w:rsidP="00853D75">
      <w:pPr>
        <w:pStyle w:val="1"/>
      </w:pPr>
      <w:bookmarkStart w:id="1123" w:name="_Toc151743492"/>
      <w:bookmarkStart w:id="1124" w:name="_Toc130662244"/>
      <w:r w:rsidRPr="00F4442C">
        <w:t>A.6</w:t>
      </w:r>
      <w:r w:rsidRPr="00F4442C">
        <w:tab/>
      </w:r>
      <w:bookmarkStart w:id="1125" w:name="_Hlk144024711"/>
      <w:proofErr w:type="spellStart"/>
      <w:r w:rsidRPr="00F4442C">
        <w:t>NSCE_PolicyManagement</w:t>
      </w:r>
      <w:proofErr w:type="spellEnd"/>
      <w:r w:rsidRPr="00F4442C">
        <w:t xml:space="preserve"> API</w:t>
      </w:r>
      <w:bookmarkEnd w:id="1123"/>
      <w:bookmarkEnd w:id="1125"/>
    </w:p>
    <w:p w14:paraId="53CC41FC" w14:textId="77777777" w:rsidR="00853D75" w:rsidRPr="00F4442C" w:rsidRDefault="00853D75" w:rsidP="00853D75">
      <w:pPr>
        <w:pStyle w:val="PL"/>
      </w:pPr>
      <w:proofErr w:type="spellStart"/>
      <w:r w:rsidRPr="00F4442C">
        <w:t>openapi</w:t>
      </w:r>
      <w:proofErr w:type="spellEnd"/>
      <w:r w:rsidRPr="00F4442C">
        <w:t>: 3.0.0</w:t>
      </w:r>
    </w:p>
    <w:p w14:paraId="5E0C52D0" w14:textId="77777777" w:rsidR="00853D75" w:rsidRPr="00F4442C" w:rsidRDefault="00853D75" w:rsidP="00853D75">
      <w:pPr>
        <w:pStyle w:val="PL"/>
      </w:pPr>
    </w:p>
    <w:p w14:paraId="19D1CF7B" w14:textId="77777777" w:rsidR="00853D75" w:rsidRPr="00F4442C" w:rsidRDefault="00853D75" w:rsidP="00853D75">
      <w:pPr>
        <w:pStyle w:val="PL"/>
      </w:pPr>
      <w:r w:rsidRPr="00F4442C">
        <w:t>info:</w:t>
      </w:r>
    </w:p>
    <w:p w14:paraId="211153F6" w14:textId="77777777" w:rsidR="00853D75" w:rsidRPr="00F4442C" w:rsidRDefault="00853D75" w:rsidP="00853D75">
      <w:pPr>
        <w:pStyle w:val="PL"/>
      </w:pPr>
      <w:r w:rsidRPr="00F4442C">
        <w:t xml:space="preserve">  title: NSCE Server Policy Management</w:t>
      </w:r>
      <w:r w:rsidRPr="00F4442C">
        <w:rPr>
          <w:lang w:val="en-US"/>
        </w:rPr>
        <w:t xml:space="preserve"> </w:t>
      </w:r>
      <w:r w:rsidRPr="00F4442C">
        <w:t>Service</w:t>
      </w:r>
    </w:p>
    <w:p w14:paraId="30CED9A3" w14:textId="77777777" w:rsidR="00853D75" w:rsidRPr="00F4442C" w:rsidRDefault="00853D75" w:rsidP="00853D75">
      <w:pPr>
        <w:pStyle w:val="PL"/>
      </w:pPr>
      <w:r w:rsidRPr="00F4442C">
        <w:t xml:space="preserve">  version: 1.0.0-alpha.1</w:t>
      </w:r>
    </w:p>
    <w:p w14:paraId="0A8010D1" w14:textId="77777777" w:rsidR="00853D75" w:rsidRPr="00F4442C" w:rsidRDefault="00853D75" w:rsidP="00853D75">
      <w:pPr>
        <w:pStyle w:val="PL"/>
      </w:pPr>
      <w:r w:rsidRPr="00F4442C">
        <w:t xml:space="preserve">  description: |</w:t>
      </w:r>
    </w:p>
    <w:p w14:paraId="6E11EA27" w14:textId="77777777" w:rsidR="00853D75" w:rsidRPr="00F4442C" w:rsidRDefault="00853D75" w:rsidP="00853D75">
      <w:pPr>
        <w:pStyle w:val="PL"/>
      </w:pPr>
      <w:r w:rsidRPr="00F4442C">
        <w:t xml:space="preserve">    NSCE Server Policy Management</w:t>
      </w:r>
      <w:r w:rsidRPr="00F4442C">
        <w:rPr>
          <w:lang w:val="en-US"/>
        </w:rPr>
        <w:t xml:space="preserve"> </w:t>
      </w:r>
      <w:r w:rsidRPr="00F4442C">
        <w:t xml:space="preserve">Service.  </w:t>
      </w:r>
    </w:p>
    <w:p w14:paraId="4050DE44" w14:textId="77777777" w:rsidR="00853D75" w:rsidRPr="00F4442C" w:rsidRDefault="00853D75" w:rsidP="00853D75">
      <w:pPr>
        <w:pStyle w:val="PL"/>
      </w:pPr>
      <w:r w:rsidRPr="00F4442C">
        <w:t xml:space="preserve">    © 2023, 3GPP Organizational Partners (ARIB, ATIS, CCSA, ETSI, TSDSI, TTA, TTC).  </w:t>
      </w:r>
    </w:p>
    <w:p w14:paraId="796BB988" w14:textId="77777777" w:rsidR="00853D75" w:rsidRPr="00F4442C" w:rsidRDefault="00853D75" w:rsidP="00853D75">
      <w:pPr>
        <w:pStyle w:val="PL"/>
      </w:pPr>
      <w:r w:rsidRPr="00F4442C">
        <w:t xml:space="preserve">    All rights reserved.</w:t>
      </w:r>
    </w:p>
    <w:p w14:paraId="34B986A6" w14:textId="77777777" w:rsidR="00853D75" w:rsidRPr="00F4442C" w:rsidRDefault="00853D75" w:rsidP="00853D75">
      <w:pPr>
        <w:pStyle w:val="PL"/>
      </w:pPr>
    </w:p>
    <w:p w14:paraId="4C6F6C0A" w14:textId="77777777" w:rsidR="00853D75" w:rsidRPr="00F4442C" w:rsidRDefault="00853D75" w:rsidP="00853D75">
      <w:pPr>
        <w:pStyle w:val="PL"/>
      </w:pPr>
      <w:proofErr w:type="spellStart"/>
      <w:r w:rsidRPr="00F4442C">
        <w:t>externalDocs</w:t>
      </w:r>
      <w:proofErr w:type="spellEnd"/>
      <w:r w:rsidRPr="00F4442C">
        <w:t>:</w:t>
      </w:r>
    </w:p>
    <w:p w14:paraId="69909E63" w14:textId="77777777" w:rsidR="00853D75" w:rsidRPr="00F4442C" w:rsidRDefault="00853D75" w:rsidP="00853D75">
      <w:pPr>
        <w:pStyle w:val="PL"/>
        <w:rPr>
          <w:lang w:eastAsia="zh-CN"/>
        </w:rPr>
      </w:pPr>
      <w:r w:rsidRPr="00F4442C">
        <w:t xml:space="preserve">  description: </w:t>
      </w:r>
      <w:r w:rsidRPr="00F4442C">
        <w:rPr>
          <w:lang w:eastAsia="zh-CN"/>
        </w:rPr>
        <w:t>&gt;</w:t>
      </w:r>
    </w:p>
    <w:p w14:paraId="6C19253D" w14:textId="6A378AE7" w:rsidR="00853D75" w:rsidRPr="00F4442C" w:rsidRDefault="00853D75" w:rsidP="00853D75">
      <w:pPr>
        <w:pStyle w:val="PL"/>
      </w:pPr>
      <w:r w:rsidRPr="00F4442C">
        <w:t xml:space="preserve">    3GPP TS 29.</w:t>
      </w:r>
      <w:r>
        <w:t>435</w:t>
      </w:r>
      <w:r w:rsidRPr="00F4442C">
        <w:t xml:space="preserve"> V0.</w:t>
      </w:r>
      <w:r>
        <w:t>1</w:t>
      </w:r>
      <w:r w:rsidRPr="00F4442C">
        <w:t>.</w:t>
      </w:r>
      <w:r>
        <w:t>1</w:t>
      </w:r>
      <w:r w:rsidRPr="00F4442C">
        <w:t>; Service Enabler Architecture Layer for Verticals (SEAL);</w:t>
      </w:r>
    </w:p>
    <w:p w14:paraId="1BB676DF" w14:textId="77777777" w:rsidR="00853D75" w:rsidRPr="00F4442C" w:rsidRDefault="00853D75" w:rsidP="00853D75">
      <w:pPr>
        <w:pStyle w:val="PL"/>
      </w:pPr>
      <w:r w:rsidRPr="00F4442C">
        <w:t xml:space="preserve">    Network Slice Capability Exposure (NSCE) Server Service(s); Stage 3.</w:t>
      </w:r>
    </w:p>
    <w:p w14:paraId="41FAF718" w14:textId="6A5C83E7" w:rsidR="00853D75" w:rsidRPr="00F4442C" w:rsidRDefault="00853D75" w:rsidP="00853D75">
      <w:pPr>
        <w:pStyle w:val="PL"/>
      </w:pPr>
      <w:r w:rsidRPr="00F4442C">
        <w:t xml:space="preserve">  url: https://www.3gpp.org/ftp/Specs/archive/29_series/29.</w:t>
      </w:r>
      <w:r>
        <w:t>435</w:t>
      </w:r>
      <w:r w:rsidRPr="00F4442C">
        <w:t>/</w:t>
      </w:r>
    </w:p>
    <w:p w14:paraId="53E62264" w14:textId="77777777" w:rsidR="00853D75" w:rsidRPr="00F4442C" w:rsidRDefault="00853D75" w:rsidP="00853D75">
      <w:pPr>
        <w:pStyle w:val="PL"/>
      </w:pPr>
    </w:p>
    <w:p w14:paraId="3EC24BE4" w14:textId="77777777" w:rsidR="00853D75" w:rsidRPr="00F4442C" w:rsidRDefault="00853D75" w:rsidP="00853D75">
      <w:pPr>
        <w:pStyle w:val="PL"/>
      </w:pPr>
      <w:r w:rsidRPr="00F4442C">
        <w:t>servers:</w:t>
      </w:r>
    </w:p>
    <w:p w14:paraId="3EE64371" w14:textId="77777777" w:rsidR="00853D75" w:rsidRPr="00F4442C" w:rsidRDefault="00853D75" w:rsidP="00853D75">
      <w:pPr>
        <w:pStyle w:val="PL"/>
      </w:pPr>
      <w:r w:rsidRPr="00F4442C">
        <w:t xml:space="preserve">  - url: '{</w:t>
      </w:r>
      <w:proofErr w:type="spellStart"/>
      <w:r w:rsidRPr="00F4442C">
        <w:t>apiRoot</w:t>
      </w:r>
      <w:proofErr w:type="spellEnd"/>
      <w:r w:rsidRPr="00F4442C">
        <w:t>}/</w:t>
      </w:r>
      <w:proofErr w:type="spellStart"/>
      <w:r w:rsidRPr="00F4442C">
        <w:t>nsce</w:t>
      </w:r>
      <w:proofErr w:type="spellEnd"/>
      <w:r w:rsidRPr="00F4442C">
        <w:t>-pm/v1'</w:t>
      </w:r>
    </w:p>
    <w:p w14:paraId="22B6292F" w14:textId="77777777" w:rsidR="00853D75" w:rsidRPr="00F4442C" w:rsidRDefault="00853D75" w:rsidP="00853D75">
      <w:pPr>
        <w:pStyle w:val="PL"/>
      </w:pPr>
      <w:r w:rsidRPr="00F4442C">
        <w:t xml:space="preserve">    variables:</w:t>
      </w:r>
    </w:p>
    <w:p w14:paraId="4156AF77" w14:textId="77777777" w:rsidR="00853D75" w:rsidRPr="00F4442C" w:rsidRDefault="00853D75" w:rsidP="00853D75">
      <w:pPr>
        <w:pStyle w:val="PL"/>
      </w:pPr>
      <w:r w:rsidRPr="00F4442C">
        <w:t xml:space="preserve">      </w:t>
      </w:r>
      <w:proofErr w:type="spellStart"/>
      <w:r w:rsidRPr="00F4442C">
        <w:t>apiRoot</w:t>
      </w:r>
      <w:proofErr w:type="spellEnd"/>
      <w:r w:rsidRPr="00F4442C">
        <w:t>:</w:t>
      </w:r>
    </w:p>
    <w:p w14:paraId="35963555" w14:textId="77777777" w:rsidR="00853D75" w:rsidRPr="00F4442C" w:rsidRDefault="00853D75" w:rsidP="00853D75">
      <w:pPr>
        <w:pStyle w:val="PL"/>
      </w:pPr>
      <w:r w:rsidRPr="00F4442C">
        <w:t xml:space="preserve">        default: https://example.com</w:t>
      </w:r>
    </w:p>
    <w:p w14:paraId="5E88D432" w14:textId="77777777" w:rsidR="00853D75" w:rsidRPr="00F4442C" w:rsidRDefault="00853D75" w:rsidP="00853D75">
      <w:pPr>
        <w:pStyle w:val="PL"/>
      </w:pPr>
      <w:r w:rsidRPr="00F4442C">
        <w:t xml:space="preserve">        description: </w:t>
      </w:r>
      <w:proofErr w:type="spellStart"/>
      <w:r w:rsidRPr="00F4442C">
        <w:t>apiRoot</w:t>
      </w:r>
      <w:proofErr w:type="spellEnd"/>
      <w:r w:rsidRPr="00F4442C">
        <w:t xml:space="preserve"> as defined in clause 6.5 of 3GPP TS 29.549</w:t>
      </w:r>
    </w:p>
    <w:p w14:paraId="42416598" w14:textId="77777777" w:rsidR="00853D75" w:rsidRPr="00F4442C" w:rsidRDefault="00853D75" w:rsidP="00853D75">
      <w:pPr>
        <w:pStyle w:val="PL"/>
      </w:pPr>
    </w:p>
    <w:p w14:paraId="61E3537B" w14:textId="77777777" w:rsidR="00853D75" w:rsidRPr="00F4442C" w:rsidRDefault="00853D75" w:rsidP="00853D75">
      <w:pPr>
        <w:pStyle w:val="PL"/>
      </w:pPr>
      <w:r w:rsidRPr="00F4442C">
        <w:t>security:</w:t>
      </w:r>
    </w:p>
    <w:p w14:paraId="690678A9" w14:textId="77777777" w:rsidR="00853D75" w:rsidRPr="00F4442C" w:rsidRDefault="00853D75" w:rsidP="00853D75">
      <w:pPr>
        <w:pStyle w:val="PL"/>
      </w:pPr>
      <w:r w:rsidRPr="00F4442C">
        <w:t xml:space="preserve">  - {}</w:t>
      </w:r>
    </w:p>
    <w:p w14:paraId="384FE993" w14:textId="77777777" w:rsidR="00853D75" w:rsidRPr="00F4442C" w:rsidRDefault="00853D75" w:rsidP="00853D75">
      <w:pPr>
        <w:pStyle w:val="PL"/>
      </w:pPr>
      <w:r w:rsidRPr="00F4442C">
        <w:t xml:space="preserve">  - oAuth2ClientCredentials: []</w:t>
      </w:r>
    </w:p>
    <w:p w14:paraId="6CC081BE" w14:textId="77777777" w:rsidR="00853D75" w:rsidRPr="00F4442C" w:rsidRDefault="00853D75" w:rsidP="00853D75">
      <w:pPr>
        <w:pStyle w:val="PL"/>
      </w:pPr>
    </w:p>
    <w:p w14:paraId="303E51F5" w14:textId="77777777" w:rsidR="00853D75" w:rsidRPr="00F4442C" w:rsidRDefault="00853D75" w:rsidP="00853D75">
      <w:pPr>
        <w:pStyle w:val="PL"/>
      </w:pPr>
      <w:r w:rsidRPr="00F4442C">
        <w:t>paths:</w:t>
      </w:r>
    </w:p>
    <w:p w14:paraId="61DAE843" w14:textId="77777777" w:rsidR="00853D75" w:rsidRPr="00F4442C" w:rsidRDefault="00853D75" w:rsidP="00853D75">
      <w:pPr>
        <w:pStyle w:val="PL"/>
      </w:pPr>
      <w:r w:rsidRPr="00F4442C">
        <w:t xml:space="preserve">  /</w:t>
      </w:r>
      <w:proofErr w:type="spellStart"/>
      <w:proofErr w:type="gramStart"/>
      <w:r w:rsidRPr="00F4442C">
        <w:t>provisionings</w:t>
      </w:r>
      <w:proofErr w:type="spellEnd"/>
      <w:proofErr w:type="gramEnd"/>
      <w:r w:rsidRPr="00F4442C">
        <w:t>:</w:t>
      </w:r>
    </w:p>
    <w:p w14:paraId="260D3E63" w14:textId="77777777" w:rsidR="00853D75" w:rsidRPr="00F4442C" w:rsidRDefault="00853D75" w:rsidP="00853D75">
      <w:pPr>
        <w:pStyle w:val="PL"/>
      </w:pPr>
      <w:r w:rsidRPr="00F4442C">
        <w:t xml:space="preserve">    post:</w:t>
      </w:r>
    </w:p>
    <w:p w14:paraId="651F32F4" w14:textId="77777777" w:rsidR="00853D75" w:rsidRPr="00F4442C" w:rsidRDefault="00853D75" w:rsidP="00853D75">
      <w:pPr>
        <w:pStyle w:val="PL"/>
      </w:pPr>
      <w:r w:rsidRPr="00F4442C">
        <w:t xml:space="preserve">      summary: Request </w:t>
      </w:r>
      <w:r w:rsidRPr="00F4442C">
        <w:rPr>
          <w:lang w:eastAsia="zh-CN"/>
        </w:rPr>
        <w:t xml:space="preserve">the creation of a </w:t>
      </w:r>
      <w:r w:rsidRPr="00F4442C">
        <w:t>Policy Provisioning.</w:t>
      </w:r>
    </w:p>
    <w:p w14:paraId="78F2B66B" w14:textId="77777777" w:rsidR="00853D75" w:rsidRPr="00F4442C" w:rsidRDefault="00853D75" w:rsidP="00853D75">
      <w:pPr>
        <w:pStyle w:val="PL"/>
        <w:rPr>
          <w:rFonts w:cs="Courier New"/>
          <w:szCs w:val="16"/>
        </w:rPr>
      </w:pPr>
      <w:r w:rsidRPr="00F4442C">
        <w:rPr>
          <w:rFonts w:cs="Courier New"/>
          <w:szCs w:val="16"/>
        </w:rPr>
        <w:t xml:space="preserve">      </w:t>
      </w:r>
      <w:proofErr w:type="spellStart"/>
      <w:r w:rsidRPr="00F4442C">
        <w:rPr>
          <w:rFonts w:cs="Courier New"/>
          <w:szCs w:val="16"/>
        </w:rPr>
        <w:t>operationId</w:t>
      </w:r>
      <w:proofErr w:type="spellEnd"/>
      <w:r w:rsidRPr="00F4442C">
        <w:rPr>
          <w:rFonts w:cs="Courier New"/>
          <w:szCs w:val="16"/>
        </w:rPr>
        <w:t xml:space="preserve">: </w:t>
      </w:r>
      <w:proofErr w:type="spellStart"/>
      <w:r w:rsidRPr="00F4442C">
        <w:rPr>
          <w:rFonts w:cs="Courier New"/>
          <w:szCs w:val="16"/>
        </w:rPr>
        <w:t>Create</w:t>
      </w:r>
      <w:r w:rsidRPr="00F4442C">
        <w:t>PolProv</w:t>
      </w:r>
      <w:proofErr w:type="spellEnd"/>
    </w:p>
    <w:p w14:paraId="124D29C6" w14:textId="77777777" w:rsidR="00853D75" w:rsidRPr="00F4442C" w:rsidRDefault="00853D75" w:rsidP="00853D75">
      <w:pPr>
        <w:pStyle w:val="PL"/>
        <w:rPr>
          <w:rFonts w:cs="Courier New"/>
          <w:szCs w:val="16"/>
        </w:rPr>
      </w:pPr>
      <w:r w:rsidRPr="00F4442C">
        <w:rPr>
          <w:rFonts w:cs="Courier New"/>
          <w:szCs w:val="16"/>
        </w:rPr>
        <w:t xml:space="preserve">      tags:</w:t>
      </w:r>
    </w:p>
    <w:p w14:paraId="354850FF" w14:textId="77777777" w:rsidR="00853D75" w:rsidRPr="00F4442C" w:rsidRDefault="00853D75" w:rsidP="00853D75">
      <w:pPr>
        <w:pStyle w:val="PL"/>
        <w:rPr>
          <w:rFonts w:cs="Courier New"/>
          <w:szCs w:val="16"/>
        </w:rPr>
      </w:pPr>
      <w:r w:rsidRPr="00F4442C">
        <w:rPr>
          <w:rFonts w:cs="Courier New"/>
          <w:szCs w:val="16"/>
        </w:rPr>
        <w:t xml:space="preserve">        - </w:t>
      </w:r>
      <w:r w:rsidRPr="00F4442C">
        <w:t xml:space="preserve">Policy </w:t>
      </w:r>
      <w:proofErr w:type="spellStart"/>
      <w:r w:rsidRPr="00F4442C">
        <w:t>Provisionings</w:t>
      </w:r>
      <w:proofErr w:type="spellEnd"/>
      <w:r w:rsidRPr="00F4442C">
        <w:rPr>
          <w:rFonts w:cs="Courier New"/>
          <w:szCs w:val="16"/>
        </w:rPr>
        <w:t xml:space="preserve"> (Collection)</w:t>
      </w:r>
    </w:p>
    <w:p w14:paraId="325805BA" w14:textId="77777777" w:rsidR="00853D75" w:rsidRPr="00F4442C" w:rsidRDefault="00853D75" w:rsidP="00853D75">
      <w:pPr>
        <w:pStyle w:val="PL"/>
      </w:pPr>
      <w:r w:rsidRPr="00F4442C">
        <w:t xml:space="preserve">      </w:t>
      </w:r>
      <w:proofErr w:type="spellStart"/>
      <w:r w:rsidRPr="00F4442C">
        <w:t>requestBody</w:t>
      </w:r>
      <w:proofErr w:type="spellEnd"/>
      <w:r w:rsidRPr="00F4442C">
        <w:t>:</w:t>
      </w:r>
    </w:p>
    <w:p w14:paraId="75E08829" w14:textId="77777777" w:rsidR="00853D75" w:rsidRPr="00F4442C" w:rsidRDefault="00853D75" w:rsidP="00853D75">
      <w:pPr>
        <w:pStyle w:val="PL"/>
      </w:pPr>
      <w:r w:rsidRPr="00F4442C">
        <w:t xml:space="preserve">        required: true</w:t>
      </w:r>
    </w:p>
    <w:p w14:paraId="41D473B2" w14:textId="77777777" w:rsidR="00853D75" w:rsidRPr="00F4442C" w:rsidRDefault="00853D75" w:rsidP="00853D75">
      <w:pPr>
        <w:pStyle w:val="PL"/>
      </w:pPr>
      <w:r w:rsidRPr="00F4442C">
        <w:t xml:space="preserve">        content:</w:t>
      </w:r>
    </w:p>
    <w:p w14:paraId="0E675599" w14:textId="77777777" w:rsidR="00853D75" w:rsidRPr="00F4442C" w:rsidRDefault="00853D75" w:rsidP="00853D75">
      <w:pPr>
        <w:pStyle w:val="PL"/>
      </w:pPr>
      <w:r w:rsidRPr="00F4442C">
        <w:t xml:space="preserve">          application/json:</w:t>
      </w:r>
    </w:p>
    <w:p w14:paraId="2D4B9192" w14:textId="77777777" w:rsidR="00853D75" w:rsidRPr="00F4442C" w:rsidRDefault="00853D75" w:rsidP="00853D75">
      <w:pPr>
        <w:pStyle w:val="PL"/>
      </w:pPr>
      <w:r w:rsidRPr="00F4442C">
        <w:t xml:space="preserve">            schema:</w:t>
      </w:r>
    </w:p>
    <w:p w14:paraId="471C505A" w14:textId="77777777" w:rsidR="00853D75" w:rsidRPr="00F4442C" w:rsidRDefault="00853D75" w:rsidP="00853D75">
      <w:pPr>
        <w:pStyle w:val="PL"/>
      </w:pPr>
      <w:r w:rsidRPr="00F4442C">
        <w:t xml:space="preserve">              $ref: '#/components/schemas/</w:t>
      </w:r>
      <w:proofErr w:type="spellStart"/>
      <w:r w:rsidRPr="00F4442C">
        <w:t>PolicyProv</w:t>
      </w:r>
      <w:proofErr w:type="spellEnd"/>
      <w:r w:rsidRPr="00F4442C">
        <w:t>'</w:t>
      </w:r>
    </w:p>
    <w:p w14:paraId="24435D05" w14:textId="77777777" w:rsidR="00853D75" w:rsidRPr="00F4442C" w:rsidRDefault="00853D75" w:rsidP="00853D75">
      <w:pPr>
        <w:pStyle w:val="PL"/>
      </w:pPr>
      <w:r w:rsidRPr="00F4442C">
        <w:t xml:space="preserve">      responses:</w:t>
      </w:r>
    </w:p>
    <w:p w14:paraId="475457DE" w14:textId="77777777" w:rsidR="00853D75" w:rsidRPr="00F4442C" w:rsidRDefault="00853D75" w:rsidP="00853D75">
      <w:pPr>
        <w:pStyle w:val="PL"/>
      </w:pPr>
      <w:r w:rsidRPr="00F4442C">
        <w:t xml:space="preserve">        '201':</w:t>
      </w:r>
    </w:p>
    <w:p w14:paraId="09BBAB54" w14:textId="77777777" w:rsidR="00853D75" w:rsidRPr="00F4442C" w:rsidRDefault="00853D75" w:rsidP="00853D75">
      <w:pPr>
        <w:pStyle w:val="PL"/>
        <w:rPr>
          <w:lang w:eastAsia="zh-CN"/>
        </w:rPr>
      </w:pPr>
      <w:r w:rsidRPr="00F4442C">
        <w:t xml:space="preserve">          description: </w:t>
      </w:r>
      <w:r w:rsidRPr="00F4442C">
        <w:rPr>
          <w:lang w:eastAsia="zh-CN"/>
        </w:rPr>
        <w:t>&gt;</w:t>
      </w:r>
    </w:p>
    <w:p w14:paraId="7FA87A85" w14:textId="77777777" w:rsidR="00853D75" w:rsidRPr="00F4442C" w:rsidRDefault="00853D75" w:rsidP="00853D75">
      <w:pPr>
        <w:pStyle w:val="PL"/>
      </w:pPr>
      <w:r w:rsidRPr="00F4442C">
        <w:rPr>
          <w:lang w:eastAsia="es-ES"/>
        </w:rPr>
        <w:t xml:space="preserve">            </w:t>
      </w:r>
      <w:r w:rsidRPr="00F4442C">
        <w:t>Created. The Policy Provisioning is successfully created and a representation of the</w:t>
      </w:r>
    </w:p>
    <w:p w14:paraId="7D714BAE" w14:textId="77777777" w:rsidR="00853D75" w:rsidRPr="00F4442C" w:rsidRDefault="00853D75" w:rsidP="00853D75">
      <w:pPr>
        <w:pStyle w:val="PL"/>
      </w:pPr>
      <w:r w:rsidRPr="00F4442C">
        <w:t xml:space="preserve">            created Individual Policy Provisioning resource shall be returned.</w:t>
      </w:r>
    </w:p>
    <w:p w14:paraId="7E714CB7" w14:textId="77777777" w:rsidR="00853D75" w:rsidRPr="00F4442C" w:rsidRDefault="00853D75" w:rsidP="00853D75">
      <w:pPr>
        <w:pStyle w:val="PL"/>
      </w:pPr>
      <w:r w:rsidRPr="00F4442C">
        <w:t xml:space="preserve">          content:</w:t>
      </w:r>
    </w:p>
    <w:p w14:paraId="5B990815" w14:textId="77777777" w:rsidR="00853D75" w:rsidRPr="00F4442C" w:rsidRDefault="00853D75" w:rsidP="00853D75">
      <w:pPr>
        <w:pStyle w:val="PL"/>
      </w:pPr>
      <w:r w:rsidRPr="00F4442C">
        <w:t xml:space="preserve">            application/json:</w:t>
      </w:r>
    </w:p>
    <w:p w14:paraId="18D7F45C" w14:textId="77777777" w:rsidR="00853D75" w:rsidRPr="00F4442C" w:rsidRDefault="00853D75" w:rsidP="00853D75">
      <w:pPr>
        <w:pStyle w:val="PL"/>
      </w:pPr>
      <w:r w:rsidRPr="00F4442C">
        <w:t xml:space="preserve">              schema:</w:t>
      </w:r>
    </w:p>
    <w:p w14:paraId="2FC62206" w14:textId="77777777" w:rsidR="00853D75" w:rsidRPr="00F4442C" w:rsidRDefault="00853D75" w:rsidP="00853D75">
      <w:pPr>
        <w:pStyle w:val="PL"/>
      </w:pPr>
      <w:r w:rsidRPr="00F4442C">
        <w:t xml:space="preserve">                $ref: '#/components/schemas/</w:t>
      </w:r>
      <w:proofErr w:type="spellStart"/>
      <w:r w:rsidRPr="00F4442C">
        <w:t>PolicyProv</w:t>
      </w:r>
      <w:proofErr w:type="spellEnd"/>
      <w:r w:rsidRPr="00F4442C">
        <w:t>'</w:t>
      </w:r>
    </w:p>
    <w:p w14:paraId="5F140749" w14:textId="77777777" w:rsidR="00853D75" w:rsidRPr="00F4442C" w:rsidRDefault="00853D75" w:rsidP="00853D75">
      <w:pPr>
        <w:pStyle w:val="PL"/>
      </w:pPr>
      <w:r w:rsidRPr="00F4442C">
        <w:t xml:space="preserve">          headers:</w:t>
      </w:r>
    </w:p>
    <w:p w14:paraId="1E6863D2" w14:textId="77777777" w:rsidR="00853D75" w:rsidRPr="00F4442C" w:rsidRDefault="00853D75" w:rsidP="00853D75">
      <w:pPr>
        <w:pStyle w:val="PL"/>
      </w:pPr>
      <w:r w:rsidRPr="00F4442C">
        <w:t xml:space="preserve">            Location:</w:t>
      </w:r>
    </w:p>
    <w:p w14:paraId="25CA4323" w14:textId="77777777" w:rsidR="00853D75" w:rsidRPr="00F4442C" w:rsidRDefault="00853D75" w:rsidP="00853D75">
      <w:pPr>
        <w:pStyle w:val="PL"/>
        <w:rPr>
          <w:lang w:eastAsia="zh-CN"/>
        </w:rPr>
      </w:pPr>
      <w:r w:rsidRPr="00F4442C">
        <w:t xml:space="preserve">              description: </w:t>
      </w:r>
      <w:r w:rsidRPr="00F4442C">
        <w:rPr>
          <w:lang w:eastAsia="zh-CN"/>
        </w:rPr>
        <w:t>&gt;</w:t>
      </w:r>
    </w:p>
    <w:p w14:paraId="5B7E5301" w14:textId="77777777" w:rsidR="00853D75" w:rsidRPr="00F4442C" w:rsidRDefault="00853D75" w:rsidP="00853D75">
      <w:pPr>
        <w:pStyle w:val="PL"/>
        <w:rPr>
          <w:lang w:val="en-US"/>
        </w:rPr>
      </w:pPr>
      <w:r w:rsidRPr="00F4442C">
        <w:t xml:space="preserve">                Contains the URI of the created Individual Policy Provisioning resource.</w:t>
      </w:r>
    </w:p>
    <w:p w14:paraId="18433D89" w14:textId="77777777" w:rsidR="00853D75" w:rsidRPr="00F4442C" w:rsidRDefault="00853D75" w:rsidP="00853D75">
      <w:pPr>
        <w:pStyle w:val="PL"/>
      </w:pPr>
      <w:r w:rsidRPr="00F4442C">
        <w:t xml:space="preserve">              required: true</w:t>
      </w:r>
    </w:p>
    <w:p w14:paraId="669C6105" w14:textId="77777777" w:rsidR="00853D75" w:rsidRPr="00F4442C" w:rsidRDefault="00853D75" w:rsidP="00853D75">
      <w:pPr>
        <w:pStyle w:val="PL"/>
      </w:pPr>
      <w:r w:rsidRPr="00F4442C">
        <w:t xml:space="preserve">              schema:</w:t>
      </w:r>
    </w:p>
    <w:p w14:paraId="1842FC1F" w14:textId="77777777" w:rsidR="00853D75" w:rsidRPr="00F4442C" w:rsidRDefault="00853D75" w:rsidP="00853D75">
      <w:pPr>
        <w:pStyle w:val="PL"/>
      </w:pPr>
      <w:r w:rsidRPr="00F4442C">
        <w:t xml:space="preserve">                type: string</w:t>
      </w:r>
    </w:p>
    <w:p w14:paraId="5CCEFC0A" w14:textId="77777777" w:rsidR="00853D75" w:rsidRPr="00F4442C" w:rsidRDefault="00853D75" w:rsidP="00853D75">
      <w:pPr>
        <w:pStyle w:val="PL"/>
      </w:pPr>
      <w:r w:rsidRPr="00F4442C">
        <w:t xml:space="preserve">        '400':</w:t>
      </w:r>
    </w:p>
    <w:p w14:paraId="0BA7F01D" w14:textId="77777777" w:rsidR="00853D75" w:rsidRPr="00F4442C" w:rsidRDefault="00853D75" w:rsidP="00853D75">
      <w:pPr>
        <w:pStyle w:val="PL"/>
      </w:pPr>
      <w:r w:rsidRPr="00F4442C">
        <w:t xml:space="preserve">          $ref: 'TS29122_CommonData.yaml#/components/responses/400'</w:t>
      </w:r>
    </w:p>
    <w:p w14:paraId="44B35244" w14:textId="77777777" w:rsidR="00853D75" w:rsidRPr="00F4442C" w:rsidRDefault="00853D75" w:rsidP="00853D75">
      <w:pPr>
        <w:pStyle w:val="PL"/>
      </w:pPr>
      <w:r w:rsidRPr="00F4442C">
        <w:t xml:space="preserve">        '401':</w:t>
      </w:r>
    </w:p>
    <w:p w14:paraId="2E67CA5A" w14:textId="77777777" w:rsidR="00853D75" w:rsidRPr="00F4442C" w:rsidRDefault="00853D75" w:rsidP="00853D75">
      <w:pPr>
        <w:pStyle w:val="PL"/>
      </w:pPr>
      <w:r w:rsidRPr="00F4442C">
        <w:t xml:space="preserve">          $ref: 'TS29122_CommonData.yaml#/components/responses/401'</w:t>
      </w:r>
    </w:p>
    <w:p w14:paraId="5ECABBC1" w14:textId="77777777" w:rsidR="00853D75" w:rsidRPr="00F4442C" w:rsidRDefault="00853D75" w:rsidP="00853D75">
      <w:pPr>
        <w:pStyle w:val="PL"/>
      </w:pPr>
      <w:r w:rsidRPr="00F4442C">
        <w:t xml:space="preserve">        '403':</w:t>
      </w:r>
    </w:p>
    <w:p w14:paraId="2291CBE2" w14:textId="77777777" w:rsidR="00853D75" w:rsidRPr="00F4442C" w:rsidRDefault="00853D75" w:rsidP="00853D75">
      <w:pPr>
        <w:pStyle w:val="PL"/>
      </w:pPr>
      <w:r w:rsidRPr="00F4442C">
        <w:t xml:space="preserve">          $ref: 'TS29122_CommonData.yaml#/components/responses/403'</w:t>
      </w:r>
    </w:p>
    <w:p w14:paraId="4E475EBD" w14:textId="77777777" w:rsidR="00853D75" w:rsidRPr="00F4442C" w:rsidRDefault="00853D75" w:rsidP="00853D75">
      <w:pPr>
        <w:pStyle w:val="PL"/>
      </w:pPr>
      <w:r w:rsidRPr="00F4442C">
        <w:t xml:space="preserve">        '404':</w:t>
      </w:r>
    </w:p>
    <w:p w14:paraId="230A56FF" w14:textId="77777777" w:rsidR="00853D75" w:rsidRPr="00F4442C" w:rsidRDefault="00853D75" w:rsidP="00853D75">
      <w:pPr>
        <w:pStyle w:val="PL"/>
      </w:pPr>
      <w:r w:rsidRPr="00F4442C">
        <w:t xml:space="preserve">          $ref: 'TS29122_CommonData.yaml#/components/responses/404'</w:t>
      </w:r>
    </w:p>
    <w:p w14:paraId="5EB84269" w14:textId="77777777" w:rsidR="00853D75" w:rsidRPr="00F4442C" w:rsidRDefault="00853D75" w:rsidP="00853D75">
      <w:pPr>
        <w:pStyle w:val="PL"/>
      </w:pPr>
      <w:r w:rsidRPr="00F4442C">
        <w:t xml:space="preserve">        '411':</w:t>
      </w:r>
    </w:p>
    <w:p w14:paraId="5DD8A4D0" w14:textId="77777777" w:rsidR="00853D75" w:rsidRPr="00F4442C" w:rsidRDefault="00853D75" w:rsidP="00853D75">
      <w:pPr>
        <w:pStyle w:val="PL"/>
      </w:pPr>
      <w:r w:rsidRPr="00F4442C">
        <w:t xml:space="preserve">          $ref: 'TS29122_CommonData.yaml#/components/responses/411'</w:t>
      </w:r>
    </w:p>
    <w:p w14:paraId="5B37A444" w14:textId="77777777" w:rsidR="00853D75" w:rsidRPr="00F4442C" w:rsidRDefault="00853D75" w:rsidP="00853D75">
      <w:pPr>
        <w:pStyle w:val="PL"/>
      </w:pPr>
      <w:r w:rsidRPr="00F4442C">
        <w:t xml:space="preserve">        '413':</w:t>
      </w:r>
    </w:p>
    <w:p w14:paraId="00A5A357" w14:textId="77777777" w:rsidR="00853D75" w:rsidRPr="00F4442C" w:rsidRDefault="00853D75" w:rsidP="00853D75">
      <w:pPr>
        <w:pStyle w:val="PL"/>
      </w:pPr>
      <w:r w:rsidRPr="00F4442C">
        <w:lastRenderedPageBreak/>
        <w:t xml:space="preserve">          $ref: 'TS29122_CommonData.yaml#/components/responses/413'</w:t>
      </w:r>
    </w:p>
    <w:p w14:paraId="6D7803E3" w14:textId="77777777" w:rsidR="00853D75" w:rsidRPr="00F4442C" w:rsidRDefault="00853D75" w:rsidP="00853D75">
      <w:pPr>
        <w:pStyle w:val="PL"/>
      </w:pPr>
      <w:r w:rsidRPr="00F4442C">
        <w:t xml:space="preserve">        '415':</w:t>
      </w:r>
    </w:p>
    <w:p w14:paraId="303A2004" w14:textId="77777777" w:rsidR="00853D75" w:rsidRPr="00F4442C" w:rsidRDefault="00853D75" w:rsidP="00853D75">
      <w:pPr>
        <w:pStyle w:val="PL"/>
      </w:pPr>
      <w:r w:rsidRPr="00F4442C">
        <w:t xml:space="preserve">          $ref: 'TS29122_CommonData.yaml#/components/responses/415'</w:t>
      </w:r>
    </w:p>
    <w:p w14:paraId="40EB04E8" w14:textId="77777777" w:rsidR="00853D75" w:rsidRPr="00F4442C" w:rsidRDefault="00853D75" w:rsidP="00853D75">
      <w:pPr>
        <w:pStyle w:val="PL"/>
      </w:pPr>
      <w:r w:rsidRPr="00F4442C">
        <w:t xml:space="preserve">        '429':</w:t>
      </w:r>
    </w:p>
    <w:p w14:paraId="13280EC0" w14:textId="77777777" w:rsidR="00853D75" w:rsidRPr="00F4442C" w:rsidRDefault="00853D75" w:rsidP="00853D75">
      <w:pPr>
        <w:pStyle w:val="PL"/>
      </w:pPr>
      <w:r w:rsidRPr="00F4442C">
        <w:t xml:space="preserve">          $ref: 'TS29122_CommonData.yaml#/components/responses/429'</w:t>
      </w:r>
    </w:p>
    <w:p w14:paraId="02CAA6C2" w14:textId="77777777" w:rsidR="00853D75" w:rsidRPr="00F4442C" w:rsidRDefault="00853D75" w:rsidP="00853D75">
      <w:pPr>
        <w:pStyle w:val="PL"/>
      </w:pPr>
      <w:r w:rsidRPr="00F4442C">
        <w:t xml:space="preserve">        '500':</w:t>
      </w:r>
    </w:p>
    <w:p w14:paraId="336C0D23" w14:textId="77777777" w:rsidR="00853D75" w:rsidRPr="00F4442C" w:rsidRDefault="00853D75" w:rsidP="00853D75">
      <w:pPr>
        <w:pStyle w:val="PL"/>
      </w:pPr>
      <w:r w:rsidRPr="00F4442C">
        <w:t xml:space="preserve">          $ref: 'TS29122_CommonData.yaml#/components/responses/500'</w:t>
      </w:r>
    </w:p>
    <w:p w14:paraId="5340B515" w14:textId="77777777" w:rsidR="00853D75" w:rsidRPr="00F4442C" w:rsidRDefault="00853D75" w:rsidP="00853D75">
      <w:pPr>
        <w:pStyle w:val="PL"/>
      </w:pPr>
      <w:r w:rsidRPr="00F4442C">
        <w:t xml:space="preserve">        '503':</w:t>
      </w:r>
    </w:p>
    <w:p w14:paraId="746FCE67" w14:textId="77777777" w:rsidR="00853D75" w:rsidRPr="00F4442C" w:rsidRDefault="00853D75" w:rsidP="00853D75">
      <w:pPr>
        <w:pStyle w:val="PL"/>
      </w:pPr>
      <w:r w:rsidRPr="00F4442C">
        <w:t xml:space="preserve">          $ref: 'TS29122_CommonData.yaml#/components/responses/503'</w:t>
      </w:r>
    </w:p>
    <w:p w14:paraId="004E3537" w14:textId="77777777" w:rsidR="00853D75" w:rsidRPr="00F4442C" w:rsidRDefault="00853D75" w:rsidP="00853D75">
      <w:pPr>
        <w:pStyle w:val="PL"/>
      </w:pPr>
      <w:r w:rsidRPr="00F4442C">
        <w:t xml:space="preserve">        default:</w:t>
      </w:r>
    </w:p>
    <w:p w14:paraId="535C32C1" w14:textId="77777777" w:rsidR="00853D75" w:rsidRPr="00F4442C" w:rsidRDefault="00853D75" w:rsidP="00853D75">
      <w:pPr>
        <w:pStyle w:val="PL"/>
      </w:pPr>
      <w:r w:rsidRPr="00F4442C">
        <w:t xml:space="preserve">          $ref: 'TS29122_CommonData.yaml#/components/responses/default'</w:t>
      </w:r>
    </w:p>
    <w:p w14:paraId="131403AA" w14:textId="77777777" w:rsidR="00853D75" w:rsidRPr="00F4442C" w:rsidRDefault="00853D75" w:rsidP="00853D75">
      <w:pPr>
        <w:pStyle w:val="PL"/>
      </w:pPr>
    </w:p>
    <w:p w14:paraId="01DD41B1" w14:textId="77777777" w:rsidR="00853D75" w:rsidRPr="00F4442C" w:rsidRDefault="00853D75" w:rsidP="00853D75">
      <w:pPr>
        <w:pStyle w:val="PL"/>
        <w:rPr>
          <w:lang w:eastAsia="es-ES"/>
        </w:rPr>
      </w:pPr>
      <w:r w:rsidRPr="00F4442C">
        <w:rPr>
          <w:lang w:eastAsia="es-ES"/>
        </w:rPr>
        <w:t xml:space="preserve">  /</w:t>
      </w:r>
      <w:proofErr w:type="spellStart"/>
      <w:r w:rsidRPr="00F4442C">
        <w:t>provisionings</w:t>
      </w:r>
      <w:proofErr w:type="spellEnd"/>
      <w:r w:rsidRPr="00F4442C">
        <w:rPr>
          <w:lang w:eastAsia="es-ES"/>
        </w:rPr>
        <w:t>/{</w:t>
      </w:r>
      <w:proofErr w:type="spellStart"/>
      <w:r w:rsidRPr="00F4442C">
        <w:rPr>
          <w:lang w:eastAsia="es-ES"/>
        </w:rPr>
        <w:t>provId</w:t>
      </w:r>
      <w:proofErr w:type="spellEnd"/>
      <w:r w:rsidRPr="00F4442C">
        <w:rPr>
          <w:lang w:eastAsia="es-ES"/>
        </w:rPr>
        <w:t>}:</w:t>
      </w:r>
    </w:p>
    <w:p w14:paraId="202DC7DE" w14:textId="77777777" w:rsidR="00853D75" w:rsidRPr="00F4442C" w:rsidRDefault="00853D75" w:rsidP="00853D75">
      <w:pPr>
        <w:pStyle w:val="PL"/>
        <w:rPr>
          <w:lang w:eastAsia="es-ES"/>
        </w:rPr>
      </w:pPr>
      <w:r w:rsidRPr="00F4442C">
        <w:rPr>
          <w:lang w:eastAsia="es-ES"/>
        </w:rPr>
        <w:t xml:space="preserve">    parameters:</w:t>
      </w:r>
    </w:p>
    <w:p w14:paraId="17595BB5" w14:textId="77777777" w:rsidR="00853D75" w:rsidRPr="00F4442C" w:rsidRDefault="00853D75" w:rsidP="00853D75">
      <w:pPr>
        <w:pStyle w:val="PL"/>
        <w:rPr>
          <w:lang w:eastAsia="es-ES"/>
        </w:rPr>
      </w:pPr>
      <w:r w:rsidRPr="00F4442C">
        <w:rPr>
          <w:lang w:eastAsia="es-ES"/>
        </w:rPr>
        <w:t xml:space="preserve">      - name: </w:t>
      </w:r>
      <w:proofErr w:type="spellStart"/>
      <w:r w:rsidRPr="00F4442C">
        <w:rPr>
          <w:lang w:eastAsia="es-ES"/>
        </w:rPr>
        <w:t>provId</w:t>
      </w:r>
      <w:proofErr w:type="spellEnd"/>
    </w:p>
    <w:p w14:paraId="5A1FE0E1" w14:textId="77777777" w:rsidR="00853D75" w:rsidRPr="00F4442C" w:rsidRDefault="00853D75" w:rsidP="00853D75">
      <w:pPr>
        <w:pStyle w:val="PL"/>
        <w:rPr>
          <w:lang w:eastAsia="es-ES"/>
        </w:rPr>
      </w:pPr>
      <w:r w:rsidRPr="00F4442C">
        <w:rPr>
          <w:lang w:eastAsia="es-ES"/>
        </w:rPr>
        <w:t xml:space="preserve">        in: path</w:t>
      </w:r>
    </w:p>
    <w:p w14:paraId="14030570" w14:textId="77777777" w:rsidR="00853D75" w:rsidRPr="00F4442C" w:rsidRDefault="00853D75" w:rsidP="00853D75">
      <w:pPr>
        <w:pStyle w:val="PL"/>
        <w:rPr>
          <w:lang w:eastAsia="es-ES"/>
        </w:rPr>
      </w:pPr>
      <w:r w:rsidRPr="00F4442C">
        <w:rPr>
          <w:lang w:eastAsia="es-ES"/>
        </w:rPr>
        <w:t xml:space="preserve">        description: &gt;</w:t>
      </w:r>
    </w:p>
    <w:p w14:paraId="52F44A2A" w14:textId="77777777" w:rsidR="00853D75" w:rsidRPr="00F4442C" w:rsidRDefault="00853D75" w:rsidP="00853D75">
      <w:pPr>
        <w:pStyle w:val="PL"/>
        <w:rPr>
          <w:lang w:val="en-US"/>
        </w:rPr>
      </w:pPr>
      <w:r w:rsidRPr="00F4442C">
        <w:rPr>
          <w:lang w:eastAsia="es-ES"/>
        </w:rPr>
        <w:t xml:space="preserve">          Represents the identifier of the </w:t>
      </w:r>
      <w:r w:rsidRPr="00F4442C">
        <w:rPr>
          <w:rFonts w:cs="Courier New"/>
          <w:szCs w:val="16"/>
        </w:rPr>
        <w:t xml:space="preserve">Individual </w:t>
      </w:r>
      <w:r w:rsidRPr="00F4442C">
        <w:t>Policy Provisioning resource.</w:t>
      </w:r>
    </w:p>
    <w:p w14:paraId="00CE1B1B" w14:textId="77777777" w:rsidR="00853D75" w:rsidRPr="00F4442C" w:rsidRDefault="00853D75" w:rsidP="00853D75">
      <w:pPr>
        <w:pStyle w:val="PL"/>
        <w:rPr>
          <w:lang w:eastAsia="es-ES"/>
        </w:rPr>
      </w:pPr>
      <w:r w:rsidRPr="00F4442C">
        <w:rPr>
          <w:lang w:eastAsia="es-ES"/>
        </w:rPr>
        <w:t xml:space="preserve">        required: true</w:t>
      </w:r>
    </w:p>
    <w:p w14:paraId="7DF29938" w14:textId="77777777" w:rsidR="00853D75" w:rsidRPr="00F4442C" w:rsidRDefault="00853D75" w:rsidP="00853D75">
      <w:pPr>
        <w:pStyle w:val="PL"/>
        <w:rPr>
          <w:lang w:eastAsia="es-ES"/>
        </w:rPr>
      </w:pPr>
      <w:r w:rsidRPr="00F4442C">
        <w:rPr>
          <w:lang w:eastAsia="es-ES"/>
        </w:rPr>
        <w:t xml:space="preserve">        schema:</w:t>
      </w:r>
    </w:p>
    <w:p w14:paraId="5EED054F" w14:textId="77777777" w:rsidR="00853D75" w:rsidRPr="00F4442C" w:rsidRDefault="00853D75" w:rsidP="00853D75">
      <w:pPr>
        <w:pStyle w:val="PL"/>
        <w:rPr>
          <w:lang w:eastAsia="es-ES"/>
        </w:rPr>
      </w:pPr>
      <w:r w:rsidRPr="00F4442C">
        <w:rPr>
          <w:lang w:eastAsia="es-ES"/>
        </w:rPr>
        <w:t xml:space="preserve">          type: string</w:t>
      </w:r>
    </w:p>
    <w:p w14:paraId="45F198C4" w14:textId="77777777" w:rsidR="00853D75" w:rsidRPr="00F4442C" w:rsidRDefault="00853D75" w:rsidP="00853D75">
      <w:pPr>
        <w:pStyle w:val="PL"/>
        <w:rPr>
          <w:lang w:eastAsia="es-ES"/>
        </w:rPr>
      </w:pPr>
    </w:p>
    <w:p w14:paraId="607E74B6" w14:textId="77777777" w:rsidR="00853D75" w:rsidRPr="00F4442C" w:rsidRDefault="00853D75" w:rsidP="00853D75">
      <w:pPr>
        <w:pStyle w:val="PL"/>
        <w:rPr>
          <w:lang w:eastAsia="es-ES"/>
        </w:rPr>
      </w:pPr>
      <w:r w:rsidRPr="00F4442C">
        <w:rPr>
          <w:lang w:eastAsia="es-ES"/>
        </w:rPr>
        <w:t xml:space="preserve">    get:</w:t>
      </w:r>
    </w:p>
    <w:p w14:paraId="6E505E54" w14:textId="77777777" w:rsidR="00853D75" w:rsidRPr="00F4442C" w:rsidRDefault="00853D75" w:rsidP="00853D75">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sidRPr="00F4442C">
        <w:t>Policy Provisioning</w:t>
      </w:r>
      <w:r w:rsidRPr="00F4442C">
        <w:rPr>
          <w:lang w:eastAsia="zh-CN"/>
        </w:rPr>
        <w:t xml:space="preserve"> </w:t>
      </w:r>
      <w:r w:rsidRPr="00F4442C">
        <w:t>resource</w:t>
      </w:r>
      <w:r w:rsidRPr="00F4442C">
        <w:rPr>
          <w:rFonts w:cs="Courier New"/>
          <w:szCs w:val="16"/>
        </w:rPr>
        <w:t>.</w:t>
      </w:r>
    </w:p>
    <w:p w14:paraId="1C3FB228" w14:textId="77777777" w:rsidR="00853D75" w:rsidRPr="00F4442C" w:rsidRDefault="00853D75" w:rsidP="00853D75">
      <w:pPr>
        <w:pStyle w:val="PL"/>
        <w:rPr>
          <w:rFonts w:cs="Courier New"/>
          <w:szCs w:val="16"/>
        </w:rPr>
      </w:pPr>
      <w:r w:rsidRPr="00F4442C">
        <w:rPr>
          <w:rFonts w:cs="Courier New"/>
          <w:szCs w:val="16"/>
        </w:rPr>
        <w:t xml:space="preserve">      </w:t>
      </w:r>
      <w:proofErr w:type="spellStart"/>
      <w:r w:rsidRPr="00F4442C">
        <w:rPr>
          <w:rFonts w:cs="Courier New"/>
          <w:szCs w:val="16"/>
        </w:rPr>
        <w:t>operationId</w:t>
      </w:r>
      <w:proofErr w:type="spellEnd"/>
      <w:r w:rsidRPr="00F4442C">
        <w:rPr>
          <w:rFonts w:cs="Courier New"/>
          <w:szCs w:val="16"/>
        </w:rPr>
        <w:t xml:space="preserve">: </w:t>
      </w:r>
      <w:proofErr w:type="spellStart"/>
      <w:r w:rsidRPr="00F4442C">
        <w:rPr>
          <w:rFonts w:cs="Courier New"/>
          <w:szCs w:val="16"/>
        </w:rPr>
        <w:t>GetInd</w:t>
      </w:r>
      <w:r w:rsidRPr="00F4442C">
        <w:t>PolProv</w:t>
      </w:r>
      <w:proofErr w:type="spellEnd"/>
    </w:p>
    <w:p w14:paraId="52A262E6" w14:textId="77777777" w:rsidR="00853D75" w:rsidRPr="00F4442C" w:rsidRDefault="00853D75" w:rsidP="00853D75">
      <w:pPr>
        <w:pStyle w:val="PL"/>
        <w:rPr>
          <w:rFonts w:cs="Courier New"/>
          <w:szCs w:val="16"/>
        </w:rPr>
      </w:pPr>
      <w:r w:rsidRPr="00F4442C">
        <w:rPr>
          <w:rFonts w:cs="Courier New"/>
          <w:szCs w:val="16"/>
        </w:rPr>
        <w:t xml:space="preserve">      tags:</w:t>
      </w:r>
    </w:p>
    <w:p w14:paraId="3AB8FE80" w14:textId="77777777" w:rsidR="00853D75" w:rsidRPr="00F4442C" w:rsidRDefault="00853D75" w:rsidP="00853D75">
      <w:pPr>
        <w:pStyle w:val="PL"/>
        <w:rPr>
          <w:rFonts w:cs="Courier New"/>
          <w:szCs w:val="16"/>
        </w:rPr>
      </w:pPr>
      <w:r w:rsidRPr="00F4442C">
        <w:rPr>
          <w:rFonts w:cs="Courier New"/>
          <w:szCs w:val="16"/>
        </w:rPr>
        <w:t xml:space="preserve">        - Individual </w:t>
      </w:r>
      <w:r w:rsidRPr="00F4442C">
        <w:t>Policy Provisioning</w:t>
      </w:r>
      <w:r w:rsidRPr="00F4442C">
        <w:rPr>
          <w:rFonts w:cs="Courier New"/>
          <w:szCs w:val="16"/>
        </w:rPr>
        <w:t xml:space="preserve"> (Document)</w:t>
      </w:r>
    </w:p>
    <w:p w14:paraId="66085262" w14:textId="77777777" w:rsidR="00853D75" w:rsidRPr="00F4442C" w:rsidRDefault="00853D75" w:rsidP="00853D75">
      <w:pPr>
        <w:pStyle w:val="PL"/>
        <w:rPr>
          <w:lang w:eastAsia="es-ES"/>
        </w:rPr>
      </w:pPr>
      <w:r w:rsidRPr="00F4442C">
        <w:rPr>
          <w:lang w:eastAsia="es-ES"/>
        </w:rPr>
        <w:t xml:space="preserve">      responses:</w:t>
      </w:r>
    </w:p>
    <w:p w14:paraId="684D6A4B" w14:textId="77777777" w:rsidR="00853D75" w:rsidRPr="00F4442C" w:rsidRDefault="00853D75" w:rsidP="00853D75">
      <w:pPr>
        <w:pStyle w:val="PL"/>
        <w:rPr>
          <w:lang w:eastAsia="es-ES"/>
        </w:rPr>
      </w:pPr>
      <w:r w:rsidRPr="00F4442C">
        <w:rPr>
          <w:lang w:eastAsia="es-ES"/>
        </w:rPr>
        <w:t xml:space="preserve">        '200':</w:t>
      </w:r>
    </w:p>
    <w:p w14:paraId="7CF3A046" w14:textId="77777777" w:rsidR="00853D75" w:rsidRPr="00F4442C" w:rsidRDefault="00853D75" w:rsidP="00853D75">
      <w:pPr>
        <w:pStyle w:val="PL"/>
        <w:rPr>
          <w:lang w:eastAsia="es-ES"/>
        </w:rPr>
      </w:pPr>
      <w:r w:rsidRPr="00F4442C">
        <w:rPr>
          <w:lang w:eastAsia="es-ES"/>
        </w:rPr>
        <w:t xml:space="preserve">          description: &gt;</w:t>
      </w:r>
    </w:p>
    <w:p w14:paraId="2958A640" w14:textId="77777777" w:rsidR="00853D75" w:rsidRPr="00F4442C" w:rsidRDefault="00853D75" w:rsidP="00853D75">
      <w:pPr>
        <w:pStyle w:val="PL"/>
      </w:pPr>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r w:rsidRPr="00F4442C">
        <w:t>Policy Provisioning resource shall be returned.</w:t>
      </w:r>
    </w:p>
    <w:p w14:paraId="48EEB2CD" w14:textId="77777777" w:rsidR="00853D75" w:rsidRPr="00F4442C" w:rsidRDefault="00853D75" w:rsidP="00853D75">
      <w:pPr>
        <w:pStyle w:val="PL"/>
        <w:rPr>
          <w:lang w:eastAsia="es-ES"/>
        </w:rPr>
      </w:pPr>
      <w:r w:rsidRPr="00F4442C">
        <w:rPr>
          <w:lang w:eastAsia="es-ES"/>
        </w:rPr>
        <w:t xml:space="preserve">          content:</w:t>
      </w:r>
    </w:p>
    <w:p w14:paraId="084E3C3E" w14:textId="77777777" w:rsidR="00853D75" w:rsidRPr="00F4442C" w:rsidRDefault="00853D75" w:rsidP="00853D75">
      <w:pPr>
        <w:pStyle w:val="PL"/>
        <w:rPr>
          <w:lang w:eastAsia="es-ES"/>
        </w:rPr>
      </w:pPr>
      <w:r w:rsidRPr="00F4442C">
        <w:rPr>
          <w:lang w:eastAsia="es-ES"/>
        </w:rPr>
        <w:t xml:space="preserve">            application/json:</w:t>
      </w:r>
    </w:p>
    <w:p w14:paraId="3C69BADD" w14:textId="77777777" w:rsidR="00853D75" w:rsidRPr="00F4442C" w:rsidRDefault="00853D75" w:rsidP="00853D75">
      <w:pPr>
        <w:pStyle w:val="PL"/>
        <w:rPr>
          <w:lang w:eastAsia="es-ES"/>
        </w:rPr>
      </w:pPr>
      <w:r w:rsidRPr="00F4442C">
        <w:rPr>
          <w:lang w:eastAsia="es-ES"/>
        </w:rPr>
        <w:t xml:space="preserve">              schema:</w:t>
      </w:r>
    </w:p>
    <w:p w14:paraId="3F328DCC" w14:textId="77777777" w:rsidR="00853D75" w:rsidRPr="00F4442C" w:rsidRDefault="00853D75" w:rsidP="00853D75">
      <w:pPr>
        <w:pStyle w:val="PL"/>
        <w:rPr>
          <w:lang w:eastAsia="es-ES"/>
        </w:rPr>
      </w:pPr>
      <w:r w:rsidRPr="00F4442C">
        <w:rPr>
          <w:lang w:eastAsia="es-ES"/>
        </w:rPr>
        <w:t xml:space="preserve">                $ref: '#/components/schemas/</w:t>
      </w:r>
      <w:proofErr w:type="spellStart"/>
      <w:r w:rsidRPr="00F4442C">
        <w:t>PolicyProv</w:t>
      </w:r>
      <w:proofErr w:type="spellEnd"/>
      <w:r w:rsidRPr="00F4442C">
        <w:rPr>
          <w:lang w:eastAsia="es-ES"/>
        </w:rPr>
        <w:t>'</w:t>
      </w:r>
    </w:p>
    <w:p w14:paraId="117698F7" w14:textId="77777777" w:rsidR="00853D75" w:rsidRPr="00F4442C" w:rsidRDefault="00853D75" w:rsidP="00853D75">
      <w:pPr>
        <w:pStyle w:val="PL"/>
      </w:pPr>
      <w:r w:rsidRPr="00F4442C">
        <w:t xml:space="preserve">        '307':</w:t>
      </w:r>
    </w:p>
    <w:p w14:paraId="0DD6E4A5" w14:textId="77777777" w:rsidR="00853D75" w:rsidRPr="00F4442C" w:rsidRDefault="00853D75" w:rsidP="00853D75">
      <w:pPr>
        <w:pStyle w:val="PL"/>
        <w:rPr>
          <w:lang w:eastAsia="es-ES"/>
        </w:rPr>
      </w:pPr>
      <w:r w:rsidRPr="00F4442C">
        <w:t xml:space="preserve">          </w:t>
      </w:r>
      <w:r w:rsidRPr="00F4442C">
        <w:rPr>
          <w:lang w:eastAsia="es-ES"/>
        </w:rPr>
        <w:t>$ref: 'TS29122_CommonData.yaml#/components/responses/307'</w:t>
      </w:r>
    </w:p>
    <w:p w14:paraId="080E482A" w14:textId="77777777" w:rsidR="00853D75" w:rsidRPr="00F4442C" w:rsidRDefault="00853D75" w:rsidP="00853D75">
      <w:pPr>
        <w:pStyle w:val="PL"/>
      </w:pPr>
      <w:r w:rsidRPr="00F4442C">
        <w:t xml:space="preserve">        '308':</w:t>
      </w:r>
    </w:p>
    <w:p w14:paraId="26F32BE8" w14:textId="77777777" w:rsidR="00853D75" w:rsidRPr="00F4442C" w:rsidRDefault="00853D75" w:rsidP="00853D75">
      <w:pPr>
        <w:pStyle w:val="PL"/>
        <w:rPr>
          <w:lang w:eastAsia="es-ES"/>
        </w:rPr>
      </w:pPr>
      <w:r w:rsidRPr="00F4442C">
        <w:t xml:space="preserve">          </w:t>
      </w:r>
      <w:r w:rsidRPr="00F4442C">
        <w:rPr>
          <w:lang w:eastAsia="es-ES"/>
        </w:rPr>
        <w:t>$ref: 'TS29122_CommonData.yaml#/components/responses/308'</w:t>
      </w:r>
    </w:p>
    <w:p w14:paraId="59E8230B" w14:textId="77777777" w:rsidR="00853D75" w:rsidRPr="00F4442C" w:rsidRDefault="00853D75" w:rsidP="00853D75">
      <w:pPr>
        <w:pStyle w:val="PL"/>
        <w:rPr>
          <w:lang w:eastAsia="es-ES"/>
        </w:rPr>
      </w:pPr>
      <w:r w:rsidRPr="00F4442C">
        <w:rPr>
          <w:lang w:eastAsia="es-ES"/>
        </w:rPr>
        <w:t xml:space="preserve">        '400':</w:t>
      </w:r>
    </w:p>
    <w:p w14:paraId="39954CF1" w14:textId="77777777" w:rsidR="00853D75" w:rsidRPr="00F4442C" w:rsidRDefault="00853D75" w:rsidP="00853D75">
      <w:pPr>
        <w:pStyle w:val="PL"/>
        <w:rPr>
          <w:lang w:eastAsia="es-ES"/>
        </w:rPr>
      </w:pPr>
      <w:r w:rsidRPr="00F4442C">
        <w:rPr>
          <w:lang w:eastAsia="es-ES"/>
        </w:rPr>
        <w:t xml:space="preserve">          $ref: 'TS29122_CommonData.yaml#/components/responses/400'</w:t>
      </w:r>
    </w:p>
    <w:p w14:paraId="2FB57B44" w14:textId="77777777" w:rsidR="00853D75" w:rsidRPr="00F4442C" w:rsidRDefault="00853D75" w:rsidP="00853D75">
      <w:pPr>
        <w:pStyle w:val="PL"/>
        <w:rPr>
          <w:lang w:eastAsia="es-ES"/>
        </w:rPr>
      </w:pPr>
      <w:r w:rsidRPr="00F4442C">
        <w:rPr>
          <w:lang w:eastAsia="es-ES"/>
        </w:rPr>
        <w:t xml:space="preserve">        '401':</w:t>
      </w:r>
    </w:p>
    <w:p w14:paraId="60469EA4" w14:textId="77777777" w:rsidR="00853D75" w:rsidRPr="00F4442C" w:rsidRDefault="00853D75" w:rsidP="00853D75">
      <w:pPr>
        <w:pStyle w:val="PL"/>
        <w:rPr>
          <w:lang w:eastAsia="es-ES"/>
        </w:rPr>
      </w:pPr>
      <w:r w:rsidRPr="00F4442C">
        <w:rPr>
          <w:lang w:eastAsia="es-ES"/>
        </w:rPr>
        <w:t xml:space="preserve">          $ref: 'TS29122_CommonData.yaml#/components/responses/401'</w:t>
      </w:r>
    </w:p>
    <w:p w14:paraId="1040E999" w14:textId="77777777" w:rsidR="00853D75" w:rsidRPr="00F4442C" w:rsidRDefault="00853D75" w:rsidP="00853D75">
      <w:pPr>
        <w:pStyle w:val="PL"/>
        <w:rPr>
          <w:lang w:eastAsia="es-ES"/>
        </w:rPr>
      </w:pPr>
      <w:r w:rsidRPr="00F4442C">
        <w:rPr>
          <w:lang w:eastAsia="es-ES"/>
        </w:rPr>
        <w:t xml:space="preserve">        '403':</w:t>
      </w:r>
    </w:p>
    <w:p w14:paraId="254E5B44" w14:textId="77777777" w:rsidR="00853D75" w:rsidRPr="00F4442C" w:rsidRDefault="00853D75" w:rsidP="00853D75">
      <w:pPr>
        <w:pStyle w:val="PL"/>
        <w:rPr>
          <w:lang w:eastAsia="es-ES"/>
        </w:rPr>
      </w:pPr>
      <w:r w:rsidRPr="00F4442C">
        <w:rPr>
          <w:lang w:eastAsia="es-ES"/>
        </w:rPr>
        <w:t xml:space="preserve">          $ref: 'TS29122_CommonData.yaml#/components/responses/403'</w:t>
      </w:r>
    </w:p>
    <w:p w14:paraId="4A0FFA86" w14:textId="77777777" w:rsidR="00853D75" w:rsidRPr="00F4442C" w:rsidRDefault="00853D75" w:rsidP="00853D75">
      <w:pPr>
        <w:pStyle w:val="PL"/>
        <w:rPr>
          <w:lang w:eastAsia="es-ES"/>
        </w:rPr>
      </w:pPr>
      <w:r w:rsidRPr="00F4442C">
        <w:rPr>
          <w:lang w:eastAsia="es-ES"/>
        </w:rPr>
        <w:t xml:space="preserve">        '404':</w:t>
      </w:r>
    </w:p>
    <w:p w14:paraId="620AB0B5" w14:textId="77777777" w:rsidR="00853D75" w:rsidRPr="00F4442C" w:rsidRDefault="00853D75" w:rsidP="00853D75">
      <w:pPr>
        <w:pStyle w:val="PL"/>
        <w:rPr>
          <w:lang w:eastAsia="es-ES"/>
        </w:rPr>
      </w:pPr>
      <w:r w:rsidRPr="00F4442C">
        <w:rPr>
          <w:lang w:eastAsia="es-ES"/>
        </w:rPr>
        <w:t xml:space="preserve">          $ref: 'TS29122_CommonData.yaml#/components/responses/404'</w:t>
      </w:r>
    </w:p>
    <w:p w14:paraId="4F29FB47" w14:textId="77777777" w:rsidR="00853D75" w:rsidRPr="00F4442C" w:rsidRDefault="00853D75" w:rsidP="00853D75">
      <w:pPr>
        <w:pStyle w:val="PL"/>
        <w:rPr>
          <w:lang w:eastAsia="es-ES"/>
        </w:rPr>
      </w:pPr>
      <w:r w:rsidRPr="00F4442C">
        <w:rPr>
          <w:lang w:eastAsia="es-ES"/>
        </w:rPr>
        <w:t xml:space="preserve">        '406':</w:t>
      </w:r>
    </w:p>
    <w:p w14:paraId="18999F5F" w14:textId="77777777" w:rsidR="00853D75" w:rsidRPr="00F4442C" w:rsidRDefault="00853D75" w:rsidP="00853D75">
      <w:pPr>
        <w:pStyle w:val="PL"/>
        <w:rPr>
          <w:lang w:eastAsia="es-ES"/>
        </w:rPr>
      </w:pPr>
      <w:r w:rsidRPr="00F4442C">
        <w:rPr>
          <w:lang w:eastAsia="es-ES"/>
        </w:rPr>
        <w:t xml:space="preserve">          $ref: 'TS29122_CommonData.yaml#/components/responses/406'</w:t>
      </w:r>
    </w:p>
    <w:p w14:paraId="5883CB6A" w14:textId="77777777" w:rsidR="00853D75" w:rsidRPr="00F4442C" w:rsidRDefault="00853D75" w:rsidP="00853D75">
      <w:pPr>
        <w:pStyle w:val="PL"/>
        <w:rPr>
          <w:lang w:eastAsia="es-ES"/>
        </w:rPr>
      </w:pPr>
      <w:r w:rsidRPr="00F4442C">
        <w:rPr>
          <w:lang w:eastAsia="es-ES"/>
        </w:rPr>
        <w:t xml:space="preserve">        '429':</w:t>
      </w:r>
    </w:p>
    <w:p w14:paraId="531F7B6C" w14:textId="77777777" w:rsidR="00853D75" w:rsidRPr="00F4442C" w:rsidRDefault="00853D75" w:rsidP="00853D75">
      <w:pPr>
        <w:pStyle w:val="PL"/>
        <w:rPr>
          <w:lang w:eastAsia="es-ES"/>
        </w:rPr>
      </w:pPr>
      <w:r w:rsidRPr="00F4442C">
        <w:rPr>
          <w:lang w:eastAsia="es-ES"/>
        </w:rPr>
        <w:t xml:space="preserve">          $ref: 'TS29122_CommonData.yaml#/components/responses/429'</w:t>
      </w:r>
    </w:p>
    <w:p w14:paraId="79CEB6DF" w14:textId="77777777" w:rsidR="00853D75" w:rsidRPr="00F4442C" w:rsidRDefault="00853D75" w:rsidP="00853D75">
      <w:pPr>
        <w:pStyle w:val="PL"/>
        <w:rPr>
          <w:lang w:eastAsia="es-ES"/>
        </w:rPr>
      </w:pPr>
      <w:r w:rsidRPr="00F4442C">
        <w:rPr>
          <w:lang w:eastAsia="es-ES"/>
        </w:rPr>
        <w:t xml:space="preserve">        '500':</w:t>
      </w:r>
    </w:p>
    <w:p w14:paraId="0A4A84A6" w14:textId="77777777" w:rsidR="00853D75" w:rsidRPr="00F4442C" w:rsidRDefault="00853D75" w:rsidP="00853D75">
      <w:pPr>
        <w:pStyle w:val="PL"/>
        <w:rPr>
          <w:lang w:eastAsia="es-ES"/>
        </w:rPr>
      </w:pPr>
      <w:r w:rsidRPr="00F4442C">
        <w:rPr>
          <w:lang w:eastAsia="es-ES"/>
        </w:rPr>
        <w:t xml:space="preserve">          $ref: 'TS29122_CommonData.yaml#/components/responses/500'</w:t>
      </w:r>
    </w:p>
    <w:p w14:paraId="67CF7CB0" w14:textId="77777777" w:rsidR="00853D75" w:rsidRPr="00F4442C" w:rsidRDefault="00853D75" w:rsidP="00853D75">
      <w:pPr>
        <w:pStyle w:val="PL"/>
        <w:rPr>
          <w:lang w:eastAsia="es-ES"/>
        </w:rPr>
      </w:pPr>
      <w:r w:rsidRPr="00F4442C">
        <w:rPr>
          <w:lang w:eastAsia="es-ES"/>
        </w:rPr>
        <w:t xml:space="preserve">        '503':</w:t>
      </w:r>
    </w:p>
    <w:p w14:paraId="1DEF6879" w14:textId="77777777" w:rsidR="00853D75" w:rsidRPr="00F4442C" w:rsidRDefault="00853D75" w:rsidP="00853D75">
      <w:pPr>
        <w:pStyle w:val="PL"/>
        <w:rPr>
          <w:lang w:eastAsia="es-ES"/>
        </w:rPr>
      </w:pPr>
      <w:r w:rsidRPr="00F4442C">
        <w:rPr>
          <w:lang w:eastAsia="es-ES"/>
        </w:rPr>
        <w:t xml:space="preserve">          $ref: 'TS29122_CommonData.yaml#/components/responses/503'</w:t>
      </w:r>
    </w:p>
    <w:p w14:paraId="04879917" w14:textId="77777777" w:rsidR="00853D75" w:rsidRPr="00F4442C" w:rsidRDefault="00853D75" w:rsidP="00853D75">
      <w:pPr>
        <w:pStyle w:val="PL"/>
        <w:rPr>
          <w:lang w:eastAsia="es-ES"/>
        </w:rPr>
      </w:pPr>
      <w:r w:rsidRPr="00F4442C">
        <w:rPr>
          <w:lang w:eastAsia="es-ES"/>
        </w:rPr>
        <w:t xml:space="preserve">        default:</w:t>
      </w:r>
    </w:p>
    <w:p w14:paraId="6108C47F" w14:textId="77777777" w:rsidR="00853D75" w:rsidRPr="00F4442C" w:rsidRDefault="00853D75" w:rsidP="00853D75">
      <w:pPr>
        <w:pStyle w:val="PL"/>
        <w:rPr>
          <w:lang w:eastAsia="es-ES"/>
        </w:rPr>
      </w:pPr>
      <w:r w:rsidRPr="00F4442C">
        <w:rPr>
          <w:lang w:eastAsia="es-ES"/>
        </w:rPr>
        <w:t xml:space="preserve">          $ref: 'TS29122_CommonData.yaml#/components/responses/default'</w:t>
      </w:r>
    </w:p>
    <w:p w14:paraId="28671E5F" w14:textId="77777777" w:rsidR="00853D75" w:rsidRPr="00F4442C" w:rsidRDefault="00853D75" w:rsidP="00853D75">
      <w:pPr>
        <w:pStyle w:val="PL"/>
        <w:rPr>
          <w:lang w:eastAsia="es-ES"/>
        </w:rPr>
      </w:pPr>
    </w:p>
    <w:p w14:paraId="1704DB03" w14:textId="77777777" w:rsidR="00853D75" w:rsidRPr="00F4442C" w:rsidRDefault="00853D75" w:rsidP="00853D75">
      <w:pPr>
        <w:pStyle w:val="PL"/>
        <w:rPr>
          <w:lang w:eastAsia="es-ES"/>
        </w:rPr>
      </w:pPr>
      <w:r w:rsidRPr="00F4442C">
        <w:rPr>
          <w:lang w:eastAsia="es-ES"/>
        </w:rPr>
        <w:t xml:space="preserve">    put:</w:t>
      </w:r>
    </w:p>
    <w:p w14:paraId="3052B3EB" w14:textId="77777777" w:rsidR="00853D75" w:rsidRPr="00F4442C" w:rsidRDefault="00853D75" w:rsidP="00853D75">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sidRPr="00F4442C">
        <w:t>Policy Provisioning</w:t>
      </w:r>
      <w:r w:rsidRPr="00F4442C">
        <w:rPr>
          <w:lang w:eastAsia="zh-CN"/>
        </w:rPr>
        <w:t xml:space="preserve"> </w:t>
      </w:r>
      <w:r w:rsidRPr="00F4442C">
        <w:t>resource</w:t>
      </w:r>
      <w:r w:rsidRPr="00F4442C">
        <w:rPr>
          <w:rFonts w:cs="Courier New"/>
          <w:szCs w:val="16"/>
        </w:rPr>
        <w:t>.</w:t>
      </w:r>
    </w:p>
    <w:p w14:paraId="6FCD1031" w14:textId="77777777" w:rsidR="00853D75" w:rsidRPr="00F4442C" w:rsidRDefault="00853D75" w:rsidP="00853D75">
      <w:pPr>
        <w:pStyle w:val="PL"/>
        <w:rPr>
          <w:rFonts w:cs="Courier New"/>
          <w:szCs w:val="16"/>
        </w:rPr>
      </w:pPr>
      <w:r w:rsidRPr="00F4442C">
        <w:rPr>
          <w:rFonts w:cs="Courier New"/>
          <w:szCs w:val="16"/>
        </w:rPr>
        <w:t xml:space="preserve">      </w:t>
      </w:r>
      <w:proofErr w:type="spellStart"/>
      <w:r w:rsidRPr="00F4442C">
        <w:rPr>
          <w:rFonts w:cs="Courier New"/>
          <w:szCs w:val="16"/>
        </w:rPr>
        <w:t>operationId</w:t>
      </w:r>
      <w:proofErr w:type="spellEnd"/>
      <w:r w:rsidRPr="00F4442C">
        <w:rPr>
          <w:rFonts w:cs="Courier New"/>
          <w:szCs w:val="16"/>
        </w:rPr>
        <w:t xml:space="preserve">: </w:t>
      </w:r>
      <w:proofErr w:type="spellStart"/>
      <w:r w:rsidRPr="00F4442C">
        <w:rPr>
          <w:rFonts w:cs="Courier New"/>
          <w:szCs w:val="16"/>
        </w:rPr>
        <w:t>UpdateInd</w:t>
      </w:r>
      <w:r w:rsidRPr="00F4442C">
        <w:t>DPolProv</w:t>
      </w:r>
      <w:proofErr w:type="spellEnd"/>
    </w:p>
    <w:p w14:paraId="28F30F21" w14:textId="77777777" w:rsidR="00853D75" w:rsidRPr="00F4442C" w:rsidRDefault="00853D75" w:rsidP="00853D75">
      <w:pPr>
        <w:pStyle w:val="PL"/>
        <w:rPr>
          <w:rFonts w:cs="Courier New"/>
          <w:szCs w:val="16"/>
        </w:rPr>
      </w:pPr>
      <w:r w:rsidRPr="00F4442C">
        <w:rPr>
          <w:rFonts w:cs="Courier New"/>
          <w:szCs w:val="16"/>
        </w:rPr>
        <w:t xml:space="preserve">      tags:</w:t>
      </w:r>
    </w:p>
    <w:p w14:paraId="0F982B0D" w14:textId="77777777" w:rsidR="00853D75" w:rsidRPr="00F4442C" w:rsidRDefault="00853D75" w:rsidP="00853D75">
      <w:pPr>
        <w:pStyle w:val="PL"/>
        <w:rPr>
          <w:rFonts w:cs="Courier New"/>
          <w:szCs w:val="16"/>
        </w:rPr>
      </w:pPr>
      <w:r w:rsidRPr="00F4442C">
        <w:rPr>
          <w:rFonts w:cs="Courier New"/>
          <w:szCs w:val="16"/>
        </w:rPr>
        <w:t xml:space="preserve">        - Individual </w:t>
      </w:r>
      <w:r w:rsidRPr="00F4442C">
        <w:t>Policy Provisioning</w:t>
      </w:r>
      <w:r w:rsidRPr="00F4442C">
        <w:rPr>
          <w:rFonts w:cs="Courier New"/>
          <w:szCs w:val="16"/>
        </w:rPr>
        <w:t xml:space="preserve"> (Document)</w:t>
      </w:r>
    </w:p>
    <w:p w14:paraId="5BB83ED4" w14:textId="77777777" w:rsidR="00853D75" w:rsidRPr="00F4442C" w:rsidRDefault="00853D75" w:rsidP="00853D75">
      <w:pPr>
        <w:pStyle w:val="PL"/>
      </w:pPr>
      <w:r w:rsidRPr="00F4442C">
        <w:t xml:space="preserve">      </w:t>
      </w:r>
      <w:proofErr w:type="spellStart"/>
      <w:r w:rsidRPr="00F4442C">
        <w:t>requestBody</w:t>
      </w:r>
      <w:proofErr w:type="spellEnd"/>
      <w:r w:rsidRPr="00F4442C">
        <w:t>:</w:t>
      </w:r>
    </w:p>
    <w:p w14:paraId="464F3231" w14:textId="77777777" w:rsidR="00853D75" w:rsidRPr="00F4442C" w:rsidRDefault="00853D75" w:rsidP="00853D75">
      <w:pPr>
        <w:pStyle w:val="PL"/>
      </w:pPr>
      <w:r w:rsidRPr="00F4442C">
        <w:t xml:space="preserve">        required: true</w:t>
      </w:r>
    </w:p>
    <w:p w14:paraId="67456035" w14:textId="77777777" w:rsidR="00853D75" w:rsidRPr="00F4442C" w:rsidRDefault="00853D75" w:rsidP="00853D75">
      <w:pPr>
        <w:pStyle w:val="PL"/>
      </w:pPr>
      <w:r w:rsidRPr="00F4442C">
        <w:t xml:space="preserve">        content:</w:t>
      </w:r>
    </w:p>
    <w:p w14:paraId="6B88CC5C" w14:textId="77777777" w:rsidR="00853D75" w:rsidRPr="00F4442C" w:rsidRDefault="00853D75" w:rsidP="00853D75">
      <w:pPr>
        <w:pStyle w:val="PL"/>
      </w:pPr>
      <w:r w:rsidRPr="00F4442C">
        <w:t xml:space="preserve">          application/json:</w:t>
      </w:r>
    </w:p>
    <w:p w14:paraId="7A14CFF7" w14:textId="77777777" w:rsidR="00853D75" w:rsidRPr="00F4442C" w:rsidRDefault="00853D75" w:rsidP="00853D75">
      <w:pPr>
        <w:pStyle w:val="PL"/>
      </w:pPr>
      <w:r w:rsidRPr="00F4442C">
        <w:t xml:space="preserve">            schema:</w:t>
      </w:r>
    </w:p>
    <w:p w14:paraId="0B7B4253" w14:textId="77777777" w:rsidR="00853D75" w:rsidRPr="00F4442C" w:rsidRDefault="00853D75" w:rsidP="00853D75">
      <w:pPr>
        <w:pStyle w:val="PL"/>
        <w:rPr>
          <w:lang w:eastAsia="es-ES"/>
        </w:rPr>
      </w:pPr>
      <w:r w:rsidRPr="00F4442C">
        <w:rPr>
          <w:lang w:eastAsia="es-ES"/>
        </w:rPr>
        <w:t xml:space="preserve">              $ref: '#/components/schemas/</w:t>
      </w:r>
      <w:proofErr w:type="spellStart"/>
      <w:r w:rsidRPr="00F4442C">
        <w:t>PolicyProv</w:t>
      </w:r>
      <w:proofErr w:type="spellEnd"/>
      <w:r w:rsidRPr="00F4442C">
        <w:rPr>
          <w:lang w:eastAsia="es-ES"/>
        </w:rPr>
        <w:t>'</w:t>
      </w:r>
    </w:p>
    <w:p w14:paraId="12AC2CEB" w14:textId="77777777" w:rsidR="00853D75" w:rsidRPr="00F4442C" w:rsidRDefault="00853D75" w:rsidP="00853D75">
      <w:pPr>
        <w:pStyle w:val="PL"/>
        <w:rPr>
          <w:lang w:eastAsia="es-ES"/>
        </w:rPr>
      </w:pPr>
      <w:r w:rsidRPr="00F4442C">
        <w:rPr>
          <w:lang w:eastAsia="es-ES"/>
        </w:rPr>
        <w:t xml:space="preserve">      responses:</w:t>
      </w:r>
    </w:p>
    <w:p w14:paraId="7243E0C6" w14:textId="77777777" w:rsidR="00853D75" w:rsidRPr="00F4442C" w:rsidRDefault="00853D75" w:rsidP="00853D75">
      <w:pPr>
        <w:pStyle w:val="PL"/>
      </w:pPr>
      <w:r w:rsidRPr="00F4442C">
        <w:t xml:space="preserve">        '200':</w:t>
      </w:r>
    </w:p>
    <w:p w14:paraId="31130EFB" w14:textId="77777777" w:rsidR="00853D75" w:rsidRPr="00F4442C" w:rsidRDefault="00853D75" w:rsidP="00853D75">
      <w:pPr>
        <w:pStyle w:val="PL"/>
        <w:rPr>
          <w:lang w:eastAsia="zh-CN"/>
        </w:rPr>
      </w:pPr>
      <w:r w:rsidRPr="00F4442C">
        <w:t xml:space="preserve">          description: </w:t>
      </w:r>
      <w:r w:rsidRPr="00F4442C">
        <w:rPr>
          <w:lang w:eastAsia="zh-CN"/>
        </w:rPr>
        <w:t>&gt;</w:t>
      </w:r>
    </w:p>
    <w:p w14:paraId="4332812F" w14:textId="77777777" w:rsidR="00853D75" w:rsidRPr="00F4442C" w:rsidRDefault="00853D75" w:rsidP="00853D75">
      <w:pPr>
        <w:pStyle w:val="PL"/>
      </w:pPr>
      <w:r w:rsidRPr="00F4442C">
        <w:rPr>
          <w:lang w:eastAsia="es-ES"/>
        </w:rPr>
        <w:t xml:space="preserve">            </w:t>
      </w:r>
      <w:r w:rsidRPr="00F4442C">
        <w:t xml:space="preserve">OK. The </w:t>
      </w:r>
      <w:r w:rsidRPr="00F4442C">
        <w:rPr>
          <w:lang w:eastAsia="zh-CN"/>
        </w:rPr>
        <w:t xml:space="preserve">Individual </w:t>
      </w:r>
      <w:r w:rsidRPr="00F4442C">
        <w:t>Policy Provisioning</w:t>
      </w:r>
      <w:r w:rsidRPr="00F4442C">
        <w:rPr>
          <w:lang w:eastAsia="zh-CN"/>
        </w:rPr>
        <w:t xml:space="preserve"> </w:t>
      </w:r>
      <w:r w:rsidRPr="00F4442C">
        <w:t>resource is successfully updated and a</w:t>
      </w:r>
    </w:p>
    <w:p w14:paraId="0392C54A" w14:textId="77777777" w:rsidR="00853D75" w:rsidRPr="00F4442C" w:rsidRDefault="00853D75" w:rsidP="00853D75">
      <w:pPr>
        <w:pStyle w:val="PL"/>
      </w:pPr>
      <w:r w:rsidRPr="00F4442C">
        <w:t xml:space="preserve">            representation of the updated resource shall be returned in the response body.</w:t>
      </w:r>
    </w:p>
    <w:p w14:paraId="30A759DC" w14:textId="77777777" w:rsidR="00853D75" w:rsidRPr="00F4442C" w:rsidRDefault="00853D75" w:rsidP="00853D75">
      <w:pPr>
        <w:pStyle w:val="PL"/>
      </w:pPr>
      <w:r w:rsidRPr="00F4442C">
        <w:t xml:space="preserve">          content:</w:t>
      </w:r>
    </w:p>
    <w:p w14:paraId="1F2F2CAF" w14:textId="77777777" w:rsidR="00853D75" w:rsidRPr="00F4442C" w:rsidRDefault="00853D75" w:rsidP="00853D75">
      <w:pPr>
        <w:pStyle w:val="PL"/>
      </w:pPr>
      <w:r w:rsidRPr="00F4442C">
        <w:t xml:space="preserve">            application/json:</w:t>
      </w:r>
    </w:p>
    <w:p w14:paraId="6FD1EE4B" w14:textId="77777777" w:rsidR="00853D75" w:rsidRPr="00F4442C" w:rsidRDefault="00853D75" w:rsidP="00853D75">
      <w:pPr>
        <w:pStyle w:val="PL"/>
      </w:pPr>
      <w:r w:rsidRPr="00F4442C">
        <w:t xml:space="preserve">              schema:</w:t>
      </w:r>
    </w:p>
    <w:p w14:paraId="63AFA057" w14:textId="77777777" w:rsidR="00853D75" w:rsidRPr="00F4442C" w:rsidRDefault="00853D75" w:rsidP="00853D75">
      <w:pPr>
        <w:pStyle w:val="PL"/>
        <w:rPr>
          <w:lang w:eastAsia="es-ES"/>
        </w:rPr>
      </w:pPr>
      <w:r w:rsidRPr="00F4442C">
        <w:rPr>
          <w:lang w:eastAsia="es-ES"/>
        </w:rPr>
        <w:t xml:space="preserve">                $ref: '#/components/schemas/</w:t>
      </w:r>
      <w:proofErr w:type="spellStart"/>
      <w:r w:rsidRPr="00F4442C">
        <w:t>PolicyProv</w:t>
      </w:r>
      <w:proofErr w:type="spellEnd"/>
      <w:r w:rsidRPr="00F4442C">
        <w:rPr>
          <w:lang w:eastAsia="es-ES"/>
        </w:rPr>
        <w:t>'</w:t>
      </w:r>
    </w:p>
    <w:p w14:paraId="63A7156D" w14:textId="77777777" w:rsidR="00853D75" w:rsidRPr="00F4442C" w:rsidRDefault="00853D75" w:rsidP="00853D75">
      <w:pPr>
        <w:pStyle w:val="PL"/>
        <w:rPr>
          <w:lang w:eastAsia="es-ES"/>
        </w:rPr>
      </w:pPr>
      <w:r w:rsidRPr="00F4442C">
        <w:rPr>
          <w:lang w:eastAsia="es-ES"/>
        </w:rPr>
        <w:lastRenderedPageBreak/>
        <w:t xml:space="preserve">        '204':</w:t>
      </w:r>
    </w:p>
    <w:p w14:paraId="1BEDDF0D" w14:textId="77777777" w:rsidR="00853D75" w:rsidRPr="00F4442C" w:rsidRDefault="00853D75" w:rsidP="00853D75">
      <w:pPr>
        <w:pStyle w:val="PL"/>
        <w:rPr>
          <w:lang w:eastAsia="zh-CN"/>
        </w:rPr>
      </w:pPr>
      <w:r w:rsidRPr="00F4442C">
        <w:rPr>
          <w:lang w:eastAsia="es-ES"/>
        </w:rPr>
        <w:t xml:space="preserve">          description: </w:t>
      </w:r>
      <w:r w:rsidRPr="00F4442C">
        <w:rPr>
          <w:lang w:eastAsia="zh-CN"/>
        </w:rPr>
        <w:t>&gt;</w:t>
      </w:r>
    </w:p>
    <w:p w14:paraId="0F92B125" w14:textId="77777777" w:rsidR="00853D75" w:rsidRPr="00F4442C" w:rsidRDefault="00853D75" w:rsidP="00853D75">
      <w:pPr>
        <w:pStyle w:val="PL"/>
      </w:pPr>
      <w:r w:rsidRPr="00F4442C">
        <w:rPr>
          <w:lang w:eastAsia="es-ES"/>
        </w:rPr>
        <w:t xml:space="preserve">            No Content. </w:t>
      </w:r>
      <w:r w:rsidRPr="00F4442C">
        <w:t xml:space="preserve">The </w:t>
      </w:r>
      <w:r w:rsidRPr="00F4442C">
        <w:rPr>
          <w:lang w:eastAsia="zh-CN"/>
        </w:rPr>
        <w:t xml:space="preserve">Individual </w:t>
      </w:r>
      <w:r w:rsidRPr="00F4442C">
        <w:t>Policy Provisioning</w:t>
      </w:r>
      <w:r w:rsidRPr="00F4442C">
        <w:rPr>
          <w:lang w:eastAsia="zh-CN"/>
        </w:rPr>
        <w:t xml:space="preserve"> </w:t>
      </w:r>
      <w:r w:rsidRPr="00F4442C">
        <w:t>resource is successfully updated and no</w:t>
      </w:r>
    </w:p>
    <w:p w14:paraId="09A28D7F" w14:textId="77777777" w:rsidR="00853D75" w:rsidRPr="00F4442C" w:rsidRDefault="00853D75" w:rsidP="00853D75">
      <w:pPr>
        <w:pStyle w:val="PL"/>
      </w:pPr>
      <w:r w:rsidRPr="00F4442C">
        <w:t xml:space="preserve">            content is returned in the response body.</w:t>
      </w:r>
    </w:p>
    <w:p w14:paraId="3C1AE554" w14:textId="77777777" w:rsidR="00853D75" w:rsidRPr="00F4442C" w:rsidRDefault="00853D75" w:rsidP="00853D75">
      <w:pPr>
        <w:pStyle w:val="PL"/>
      </w:pPr>
      <w:r w:rsidRPr="00F4442C">
        <w:t xml:space="preserve">        '307':</w:t>
      </w:r>
    </w:p>
    <w:p w14:paraId="6EDC9716" w14:textId="77777777" w:rsidR="00853D75" w:rsidRPr="00F4442C" w:rsidRDefault="00853D75" w:rsidP="00853D75">
      <w:pPr>
        <w:pStyle w:val="PL"/>
        <w:rPr>
          <w:lang w:eastAsia="es-ES"/>
        </w:rPr>
      </w:pPr>
      <w:r w:rsidRPr="00F4442C">
        <w:t xml:space="preserve">          </w:t>
      </w:r>
      <w:r w:rsidRPr="00F4442C">
        <w:rPr>
          <w:lang w:eastAsia="es-ES"/>
        </w:rPr>
        <w:t>$ref: 'TS29122_CommonData.yaml#/components/responses/307'</w:t>
      </w:r>
    </w:p>
    <w:p w14:paraId="1F9D2373" w14:textId="77777777" w:rsidR="00853D75" w:rsidRPr="00F4442C" w:rsidRDefault="00853D75" w:rsidP="00853D75">
      <w:pPr>
        <w:pStyle w:val="PL"/>
      </w:pPr>
      <w:r w:rsidRPr="00F4442C">
        <w:t xml:space="preserve">        '308':</w:t>
      </w:r>
    </w:p>
    <w:p w14:paraId="6A65C160" w14:textId="77777777" w:rsidR="00853D75" w:rsidRPr="00F4442C" w:rsidRDefault="00853D75" w:rsidP="00853D75">
      <w:pPr>
        <w:pStyle w:val="PL"/>
        <w:rPr>
          <w:lang w:eastAsia="es-ES"/>
        </w:rPr>
      </w:pPr>
      <w:r w:rsidRPr="00F4442C">
        <w:t xml:space="preserve">          </w:t>
      </w:r>
      <w:r w:rsidRPr="00F4442C">
        <w:rPr>
          <w:lang w:eastAsia="es-ES"/>
        </w:rPr>
        <w:t>$ref: 'TS29122_CommonData.yaml#/components/responses/308'</w:t>
      </w:r>
    </w:p>
    <w:p w14:paraId="5CB86E78" w14:textId="77777777" w:rsidR="00853D75" w:rsidRPr="00F4442C" w:rsidRDefault="00853D75" w:rsidP="00853D75">
      <w:pPr>
        <w:pStyle w:val="PL"/>
        <w:rPr>
          <w:lang w:eastAsia="es-ES"/>
        </w:rPr>
      </w:pPr>
      <w:r w:rsidRPr="00F4442C">
        <w:rPr>
          <w:lang w:eastAsia="es-ES"/>
        </w:rPr>
        <w:t xml:space="preserve">        '400':</w:t>
      </w:r>
    </w:p>
    <w:p w14:paraId="2A72CF55" w14:textId="77777777" w:rsidR="00853D75" w:rsidRPr="00F4442C" w:rsidRDefault="00853D75" w:rsidP="00853D75">
      <w:pPr>
        <w:pStyle w:val="PL"/>
        <w:rPr>
          <w:lang w:eastAsia="es-ES"/>
        </w:rPr>
      </w:pPr>
      <w:r w:rsidRPr="00F4442C">
        <w:rPr>
          <w:lang w:eastAsia="es-ES"/>
        </w:rPr>
        <w:t xml:space="preserve">          $ref: 'TS29122_CommonData.yaml#/components/responses/400'</w:t>
      </w:r>
    </w:p>
    <w:p w14:paraId="1188AC46" w14:textId="77777777" w:rsidR="00853D75" w:rsidRPr="00F4442C" w:rsidRDefault="00853D75" w:rsidP="00853D75">
      <w:pPr>
        <w:pStyle w:val="PL"/>
        <w:rPr>
          <w:lang w:eastAsia="es-ES"/>
        </w:rPr>
      </w:pPr>
      <w:r w:rsidRPr="00F4442C">
        <w:rPr>
          <w:lang w:eastAsia="es-ES"/>
        </w:rPr>
        <w:t xml:space="preserve">        '401':</w:t>
      </w:r>
    </w:p>
    <w:p w14:paraId="4345BC57" w14:textId="77777777" w:rsidR="00853D75" w:rsidRPr="00F4442C" w:rsidRDefault="00853D75" w:rsidP="00853D75">
      <w:pPr>
        <w:pStyle w:val="PL"/>
        <w:rPr>
          <w:lang w:eastAsia="es-ES"/>
        </w:rPr>
      </w:pPr>
      <w:r w:rsidRPr="00F4442C">
        <w:rPr>
          <w:lang w:eastAsia="es-ES"/>
        </w:rPr>
        <w:t xml:space="preserve">          $ref: 'TS29122_CommonData.yaml#/components/responses/401'</w:t>
      </w:r>
    </w:p>
    <w:p w14:paraId="6557374F" w14:textId="77777777" w:rsidR="00853D75" w:rsidRPr="00F4442C" w:rsidRDefault="00853D75" w:rsidP="00853D75">
      <w:pPr>
        <w:pStyle w:val="PL"/>
        <w:rPr>
          <w:lang w:eastAsia="es-ES"/>
        </w:rPr>
      </w:pPr>
      <w:r w:rsidRPr="00F4442C">
        <w:rPr>
          <w:lang w:eastAsia="es-ES"/>
        </w:rPr>
        <w:t xml:space="preserve">        '403':</w:t>
      </w:r>
    </w:p>
    <w:p w14:paraId="5DF1CC81" w14:textId="77777777" w:rsidR="00853D75" w:rsidRPr="00F4442C" w:rsidRDefault="00853D75" w:rsidP="00853D75">
      <w:pPr>
        <w:pStyle w:val="PL"/>
        <w:rPr>
          <w:lang w:eastAsia="es-ES"/>
        </w:rPr>
      </w:pPr>
      <w:r w:rsidRPr="00F4442C">
        <w:rPr>
          <w:lang w:eastAsia="es-ES"/>
        </w:rPr>
        <w:t xml:space="preserve">          $ref: 'TS29122_CommonData.yaml#/components/responses/403'</w:t>
      </w:r>
    </w:p>
    <w:p w14:paraId="203F65E7" w14:textId="77777777" w:rsidR="00853D75" w:rsidRPr="00F4442C" w:rsidRDefault="00853D75" w:rsidP="00853D75">
      <w:pPr>
        <w:pStyle w:val="PL"/>
        <w:rPr>
          <w:lang w:eastAsia="es-ES"/>
        </w:rPr>
      </w:pPr>
      <w:r w:rsidRPr="00F4442C">
        <w:rPr>
          <w:lang w:eastAsia="es-ES"/>
        </w:rPr>
        <w:t xml:space="preserve">        '404':</w:t>
      </w:r>
    </w:p>
    <w:p w14:paraId="3B351E1E" w14:textId="77777777" w:rsidR="00853D75" w:rsidRPr="00F4442C" w:rsidRDefault="00853D75" w:rsidP="00853D75">
      <w:pPr>
        <w:pStyle w:val="PL"/>
        <w:rPr>
          <w:lang w:eastAsia="es-ES"/>
        </w:rPr>
      </w:pPr>
      <w:r w:rsidRPr="00F4442C">
        <w:rPr>
          <w:lang w:eastAsia="es-ES"/>
        </w:rPr>
        <w:t xml:space="preserve">          $ref: 'TS29122_CommonData.yaml#/components/responses/404'</w:t>
      </w:r>
    </w:p>
    <w:p w14:paraId="7FD13E82" w14:textId="77777777" w:rsidR="00853D75" w:rsidRPr="00F4442C" w:rsidRDefault="00853D75" w:rsidP="00853D75">
      <w:pPr>
        <w:pStyle w:val="PL"/>
        <w:rPr>
          <w:lang w:eastAsia="es-ES"/>
        </w:rPr>
      </w:pPr>
      <w:r w:rsidRPr="00F4442C">
        <w:rPr>
          <w:lang w:eastAsia="es-ES"/>
        </w:rPr>
        <w:t xml:space="preserve">        '406':</w:t>
      </w:r>
    </w:p>
    <w:p w14:paraId="19580AB9" w14:textId="77777777" w:rsidR="00853D75" w:rsidRPr="00F4442C" w:rsidRDefault="00853D75" w:rsidP="00853D75">
      <w:pPr>
        <w:pStyle w:val="PL"/>
        <w:rPr>
          <w:lang w:eastAsia="es-ES"/>
        </w:rPr>
      </w:pPr>
      <w:r w:rsidRPr="00F4442C">
        <w:rPr>
          <w:lang w:eastAsia="es-ES"/>
        </w:rPr>
        <w:t xml:space="preserve">          $ref: 'TS29122_CommonData.yaml#/components/responses/406'</w:t>
      </w:r>
    </w:p>
    <w:p w14:paraId="61A01AAB" w14:textId="77777777" w:rsidR="00853D75" w:rsidRPr="00F4442C" w:rsidRDefault="00853D75" w:rsidP="00853D75">
      <w:pPr>
        <w:pStyle w:val="PL"/>
        <w:rPr>
          <w:lang w:eastAsia="es-ES"/>
        </w:rPr>
      </w:pPr>
      <w:r w:rsidRPr="00F4442C">
        <w:rPr>
          <w:lang w:eastAsia="es-ES"/>
        </w:rPr>
        <w:t xml:space="preserve">        '429':</w:t>
      </w:r>
    </w:p>
    <w:p w14:paraId="562C0C8E" w14:textId="77777777" w:rsidR="00853D75" w:rsidRPr="00F4442C" w:rsidRDefault="00853D75" w:rsidP="00853D75">
      <w:pPr>
        <w:pStyle w:val="PL"/>
        <w:rPr>
          <w:lang w:eastAsia="es-ES"/>
        </w:rPr>
      </w:pPr>
      <w:r w:rsidRPr="00F4442C">
        <w:rPr>
          <w:lang w:eastAsia="es-ES"/>
        </w:rPr>
        <w:t xml:space="preserve">          $ref: 'TS29122_CommonData.yaml#/components/responses/429'</w:t>
      </w:r>
    </w:p>
    <w:p w14:paraId="72EA75C8" w14:textId="77777777" w:rsidR="00853D75" w:rsidRPr="00F4442C" w:rsidRDefault="00853D75" w:rsidP="00853D75">
      <w:pPr>
        <w:pStyle w:val="PL"/>
        <w:rPr>
          <w:lang w:eastAsia="es-ES"/>
        </w:rPr>
      </w:pPr>
      <w:r w:rsidRPr="00F4442C">
        <w:rPr>
          <w:lang w:eastAsia="es-ES"/>
        </w:rPr>
        <w:t xml:space="preserve">        '500':</w:t>
      </w:r>
    </w:p>
    <w:p w14:paraId="27B55D76" w14:textId="77777777" w:rsidR="00853D75" w:rsidRPr="00F4442C" w:rsidRDefault="00853D75" w:rsidP="00853D75">
      <w:pPr>
        <w:pStyle w:val="PL"/>
        <w:rPr>
          <w:lang w:eastAsia="es-ES"/>
        </w:rPr>
      </w:pPr>
      <w:r w:rsidRPr="00F4442C">
        <w:rPr>
          <w:lang w:eastAsia="es-ES"/>
        </w:rPr>
        <w:t xml:space="preserve">          $ref: 'TS29122_CommonData.yaml#/components/responses/500'</w:t>
      </w:r>
    </w:p>
    <w:p w14:paraId="73CF4F9B" w14:textId="77777777" w:rsidR="00853D75" w:rsidRPr="00F4442C" w:rsidRDefault="00853D75" w:rsidP="00853D75">
      <w:pPr>
        <w:pStyle w:val="PL"/>
        <w:rPr>
          <w:lang w:eastAsia="es-ES"/>
        </w:rPr>
      </w:pPr>
      <w:r w:rsidRPr="00F4442C">
        <w:rPr>
          <w:lang w:eastAsia="es-ES"/>
        </w:rPr>
        <w:t xml:space="preserve">        '503':</w:t>
      </w:r>
    </w:p>
    <w:p w14:paraId="732DE20B" w14:textId="77777777" w:rsidR="00853D75" w:rsidRPr="00F4442C" w:rsidRDefault="00853D75" w:rsidP="00853D75">
      <w:pPr>
        <w:pStyle w:val="PL"/>
        <w:rPr>
          <w:lang w:eastAsia="es-ES"/>
        </w:rPr>
      </w:pPr>
      <w:r w:rsidRPr="00F4442C">
        <w:rPr>
          <w:lang w:eastAsia="es-ES"/>
        </w:rPr>
        <w:t xml:space="preserve">          $ref: 'TS29122_CommonData.yaml#/components/responses/503'</w:t>
      </w:r>
    </w:p>
    <w:p w14:paraId="4245C033" w14:textId="77777777" w:rsidR="00853D75" w:rsidRPr="00F4442C" w:rsidRDefault="00853D75" w:rsidP="00853D75">
      <w:pPr>
        <w:pStyle w:val="PL"/>
        <w:rPr>
          <w:lang w:eastAsia="es-ES"/>
        </w:rPr>
      </w:pPr>
      <w:r w:rsidRPr="00F4442C">
        <w:rPr>
          <w:lang w:eastAsia="es-ES"/>
        </w:rPr>
        <w:t xml:space="preserve">        default:</w:t>
      </w:r>
    </w:p>
    <w:p w14:paraId="08EB3647" w14:textId="77777777" w:rsidR="00853D75" w:rsidRPr="00F4442C" w:rsidRDefault="00853D75" w:rsidP="00853D75">
      <w:pPr>
        <w:pStyle w:val="PL"/>
        <w:rPr>
          <w:lang w:eastAsia="es-ES"/>
        </w:rPr>
      </w:pPr>
      <w:r w:rsidRPr="00F4442C">
        <w:rPr>
          <w:lang w:eastAsia="es-ES"/>
        </w:rPr>
        <w:t xml:space="preserve">          $ref: 'TS29122_CommonData.yaml#/components/responses/default'</w:t>
      </w:r>
    </w:p>
    <w:p w14:paraId="428DFBCA" w14:textId="77777777" w:rsidR="00853D75" w:rsidRPr="00F4442C" w:rsidRDefault="00853D75" w:rsidP="00853D75">
      <w:pPr>
        <w:pStyle w:val="PL"/>
        <w:rPr>
          <w:lang w:eastAsia="es-ES"/>
        </w:rPr>
      </w:pPr>
    </w:p>
    <w:p w14:paraId="5C013E7C" w14:textId="77777777" w:rsidR="00853D75" w:rsidRPr="00F4442C" w:rsidRDefault="00853D75" w:rsidP="00853D75">
      <w:pPr>
        <w:pStyle w:val="PL"/>
        <w:rPr>
          <w:lang w:eastAsia="es-ES"/>
        </w:rPr>
      </w:pPr>
      <w:r w:rsidRPr="00F4442C">
        <w:rPr>
          <w:lang w:eastAsia="es-ES"/>
        </w:rPr>
        <w:t xml:space="preserve">    patch:</w:t>
      </w:r>
    </w:p>
    <w:p w14:paraId="36C70D8A" w14:textId="77777777" w:rsidR="00853D75" w:rsidRPr="00F4442C" w:rsidRDefault="00853D75" w:rsidP="00853D75">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sidRPr="00F4442C">
        <w:t>Policy Provisioning</w:t>
      </w:r>
      <w:r w:rsidRPr="00F4442C">
        <w:rPr>
          <w:lang w:eastAsia="zh-CN"/>
        </w:rPr>
        <w:t xml:space="preserve"> </w:t>
      </w:r>
      <w:r w:rsidRPr="00F4442C">
        <w:t>resource</w:t>
      </w:r>
      <w:r w:rsidRPr="00F4442C">
        <w:rPr>
          <w:rFonts w:cs="Courier New"/>
          <w:szCs w:val="16"/>
        </w:rPr>
        <w:t>.</w:t>
      </w:r>
    </w:p>
    <w:p w14:paraId="0D5F2F98" w14:textId="77777777" w:rsidR="00853D75" w:rsidRPr="00F4442C" w:rsidRDefault="00853D75" w:rsidP="00853D75">
      <w:pPr>
        <w:pStyle w:val="PL"/>
        <w:rPr>
          <w:rFonts w:cs="Courier New"/>
          <w:szCs w:val="16"/>
        </w:rPr>
      </w:pPr>
      <w:r w:rsidRPr="00F4442C">
        <w:rPr>
          <w:rFonts w:cs="Courier New"/>
          <w:szCs w:val="16"/>
        </w:rPr>
        <w:t xml:space="preserve">      </w:t>
      </w:r>
      <w:proofErr w:type="spellStart"/>
      <w:r w:rsidRPr="00F4442C">
        <w:rPr>
          <w:rFonts w:cs="Courier New"/>
          <w:szCs w:val="16"/>
        </w:rPr>
        <w:t>operationId</w:t>
      </w:r>
      <w:proofErr w:type="spellEnd"/>
      <w:r w:rsidRPr="00F4442C">
        <w:rPr>
          <w:rFonts w:cs="Courier New"/>
          <w:szCs w:val="16"/>
        </w:rPr>
        <w:t xml:space="preserve">: </w:t>
      </w:r>
      <w:proofErr w:type="spellStart"/>
      <w:r w:rsidRPr="00F4442C">
        <w:rPr>
          <w:rFonts w:cs="Courier New"/>
          <w:szCs w:val="16"/>
        </w:rPr>
        <w:t>ModifyInd</w:t>
      </w:r>
      <w:r w:rsidRPr="00F4442C">
        <w:t>PolProv</w:t>
      </w:r>
      <w:proofErr w:type="spellEnd"/>
    </w:p>
    <w:p w14:paraId="17B18023" w14:textId="77777777" w:rsidR="00853D75" w:rsidRPr="00F4442C" w:rsidRDefault="00853D75" w:rsidP="00853D75">
      <w:pPr>
        <w:pStyle w:val="PL"/>
        <w:rPr>
          <w:rFonts w:cs="Courier New"/>
          <w:szCs w:val="16"/>
        </w:rPr>
      </w:pPr>
      <w:r w:rsidRPr="00F4442C">
        <w:rPr>
          <w:rFonts w:cs="Courier New"/>
          <w:szCs w:val="16"/>
        </w:rPr>
        <w:t xml:space="preserve">      tags:</w:t>
      </w:r>
    </w:p>
    <w:p w14:paraId="0F8D6EBF" w14:textId="77777777" w:rsidR="00853D75" w:rsidRPr="00F4442C" w:rsidRDefault="00853D75" w:rsidP="00853D75">
      <w:pPr>
        <w:pStyle w:val="PL"/>
        <w:rPr>
          <w:rFonts w:cs="Courier New"/>
          <w:szCs w:val="16"/>
        </w:rPr>
      </w:pPr>
      <w:r w:rsidRPr="00F4442C">
        <w:rPr>
          <w:rFonts w:cs="Courier New"/>
          <w:szCs w:val="16"/>
        </w:rPr>
        <w:t xml:space="preserve">        - Individual </w:t>
      </w:r>
      <w:r w:rsidRPr="00F4442C">
        <w:t>Policy Provisioning</w:t>
      </w:r>
      <w:r w:rsidRPr="00F4442C">
        <w:rPr>
          <w:rFonts w:cs="Courier New"/>
          <w:szCs w:val="16"/>
        </w:rPr>
        <w:t xml:space="preserve"> (Document)</w:t>
      </w:r>
    </w:p>
    <w:p w14:paraId="3FDE596C" w14:textId="77777777" w:rsidR="00853D75" w:rsidRPr="00F4442C" w:rsidRDefault="00853D75" w:rsidP="00853D75">
      <w:pPr>
        <w:pStyle w:val="PL"/>
      </w:pPr>
      <w:r w:rsidRPr="00F4442C">
        <w:t xml:space="preserve">      </w:t>
      </w:r>
      <w:proofErr w:type="spellStart"/>
      <w:r w:rsidRPr="00F4442C">
        <w:t>requestBody</w:t>
      </w:r>
      <w:proofErr w:type="spellEnd"/>
      <w:r w:rsidRPr="00F4442C">
        <w:t>:</w:t>
      </w:r>
    </w:p>
    <w:p w14:paraId="50195B60" w14:textId="77777777" w:rsidR="00853D75" w:rsidRPr="00F4442C" w:rsidRDefault="00853D75" w:rsidP="00853D75">
      <w:pPr>
        <w:pStyle w:val="PL"/>
      </w:pPr>
      <w:r w:rsidRPr="00F4442C">
        <w:t xml:space="preserve">        required: true</w:t>
      </w:r>
    </w:p>
    <w:p w14:paraId="77D3553A" w14:textId="77777777" w:rsidR="00853D75" w:rsidRPr="00F4442C" w:rsidRDefault="00853D75" w:rsidP="00853D75">
      <w:pPr>
        <w:pStyle w:val="PL"/>
      </w:pPr>
      <w:r w:rsidRPr="00F4442C">
        <w:t xml:space="preserve">        content:</w:t>
      </w:r>
    </w:p>
    <w:p w14:paraId="01798CBB" w14:textId="77777777" w:rsidR="00853D75" w:rsidRPr="00F4442C" w:rsidRDefault="00853D75" w:rsidP="00853D75">
      <w:pPr>
        <w:pStyle w:val="PL"/>
        <w:rPr>
          <w:lang w:val="en-US"/>
        </w:rPr>
      </w:pPr>
      <w:r w:rsidRPr="00F4442C">
        <w:rPr>
          <w:lang w:val="en-US"/>
        </w:rPr>
        <w:t xml:space="preserve">          application/</w:t>
      </w:r>
      <w:proofErr w:type="spellStart"/>
      <w:r w:rsidRPr="00F4442C">
        <w:rPr>
          <w:lang w:val="en-US"/>
        </w:rPr>
        <w:t>merge-patch+json</w:t>
      </w:r>
      <w:proofErr w:type="spellEnd"/>
      <w:r w:rsidRPr="00F4442C">
        <w:rPr>
          <w:lang w:val="en-US"/>
        </w:rPr>
        <w:t>:</w:t>
      </w:r>
    </w:p>
    <w:p w14:paraId="2F18A2BF" w14:textId="77777777" w:rsidR="00853D75" w:rsidRPr="00F4442C" w:rsidRDefault="00853D75" w:rsidP="00853D75">
      <w:pPr>
        <w:pStyle w:val="PL"/>
      </w:pPr>
      <w:r w:rsidRPr="00F4442C">
        <w:t xml:space="preserve">            schema:</w:t>
      </w:r>
    </w:p>
    <w:p w14:paraId="5F2857CC" w14:textId="77777777" w:rsidR="00853D75" w:rsidRPr="00F4442C" w:rsidRDefault="00853D75" w:rsidP="00853D75">
      <w:pPr>
        <w:pStyle w:val="PL"/>
        <w:rPr>
          <w:lang w:eastAsia="es-ES"/>
        </w:rPr>
      </w:pPr>
      <w:r w:rsidRPr="00F4442C">
        <w:rPr>
          <w:lang w:eastAsia="es-ES"/>
        </w:rPr>
        <w:t xml:space="preserve">              $ref: '#/components/schemas/</w:t>
      </w:r>
      <w:proofErr w:type="spellStart"/>
      <w:r w:rsidRPr="00F4442C">
        <w:t>PolicyProvPatch</w:t>
      </w:r>
      <w:proofErr w:type="spellEnd"/>
      <w:r w:rsidRPr="00F4442C">
        <w:rPr>
          <w:lang w:eastAsia="es-ES"/>
        </w:rPr>
        <w:t>'</w:t>
      </w:r>
    </w:p>
    <w:p w14:paraId="29BD0D5B" w14:textId="77777777" w:rsidR="00853D75" w:rsidRPr="00F4442C" w:rsidRDefault="00853D75" w:rsidP="00853D75">
      <w:pPr>
        <w:pStyle w:val="PL"/>
        <w:rPr>
          <w:lang w:eastAsia="es-ES"/>
        </w:rPr>
      </w:pPr>
      <w:r w:rsidRPr="00F4442C">
        <w:rPr>
          <w:lang w:eastAsia="es-ES"/>
        </w:rPr>
        <w:t xml:space="preserve">      responses:</w:t>
      </w:r>
    </w:p>
    <w:p w14:paraId="54B62EEE" w14:textId="77777777" w:rsidR="00853D75" w:rsidRPr="00F4442C" w:rsidRDefault="00853D75" w:rsidP="00853D75">
      <w:pPr>
        <w:pStyle w:val="PL"/>
      </w:pPr>
      <w:r w:rsidRPr="00F4442C">
        <w:t xml:space="preserve">        '200':</w:t>
      </w:r>
    </w:p>
    <w:p w14:paraId="6C333640" w14:textId="77777777" w:rsidR="00853D75" w:rsidRPr="00F4442C" w:rsidRDefault="00853D75" w:rsidP="00853D75">
      <w:pPr>
        <w:pStyle w:val="PL"/>
        <w:rPr>
          <w:lang w:eastAsia="zh-CN"/>
        </w:rPr>
      </w:pPr>
      <w:r w:rsidRPr="00F4442C">
        <w:t xml:space="preserve">          description: </w:t>
      </w:r>
      <w:r w:rsidRPr="00F4442C">
        <w:rPr>
          <w:lang w:eastAsia="zh-CN"/>
        </w:rPr>
        <w:t>&gt;</w:t>
      </w:r>
    </w:p>
    <w:p w14:paraId="03B534A2" w14:textId="77777777" w:rsidR="00853D75" w:rsidRPr="00F4442C" w:rsidRDefault="00853D75" w:rsidP="00853D75">
      <w:pPr>
        <w:pStyle w:val="PL"/>
      </w:pPr>
      <w:r w:rsidRPr="00F4442C">
        <w:rPr>
          <w:lang w:eastAsia="es-ES"/>
        </w:rPr>
        <w:t xml:space="preserve">            </w:t>
      </w:r>
      <w:r w:rsidRPr="00F4442C">
        <w:t xml:space="preserve">OK. The </w:t>
      </w:r>
      <w:r w:rsidRPr="00F4442C">
        <w:rPr>
          <w:lang w:eastAsia="zh-CN"/>
        </w:rPr>
        <w:t xml:space="preserve">Individual </w:t>
      </w:r>
      <w:r w:rsidRPr="00F4442C">
        <w:t>Policy Provisioning</w:t>
      </w:r>
      <w:r w:rsidRPr="00F4442C">
        <w:rPr>
          <w:lang w:eastAsia="zh-CN"/>
        </w:rPr>
        <w:t xml:space="preserve"> </w:t>
      </w:r>
      <w:r w:rsidRPr="00F4442C">
        <w:t>resource is successfully modified and a</w:t>
      </w:r>
    </w:p>
    <w:p w14:paraId="59B0D63C" w14:textId="77777777" w:rsidR="00853D75" w:rsidRPr="00F4442C" w:rsidRDefault="00853D75" w:rsidP="00853D75">
      <w:pPr>
        <w:pStyle w:val="PL"/>
      </w:pPr>
      <w:r w:rsidRPr="00F4442C">
        <w:t xml:space="preserve">            representation of the updated resource shall be returned in the response body.</w:t>
      </w:r>
    </w:p>
    <w:p w14:paraId="70179C27" w14:textId="77777777" w:rsidR="00853D75" w:rsidRPr="00F4442C" w:rsidRDefault="00853D75" w:rsidP="00853D75">
      <w:pPr>
        <w:pStyle w:val="PL"/>
      </w:pPr>
      <w:r w:rsidRPr="00F4442C">
        <w:t xml:space="preserve">          content:</w:t>
      </w:r>
    </w:p>
    <w:p w14:paraId="54CE74A2" w14:textId="77777777" w:rsidR="00853D75" w:rsidRPr="00F4442C" w:rsidRDefault="00853D75" w:rsidP="00853D75">
      <w:pPr>
        <w:pStyle w:val="PL"/>
      </w:pPr>
      <w:r w:rsidRPr="00F4442C">
        <w:t xml:space="preserve">            application/json:</w:t>
      </w:r>
    </w:p>
    <w:p w14:paraId="0F5D5D6C" w14:textId="77777777" w:rsidR="00853D75" w:rsidRPr="00F4442C" w:rsidRDefault="00853D75" w:rsidP="00853D75">
      <w:pPr>
        <w:pStyle w:val="PL"/>
      </w:pPr>
      <w:r w:rsidRPr="00F4442C">
        <w:t xml:space="preserve">              schema:</w:t>
      </w:r>
    </w:p>
    <w:p w14:paraId="0BD5A14C" w14:textId="77777777" w:rsidR="00853D75" w:rsidRPr="00F4442C" w:rsidRDefault="00853D75" w:rsidP="00853D75">
      <w:pPr>
        <w:pStyle w:val="PL"/>
        <w:rPr>
          <w:lang w:eastAsia="es-ES"/>
        </w:rPr>
      </w:pPr>
      <w:r w:rsidRPr="00F4442C">
        <w:rPr>
          <w:lang w:eastAsia="es-ES"/>
        </w:rPr>
        <w:t xml:space="preserve">                $ref: '#/components/schemas/</w:t>
      </w:r>
      <w:proofErr w:type="spellStart"/>
      <w:r w:rsidRPr="00F4442C">
        <w:t>PolicyProv</w:t>
      </w:r>
      <w:proofErr w:type="spellEnd"/>
      <w:r w:rsidRPr="00F4442C">
        <w:rPr>
          <w:lang w:eastAsia="es-ES"/>
        </w:rPr>
        <w:t>'</w:t>
      </w:r>
    </w:p>
    <w:p w14:paraId="1D99A8C5" w14:textId="77777777" w:rsidR="00853D75" w:rsidRPr="00F4442C" w:rsidRDefault="00853D75" w:rsidP="00853D75">
      <w:pPr>
        <w:pStyle w:val="PL"/>
        <w:rPr>
          <w:lang w:eastAsia="es-ES"/>
        </w:rPr>
      </w:pPr>
      <w:r w:rsidRPr="00F4442C">
        <w:rPr>
          <w:lang w:eastAsia="es-ES"/>
        </w:rPr>
        <w:t xml:space="preserve">        '204':</w:t>
      </w:r>
    </w:p>
    <w:p w14:paraId="2AEC3DF9" w14:textId="77777777" w:rsidR="00853D75" w:rsidRPr="00F4442C" w:rsidRDefault="00853D75" w:rsidP="00853D75">
      <w:pPr>
        <w:pStyle w:val="PL"/>
        <w:rPr>
          <w:lang w:eastAsia="zh-CN"/>
        </w:rPr>
      </w:pPr>
      <w:r w:rsidRPr="00F4442C">
        <w:rPr>
          <w:lang w:eastAsia="es-ES"/>
        </w:rPr>
        <w:t xml:space="preserve">          description: </w:t>
      </w:r>
      <w:r w:rsidRPr="00F4442C">
        <w:rPr>
          <w:lang w:eastAsia="zh-CN"/>
        </w:rPr>
        <w:t>&gt;</w:t>
      </w:r>
    </w:p>
    <w:p w14:paraId="441239F8" w14:textId="77777777" w:rsidR="00853D75" w:rsidRPr="00F4442C" w:rsidRDefault="00853D75" w:rsidP="00853D75">
      <w:pPr>
        <w:pStyle w:val="PL"/>
      </w:pPr>
      <w:r w:rsidRPr="00F4442C">
        <w:rPr>
          <w:lang w:eastAsia="es-ES"/>
        </w:rPr>
        <w:t xml:space="preserve">            No Content. </w:t>
      </w:r>
      <w:r w:rsidRPr="00F4442C">
        <w:t xml:space="preserve">The </w:t>
      </w:r>
      <w:r w:rsidRPr="00F4442C">
        <w:rPr>
          <w:lang w:eastAsia="zh-CN"/>
        </w:rPr>
        <w:t xml:space="preserve">Individual </w:t>
      </w:r>
      <w:r w:rsidRPr="00F4442C">
        <w:t>Policy Provisioning</w:t>
      </w:r>
      <w:r w:rsidRPr="00F4442C">
        <w:rPr>
          <w:lang w:eastAsia="zh-CN"/>
        </w:rPr>
        <w:t xml:space="preserve"> </w:t>
      </w:r>
      <w:r w:rsidRPr="00F4442C">
        <w:t>resource is successfully modified and no</w:t>
      </w:r>
    </w:p>
    <w:p w14:paraId="0A46C7FF" w14:textId="77777777" w:rsidR="00853D75" w:rsidRPr="00F4442C" w:rsidRDefault="00853D75" w:rsidP="00853D75">
      <w:pPr>
        <w:pStyle w:val="PL"/>
      </w:pPr>
      <w:r w:rsidRPr="00F4442C">
        <w:t xml:space="preserve">            content is returned in the response body.</w:t>
      </w:r>
    </w:p>
    <w:p w14:paraId="58734080" w14:textId="77777777" w:rsidR="00853D75" w:rsidRPr="00F4442C" w:rsidRDefault="00853D75" w:rsidP="00853D75">
      <w:pPr>
        <w:pStyle w:val="PL"/>
      </w:pPr>
      <w:r w:rsidRPr="00F4442C">
        <w:t xml:space="preserve">        '307':</w:t>
      </w:r>
    </w:p>
    <w:p w14:paraId="587E578C" w14:textId="77777777" w:rsidR="00853D75" w:rsidRPr="00F4442C" w:rsidRDefault="00853D75" w:rsidP="00853D75">
      <w:pPr>
        <w:pStyle w:val="PL"/>
        <w:rPr>
          <w:lang w:eastAsia="es-ES"/>
        </w:rPr>
      </w:pPr>
      <w:r w:rsidRPr="00F4442C">
        <w:t xml:space="preserve">          </w:t>
      </w:r>
      <w:r w:rsidRPr="00F4442C">
        <w:rPr>
          <w:lang w:eastAsia="es-ES"/>
        </w:rPr>
        <w:t>$ref: 'TS29122_CommonData.yaml#/components/responses/307'</w:t>
      </w:r>
    </w:p>
    <w:p w14:paraId="01F18907" w14:textId="77777777" w:rsidR="00853D75" w:rsidRPr="00F4442C" w:rsidRDefault="00853D75" w:rsidP="00853D75">
      <w:pPr>
        <w:pStyle w:val="PL"/>
      </w:pPr>
      <w:r w:rsidRPr="00F4442C">
        <w:t xml:space="preserve">        '308':</w:t>
      </w:r>
    </w:p>
    <w:p w14:paraId="2A228BFD" w14:textId="77777777" w:rsidR="00853D75" w:rsidRPr="00F4442C" w:rsidRDefault="00853D75" w:rsidP="00853D75">
      <w:pPr>
        <w:pStyle w:val="PL"/>
        <w:rPr>
          <w:lang w:eastAsia="es-ES"/>
        </w:rPr>
      </w:pPr>
      <w:r w:rsidRPr="00F4442C">
        <w:t xml:space="preserve">          </w:t>
      </w:r>
      <w:r w:rsidRPr="00F4442C">
        <w:rPr>
          <w:lang w:eastAsia="es-ES"/>
        </w:rPr>
        <w:t>$ref: 'TS29122_CommonData.yaml#/components/responses/308'</w:t>
      </w:r>
    </w:p>
    <w:p w14:paraId="0A613678" w14:textId="77777777" w:rsidR="00853D75" w:rsidRPr="00F4442C" w:rsidRDefault="00853D75" w:rsidP="00853D75">
      <w:pPr>
        <w:pStyle w:val="PL"/>
        <w:rPr>
          <w:lang w:eastAsia="es-ES"/>
        </w:rPr>
      </w:pPr>
      <w:r w:rsidRPr="00F4442C">
        <w:rPr>
          <w:lang w:eastAsia="es-ES"/>
        </w:rPr>
        <w:t xml:space="preserve">        '400':</w:t>
      </w:r>
    </w:p>
    <w:p w14:paraId="4E733DA2" w14:textId="77777777" w:rsidR="00853D75" w:rsidRPr="00F4442C" w:rsidRDefault="00853D75" w:rsidP="00853D75">
      <w:pPr>
        <w:pStyle w:val="PL"/>
        <w:rPr>
          <w:lang w:eastAsia="es-ES"/>
        </w:rPr>
      </w:pPr>
      <w:r w:rsidRPr="00F4442C">
        <w:rPr>
          <w:lang w:eastAsia="es-ES"/>
        </w:rPr>
        <w:t xml:space="preserve">          $ref: 'TS29122_CommonData.yaml#/components/responses/400'</w:t>
      </w:r>
    </w:p>
    <w:p w14:paraId="361057DA" w14:textId="77777777" w:rsidR="00853D75" w:rsidRPr="00F4442C" w:rsidRDefault="00853D75" w:rsidP="00853D75">
      <w:pPr>
        <w:pStyle w:val="PL"/>
        <w:rPr>
          <w:lang w:eastAsia="es-ES"/>
        </w:rPr>
      </w:pPr>
      <w:r w:rsidRPr="00F4442C">
        <w:rPr>
          <w:lang w:eastAsia="es-ES"/>
        </w:rPr>
        <w:t xml:space="preserve">        '401':</w:t>
      </w:r>
    </w:p>
    <w:p w14:paraId="2C072488" w14:textId="77777777" w:rsidR="00853D75" w:rsidRPr="00F4442C" w:rsidRDefault="00853D75" w:rsidP="00853D75">
      <w:pPr>
        <w:pStyle w:val="PL"/>
        <w:rPr>
          <w:lang w:eastAsia="es-ES"/>
        </w:rPr>
      </w:pPr>
      <w:r w:rsidRPr="00F4442C">
        <w:rPr>
          <w:lang w:eastAsia="es-ES"/>
        </w:rPr>
        <w:t xml:space="preserve">          $ref: 'TS29122_CommonData.yaml#/components/responses/401'</w:t>
      </w:r>
    </w:p>
    <w:p w14:paraId="2911432F" w14:textId="77777777" w:rsidR="00853D75" w:rsidRPr="00F4442C" w:rsidRDefault="00853D75" w:rsidP="00853D75">
      <w:pPr>
        <w:pStyle w:val="PL"/>
        <w:rPr>
          <w:lang w:eastAsia="es-ES"/>
        </w:rPr>
      </w:pPr>
      <w:r w:rsidRPr="00F4442C">
        <w:rPr>
          <w:lang w:eastAsia="es-ES"/>
        </w:rPr>
        <w:t xml:space="preserve">        '403':</w:t>
      </w:r>
    </w:p>
    <w:p w14:paraId="164B2A62" w14:textId="77777777" w:rsidR="00853D75" w:rsidRPr="00F4442C" w:rsidRDefault="00853D75" w:rsidP="00853D75">
      <w:pPr>
        <w:pStyle w:val="PL"/>
        <w:rPr>
          <w:lang w:eastAsia="es-ES"/>
        </w:rPr>
      </w:pPr>
      <w:r w:rsidRPr="00F4442C">
        <w:rPr>
          <w:lang w:eastAsia="es-ES"/>
        </w:rPr>
        <w:t xml:space="preserve">          $ref: 'TS29122_CommonData.yaml#/components/responses/403'</w:t>
      </w:r>
    </w:p>
    <w:p w14:paraId="5CA5AFF1" w14:textId="77777777" w:rsidR="00853D75" w:rsidRPr="00F4442C" w:rsidRDefault="00853D75" w:rsidP="00853D75">
      <w:pPr>
        <w:pStyle w:val="PL"/>
        <w:rPr>
          <w:lang w:eastAsia="es-ES"/>
        </w:rPr>
      </w:pPr>
      <w:r w:rsidRPr="00F4442C">
        <w:rPr>
          <w:lang w:eastAsia="es-ES"/>
        </w:rPr>
        <w:t xml:space="preserve">        '404':</w:t>
      </w:r>
    </w:p>
    <w:p w14:paraId="5B5B8F2F" w14:textId="77777777" w:rsidR="00853D75" w:rsidRPr="00F4442C" w:rsidRDefault="00853D75" w:rsidP="00853D75">
      <w:pPr>
        <w:pStyle w:val="PL"/>
        <w:rPr>
          <w:lang w:eastAsia="es-ES"/>
        </w:rPr>
      </w:pPr>
      <w:r w:rsidRPr="00F4442C">
        <w:rPr>
          <w:lang w:eastAsia="es-ES"/>
        </w:rPr>
        <w:t xml:space="preserve">          $ref: 'TS29122_CommonData.yaml#/components/responses/404'</w:t>
      </w:r>
    </w:p>
    <w:p w14:paraId="6290E7B9" w14:textId="77777777" w:rsidR="00853D75" w:rsidRPr="00F4442C" w:rsidRDefault="00853D75" w:rsidP="00853D75">
      <w:pPr>
        <w:pStyle w:val="PL"/>
        <w:rPr>
          <w:lang w:eastAsia="es-ES"/>
        </w:rPr>
      </w:pPr>
      <w:r w:rsidRPr="00F4442C">
        <w:rPr>
          <w:lang w:eastAsia="es-ES"/>
        </w:rPr>
        <w:t xml:space="preserve">        '406':</w:t>
      </w:r>
    </w:p>
    <w:p w14:paraId="6C168264" w14:textId="77777777" w:rsidR="00853D75" w:rsidRPr="00F4442C" w:rsidRDefault="00853D75" w:rsidP="00853D75">
      <w:pPr>
        <w:pStyle w:val="PL"/>
        <w:rPr>
          <w:lang w:eastAsia="es-ES"/>
        </w:rPr>
      </w:pPr>
      <w:r w:rsidRPr="00F4442C">
        <w:rPr>
          <w:lang w:eastAsia="es-ES"/>
        </w:rPr>
        <w:t xml:space="preserve">          $ref: 'TS29122_CommonData.yaml#/components/responses/406'</w:t>
      </w:r>
    </w:p>
    <w:p w14:paraId="36951C88" w14:textId="77777777" w:rsidR="00853D75" w:rsidRPr="00F4442C" w:rsidRDefault="00853D75" w:rsidP="00853D75">
      <w:pPr>
        <w:pStyle w:val="PL"/>
        <w:rPr>
          <w:lang w:eastAsia="es-ES"/>
        </w:rPr>
      </w:pPr>
      <w:r w:rsidRPr="00F4442C">
        <w:rPr>
          <w:lang w:eastAsia="es-ES"/>
        </w:rPr>
        <w:t xml:space="preserve">        '429':</w:t>
      </w:r>
    </w:p>
    <w:p w14:paraId="11745DF5" w14:textId="77777777" w:rsidR="00853D75" w:rsidRPr="00F4442C" w:rsidRDefault="00853D75" w:rsidP="00853D75">
      <w:pPr>
        <w:pStyle w:val="PL"/>
        <w:rPr>
          <w:lang w:eastAsia="es-ES"/>
        </w:rPr>
      </w:pPr>
      <w:r w:rsidRPr="00F4442C">
        <w:rPr>
          <w:lang w:eastAsia="es-ES"/>
        </w:rPr>
        <w:t xml:space="preserve">          $ref: 'TS29122_CommonData.yaml#/components/responses/429'</w:t>
      </w:r>
    </w:p>
    <w:p w14:paraId="38453D99" w14:textId="77777777" w:rsidR="00853D75" w:rsidRPr="00F4442C" w:rsidRDefault="00853D75" w:rsidP="00853D75">
      <w:pPr>
        <w:pStyle w:val="PL"/>
        <w:rPr>
          <w:lang w:eastAsia="es-ES"/>
        </w:rPr>
      </w:pPr>
      <w:r w:rsidRPr="00F4442C">
        <w:rPr>
          <w:lang w:eastAsia="es-ES"/>
        </w:rPr>
        <w:t xml:space="preserve">        '500':</w:t>
      </w:r>
    </w:p>
    <w:p w14:paraId="5358D5E5" w14:textId="77777777" w:rsidR="00853D75" w:rsidRPr="00F4442C" w:rsidRDefault="00853D75" w:rsidP="00853D75">
      <w:pPr>
        <w:pStyle w:val="PL"/>
        <w:rPr>
          <w:lang w:eastAsia="es-ES"/>
        </w:rPr>
      </w:pPr>
      <w:r w:rsidRPr="00F4442C">
        <w:rPr>
          <w:lang w:eastAsia="es-ES"/>
        </w:rPr>
        <w:t xml:space="preserve">          $ref: 'TS29122_CommonData.yaml#/components/responses/500'</w:t>
      </w:r>
    </w:p>
    <w:p w14:paraId="12129EB1" w14:textId="77777777" w:rsidR="00853D75" w:rsidRPr="00F4442C" w:rsidRDefault="00853D75" w:rsidP="00853D75">
      <w:pPr>
        <w:pStyle w:val="PL"/>
        <w:rPr>
          <w:lang w:eastAsia="es-ES"/>
        </w:rPr>
      </w:pPr>
      <w:r w:rsidRPr="00F4442C">
        <w:rPr>
          <w:lang w:eastAsia="es-ES"/>
        </w:rPr>
        <w:t xml:space="preserve">        '503':</w:t>
      </w:r>
    </w:p>
    <w:p w14:paraId="6F5EA060" w14:textId="77777777" w:rsidR="00853D75" w:rsidRPr="00F4442C" w:rsidRDefault="00853D75" w:rsidP="00853D75">
      <w:pPr>
        <w:pStyle w:val="PL"/>
        <w:rPr>
          <w:lang w:eastAsia="es-ES"/>
        </w:rPr>
      </w:pPr>
      <w:r w:rsidRPr="00F4442C">
        <w:rPr>
          <w:lang w:eastAsia="es-ES"/>
        </w:rPr>
        <w:t xml:space="preserve">          $ref: 'TS29122_CommonData.yaml#/components/responses/503'</w:t>
      </w:r>
    </w:p>
    <w:p w14:paraId="1C3B65EF" w14:textId="77777777" w:rsidR="00853D75" w:rsidRPr="00F4442C" w:rsidRDefault="00853D75" w:rsidP="00853D75">
      <w:pPr>
        <w:pStyle w:val="PL"/>
        <w:rPr>
          <w:lang w:eastAsia="es-ES"/>
        </w:rPr>
      </w:pPr>
      <w:r w:rsidRPr="00F4442C">
        <w:rPr>
          <w:lang w:eastAsia="es-ES"/>
        </w:rPr>
        <w:t xml:space="preserve">        default:</w:t>
      </w:r>
    </w:p>
    <w:p w14:paraId="2DC23A66" w14:textId="77777777" w:rsidR="00853D75" w:rsidRPr="00F4442C" w:rsidRDefault="00853D75" w:rsidP="00853D75">
      <w:pPr>
        <w:pStyle w:val="PL"/>
        <w:rPr>
          <w:lang w:eastAsia="es-ES"/>
        </w:rPr>
      </w:pPr>
      <w:r w:rsidRPr="00F4442C">
        <w:rPr>
          <w:lang w:eastAsia="es-ES"/>
        </w:rPr>
        <w:t xml:space="preserve">          $ref: 'TS29122_CommonData.yaml#/components/responses/default'</w:t>
      </w:r>
    </w:p>
    <w:p w14:paraId="0F4713DB" w14:textId="77777777" w:rsidR="00853D75" w:rsidRPr="00F4442C" w:rsidRDefault="00853D75" w:rsidP="00853D75">
      <w:pPr>
        <w:pStyle w:val="PL"/>
        <w:rPr>
          <w:lang w:eastAsia="es-ES"/>
        </w:rPr>
      </w:pPr>
    </w:p>
    <w:p w14:paraId="34D15FE6" w14:textId="77777777" w:rsidR="00853D75" w:rsidRPr="00F4442C" w:rsidRDefault="00853D75" w:rsidP="00853D75">
      <w:pPr>
        <w:pStyle w:val="PL"/>
        <w:rPr>
          <w:lang w:eastAsia="es-ES"/>
        </w:rPr>
      </w:pPr>
      <w:r w:rsidRPr="00F4442C">
        <w:rPr>
          <w:lang w:eastAsia="es-ES"/>
        </w:rPr>
        <w:t xml:space="preserve">    delete:</w:t>
      </w:r>
    </w:p>
    <w:p w14:paraId="5F58BBE4" w14:textId="77777777" w:rsidR="00853D75" w:rsidRPr="00F4442C" w:rsidRDefault="00853D75" w:rsidP="00853D75">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sidRPr="00F4442C">
        <w:t>Policy Provisioning</w:t>
      </w:r>
      <w:r w:rsidRPr="00F4442C">
        <w:rPr>
          <w:lang w:eastAsia="zh-CN"/>
        </w:rPr>
        <w:t xml:space="preserve"> </w:t>
      </w:r>
      <w:r w:rsidRPr="00F4442C">
        <w:t>resource</w:t>
      </w:r>
      <w:r w:rsidRPr="00F4442C">
        <w:rPr>
          <w:rFonts w:cs="Courier New"/>
          <w:szCs w:val="16"/>
        </w:rPr>
        <w:t>.</w:t>
      </w:r>
    </w:p>
    <w:p w14:paraId="6A2D02A7" w14:textId="77777777" w:rsidR="00853D75" w:rsidRPr="00F4442C" w:rsidRDefault="00853D75" w:rsidP="00853D75">
      <w:pPr>
        <w:pStyle w:val="PL"/>
        <w:rPr>
          <w:rFonts w:cs="Courier New"/>
          <w:szCs w:val="16"/>
        </w:rPr>
      </w:pPr>
      <w:r w:rsidRPr="00F4442C">
        <w:rPr>
          <w:rFonts w:cs="Courier New"/>
          <w:szCs w:val="16"/>
        </w:rPr>
        <w:t xml:space="preserve">      </w:t>
      </w:r>
      <w:proofErr w:type="spellStart"/>
      <w:r w:rsidRPr="00F4442C">
        <w:rPr>
          <w:rFonts w:cs="Courier New"/>
          <w:szCs w:val="16"/>
        </w:rPr>
        <w:t>operationId</w:t>
      </w:r>
      <w:proofErr w:type="spellEnd"/>
      <w:r w:rsidRPr="00F4442C">
        <w:rPr>
          <w:rFonts w:cs="Courier New"/>
          <w:szCs w:val="16"/>
        </w:rPr>
        <w:t xml:space="preserve">: </w:t>
      </w:r>
      <w:proofErr w:type="spellStart"/>
      <w:r w:rsidRPr="00F4442C">
        <w:rPr>
          <w:rFonts w:cs="Courier New"/>
          <w:szCs w:val="16"/>
        </w:rPr>
        <w:t>DeleteInd</w:t>
      </w:r>
      <w:r w:rsidRPr="00F4442C">
        <w:t>PolProv</w:t>
      </w:r>
      <w:proofErr w:type="spellEnd"/>
    </w:p>
    <w:p w14:paraId="5BCB9EED" w14:textId="77777777" w:rsidR="00853D75" w:rsidRPr="00F4442C" w:rsidRDefault="00853D75" w:rsidP="00853D75">
      <w:pPr>
        <w:pStyle w:val="PL"/>
        <w:rPr>
          <w:rFonts w:cs="Courier New"/>
          <w:szCs w:val="16"/>
        </w:rPr>
      </w:pPr>
      <w:r w:rsidRPr="00F4442C">
        <w:rPr>
          <w:rFonts w:cs="Courier New"/>
          <w:szCs w:val="16"/>
        </w:rPr>
        <w:t xml:space="preserve">      tags:</w:t>
      </w:r>
    </w:p>
    <w:p w14:paraId="2D9CD745" w14:textId="77777777" w:rsidR="00853D75" w:rsidRPr="00F4442C" w:rsidRDefault="00853D75" w:rsidP="00853D75">
      <w:pPr>
        <w:pStyle w:val="PL"/>
        <w:rPr>
          <w:rFonts w:cs="Courier New"/>
          <w:szCs w:val="16"/>
        </w:rPr>
      </w:pPr>
      <w:r w:rsidRPr="00F4442C">
        <w:rPr>
          <w:rFonts w:cs="Courier New"/>
          <w:szCs w:val="16"/>
        </w:rPr>
        <w:lastRenderedPageBreak/>
        <w:t xml:space="preserve">        - Individual </w:t>
      </w:r>
      <w:r w:rsidRPr="00F4442C">
        <w:t>Policy Provisioning</w:t>
      </w:r>
      <w:r w:rsidRPr="00F4442C">
        <w:rPr>
          <w:rFonts w:cs="Courier New"/>
          <w:szCs w:val="16"/>
        </w:rPr>
        <w:t xml:space="preserve"> (Document)</w:t>
      </w:r>
    </w:p>
    <w:p w14:paraId="74FB3E7E" w14:textId="77777777" w:rsidR="00853D75" w:rsidRPr="00F4442C" w:rsidRDefault="00853D75" w:rsidP="00853D75">
      <w:pPr>
        <w:pStyle w:val="PL"/>
        <w:rPr>
          <w:lang w:eastAsia="es-ES"/>
        </w:rPr>
      </w:pPr>
      <w:r w:rsidRPr="00F4442C">
        <w:rPr>
          <w:lang w:eastAsia="es-ES"/>
        </w:rPr>
        <w:t xml:space="preserve">      responses:</w:t>
      </w:r>
    </w:p>
    <w:p w14:paraId="65994C1A" w14:textId="77777777" w:rsidR="00853D75" w:rsidRPr="00F4442C" w:rsidRDefault="00853D75" w:rsidP="00853D75">
      <w:pPr>
        <w:pStyle w:val="PL"/>
        <w:rPr>
          <w:lang w:eastAsia="es-ES"/>
        </w:rPr>
      </w:pPr>
      <w:r w:rsidRPr="00F4442C">
        <w:rPr>
          <w:lang w:eastAsia="es-ES"/>
        </w:rPr>
        <w:t xml:space="preserve">        '204':</w:t>
      </w:r>
    </w:p>
    <w:p w14:paraId="450963AD" w14:textId="77777777" w:rsidR="00853D75" w:rsidRPr="00F4442C" w:rsidRDefault="00853D75" w:rsidP="00853D75">
      <w:pPr>
        <w:pStyle w:val="PL"/>
        <w:rPr>
          <w:lang w:eastAsia="zh-CN"/>
        </w:rPr>
      </w:pPr>
      <w:r w:rsidRPr="00F4442C">
        <w:rPr>
          <w:lang w:eastAsia="es-ES"/>
        </w:rPr>
        <w:t xml:space="preserve">          description: </w:t>
      </w:r>
      <w:r w:rsidRPr="00F4442C">
        <w:rPr>
          <w:lang w:eastAsia="zh-CN"/>
        </w:rPr>
        <w:t>&gt;</w:t>
      </w:r>
    </w:p>
    <w:p w14:paraId="1441C2B6" w14:textId="77777777" w:rsidR="00853D75" w:rsidRPr="00F4442C" w:rsidRDefault="00853D75" w:rsidP="00853D75">
      <w:pPr>
        <w:pStyle w:val="PL"/>
      </w:pPr>
      <w:r w:rsidRPr="00F4442C">
        <w:rPr>
          <w:lang w:eastAsia="es-ES"/>
        </w:rPr>
        <w:t xml:space="preserve">            No Content. </w:t>
      </w:r>
      <w:r w:rsidRPr="00F4442C">
        <w:t xml:space="preserve">The </w:t>
      </w:r>
      <w:r w:rsidRPr="00F4442C">
        <w:rPr>
          <w:lang w:eastAsia="zh-CN"/>
        </w:rPr>
        <w:t xml:space="preserve">Individual </w:t>
      </w:r>
      <w:r w:rsidRPr="00F4442C">
        <w:t>Policy Provisioning</w:t>
      </w:r>
      <w:r w:rsidRPr="00F4442C">
        <w:rPr>
          <w:lang w:eastAsia="zh-CN"/>
        </w:rPr>
        <w:t xml:space="preserve"> </w:t>
      </w:r>
      <w:r w:rsidRPr="00F4442C">
        <w:t>resource is successfully deleted.</w:t>
      </w:r>
    </w:p>
    <w:p w14:paraId="39D771F2" w14:textId="77777777" w:rsidR="00853D75" w:rsidRPr="00F4442C" w:rsidRDefault="00853D75" w:rsidP="00853D75">
      <w:pPr>
        <w:pStyle w:val="PL"/>
      </w:pPr>
      <w:r w:rsidRPr="00F4442C">
        <w:t xml:space="preserve">        '307':</w:t>
      </w:r>
    </w:p>
    <w:p w14:paraId="193B22BD" w14:textId="77777777" w:rsidR="00853D75" w:rsidRPr="00F4442C" w:rsidRDefault="00853D75" w:rsidP="00853D75">
      <w:pPr>
        <w:pStyle w:val="PL"/>
        <w:rPr>
          <w:lang w:eastAsia="es-ES"/>
        </w:rPr>
      </w:pPr>
      <w:r w:rsidRPr="00F4442C">
        <w:t xml:space="preserve">          </w:t>
      </w:r>
      <w:r w:rsidRPr="00F4442C">
        <w:rPr>
          <w:lang w:eastAsia="es-ES"/>
        </w:rPr>
        <w:t>$ref: 'TS29122_CommonData.yaml#/components/responses/307'</w:t>
      </w:r>
    </w:p>
    <w:p w14:paraId="0CB06DA0" w14:textId="77777777" w:rsidR="00853D75" w:rsidRPr="00F4442C" w:rsidRDefault="00853D75" w:rsidP="00853D75">
      <w:pPr>
        <w:pStyle w:val="PL"/>
      </w:pPr>
      <w:r w:rsidRPr="00F4442C">
        <w:t xml:space="preserve">        '308':</w:t>
      </w:r>
    </w:p>
    <w:p w14:paraId="676A591B" w14:textId="77777777" w:rsidR="00853D75" w:rsidRPr="00F4442C" w:rsidRDefault="00853D75" w:rsidP="00853D75">
      <w:pPr>
        <w:pStyle w:val="PL"/>
        <w:rPr>
          <w:lang w:eastAsia="es-ES"/>
        </w:rPr>
      </w:pPr>
      <w:r w:rsidRPr="00F4442C">
        <w:t xml:space="preserve">          </w:t>
      </w:r>
      <w:r w:rsidRPr="00F4442C">
        <w:rPr>
          <w:lang w:eastAsia="es-ES"/>
        </w:rPr>
        <w:t>$ref: 'TS29122_CommonData.yaml#/components/responses/308'</w:t>
      </w:r>
    </w:p>
    <w:p w14:paraId="75E953AC" w14:textId="77777777" w:rsidR="00853D75" w:rsidRPr="00F4442C" w:rsidRDefault="00853D75" w:rsidP="00853D75">
      <w:pPr>
        <w:pStyle w:val="PL"/>
        <w:rPr>
          <w:lang w:eastAsia="es-ES"/>
        </w:rPr>
      </w:pPr>
      <w:r w:rsidRPr="00F4442C">
        <w:rPr>
          <w:lang w:eastAsia="es-ES"/>
        </w:rPr>
        <w:t xml:space="preserve">        '400':</w:t>
      </w:r>
    </w:p>
    <w:p w14:paraId="133BD8C9" w14:textId="77777777" w:rsidR="00853D75" w:rsidRPr="00F4442C" w:rsidRDefault="00853D75" w:rsidP="00853D75">
      <w:pPr>
        <w:pStyle w:val="PL"/>
        <w:rPr>
          <w:lang w:eastAsia="es-ES"/>
        </w:rPr>
      </w:pPr>
      <w:r w:rsidRPr="00F4442C">
        <w:rPr>
          <w:lang w:eastAsia="es-ES"/>
        </w:rPr>
        <w:t xml:space="preserve">          $ref: 'TS29122_CommonData.yaml#/components/responses/400'</w:t>
      </w:r>
    </w:p>
    <w:p w14:paraId="79F84EB0" w14:textId="77777777" w:rsidR="00853D75" w:rsidRPr="00F4442C" w:rsidRDefault="00853D75" w:rsidP="00853D75">
      <w:pPr>
        <w:pStyle w:val="PL"/>
        <w:rPr>
          <w:lang w:eastAsia="es-ES"/>
        </w:rPr>
      </w:pPr>
      <w:r w:rsidRPr="00F4442C">
        <w:rPr>
          <w:lang w:eastAsia="es-ES"/>
        </w:rPr>
        <w:t xml:space="preserve">        '401':</w:t>
      </w:r>
    </w:p>
    <w:p w14:paraId="45EFB491" w14:textId="77777777" w:rsidR="00853D75" w:rsidRPr="00F4442C" w:rsidRDefault="00853D75" w:rsidP="00853D75">
      <w:pPr>
        <w:pStyle w:val="PL"/>
        <w:rPr>
          <w:lang w:eastAsia="es-ES"/>
        </w:rPr>
      </w:pPr>
      <w:r w:rsidRPr="00F4442C">
        <w:rPr>
          <w:lang w:eastAsia="es-ES"/>
        </w:rPr>
        <w:t xml:space="preserve">          $ref: 'TS29122_CommonData.yaml#/components/responses/401'</w:t>
      </w:r>
    </w:p>
    <w:p w14:paraId="17EEF79E" w14:textId="77777777" w:rsidR="00853D75" w:rsidRPr="00F4442C" w:rsidRDefault="00853D75" w:rsidP="00853D75">
      <w:pPr>
        <w:pStyle w:val="PL"/>
        <w:rPr>
          <w:lang w:eastAsia="es-ES"/>
        </w:rPr>
      </w:pPr>
      <w:r w:rsidRPr="00F4442C">
        <w:rPr>
          <w:lang w:eastAsia="es-ES"/>
        </w:rPr>
        <w:t xml:space="preserve">        '403':</w:t>
      </w:r>
    </w:p>
    <w:p w14:paraId="459E332D" w14:textId="77777777" w:rsidR="00853D75" w:rsidRPr="00F4442C" w:rsidRDefault="00853D75" w:rsidP="00853D75">
      <w:pPr>
        <w:pStyle w:val="PL"/>
        <w:rPr>
          <w:lang w:eastAsia="es-ES"/>
        </w:rPr>
      </w:pPr>
      <w:r w:rsidRPr="00F4442C">
        <w:rPr>
          <w:lang w:eastAsia="es-ES"/>
        </w:rPr>
        <w:t xml:space="preserve">          $ref: 'TS29122_CommonData.yaml#/components/responses/403'</w:t>
      </w:r>
    </w:p>
    <w:p w14:paraId="611E29D3" w14:textId="77777777" w:rsidR="00853D75" w:rsidRPr="00F4442C" w:rsidRDefault="00853D75" w:rsidP="00853D75">
      <w:pPr>
        <w:pStyle w:val="PL"/>
        <w:rPr>
          <w:lang w:eastAsia="es-ES"/>
        </w:rPr>
      </w:pPr>
      <w:r w:rsidRPr="00F4442C">
        <w:rPr>
          <w:lang w:eastAsia="es-ES"/>
        </w:rPr>
        <w:t xml:space="preserve">        '404':</w:t>
      </w:r>
    </w:p>
    <w:p w14:paraId="5D3773BE" w14:textId="77777777" w:rsidR="00853D75" w:rsidRPr="00F4442C" w:rsidRDefault="00853D75" w:rsidP="00853D75">
      <w:pPr>
        <w:pStyle w:val="PL"/>
        <w:rPr>
          <w:lang w:eastAsia="es-ES"/>
        </w:rPr>
      </w:pPr>
      <w:r w:rsidRPr="00F4442C">
        <w:rPr>
          <w:lang w:eastAsia="es-ES"/>
        </w:rPr>
        <w:t xml:space="preserve">          $ref: 'TS29122_CommonData.yaml#/components/responses/404'</w:t>
      </w:r>
    </w:p>
    <w:p w14:paraId="33603609" w14:textId="77777777" w:rsidR="00853D75" w:rsidRPr="00F4442C" w:rsidRDefault="00853D75" w:rsidP="00853D75">
      <w:pPr>
        <w:pStyle w:val="PL"/>
        <w:rPr>
          <w:lang w:eastAsia="es-ES"/>
        </w:rPr>
      </w:pPr>
      <w:r w:rsidRPr="00F4442C">
        <w:rPr>
          <w:lang w:eastAsia="es-ES"/>
        </w:rPr>
        <w:t xml:space="preserve">        '406':</w:t>
      </w:r>
    </w:p>
    <w:p w14:paraId="0D05D455" w14:textId="77777777" w:rsidR="00853D75" w:rsidRPr="00F4442C" w:rsidRDefault="00853D75" w:rsidP="00853D75">
      <w:pPr>
        <w:pStyle w:val="PL"/>
        <w:rPr>
          <w:lang w:eastAsia="es-ES"/>
        </w:rPr>
      </w:pPr>
      <w:r w:rsidRPr="00F4442C">
        <w:rPr>
          <w:lang w:eastAsia="es-ES"/>
        </w:rPr>
        <w:t xml:space="preserve">          $ref: 'TS29122_CommonData.yaml#/components/responses/406'</w:t>
      </w:r>
    </w:p>
    <w:p w14:paraId="33AF8B49" w14:textId="77777777" w:rsidR="00853D75" w:rsidRPr="00F4442C" w:rsidRDefault="00853D75" w:rsidP="00853D75">
      <w:pPr>
        <w:pStyle w:val="PL"/>
        <w:rPr>
          <w:lang w:eastAsia="es-ES"/>
        </w:rPr>
      </w:pPr>
      <w:r w:rsidRPr="00F4442C">
        <w:rPr>
          <w:lang w:eastAsia="es-ES"/>
        </w:rPr>
        <w:t xml:space="preserve">        '429':</w:t>
      </w:r>
    </w:p>
    <w:p w14:paraId="707F3127" w14:textId="77777777" w:rsidR="00853D75" w:rsidRPr="00F4442C" w:rsidRDefault="00853D75" w:rsidP="00853D75">
      <w:pPr>
        <w:pStyle w:val="PL"/>
        <w:rPr>
          <w:lang w:eastAsia="es-ES"/>
        </w:rPr>
      </w:pPr>
      <w:r w:rsidRPr="00F4442C">
        <w:rPr>
          <w:lang w:eastAsia="es-ES"/>
        </w:rPr>
        <w:t xml:space="preserve">          $ref: 'TS29122_CommonData.yaml#/components/responses/429'</w:t>
      </w:r>
    </w:p>
    <w:p w14:paraId="5A8DA9DD" w14:textId="77777777" w:rsidR="00853D75" w:rsidRPr="00F4442C" w:rsidRDefault="00853D75" w:rsidP="00853D75">
      <w:pPr>
        <w:pStyle w:val="PL"/>
        <w:rPr>
          <w:lang w:eastAsia="es-ES"/>
        </w:rPr>
      </w:pPr>
      <w:r w:rsidRPr="00F4442C">
        <w:rPr>
          <w:lang w:eastAsia="es-ES"/>
        </w:rPr>
        <w:t xml:space="preserve">        '500':</w:t>
      </w:r>
    </w:p>
    <w:p w14:paraId="07BA7781" w14:textId="77777777" w:rsidR="00853D75" w:rsidRPr="00F4442C" w:rsidRDefault="00853D75" w:rsidP="00853D75">
      <w:pPr>
        <w:pStyle w:val="PL"/>
        <w:rPr>
          <w:lang w:eastAsia="es-ES"/>
        </w:rPr>
      </w:pPr>
      <w:r w:rsidRPr="00F4442C">
        <w:rPr>
          <w:lang w:eastAsia="es-ES"/>
        </w:rPr>
        <w:t xml:space="preserve">          $ref: 'TS29122_CommonData.yaml#/components/responses/500'</w:t>
      </w:r>
    </w:p>
    <w:p w14:paraId="178738C7" w14:textId="77777777" w:rsidR="00853D75" w:rsidRPr="00F4442C" w:rsidRDefault="00853D75" w:rsidP="00853D75">
      <w:pPr>
        <w:pStyle w:val="PL"/>
        <w:rPr>
          <w:lang w:eastAsia="es-ES"/>
        </w:rPr>
      </w:pPr>
      <w:r w:rsidRPr="00F4442C">
        <w:rPr>
          <w:lang w:eastAsia="es-ES"/>
        </w:rPr>
        <w:t xml:space="preserve">        '503':</w:t>
      </w:r>
    </w:p>
    <w:p w14:paraId="3999E483" w14:textId="77777777" w:rsidR="00853D75" w:rsidRPr="00F4442C" w:rsidRDefault="00853D75" w:rsidP="00853D75">
      <w:pPr>
        <w:pStyle w:val="PL"/>
        <w:rPr>
          <w:lang w:eastAsia="es-ES"/>
        </w:rPr>
      </w:pPr>
      <w:r w:rsidRPr="00F4442C">
        <w:rPr>
          <w:lang w:eastAsia="es-ES"/>
        </w:rPr>
        <w:t xml:space="preserve">          $ref: 'TS29122_CommonData.yaml#/components/responses/503'</w:t>
      </w:r>
    </w:p>
    <w:p w14:paraId="5FE05499" w14:textId="77777777" w:rsidR="00853D75" w:rsidRPr="00F4442C" w:rsidRDefault="00853D75" w:rsidP="00853D75">
      <w:pPr>
        <w:pStyle w:val="PL"/>
        <w:rPr>
          <w:lang w:eastAsia="es-ES"/>
        </w:rPr>
      </w:pPr>
      <w:r w:rsidRPr="00F4442C">
        <w:rPr>
          <w:lang w:eastAsia="es-ES"/>
        </w:rPr>
        <w:t xml:space="preserve">        default:</w:t>
      </w:r>
    </w:p>
    <w:p w14:paraId="3C1A57B6" w14:textId="77777777" w:rsidR="00853D75" w:rsidRPr="00F4442C" w:rsidRDefault="00853D75" w:rsidP="00853D75">
      <w:pPr>
        <w:pStyle w:val="PL"/>
        <w:rPr>
          <w:lang w:eastAsia="es-ES"/>
        </w:rPr>
      </w:pPr>
      <w:r w:rsidRPr="00F4442C">
        <w:rPr>
          <w:lang w:eastAsia="es-ES"/>
        </w:rPr>
        <w:t xml:space="preserve">          $ref: 'TS29122_CommonData.yaml#/components/responses/default'</w:t>
      </w:r>
    </w:p>
    <w:p w14:paraId="59A3AAB2" w14:textId="77777777" w:rsidR="00853D75" w:rsidRPr="00F4442C" w:rsidRDefault="00853D75" w:rsidP="00853D75">
      <w:pPr>
        <w:pStyle w:val="PL"/>
      </w:pPr>
    </w:p>
    <w:p w14:paraId="76D856BD" w14:textId="77777777" w:rsidR="00853D75" w:rsidRPr="00F4442C" w:rsidRDefault="00853D75" w:rsidP="00853D75">
      <w:pPr>
        <w:pStyle w:val="PL"/>
      </w:pPr>
      <w:r w:rsidRPr="00F4442C">
        <w:t xml:space="preserve">  /</w:t>
      </w:r>
      <w:proofErr w:type="gramStart"/>
      <w:r w:rsidRPr="00F4442C">
        <w:t>subscriptions</w:t>
      </w:r>
      <w:proofErr w:type="gramEnd"/>
      <w:r w:rsidRPr="00F4442C">
        <w:t>:</w:t>
      </w:r>
    </w:p>
    <w:p w14:paraId="648475F6" w14:textId="77777777" w:rsidR="00853D75" w:rsidRPr="00F4442C" w:rsidRDefault="00853D75" w:rsidP="00853D75">
      <w:pPr>
        <w:pStyle w:val="PL"/>
      </w:pPr>
      <w:r w:rsidRPr="00F4442C">
        <w:t xml:space="preserve">    post:</w:t>
      </w:r>
    </w:p>
    <w:p w14:paraId="48AE4E63" w14:textId="77777777" w:rsidR="00853D75" w:rsidRPr="00F4442C" w:rsidRDefault="00853D75" w:rsidP="00853D75">
      <w:pPr>
        <w:pStyle w:val="PL"/>
      </w:pPr>
      <w:r w:rsidRPr="00F4442C">
        <w:t xml:space="preserve">      summary: Request </w:t>
      </w:r>
      <w:r w:rsidRPr="00F4442C">
        <w:rPr>
          <w:lang w:eastAsia="zh-CN"/>
        </w:rPr>
        <w:t xml:space="preserve">the creation of a </w:t>
      </w:r>
      <w:r w:rsidRPr="00F4442C">
        <w:rPr>
          <w:rFonts w:eastAsia="等线"/>
        </w:rPr>
        <w:t>Policy Usage</w:t>
      </w:r>
      <w:r w:rsidRPr="00F4442C">
        <w:rPr>
          <w:lang w:val="en-US"/>
        </w:rPr>
        <w:t xml:space="preserve"> Subscription</w:t>
      </w:r>
      <w:r w:rsidRPr="00F4442C">
        <w:t>.</w:t>
      </w:r>
    </w:p>
    <w:p w14:paraId="6201F4A5" w14:textId="77777777" w:rsidR="00853D75" w:rsidRPr="00F4442C" w:rsidRDefault="00853D75" w:rsidP="00853D75">
      <w:pPr>
        <w:pStyle w:val="PL"/>
        <w:rPr>
          <w:rFonts w:cs="Courier New"/>
          <w:szCs w:val="16"/>
        </w:rPr>
      </w:pPr>
      <w:r w:rsidRPr="00F4442C">
        <w:rPr>
          <w:rFonts w:cs="Courier New"/>
          <w:szCs w:val="16"/>
        </w:rPr>
        <w:t xml:space="preserve">      </w:t>
      </w:r>
      <w:proofErr w:type="spellStart"/>
      <w:r w:rsidRPr="00F4442C">
        <w:rPr>
          <w:rFonts w:cs="Courier New"/>
          <w:szCs w:val="16"/>
        </w:rPr>
        <w:t>operationId</w:t>
      </w:r>
      <w:proofErr w:type="spellEnd"/>
      <w:r w:rsidRPr="00F4442C">
        <w:rPr>
          <w:rFonts w:cs="Courier New"/>
          <w:szCs w:val="16"/>
        </w:rPr>
        <w:t xml:space="preserve">: </w:t>
      </w:r>
      <w:proofErr w:type="spellStart"/>
      <w:r w:rsidRPr="00F4442C">
        <w:rPr>
          <w:rFonts w:cs="Courier New"/>
          <w:szCs w:val="16"/>
        </w:rPr>
        <w:t>Create</w:t>
      </w:r>
      <w:r w:rsidRPr="00F4442C">
        <w:t>PolUsageSubsc</w:t>
      </w:r>
      <w:proofErr w:type="spellEnd"/>
    </w:p>
    <w:p w14:paraId="00133F21" w14:textId="77777777" w:rsidR="00853D75" w:rsidRPr="00F4442C" w:rsidRDefault="00853D75" w:rsidP="00853D75">
      <w:pPr>
        <w:pStyle w:val="PL"/>
        <w:rPr>
          <w:rFonts w:cs="Courier New"/>
          <w:szCs w:val="16"/>
        </w:rPr>
      </w:pPr>
      <w:r w:rsidRPr="00F4442C">
        <w:rPr>
          <w:rFonts w:cs="Courier New"/>
          <w:szCs w:val="16"/>
        </w:rPr>
        <w:t xml:space="preserve">      tags:</w:t>
      </w:r>
    </w:p>
    <w:p w14:paraId="7D6978A7" w14:textId="77777777" w:rsidR="00853D75" w:rsidRPr="00F4442C" w:rsidRDefault="00853D75" w:rsidP="00853D75">
      <w:pPr>
        <w:pStyle w:val="PL"/>
        <w:rPr>
          <w:rFonts w:cs="Courier New"/>
          <w:szCs w:val="16"/>
        </w:rPr>
      </w:pPr>
      <w:r w:rsidRPr="00F4442C">
        <w:rPr>
          <w:rFonts w:cs="Courier New"/>
          <w:szCs w:val="16"/>
        </w:rPr>
        <w:t xml:space="preserve">        - </w:t>
      </w:r>
      <w:r w:rsidRPr="00F4442C">
        <w:rPr>
          <w:rFonts w:eastAsia="等线"/>
        </w:rPr>
        <w:t>Policy Usage</w:t>
      </w:r>
      <w:r w:rsidRPr="00F4442C">
        <w:rPr>
          <w:lang w:val="en-US"/>
        </w:rPr>
        <w:t xml:space="preserve"> Subscription</w:t>
      </w:r>
      <w:r w:rsidRPr="00F4442C">
        <w:t>s</w:t>
      </w:r>
      <w:r w:rsidRPr="00F4442C">
        <w:rPr>
          <w:rFonts w:cs="Courier New"/>
          <w:szCs w:val="16"/>
        </w:rPr>
        <w:t xml:space="preserve"> (Collection)</w:t>
      </w:r>
    </w:p>
    <w:p w14:paraId="52468A31" w14:textId="77777777" w:rsidR="00853D75" w:rsidRPr="00F4442C" w:rsidRDefault="00853D75" w:rsidP="00853D75">
      <w:pPr>
        <w:pStyle w:val="PL"/>
      </w:pPr>
      <w:r w:rsidRPr="00F4442C">
        <w:t xml:space="preserve">      </w:t>
      </w:r>
      <w:proofErr w:type="spellStart"/>
      <w:r w:rsidRPr="00F4442C">
        <w:t>requestBody</w:t>
      </w:r>
      <w:proofErr w:type="spellEnd"/>
      <w:r w:rsidRPr="00F4442C">
        <w:t>:</w:t>
      </w:r>
    </w:p>
    <w:p w14:paraId="77305416" w14:textId="77777777" w:rsidR="00853D75" w:rsidRPr="00F4442C" w:rsidRDefault="00853D75" w:rsidP="00853D75">
      <w:pPr>
        <w:pStyle w:val="PL"/>
      </w:pPr>
      <w:r w:rsidRPr="00F4442C">
        <w:t xml:space="preserve">        required: true</w:t>
      </w:r>
    </w:p>
    <w:p w14:paraId="1416CB7A" w14:textId="77777777" w:rsidR="00853D75" w:rsidRPr="00F4442C" w:rsidRDefault="00853D75" w:rsidP="00853D75">
      <w:pPr>
        <w:pStyle w:val="PL"/>
      </w:pPr>
      <w:r w:rsidRPr="00F4442C">
        <w:t xml:space="preserve">        content:</w:t>
      </w:r>
    </w:p>
    <w:p w14:paraId="4988C7FC" w14:textId="77777777" w:rsidR="00853D75" w:rsidRPr="00F4442C" w:rsidRDefault="00853D75" w:rsidP="00853D75">
      <w:pPr>
        <w:pStyle w:val="PL"/>
      </w:pPr>
      <w:r w:rsidRPr="00F4442C">
        <w:t xml:space="preserve">          application/json:</w:t>
      </w:r>
    </w:p>
    <w:p w14:paraId="1F6CDF06" w14:textId="77777777" w:rsidR="00853D75" w:rsidRPr="00F4442C" w:rsidRDefault="00853D75" w:rsidP="00853D75">
      <w:pPr>
        <w:pStyle w:val="PL"/>
      </w:pPr>
      <w:r w:rsidRPr="00F4442C">
        <w:t xml:space="preserve">            schema:</w:t>
      </w:r>
    </w:p>
    <w:p w14:paraId="2EB49FCE" w14:textId="77777777" w:rsidR="00853D75" w:rsidRPr="00F4442C" w:rsidRDefault="00853D75" w:rsidP="00853D75">
      <w:pPr>
        <w:pStyle w:val="PL"/>
      </w:pPr>
      <w:r w:rsidRPr="00F4442C">
        <w:t xml:space="preserve">              $ref: '#/components/schemas/</w:t>
      </w:r>
      <w:proofErr w:type="spellStart"/>
      <w:r w:rsidRPr="00F4442C">
        <w:t>PolUsageSubsc</w:t>
      </w:r>
      <w:proofErr w:type="spellEnd"/>
      <w:r w:rsidRPr="00F4442C">
        <w:t>'</w:t>
      </w:r>
    </w:p>
    <w:p w14:paraId="62636545" w14:textId="77777777" w:rsidR="00853D75" w:rsidRPr="00F4442C" w:rsidRDefault="00853D75" w:rsidP="00853D75">
      <w:pPr>
        <w:pStyle w:val="PL"/>
      </w:pPr>
      <w:r w:rsidRPr="00F4442C">
        <w:t xml:space="preserve">      responses:</w:t>
      </w:r>
    </w:p>
    <w:p w14:paraId="1A30F431" w14:textId="77777777" w:rsidR="00853D75" w:rsidRPr="00F4442C" w:rsidRDefault="00853D75" w:rsidP="00853D75">
      <w:pPr>
        <w:pStyle w:val="PL"/>
      </w:pPr>
      <w:r w:rsidRPr="00F4442C">
        <w:t xml:space="preserve">        '201':</w:t>
      </w:r>
    </w:p>
    <w:p w14:paraId="6314B365" w14:textId="77777777" w:rsidR="00853D75" w:rsidRPr="00F4442C" w:rsidRDefault="00853D75" w:rsidP="00853D75">
      <w:pPr>
        <w:pStyle w:val="PL"/>
        <w:rPr>
          <w:lang w:eastAsia="zh-CN"/>
        </w:rPr>
      </w:pPr>
      <w:r w:rsidRPr="00F4442C">
        <w:t xml:space="preserve">          description: </w:t>
      </w:r>
      <w:r w:rsidRPr="00F4442C">
        <w:rPr>
          <w:lang w:eastAsia="zh-CN"/>
        </w:rPr>
        <w:t>&gt;</w:t>
      </w:r>
    </w:p>
    <w:p w14:paraId="2C33215A" w14:textId="77777777" w:rsidR="00853D75" w:rsidRPr="00F4442C" w:rsidRDefault="00853D75" w:rsidP="00853D75">
      <w:pPr>
        <w:pStyle w:val="PL"/>
      </w:pPr>
      <w:r w:rsidRPr="00F4442C">
        <w:rPr>
          <w:lang w:eastAsia="es-ES"/>
        </w:rPr>
        <w:t xml:space="preserve">            </w:t>
      </w:r>
      <w:r w:rsidRPr="00F4442C">
        <w:t xml:space="preserve">Created. The </w:t>
      </w:r>
      <w:r w:rsidRPr="00F4442C">
        <w:rPr>
          <w:rFonts w:eastAsia="等线"/>
        </w:rPr>
        <w:t>Policy Usage</w:t>
      </w:r>
      <w:r w:rsidRPr="00F4442C">
        <w:rPr>
          <w:lang w:val="en-US"/>
        </w:rPr>
        <w:t xml:space="preserve"> Subscription</w:t>
      </w:r>
      <w:r w:rsidRPr="00F4442C">
        <w:t xml:space="preserve"> is successfully created and a representation</w:t>
      </w:r>
    </w:p>
    <w:p w14:paraId="4093569B" w14:textId="77777777" w:rsidR="00853D75" w:rsidRPr="00F4442C" w:rsidRDefault="00853D75" w:rsidP="00853D75">
      <w:pPr>
        <w:pStyle w:val="PL"/>
        <w:rPr>
          <w:lang w:val="en-US"/>
        </w:rPr>
      </w:pPr>
      <w:r w:rsidRPr="00F4442C">
        <w:t xml:space="preserve">            of the created Individual </w:t>
      </w:r>
      <w:r w:rsidRPr="00F4442C">
        <w:rPr>
          <w:rFonts w:eastAsia="等线"/>
        </w:rPr>
        <w:t>Policy Usage</w:t>
      </w:r>
      <w:r w:rsidRPr="00F4442C">
        <w:rPr>
          <w:lang w:val="en-US"/>
        </w:rPr>
        <w:t xml:space="preserve"> Subscription</w:t>
      </w:r>
      <w:r w:rsidRPr="00F4442C">
        <w:t xml:space="preserve"> resource shall be returned.</w:t>
      </w:r>
    </w:p>
    <w:p w14:paraId="6F6E5B23" w14:textId="77777777" w:rsidR="00853D75" w:rsidRPr="00F4442C" w:rsidRDefault="00853D75" w:rsidP="00853D75">
      <w:pPr>
        <w:pStyle w:val="PL"/>
      </w:pPr>
      <w:r w:rsidRPr="00F4442C">
        <w:t xml:space="preserve">          content:</w:t>
      </w:r>
    </w:p>
    <w:p w14:paraId="77AB3DF4" w14:textId="77777777" w:rsidR="00853D75" w:rsidRPr="00F4442C" w:rsidRDefault="00853D75" w:rsidP="00853D75">
      <w:pPr>
        <w:pStyle w:val="PL"/>
      </w:pPr>
      <w:r w:rsidRPr="00F4442C">
        <w:t xml:space="preserve">            application/json:</w:t>
      </w:r>
    </w:p>
    <w:p w14:paraId="7F74BDBC" w14:textId="77777777" w:rsidR="00853D75" w:rsidRPr="00F4442C" w:rsidRDefault="00853D75" w:rsidP="00853D75">
      <w:pPr>
        <w:pStyle w:val="PL"/>
      </w:pPr>
      <w:r w:rsidRPr="00F4442C">
        <w:t xml:space="preserve">              schema:</w:t>
      </w:r>
    </w:p>
    <w:p w14:paraId="3C9FDE7E" w14:textId="77777777" w:rsidR="00853D75" w:rsidRPr="00F4442C" w:rsidRDefault="00853D75" w:rsidP="00853D75">
      <w:pPr>
        <w:pStyle w:val="PL"/>
      </w:pPr>
      <w:r w:rsidRPr="00F4442C">
        <w:t xml:space="preserve">                $ref: '#/components/schemas/</w:t>
      </w:r>
      <w:proofErr w:type="spellStart"/>
      <w:r w:rsidRPr="00F4442C">
        <w:t>PolUsageSubsc</w:t>
      </w:r>
      <w:proofErr w:type="spellEnd"/>
      <w:r w:rsidRPr="00F4442C">
        <w:t>'</w:t>
      </w:r>
    </w:p>
    <w:p w14:paraId="5C2751BA" w14:textId="77777777" w:rsidR="00853D75" w:rsidRPr="00F4442C" w:rsidRDefault="00853D75" w:rsidP="00853D75">
      <w:pPr>
        <w:pStyle w:val="PL"/>
      </w:pPr>
      <w:r w:rsidRPr="00F4442C">
        <w:t xml:space="preserve">          headers:</w:t>
      </w:r>
    </w:p>
    <w:p w14:paraId="6B77311F" w14:textId="77777777" w:rsidR="00853D75" w:rsidRPr="00F4442C" w:rsidRDefault="00853D75" w:rsidP="00853D75">
      <w:pPr>
        <w:pStyle w:val="PL"/>
      </w:pPr>
      <w:r w:rsidRPr="00F4442C">
        <w:t xml:space="preserve">            Location:</w:t>
      </w:r>
    </w:p>
    <w:p w14:paraId="56A46952" w14:textId="77777777" w:rsidR="00853D75" w:rsidRPr="00F4442C" w:rsidRDefault="00853D75" w:rsidP="00853D75">
      <w:pPr>
        <w:pStyle w:val="PL"/>
        <w:rPr>
          <w:lang w:eastAsia="zh-CN"/>
        </w:rPr>
      </w:pPr>
      <w:r w:rsidRPr="00F4442C">
        <w:t xml:space="preserve">              description: </w:t>
      </w:r>
      <w:r w:rsidRPr="00F4442C">
        <w:rPr>
          <w:lang w:eastAsia="zh-CN"/>
        </w:rPr>
        <w:t>&gt;</w:t>
      </w:r>
    </w:p>
    <w:p w14:paraId="7C6960C0" w14:textId="77777777" w:rsidR="00853D75" w:rsidRPr="00F4442C" w:rsidRDefault="00853D75" w:rsidP="00853D75">
      <w:pPr>
        <w:pStyle w:val="PL"/>
        <w:rPr>
          <w:lang w:val="en-US"/>
        </w:rPr>
      </w:pPr>
      <w:r w:rsidRPr="00F4442C">
        <w:t xml:space="preserve">                Contains the URI of the created Individual </w:t>
      </w:r>
      <w:r w:rsidRPr="00F4442C">
        <w:rPr>
          <w:rFonts w:eastAsia="等线"/>
        </w:rPr>
        <w:t>Policy Usage</w:t>
      </w:r>
      <w:r w:rsidRPr="00F4442C">
        <w:rPr>
          <w:lang w:val="en-US"/>
        </w:rPr>
        <w:t xml:space="preserve"> Subscription</w:t>
      </w:r>
      <w:r w:rsidRPr="00F4442C">
        <w:t xml:space="preserve"> resource.</w:t>
      </w:r>
    </w:p>
    <w:p w14:paraId="71B1B084" w14:textId="77777777" w:rsidR="00853D75" w:rsidRPr="00F4442C" w:rsidRDefault="00853D75" w:rsidP="00853D75">
      <w:pPr>
        <w:pStyle w:val="PL"/>
      </w:pPr>
      <w:r w:rsidRPr="00F4442C">
        <w:t xml:space="preserve">              required: true</w:t>
      </w:r>
    </w:p>
    <w:p w14:paraId="48CDA114" w14:textId="77777777" w:rsidR="00853D75" w:rsidRPr="00F4442C" w:rsidRDefault="00853D75" w:rsidP="00853D75">
      <w:pPr>
        <w:pStyle w:val="PL"/>
      </w:pPr>
      <w:r w:rsidRPr="00F4442C">
        <w:t xml:space="preserve">              schema:</w:t>
      </w:r>
    </w:p>
    <w:p w14:paraId="13A9501D" w14:textId="77777777" w:rsidR="00853D75" w:rsidRPr="00F4442C" w:rsidRDefault="00853D75" w:rsidP="00853D75">
      <w:pPr>
        <w:pStyle w:val="PL"/>
      </w:pPr>
      <w:r w:rsidRPr="00F4442C">
        <w:t xml:space="preserve">                type: string</w:t>
      </w:r>
    </w:p>
    <w:p w14:paraId="617325D3" w14:textId="77777777" w:rsidR="00853D75" w:rsidRPr="00F4442C" w:rsidRDefault="00853D75" w:rsidP="00853D75">
      <w:pPr>
        <w:pStyle w:val="PL"/>
      </w:pPr>
      <w:r w:rsidRPr="00F4442C">
        <w:t xml:space="preserve">        '400':</w:t>
      </w:r>
    </w:p>
    <w:p w14:paraId="197EFFD3" w14:textId="77777777" w:rsidR="00853D75" w:rsidRPr="00F4442C" w:rsidRDefault="00853D75" w:rsidP="00853D75">
      <w:pPr>
        <w:pStyle w:val="PL"/>
      </w:pPr>
      <w:r w:rsidRPr="00F4442C">
        <w:t xml:space="preserve">          $ref: 'TS29122_CommonData.yaml#/components/responses/400'</w:t>
      </w:r>
    </w:p>
    <w:p w14:paraId="3828F1E8" w14:textId="77777777" w:rsidR="00853D75" w:rsidRPr="00F4442C" w:rsidRDefault="00853D75" w:rsidP="00853D75">
      <w:pPr>
        <w:pStyle w:val="PL"/>
      </w:pPr>
      <w:r w:rsidRPr="00F4442C">
        <w:t xml:space="preserve">        '401':</w:t>
      </w:r>
    </w:p>
    <w:p w14:paraId="15D52A39" w14:textId="77777777" w:rsidR="00853D75" w:rsidRPr="00F4442C" w:rsidRDefault="00853D75" w:rsidP="00853D75">
      <w:pPr>
        <w:pStyle w:val="PL"/>
      </w:pPr>
      <w:r w:rsidRPr="00F4442C">
        <w:t xml:space="preserve">          $ref: 'TS29122_CommonData.yaml#/components/responses/401'</w:t>
      </w:r>
    </w:p>
    <w:p w14:paraId="2DC1977D" w14:textId="77777777" w:rsidR="00853D75" w:rsidRPr="00F4442C" w:rsidRDefault="00853D75" w:rsidP="00853D75">
      <w:pPr>
        <w:pStyle w:val="PL"/>
      </w:pPr>
      <w:r w:rsidRPr="00F4442C">
        <w:t xml:space="preserve">        '403':</w:t>
      </w:r>
    </w:p>
    <w:p w14:paraId="76DD5486" w14:textId="77777777" w:rsidR="00853D75" w:rsidRPr="00F4442C" w:rsidRDefault="00853D75" w:rsidP="00853D75">
      <w:pPr>
        <w:pStyle w:val="PL"/>
      </w:pPr>
      <w:r w:rsidRPr="00F4442C">
        <w:t xml:space="preserve">          $ref: 'TS29122_CommonData.yaml#/components/responses/403'</w:t>
      </w:r>
    </w:p>
    <w:p w14:paraId="240088C6" w14:textId="77777777" w:rsidR="00853D75" w:rsidRPr="00F4442C" w:rsidRDefault="00853D75" w:rsidP="00853D75">
      <w:pPr>
        <w:pStyle w:val="PL"/>
      </w:pPr>
      <w:r w:rsidRPr="00F4442C">
        <w:t xml:space="preserve">        '404':</w:t>
      </w:r>
    </w:p>
    <w:p w14:paraId="438BE394" w14:textId="77777777" w:rsidR="00853D75" w:rsidRPr="00F4442C" w:rsidRDefault="00853D75" w:rsidP="00853D75">
      <w:pPr>
        <w:pStyle w:val="PL"/>
      </w:pPr>
      <w:r w:rsidRPr="00F4442C">
        <w:t xml:space="preserve">          $ref: 'TS29122_CommonData.yaml#/components/responses/404'</w:t>
      </w:r>
    </w:p>
    <w:p w14:paraId="68A681D3" w14:textId="77777777" w:rsidR="00853D75" w:rsidRPr="00F4442C" w:rsidRDefault="00853D75" w:rsidP="00853D75">
      <w:pPr>
        <w:pStyle w:val="PL"/>
      </w:pPr>
      <w:r w:rsidRPr="00F4442C">
        <w:t xml:space="preserve">        '411':</w:t>
      </w:r>
    </w:p>
    <w:p w14:paraId="56CF6C6B" w14:textId="77777777" w:rsidR="00853D75" w:rsidRPr="00F4442C" w:rsidRDefault="00853D75" w:rsidP="00853D75">
      <w:pPr>
        <w:pStyle w:val="PL"/>
      </w:pPr>
      <w:r w:rsidRPr="00F4442C">
        <w:t xml:space="preserve">          $ref: 'TS29122_CommonData.yaml#/components/responses/411'</w:t>
      </w:r>
    </w:p>
    <w:p w14:paraId="6E7F2CDE" w14:textId="77777777" w:rsidR="00853D75" w:rsidRPr="00F4442C" w:rsidRDefault="00853D75" w:rsidP="00853D75">
      <w:pPr>
        <w:pStyle w:val="PL"/>
      </w:pPr>
      <w:r w:rsidRPr="00F4442C">
        <w:t xml:space="preserve">        '413':</w:t>
      </w:r>
    </w:p>
    <w:p w14:paraId="1FE94559" w14:textId="77777777" w:rsidR="00853D75" w:rsidRPr="00F4442C" w:rsidRDefault="00853D75" w:rsidP="00853D75">
      <w:pPr>
        <w:pStyle w:val="PL"/>
      </w:pPr>
      <w:r w:rsidRPr="00F4442C">
        <w:t xml:space="preserve">          $ref: 'TS29122_CommonData.yaml#/components/responses/413'</w:t>
      </w:r>
    </w:p>
    <w:p w14:paraId="5316352F" w14:textId="77777777" w:rsidR="00853D75" w:rsidRPr="00F4442C" w:rsidRDefault="00853D75" w:rsidP="00853D75">
      <w:pPr>
        <w:pStyle w:val="PL"/>
      </w:pPr>
      <w:r w:rsidRPr="00F4442C">
        <w:t xml:space="preserve">        '415':</w:t>
      </w:r>
    </w:p>
    <w:p w14:paraId="16031B5A" w14:textId="77777777" w:rsidR="00853D75" w:rsidRPr="00F4442C" w:rsidRDefault="00853D75" w:rsidP="00853D75">
      <w:pPr>
        <w:pStyle w:val="PL"/>
      </w:pPr>
      <w:r w:rsidRPr="00F4442C">
        <w:t xml:space="preserve">          $ref: 'TS29122_CommonData.yaml#/components/responses/415'</w:t>
      </w:r>
    </w:p>
    <w:p w14:paraId="103D05EB" w14:textId="77777777" w:rsidR="00853D75" w:rsidRPr="00F4442C" w:rsidRDefault="00853D75" w:rsidP="00853D75">
      <w:pPr>
        <w:pStyle w:val="PL"/>
      </w:pPr>
      <w:r w:rsidRPr="00F4442C">
        <w:t xml:space="preserve">        '429':</w:t>
      </w:r>
    </w:p>
    <w:p w14:paraId="1018C105" w14:textId="77777777" w:rsidR="00853D75" w:rsidRPr="00F4442C" w:rsidRDefault="00853D75" w:rsidP="00853D75">
      <w:pPr>
        <w:pStyle w:val="PL"/>
      </w:pPr>
      <w:r w:rsidRPr="00F4442C">
        <w:t xml:space="preserve">          $ref: 'TS29122_CommonData.yaml#/components/responses/429'</w:t>
      </w:r>
    </w:p>
    <w:p w14:paraId="20B19C95" w14:textId="77777777" w:rsidR="00853D75" w:rsidRPr="00F4442C" w:rsidRDefault="00853D75" w:rsidP="00853D75">
      <w:pPr>
        <w:pStyle w:val="PL"/>
      </w:pPr>
      <w:r w:rsidRPr="00F4442C">
        <w:t xml:space="preserve">        '500':</w:t>
      </w:r>
    </w:p>
    <w:p w14:paraId="58D0C9B5" w14:textId="77777777" w:rsidR="00853D75" w:rsidRPr="00F4442C" w:rsidRDefault="00853D75" w:rsidP="00853D75">
      <w:pPr>
        <w:pStyle w:val="PL"/>
      </w:pPr>
      <w:r w:rsidRPr="00F4442C">
        <w:t xml:space="preserve">          $ref: 'TS29122_CommonData.yaml#/components/responses/500'</w:t>
      </w:r>
    </w:p>
    <w:p w14:paraId="5CD70CD4" w14:textId="77777777" w:rsidR="00853D75" w:rsidRPr="00F4442C" w:rsidRDefault="00853D75" w:rsidP="00853D75">
      <w:pPr>
        <w:pStyle w:val="PL"/>
      </w:pPr>
      <w:r w:rsidRPr="00F4442C">
        <w:t xml:space="preserve">        '503':</w:t>
      </w:r>
    </w:p>
    <w:p w14:paraId="41140652" w14:textId="77777777" w:rsidR="00853D75" w:rsidRPr="00F4442C" w:rsidRDefault="00853D75" w:rsidP="00853D75">
      <w:pPr>
        <w:pStyle w:val="PL"/>
      </w:pPr>
      <w:r w:rsidRPr="00F4442C">
        <w:t xml:space="preserve">          $ref: 'TS29122_CommonData.yaml#/components/responses/503'</w:t>
      </w:r>
    </w:p>
    <w:p w14:paraId="38434172" w14:textId="77777777" w:rsidR="00853D75" w:rsidRPr="00F4442C" w:rsidRDefault="00853D75" w:rsidP="00853D75">
      <w:pPr>
        <w:pStyle w:val="PL"/>
      </w:pPr>
      <w:r w:rsidRPr="00F4442C">
        <w:t xml:space="preserve">        default:</w:t>
      </w:r>
    </w:p>
    <w:p w14:paraId="07327B19" w14:textId="77777777" w:rsidR="00853D75" w:rsidRPr="00F4442C" w:rsidRDefault="00853D75" w:rsidP="00853D75">
      <w:pPr>
        <w:pStyle w:val="PL"/>
      </w:pPr>
      <w:r w:rsidRPr="00F4442C">
        <w:t xml:space="preserve">          $ref: 'TS29122_CommonData.yaml#/components/responses/default'</w:t>
      </w:r>
    </w:p>
    <w:p w14:paraId="36A928E7" w14:textId="77777777" w:rsidR="00853D75" w:rsidRPr="00F4442C" w:rsidRDefault="00853D75" w:rsidP="00853D75">
      <w:pPr>
        <w:pStyle w:val="PL"/>
      </w:pPr>
      <w:r w:rsidRPr="00F4442C">
        <w:lastRenderedPageBreak/>
        <w:t xml:space="preserve">      </w:t>
      </w:r>
      <w:proofErr w:type="spellStart"/>
      <w:r w:rsidRPr="00F4442C">
        <w:t>callbacks</w:t>
      </w:r>
      <w:proofErr w:type="spellEnd"/>
      <w:r w:rsidRPr="00F4442C">
        <w:t>:</w:t>
      </w:r>
    </w:p>
    <w:p w14:paraId="1292EFF3" w14:textId="77777777" w:rsidR="00853D75" w:rsidRPr="00F4442C" w:rsidRDefault="00853D75" w:rsidP="00853D75">
      <w:pPr>
        <w:pStyle w:val="PL"/>
      </w:pPr>
      <w:r w:rsidRPr="00F4442C">
        <w:t xml:space="preserve">        </w:t>
      </w:r>
      <w:proofErr w:type="spellStart"/>
      <w:r w:rsidRPr="00F4442C">
        <w:t>PolUsageNotif</w:t>
      </w:r>
      <w:proofErr w:type="spellEnd"/>
      <w:r w:rsidRPr="00F4442C">
        <w:t>:</w:t>
      </w:r>
    </w:p>
    <w:p w14:paraId="2A0C0270" w14:textId="77777777" w:rsidR="00853D75" w:rsidRPr="00F4442C" w:rsidRDefault="00853D75" w:rsidP="00853D75">
      <w:pPr>
        <w:pStyle w:val="PL"/>
      </w:pPr>
      <w:r w:rsidRPr="00F4442C">
        <w:t xml:space="preserve">          '{$</w:t>
      </w:r>
      <w:proofErr w:type="spellStart"/>
      <w:proofErr w:type="gramStart"/>
      <w:r w:rsidRPr="00F4442C">
        <w:t>request.body</w:t>
      </w:r>
      <w:proofErr w:type="spellEnd"/>
      <w:proofErr w:type="gramEnd"/>
      <w:r w:rsidRPr="00F4442C">
        <w:t>#/notifUri}':</w:t>
      </w:r>
    </w:p>
    <w:p w14:paraId="29C64F44" w14:textId="77777777" w:rsidR="00853D75" w:rsidRPr="00F4442C" w:rsidRDefault="00853D75" w:rsidP="00853D75">
      <w:pPr>
        <w:pStyle w:val="PL"/>
      </w:pPr>
      <w:r w:rsidRPr="00F4442C">
        <w:t xml:space="preserve">            post:</w:t>
      </w:r>
    </w:p>
    <w:p w14:paraId="37DBAF9B" w14:textId="77777777" w:rsidR="00853D75" w:rsidRPr="00F4442C" w:rsidRDefault="00853D75" w:rsidP="00853D75">
      <w:pPr>
        <w:pStyle w:val="PL"/>
      </w:pPr>
      <w:r w:rsidRPr="00F4442C">
        <w:t xml:space="preserve">              </w:t>
      </w:r>
      <w:proofErr w:type="spellStart"/>
      <w:r w:rsidRPr="00F4442C">
        <w:t>requestBody</w:t>
      </w:r>
      <w:proofErr w:type="spellEnd"/>
      <w:r w:rsidRPr="00F4442C">
        <w:t>:</w:t>
      </w:r>
    </w:p>
    <w:p w14:paraId="01ECA73A" w14:textId="77777777" w:rsidR="00853D75" w:rsidRPr="00F4442C" w:rsidRDefault="00853D75" w:rsidP="00853D75">
      <w:pPr>
        <w:pStyle w:val="PL"/>
      </w:pPr>
      <w:r w:rsidRPr="00F4442C">
        <w:t xml:space="preserve">                required: true</w:t>
      </w:r>
    </w:p>
    <w:p w14:paraId="6ED80E58" w14:textId="77777777" w:rsidR="00853D75" w:rsidRPr="00F4442C" w:rsidRDefault="00853D75" w:rsidP="00853D75">
      <w:pPr>
        <w:pStyle w:val="PL"/>
      </w:pPr>
      <w:r w:rsidRPr="00F4442C">
        <w:t xml:space="preserve">                content:</w:t>
      </w:r>
    </w:p>
    <w:p w14:paraId="71AB419A" w14:textId="77777777" w:rsidR="00853D75" w:rsidRPr="00F4442C" w:rsidRDefault="00853D75" w:rsidP="00853D75">
      <w:pPr>
        <w:pStyle w:val="PL"/>
      </w:pPr>
      <w:r w:rsidRPr="00F4442C">
        <w:t xml:space="preserve">                  application/json:</w:t>
      </w:r>
    </w:p>
    <w:p w14:paraId="5200969F" w14:textId="77777777" w:rsidR="00853D75" w:rsidRPr="00F4442C" w:rsidRDefault="00853D75" w:rsidP="00853D75">
      <w:pPr>
        <w:pStyle w:val="PL"/>
      </w:pPr>
      <w:r w:rsidRPr="00F4442C">
        <w:t xml:space="preserve">                    schema:</w:t>
      </w:r>
    </w:p>
    <w:p w14:paraId="7B9F3E54" w14:textId="77777777" w:rsidR="00853D75" w:rsidRPr="00F4442C" w:rsidRDefault="00853D75" w:rsidP="00853D75">
      <w:pPr>
        <w:pStyle w:val="PL"/>
      </w:pPr>
      <w:r w:rsidRPr="00F4442C">
        <w:t xml:space="preserve">                      $ref: '#/components/schemas/</w:t>
      </w:r>
      <w:proofErr w:type="spellStart"/>
      <w:r w:rsidRPr="00F4442C">
        <w:t>PolUsageNotif</w:t>
      </w:r>
      <w:proofErr w:type="spellEnd"/>
      <w:r w:rsidRPr="00F4442C">
        <w:t>'</w:t>
      </w:r>
    </w:p>
    <w:p w14:paraId="2727244A" w14:textId="77777777" w:rsidR="00853D75" w:rsidRPr="00F4442C" w:rsidRDefault="00853D75" w:rsidP="00853D75">
      <w:pPr>
        <w:pStyle w:val="PL"/>
      </w:pPr>
      <w:r w:rsidRPr="00F4442C">
        <w:t xml:space="preserve">              responses:</w:t>
      </w:r>
    </w:p>
    <w:p w14:paraId="23A7E375" w14:textId="77777777" w:rsidR="00853D75" w:rsidRPr="00F4442C" w:rsidRDefault="00853D75" w:rsidP="00853D75">
      <w:pPr>
        <w:pStyle w:val="PL"/>
      </w:pPr>
      <w:r w:rsidRPr="00F4442C">
        <w:t xml:space="preserve">                '204':</w:t>
      </w:r>
    </w:p>
    <w:p w14:paraId="7ACDB84C" w14:textId="77777777" w:rsidR="00853D75" w:rsidRPr="00F4442C" w:rsidRDefault="00853D75" w:rsidP="00853D75">
      <w:pPr>
        <w:pStyle w:val="PL"/>
        <w:rPr>
          <w:lang w:eastAsia="zh-CN"/>
        </w:rPr>
      </w:pPr>
      <w:r w:rsidRPr="00F4442C">
        <w:t xml:space="preserve">                  description: </w:t>
      </w:r>
      <w:r w:rsidRPr="00F4442C">
        <w:rPr>
          <w:lang w:eastAsia="zh-CN"/>
        </w:rPr>
        <w:t>&gt;</w:t>
      </w:r>
    </w:p>
    <w:p w14:paraId="41242FAC" w14:textId="77777777" w:rsidR="00853D75" w:rsidRPr="00F4442C" w:rsidRDefault="00853D75" w:rsidP="00853D75">
      <w:pPr>
        <w:pStyle w:val="PL"/>
      </w:pPr>
      <w:r w:rsidRPr="00F4442C">
        <w:t xml:space="preserve">                    No Content. The </w:t>
      </w:r>
      <w:r w:rsidRPr="00F4442C">
        <w:rPr>
          <w:rFonts w:eastAsia="等线"/>
        </w:rPr>
        <w:t>Policy Usage</w:t>
      </w:r>
      <w:r w:rsidRPr="00F4442C">
        <w:t xml:space="preserve"> Notification is successfully received and</w:t>
      </w:r>
    </w:p>
    <w:p w14:paraId="2445C143" w14:textId="77777777" w:rsidR="00853D75" w:rsidRPr="00F4442C" w:rsidRDefault="00853D75" w:rsidP="00853D75">
      <w:pPr>
        <w:pStyle w:val="PL"/>
      </w:pPr>
      <w:r w:rsidRPr="00F4442C">
        <w:t xml:space="preserve">                    Acknowledged.</w:t>
      </w:r>
    </w:p>
    <w:p w14:paraId="2313F0C6" w14:textId="77777777" w:rsidR="00853D75" w:rsidRPr="00F4442C" w:rsidRDefault="00853D75" w:rsidP="00853D75">
      <w:pPr>
        <w:pStyle w:val="PL"/>
      </w:pPr>
      <w:r w:rsidRPr="00F4442C">
        <w:t xml:space="preserve">                '307':</w:t>
      </w:r>
    </w:p>
    <w:p w14:paraId="4F088FB4" w14:textId="77777777" w:rsidR="00853D75" w:rsidRPr="00F4442C" w:rsidRDefault="00853D75" w:rsidP="00853D75">
      <w:pPr>
        <w:pStyle w:val="PL"/>
        <w:rPr>
          <w:lang w:eastAsia="es-ES"/>
        </w:rPr>
      </w:pPr>
      <w:r w:rsidRPr="00F4442C">
        <w:t xml:space="preserve">                  </w:t>
      </w:r>
      <w:r w:rsidRPr="00F4442C">
        <w:rPr>
          <w:lang w:eastAsia="es-ES"/>
        </w:rPr>
        <w:t>$ref: 'TS29122_CommonData.yaml#/components/responses/307'</w:t>
      </w:r>
    </w:p>
    <w:p w14:paraId="167DD9F0" w14:textId="77777777" w:rsidR="00853D75" w:rsidRPr="00F4442C" w:rsidRDefault="00853D75" w:rsidP="00853D75">
      <w:pPr>
        <w:pStyle w:val="PL"/>
      </w:pPr>
      <w:r w:rsidRPr="00F4442C">
        <w:t xml:space="preserve">                '308':</w:t>
      </w:r>
    </w:p>
    <w:p w14:paraId="751E9517" w14:textId="77777777" w:rsidR="00853D75" w:rsidRPr="00F4442C" w:rsidRDefault="00853D75" w:rsidP="00853D75">
      <w:pPr>
        <w:pStyle w:val="PL"/>
        <w:rPr>
          <w:lang w:eastAsia="es-ES"/>
        </w:rPr>
      </w:pPr>
      <w:r w:rsidRPr="00F4442C">
        <w:t xml:space="preserve">                  </w:t>
      </w:r>
      <w:r w:rsidRPr="00F4442C">
        <w:rPr>
          <w:lang w:eastAsia="es-ES"/>
        </w:rPr>
        <w:t>$ref: 'TS29122_CommonData.yaml#/components/responses/308'</w:t>
      </w:r>
    </w:p>
    <w:p w14:paraId="314A8972" w14:textId="77777777" w:rsidR="00853D75" w:rsidRPr="00F4442C" w:rsidRDefault="00853D75" w:rsidP="00853D75">
      <w:pPr>
        <w:pStyle w:val="PL"/>
      </w:pPr>
      <w:r w:rsidRPr="00F4442C">
        <w:t xml:space="preserve">                '400':</w:t>
      </w:r>
    </w:p>
    <w:p w14:paraId="13879815" w14:textId="77777777" w:rsidR="00853D75" w:rsidRPr="00F4442C" w:rsidRDefault="00853D75" w:rsidP="00853D75">
      <w:pPr>
        <w:pStyle w:val="PL"/>
      </w:pPr>
      <w:r w:rsidRPr="00F4442C">
        <w:t xml:space="preserve">                  $ref: 'TS29122_CommonData.yaml#/components/responses/400'</w:t>
      </w:r>
    </w:p>
    <w:p w14:paraId="53E223E9" w14:textId="77777777" w:rsidR="00853D75" w:rsidRPr="00F4442C" w:rsidRDefault="00853D75" w:rsidP="00853D75">
      <w:pPr>
        <w:pStyle w:val="PL"/>
      </w:pPr>
      <w:r w:rsidRPr="00F4442C">
        <w:t xml:space="preserve">                '401':</w:t>
      </w:r>
    </w:p>
    <w:p w14:paraId="25888A06" w14:textId="77777777" w:rsidR="00853D75" w:rsidRPr="00F4442C" w:rsidRDefault="00853D75" w:rsidP="00853D75">
      <w:pPr>
        <w:pStyle w:val="PL"/>
      </w:pPr>
      <w:r w:rsidRPr="00F4442C">
        <w:t xml:space="preserve">                  $ref: 'TS29122_CommonData.yaml#/components/responses/401'</w:t>
      </w:r>
    </w:p>
    <w:p w14:paraId="0223BCA2" w14:textId="77777777" w:rsidR="00853D75" w:rsidRPr="00F4442C" w:rsidRDefault="00853D75" w:rsidP="00853D75">
      <w:pPr>
        <w:pStyle w:val="PL"/>
      </w:pPr>
      <w:r w:rsidRPr="00F4442C">
        <w:t xml:space="preserve">                '403':</w:t>
      </w:r>
    </w:p>
    <w:p w14:paraId="30084C06" w14:textId="77777777" w:rsidR="00853D75" w:rsidRPr="00F4442C" w:rsidRDefault="00853D75" w:rsidP="00853D75">
      <w:pPr>
        <w:pStyle w:val="PL"/>
      </w:pPr>
      <w:r w:rsidRPr="00F4442C">
        <w:t xml:space="preserve">                  $ref: 'TS29122_CommonData.yaml#/components/responses/403'</w:t>
      </w:r>
    </w:p>
    <w:p w14:paraId="49594C5C" w14:textId="77777777" w:rsidR="00853D75" w:rsidRPr="00F4442C" w:rsidRDefault="00853D75" w:rsidP="00853D75">
      <w:pPr>
        <w:pStyle w:val="PL"/>
      </w:pPr>
      <w:r w:rsidRPr="00F4442C">
        <w:t xml:space="preserve">                '404':</w:t>
      </w:r>
    </w:p>
    <w:p w14:paraId="01D34F86" w14:textId="77777777" w:rsidR="00853D75" w:rsidRPr="00F4442C" w:rsidRDefault="00853D75" w:rsidP="00853D75">
      <w:pPr>
        <w:pStyle w:val="PL"/>
      </w:pPr>
      <w:r w:rsidRPr="00F4442C">
        <w:t xml:space="preserve">                  $ref: 'TS29122_CommonData.yaml#/components/responses/404'</w:t>
      </w:r>
    </w:p>
    <w:p w14:paraId="229E82F3" w14:textId="77777777" w:rsidR="00853D75" w:rsidRPr="00F4442C" w:rsidRDefault="00853D75" w:rsidP="00853D75">
      <w:pPr>
        <w:pStyle w:val="PL"/>
      </w:pPr>
      <w:r w:rsidRPr="00F4442C">
        <w:t xml:space="preserve">                '411':</w:t>
      </w:r>
    </w:p>
    <w:p w14:paraId="361271C2" w14:textId="77777777" w:rsidR="00853D75" w:rsidRPr="00F4442C" w:rsidRDefault="00853D75" w:rsidP="00853D75">
      <w:pPr>
        <w:pStyle w:val="PL"/>
      </w:pPr>
      <w:r w:rsidRPr="00F4442C">
        <w:t xml:space="preserve">                  $ref: 'TS29122_CommonData.yaml#/components/responses/411'</w:t>
      </w:r>
    </w:p>
    <w:p w14:paraId="7CA2E2E9" w14:textId="77777777" w:rsidR="00853D75" w:rsidRPr="00F4442C" w:rsidRDefault="00853D75" w:rsidP="00853D75">
      <w:pPr>
        <w:pStyle w:val="PL"/>
      </w:pPr>
      <w:r w:rsidRPr="00F4442C">
        <w:t xml:space="preserve">                '413':</w:t>
      </w:r>
    </w:p>
    <w:p w14:paraId="0FE7F0C5" w14:textId="77777777" w:rsidR="00853D75" w:rsidRPr="00F4442C" w:rsidRDefault="00853D75" w:rsidP="00853D75">
      <w:pPr>
        <w:pStyle w:val="PL"/>
      </w:pPr>
      <w:r w:rsidRPr="00F4442C">
        <w:t xml:space="preserve">                  $ref: 'TS29122_CommonData.yaml#/components/responses/413'</w:t>
      </w:r>
    </w:p>
    <w:p w14:paraId="500C6D3D" w14:textId="77777777" w:rsidR="00853D75" w:rsidRPr="00F4442C" w:rsidRDefault="00853D75" w:rsidP="00853D75">
      <w:pPr>
        <w:pStyle w:val="PL"/>
      </w:pPr>
      <w:r w:rsidRPr="00F4442C">
        <w:t xml:space="preserve">                '415':</w:t>
      </w:r>
    </w:p>
    <w:p w14:paraId="07C7956E" w14:textId="77777777" w:rsidR="00853D75" w:rsidRPr="00F4442C" w:rsidRDefault="00853D75" w:rsidP="00853D75">
      <w:pPr>
        <w:pStyle w:val="PL"/>
      </w:pPr>
      <w:r w:rsidRPr="00F4442C">
        <w:t xml:space="preserve">                  $ref: 'TS29122_CommonData.yaml#/components/responses/415'</w:t>
      </w:r>
    </w:p>
    <w:p w14:paraId="0EBC4F64" w14:textId="77777777" w:rsidR="00853D75" w:rsidRPr="00F4442C" w:rsidRDefault="00853D75" w:rsidP="00853D75">
      <w:pPr>
        <w:pStyle w:val="PL"/>
      </w:pPr>
      <w:r w:rsidRPr="00F4442C">
        <w:t xml:space="preserve">                '429':</w:t>
      </w:r>
    </w:p>
    <w:p w14:paraId="693E6C2B" w14:textId="77777777" w:rsidR="00853D75" w:rsidRPr="00F4442C" w:rsidRDefault="00853D75" w:rsidP="00853D75">
      <w:pPr>
        <w:pStyle w:val="PL"/>
      </w:pPr>
      <w:r w:rsidRPr="00F4442C">
        <w:t xml:space="preserve">                  $ref: 'TS29122_CommonData.yaml#/components/responses/429'</w:t>
      </w:r>
    </w:p>
    <w:p w14:paraId="1AC89A58" w14:textId="77777777" w:rsidR="00853D75" w:rsidRPr="00F4442C" w:rsidRDefault="00853D75" w:rsidP="00853D75">
      <w:pPr>
        <w:pStyle w:val="PL"/>
      </w:pPr>
      <w:r w:rsidRPr="00F4442C">
        <w:t xml:space="preserve">                '500':</w:t>
      </w:r>
    </w:p>
    <w:p w14:paraId="1CD5EAF4" w14:textId="77777777" w:rsidR="00853D75" w:rsidRPr="00F4442C" w:rsidRDefault="00853D75" w:rsidP="00853D75">
      <w:pPr>
        <w:pStyle w:val="PL"/>
      </w:pPr>
      <w:r w:rsidRPr="00F4442C">
        <w:t xml:space="preserve">                  $ref: 'TS29122_CommonData.yaml#/components/responses/500'</w:t>
      </w:r>
    </w:p>
    <w:p w14:paraId="55A342F8" w14:textId="77777777" w:rsidR="00853D75" w:rsidRPr="00F4442C" w:rsidRDefault="00853D75" w:rsidP="00853D75">
      <w:pPr>
        <w:pStyle w:val="PL"/>
      </w:pPr>
      <w:r w:rsidRPr="00F4442C">
        <w:t xml:space="preserve">                '503':</w:t>
      </w:r>
    </w:p>
    <w:p w14:paraId="734D0400" w14:textId="77777777" w:rsidR="00853D75" w:rsidRPr="00F4442C" w:rsidRDefault="00853D75" w:rsidP="00853D75">
      <w:pPr>
        <w:pStyle w:val="PL"/>
      </w:pPr>
      <w:r w:rsidRPr="00F4442C">
        <w:t xml:space="preserve">                  $ref: 'TS29122_CommonData.yaml#/components/responses/503'</w:t>
      </w:r>
    </w:p>
    <w:p w14:paraId="6C9F6105" w14:textId="77777777" w:rsidR="00853D75" w:rsidRPr="00F4442C" w:rsidRDefault="00853D75" w:rsidP="00853D75">
      <w:pPr>
        <w:pStyle w:val="PL"/>
      </w:pPr>
      <w:r w:rsidRPr="00F4442C">
        <w:t xml:space="preserve">                default:</w:t>
      </w:r>
    </w:p>
    <w:p w14:paraId="3959E1BF" w14:textId="77777777" w:rsidR="00853D75" w:rsidRPr="00F4442C" w:rsidRDefault="00853D75" w:rsidP="00853D75">
      <w:pPr>
        <w:pStyle w:val="PL"/>
      </w:pPr>
      <w:r w:rsidRPr="00F4442C">
        <w:t xml:space="preserve">                  $ref: 'TS29122_CommonData.yaml#/components/responses/default'</w:t>
      </w:r>
    </w:p>
    <w:p w14:paraId="483629A3" w14:textId="77777777" w:rsidR="00853D75" w:rsidRPr="00F4442C" w:rsidRDefault="00853D75" w:rsidP="00853D75">
      <w:pPr>
        <w:pStyle w:val="PL"/>
      </w:pPr>
    </w:p>
    <w:p w14:paraId="60E83678" w14:textId="77777777" w:rsidR="00853D75" w:rsidRPr="00F4442C" w:rsidRDefault="00853D75" w:rsidP="00853D75">
      <w:pPr>
        <w:pStyle w:val="PL"/>
        <w:rPr>
          <w:lang w:eastAsia="es-ES"/>
        </w:rPr>
      </w:pPr>
      <w:r w:rsidRPr="00F4442C">
        <w:rPr>
          <w:lang w:eastAsia="es-ES"/>
        </w:rPr>
        <w:t xml:space="preserve">  /subscriptions/{</w:t>
      </w:r>
      <w:proofErr w:type="spellStart"/>
      <w:r w:rsidRPr="00F4442C">
        <w:rPr>
          <w:lang w:eastAsia="es-ES"/>
        </w:rPr>
        <w:t>subscriptionId</w:t>
      </w:r>
      <w:proofErr w:type="spellEnd"/>
      <w:r w:rsidRPr="00F4442C">
        <w:rPr>
          <w:lang w:eastAsia="es-ES"/>
        </w:rPr>
        <w:t>}:</w:t>
      </w:r>
    </w:p>
    <w:p w14:paraId="477E74C8" w14:textId="77777777" w:rsidR="00853D75" w:rsidRPr="00F4442C" w:rsidRDefault="00853D75" w:rsidP="00853D75">
      <w:pPr>
        <w:pStyle w:val="PL"/>
        <w:rPr>
          <w:lang w:eastAsia="es-ES"/>
        </w:rPr>
      </w:pPr>
      <w:r w:rsidRPr="00F4442C">
        <w:rPr>
          <w:lang w:eastAsia="es-ES"/>
        </w:rPr>
        <w:t xml:space="preserve">    parameters:</w:t>
      </w:r>
    </w:p>
    <w:p w14:paraId="5952F8AB" w14:textId="77777777" w:rsidR="00853D75" w:rsidRPr="00F4442C" w:rsidRDefault="00853D75" w:rsidP="00853D75">
      <w:pPr>
        <w:pStyle w:val="PL"/>
        <w:rPr>
          <w:lang w:eastAsia="es-ES"/>
        </w:rPr>
      </w:pPr>
      <w:r w:rsidRPr="00F4442C">
        <w:rPr>
          <w:lang w:eastAsia="es-ES"/>
        </w:rPr>
        <w:t xml:space="preserve">      - name: </w:t>
      </w:r>
      <w:proofErr w:type="spellStart"/>
      <w:r w:rsidRPr="00F4442C">
        <w:rPr>
          <w:lang w:eastAsia="es-ES"/>
        </w:rPr>
        <w:t>subscriptionId</w:t>
      </w:r>
      <w:proofErr w:type="spellEnd"/>
    </w:p>
    <w:p w14:paraId="5F1A940E" w14:textId="77777777" w:rsidR="00853D75" w:rsidRPr="00F4442C" w:rsidRDefault="00853D75" w:rsidP="00853D75">
      <w:pPr>
        <w:pStyle w:val="PL"/>
        <w:rPr>
          <w:lang w:eastAsia="es-ES"/>
        </w:rPr>
      </w:pPr>
      <w:r w:rsidRPr="00F4442C">
        <w:rPr>
          <w:lang w:eastAsia="es-ES"/>
        </w:rPr>
        <w:t xml:space="preserve">        in: path</w:t>
      </w:r>
    </w:p>
    <w:p w14:paraId="19AED86C" w14:textId="77777777" w:rsidR="00853D75" w:rsidRPr="00F4442C" w:rsidRDefault="00853D75" w:rsidP="00853D75">
      <w:pPr>
        <w:pStyle w:val="PL"/>
        <w:rPr>
          <w:lang w:eastAsia="es-ES"/>
        </w:rPr>
      </w:pPr>
      <w:r w:rsidRPr="00F4442C">
        <w:rPr>
          <w:lang w:eastAsia="es-ES"/>
        </w:rPr>
        <w:t xml:space="preserve">        description: &gt;</w:t>
      </w:r>
    </w:p>
    <w:p w14:paraId="63B159F5" w14:textId="77777777" w:rsidR="00853D75" w:rsidRPr="00F4442C" w:rsidRDefault="00853D75" w:rsidP="00853D75">
      <w:pPr>
        <w:pStyle w:val="PL"/>
        <w:rPr>
          <w:lang w:val="en-US"/>
        </w:rPr>
      </w:pPr>
      <w:r w:rsidRPr="00F4442C">
        <w:rPr>
          <w:lang w:eastAsia="es-ES"/>
        </w:rPr>
        <w:t xml:space="preserve">          Represents the identifier of the </w:t>
      </w:r>
      <w:r w:rsidRPr="00F4442C">
        <w:rPr>
          <w:rFonts w:cs="Courier New"/>
          <w:szCs w:val="16"/>
        </w:rPr>
        <w:t xml:space="preserve">Individual </w:t>
      </w:r>
      <w:r w:rsidRPr="00F4442C">
        <w:rPr>
          <w:rFonts w:eastAsia="等线"/>
        </w:rPr>
        <w:t>Policy Usage</w:t>
      </w:r>
      <w:r w:rsidRPr="00F4442C">
        <w:rPr>
          <w:lang w:val="en-US"/>
        </w:rPr>
        <w:t xml:space="preserve"> Subscription resource.</w:t>
      </w:r>
    </w:p>
    <w:p w14:paraId="25D50B16" w14:textId="77777777" w:rsidR="00853D75" w:rsidRPr="00F4442C" w:rsidRDefault="00853D75" w:rsidP="00853D75">
      <w:pPr>
        <w:pStyle w:val="PL"/>
        <w:rPr>
          <w:lang w:val="en-US"/>
        </w:rPr>
      </w:pPr>
      <w:r w:rsidRPr="00F4442C">
        <w:t xml:space="preserve">          resource</w:t>
      </w:r>
      <w:r w:rsidRPr="00F4442C">
        <w:rPr>
          <w:lang w:eastAsia="es-ES"/>
        </w:rPr>
        <w:t>.</w:t>
      </w:r>
    </w:p>
    <w:p w14:paraId="791700DD" w14:textId="77777777" w:rsidR="00853D75" w:rsidRPr="00F4442C" w:rsidRDefault="00853D75" w:rsidP="00853D75">
      <w:pPr>
        <w:pStyle w:val="PL"/>
        <w:rPr>
          <w:lang w:eastAsia="es-ES"/>
        </w:rPr>
      </w:pPr>
      <w:r w:rsidRPr="00F4442C">
        <w:rPr>
          <w:lang w:eastAsia="es-ES"/>
        </w:rPr>
        <w:t xml:space="preserve">        required: true</w:t>
      </w:r>
    </w:p>
    <w:p w14:paraId="02890F22" w14:textId="77777777" w:rsidR="00853D75" w:rsidRPr="00F4442C" w:rsidRDefault="00853D75" w:rsidP="00853D75">
      <w:pPr>
        <w:pStyle w:val="PL"/>
        <w:rPr>
          <w:lang w:eastAsia="es-ES"/>
        </w:rPr>
      </w:pPr>
      <w:r w:rsidRPr="00F4442C">
        <w:rPr>
          <w:lang w:eastAsia="es-ES"/>
        </w:rPr>
        <w:t xml:space="preserve">        schema:</w:t>
      </w:r>
    </w:p>
    <w:p w14:paraId="5F162DBE" w14:textId="77777777" w:rsidR="00853D75" w:rsidRPr="00F4442C" w:rsidRDefault="00853D75" w:rsidP="00853D75">
      <w:pPr>
        <w:pStyle w:val="PL"/>
        <w:rPr>
          <w:lang w:eastAsia="es-ES"/>
        </w:rPr>
      </w:pPr>
      <w:r w:rsidRPr="00F4442C">
        <w:rPr>
          <w:lang w:eastAsia="es-ES"/>
        </w:rPr>
        <w:t xml:space="preserve">          type: string</w:t>
      </w:r>
    </w:p>
    <w:p w14:paraId="70E5BA2C" w14:textId="77777777" w:rsidR="00853D75" w:rsidRPr="00F4442C" w:rsidRDefault="00853D75" w:rsidP="00853D75">
      <w:pPr>
        <w:pStyle w:val="PL"/>
        <w:rPr>
          <w:lang w:eastAsia="es-ES"/>
        </w:rPr>
      </w:pPr>
    </w:p>
    <w:p w14:paraId="38242D42" w14:textId="77777777" w:rsidR="00853D75" w:rsidRPr="00F4442C" w:rsidRDefault="00853D75" w:rsidP="00853D75">
      <w:pPr>
        <w:pStyle w:val="PL"/>
        <w:rPr>
          <w:lang w:eastAsia="es-ES"/>
        </w:rPr>
      </w:pPr>
      <w:r w:rsidRPr="00F4442C">
        <w:rPr>
          <w:lang w:eastAsia="es-ES"/>
        </w:rPr>
        <w:t xml:space="preserve">    get:</w:t>
      </w:r>
    </w:p>
    <w:p w14:paraId="5EE91FCE" w14:textId="77777777" w:rsidR="00853D75" w:rsidRPr="00F4442C" w:rsidRDefault="00853D75" w:rsidP="00853D75">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w:t>
      </w:r>
      <w:r w:rsidRPr="00F4442C">
        <w:rPr>
          <w:rFonts w:cs="Courier New"/>
          <w:szCs w:val="16"/>
        </w:rPr>
        <w:t>.</w:t>
      </w:r>
    </w:p>
    <w:p w14:paraId="30761214" w14:textId="77777777" w:rsidR="00853D75" w:rsidRPr="00F4442C" w:rsidRDefault="00853D75" w:rsidP="00853D75">
      <w:pPr>
        <w:pStyle w:val="PL"/>
        <w:rPr>
          <w:rFonts w:cs="Courier New"/>
          <w:szCs w:val="16"/>
        </w:rPr>
      </w:pPr>
      <w:r w:rsidRPr="00F4442C">
        <w:rPr>
          <w:rFonts w:cs="Courier New"/>
          <w:szCs w:val="16"/>
        </w:rPr>
        <w:t xml:space="preserve">      </w:t>
      </w:r>
      <w:proofErr w:type="spellStart"/>
      <w:r w:rsidRPr="00F4442C">
        <w:rPr>
          <w:rFonts w:cs="Courier New"/>
          <w:szCs w:val="16"/>
        </w:rPr>
        <w:t>operationId</w:t>
      </w:r>
      <w:proofErr w:type="spellEnd"/>
      <w:r w:rsidRPr="00F4442C">
        <w:rPr>
          <w:rFonts w:cs="Courier New"/>
          <w:szCs w:val="16"/>
        </w:rPr>
        <w:t xml:space="preserve">: </w:t>
      </w:r>
      <w:proofErr w:type="spellStart"/>
      <w:r w:rsidRPr="00F4442C">
        <w:rPr>
          <w:rFonts w:cs="Courier New"/>
          <w:szCs w:val="16"/>
        </w:rPr>
        <w:t>GetInd</w:t>
      </w:r>
      <w:r w:rsidRPr="00F4442C">
        <w:t>PolUsageSubsc</w:t>
      </w:r>
      <w:proofErr w:type="spellEnd"/>
    </w:p>
    <w:p w14:paraId="3CA066DA" w14:textId="77777777" w:rsidR="00853D75" w:rsidRPr="00F4442C" w:rsidRDefault="00853D75" w:rsidP="00853D75">
      <w:pPr>
        <w:pStyle w:val="PL"/>
        <w:rPr>
          <w:rFonts w:cs="Courier New"/>
          <w:szCs w:val="16"/>
        </w:rPr>
      </w:pPr>
      <w:r w:rsidRPr="00F4442C">
        <w:rPr>
          <w:rFonts w:cs="Courier New"/>
          <w:szCs w:val="16"/>
        </w:rPr>
        <w:t xml:space="preserve">      tags:</w:t>
      </w:r>
    </w:p>
    <w:p w14:paraId="70968E03" w14:textId="77777777" w:rsidR="00853D75" w:rsidRPr="00F4442C" w:rsidRDefault="00853D75" w:rsidP="00853D75">
      <w:pPr>
        <w:pStyle w:val="PL"/>
        <w:rPr>
          <w:rFonts w:cs="Courier New"/>
          <w:szCs w:val="16"/>
        </w:rPr>
      </w:pPr>
      <w:r w:rsidRPr="00F4442C">
        <w:rPr>
          <w:rFonts w:cs="Courier New"/>
          <w:szCs w:val="16"/>
        </w:rPr>
        <w:t xml:space="preserve">        - Individual </w:t>
      </w:r>
      <w:r w:rsidRPr="00F4442C">
        <w:rPr>
          <w:rFonts w:eastAsia="等线"/>
        </w:rPr>
        <w:t>Policy Usage</w:t>
      </w:r>
      <w:r w:rsidRPr="00F4442C">
        <w:rPr>
          <w:lang w:val="en-US"/>
        </w:rPr>
        <w:t xml:space="preserve"> Subscription</w:t>
      </w:r>
      <w:r w:rsidRPr="00F4442C">
        <w:rPr>
          <w:rFonts w:cs="Courier New"/>
          <w:szCs w:val="16"/>
        </w:rPr>
        <w:t xml:space="preserve"> (Document)</w:t>
      </w:r>
    </w:p>
    <w:p w14:paraId="5AD2FA9B" w14:textId="77777777" w:rsidR="00853D75" w:rsidRPr="00F4442C" w:rsidRDefault="00853D75" w:rsidP="00853D75">
      <w:pPr>
        <w:pStyle w:val="PL"/>
        <w:rPr>
          <w:lang w:eastAsia="es-ES"/>
        </w:rPr>
      </w:pPr>
      <w:r w:rsidRPr="00F4442C">
        <w:rPr>
          <w:lang w:eastAsia="es-ES"/>
        </w:rPr>
        <w:t xml:space="preserve">      responses:</w:t>
      </w:r>
    </w:p>
    <w:p w14:paraId="6AE4ED57" w14:textId="77777777" w:rsidR="00853D75" w:rsidRPr="00F4442C" w:rsidRDefault="00853D75" w:rsidP="00853D75">
      <w:pPr>
        <w:pStyle w:val="PL"/>
        <w:rPr>
          <w:lang w:eastAsia="es-ES"/>
        </w:rPr>
      </w:pPr>
      <w:r w:rsidRPr="00F4442C">
        <w:rPr>
          <w:lang w:eastAsia="es-ES"/>
        </w:rPr>
        <w:t xml:space="preserve">        '200':</w:t>
      </w:r>
    </w:p>
    <w:p w14:paraId="6B72050F" w14:textId="77777777" w:rsidR="00853D75" w:rsidRPr="00F4442C" w:rsidRDefault="00853D75" w:rsidP="00853D75">
      <w:pPr>
        <w:pStyle w:val="PL"/>
        <w:rPr>
          <w:lang w:eastAsia="es-ES"/>
        </w:rPr>
      </w:pPr>
      <w:r w:rsidRPr="00F4442C">
        <w:rPr>
          <w:lang w:eastAsia="es-ES"/>
        </w:rPr>
        <w:t xml:space="preserve">          description: &gt;</w:t>
      </w:r>
    </w:p>
    <w:p w14:paraId="1039045E" w14:textId="77777777" w:rsidR="00853D75" w:rsidRPr="00F4442C" w:rsidRDefault="00853D75" w:rsidP="00853D75">
      <w:pPr>
        <w:pStyle w:val="PL"/>
      </w:pPr>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r w:rsidRPr="00F4442C">
        <w:rPr>
          <w:rFonts w:eastAsia="等线"/>
        </w:rPr>
        <w:t>Policy Usage</w:t>
      </w:r>
      <w:r w:rsidRPr="00F4442C">
        <w:rPr>
          <w:lang w:val="en-US"/>
        </w:rPr>
        <w:t xml:space="preserve"> Subscription</w:t>
      </w:r>
      <w:r w:rsidRPr="00F4442C">
        <w:t xml:space="preserve"> resource shall be returned.</w:t>
      </w:r>
    </w:p>
    <w:p w14:paraId="76693D9F" w14:textId="77777777" w:rsidR="00853D75" w:rsidRPr="00F4442C" w:rsidRDefault="00853D75" w:rsidP="00853D75">
      <w:pPr>
        <w:pStyle w:val="PL"/>
        <w:rPr>
          <w:lang w:eastAsia="es-ES"/>
        </w:rPr>
      </w:pPr>
      <w:r w:rsidRPr="00F4442C">
        <w:rPr>
          <w:lang w:eastAsia="es-ES"/>
        </w:rPr>
        <w:t xml:space="preserve">          content:</w:t>
      </w:r>
    </w:p>
    <w:p w14:paraId="3E6DF4CC" w14:textId="77777777" w:rsidR="00853D75" w:rsidRPr="00F4442C" w:rsidRDefault="00853D75" w:rsidP="00853D75">
      <w:pPr>
        <w:pStyle w:val="PL"/>
        <w:rPr>
          <w:lang w:eastAsia="es-ES"/>
        </w:rPr>
      </w:pPr>
      <w:r w:rsidRPr="00F4442C">
        <w:rPr>
          <w:lang w:eastAsia="es-ES"/>
        </w:rPr>
        <w:t xml:space="preserve">            application/json:</w:t>
      </w:r>
    </w:p>
    <w:p w14:paraId="1B550FA7" w14:textId="77777777" w:rsidR="00853D75" w:rsidRPr="00F4442C" w:rsidRDefault="00853D75" w:rsidP="00853D75">
      <w:pPr>
        <w:pStyle w:val="PL"/>
        <w:rPr>
          <w:lang w:eastAsia="es-ES"/>
        </w:rPr>
      </w:pPr>
      <w:r w:rsidRPr="00F4442C">
        <w:rPr>
          <w:lang w:eastAsia="es-ES"/>
        </w:rPr>
        <w:t xml:space="preserve">              schema:</w:t>
      </w:r>
    </w:p>
    <w:p w14:paraId="29462F78" w14:textId="77777777" w:rsidR="00853D75" w:rsidRPr="00F4442C" w:rsidRDefault="00853D75" w:rsidP="00853D75">
      <w:pPr>
        <w:pStyle w:val="PL"/>
        <w:rPr>
          <w:lang w:eastAsia="es-ES"/>
        </w:rPr>
      </w:pPr>
      <w:r w:rsidRPr="00F4442C">
        <w:rPr>
          <w:lang w:eastAsia="es-ES"/>
        </w:rPr>
        <w:t xml:space="preserve">                $ref: '#/components/schemas/</w:t>
      </w:r>
      <w:proofErr w:type="spellStart"/>
      <w:r w:rsidRPr="00F4442C">
        <w:t>PolUsageSubsc</w:t>
      </w:r>
      <w:proofErr w:type="spellEnd"/>
      <w:r w:rsidRPr="00F4442C">
        <w:rPr>
          <w:lang w:eastAsia="es-ES"/>
        </w:rPr>
        <w:t>'</w:t>
      </w:r>
    </w:p>
    <w:p w14:paraId="0497D21C" w14:textId="77777777" w:rsidR="00853D75" w:rsidRPr="00F4442C" w:rsidRDefault="00853D75" w:rsidP="00853D75">
      <w:pPr>
        <w:pStyle w:val="PL"/>
      </w:pPr>
      <w:r w:rsidRPr="00F4442C">
        <w:t xml:space="preserve">        '307':</w:t>
      </w:r>
    </w:p>
    <w:p w14:paraId="4F642289" w14:textId="77777777" w:rsidR="00853D75" w:rsidRPr="00F4442C" w:rsidRDefault="00853D75" w:rsidP="00853D75">
      <w:pPr>
        <w:pStyle w:val="PL"/>
        <w:rPr>
          <w:lang w:eastAsia="es-ES"/>
        </w:rPr>
      </w:pPr>
      <w:r w:rsidRPr="00F4442C">
        <w:t xml:space="preserve">          </w:t>
      </w:r>
      <w:r w:rsidRPr="00F4442C">
        <w:rPr>
          <w:lang w:eastAsia="es-ES"/>
        </w:rPr>
        <w:t>$ref: 'TS29122_CommonData.yaml#/components/responses/307'</w:t>
      </w:r>
    </w:p>
    <w:p w14:paraId="4F8DBB9C" w14:textId="77777777" w:rsidR="00853D75" w:rsidRPr="00F4442C" w:rsidRDefault="00853D75" w:rsidP="00853D75">
      <w:pPr>
        <w:pStyle w:val="PL"/>
      </w:pPr>
      <w:r w:rsidRPr="00F4442C">
        <w:t xml:space="preserve">        '308':</w:t>
      </w:r>
    </w:p>
    <w:p w14:paraId="0B632159" w14:textId="77777777" w:rsidR="00853D75" w:rsidRPr="00F4442C" w:rsidRDefault="00853D75" w:rsidP="00853D75">
      <w:pPr>
        <w:pStyle w:val="PL"/>
        <w:rPr>
          <w:lang w:eastAsia="es-ES"/>
        </w:rPr>
      </w:pPr>
      <w:r w:rsidRPr="00F4442C">
        <w:t xml:space="preserve">          </w:t>
      </w:r>
      <w:r w:rsidRPr="00F4442C">
        <w:rPr>
          <w:lang w:eastAsia="es-ES"/>
        </w:rPr>
        <w:t>$ref: 'TS29122_CommonData.yaml#/components/responses/308'</w:t>
      </w:r>
    </w:p>
    <w:p w14:paraId="7503065B" w14:textId="77777777" w:rsidR="00853D75" w:rsidRPr="00F4442C" w:rsidRDefault="00853D75" w:rsidP="00853D75">
      <w:pPr>
        <w:pStyle w:val="PL"/>
        <w:rPr>
          <w:lang w:eastAsia="es-ES"/>
        </w:rPr>
      </w:pPr>
      <w:r w:rsidRPr="00F4442C">
        <w:rPr>
          <w:lang w:eastAsia="es-ES"/>
        </w:rPr>
        <w:t xml:space="preserve">        '400':</w:t>
      </w:r>
    </w:p>
    <w:p w14:paraId="1017C5A6" w14:textId="77777777" w:rsidR="00853D75" w:rsidRPr="00F4442C" w:rsidRDefault="00853D75" w:rsidP="00853D75">
      <w:pPr>
        <w:pStyle w:val="PL"/>
        <w:rPr>
          <w:lang w:eastAsia="es-ES"/>
        </w:rPr>
      </w:pPr>
      <w:r w:rsidRPr="00F4442C">
        <w:rPr>
          <w:lang w:eastAsia="es-ES"/>
        </w:rPr>
        <w:t xml:space="preserve">          $ref: 'TS29122_CommonData.yaml#/components/responses/400'</w:t>
      </w:r>
    </w:p>
    <w:p w14:paraId="7B063D0E" w14:textId="77777777" w:rsidR="00853D75" w:rsidRPr="00F4442C" w:rsidRDefault="00853D75" w:rsidP="00853D75">
      <w:pPr>
        <w:pStyle w:val="PL"/>
        <w:rPr>
          <w:lang w:eastAsia="es-ES"/>
        </w:rPr>
      </w:pPr>
      <w:r w:rsidRPr="00F4442C">
        <w:rPr>
          <w:lang w:eastAsia="es-ES"/>
        </w:rPr>
        <w:t xml:space="preserve">        '401':</w:t>
      </w:r>
    </w:p>
    <w:p w14:paraId="3961346D" w14:textId="77777777" w:rsidR="00853D75" w:rsidRPr="00F4442C" w:rsidRDefault="00853D75" w:rsidP="00853D75">
      <w:pPr>
        <w:pStyle w:val="PL"/>
        <w:rPr>
          <w:lang w:eastAsia="es-ES"/>
        </w:rPr>
      </w:pPr>
      <w:r w:rsidRPr="00F4442C">
        <w:rPr>
          <w:lang w:eastAsia="es-ES"/>
        </w:rPr>
        <w:t xml:space="preserve">          $ref: 'TS29122_CommonData.yaml#/components/responses/401'</w:t>
      </w:r>
    </w:p>
    <w:p w14:paraId="61251AA1" w14:textId="77777777" w:rsidR="00853D75" w:rsidRPr="00F4442C" w:rsidRDefault="00853D75" w:rsidP="00853D75">
      <w:pPr>
        <w:pStyle w:val="PL"/>
        <w:rPr>
          <w:lang w:eastAsia="es-ES"/>
        </w:rPr>
      </w:pPr>
      <w:r w:rsidRPr="00F4442C">
        <w:rPr>
          <w:lang w:eastAsia="es-ES"/>
        </w:rPr>
        <w:t xml:space="preserve">        '403':</w:t>
      </w:r>
    </w:p>
    <w:p w14:paraId="677B74F1" w14:textId="77777777" w:rsidR="00853D75" w:rsidRPr="00F4442C" w:rsidRDefault="00853D75" w:rsidP="00853D75">
      <w:pPr>
        <w:pStyle w:val="PL"/>
        <w:rPr>
          <w:lang w:eastAsia="es-ES"/>
        </w:rPr>
      </w:pPr>
      <w:r w:rsidRPr="00F4442C">
        <w:rPr>
          <w:lang w:eastAsia="es-ES"/>
        </w:rPr>
        <w:t xml:space="preserve">          $ref: 'TS29122_CommonData.yaml#/components/responses/403'</w:t>
      </w:r>
    </w:p>
    <w:p w14:paraId="06423552" w14:textId="77777777" w:rsidR="00853D75" w:rsidRPr="00F4442C" w:rsidRDefault="00853D75" w:rsidP="00853D75">
      <w:pPr>
        <w:pStyle w:val="PL"/>
        <w:rPr>
          <w:lang w:eastAsia="es-ES"/>
        </w:rPr>
      </w:pPr>
      <w:r w:rsidRPr="00F4442C">
        <w:rPr>
          <w:lang w:eastAsia="es-ES"/>
        </w:rPr>
        <w:t xml:space="preserve">        '404':</w:t>
      </w:r>
    </w:p>
    <w:p w14:paraId="35043041" w14:textId="77777777" w:rsidR="00853D75" w:rsidRPr="00F4442C" w:rsidRDefault="00853D75" w:rsidP="00853D75">
      <w:pPr>
        <w:pStyle w:val="PL"/>
        <w:rPr>
          <w:lang w:eastAsia="es-ES"/>
        </w:rPr>
      </w:pPr>
      <w:r w:rsidRPr="00F4442C">
        <w:rPr>
          <w:lang w:eastAsia="es-ES"/>
        </w:rPr>
        <w:t xml:space="preserve">          $ref: 'TS29122_CommonData.yaml#/components/responses/404'</w:t>
      </w:r>
    </w:p>
    <w:p w14:paraId="7CBC008E" w14:textId="77777777" w:rsidR="00853D75" w:rsidRPr="00F4442C" w:rsidRDefault="00853D75" w:rsidP="00853D75">
      <w:pPr>
        <w:pStyle w:val="PL"/>
        <w:rPr>
          <w:lang w:eastAsia="es-ES"/>
        </w:rPr>
      </w:pPr>
      <w:r w:rsidRPr="00F4442C">
        <w:rPr>
          <w:lang w:eastAsia="es-ES"/>
        </w:rPr>
        <w:lastRenderedPageBreak/>
        <w:t xml:space="preserve">        '406':</w:t>
      </w:r>
    </w:p>
    <w:p w14:paraId="536E4AB6" w14:textId="77777777" w:rsidR="00853D75" w:rsidRPr="00F4442C" w:rsidRDefault="00853D75" w:rsidP="00853D75">
      <w:pPr>
        <w:pStyle w:val="PL"/>
        <w:rPr>
          <w:lang w:eastAsia="es-ES"/>
        </w:rPr>
      </w:pPr>
      <w:r w:rsidRPr="00F4442C">
        <w:rPr>
          <w:lang w:eastAsia="es-ES"/>
        </w:rPr>
        <w:t xml:space="preserve">          $ref: 'TS29122_CommonData.yaml#/components/responses/406'</w:t>
      </w:r>
    </w:p>
    <w:p w14:paraId="4934FD29" w14:textId="77777777" w:rsidR="00853D75" w:rsidRPr="00F4442C" w:rsidRDefault="00853D75" w:rsidP="00853D75">
      <w:pPr>
        <w:pStyle w:val="PL"/>
        <w:rPr>
          <w:lang w:eastAsia="es-ES"/>
        </w:rPr>
      </w:pPr>
      <w:r w:rsidRPr="00F4442C">
        <w:rPr>
          <w:lang w:eastAsia="es-ES"/>
        </w:rPr>
        <w:t xml:space="preserve">        '429':</w:t>
      </w:r>
    </w:p>
    <w:p w14:paraId="10E0EDF5" w14:textId="77777777" w:rsidR="00853D75" w:rsidRPr="00F4442C" w:rsidRDefault="00853D75" w:rsidP="00853D75">
      <w:pPr>
        <w:pStyle w:val="PL"/>
        <w:rPr>
          <w:lang w:eastAsia="es-ES"/>
        </w:rPr>
      </w:pPr>
      <w:r w:rsidRPr="00F4442C">
        <w:rPr>
          <w:lang w:eastAsia="es-ES"/>
        </w:rPr>
        <w:t xml:space="preserve">          $ref: 'TS29122_CommonData.yaml#/components/responses/429'</w:t>
      </w:r>
    </w:p>
    <w:p w14:paraId="20157E3D" w14:textId="77777777" w:rsidR="00853D75" w:rsidRPr="00F4442C" w:rsidRDefault="00853D75" w:rsidP="00853D75">
      <w:pPr>
        <w:pStyle w:val="PL"/>
        <w:rPr>
          <w:lang w:eastAsia="es-ES"/>
        </w:rPr>
      </w:pPr>
      <w:r w:rsidRPr="00F4442C">
        <w:rPr>
          <w:lang w:eastAsia="es-ES"/>
        </w:rPr>
        <w:t xml:space="preserve">        '500':</w:t>
      </w:r>
    </w:p>
    <w:p w14:paraId="7398A068" w14:textId="77777777" w:rsidR="00853D75" w:rsidRPr="00F4442C" w:rsidRDefault="00853D75" w:rsidP="00853D75">
      <w:pPr>
        <w:pStyle w:val="PL"/>
        <w:rPr>
          <w:lang w:eastAsia="es-ES"/>
        </w:rPr>
      </w:pPr>
      <w:r w:rsidRPr="00F4442C">
        <w:rPr>
          <w:lang w:eastAsia="es-ES"/>
        </w:rPr>
        <w:t xml:space="preserve">          $ref: 'TS29122_CommonData.yaml#/components/responses/500'</w:t>
      </w:r>
    </w:p>
    <w:p w14:paraId="414EA31A" w14:textId="77777777" w:rsidR="00853D75" w:rsidRPr="00F4442C" w:rsidRDefault="00853D75" w:rsidP="00853D75">
      <w:pPr>
        <w:pStyle w:val="PL"/>
        <w:rPr>
          <w:lang w:eastAsia="es-ES"/>
        </w:rPr>
      </w:pPr>
      <w:r w:rsidRPr="00F4442C">
        <w:rPr>
          <w:lang w:eastAsia="es-ES"/>
        </w:rPr>
        <w:t xml:space="preserve">        '503':</w:t>
      </w:r>
    </w:p>
    <w:p w14:paraId="00D3F6E3" w14:textId="77777777" w:rsidR="00853D75" w:rsidRPr="00F4442C" w:rsidRDefault="00853D75" w:rsidP="00853D75">
      <w:pPr>
        <w:pStyle w:val="PL"/>
        <w:rPr>
          <w:lang w:eastAsia="es-ES"/>
        </w:rPr>
      </w:pPr>
      <w:r w:rsidRPr="00F4442C">
        <w:rPr>
          <w:lang w:eastAsia="es-ES"/>
        </w:rPr>
        <w:t xml:space="preserve">          $ref: 'TS29122_CommonData.yaml#/components/responses/503'</w:t>
      </w:r>
    </w:p>
    <w:p w14:paraId="5EB31F28" w14:textId="77777777" w:rsidR="00853D75" w:rsidRPr="00F4442C" w:rsidRDefault="00853D75" w:rsidP="00853D75">
      <w:pPr>
        <w:pStyle w:val="PL"/>
        <w:rPr>
          <w:lang w:eastAsia="es-ES"/>
        </w:rPr>
      </w:pPr>
      <w:r w:rsidRPr="00F4442C">
        <w:rPr>
          <w:lang w:eastAsia="es-ES"/>
        </w:rPr>
        <w:t xml:space="preserve">        default:</w:t>
      </w:r>
    </w:p>
    <w:p w14:paraId="18BF2052" w14:textId="77777777" w:rsidR="00853D75" w:rsidRPr="00F4442C" w:rsidRDefault="00853D75" w:rsidP="00853D75">
      <w:pPr>
        <w:pStyle w:val="PL"/>
        <w:rPr>
          <w:lang w:eastAsia="es-ES"/>
        </w:rPr>
      </w:pPr>
      <w:r w:rsidRPr="00F4442C">
        <w:rPr>
          <w:lang w:eastAsia="es-ES"/>
        </w:rPr>
        <w:t xml:space="preserve">          $ref: 'TS29122_CommonData.yaml#/components/responses/default'</w:t>
      </w:r>
    </w:p>
    <w:p w14:paraId="7747A01C" w14:textId="77777777" w:rsidR="00853D75" w:rsidRPr="00F4442C" w:rsidRDefault="00853D75" w:rsidP="00853D75">
      <w:pPr>
        <w:pStyle w:val="PL"/>
        <w:rPr>
          <w:lang w:eastAsia="es-ES"/>
        </w:rPr>
      </w:pPr>
    </w:p>
    <w:p w14:paraId="11D64677" w14:textId="77777777" w:rsidR="00853D75" w:rsidRPr="00F4442C" w:rsidRDefault="00853D75" w:rsidP="00853D75">
      <w:pPr>
        <w:pStyle w:val="PL"/>
        <w:rPr>
          <w:lang w:eastAsia="es-ES"/>
        </w:rPr>
      </w:pPr>
      <w:r w:rsidRPr="00F4442C">
        <w:rPr>
          <w:lang w:eastAsia="es-ES"/>
        </w:rPr>
        <w:t xml:space="preserve">    put:</w:t>
      </w:r>
    </w:p>
    <w:p w14:paraId="6459F31C" w14:textId="77777777" w:rsidR="00853D75" w:rsidRPr="00F4442C" w:rsidRDefault="00853D75" w:rsidP="00853D75">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w:t>
      </w:r>
      <w:r w:rsidRPr="00F4442C">
        <w:rPr>
          <w:rFonts w:cs="Courier New"/>
          <w:szCs w:val="16"/>
        </w:rPr>
        <w:t>.</w:t>
      </w:r>
    </w:p>
    <w:p w14:paraId="69D055A2" w14:textId="77777777" w:rsidR="00853D75" w:rsidRPr="00F4442C" w:rsidRDefault="00853D75" w:rsidP="00853D75">
      <w:pPr>
        <w:pStyle w:val="PL"/>
        <w:rPr>
          <w:rFonts w:cs="Courier New"/>
          <w:szCs w:val="16"/>
        </w:rPr>
      </w:pPr>
      <w:r w:rsidRPr="00F4442C">
        <w:rPr>
          <w:rFonts w:cs="Courier New"/>
          <w:szCs w:val="16"/>
        </w:rPr>
        <w:t xml:space="preserve">      </w:t>
      </w:r>
      <w:proofErr w:type="spellStart"/>
      <w:r w:rsidRPr="00F4442C">
        <w:rPr>
          <w:rFonts w:cs="Courier New"/>
          <w:szCs w:val="16"/>
        </w:rPr>
        <w:t>operationId</w:t>
      </w:r>
      <w:proofErr w:type="spellEnd"/>
      <w:r w:rsidRPr="00F4442C">
        <w:rPr>
          <w:rFonts w:cs="Courier New"/>
          <w:szCs w:val="16"/>
        </w:rPr>
        <w:t xml:space="preserve">: </w:t>
      </w:r>
      <w:proofErr w:type="spellStart"/>
      <w:r w:rsidRPr="00F4442C">
        <w:rPr>
          <w:rFonts w:cs="Courier New"/>
          <w:szCs w:val="16"/>
        </w:rPr>
        <w:t>UpdateInd</w:t>
      </w:r>
      <w:r w:rsidRPr="00F4442C">
        <w:t>PolUsageSubsc</w:t>
      </w:r>
      <w:proofErr w:type="spellEnd"/>
    </w:p>
    <w:p w14:paraId="7872073B" w14:textId="77777777" w:rsidR="00853D75" w:rsidRPr="00F4442C" w:rsidRDefault="00853D75" w:rsidP="00853D75">
      <w:pPr>
        <w:pStyle w:val="PL"/>
        <w:rPr>
          <w:rFonts w:cs="Courier New"/>
          <w:szCs w:val="16"/>
        </w:rPr>
      </w:pPr>
      <w:r w:rsidRPr="00F4442C">
        <w:rPr>
          <w:rFonts w:cs="Courier New"/>
          <w:szCs w:val="16"/>
        </w:rPr>
        <w:t xml:space="preserve">      tags:</w:t>
      </w:r>
    </w:p>
    <w:p w14:paraId="498C6B67" w14:textId="77777777" w:rsidR="00853D75" w:rsidRPr="00F4442C" w:rsidRDefault="00853D75" w:rsidP="00853D75">
      <w:pPr>
        <w:pStyle w:val="PL"/>
        <w:rPr>
          <w:rFonts w:cs="Courier New"/>
          <w:szCs w:val="16"/>
        </w:rPr>
      </w:pPr>
      <w:r w:rsidRPr="00F4442C">
        <w:rPr>
          <w:rFonts w:cs="Courier New"/>
          <w:szCs w:val="16"/>
        </w:rPr>
        <w:t xml:space="preserve">        - Individual </w:t>
      </w:r>
      <w:r w:rsidRPr="00F4442C">
        <w:rPr>
          <w:rFonts w:eastAsia="等线"/>
        </w:rPr>
        <w:t>Policy Usage</w:t>
      </w:r>
      <w:r w:rsidRPr="00F4442C">
        <w:rPr>
          <w:lang w:val="en-US"/>
        </w:rPr>
        <w:t xml:space="preserve"> Subscription</w:t>
      </w:r>
      <w:r w:rsidRPr="00F4442C">
        <w:rPr>
          <w:rFonts w:cs="Courier New"/>
          <w:szCs w:val="16"/>
        </w:rPr>
        <w:t xml:space="preserve"> (Document)</w:t>
      </w:r>
    </w:p>
    <w:p w14:paraId="2B0129C2" w14:textId="77777777" w:rsidR="00853D75" w:rsidRPr="00F4442C" w:rsidRDefault="00853D75" w:rsidP="00853D75">
      <w:pPr>
        <w:pStyle w:val="PL"/>
      </w:pPr>
      <w:r w:rsidRPr="00F4442C">
        <w:t xml:space="preserve">      </w:t>
      </w:r>
      <w:proofErr w:type="spellStart"/>
      <w:r w:rsidRPr="00F4442C">
        <w:t>requestBody</w:t>
      </w:r>
      <w:proofErr w:type="spellEnd"/>
      <w:r w:rsidRPr="00F4442C">
        <w:t>:</w:t>
      </w:r>
    </w:p>
    <w:p w14:paraId="66ABBB0F" w14:textId="77777777" w:rsidR="00853D75" w:rsidRPr="00F4442C" w:rsidRDefault="00853D75" w:rsidP="00853D75">
      <w:pPr>
        <w:pStyle w:val="PL"/>
      </w:pPr>
      <w:r w:rsidRPr="00F4442C">
        <w:t xml:space="preserve">        required: true</w:t>
      </w:r>
    </w:p>
    <w:p w14:paraId="65342881" w14:textId="77777777" w:rsidR="00853D75" w:rsidRPr="00F4442C" w:rsidRDefault="00853D75" w:rsidP="00853D75">
      <w:pPr>
        <w:pStyle w:val="PL"/>
      </w:pPr>
      <w:r w:rsidRPr="00F4442C">
        <w:t xml:space="preserve">        content:</w:t>
      </w:r>
    </w:p>
    <w:p w14:paraId="1D02D8F2" w14:textId="77777777" w:rsidR="00853D75" w:rsidRPr="00F4442C" w:rsidRDefault="00853D75" w:rsidP="00853D75">
      <w:pPr>
        <w:pStyle w:val="PL"/>
      </w:pPr>
      <w:r w:rsidRPr="00F4442C">
        <w:t xml:space="preserve">          application/json:</w:t>
      </w:r>
    </w:p>
    <w:p w14:paraId="11498DF7" w14:textId="77777777" w:rsidR="00853D75" w:rsidRPr="00F4442C" w:rsidRDefault="00853D75" w:rsidP="00853D75">
      <w:pPr>
        <w:pStyle w:val="PL"/>
      </w:pPr>
      <w:r w:rsidRPr="00F4442C">
        <w:t xml:space="preserve">            schema:</w:t>
      </w:r>
    </w:p>
    <w:p w14:paraId="4DD7EC3C" w14:textId="77777777" w:rsidR="00853D75" w:rsidRPr="00F4442C" w:rsidRDefault="00853D75" w:rsidP="00853D75">
      <w:pPr>
        <w:pStyle w:val="PL"/>
        <w:rPr>
          <w:lang w:eastAsia="es-ES"/>
        </w:rPr>
      </w:pPr>
      <w:r w:rsidRPr="00F4442C">
        <w:rPr>
          <w:lang w:eastAsia="es-ES"/>
        </w:rPr>
        <w:t xml:space="preserve">              $ref: '#/components/schemas/</w:t>
      </w:r>
      <w:proofErr w:type="spellStart"/>
      <w:r w:rsidRPr="00F4442C">
        <w:t>PolUsageSubsc</w:t>
      </w:r>
      <w:proofErr w:type="spellEnd"/>
      <w:r w:rsidRPr="00F4442C">
        <w:rPr>
          <w:lang w:eastAsia="es-ES"/>
        </w:rPr>
        <w:t>'</w:t>
      </w:r>
    </w:p>
    <w:p w14:paraId="6F8E99C7" w14:textId="77777777" w:rsidR="00853D75" w:rsidRPr="00F4442C" w:rsidRDefault="00853D75" w:rsidP="00853D75">
      <w:pPr>
        <w:pStyle w:val="PL"/>
        <w:rPr>
          <w:lang w:eastAsia="es-ES"/>
        </w:rPr>
      </w:pPr>
      <w:r w:rsidRPr="00F4442C">
        <w:rPr>
          <w:lang w:eastAsia="es-ES"/>
        </w:rPr>
        <w:t xml:space="preserve">      responses:</w:t>
      </w:r>
    </w:p>
    <w:p w14:paraId="4CAE5B48" w14:textId="77777777" w:rsidR="00853D75" w:rsidRPr="00F4442C" w:rsidRDefault="00853D75" w:rsidP="00853D75">
      <w:pPr>
        <w:pStyle w:val="PL"/>
      </w:pPr>
      <w:r w:rsidRPr="00F4442C">
        <w:t xml:space="preserve">        '200':</w:t>
      </w:r>
    </w:p>
    <w:p w14:paraId="57F0B9E3" w14:textId="77777777" w:rsidR="00853D75" w:rsidRPr="00F4442C" w:rsidRDefault="00853D75" w:rsidP="00853D75">
      <w:pPr>
        <w:pStyle w:val="PL"/>
        <w:rPr>
          <w:lang w:eastAsia="zh-CN"/>
        </w:rPr>
      </w:pPr>
      <w:r w:rsidRPr="00F4442C">
        <w:t xml:space="preserve">          description: </w:t>
      </w:r>
      <w:r w:rsidRPr="00F4442C">
        <w:rPr>
          <w:lang w:eastAsia="zh-CN"/>
        </w:rPr>
        <w:t>&gt;</w:t>
      </w:r>
    </w:p>
    <w:p w14:paraId="49182669" w14:textId="77777777" w:rsidR="00853D75" w:rsidRPr="00F4442C" w:rsidRDefault="00853D75" w:rsidP="00853D75">
      <w:pPr>
        <w:pStyle w:val="PL"/>
      </w:pPr>
      <w:r w:rsidRPr="00F4442C">
        <w:rPr>
          <w:lang w:eastAsia="es-ES"/>
        </w:rPr>
        <w:t xml:space="preserve">            </w:t>
      </w:r>
      <w:r w:rsidRPr="00F4442C">
        <w:t xml:space="preserve">OK. The </w:t>
      </w:r>
      <w:r w:rsidRPr="00F4442C">
        <w:rPr>
          <w:lang w:eastAsia="zh-CN"/>
        </w:rPr>
        <w:t xml:space="preserve">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 is successfully updated and a</w:t>
      </w:r>
    </w:p>
    <w:p w14:paraId="3E866808" w14:textId="77777777" w:rsidR="00853D75" w:rsidRPr="00F4442C" w:rsidRDefault="00853D75" w:rsidP="00853D75">
      <w:pPr>
        <w:pStyle w:val="PL"/>
      </w:pPr>
      <w:r w:rsidRPr="00F4442C">
        <w:t xml:space="preserve">            representation of the updated resource shall be returned in the response body.</w:t>
      </w:r>
    </w:p>
    <w:p w14:paraId="4551C53C" w14:textId="77777777" w:rsidR="00853D75" w:rsidRPr="00F4442C" w:rsidRDefault="00853D75" w:rsidP="00853D75">
      <w:pPr>
        <w:pStyle w:val="PL"/>
      </w:pPr>
      <w:r w:rsidRPr="00F4442C">
        <w:t xml:space="preserve">          content:</w:t>
      </w:r>
    </w:p>
    <w:p w14:paraId="6D086FD4" w14:textId="77777777" w:rsidR="00853D75" w:rsidRPr="00F4442C" w:rsidRDefault="00853D75" w:rsidP="00853D75">
      <w:pPr>
        <w:pStyle w:val="PL"/>
      </w:pPr>
      <w:r w:rsidRPr="00F4442C">
        <w:t xml:space="preserve">            application/json:</w:t>
      </w:r>
    </w:p>
    <w:p w14:paraId="77B6FA78" w14:textId="77777777" w:rsidR="00853D75" w:rsidRPr="00F4442C" w:rsidRDefault="00853D75" w:rsidP="00853D75">
      <w:pPr>
        <w:pStyle w:val="PL"/>
      </w:pPr>
      <w:r w:rsidRPr="00F4442C">
        <w:t xml:space="preserve">              schema:</w:t>
      </w:r>
    </w:p>
    <w:p w14:paraId="41B3C182" w14:textId="77777777" w:rsidR="00853D75" w:rsidRPr="00F4442C" w:rsidRDefault="00853D75" w:rsidP="00853D75">
      <w:pPr>
        <w:pStyle w:val="PL"/>
        <w:rPr>
          <w:lang w:eastAsia="es-ES"/>
        </w:rPr>
      </w:pPr>
      <w:r w:rsidRPr="00F4442C">
        <w:rPr>
          <w:lang w:eastAsia="es-ES"/>
        </w:rPr>
        <w:t xml:space="preserve">                $ref: '#/components/schemas/</w:t>
      </w:r>
      <w:proofErr w:type="spellStart"/>
      <w:r w:rsidRPr="00F4442C">
        <w:t>PolUsageSubsc</w:t>
      </w:r>
      <w:proofErr w:type="spellEnd"/>
      <w:r w:rsidRPr="00F4442C">
        <w:rPr>
          <w:lang w:eastAsia="es-ES"/>
        </w:rPr>
        <w:t>'</w:t>
      </w:r>
    </w:p>
    <w:p w14:paraId="28137211" w14:textId="77777777" w:rsidR="00853D75" w:rsidRPr="00F4442C" w:rsidRDefault="00853D75" w:rsidP="00853D75">
      <w:pPr>
        <w:pStyle w:val="PL"/>
        <w:rPr>
          <w:lang w:eastAsia="es-ES"/>
        </w:rPr>
      </w:pPr>
      <w:r w:rsidRPr="00F4442C">
        <w:rPr>
          <w:lang w:eastAsia="es-ES"/>
        </w:rPr>
        <w:t xml:space="preserve">        '204':</w:t>
      </w:r>
    </w:p>
    <w:p w14:paraId="0D0BC7DA" w14:textId="77777777" w:rsidR="00853D75" w:rsidRPr="00F4442C" w:rsidRDefault="00853D75" w:rsidP="00853D75">
      <w:pPr>
        <w:pStyle w:val="PL"/>
        <w:rPr>
          <w:lang w:eastAsia="zh-CN"/>
        </w:rPr>
      </w:pPr>
      <w:r w:rsidRPr="00F4442C">
        <w:rPr>
          <w:lang w:eastAsia="es-ES"/>
        </w:rPr>
        <w:t xml:space="preserve">          description: </w:t>
      </w:r>
      <w:r w:rsidRPr="00F4442C">
        <w:rPr>
          <w:lang w:eastAsia="zh-CN"/>
        </w:rPr>
        <w:t>&gt;</w:t>
      </w:r>
    </w:p>
    <w:p w14:paraId="17FEA939" w14:textId="77777777" w:rsidR="00853D75" w:rsidRPr="00F4442C" w:rsidRDefault="00853D75" w:rsidP="00853D75">
      <w:pPr>
        <w:pStyle w:val="PL"/>
      </w:pPr>
      <w:r w:rsidRPr="00F4442C">
        <w:rPr>
          <w:lang w:eastAsia="es-ES"/>
        </w:rPr>
        <w:t xml:space="preserve">            No Content. </w:t>
      </w:r>
      <w:r w:rsidRPr="00F4442C">
        <w:t xml:space="preserve">The </w:t>
      </w:r>
      <w:r w:rsidRPr="00F4442C">
        <w:rPr>
          <w:lang w:eastAsia="zh-CN"/>
        </w:rPr>
        <w:t xml:space="preserve">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 is successfully updated</w:t>
      </w:r>
    </w:p>
    <w:p w14:paraId="1FAEBDEF" w14:textId="77777777" w:rsidR="00853D75" w:rsidRPr="00F4442C" w:rsidRDefault="00853D75" w:rsidP="00853D75">
      <w:pPr>
        <w:pStyle w:val="PL"/>
      </w:pPr>
      <w:r w:rsidRPr="00F4442C">
        <w:t xml:space="preserve">            and no content is returned in the response body.</w:t>
      </w:r>
    </w:p>
    <w:p w14:paraId="0DB94595" w14:textId="77777777" w:rsidR="00853D75" w:rsidRPr="00F4442C" w:rsidRDefault="00853D75" w:rsidP="00853D75">
      <w:pPr>
        <w:pStyle w:val="PL"/>
      </w:pPr>
      <w:r w:rsidRPr="00F4442C">
        <w:t xml:space="preserve">        '307':</w:t>
      </w:r>
    </w:p>
    <w:p w14:paraId="17AF0ABF" w14:textId="77777777" w:rsidR="00853D75" w:rsidRPr="00F4442C" w:rsidRDefault="00853D75" w:rsidP="00853D75">
      <w:pPr>
        <w:pStyle w:val="PL"/>
        <w:rPr>
          <w:lang w:eastAsia="es-ES"/>
        </w:rPr>
      </w:pPr>
      <w:r w:rsidRPr="00F4442C">
        <w:t xml:space="preserve">          </w:t>
      </w:r>
      <w:r w:rsidRPr="00F4442C">
        <w:rPr>
          <w:lang w:eastAsia="es-ES"/>
        </w:rPr>
        <w:t>$ref: 'TS29122_CommonData.yaml#/components/responses/307'</w:t>
      </w:r>
    </w:p>
    <w:p w14:paraId="313BFBE8" w14:textId="77777777" w:rsidR="00853D75" w:rsidRPr="00F4442C" w:rsidRDefault="00853D75" w:rsidP="00853D75">
      <w:pPr>
        <w:pStyle w:val="PL"/>
      </w:pPr>
      <w:r w:rsidRPr="00F4442C">
        <w:t xml:space="preserve">        '308':</w:t>
      </w:r>
    </w:p>
    <w:p w14:paraId="653BC7CC" w14:textId="77777777" w:rsidR="00853D75" w:rsidRPr="00F4442C" w:rsidRDefault="00853D75" w:rsidP="00853D75">
      <w:pPr>
        <w:pStyle w:val="PL"/>
        <w:rPr>
          <w:lang w:eastAsia="es-ES"/>
        </w:rPr>
      </w:pPr>
      <w:r w:rsidRPr="00F4442C">
        <w:t xml:space="preserve">          </w:t>
      </w:r>
      <w:r w:rsidRPr="00F4442C">
        <w:rPr>
          <w:lang w:eastAsia="es-ES"/>
        </w:rPr>
        <w:t>$ref: 'TS29122_CommonData.yaml#/components/responses/308'</w:t>
      </w:r>
    </w:p>
    <w:p w14:paraId="416CD91E" w14:textId="77777777" w:rsidR="00853D75" w:rsidRPr="00F4442C" w:rsidRDefault="00853D75" w:rsidP="00853D75">
      <w:pPr>
        <w:pStyle w:val="PL"/>
        <w:rPr>
          <w:lang w:eastAsia="es-ES"/>
        </w:rPr>
      </w:pPr>
      <w:r w:rsidRPr="00F4442C">
        <w:rPr>
          <w:lang w:eastAsia="es-ES"/>
        </w:rPr>
        <w:t xml:space="preserve">        '400':</w:t>
      </w:r>
    </w:p>
    <w:p w14:paraId="07D21EFB" w14:textId="77777777" w:rsidR="00853D75" w:rsidRPr="00F4442C" w:rsidRDefault="00853D75" w:rsidP="00853D75">
      <w:pPr>
        <w:pStyle w:val="PL"/>
        <w:rPr>
          <w:lang w:eastAsia="es-ES"/>
        </w:rPr>
      </w:pPr>
      <w:r w:rsidRPr="00F4442C">
        <w:rPr>
          <w:lang w:eastAsia="es-ES"/>
        </w:rPr>
        <w:t xml:space="preserve">          $ref: 'TS29122_CommonData.yaml#/components/responses/400'</w:t>
      </w:r>
    </w:p>
    <w:p w14:paraId="22FB36D0" w14:textId="77777777" w:rsidR="00853D75" w:rsidRPr="00F4442C" w:rsidRDefault="00853D75" w:rsidP="00853D75">
      <w:pPr>
        <w:pStyle w:val="PL"/>
        <w:rPr>
          <w:lang w:eastAsia="es-ES"/>
        </w:rPr>
      </w:pPr>
      <w:r w:rsidRPr="00F4442C">
        <w:rPr>
          <w:lang w:eastAsia="es-ES"/>
        </w:rPr>
        <w:t xml:space="preserve">        '401':</w:t>
      </w:r>
    </w:p>
    <w:p w14:paraId="1A7282CF" w14:textId="77777777" w:rsidR="00853D75" w:rsidRPr="00F4442C" w:rsidRDefault="00853D75" w:rsidP="00853D75">
      <w:pPr>
        <w:pStyle w:val="PL"/>
        <w:rPr>
          <w:lang w:eastAsia="es-ES"/>
        </w:rPr>
      </w:pPr>
      <w:r w:rsidRPr="00F4442C">
        <w:rPr>
          <w:lang w:eastAsia="es-ES"/>
        </w:rPr>
        <w:t xml:space="preserve">          $ref: 'TS29122_CommonData.yaml#/components/responses/401'</w:t>
      </w:r>
    </w:p>
    <w:p w14:paraId="36111059" w14:textId="77777777" w:rsidR="00853D75" w:rsidRPr="00F4442C" w:rsidRDefault="00853D75" w:rsidP="00853D75">
      <w:pPr>
        <w:pStyle w:val="PL"/>
        <w:rPr>
          <w:lang w:eastAsia="es-ES"/>
        </w:rPr>
      </w:pPr>
      <w:r w:rsidRPr="00F4442C">
        <w:rPr>
          <w:lang w:eastAsia="es-ES"/>
        </w:rPr>
        <w:t xml:space="preserve">        '403':</w:t>
      </w:r>
    </w:p>
    <w:p w14:paraId="47ACF54E" w14:textId="77777777" w:rsidR="00853D75" w:rsidRPr="00F4442C" w:rsidRDefault="00853D75" w:rsidP="00853D75">
      <w:pPr>
        <w:pStyle w:val="PL"/>
        <w:rPr>
          <w:lang w:eastAsia="es-ES"/>
        </w:rPr>
      </w:pPr>
      <w:r w:rsidRPr="00F4442C">
        <w:rPr>
          <w:lang w:eastAsia="es-ES"/>
        </w:rPr>
        <w:t xml:space="preserve">          $ref: 'TS29122_CommonData.yaml#/components/responses/403'</w:t>
      </w:r>
    </w:p>
    <w:p w14:paraId="514B9C68" w14:textId="77777777" w:rsidR="00853D75" w:rsidRPr="00F4442C" w:rsidRDefault="00853D75" w:rsidP="00853D75">
      <w:pPr>
        <w:pStyle w:val="PL"/>
        <w:rPr>
          <w:lang w:eastAsia="es-ES"/>
        </w:rPr>
      </w:pPr>
      <w:r w:rsidRPr="00F4442C">
        <w:rPr>
          <w:lang w:eastAsia="es-ES"/>
        </w:rPr>
        <w:t xml:space="preserve">        '404':</w:t>
      </w:r>
    </w:p>
    <w:p w14:paraId="5CBC3146" w14:textId="77777777" w:rsidR="00853D75" w:rsidRPr="00F4442C" w:rsidRDefault="00853D75" w:rsidP="00853D75">
      <w:pPr>
        <w:pStyle w:val="PL"/>
        <w:rPr>
          <w:lang w:eastAsia="es-ES"/>
        </w:rPr>
      </w:pPr>
      <w:r w:rsidRPr="00F4442C">
        <w:rPr>
          <w:lang w:eastAsia="es-ES"/>
        </w:rPr>
        <w:t xml:space="preserve">          $ref: 'TS29122_CommonData.yaml#/components/responses/404'</w:t>
      </w:r>
    </w:p>
    <w:p w14:paraId="3ABB2F0F" w14:textId="77777777" w:rsidR="00853D75" w:rsidRPr="00F4442C" w:rsidRDefault="00853D75" w:rsidP="00853D75">
      <w:pPr>
        <w:pStyle w:val="PL"/>
        <w:rPr>
          <w:lang w:eastAsia="es-ES"/>
        </w:rPr>
      </w:pPr>
      <w:r w:rsidRPr="00F4442C">
        <w:rPr>
          <w:lang w:eastAsia="es-ES"/>
        </w:rPr>
        <w:t xml:space="preserve">        '406':</w:t>
      </w:r>
    </w:p>
    <w:p w14:paraId="3A092A1E" w14:textId="77777777" w:rsidR="00853D75" w:rsidRPr="00F4442C" w:rsidRDefault="00853D75" w:rsidP="00853D75">
      <w:pPr>
        <w:pStyle w:val="PL"/>
        <w:rPr>
          <w:lang w:eastAsia="es-ES"/>
        </w:rPr>
      </w:pPr>
      <w:r w:rsidRPr="00F4442C">
        <w:rPr>
          <w:lang w:eastAsia="es-ES"/>
        </w:rPr>
        <w:t xml:space="preserve">          $ref: 'TS29122_CommonData.yaml#/components/responses/406'</w:t>
      </w:r>
    </w:p>
    <w:p w14:paraId="0CA1884F" w14:textId="77777777" w:rsidR="00853D75" w:rsidRPr="00F4442C" w:rsidRDefault="00853D75" w:rsidP="00853D75">
      <w:pPr>
        <w:pStyle w:val="PL"/>
        <w:rPr>
          <w:lang w:eastAsia="es-ES"/>
        </w:rPr>
      </w:pPr>
      <w:r w:rsidRPr="00F4442C">
        <w:rPr>
          <w:lang w:eastAsia="es-ES"/>
        </w:rPr>
        <w:t xml:space="preserve">        '429':</w:t>
      </w:r>
    </w:p>
    <w:p w14:paraId="2BF6F626" w14:textId="77777777" w:rsidR="00853D75" w:rsidRPr="00F4442C" w:rsidRDefault="00853D75" w:rsidP="00853D75">
      <w:pPr>
        <w:pStyle w:val="PL"/>
        <w:rPr>
          <w:lang w:eastAsia="es-ES"/>
        </w:rPr>
      </w:pPr>
      <w:r w:rsidRPr="00F4442C">
        <w:rPr>
          <w:lang w:eastAsia="es-ES"/>
        </w:rPr>
        <w:t xml:space="preserve">          $ref: 'TS29122_CommonData.yaml#/components/responses/429'</w:t>
      </w:r>
    </w:p>
    <w:p w14:paraId="3C4DD32A" w14:textId="77777777" w:rsidR="00853D75" w:rsidRPr="00F4442C" w:rsidRDefault="00853D75" w:rsidP="00853D75">
      <w:pPr>
        <w:pStyle w:val="PL"/>
        <w:rPr>
          <w:lang w:eastAsia="es-ES"/>
        </w:rPr>
      </w:pPr>
      <w:r w:rsidRPr="00F4442C">
        <w:rPr>
          <w:lang w:eastAsia="es-ES"/>
        </w:rPr>
        <w:t xml:space="preserve">        '500':</w:t>
      </w:r>
    </w:p>
    <w:p w14:paraId="10AAD76A" w14:textId="77777777" w:rsidR="00853D75" w:rsidRPr="00F4442C" w:rsidRDefault="00853D75" w:rsidP="00853D75">
      <w:pPr>
        <w:pStyle w:val="PL"/>
        <w:rPr>
          <w:lang w:eastAsia="es-ES"/>
        </w:rPr>
      </w:pPr>
      <w:r w:rsidRPr="00F4442C">
        <w:rPr>
          <w:lang w:eastAsia="es-ES"/>
        </w:rPr>
        <w:t xml:space="preserve">          $ref: 'TS29122_CommonData.yaml#/components/responses/500'</w:t>
      </w:r>
    </w:p>
    <w:p w14:paraId="0516B93B" w14:textId="77777777" w:rsidR="00853D75" w:rsidRPr="00F4442C" w:rsidRDefault="00853D75" w:rsidP="00853D75">
      <w:pPr>
        <w:pStyle w:val="PL"/>
        <w:rPr>
          <w:lang w:eastAsia="es-ES"/>
        </w:rPr>
      </w:pPr>
      <w:r w:rsidRPr="00F4442C">
        <w:rPr>
          <w:lang w:eastAsia="es-ES"/>
        </w:rPr>
        <w:t xml:space="preserve">        '503':</w:t>
      </w:r>
    </w:p>
    <w:p w14:paraId="53CCB6FE" w14:textId="77777777" w:rsidR="00853D75" w:rsidRPr="00F4442C" w:rsidRDefault="00853D75" w:rsidP="00853D75">
      <w:pPr>
        <w:pStyle w:val="PL"/>
        <w:rPr>
          <w:lang w:eastAsia="es-ES"/>
        </w:rPr>
      </w:pPr>
      <w:r w:rsidRPr="00F4442C">
        <w:rPr>
          <w:lang w:eastAsia="es-ES"/>
        </w:rPr>
        <w:t xml:space="preserve">          $ref: 'TS29122_CommonData.yaml#/components/responses/503'</w:t>
      </w:r>
    </w:p>
    <w:p w14:paraId="6F950EB4" w14:textId="77777777" w:rsidR="00853D75" w:rsidRPr="00F4442C" w:rsidRDefault="00853D75" w:rsidP="00853D75">
      <w:pPr>
        <w:pStyle w:val="PL"/>
        <w:rPr>
          <w:lang w:eastAsia="es-ES"/>
        </w:rPr>
      </w:pPr>
      <w:r w:rsidRPr="00F4442C">
        <w:rPr>
          <w:lang w:eastAsia="es-ES"/>
        </w:rPr>
        <w:t xml:space="preserve">        default:</w:t>
      </w:r>
    </w:p>
    <w:p w14:paraId="446206D4" w14:textId="77777777" w:rsidR="00853D75" w:rsidRPr="00F4442C" w:rsidRDefault="00853D75" w:rsidP="00853D75">
      <w:pPr>
        <w:pStyle w:val="PL"/>
        <w:rPr>
          <w:lang w:eastAsia="es-ES"/>
        </w:rPr>
      </w:pPr>
      <w:r w:rsidRPr="00F4442C">
        <w:rPr>
          <w:lang w:eastAsia="es-ES"/>
        </w:rPr>
        <w:t xml:space="preserve">          $ref: 'TS29122_CommonData.yaml#/components/responses/default'</w:t>
      </w:r>
    </w:p>
    <w:p w14:paraId="7FACBB2B" w14:textId="77777777" w:rsidR="00853D75" w:rsidRPr="00F4442C" w:rsidRDefault="00853D75" w:rsidP="00853D75">
      <w:pPr>
        <w:pStyle w:val="PL"/>
        <w:rPr>
          <w:lang w:eastAsia="es-ES"/>
        </w:rPr>
      </w:pPr>
    </w:p>
    <w:p w14:paraId="20955DC1" w14:textId="77777777" w:rsidR="00853D75" w:rsidRPr="00F4442C" w:rsidRDefault="00853D75" w:rsidP="00853D75">
      <w:pPr>
        <w:pStyle w:val="PL"/>
        <w:rPr>
          <w:lang w:eastAsia="es-ES"/>
        </w:rPr>
      </w:pPr>
      <w:r w:rsidRPr="00F4442C">
        <w:rPr>
          <w:lang w:eastAsia="es-ES"/>
        </w:rPr>
        <w:t xml:space="preserve">    patch:</w:t>
      </w:r>
    </w:p>
    <w:p w14:paraId="1D3A75C7" w14:textId="77777777" w:rsidR="00853D75" w:rsidRPr="00F4442C" w:rsidRDefault="00853D75" w:rsidP="00853D75">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w:t>
      </w:r>
      <w:r w:rsidRPr="00F4442C">
        <w:rPr>
          <w:rFonts w:cs="Courier New"/>
          <w:szCs w:val="16"/>
        </w:rPr>
        <w:t>.</w:t>
      </w:r>
    </w:p>
    <w:p w14:paraId="66C523C4" w14:textId="77777777" w:rsidR="00853D75" w:rsidRPr="00F4442C" w:rsidRDefault="00853D75" w:rsidP="00853D75">
      <w:pPr>
        <w:pStyle w:val="PL"/>
        <w:rPr>
          <w:rFonts w:cs="Courier New"/>
          <w:szCs w:val="16"/>
        </w:rPr>
      </w:pPr>
      <w:r w:rsidRPr="00F4442C">
        <w:rPr>
          <w:rFonts w:cs="Courier New"/>
          <w:szCs w:val="16"/>
        </w:rPr>
        <w:t xml:space="preserve">      </w:t>
      </w:r>
      <w:proofErr w:type="spellStart"/>
      <w:r w:rsidRPr="00F4442C">
        <w:rPr>
          <w:rFonts w:cs="Courier New"/>
          <w:szCs w:val="16"/>
        </w:rPr>
        <w:t>operationId</w:t>
      </w:r>
      <w:proofErr w:type="spellEnd"/>
      <w:r w:rsidRPr="00F4442C">
        <w:rPr>
          <w:rFonts w:cs="Courier New"/>
          <w:szCs w:val="16"/>
        </w:rPr>
        <w:t xml:space="preserve">: </w:t>
      </w:r>
      <w:proofErr w:type="spellStart"/>
      <w:r w:rsidRPr="00F4442C">
        <w:rPr>
          <w:rFonts w:cs="Courier New"/>
          <w:szCs w:val="16"/>
        </w:rPr>
        <w:t>ModifyInd</w:t>
      </w:r>
      <w:r w:rsidRPr="00F4442C">
        <w:t>PolUsageSubsc</w:t>
      </w:r>
      <w:proofErr w:type="spellEnd"/>
    </w:p>
    <w:p w14:paraId="33F9F331" w14:textId="77777777" w:rsidR="00853D75" w:rsidRPr="00F4442C" w:rsidRDefault="00853D75" w:rsidP="00853D75">
      <w:pPr>
        <w:pStyle w:val="PL"/>
        <w:rPr>
          <w:rFonts w:cs="Courier New"/>
          <w:szCs w:val="16"/>
        </w:rPr>
      </w:pPr>
      <w:r w:rsidRPr="00F4442C">
        <w:rPr>
          <w:rFonts w:cs="Courier New"/>
          <w:szCs w:val="16"/>
        </w:rPr>
        <w:t xml:space="preserve">      tags:</w:t>
      </w:r>
    </w:p>
    <w:p w14:paraId="16F3623D" w14:textId="77777777" w:rsidR="00853D75" w:rsidRPr="00F4442C" w:rsidRDefault="00853D75" w:rsidP="00853D75">
      <w:pPr>
        <w:pStyle w:val="PL"/>
        <w:rPr>
          <w:rFonts w:cs="Courier New"/>
          <w:szCs w:val="16"/>
        </w:rPr>
      </w:pPr>
      <w:r w:rsidRPr="00F4442C">
        <w:rPr>
          <w:rFonts w:cs="Courier New"/>
          <w:szCs w:val="16"/>
        </w:rPr>
        <w:t xml:space="preserve">        - Individual </w:t>
      </w:r>
      <w:r w:rsidRPr="00F4442C">
        <w:rPr>
          <w:rFonts w:eastAsia="等线"/>
        </w:rPr>
        <w:t>Policy Usage</w:t>
      </w:r>
      <w:r w:rsidRPr="00F4442C">
        <w:rPr>
          <w:lang w:val="en-US"/>
        </w:rPr>
        <w:t xml:space="preserve"> Subscription</w:t>
      </w:r>
      <w:r w:rsidRPr="00F4442C">
        <w:rPr>
          <w:rFonts w:cs="Courier New"/>
          <w:szCs w:val="16"/>
        </w:rPr>
        <w:t xml:space="preserve"> (Document)</w:t>
      </w:r>
    </w:p>
    <w:p w14:paraId="120C83EC" w14:textId="77777777" w:rsidR="00853D75" w:rsidRPr="00F4442C" w:rsidRDefault="00853D75" w:rsidP="00853D75">
      <w:pPr>
        <w:pStyle w:val="PL"/>
      </w:pPr>
      <w:r w:rsidRPr="00F4442C">
        <w:t xml:space="preserve">      </w:t>
      </w:r>
      <w:proofErr w:type="spellStart"/>
      <w:r w:rsidRPr="00F4442C">
        <w:t>requestBody</w:t>
      </w:r>
      <w:proofErr w:type="spellEnd"/>
      <w:r w:rsidRPr="00F4442C">
        <w:t>:</w:t>
      </w:r>
    </w:p>
    <w:p w14:paraId="052DAC56" w14:textId="77777777" w:rsidR="00853D75" w:rsidRPr="00F4442C" w:rsidRDefault="00853D75" w:rsidP="00853D75">
      <w:pPr>
        <w:pStyle w:val="PL"/>
      </w:pPr>
      <w:r w:rsidRPr="00F4442C">
        <w:t xml:space="preserve">        required: true</w:t>
      </w:r>
    </w:p>
    <w:p w14:paraId="44390A2D" w14:textId="77777777" w:rsidR="00853D75" w:rsidRPr="00F4442C" w:rsidRDefault="00853D75" w:rsidP="00853D75">
      <w:pPr>
        <w:pStyle w:val="PL"/>
      </w:pPr>
      <w:r w:rsidRPr="00F4442C">
        <w:t xml:space="preserve">        content:</w:t>
      </w:r>
    </w:p>
    <w:p w14:paraId="5B483D42" w14:textId="77777777" w:rsidR="00853D75" w:rsidRPr="00F4442C" w:rsidRDefault="00853D75" w:rsidP="00853D75">
      <w:pPr>
        <w:pStyle w:val="PL"/>
        <w:rPr>
          <w:lang w:val="en-US"/>
        </w:rPr>
      </w:pPr>
      <w:r w:rsidRPr="00F4442C">
        <w:rPr>
          <w:lang w:val="en-US"/>
        </w:rPr>
        <w:t xml:space="preserve">          application/</w:t>
      </w:r>
      <w:proofErr w:type="spellStart"/>
      <w:r w:rsidRPr="00F4442C">
        <w:rPr>
          <w:lang w:val="en-US"/>
        </w:rPr>
        <w:t>merge-patch+json</w:t>
      </w:r>
      <w:proofErr w:type="spellEnd"/>
      <w:r w:rsidRPr="00F4442C">
        <w:rPr>
          <w:lang w:val="en-US"/>
        </w:rPr>
        <w:t>:</w:t>
      </w:r>
    </w:p>
    <w:p w14:paraId="7D62EFCE" w14:textId="77777777" w:rsidR="00853D75" w:rsidRPr="00F4442C" w:rsidRDefault="00853D75" w:rsidP="00853D75">
      <w:pPr>
        <w:pStyle w:val="PL"/>
      </w:pPr>
      <w:r w:rsidRPr="00F4442C">
        <w:t xml:space="preserve">            schema:</w:t>
      </w:r>
    </w:p>
    <w:p w14:paraId="5796A214" w14:textId="77777777" w:rsidR="00853D75" w:rsidRPr="00F4442C" w:rsidRDefault="00853D75" w:rsidP="00853D75">
      <w:pPr>
        <w:pStyle w:val="PL"/>
        <w:rPr>
          <w:lang w:eastAsia="es-ES"/>
        </w:rPr>
      </w:pPr>
      <w:r w:rsidRPr="00F4442C">
        <w:rPr>
          <w:lang w:eastAsia="es-ES"/>
        </w:rPr>
        <w:t xml:space="preserve">              $ref: '#/components/schemas/</w:t>
      </w:r>
      <w:proofErr w:type="spellStart"/>
      <w:r w:rsidRPr="00F4442C">
        <w:t>PolUsageSubscPatch</w:t>
      </w:r>
      <w:proofErr w:type="spellEnd"/>
      <w:r w:rsidRPr="00F4442C">
        <w:rPr>
          <w:lang w:eastAsia="es-ES"/>
        </w:rPr>
        <w:t>'</w:t>
      </w:r>
    </w:p>
    <w:p w14:paraId="48D4B700" w14:textId="77777777" w:rsidR="00853D75" w:rsidRPr="00F4442C" w:rsidRDefault="00853D75" w:rsidP="00853D75">
      <w:pPr>
        <w:pStyle w:val="PL"/>
        <w:rPr>
          <w:lang w:eastAsia="es-ES"/>
        </w:rPr>
      </w:pPr>
      <w:r w:rsidRPr="00F4442C">
        <w:rPr>
          <w:lang w:eastAsia="es-ES"/>
        </w:rPr>
        <w:t xml:space="preserve">      responses:</w:t>
      </w:r>
    </w:p>
    <w:p w14:paraId="237D5DC2" w14:textId="77777777" w:rsidR="00853D75" w:rsidRPr="00F4442C" w:rsidRDefault="00853D75" w:rsidP="00853D75">
      <w:pPr>
        <w:pStyle w:val="PL"/>
      </w:pPr>
      <w:r w:rsidRPr="00F4442C">
        <w:t xml:space="preserve">        '200':</w:t>
      </w:r>
    </w:p>
    <w:p w14:paraId="1B829E64" w14:textId="77777777" w:rsidR="00853D75" w:rsidRPr="00F4442C" w:rsidRDefault="00853D75" w:rsidP="00853D75">
      <w:pPr>
        <w:pStyle w:val="PL"/>
        <w:rPr>
          <w:lang w:eastAsia="zh-CN"/>
        </w:rPr>
      </w:pPr>
      <w:r w:rsidRPr="00F4442C">
        <w:t xml:space="preserve">          description: </w:t>
      </w:r>
      <w:r w:rsidRPr="00F4442C">
        <w:rPr>
          <w:lang w:eastAsia="zh-CN"/>
        </w:rPr>
        <w:t>&gt;</w:t>
      </w:r>
    </w:p>
    <w:p w14:paraId="7D031DAB" w14:textId="77777777" w:rsidR="00853D75" w:rsidRPr="00F4442C" w:rsidRDefault="00853D75" w:rsidP="00853D75">
      <w:pPr>
        <w:pStyle w:val="PL"/>
      </w:pPr>
      <w:r w:rsidRPr="00F4442C">
        <w:rPr>
          <w:lang w:eastAsia="es-ES"/>
        </w:rPr>
        <w:t xml:space="preserve">            </w:t>
      </w:r>
      <w:r w:rsidRPr="00F4442C">
        <w:t xml:space="preserve">OK. The </w:t>
      </w:r>
      <w:r w:rsidRPr="00F4442C">
        <w:rPr>
          <w:lang w:eastAsia="zh-CN"/>
        </w:rPr>
        <w:t xml:space="preserve">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 is successfully modified and a</w:t>
      </w:r>
    </w:p>
    <w:p w14:paraId="7B9623ED" w14:textId="77777777" w:rsidR="00853D75" w:rsidRPr="00F4442C" w:rsidRDefault="00853D75" w:rsidP="00853D75">
      <w:pPr>
        <w:pStyle w:val="PL"/>
      </w:pPr>
      <w:r w:rsidRPr="00F4442C">
        <w:t xml:space="preserve">            representation of the updated resource shall be returned in the response body.</w:t>
      </w:r>
    </w:p>
    <w:p w14:paraId="49ED3036" w14:textId="77777777" w:rsidR="00853D75" w:rsidRPr="00F4442C" w:rsidRDefault="00853D75" w:rsidP="00853D75">
      <w:pPr>
        <w:pStyle w:val="PL"/>
      </w:pPr>
      <w:r w:rsidRPr="00F4442C">
        <w:t xml:space="preserve">          content:</w:t>
      </w:r>
    </w:p>
    <w:p w14:paraId="2B5F5DDC" w14:textId="77777777" w:rsidR="00853D75" w:rsidRPr="00F4442C" w:rsidRDefault="00853D75" w:rsidP="00853D75">
      <w:pPr>
        <w:pStyle w:val="PL"/>
      </w:pPr>
      <w:r w:rsidRPr="00F4442C">
        <w:t xml:space="preserve">            application/json:</w:t>
      </w:r>
    </w:p>
    <w:p w14:paraId="04A09D63" w14:textId="77777777" w:rsidR="00853D75" w:rsidRPr="00F4442C" w:rsidRDefault="00853D75" w:rsidP="00853D75">
      <w:pPr>
        <w:pStyle w:val="PL"/>
      </w:pPr>
      <w:r w:rsidRPr="00F4442C">
        <w:t xml:space="preserve">              schema:</w:t>
      </w:r>
    </w:p>
    <w:p w14:paraId="20C297FD" w14:textId="77777777" w:rsidR="00853D75" w:rsidRPr="00F4442C" w:rsidRDefault="00853D75" w:rsidP="00853D75">
      <w:pPr>
        <w:pStyle w:val="PL"/>
        <w:rPr>
          <w:lang w:eastAsia="es-ES"/>
        </w:rPr>
      </w:pPr>
      <w:r w:rsidRPr="00F4442C">
        <w:rPr>
          <w:lang w:eastAsia="es-ES"/>
        </w:rPr>
        <w:lastRenderedPageBreak/>
        <w:t xml:space="preserve">                $ref: '#/components/schemas/</w:t>
      </w:r>
      <w:proofErr w:type="spellStart"/>
      <w:r w:rsidRPr="00F4442C">
        <w:t>PolUsageSubsc</w:t>
      </w:r>
      <w:proofErr w:type="spellEnd"/>
      <w:r w:rsidRPr="00F4442C">
        <w:rPr>
          <w:lang w:eastAsia="es-ES"/>
        </w:rPr>
        <w:t>'</w:t>
      </w:r>
    </w:p>
    <w:p w14:paraId="644D8127" w14:textId="77777777" w:rsidR="00853D75" w:rsidRPr="00F4442C" w:rsidRDefault="00853D75" w:rsidP="00853D75">
      <w:pPr>
        <w:pStyle w:val="PL"/>
        <w:rPr>
          <w:lang w:eastAsia="es-ES"/>
        </w:rPr>
      </w:pPr>
      <w:r w:rsidRPr="00F4442C">
        <w:rPr>
          <w:lang w:eastAsia="es-ES"/>
        </w:rPr>
        <w:t xml:space="preserve">        '204':</w:t>
      </w:r>
    </w:p>
    <w:p w14:paraId="0C609082" w14:textId="77777777" w:rsidR="00853D75" w:rsidRPr="00F4442C" w:rsidRDefault="00853D75" w:rsidP="00853D75">
      <w:pPr>
        <w:pStyle w:val="PL"/>
        <w:rPr>
          <w:lang w:eastAsia="zh-CN"/>
        </w:rPr>
      </w:pPr>
      <w:r w:rsidRPr="00F4442C">
        <w:rPr>
          <w:lang w:eastAsia="es-ES"/>
        </w:rPr>
        <w:t xml:space="preserve">          description: </w:t>
      </w:r>
      <w:r w:rsidRPr="00F4442C">
        <w:rPr>
          <w:lang w:eastAsia="zh-CN"/>
        </w:rPr>
        <w:t>&gt;</w:t>
      </w:r>
    </w:p>
    <w:p w14:paraId="6F948ECF" w14:textId="77777777" w:rsidR="00853D75" w:rsidRPr="00F4442C" w:rsidRDefault="00853D75" w:rsidP="00853D75">
      <w:pPr>
        <w:pStyle w:val="PL"/>
      </w:pPr>
      <w:r w:rsidRPr="00F4442C">
        <w:rPr>
          <w:lang w:eastAsia="es-ES"/>
        </w:rPr>
        <w:t xml:space="preserve">            No Content. </w:t>
      </w:r>
      <w:r w:rsidRPr="00F4442C">
        <w:t xml:space="preserve">The </w:t>
      </w:r>
      <w:r w:rsidRPr="00F4442C">
        <w:rPr>
          <w:lang w:eastAsia="zh-CN"/>
        </w:rPr>
        <w:t xml:space="preserve">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 is successfully modified</w:t>
      </w:r>
    </w:p>
    <w:p w14:paraId="31379542" w14:textId="77777777" w:rsidR="00853D75" w:rsidRPr="00F4442C" w:rsidRDefault="00853D75" w:rsidP="00853D75">
      <w:pPr>
        <w:pStyle w:val="PL"/>
      </w:pPr>
      <w:r w:rsidRPr="00F4442C">
        <w:t xml:space="preserve">            and no content is returned in the response body.</w:t>
      </w:r>
    </w:p>
    <w:p w14:paraId="3C65DAC5" w14:textId="77777777" w:rsidR="00853D75" w:rsidRPr="00F4442C" w:rsidRDefault="00853D75" w:rsidP="00853D75">
      <w:pPr>
        <w:pStyle w:val="PL"/>
      </w:pPr>
      <w:r w:rsidRPr="00F4442C">
        <w:t xml:space="preserve">        '307':</w:t>
      </w:r>
    </w:p>
    <w:p w14:paraId="2A869095" w14:textId="77777777" w:rsidR="00853D75" w:rsidRPr="00F4442C" w:rsidRDefault="00853D75" w:rsidP="00853D75">
      <w:pPr>
        <w:pStyle w:val="PL"/>
        <w:rPr>
          <w:lang w:eastAsia="es-ES"/>
        </w:rPr>
      </w:pPr>
      <w:r w:rsidRPr="00F4442C">
        <w:t xml:space="preserve">          </w:t>
      </w:r>
      <w:r w:rsidRPr="00F4442C">
        <w:rPr>
          <w:lang w:eastAsia="es-ES"/>
        </w:rPr>
        <w:t>$ref: 'TS29122_CommonData.yaml#/components/responses/307'</w:t>
      </w:r>
    </w:p>
    <w:p w14:paraId="076575E1" w14:textId="77777777" w:rsidR="00853D75" w:rsidRPr="00F4442C" w:rsidRDefault="00853D75" w:rsidP="00853D75">
      <w:pPr>
        <w:pStyle w:val="PL"/>
      </w:pPr>
      <w:r w:rsidRPr="00F4442C">
        <w:t xml:space="preserve">        '308':</w:t>
      </w:r>
    </w:p>
    <w:p w14:paraId="5A67F2BB" w14:textId="77777777" w:rsidR="00853D75" w:rsidRPr="00F4442C" w:rsidRDefault="00853D75" w:rsidP="00853D75">
      <w:pPr>
        <w:pStyle w:val="PL"/>
        <w:rPr>
          <w:lang w:eastAsia="es-ES"/>
        </w:rPr>
      </w:pPr>
      <w:r w:rsidRPr="00F4442C">
        <w:t xml:space="preserve">          </w:t>
      </w:r>
      <w:r w:rsidRPr="00F4442C">
        <w:rPr>
          <w:lang w:eastAsia="es-ES"/>
        </w:rPr>
        <w:t>$ref: 'TS29122_CommonData.yaml#/components/responses/308'</w:t>
      </w:r>
    </w:p>
    <w:p w14:paraId="60D7E066" w14:textId="77777777" w:rsidR="00853D75" w:rsidRPr="00F4442C" w:rsidRDefault="00853D75" w:rsidP="00853D75">
      <w:pPr>
        <w:pStyle w:val="PL"/>
        <w:rPr>
          <w:lang w:eastAsia="es-ES"/>
        </w:rPr>
      </w:pPr>
      <w:r w:rsidRPr="00F4442C">
        <w:rPr>
          <w:lang w:eastAsia="es-ES"/>
        </w:rPr>
        <w:t xml:space="preserve">        '400':</w:t>
      </w:r>
    </w:p>
    <w:p w14:paraId="54C89B8B" w14:textId="77777777" w:rsidR="00853D75" w:rsidRPr="00F4442C" w:rsidRDefault="00853D75" w:rsidP="00853D75">
      <w:pPr>
        <w:pStyle w:val="PL"/>
        <w:rPr>
          <w:lang w:eastAsia="es-ES"/>
        </w:rPr>
      </w:pPr>
      <w:r w:rsidRPr="00F4442C">
        <w:rPr>
          <w:lang w:eastAsia="es-ES"/>
        </w:rPr>
        <w:t xml:space="preserve">          $ref: 'TS29122_CommonData.yaml#/components/responses/400'</w:t>
      </w:r>
    </w:p>
    <w:p w14:paraId="2F041251" w14:textId="77777777" w:rsidR="00853D75" w:rsidRPr="00F4442C" w:rsidRDefault="00853D75" w:rsidP="00853D75">
      <w:pPr>
        <w:pStyle w:val="PL"/>
        <w:rPr>
          <w:lang w:eastAsia="es-ES"/>
        </w:rPr>
      </w:pPr>
      <w:r w:rsidRPr="00F4442C">
        <w:rPr>
          <w:lang w:eastAsia="es-ES"/>
        </w:rPr>
        <w:t xml:space="preserve">        '401':</w:t>
      </w:r>
    </w:p>
    <w:p w14:paraId="4A3F79B4" w14:textId="77777777" w:rsidR="00853D75" w:rsidRPr="00F4442C" w:rsidRDefault="00853D75" w:rsidP="00853D75">
      <w:pPr>
        <w:pStyle w:val="PL"/>
        <w:rPr>
          <w:lang w:eastAsia="es-ES"/>
        </w:rPr>
      </w:pPr>
      <w:r w:rsidRPr="00F4442C">
        <w:rPr>
          <w:lang w:eastAsia="es-ES"/>
        </w:rPr>
        <w:t xml:space="preserve">          $ref: 'TS29122_CommonData.yaml#/components/responses/401'</w:t>
      </w:r>
    </w:p>
    <w:p w14:paraId="002CC4CA" w14:textId="77777777" w:rsidR="00853D75" w:rsidRPr="00F4442C" w:rsidRDefault="00853D75" w:rsidP="00853D75">
      <w:pPr>
        <w:pStyle w:val="PL"/>
        <w:rPr>
          <w:lang w:eastAsia="es-ES"/>
        </w:rPr>
      </w:pPr>
      <w:r w:rsidRPr="00F4442C">
        <w:rPr>
          <w:lang w:eastAsia="es-ES"/>
        </w:rPr>
        <w:t xml:space="preserve">        '403':</w:t>
      </w:r>
    </w:p>
    <w:p w14:paraId="5086170E" w14:textId="77777777" w:rsidR="00853D75" w:rsidRPr="00F4442C" w:rsidRDefault="00853D75" w:rsidP="00853D75">
      <w:pPr>
        <w:pStyle w:val="PL"/>
        <w:rPr>
          <w:lang w:eastAsia="es-ES"/>
        </w:rPr>
      </w:pPr>
      <w:r w:rsidRPr="00F4442C">
        <w:rPr>
          <w:lang w:eastAsia="es-ES"/>
        </w:rPr>
        <w:t xml:space="preserve">          $ref: 'TS29122_CommonData.yaml#/components/responses/403'</w:t>
      </w:r>
    </w:p>
    <w:p w14:paraId="432F4B3B" w14:textId="77777777" w:rsidR="00853D75" w:rsidRPr="00F4442C" w:rsidRDefault="00853D75" w:rsidP="00853D75">
      <w:pPr>
        <w:pStyle w:val="PL"/>
        <w:rPr>
          <w:lang w:eastAsia="es-ES"/>
        </w:rPr>
      </w:pPr>
      <w:r w:rsidRPr="00F4442C">
        <w:rPr>
          <w:lang w:eastAsia="es-ES"/>
        </w:rPr>
        <w:t xml:space="preserve">        '404':</w:t>
      </w:r>
    </w:p>
    <w:p w14:paraId="0865E1D1" w14:textId="77777777" w:rsidR="00853D75" w:rsidRPr="00F4442C" w:rsidRDefault="00853D75" w:rsidP="00853D75">
      <w:pPr>
        <w:pStyle w:val="PL"/>
        <w:rPr>
          <w:lang w:eastAsia="es-ES"/>
        </w:rPr>
      </w:pPr>
      <w:r w:rsidRPr="00F4442C">
        <w:rPr>
          <w:lang w:eastAsia="es-ES"/>
        </w:rPr>
        <w:t xml:space="preserve">          $ref: 'TS29122_CommonData.yaml#/components/responses/404'</w:t>
      </w:r>
    </w:p>
    <w:p w14:paraId="4794B810" w14:textId="77777777" w:rsidR="00853D75" w:rsidRPr="00F4442C" w:rsidRDefault="00853D75" w:rsidP="00853D75">
      <w:pPr>
        <w:pStyle w:val="PL"/>
        <w:rPr>
          <w:lang w:eastAsia="es-ES"/>
        </w:rPr>
      </w:pPr>
      <w:r w:rsidRPr="00F4442C">
        <w:rPr>
          <w:lang w:eastAsia="es-ES"/>
        </w:rPr>
        <w:t xml:space="preserve">        '406':</w:t>
      </w:r>
    </w:p>
    <w:p w14:paraId="2F660CF0" w14:textId="77777777" w:rsidR="00853D75" w:rsidRPr="00F4442C" w:rsidRDefault="00853D75" w:rsidP="00853D75">
      <w:pPr>
        <w:pStyle w:val="PL"/>
        <w:rPr>
          <w:lang w:eastAsia="es-ES"/>
        </w:rPr>
      </w:pPr>
      <w:r w:rsidRPr="00F4442C">
        <w:rPr>
          <w:lang w:eastAsia="es-ES"/>
        </w:rPr>
        <w:t xml:space="preserve">          $ref: 'TS29122_CommonData.yaml#/components/responses/406'</w:t>
      </w:r>
    </w:p>
    <w:p w14:paraId="790B25D5" w14:textId="77777777" w:rsidR="00853D75" w:rsidRPr="00F4442C" w:rsidRDefault="00853D75" w:rsidP="00853D75">
      <w:pPr>
        <w:pStyle w:val="PL"/>
        <w:rPr>
          <w:lang w:eastAsia="es-ES"/>
        </w:rPr>
      </w:pPr>
      <w:r w:rsidRPr="00F4442C">
        <w:rPr>
          <w:lang w:eastAsia="es-ES"/>
        </w:rPr>
        <w:t xml:space="preserve">        '429':</w:t>
      </w:r>
    </w:p>
    <w:p w14:paraId="3BB743A1" w14:textId="77777777" w:rsidR="00853D75" w:rsidRPr="00F4442C" w:rsidRDefault="00853D75" w:rsidP="00853D75">
      <w:pPr>
        <w:pStyle w:val="PL"/>
        <w:rPr>
          <w:lang w:eastAsia="es-ES"/>
        </w:rPr>
      </w:pPr>
      <w:r w:rsidRPr="00F4442C">
        <w:rPr>
          <w:lang w:eastAsia="es-ES"/>
        </w:rPr>
        <w:t xml:space="preserve">          $ref: 'TS29122_CommonData.yaml#/components/responses/429'</w:t>
      </w:r>
    </w:p>
    <w:p w14:paraId="00AA5D05" w14:textId="77777777" w:rsidR="00853D75" w:rsidRPr="00F4442C" w:rsidRDefault="00853D75" w:rsidP="00853D75">
      <w:pPr>
        <w:pStyle w:val="PL"/>
        <w:rPr>
          <w:lang w:eastAsia="es-ES"/>
        </w:rPr>
      </w:pPr>
      <w:r w:rsidRPr="00F4442C">
        <w:rPr>
          <w:lang w:eastAsia="es-ES"/>
        </w:rPr>
        <w:t xml:space="preserve">        '500':</w:t>
      </w:r>
    </w:p>
    <w:p w14:paraId="22BF4104" w14:textId="77777777" w:rsidR="00853D75" w:rsidRPr="00F4442C" w:rsidRDefault="00853D75" w:rsidP="00853D75">
      <w:pPr>
        <w:pStyle w:val="PL"/>
        <w:rPr>
          <w:lang w:eastAsia="es-ES"/>
        </w:rPr>
      </w:pPr>
      <w:r w:rsidRPr="00F4442C">
        <w:rPr>
          <w:lang w:eastAsia="es-ES"/>
        </w:rPr>
        <w:t xml:space="preserve">          $ref: 'TS29122_CommonData.yaml#/components/responses/500'</w:t>
      </w:r>
    </w:p>
    <w:p w14:paraId="1E2DF2C6" w14:textId="77777777" w:rsidR="00853D75" w:rsidRPr="00F4442C" w:rsidRDefault="00853D75" w:rsidP="00853D75">
      <w:pPr>
        <w:pStyle w:val="PL"/>
        <w:rPr>
          <w:lang w:eastAsia="es-ES"/>
        </w:rPr>
      </w:pPr>
      <w:r w:rsidRPr="00F4442C">
        <w:rPr>
          <w:lang w:eastAsia="es-ES"/>
        </w:rPr>
        <w:t xml:space="preserve">        '503':</w:t>
      </w:r>
    </w:p>
    <w:p w14:paraId="63C75D5F" w14:textId="77777777" w:rsidR="00853D75" w:rsidRPr="00F4442C" w:rsidRDefault="00853D75" w:rsidP="00853D75">
      <w:pPr>
        <w:pStyle w:val="PL"/>
        <w:rPr>
          <w:lang w:eastAsia="es-ES"/>
        </w:rPr>
      </w:pPr>
      <w:r w:rsidRPr="00F4442C">
        <w:rPr>
          <w:lang w:eastAsia="es-ES"/>
        </w:rPr>
        <w:t xml:space="preserve">          $ref: 'TS29122_CommonData.yaml#/components/responses/503'</w:t>
      </w:r>
    </w:p>
    <w:p w14:paraId="7255F9FC" w14:textId="77777777" w:rsidR="00853D75" w:rsidRPr="00F4442C" w:rsidRDefault="00853D75" w:rsidP="00853D75">
      <w:pPr>
        <w:pStyle w:val="PL"/>
        <w:rPr>
          <w:lang w:eastAsia="es-ES"/>
        </w:rPr>
      </w:pPr>
      <w:r w:rsidRPr="00F4442C">
        <w:rPr>
          <w:lang w:eastAsia="es-ES"/>
        </w:rPr>
        <w:t xml:space="preserve">        default:</w:t>
      </w:r>
    </w:p>
    <w:p w14:paraId="6764336D" w14:textId="77777777" w:rsidR="00853D75" w:rsidRPr="00F4442C" w:rsidRDefault="00853D75" w:rsidP="00853D75">
      <w:pPr>
        <w:pStyle w:val="PL"/>
        <w:rPr>
          <w:lang w:eastAsia="es-ES"/>
        </w:rPr>
      </w:pPr>
      <w:r w:rsidRPr="00F4442C">
        <w:rPr>
          <w:lang w:eastAsia="es-ES"/>
        </w:rPr>
        <w:t xml:space="preserve">          $ref: 'TS29122_CommonData.yaml#/components/responses/default'</w:t>
      </w:r>
    </w:p>
    <w:p w14:paraId="0A15D89C" w14:textId="77777777" w:rsidR="00853D75" w:rsidRPr="00F4442C" w:rsidRDefault="00853D75" w:rsidP="00853D75">
      <w:pPr>
        <w:pStyle w:val="PL"/>
        <w:rPr>
          <w:lang w:eastAsia="es-ES"/>
        </w:rPr>
      </w:pPr>
    </w:p>
    <w:p w14:paraId="03237D64" w14:textId="77777777" w:rsidR="00853D75" w:rsidRPr="00F4442C" w:rsidRDefault="00853D75" w:rsidP="00853D75">
      <w:pPr>
        <w:pStyle w:val="PL"/>
        <w:rPr>
          <w:lang w:eastAsia="es-ES"/>
        </w:rPr>
      </w:pPr>
      <w:r w:rsidRPr="00F4442C">
        <w:rPr>
          <w:lang w:eastAsia="es-ES"/>
        </w:rPr>
        <w:t xml:space="preserve">    delete:</w:t>
      </w:r>
    </w:p>
    <w:p w14:paraId="038E18F5" w14:textId="77777777" w:rsidR="00853D75" w:rsidRPr="00F4442C" w:rsidRDefault="00853D75" w:rsidP="00853D75">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w:t>
      </w:r>
      <w:r w:rsidRPr="00F4442C">
        <w:rPr>
          <w:rFonts w:cs="Courier New"/>
          <w:szCs w:val="16"/>
        </w:rPr>
        <w:t>.</w:t>
      </w:r>
    </w:p>
    <w:p w14:paraId="7D60283F" w14:textId="77777777" w:rsidR="00853D75" w:rsidRPr="00F4442C" w:rsidRDefault="00853D75" w:rsidP="00853D75">
      <w:pPr>
        <w:pStyle w:val="PL"/>
        <w:rPr>
          <w:rFonts w:cs="Courier New"/>
          <w:szCs w:val="16"/>
        </w:rPr>
      </w:pPr>
      <w:r w:rsidRPr="00F4442C">
        <w:rPr>
          <w:rFonts w:cs="Courier New"/>
          <w:szCs w:val="16"/>
        </w:rPr>
        <w:t xml:space="preserve">      </w:t>
      </w:r>
      <w:proofErr w:type="spellStart"/>
      <w:r w:rsidRPr="00F4442C">
        <w:rPr>
          <w:rFonts w:cs="Courier New"/>
          <w:szCs w:val="16"/>
        </w:rPr>
        <w:t>operationId</w:t>
      </w:r>
      <w:proofErr w:type="spellEnd"/>
      <w:r w:rsidRPr="00F4442C">
        <w:rPr>
          <w:rFonts w:cs="Courier New"/>
          <w:szCs w:val="16"/>
        </w:rPr>
        <w:t xml:space="preserve">: </w:t>
      </w:r>
      <w:proofErr w:type="spellStart"/>
      <w:r w:rsidRPr="00F4442C">
        <w:rPr>
          <w:rFonts w:cs="Courier New"/>
          <w:szCs w:val="16"/>
        </w:rPr>
        <w:t>DeleteInd</w:t>
      </w:r>
      <w:r w:rsidRPr="00F4442C">
        <w:t>PolUsageSubsc</w:t>
      </w:r>
      <w:proofErr w:type="spellEnd"/>
    </w:p>
    <w:p w14:paraId="6CF50763" w14:textId="77777777" w:rsidR="00853D75" w:rsidRPr="00F4442C" w:rsidRDefault="00853D75" w:rsidP="00853D75">
      <w:pPr>
        <w:pStyle w:val="PL"/>
        <w:rPr>
          <w:rFonts w:cs="Courier New"/>
          <w:szCs w:val="16"/>
        </w:rPr>
      </w:pPr>
      <w:r w:rsidRPr="00F4442C">
        <w:rPr>
          <w:rFonts w:cs="Courier New"/>
          <w:szCs w:val="16"/>
        </w:rPr>
        <w:t xml:space="preserve">      tags:</w:t>
      </w:r>
    </w:p>
    <w:p w14:paraId="0F296478" w14:textId="77777777" w:rsidR="00853D75" w:rsidRPr="00F4442C" w:rsidRDefault="00853D75" w:rsidP="00853D75">
      <w:pPr>
        <w:pStyle w:val="PL"/>
        <w:rPr>
          <w:rFonts w:cs="Courier New"/>
          <w:szCs w:val="16"/>
        </w:rPr>
      </w:pPr>
      <w:r w:rsidRPr="00F4442C">
        <w:rPr>
          <w:rFonts w:cs="Courier New"/>
          <w:szCs w:val="16"/>
        </w:rPr>
        <w:t xml:space="preserve">        - Individual </w:t>
      </w:r>
      <w:r w:rsidRPr="00F4442C">
        <w:rPr>
          <w:rFonts w:eastAsia="等线"/>
        </w:rPr>
        <w:t>Policy Usage</w:t>
      </w:r>
      <w:r w:rsidRPr="00F4442C">
        <w:rPr>
          <w:lang w:val="en-US"/>
        </w:rPr>
        <w:t xml:space="preserve"> Subscription</w:t>
      </w:r>
      <w:r w:rsidRPr="00F4442C">
        <w:rPr>
          <w:rFonts w:cs="Courier New"/>
          <w:szCs w:val="16"/>
        </w:rPr>
        <w:t xml:space="preserve"> (Document)</w:t>
      </w:r>
    </w:p>
    <w:p w14:paraId="41FFFAAD" w14:textId="77777777" w:rsidR="00853D75" w:rsidRPr="00F4442C" w:rsidRDefault="00853D75" w:rsidP="00853D75">
      <w:pPr>
        <w:pStyle w:val="PL"/>
        <w:rPr>
          <w:lang w:eastAsia="es-ES"/>
        </w:rPr>
      </w:pPr>
      <w:r w:rsidRPr="00F4442C">
        <w:rPr>
          <w:lang w:eastAsia="es-ES"/>
        </w:rPr>
        <w:t xml:space="preserve">      responses:</w:t>
      </w:r>
    </w:p>
    <w:p w14:paraId="1440A9B3" w14:textId="77777777" w:rsidR="00853D75" w:rsidRPr="00F4442C" w:rsidRDefault="00853D75" w:rsidP="00853D75">
      <w:pPr>
        <w:pStyle w:val="PL"/>
        <w:rPr>
          <w:lang w:eastAsia="es-ES"/>
        </w:rPr>
      </w:pPr>
      <w:r w:rsidRPr="00F4442C">
        <w:rPr>
          <w:lang w:eastAsia="es-ES"/>
        </w:rPr>
        <w:t xml:space="preserve">        '204':</w:t>
      </w:r>
    </w:p>
    <w:p w14:paraId="0FBAEC41" w14:textId="77777777" w:rsidR="00853D75" w:rsidRPr="00F4442C" w:rsidRDefault="00853D75" w:rsidP="00853D75">
      <w:pPr>
        <w:pStyle w:val="PL"/>
        <w:rPr>
          <w:lang w:eastAsia="zh-CN"/>
        </w:rPr>
      </w:pPr>
      <w:r w:rsidRPr="00F4442C">
        <w:rPr>
          <w:lang w:eastAsia="es-ES"/>
        </w:rPr>
        <w:t xml:space="preserve">          description: </w:t>
      </w:r>
      <w:r w:rsidRPr="00F4442C">
        <w:rPr>
          <w:lang w:eastAsia="zh-CN"/>
        </w:rPr>
        <w:t>&gt;</w:t>
      </w:r>
    </w:p>
    <w:p w14:paraId="1106443F" w14:textId="77777777" w:rsidR="00853D75" w:rsidRPr="00F4442C" w:rsidRDefault="00853D75" w:rsidP="00853D75">
      <w:pPr>
        <w:pStyle w:val="PL"/>
      </w:pPr>
      <w:r w:rsidRPr="00F4442C">
        <w:rPr>
          <w:lang w:eastAsia="es-ES"/>
        </w:rPr>
        <w:t xml:space="preserve">            No Content. </w:t>
      </w:r>
      <w:r w:rsidRPr="00F4442C">
        <w:t xml:space="preserve">The </w:t>
      </w:r>
      <w:r w:rsidRPr="00F4442C">
        <w:rPr>
          <w:lang w:eastAsia="zh-CN"/>
        </w:rPr>
        <w:t xml:space="preserve">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 is successfully deleted.</w:t>
      </w:r>
    </w:p>
    <w:p w14:paraId="3874D511" w14:textId="77777777" w:rsidR="00853D75" w:rsidRPr="00F4442C" w:rsidRDefault="00853D75" w:rsidP="00853D75">
      <w:pPr>
        <w:pStyle w:val="PL"/>
      </w:pPr>
      <w:r w:rsidRPr="00F4442C">
        <w:t xml:space="preserve">        '307':</w:t>
      </w:r>
    </w:p>
    <w:p w14:paraId="751EBF25" w14:textId="77777777" w:rsidR="00853D75" w:rsidRPr="00F4442C" w:rsidRDefault="00853D75" w:rsidP="00853D75">
      <w:pPr>
        <w:pStyle w:val="PL"/>
        <w:rPr>
          <w:lang w:eastAsia="es-ES"/>
        </w:rPr>
      </w:pPr>
      <w:r w:rsidRPr="00F4442C">
        <w:t xml:space="preserve">          </w:t>
      </w:r>
      <w:r w:rsidRPr="00F4442C">
        <w:rPr>
          <w:lang w:eastAsia="es-ES"/>
        </w:rPr>
        <w:t>$ref: 'TS29122_CommonData.yaml#/components/responses/307'</w:t>
      </w:r>
    </w:p>
    <w:p w14:paraId="3797E3B4" w14:textId="77777777" w:rsidR="00853D75" w:rsidRPr="00F4442C" w:rsidRDefault="00853D75" w:rsidP="00853D75">
      <w:pPr>
        <w:pStyle w:val="PL"/>
      </w:pPr>
      <w:r w:rsidRPr="00F4442C">
        <w:t xml:space="preserve">        '308':</w:t>
      </w:r>
    </w:p>
    <w:p w14:paraId="59075492" w14:textId="77777777" w:rsidR="00853D75" w:rsidRPr="00F4442C" w:rsidRDefault="00853D75" w:rsidP="00853D75">
      <w:pPr>
        <w:pStyle w:val="PL"/>
        <w:rPr>
          <w:lang w:eastAsia="es-ES"/>
        </w:rPr>
      </w:pPr>
      <w:r w:rsidRPr="00F4442C">
        <w:t xml:space="preserve">          </w:t>
      </w:r>
      <w:r w:rsidRPr="00F4442C">
        <w:rPr>
          <w:lang w:eastAsia="es-ES"/>
        </w:rPr>
        <w:t>$ref: 'TS29122_CommonData.yaml#/components/responses/308'</w:t>
      </w:r>
    </w:p>
    <w:p w14:paraId="09443943" w14:textId="77777777" w:rsidR="00853D75" w:rsidRPr="00F4442C" w:rsidRDefault="00853D75" w:rsidP="00853D75">
      <w:pPr>
        <w:pStyle w:val="PL"/>
        <w:rPr>
          <w:lang w:eastAsia="es-ES"/>
        </w:rPr>
      </w:pPr>
      <w:r w:rsidRPr="00F4442C">
        <w:rPr>
          <w:lang w:eastAsia="es-ES"/>
        </w:rPr>
        <w:t xml:space="preserve">        '400':</w:t>
      </w:r>
    </w:p>
    <w:p w14:paraId="1955791D" w14:textId="77777777" w:rsidR="00853D75" w:rsidRPr="00F4442C" w:rsidRDefault="00853D75" w:rsidP="00853D75">
      <w:pPr>
        <w:pStyle w:val="PL"/>
        <w:rPr>
          <w:lang w:eastAsia="es-ES"/>
        </w:rPr>
      </w:pPr>
      <w:r w:rsidRPr="00F4442C">
        <w:rPr>
          <w:lang w:eastAsia="es-ES"/>
        </w:rPr>
        <w:t xml:space="preserve">          $ref: 'TS29122_CommonData.yaml#/components/responses/400'</w:t>
      </w:r>
    </w:p>
    <w:p w14:paraId="7F1402BB" w14:textId="77777777" w:rsidR="00853D75" w:rsidRPr="00F4442C" w:rsidRDefault="00853D75" w:rsidP="00853D75">
      <w:pPr>
        <w:pStyle w:val="PL"/>
        <w:rPr>
          <w:lang w:eastAsia="es-ES"/>
        </w:rPr>
      </w:pPr>
      <w:r w:rsidRPr="00F4442C">
        <w:rPr>
          <w:lang w:eastAsia="es-ES"/>
        </w:rPr>
        <w:t xml:space="preserve">        '401':</w:t>
      </w:r>
    </w:p>
    <w:p w14:paraId="3DB9BECA" w14:textId="77777777" w:rsidR="00853D75" w:rsidRPr="00F4442C" w:rsidRDefault="00853D75" w:rsidP="00853D75">
      <w:pPr>
        <w:pStyle w:val="PL"/>
        <w:rPr>
          <w:lang w:eastAsia="es-ES"/>
        </w:rPr>
      </w:pPr>
      <w:r w:rsidRPr="00F4442C">
        <w:rPr>
          <w:lang w:eastAsia="es-ES"/>
        </w:rPr>
        <w:t xml:space="preserve">          $ref: 'TS29122_CommonData.yaml#/components/responses/401'</w:t>
      </w:r>
    </w:p>
    <w:p w14:paraId="19D912CB" w14:textId="77777777" w:rsidR="00853D75" w:rsidRPr="00F4442C" w:rsidRDefault="00853D75" w:rsidP="00853D75">
      <w:pPr>
        <w:pStyle w:val="PL"/>
        <w:rPr>
          <w:lang w:eastAsia="es-ES"/>
        </w:rPr>
      </w:pPr>
      <w:r w:rsidRPr="00F4442C">
        <w:rPr>
          <w:lang w:eastAsia="es-ES"/>
        </w:rPr>
        <w:t xml:space="preserve">        '403':</w:t>
      </w:r>
    </w:p>
    <w:p w14:paraId="37B2AD32" w14:textId="77777777" w:rsidR="00853D75" w:rsidRPr="00F4442C" w:rsidRDefault="00853D75" w:rsidP="00853D75">
      <w:pPr>
        <w:pStyle w:val="PL"/>
        <w:rPr>
          <w:lang w:eastAsia="es-ES"/>
        </w:rPr>
      </w:pPr>
      <w:r w:rsidRPr="00F4442C">
        <w:rPr>
          <w:lang w:eastAsia="es-ES"/>
        </w:rPr>
        <w:t xml:space="preserve">          $ref: 'TS29122_CommonData.yaml#/components/responses/403'</w:t>
      </w:r>
    </w:p>
    <w:p w14:paraId="5CAB1A86" w14:textId="77777777" w:rsidR="00853D75" w:rsidRPr="00F4442C" w:rsidRDefault="00853D75" w:rsidP="00853D75">
      <w:pPr>
        <w:pStyle w:val="PL"/>
        <w:rPr>
          <w:lang w:eastAsia="es-ES"/>
        </w:rPr>
      </w:pPr>
      <w:r w:rsidRPr="00F4442C">
        <w:rPr>
          <w:lang w:eastAsia="es-ES"/>
        </w:rPr>
        <w:t xml:space="preserve">        '404':</w:t>
      </w:r>
    </w:p>
    <w:p w14:paraId="2B256BD6" w14:textId="77777777" w:rsidR="00853D75" w:rsidRPr="00F4442C" w:rsidRDefault="00853D75" w:rsidP="00853D75">
      <w:pPr>
        <w:pStyle w:val="PL"/>
        <w:rPr>
          <w:lang w:eastAsia="es-ES"/>
        </w:rPr>
      </w:pPr>
      <w:r w:rsidRPr="00F4442C">
        <w:rPr>
          <w:lang w:eastAsia="es-ES"/>
        </w:rPr>
        <w:t xml:space="preserve">          $ref: 'TS29122_CommonData.yaml#/components/responses/404'</w:t>
      </w:r>
    </w:p>
    <w:p w14:paraId="55A6AC76" w14:textId="77777777" w:rsidR="00853D75" w:rsidRPr="00F4442C" w:rsidRDefault="00853D75" w:rsidP="00853D75">
      <w:pPr>
        <w:pStyle w:val="PL"/>
        <w:rPr>
          <w:lang w:eastAsia="es-ES"/>
        </w:rPr>
      </w:pPr>
      <w:r w:rsidRPr="00F4442C">
        <w:rPr>
          <w:lang w:eastAsia="es-ES"/>
        </w:rPr>
        <w:t xml:space="preserve">        '406':</w:t>
      </w:r>
    </w:p>
    <w:p w14:paraId="7632FBC9" w14:textId="77777777" w:rsidR="00853D75" w:rsidRPr="00F4442C" w:rsidRDefault="00853D75" w:rsidP="00853D75">
      <w:pPr>
        <w:pStyle w:val="PL"/>
        <w:rPr>
          <w:lang w:eastAsia="es-ES"/>
        </w:rPr>
      </w:pPr>
      <w:r w:rsidRPr="00F4442C">
        <w:rPr>
          <w:lang w:eastAsia="es-ES"/>
        </w:rPr>
        <w:t xml:space="preserve">          $ref: 'TS29122_CommonData.yaml#/components/responses/406'</w:t>
      </w:r>
    </w:p>
    <w:p w14:paraId="1CF254D1" w14:textId="77777777" w:rsidR="00853D75" w:rsidRPr="00F4442C" w:rsidRDefault="00853D75" w:rsidP="00853D75">
      <w:pPr>
        <w:pStyle w:val="PL"/>
        <w:rPr>
          <w:lang w:eastAsia="es-ES"/>
        </w:rPr>
      </w:pPr>
      <w:r w:rsidRPr="00F4442C">
        <w:rPr>
          <w:lang w:eastAsia="es-ES"/>
        </w:rPr>
        <w:t xml:space="preserve">        '429':</w:t>
      </w:r>
    </w:p>
    <w:p w14:paraId="17ACA713" w14:textId="77777777" w:rsidR="00853D75" w:rsidRPr="00F4442C" w:rsidRDefault="00853D75" w:rsidP="00853D75">
      <w:pPr>
        <w:pStyle w:val="PL"/>
        <w:rPr>
          <w:lang w:eastAsia="es-ES"/>
        </w:rPr>
      </w:pPr>
      <w:r w:rsidRPr="00F4442C">
        <w:rPr>
          <w:lang w:eastAsia="es-ES"/>
        </w:rPr>
        <w:t xml:space="preserve">          $ref: 'TS29122_CommonData.yaml#/components/responses/429'</w:t>
      </w:r>
    </w:p>
    <w:p w14:paraId="559252E0" w14:textId="77777777" w:rsidR="00853D75" w:rsidRPr="00F4442C" w:rsidRDefault="00853D75" w:rsidP="00853D75">
      <w:pPr>
        <w:pStyle w:val="PL"/>
        <w:rPr>
          <w:lang w:eastAsia="es-ES"/>
        </w:rPr>
      </w:pPr>
      <w:r w:rsidRPr="00F4442C">
        <w:rPr>
          <w:lang w:eastAsia="es-ES"/>
        </w:rPr>
        <w:t xml:space="preserve">        '500':</w:t>
      </w:r>
    </w:p>
    <w:p w14:paraId="69824672" w14:textId="77777777" w:rsidR="00853D75" w:rsidRPr="00F4442C" w:rsidRDefault="00853D75" w:rsidP="00853D75">
      <w:pPr>
        <w:pStyle w:val="PL"/>
        <w:rPr>
          <w:lang w:eastAsia="es-ES"/>
        </w:rPr>
      </w:pPr>
      <w:r w:rsidRPr="00F4442C">
        <w:rPr>
          <w:lang w:eastAsia="es-ES"/>
        </w:rPr>
        <w:t xml:space="preserve">          $ref: 'TS29122_CommonData.yaml#/components/responses/500'</w:t>
      </w:r>
    </w:p>
    <w:p w14:paraId="45D572E8" w14:textId="77777777" w:rsidR="00853D75" w:rsidRPr="00F4442C" w:rsidRDefault="00853D75" w:rsidP="00853D75">
      <w:pPr>
        <w:pStyle w:val="PL"/>
        <w:rPr>
          <w:lang w:eastAsia="es-ES"/>
        </w:rPr>
      </w:pPr>
      <w:r w:rsidRPr="00F4442C">
        <w:rPr>
          <w:lang w:eastAsia="es-ES"/>
        </w:rPr>
        <w:t xml:space="preserve">        '503':</w:t>
      </w:r>
    </w:p>
    <w:p w14:paraId="28A612E9" w14:textId="77777777" w:rsidR="00853D75" w:rsidRPr="00F4442C" w:rsidRDefault="00853D75" w:rsidP="00853D75">
      <w:pPr>
        <w:pStyle w:val="PL"/>
        <w:rPr>
          <w:lang w:eastAsia="es-ES"/>
        </w:rPr>
      </w:pPr>
      <w:r w:rsidRPr="00F4442C">
        <w:rPr>
          <w:lang w:eastAsia="es-ES"/>
        </w:rPr>
        <w:t xml:space="preserve">          $ref: 'TS29122_CommonData.yaml#/components/responses/503'</w:t>
      </w:r>
    </w:p>
    <w:p w14:paraId="06304C51" w14:textId="77777777" w:rsidR="00853D75" w:rsidRPr="00F4442C" w:rsidRDefault="00853D75" w:rsidP="00853D75">
      <w:pPr>
        <w:pStyle w:val="PL"/>
        <w:rPr>
          <w:lang w:eastAsia="es-ES"/>
        </w:rPr>
      </w:pPr>
      <w:r w:rsidRPr="00F4442C">
        <w:rPr>
          <w:lang w:eastAsia="es-ES"/>
        </w:rPr>
        <w:t xml:space="preserve">        default:</w:t>
      </w:r>
    </w:p>
    <w:p w14:paraId="05EC6079" w14:textId="77777777" w:rsidR="00853D75" w:rsidRPr="00F4442C" w:rsidRDefault="00853D75" w:rsidP="00853D75">
      <w:pPr>
        <w:pStyle w:val="PL"/>
        <w:rPr>
          <w:lang w:eastAsia="es-ES"/>
        </w:rPr>
      </w:pPr>
      <w:r w:rsidRPr="00F4442C">
        <w:rPr>
          <w:lang w:eastAsia="es-ES"/>
        </w:rPr>
        <w:t xml:space="preserve">          $ref: 'TS29122_CommonData.yaml#/components/responses/default'</w:t>
      </w:r>
    </w:p>
    <w:p w14:paraId="583DB967" w14:textId="77777777" w:rsidR="00853D75" w:rsidRPr="00F4442C" w:rsidRDefault="00853D75" w:rsidP="00853D75">
      <w:pPr>
        <w:pStyle w:val="PL"/>
      </w:pPr>
    </w:p>
    <w:p w14:paraId="52FE8E24" w14:textId="77777777" w:rsidR="00853D75" w:rsidRPr="00F4442C" w:rsidRDefault="00853D75" w:rsidP="00853D75">
      <w:pPr>
        <w:pStyle w:val="PL"/>
      </w:pPr>
    </w:p>
    <w:p w14:paraId="0A9FE03C" w14:textId="77777777" w:rsidR="00853D75" w:rsidRPr="00F4442C" w:rsidRDefault="00853D75" w:rsidP="00853D75">
      <w:pPr>
        <w:pStyle w:val="PL"/>
      </w:pPr>
      <w:r w:rsidRPr="00F4442C">
        <w:t>components:</w:t>
      </w:r>
    </w:p>
    <w:p w14:paraId="326A1984" w14:textId="77777777" w:rsidR="00853D75" w:rsidRPr="00F4442C" w:rsidRDefault="00853D75" w:rsidP="00853D75">
      <w:pPr>
        <w:pStyle w:val="PL"/>
      </w:pPr>
      <w:r w:rsidRPr="00F4442C">
        <w:t xml:space="preserve">  </w:t>
      </w:r>
      <w:proofErr w:type="spellStart"/>
      <w:r w:rsidRPr="00F4442C">
        <w:t>securitySchemes</w:t>
      </w:r>
      <w:proofErr w:type="spellEnd"/>
      <w:r w:rsidRPr="00F4442C">
        <w:t>:</w:t>
      </w:r>
    </w:p>
    <w:p w14:paraId="2B61ADE1" w14:textId="77777777" w:rsidR="00853D75" w:rsidRPr="00F4442C" w:rsidRDefault="00853D75" w:rsidP="00853D75">
      <w:pPr>
        <w:pStyle w:val="PL"/>
      </w:pPr>
      <w:r w:rsidRPr="00F4442C">
        <w:t xml:space="preserve">    oAuth2ClientCredentials:</w:t>
      </w:r>
    </w:p>
    <w:p w14:paraId="5D584ACE" w14:textId="77777777" w:rsidR="00853D75" w:rsidRPr="00F4442C" w:rsidRDefault="00853D75" w:rsidP="00853D75">
      <w:pPr>
        <w:pStyle w:val="PL"/>
      </w:pPr>
      <w:r w:rsidRPr="00F4442C">
        <w:t xml:space="preserve">      type: oauth2</w:t>
      </w:r>
    </w:p>
    <w:p w14:paraId="1F3AB846" w14:textId="77777777" w:rsidR="00853D75" w:rsidRPr="00F4442C" w:rsidRDefault="00853D75" w:rsidP="00853D75">
      <w:pPr>
        <w:pStyle w:val="PL"/>
      </w:pPr>
      <w:r w:rsidRPr="00F4442C">
        <w:t xml:space="preserve">      flows:</w:t>
      </w:r>
    </w:p>
    <w:p w14:paraId="2ABC1D70" w14:textId="77777777" w:rsidR="00853D75" w:rsidRPr="00F4442C" w:rsidRDefault="00853D75" w:rsidP="00853D75">
      <w:pPr>
        <w:pStyle w:val="PL"/>
      </w:pPr>
      <w:r w:rsidRPr="00F4442C">
        <w:t xml:space="preserve">        </w:t>
      </w:r>
      <w:proofErr w:type="spellStart"/>
      <w:r w:rsidRPr="00F4442C">
        <w:t>clientCredentials</w:t>
      </w:r>
      <w:proofErr w:type="spellEnd"/>
      <w:r w:rsidRPr="00F4442C">
        <w:t>:</w:t>
      </w:r>
    </w:p>
    <w:p w14:paraId="0DC21A85" w14:textId="77777777" w:rsidR="00853D75" w:rsidRPr="00F4442C" w:rsidRDefault="00853D75" w:rsidP="00853D75">
      <w:pPr>
        <w:pStyle w:val="PL"/>
      </w:pPr>
      <w:r w:rsidRPr="00F4442C">
        <w:t xml:space="preserve">          </w:t>
      </w:r>
      <w:proofErr w:type="spellStart"/>
      <w:r w:rsidRPr="00F4442C">
        <w:t>tokenUrl</w:t>
      </w:r>
      <w:proofErr w:type="spellEnd"/>
      <w:r w:rsidRPr="00F4442C">
        <w:t>: '{</w:t>
      </w:r>
      <w:proofErr w:type="spellStart"/>
      <w:r w:rsidRPr="00F4442C">
        <w:t>tokenUrl</w:t>
      </w:r>
      <w:proofErr w:type="spellEnd"/>
      <w:r w:rsidRPr="00F4442C">
        <w:t>}'</w:t>
      </w:r>
    </w:p>
    <w:p w14:paraId="6A802912" w14:textId="77777777" w:rsidR="00853D75" w:rsidRPr="00F4442C" w:rsidRDefault="00853D75" w:rsidP="00853D75">
      <w:pPr>
        <w:pStyle w:val="PL"/>
      </w:pPr>
      <w:r w:rsidRPr="00F4442C">
        <w:t xml:space="preserve">          scopes: {}</w:t>
      </w:r>
    </w:p>
    <w:p w14:paraId="51B47FB0" w14:textId="77777777" w:rsidR="00853D75" w:rsidRPr="00F4442C" w:rsidRDefault="00853D75" w:rsidP="00853D75">
      <w:pPr>
        <w:pStyle w:val="PL"/>
      </w:pPr>
    </w:p>
    <w:p w14:paraId="14936F36" w14:textId="77777777" w:rsidR="00853D75" w:rsidRPr="00F4442C" w:rsidRDefault="00853D75" w:rsidP="00853D75">
      <w:pPr>
        <w:pStyle w:val="PL"/>
      </w:pPr>
      <w:r w:rsidRPr="00F4442C">
        <w:t xml:space="preserve">  schemas:</w:t>
      </w:r>
    </w:p>
    <w:p w14:paraId="771E3026" w14:textId="77777777" w:rsidR="00853D75" w:rsidRPr="00F4442C" w:rsidRDefault="00853D75" w:rsidP="00853D75">
      <w:pPr>
        <w:pStyle w:val="PL"/>
      </w:pPr>
    </w:p>
    <w:p w14:paraId="5C2A1139" w14:textId="77777777" w:rsidR="00853D75" w:rsidRPr="00F4442C" w:rsidRDefault="00853D75" w:rsidP="00853D75">
      <w:pPr>
        <w:pStyle w:val="PL"/>
      </w:pPr>
      <w:r w:rsidRPr="00F4442C">
        <w:t>#</w:t>
      </w:r>
    </w:p>
    <w:p w14:paraId="54E39571" w14:textId="77777777" w:rsidR="00853D75" w:rsidRPr="00F4442C" w:rsidRDefault="00853D75" w:rsidP="00853D75">
      <w:pPr>
        <w:pStyle w:val="PL"/>
      </w:pPr>
      <w:r w:rsidRPr="00F4442C">
        <w:t># STRUCTURED DATA TYPES</w:t>
      </w:r>
    </w:p>
    <w:p w14:paraId="39E8F2CF" w14:textId="77777777" w:rsidR="00853D75" w:rsidRPr="00F4442C" w:rsidRDefault="00853D75" w:rsidP="00853D75">
      <w:pPr>
        <w:pStyle w:val="PL"/>
      </w:pPr>
      <w:r w:rsidRPr="00F4442C">
        <w:t>#</w:t>
      </w:r>
    </w:p>
    <w:p w14:paraId="38B7B21C" w14:textId="77777777" w:rsidR="00853D75" w:rsidRPr="00F4442C" w:rsidRDefault="00853D75" w:rsidP="00853D75">
      <w:pPr>
        <w:pStyle w:val="PL"/>
      </w:pPr>
    </w:p>
    <w:p w14:paraId="7A38BDE0" w14:textId="77777777" w:rsidR="00853D75" w:rsidRPr="00F4442C" w:rsidRDefault="00853D75" w:rsidP="00853D75">
      <w:pPr>
        <w:pStyle w:val="PL"/>
      </w:pPr>
      <w:r w:rsidRPr="00F4442C">
        <w:t xml:space="preserve">    </w:t>
      </w:r>
      <w:proofErr w:type="spellStart"/>
      <w:r w:rsidRPr="00F4442C">
        <w:t>PolicyProv</w:t>
      </w:r>
      <w:proofErr w:type="spellEnd"/>
      <w:r w:rsidRPr="00F4442C">
        <w:t>:</w:t>
      </w:r>
    </w:p>
    <w:p w14:paraId="6DD9352E" w14:textId="77777777" w:rsidR="00853D75" w:rsidRPr="00F4442C" w:rsidRDefault="00853D75" w:rsidP="00853D75">
      <w:pPr>
        <w:pStyle w:val="PL"/>
        <w:rPr>
          <w:lang w:eastAsia="zh-CN"/>
        </w:rPr>
      </w:pPr>
      <w:r w:rsidRPr="00F4442C">
        <w:t xml:space="preserve">      description: </w:t>
      </w:r>
      <w:r w:rsidRPr="00F4442C">
        <w:rPr>
          <w:lang w:eastAsia="zh-CN"/>
        </w:rPr>
        <w:t>&gt;</w:t>
      </w:r>
    </w:p>
    <w:p w14:paraId="40DA1AD3" w14:textId="77777777" w:rsidR="00853D75" w:rsidRPr="00F4442C" w:rsidRDefault="00853D75" w:rsidP="00853D75">
      <w:pPr>
        <w:pStyle w:val="PL"/>
        <w:rPr>
          <w:lang w:eastAsia="zh-CN"/>
        </w:rPr>
      </w:pPr>
      <w:r w:rsidRPr="00F4442C">
        <w:lastRenderedPageBreak/>
        <w:t xml:space="preserve">        Represents a Policy Provisioning.</w:t>
      </w:r>
    </w:p>
    <w:p w14:paraId="0A43E6E6" w14:textId="77777777" w:rsidR="00853D75" w:rsidRPr="00F4442C" w:rsidRDefault="00853D75" w:rsidP="00853D75">
      <w:pPr>
        <w:pStyle w:val="PL"/>
      </w:pPr>
      <w:r w:rsidRPr="00F4442C">
        <w:t xml:space="preserve">      type: object</w:t>
      </w:r>
    </w:p>
    <w:p w14:paraId="69FDBBA7" w14:textId="77777777" w:rsidR="00853D75" w:rsidRPr="00F4442C" w:rsidRDefault="00853D75" w:rsidP="00853D75">
      <w:pPr>
        <w:pStyle w:val="PL"/>
      </w:pPr>
      <w:r w:rsidRPr="00F4442C">
        <w:t xml:space="preserve">      properties:</w:t>
      </w:r>
    </w:p>
    <w:p w14:paraId="4614D50D" w14:textId="77777777" w:rsidR="00853D75" w:rsidRPr="00F4442C" w:rsidRDefault="00853D75" w:rsidP="00853D75">
      <w:pPr>
        <w:pStyle w:val="PL"/>
      </w:pPr>
      <w:r w:rsidRPr="00F4442C">
        <w:t xml:space="preserve">        </w:t>
      </w:r>
      <w:proofErr w:type="spellStart"/>
      <w:r w:rsidRPr="00F4442C">
        <w:t>netSliceId</w:t>
      </w:r>
      <w:proofErr w:type="spellEnd"/>
      <w:r w:rsidRPr="00F4442C">
        <w:t>:</w:t>
      </w:r>
    </w:p>
    <w:p w14:paraId="283E3654" w14:textId="77777777" w:rsidR="00853D75" w:rsidRPr="00F4442C" w:rsidRDefault="00853D75" w:rsidP="00853D75">
      <w:pPr>
        <w:pStyle w:val="PL"/>
      </w:pPr>
      <w:r w:rsidRPr="00F4442C">
        <w:t xml:space="preserve">          $ref: 'TS29571_CommonData.yaml#/components/schemas/</w:t>
      </w:r>
      <w:proofErr w:type="spellStart"/>
      <w:r w:rsidRPr="00F4442C">
        <w:t>Snssai</w:t>
      </w:r>
      <w:proofErr w:type="spellEnd"/>
      <w:r w:rsidRPr="00F4442C">
        <w:t>'</w:t>
      </w:r>
    </w:p>
    <w:p w14:paraId="75B70FDA" w14:textId="77777777" w:rsidR="00853D75" w:rsidRPr="00F4442C" w:rsidRDefault="00853D75" w:rsidP="00853D75">
      <w:pPr>
        <w:pStyle w:val="PL"/>
      </w:pPr>
      <w:r w:rsidRPr="00F4442C">
        <w:t xml:space="preserve">        </w:t>
      </w:r>
      <w:proofErr w:type="spellStart"/>
      <w:r w:rsidRPr="00F4442C">
        <w:t>reqDnn</w:t>
      </w:r>
      <w:proofErr w:type="spellEnd"/>
      <w:r w:rsidRPr="00F4442C">
        <w:t>:</w:t>
      </w:r>
    </w:p>
    <w:p w14:paraId="0AE80826" w14:textId="77777777" w:rsidR="00853D75" w:rsidRPr="00F4442C" w:rsidRDefault="00853D75" w:rsidP="00853D75">
      <w:pPr>
        <w:pStyle w:val="PL"/>
      </w:pPr>
      <w:r w:rsidRPr="00F4442C">
        <w:t xml:space="preserve">          $ref: 'TS29571_CommonData.yaml#/components/schemas/</w:t>
      </w:r>
      <w:proofErr w:type="spellStart"/>
      <w:r w:rsidRPr="00F4442C">
        <w:t>Snssai</w:t>
      </w:r>
      <w:proofErr w:type="spellEnd"/>
      <w:r w:rsidRPr="00F4442C">
        <w:t>'</w:t>
      </w:r>
    </w:p>
    <w:p w14:paraId="028D474A" w14:textId="77777777" w:rsidR="00853D75" w:rsidRPr="00F4442C" w:rsidRDefault="00853D75" w:rsidP="00853D75">
      <w:pPr>
        <w:pStyle w:val="PL"/>
      </w:pPr>
      <w:r w:rsidRPr="00F4442C">
        <w:t xml:space="preserve">        </w:t>
      </w:r>
      <w:proofErr w:type="spellStart"/>
      <w:r w:rsidRPr="00F4442C">
        <w:rPr>
          <w:lang w:eastAsia="zh-CN"/>
        </w:rPr>
        <w:t>polHarmInd</w:t>
      </w:r>
      <w:proofErr w:type="spellEnd"/>
      <w:r w:rsidRPr="00F4442C">
        <w:t>:</w:t>
      </w:r>
    </w:p>
    <w:p w14:paraId="00F49F2E" w14:textId="77777777" w:rsidR="00853D75" w:rsidRPr="00F4442C" w:rsidRDefault="00853D75" w:rsidP="00853D75">
      <w:pPr>
        <w:pStyle w:val="PL"/>
      </w:pPr>
      <w:r w:rsidRPr="00F4442C">
        <w:t xml:space="preserve">          type: </w:t>
      </w:r>
      <w:proofErr w:type="spellStart"/>
      <w:r w:rsidRPr="00F4442C">
        <w:t>boolean</w:t>
      </w:r>
      <w:proofErr w:type="spellEnd"/>
    </w:p>
    <w:p w14:paraId="438B4B28" w14:textId="77777777" w:rsidR="00853D75" w:rsidRPr="00F4442C" w:rsidRDefault="00853D75" w:rsidP="00853D75">
      <w:pPr>
        <w:pStyle w:val="PL"/>
      </w:pPr>
      <w:r w:rsidRPr="00F4442C">
        <w:t xml:space="preserve">          default: false</w:t>
      </w:r>
    </w:p>
    <w:p w14:paraId="51CF04C8" w14:textId="77777777" w:rsidR="00853D75" w:rsidRPr="00F4442C" w:rsidRDefault="00853D75" w:rsidP="00853D75">
      <w:pPr>
        <w:pStyle w:val="PL"/>
        <w:rPr>
          <w:lang w:eastAsia="zh-CN"/>
        </w:rPr>
      </w:pPr>
      <w:r w:rsidRPr="00F4442C">
        <w:t xml:space="preserve">          description: </w:t>
      </w:r>
      <w:r w:rsidRPr="00F4442C">
        <w:rPr>
          <w:lang w:eastAsia="zh-CN"/>
        </w:rPr>
        <w:t>&gt;</w:t>
      </w:r>
    </w:p>
    <w:p w14:paraId="0DF74FCA" w14:textId="77777777" w:rsidR="00853D75" w:rsidRPr="00F4442C" w:rsidRDefault="00853D75" w:rsidP="00853D75">
      <w:pPr>
        <w:pStyle w:val="PL"/>
        <w:rPr>
          <w:lang w:val="en-US"/>
        </w:rPr>
      </w:pPr>
      <w:r w:rsidRPr="00F4442C">
        <w:t xml:space="preserve">            </w:t>
      </w:r>
      <w:r w:rsidRPr="00F4442C">
        <w:rPr>
          <w:lang w:val="en-US"/>
        </w:rPr>
        <w:t>Contains the policy harmonization indication. It indicates whether policy harmonization</w:t>
      </w:r>
    </w:p>
    <w:p w14:paraId="63BCB7C5" w14:textId="77777777" w:rsidR="00853D75" w:rsidRPr="00F4442C" w:rsidRDefault="00853D75" w:rsidP="00853D75">
      <w:pPr>
        <w:pStyle w:val="PL"/>
        <w:rPr>
          <w:lang w:eastAsia="zh-CN"/>
        </w:rPr>
      </w:pPr>
      <w:r w:rsidRPr="00F4442C">
        <w:rPr>
          <w:lang w:val="en-US"/>
        </w:rPr>
        <w:t xml:space="preserve">            is requested or not</w:t>
      </w:r>
      <w:r w:rsidRPr="00F4442C">
        <w:t>.</w:t>
      </w:r>
    </w:p>
    <w:p w14:paraId="59E2F408" w14:textId="77777777" w:rsidR="00853D75" w:rsidRPr="00F4442C" w:rsidRDefault="00853D75" w:rsidP="00853D75">
      <w:pPr>
        <w:pStyle w:val="PL"/>
        <w:rPr>
          <w:lang w:val="en-US"/>
        </w:rPr>
      </w:pPr>
      <w:r w:rsidRPr="00F4442C">
        <w:rPr>
          <w:lang w:val="en-US"/>
        </w:rPr>
        <w:t xml:space="preserve">            true means that policy harmonization is requested.</w:t>
      </w:r>
    </w:p>
    <w:p w14:paraId="72B8AD39" w14:textId="77777777" w:rsidR="00853D75" w:rsidRPr="00F4442C" w:rsidRDefault="00853D75" w:rsidP="00853D75">
      <w:pPr>
        <w:pStyle w:val="PL"/>
        <w:rPr>
          <w:lang w:val="en-US"/>
        </w:rPr>
      </w:pPr>
      <w:r w:rsidRPr="00F4442C">
        <w:rPr>
          <w:lang w:val="en-US"/>
        </w:rPr>
        <w:t xml:space="preserve">            false means that policy harmonization is not requested.</w:t>
      </w:r>
    </w:p>
    <w:p w14:paraId="31DA4723" w14:textId="77777777" w:rsidR="00853D75" w:rsidRPr="00F4442C" w:rsidRDefault="00853D75" w:rsidP="00853D75">
      <w:pPr>
        <w:pStyle w:val="PL"/>
        <w:rPr>
          <w:lang w:eastAsia="zh-CN"/>
        </w:rPr>
      </w:pPr>
      <w:r w:rsidRPr="00F4442C">
        <w:rPr>
          <w:lang w:val="en-US"/>
        </w:rPr>
        <w:t xml:space="preserve">            The default value when omitted is "false".</w:t>
      </w:r>
    </w:p>
    <w:p w14:paraId="1DE7E50E" w14:textId="77777777" w:rsidR="00853D75" w:rsidRPr="00F4442C" w:rsidRDefault="00853D75" w:rsidP="00853D75">
      <w:pPr>
        <w:pStyle w:val="PL"/>
      </w:pPr>
      <w:r w:rsidRPr="00F4442C">
        <w:t xml:space="preserve">        </w:t>
      </w:r>
      <w:proofErr w:type="spellStart"/>
      <w:r w:rsidRPr="00F4442C">
        <w:rPr>
          <w:lang w:eastAsia="zh-CN"/>
        </w:rPr>
        <w:t>defaultPolInd</w:t>
      </w:r>
      <w:proofErr w:type="spellEnd"/>
      <w:r w:rsidRPr="00F4442C">
        <w:t>:</w:t>
      </w:r>
    </w:p>
    <w:p w14:paraId="644B0DAB" w14:textId="77777777" w:rsidR="00853D75" w:rsidRPr="00F4442C" w:rsidRDefault="00853D75" w:rsidP="00853D75">
      <w:pPr>
        <w:pStyle w:val="PL"/>
      </w:pPr>
      <w:r w:rsidRPr="00F4442C">
        <w:t xml:space="preserve">          type: </w:t>
      </w:r>
      <w:proofErr w:type="spellStart"/>
      <w:r w:rsidRPr="00F4442C">
        <w:t>boolean</w:t>
      </w:r>
      <w:proofErr w:type="spellEnd"/>
    </w:p>
    <w:p w14:paraId="2E58532E" w14:textId="77777777" w:rsidR="00853D75" w:rsidRPr="00F4442C" w:rsidRDefault="00853D75" w:rsidP="00853D75">
      <w:pPr>
        <w:pStyle w:val="PL"/>
      </w:pPr>
      <w:r w:rsidRPr="00F4442C">
        <w:t xml:space="preserve">          default: false</w:t>
      </w:r>
    </w:p>
    <w:p w14:paraId="0D7BE16F" w14:textId="77777777" w:rsidR="00853D75" w:rsidRPr="00F4442C" w:rsidRDefault="00853D75" w:rsidP="00853D75">
      <w:pPr>
        <w:pStyle w:val="PL"/>
        <w:rPr>
          <w:lang w:eastAsia="zh-CN"/>
        </w:rPr>
      </w:pPr>
      <w:r w:rsidRPr="00F4442C">
        <w:t xml:space="preserve">          description: </w:t>
      </w:r>
      <w:r w:rsidRPr="00F4442C">
        <w:rPr>
          <w:lang w:eastAsia="zh-CN"/>
        </w:rPr>
        <w:t>&gt;</w:t>
      </w:r>
    </w:p>
    <w:p w14:paraId="64840B01" w14:textId="77777777" w:rsidR="00853D75" w:rsidRPr="00F4442C" w:rsidRDefault="00853D75" w:rsidP="00853D75">
      <w:pPr>
        <w:pStyle w:val="PL"/>
        <w:rPr>
          <w:lang w:val="en-US"/>
        </w:rPr>
      </w:pPr>
      <w:r w:rsidRPr="00F4442C">
        <w:t xml:space="preserve">            </w:t>
      </w:r>
      <w:r w:rsidRPr="00F4442C">
        <w:rPr>
          <w:lang w:val="en-US"/>
        </w:rPr>
        <w:t>Contains the default policy indication. It indicates whether or not the provisioned</w:t>
      </w:r>
    </w:p>
    <w:p w14:paraId="38A72198" w14:textId="77777777" w:rsidR="00853D75" w:rsidRPr="00F4442C" w:rsidRDefault="00853D75" w:rsidP="00853D75">
      <w:pPr>
        <w:pStyle w:val="PL"/>
      </w:pPr>
      <w:r w:rsidRPr="00F4442C">
        <w:rPr>
          <w:lang w:val="en-US"/>
        </w:rPr>
        <w:t xml:space="preserve">            policy shall be used as a default policy </w:t>
      </w:r>
      <w:r w:rsidRPr="00F4442C">
        <w:t>for the network slices provisioned without any</w:t>
      </w:r>
    </w:p>
    <w:p w14:paraId="7EC0A433" w14:textId="77777777" w:rsidR="00853D75" w:rsidRPr="00F4442C" w:rsidRDefault="00853D75" w:rsidP="00853D75">
      <w:pPr>
        <w:pStyle w:val="PL"/>
        <w:rPr>
          <w:lang w:eastAsia="zh-CN"/>
        </w:rPr>
      </w:pPr>
      <w:r w:rsidRPr="00F4442C">
        <w:t xml:space="preserve">            policy.</w:t>
      </w:r>
    </w:p>
    <w:p w14:paraId="3F682C84" w14:textId="77777777" w:rsidR="00853D75" w:rsidRPr="00F4442C" w:rsidRDefault="00853D75" w:rsidP="00853D75">
      <w:pPr>
        <w:pStyle w:val="PL"/>
      </w:pPr>
      <w:r w:rsidRPr="00F4442C">
        <w:rPr>
          <w:lang w:val="en-US"/>
        </w:rPr>
        <w:t xml:space="preserve">            true means that the provisioned policy shall be used as a default policy </w:t>
      </w:r>
      <w:r w:rsidRPr="00F4442C">
        <w:t>for the network</w:t>
      </w:r>
    </w:p>
    <w:p w14:paraId="1A80A4B0" w14:textId="77777777" w:rsidR="00853D75" w:rsidRPr="00F4442C" w:rsidRDefault="00853D75" w:rsidP="00853D75">
      <w:pPr>
        <w:pStyle w:val="PL"/>
        <w:rPr>
          <w:lang w:val="en-US"/>
        </w:rPr>
      </w:pPr>
      <w:r w:rsidRPr="00F4442C">
        <w:t xml:space="preserve">            slices provisioned without any policy</w:t>
      </w:r>
      <w:r w:rsidRPr="00F4442C">
        <w:rPr>
          <w:lang w:val="en-US"/>
        </w:rPr>
        <w:t>.</w:t>
      </w:r>
    </w:p>
    <w:p w14:paraId="543ABA85" w14:textId="77777777" w:rsidR="00853D75" w:rsidRPr="00F4442C" w:rsidRDefault="00853D75" w:rsidP="00853D75">
      <w:pPr>
        <w:pStyle w:val="PL"/>
      </w:pPr>
      <w:r w:rsidRPr="00F4442C">
        <w:rPr>
          <w:lang w:val="en-US"/>
        </w:rPr>
        <w:t xml:space="preserve">            false means that the provisioned policy shall not be used as a default policy </w:t>
      </w:r>
      <w:r w:rsidRPr="00F4442C">
        <w:t>for the</w:t>
      </w:r>
    </w:p>
    <w:p w14:paraId="6C125E33" w14:textId="77777777" w:rsidR="00853D75" w:rsidRPr="00F4442C" w:rsidRDefault="00853D75" w:rsidP="00853D75">
      <w:pPr>
        <w:pStyle w:val="PL"/>
      </w:pPr>
      <w:r w:rsidRPr="00F4442C">
        <w:t xml:space="preserve">            network slices provisioned without any policy</w:t>
      </w:r>
      <w:r w:rsidRPr="00F4442C">
        <w:rPr>
          <w:lang w:val="en-US"/>
        </w:rPr>
        <w:t>.</w:t>
      </w:r>
    </w:p>
    <w:p w14:paraId="17B4BB39" w14:textId="77777777" w:rsidR="00853D75" w:rsidRPr="00F4442C" w:rsidRDefault="00853D75" w:rsidP="00853D75">
      <w:pPr>
        <w:pStyle w:val="PL"/>
        <w:rPr>
          <w:lang w:eastAsia="zh-CN"/>
        </w:rPr>
      </w:pPr>
      <w:r w:rsidRPr="00F4442C">
        <w:rPr>
          <w:lang w:val="en-US"/>
        </w:rPr>
        <w:t xml:space="preserve">            The default value when omitted is "false".</w:t>
      </w:r>
    </w:p>
    <w:p w14:paraId="0B7F3461" w14:textId="77777777" w:rsidR="00853D75" w:rsidRPr="00F4442C" w:rsidRDefault="00853D75" w:rsidP="00853D75">
      <w:pPr>
        <w:pStyle w:val="PL"/>
      </w:pPr>
      <w:r w:rsidRPr="00F4442C">
        <w:t xml:space="preserve">        </w:t>
      </w:r>
      <w:proofErr w:type="spellStart"/>
      <w:r w:rsidRPr="00F4442C">
        <w:t>suppFeat</w:t>
      </w:r>
      <w:proofErr w:type="spellEnd"/>
      <w:r w:rsidRPr="00F4442C">
        <w:t>:</w:t>
      </w:r>
    </w:p>
    <w:p w14:paraId="2A092955" w14:textId="77777777" w:rsidR="00853D75" w:rsidRPr="00F4442C" w:rsidRDefault="00853D75" w:rsidP="00853D75">
      <w:pPr>
        <w:pStyle w:val="PL"/>
      </w:pPr>
      <w:r w:rsidRPr="00F4442C">
        <w:t xml:space="preserve">          $ref: 'TS29571_CommonData.yaml#/components/schemas/</w:t>
      </w:r>
      <w:proofErr w:type="spellStart"/>
      <w:r w:rsidRPr="00F4442C">
        <w:t>SupportedFeatures</w:t>
      </w:r>
      <w:proofErr w:type="spellEnd"/>
      <w:r w:rsidRPr="00F4442C">
        <w:t>'</w:t>
      </w:r>
    </w:p>
    <w:p w14:paraId="3C836F48" w14:textId="77777777" w:rsidR="00853D75" w:rsidRPr="00F4442C" w:rsidRDefault="00853D75" w:rsidP="00853D75">
      <w:pPr>
        <w:pStyle w:val="PL"/>
      </w:pPr>
    </w:p>
    <w:p w14:paraId="1950E8FD" w14:textId="77777777" w:rsidR="00853D75" w:rsidRPr="00F4442C" w:rsidRDefault="00853D75" w:rsidP="00853D75">
      <w:pPr>
        <w:pStyle w:val="PL"/>
      </w:pPr>
      <w:r w:rsidRPr="00F4442C">
        <w:t xml:space="preserve">    </w:t>
      </w:r>
      <w:proofErr w:type="spellStart"/>
      <w:r w:rsidRPr="00F4442C">
        <w:t>PolicyProvPatch</w:t>
      </w:r>
      <w:proofErr w:type="spellEnd"/>
      <w:r w:rsidRPr="00F4442C">
        <w:t>:</w:t>
      </w:r>
    </w:p>
    <w:p w14:paraId="5006DE7E" w14:textId="77777777" w:rsidR="00853D75" w:rsidRPr="00F4442C" w:rsidRDefault="00853D75" w:rsidP="00853D75">
      <w:pPr>
        <w:pStyle w:val="PL"/>
        <w:rPr>
          <w:lang w:eastAsia="zh-CN"/>
        </w:rPr>
      </w:pPr>
      <w:r w:rsidRPr="00F4442C">
        <w:t xml:space="preserve">      description: </w:t>
      </w:r>
      <w:r w:rsidRPr="00F4442C">
        <w:rPr>
          <w:lang w:eastAsia="zh-CN"/>
        </w:rPr>
        <w:t>&gt;</w:t>
      </w:r>
    </w:p>
    <w:p w14:paraId="32926489" w14:textId="77777777" w:rsidR="00853D75" w:rsidRPr="00F4442C" w:rsidRDefault="00853D75" w:rsidP="00853D75">
      <w:pPr>
        <w:pStyle w:val="PL"/>
        <w:rPr>
          <w:lang w:eastAsia="zh-CN"/>
        </w:rPr>
      </w:pPr>
      <w:r w:rsidRPr="00F4442C">
        <w:t xml:space="preserve">        Represents the requested modifications to a Policy Provisioning.</w:t>
      </w:r>
    </w:p>
    <w:p w14:paraId="3527B0AA" w14:textId="77777777" w:rsidR="00853D75" w:rsidRPr="00F4442C" w:rsidRDefault="00853D75" w:rsidP="00853D75">
      <w:pPr>
        <w:pStyle w:val="PL"/>
      </w:pPr>
      <w:r w:rsidRPr="00F4442C">
        <w:t xml:space="preserve">      type: object</w:t>
      </w:r>
    </w:p>
    <w:p w14:paraId="4EB13BE1" w14:textId="77777777" w:rsidR="00853D75" w:rsidRPr="00F4442C" w:rsidRDefault="00853D75" w:rsidP="00853D75">
      <w:pPr>
        <w:pStyle w:val="PL"/>
      </w:pPr>
      <w:r w:rsidRPr="00F4442C">
        <w:t xml:space="preserve">      properties:</w:t>
      </w:r>
    </w:p>
    <w:p w14:paraId="00530394" w14:textId="77777777" w:rsidR="00853D75" w:rsidRPr="00F4442C" w:rsidRDefault="00853D75" w:rsidP="00853D75">
      <w:pPr>
        <w:pStyle w:val="PL"/>
      </w:pPr>
      <w:r w:rsidRPr="00F4442C">
        <w:t xml:space="preserve">        </w:t>
      </w:r>
      <w:proofErr w:type="spellStart"/>
      <w:r w:rsidRPr="00F4442C">
        <w:t>netSliceId</w:t>
      </w:r>
      <w:proofErr w:type="spellEnd"/>
      <w:r w:rsidRPr="00F4442C">
        <w:t>:</w:t>
      </w:r>
    </w:p>
    <w:p w14:paraId="0BBCFA45" w14:textId="77777777" w:rsidR="00853D75" w:rsidRPr="00F4442C" w:rsidRDefault="00853D75" w:rsidP="00853D75">
      <w:pPr>
        <w:pStyle w:val="PL"/>
      </w:pPr>
      <w:r w:rsidRPr="00F4442C">
        <w:t xml:space="preserve">          $ref: 'TS29571_CommonData.yaml#/components/schemas/</w:t>
      </w:r>
      <w:proofErr w:type="spellStart"/>
      <w:r w:rsidRPr="00F4442C">
        <w:t>Snssai</w:t>
      </w:r>
      <w:proofErr w:type="spellEnd"/>
      <w:r w:rsidRPr="00F4442C">
        <w:t>'</w:t>
      </w:r>
    </w:p>
    <w:p w14:paraId="6BD9D0B4" w14:textId="77777777" w:rsidR="00853D75" w:rsidRPr="00F4442C" w:rsidRDefault="00853D75" w:rsidP="00853D75">
      <w:pPr>
        <w:pStyle w:val="PL"/>
      </w:pPr>
      <w:r w:rsidRPr="00F4442C">
        <w:t xml:space="preserve">        </w:t>
      </w:r>
      <w:proofErr w:type="spellStart"/>
      <w:r w:rsidRPr="00F4442C">
        <w:t>reqDnn</w:t>
      </w:r>
      <w:proofErr w:type="spellEnd"/>
      <w:r w:rsidRPr="00F4442C">
        <w:t>:</w:t>
      </w:r>
    </w:p>
    <w:p w14:paraId="1E2874FB" w14:textId="77777777" w:rsidR="00853D75" w:rsidRPr="00F4442C" w:rsidRDefault="00853D75" w:rsidP="00853D75">
      <w:pPr>
        <w:pStyle w:val="PL"/>
      </w:pPr>
      <w:r w:rsidRPr="00F4442C">
        <w:t xml:space="preserve">          $ref: 'TS29571_CommonData.yaml#/components/schemas/</w:t>
      </w:r>
      <w:proofErr w:type="spellStart"/>
      <w:r w:rsidRPr="00F4442C">
        <w:t>Snssai</w:t>
      </w:r>
      <w:proofErr w:type="spellEnd"/>
      <w:r w:rsidRPr="00F4442C">
        <w:t>'</w:t>
      </w:r>
    </w:p>
    <w:p w14:paraId="111C8599" w14:textId="77777777" w:rsidR="00853D75" w:rsidRPr="00F4442C" w:rsidRDefault="00853D75" w:rsidP="00853D75">
      <w:pPr>
        <w:pStyle w:val="PL"/>
      </w:pPr>
      <w:r w:rsidRPr="00F4442C">
        <w:t xml:space="preserve">        </w:t>
      </w:r>
      <w:proofErr w:type="spellStart"/>
      <w:r w:rsidRPr="00F4442C">
        <w:rPr>
          <w:lang w:eastAsia="zh-CN"/>
        </w:rPr>
        <w:t>defaultPolInd</w:t>
      </w:r>
      <w:proofErr w:type="spellEnd"/>
      <w:r w:rsidRPr="00F4442C">
        <w:t>:</w:t>
      </w:r>
    </w:p>
    <w:p w14:paraId="0E3DEBD8" w14:textId="77777777" w:rsidR="00853D75" w:rsidRPr="00F4442C" w:rsidRDefault="00853D75" w:rsidP="00853D75">
      <w:pPr>
        <w:pStyle w:val="PL"/>
      </w:pPr>
      <w:r w:rsidRPr="00F4442C">
        <w:t xml:space="preserve">          type: </w:t>
      </w:r>
      <w:proofErr w:type="spellStart"/>
      <w:r w:rsidRPr="00F4442C">
        <w:t>boolean</w:t>
      </w:r>
      <w:proofErr w:type="spellEnd"/>
    </w:p>
    <w:p w14:paraId="788D65DA" w14:textId="77777777" w:rsidR="00853D75" w:rsidRPr="00F4442C" w:rsidRDefault="00853D75" w:rsidP="00853D75">
      <w:pPr>
        <w:pStyle w:val="PL"/>
      </w:pPr>
      <w:r w:rsidRPr="00F4442C">
        <w:t xml:space="preserve">          default: false</w:t>
      </w:r>
    </w:p>
    <w:p w14:paraId="638958B9" w14:textId="77777777" w:rsidR="00853D75" w:rsidRPr="00F4442C" w:rsidRDefault="00853D75" w:rsidP="00853D75">
      <w:pPr>
        <w:pStyle w:val="PL"/>
        <w:rPr>
          <w:lang w:eastAsia="zh-CN"/>
        </w:rPr>
      </w:pPr>
      <w:r w:rsidRPr="00F4442C">
        <w:t xml:space="preserve">          description: </w:t>
      </w:r>
      <w:r w:rsidRPr="00F4442C">
        <w:rPr>
          <w:lang w:eastAsia="zh-CN"/>
        </w:rPr>
        <w:t>&gt;</w:t>
      </w:r>
    </w:p>
    <w:p w14:paraId="271DAD37" w14:textId="77777777" w:rsidR="00853D75" w:rsidRPr="00F4442C" w:rsidRDefault="00853D75" w:rsidP="00853D75">
      <w:pPr>
        <w:pStyle w:val="PL"/>
        <w:rPr>
          <w:lang w:val="en-US"/>
        </w:rPr>
      </w:pPr>
      <w:r w:rsidRPr="00F4442C">
        <w:t xml:space="preserve">            </w:t>
      </w:r>
      <w:r w:rsidRPr="00F4442C">
        <w:rPr>
          <w:lang w:val="en-US"/>
        </w:rPr>
        <w:t>Contains the default policy indication. It indicates whether or not the provisioned</w:t>
      </w:r>
    </w:p>
    <w:p w14:paraId="388AE20F" w14:textId="77777777" w:rsidR="00853D75" w:rsidRPr="00F4442C" w:rsidRDefault="00853D75" w:rsidP="00853D75">
      <w:pPr>
        <w:pStyle w:val="PL"/>
      </w:pPr>
      <w:r w:rsidRPr="00F4442C">
        <w:rPr>
          <w:lang w:val="en-US"/>
        </w:rPr>
        <w:t xml:space="preserve">            policy shall be used as a default policy </w:t>
      </w:r>
      <w:r w:rsidRPr="00F4442C">
        <w:t>for the network slices provisioned without any</w:t>
      </w:r>
    </w:p>
    <w:p w14:paraId="430F3370" w14:textId="77777777" w:rsidR="00853D75" w:rsidRPr="00F4442C" w:rsidRDefault="00853D75" w:rsidP="00853D75">
      <w:pPr>
        <w:pStyle w:val="PL"/>
        <w:rPr>
          <w:lang w:eastAsia="zh-CN"/>
        </w:rPr>
      </w:pPr>
      <w:r w:rsidRPr="00F4442C">
        <w:t xml:space="preserve">            policy.</w:t>
      </w:r>
    </w:p>
    <w:p w14:paraId="39352F4C" w14:textId="77777777" w:rsidR="00853D75" w:rsidRPr="00F4442C" w:rsidRDefault="00853D75" w:rsidP="00853D75">
      <w:pPr>
        <w:pStyle w:val="PL"/>
      </w:pPr>
      <w:r w:rsidRPr="00F4442C">
        <w:rPr>
          <w:lang w:val="en-US"/>
        </w:rPr>
        <w:t xml:space="preserve">            true means that the provisioned policy shall be used as a default policy </w:t>
      </w:r>
      <w:r w:rsidRPr="00F4442C">
        <w:t>for the network</w:t>
      </w:r>
    </w:p>
    <w:p w14:paraId="486447C2" w14:textId="77777777" w:rsidR="00853D75" w:rsidRPr="00F4442C" w:rsidRDefault="00853D75" w:rsidP="00853D75">
      <w:pPr>
        <w:pStyle w:val="PL"/>
        <w:rPr>
          <w:lang w:val="en-US"/>
        </w:rPr>
      </w:pPr>
      <w:r w:rsidRPr="00F4442C">
        <w:t xml:space="preserve">            slices provisioned without any policy</w:t>
      </w:r>
      <w:r w:rsidRPr="00F4442C">
        <w:rPr>
          <w:lang w:val="en-US"/>
        </w:rPr>
        <w:t>.</w:t>
      </w:r>
    </w:p>
    <w:p w14:paraId="4A21AC73" w14:textId="77777777" w:rsidR="00853D75" w:rsidRPr="00F4442C" w:rsidRDefault="00853D75" w:rsidP="00853D75">
      <w:pPr>
        <w:pStyle w:val="PL"/>
      </w:pPr>
      <w:r w:rsidRPr="00F4442C">
        <w:rPr>
          <w:lang w:val="en-US"/>
        </w:rPr>
        <w:t xml:space="preserve">            false means that the provisioned policy shall not be used as a default policy </w:t>
      </w:r>
      <w:r w:rsidRPr="00F4442C">
        <w:t>for the</w:t>
      </w:r>
    </w:p>
    <w:p w14:paraId="08E1A2DB" w14:textId="77777777" w:rsidR="00853D75" w:rsidRPr="00F4442C" w:rsidRDefault="00853D75" w:rsidP="00853D75">
      <w:pPr>
        <w:pStyle w:val="PL"/>
      </w:pPr>
      <w:r w:rsidRPr="00F4442C">
        <w:t xml:space="preserve">            network slices provisioned without any policy</w:t>
      </w:r>
      <w:r w:rsidRPr="00F4442C">
        <w:rPr>
          <w:lang w:val="en-US"/>
        </w:rPr>
        <w:t>.</w:t>
      </w:r>
    </w:p>
    <w:p w14:paraId="53314E53" w14:textId="77777777" w:rsidR="00853D75" w:rsidRPr="00F4442C" w:rsidRDefault="00853D75" w:rsidP="00853D75">
      <w:pPr>
        <w:pStyle w:val="PL"/>
        <w:rPr>
          <w:lang w:eastAsia="zh-CN"/>
        </w:rPr>
      </w:pPr>
      <w:r w:rsidRPr="00F4442C">
        <w:rPr>
          <w:lang w:val="en-US"/>
        </w:rPr>
        <w:t xml:space="preserve">            The default value when omitted is "false".</w:t>
      </w:r>
    </w:p>
    <w:p w14:paraId="2596AAC8" w14:textId="77777777" w:rsidR="00853D75" w:rsidRPr="00F4442C" w:rsidRDefault="00853D75" w:rsidP="00853D75">
      <w:pPr>
        <w:pStyle w:val="PL"/>
      </w:pPr>
    </w:p>
    <w:p w14:paraId="20229253" w14:textId="77777777" w:rsidR="00853D75" w:rsidRPr="00F4442C" w:rsidRDefault="00853D75" w:rsidP="00853D75">
      <w:pPr>
        <w:pStyle w:val="PL"/>
      </w:pPr>
      <w:r w:rsidRPr="00F4442C">
        <w:t xml:space="preserve">    </w:t>
      </w:r>
      <w:proofErr w:type="spellStart"/>
      <w:r w:rsidRPr="00F4442C">
        <w:t>PolUsageSubsc</w:t>
      </w:r>
      <w:proofErr w:type="spellEnd"/>
      <w:r w:rsidRPr="00F4442C">
        <w:t>:</w:t>
      </w:r>
    </w:p>
    <w:p w14:paraId="6954418F" w14:textId="77777777" w:rsidR="00853D75" w:rsidRPr="00F4442C" w:rsidRDefault="00853D75" w:rsidP="00853D75">
      <w:pPr>
        <w:pStyle w:val="PL"/>
        <w:rPr>
          <w:lang w:eastAsia="zh-CN"/>
        </w:rPr>
      </w:pPr>
      <w:r w:rsidRPr="00F4442C">
        <w:t xml:space="preserve">      description: </w:t>
      </w:r>
      <w:r w:rsidRPr="00F4442C">
        <w:rPr>
          <w:lang w:eastAsia="zh-CN"/>
        </w:rPr>
        <w:t>&gt;</w:t>
      </w:r>
    </w:p>
    <w:p w14:paraId="6063E8C2" w14:textId="77777777" w:rsidR="00853D75" w:rsidRPr="00F4442C" w:rsidRDefault="00853D75" w:rsidP="00853D75">
      <w:pPr>
        <w:pStyle w:val="PL"/>
        <w:rPr>
          <w:lang w:val="en-US"/>
        </w:rPr>
      </w:pPr>
      <w:r w:rsidRPr="00F4442C">
        <w:t xml:space="preserve">        Represents a Policy Usage Subscription.</w:t>
      </w:r>
    </w:p>
    <w:p w14:paraId="73E54433" w14:textId="77777777" w:rsidR="00853D75" w:rsidRPr="00F4442C" w:rsidRDefault="00853D75" w:rsidP="00853D75">
      <w:pPr>
        <w:pStyle w:val="PL"/>
      </w:pPr>
      <w:r w:rsidRPr="00F4442C">
        <w:t xml:space="preserve">      type: object</w:t>
      </w:r>
    </w:p>
    <w:p w14:paraId="3D763DAE" w14:textId="77777777" w:rsidR="00853D75" w:rsidRPr="00F4442C" w:rsidRDefault="00853D75" w:rsidP="00853D75">
      <w:pPr>
        <w:pStyle w:val="PL"/>
      </w:pPr>
      <w:r w:rsidRPr="00F4442C">
        <w:t xml:space="preserve">      properties:</w:t>
      </w:r>
    </w:p>
    <w:p w14:paraId="7C291E70" w14:textId="77777777" w:rsidR="00853D75" w:rsidRPr="00F4442C" w:rsidRDefault="00853D75" w:rsidP="00853D75">
      <w:pPr>
        <w:pStyle w:val="PL"/>
      </w:pPr>
      <w:r w:rsidRPr="00F4442C">
        <w:t xml:space="preserve">        </w:t>
      </w:r>
      <w:proofErr w:type="spellStart"/>
      <w:r w:rsidRPr="00F4442C">
        <w:t>notifUri</w:t>
      </w:r>
      <w:proofErr w:type="spellEnd"/>
      <w:r w:rsidRPr="00F4442C">
        <w:t>:</w:t>
      </w:r>
    </w:p>
    <w:p w14:paraId="5081B3E9" w14:textId="77777777" w:rsidR="00853D75" w:rsidRPr="00F4442C" w:rsidRDefault="00853D75" w:rsidP="00853D75">
      <w:pPr>
        <w:pStyle w:val="PL"/>
      </w:pPr>
      <w:r w:rsidRPr="00F4442C">
        <w:t xml:space="preserve">          $ref: 'TS29122_CommonData.yaml#/components/schemas/</w:t>
      </w:r>
      <w:r w:rsidRPr="00F4442C">
        <w:rPr>
          <w:lang w:eastAsia="zh-CN"/>
        </w:rPr>
        <w:t>Uri</w:t>
      </w:r>
      <w:r w:rsidRPr="00F4442C">
        <w:t>'</w:t>
      </w:r>
    </w:p>
    <w:p w14:paraId="1ADFC9FD" w14:textId="77777777" w:rsidR="00853D75" w:rsidRPr="00F4442C" w:rsidRDefault="00853D75" w:rsidP="00853D75">
      <w:pPr>
        <w:pStyle w:val="PL"/>
      </w:pPr>
      <w:r w:rsidRPr="00F4442C">
        <w:t xml:space="preserve">        </w:t>
      </w:r>
      <w:proofErr w:type="spellStart"/>
      <w:r w:rsidRPr="00F4442C">
        <w:t>netSliceId</w:t>
      </w:r>
      <w:proofErr w:type="spellEnd"/>
      <w:r w:rsidRPr="00F4442C">
        <w:t>:</w:t>
      </w:r>
    </w:p>
    <w:p w14:paraId="1654A84F" w14:textId="77777777" w:rsidR="00853D75" w:rsidRPr="00F4442C" w:rsidRDefault="00853D75" w:rsidP="00853D75">
      <w:pPr>
        <w:pStyle w:val="PL"/>
      </w:pPr>
      <w:r w:rsidRPr="00F4442C">
        <w:t xml:space="preserve">          $ref: 'TS29571_CommonData.yaml#/components/schemas/</w:t>
      </w:r>
      <w:proofErr w:type="spellStart"/>
      <w:r w:rsidRPr="00F4442C">
        <w:t>Snssai</w:t>
      </w:r>
      <w:proofErr w:type="spellEnd"/>
      <w:r w:rsidRPr="00F4442C">
        <w:t>'</w:t>
      </w:r>
    </w:p>
    <w:p w14:paraId="48C9976B" w14:textId="77777777" w:rsidR="00853D75" w:rsidRPr="00F4442C" w:rsidRDefault="00853D75" w:rsidP="00853D75">
      <w:pPr>
        <w:pStyle w:val="PL"/>
      </w:pPr>
      <w:r w:rsidRPr="00F4442C">
        <w:t xml:space="preserve">        </w:t>
      </w:r>
      <w:proofErr w:type="spellStart"/>
      <w:r w:rsidRPr="00F4442C">
        <w:rPr>
          <w:lang w:eastAsia="zh-CN"/>
        </w:rPr>
        <w:t>reqPolicyRep</w:t>
      </w:r>
      <w:proofErr w:type="spellEnd"/>
      <w:r w:rsidRPr="00F4442C">
        <w:t>:</w:t>
      </w:r>
    </w:p>
    <w:p w14:paraId="78C2D0F7" w14:textId="77777777" w:rsidR="00853D75" w:rsidRPr="00F4442C" w:rsidRDefault="00853D75" w:rsidP="00853D75">
      <w:pPr>
        <w:pStyle w:val="PL"/>
      </w:pPr>
      <w:r w:rsidRPr="00F4442C">
        <w:t xml:space="preserve">          $ref: '#/components/schemas/</w:t>
      </w:r>
      <w:proofErr w:type="spellStart"/>
      <w:r w:rsidRPr="00F4442C">
        <w:t>ReqPolRep</w:t>
      </w:r>
      <w:proofErr w:type="spellEnd"/>
      <w:r w:rsidRPr="00F4442C">
        <w:t>'</w:t>
      </w:r>
    </w:p>
    <w:p w14:paraId="64D77F8D" w14:textId="77777777" w:rsidR="00853D75" w:rsidRPr="00F4442C" w:rsidRDefault="00853D75" w:rsidP="00853D75">
      <w:pPr>
        <w:pStyle w:val="PL"/>
      </w:pPr>
      <w:r w:rsidRPr="00F4442C">
        <w:t xml:space="preserve">        </w:t>
      </w:r>
      <w:proofErr w:type="spellStart"/>
      <w:r w:rsidRPr="00F4442C">
        <w:t>repPeriodicity</w:t>
      </w:r>
      <w:proofErr w:type="spellEnd"/>
      <w:r w:rsidRPr="00F4442C">
        <w:t>:</w:t>
      </w:r>
    </w:p>
    <w:p w14:paraId="3A452CC0" w14:textId="77777777" w:rsidR="00853D75" w:rsidRPr="00F4442C" w:rsidRDefault="00853D75" w:rsidP="00853D75">
      <w:pPr>
        <w:pStyle w:val="PL"/>
      </w:pPr>
      <w:r w:rsidRPr="00F4442C">
        <w:t xml:space="preserve">          $ref: 'TS29122_CommonData.yaml#/components/schemas/</w:t>
      </w:r>
      <w:proofErr w:type="spellStart"/>
      <w:r w:rsidRPr="00F4442C">
        <w:rPr>
          <w:lang w:eastAsia="zh-CN"/>
        </w:rPr>
        <w:t>DurationSec</w:t>
      </w:r>
      <w:proofErr w:type="spellEnd"/>
      <w:r w:rsidRPr="00F4442C">
        <w:t>'</w:t>
      </w:r>
    </w:p>
    <w:p w14:paraId="0AD28424" w14:textId="77777777" w:rsidR="00853D75" w:rsidRPr="00F4442C" w:rsidRDefault="00853D75" w:rsidP="00853D75">
      <w:pPr>
        <w:pStyle w:val="PL"/>
      </w:pPr>
      <w:r w:rsidRPr="00F4442C">
        <w:t xml:space="preserve">        </w:t>
      </w:r>
      <w:proofErr w:type="spellStart"/>
      <w:r w:rsidRPr="00F4442C">
        <w:t>suppFeat</w:t>
      </w:r>
      <w:proofErr w:type="spellEnd"/>
      <w:r w:rsidRPr="00F4442C">
        <w:t>:</w:t>
      </w:r>
    </w:p>
    <w:p w14:paraId="49240A02" w14:textId="77777777" w:rsidR="00853D75" w:rsidRPr="00F4442C" w:rsidRDefault="00853D75" w:rsidP="00853D75">
      <w:pPr>
        <w:pStyle w:val="PL"/>
      </w:pPr>
      <w:r w:rsidRPr="00F4442C">
        <w:t xml:space="preserve">          $ref: 'TS29571_CommonData.yaml#/components/schemas/</w:t>
      </w:r>
      <w:proofErr w:type="spellStart"/>
      <w:r w:rsidRPr="00F4442C">
        <w:t>SupportedFeatures</w:t>
      </w:r>
      <w:proofErr w:type="spellEnd"/>
      <w:r w:rsidRPr="00F4442C">
        <w:t>'</w:t>
      </w:r>
    </w:p>
    <w:p w14:paraId="06A0B9A9" w14:textId="77777777" w:rsidR="00853D75" w:rsidRPr="00F4442C" w:rsidRDefault="00853D75" w:rsidP="00853D75">
      <w:pPr>
        <w:pStyle w:val="PL"/>
      </w:pPr>
      <w:r w:rsidRPr="00F4442C">
        <w:t xml:space="preserve">      required:</w:t>
      </w:r>
    </w:p>
    <w:p w14:paraId="5EFF2E15" w14:textId="77777777" w:rsidR="00853D75" w:rsidRPr="00F4442C" w:rsidRDefault="00853D75" w:rsidP="00853D75">
      <w:pPr>
        <w:pStyle w:val="PL"/>
      </w:pPr>
      <w:r w:rsidRPr="00F4442C">
        <w:t xml:space="preserve">        - </w:t>
      </w:r>
      <w:proofErr w:type="spellStart"/>
      <w:r w:rsidRPr="00F4442C">
        <w:t>notifUri</w:t>
      </w:r>
      <w:proofErr w:type="spellEnd"/>
    </w:p>
    <w:p w14:paraId="7E97C37A" w14:textId="77777777" w:rsidR="00853D75" w:rsidRPr="00F4442C" w:rsidRDefault="00853D75" w:rsidP="00853D75">
      <w:pPr>
        <w:pStyle w:val="PL"/>
      </w:pPr>
      <w:r w:rsidRPr="00F4442C">
        <w:t xml:space="preserve">        - </w:t>
      </w:r>
      <w:proofErr w:type="spellStart"/>
      <w:r w:rsidRPr="00F4442C">
        <w:t>netSliceId</w:t>
      </w:r>
      <w:proofErr w:type="spellEnd"/>
    </w:p>
    <w:p w14:paraId="1F331616" w14:textId="77777777" w:rsidR="00853D75" w:rsidRPr="00F4442C" w:rsidRDefault="00853D75" w:rsidP="00853D75">
      <w:pPr>
        <w:pStyle w:val="PL"/>
      </w:pPr>
      <w:r w:rsidRPr="00F4442C">
        <w:t xml:space="preserve">        - </w:t>
      </w:r>
      <w:proofErr w:type="spellStart"/>
      <w:r w:rsidRPr="00F4442C">
        <w:rPr>
          <w:lang w:eastAsia="zh-CN"/>
        </w:rPr>
        <w:t>reqPolicyRep</w:t>
      </w:r>
      <w:proofErr w:type="spellEnd"/>
    </w:p>
    <w:p w14:paraId="05E2F9BA" w14:textId="77777777" w:rsidR="00853D75" w:rsidRPr="00F4442C" w:rsidRDefault="00853D75" w:rsidP="00853D75">
      <w:pPr>
        <w:pStyle w:val="PL"/>
      </w:pPr>
    </w:p>
    <w:p w14:paraId="6F92FCBB" w14:textId="77777777" w:rsidR="00853D75" w:rsidRPr="00F4442C" w:rsidRDefault="00853D75" w:rsidP="00853D75">
      <w:pPr>
        <w:pStyle w:val="PL"/>
      </w:pPr>
      <w:r w:rsidRPr="00F4442C">
        <w:t xml:space="preserve">    </w:t>
      </w:r>
      <w:proofErr w:type="spellStart"/>
      <w:r w:rsidRPr="00F4442C">
        <w:t>PolUsageSubscPatch</w:t>
      </w:r>
      <w:proofErr w:type="spellEnd"/>
      <w:r w:rsidRPr="00F4442C">
        <w:t>:</w:t>
      </w:r>
    </w:p>
    <w:p w14:paraId="74F6798E" w14:textId="77777777" w:rsidR="00853D75" w:rsidRPr="00F4442C" w:rsidRDefault="00853D75" w:rsidP="00853D75">
      <w:pPr>
        <w:pStyle w:val="PL"/>
        <w:rPr>
          <w:lang w:eastAsia="zh-CN"/>
        </w:rPr>
      </w:pPr>
      <w:r w:rsidRPr="00F4442C">
        <w:t xml:space="preserve">      description: </w:t>
      </w:r>
      <w:r w:rsidRPr="00F4442C">
        <w:rPr>
          <w:lang w:eastAsia="zh-CN"/>
        </w:rPr>
        <w:t>&gt;</w:t>
      </w:r>
    </w:p>
    <w:p w14:paraId="2EA244E2" w14:textId="77777777" w:rsidR="00853D75" w:rsidRPr="00F4442C" w:rsidRDefault="00853D75" w:rsidP="00853D75">
      <w:pPr>
        <w:pStyle w:val="PL"/>
        <w:rPr>
          <w:lang w:eastAsia="zh-CN"/>
        </w:rPr>
      </w:pPr>
      <w:r w:rsidRPr="00F4442C">
        <w:t xml:space="preserve">        Represents the requested modifications to a Policy Usage Subscription.</w:t>
      </w:r>
    </w:p>
    <w:p w14:paraId="2239552A" w14:textId="77777777" w:rsidR="00853D75" w:rsidRPr="00F4442C" w:rsidRDefault="00853D75" w:rsidP="00853D75">
      <w:pPr>
        <w:pStyle w:val="PL"/>
      </w:pPr>
      <w:r w:rsidRPr="00F4442C">
        <w:t xml:space="preserve">      type: object</w:t>
      </w:r>
    </w:p>
    <w:p w14:paraId="0C84F58B" w14:textId="77777777" w:rsidR="00853D75" w:rsidRPr="00F4442C" w:rsidRDefault="00853D75" w:rsidP="00853D75">
      <w:pPr>
        <w:pStyle w:val="PL"/>
      </w:pPr>
      <w:r w:rsidRPr="00F4442C">
        <w:t xml:space="preserve">      properties:</w:t>
      </w:r>
    </w:p>
    <w:p w14:paraId="63CC7B55" w14:textId="77777777" w:rsidR="00853D75" w:rsidRPr="00F4442C" w:rsidRDefault="00853D75" w:rsidP="00853D75">
      <w:pPr>
        <w:pStyle w:val="PL"/>
      </w:pPr>
      <w:r w:rsidRPr="00F4442C">
        <w:lastRenderedPageBreak/>
        <w:t xml:space="preserve">        </w:t>
      </w:r>
      <w:proofErr w:type="spellStart"/>
      <w:r w:rsidRPr="00F4442C">
        <w:t>notifUri</w:t>
      </w:r>
      <w:proofErr w:type="spellEnd"/>
      <w:r w:rsidRPr="00F4442C">
        <w:t>:</w:t>
      </w:r>
    </w:p>
    <w:p w14:paraId="36A461AB" w14:textId="77777777" w:rsidR="00853D75" w:rsidRPr="00F4442C" w:rsidRDefault="00853D75" w:rsidP="00853D75">
      <w:pPr>
        <w:pStyle w:val="PL"/>
      </w:pPr>
      <w:r w:rsidRPr="00F4442C">
        <w:t xml:space="preserve">          $ref: 'TS29122_CommonData.yaml#/components/schemas/</w:t>
      </w:r>
      <w:r w:rsidRPr="00F4442C">
        <w:rPr>
          <w:lang w:eastAsia="zh-CN"/>
        </w:rPr>
        <w:t>Uri</w:t>
      </w:r>
      <w:r w:rsidRPr="00F4442C">
        <w:t>'</w:t>
      </w:r>
    </w:p>
    <w:p w14:paraId="5B43A547" w14:textId="77777777" w:rsidR="00853D75" w:rsidRPr="00F4442C" w:rsidRDefault="00853D75" w:rsidP="00853D75">
      <w:pPr>
        <w:pStyle w:val="PL"/>
      </w:pPr>
      <w:r w:rsidRPr="00F4442C">
        <w:t xml:space="preserve">        </w:t>
      </w:r>
      <w:proofErr w:type="spellStart"/>
      <w:r w:rsidRPr="00F4442C">
        <w:rPr>
          <w:lang w:eastAsia="zh-CN"/>
        </w:rPr>
        <w:t>reqPolicyRep</w:t>
      </w:r>
      <w:proofErr w:type="spellEnd"/>
      <w:r w:rsidRPr="00F4442C">
        <w:t>:</w:t>
      </w:r>
    </w:p>
    <w:p w14:paraId="4D286B8F" w14:textId="77777777" w:rsidR="00853D75" w:rsidRPr="00F4442C" w:rsidRDefault="00853D75" w:rsidP="00853D75">
      <w:pPr>
        <w:pStyle w:val="PL"/>
      </w:pPr>
      <w:r w:rsidRPr="00F4442C">
        <w:t xml:space="preserve">          $ref: '#/components/schemas/</w:t>
      </w:r>
      <w:proofErr w:type="spellStart"/>
      <w:r w:rsidRPr="00F4442C">
        <w:t>ReqPolRep</w:t>
      </w:r>
      <w:proofErr w:type="spellEnd"/>
      <w:r w:rsidRPr="00F4442C">
        <w:t>'</w:t>
      </w:r>
    </w:p>
    <w:p w14:paraId="22B333D4" w14:textId="77777777" w:rsidR="00853D75" w:rsidRPr="00F4442C" w:rsidRDefault="00853D75" w:rsidP="00853D75">
      <w:pPr>
        <w:pStyle w:val="PL"/>
      </w:pPr>
      <w:r w:rsidRPr="00F4442C">
        <w:t xml:space="preserve">        </w:t>
      </w:r>
      <w:proofErr w:type="spellStart"/>
      <w:r w:rsidRPr="00F4442C">
        <w:t>repPeriodicity</w:t>
      </w:r>
      <w:proofErr w:type="spellEnd"/>
      <w:r w:rsidRPr="00F4442C">
        <w:t>:</w:t>
      </w:r>
    </w:p>
    <w:p w14:paraId="4FD80E8D" w14:textId="77777777" w:rsidR="00853D75" w:rsidRPr="00F4442C" w:rsidRDefault="00853D75" w:rsidP="00853D75">
      <w:pPr>
        <w:pStyle w:val="PL"/>
      </w:pPr>
      <w:r w:rsidRPr="00F4442C">
        <w:t xml:space="preserve">          $ref: 'TS29122_CommonData.yaml#/components/schemas/</w:t>
      </w:r>
      <w:proofErr w:type="spellStart"/>
      <w:r w:rsidRPr="00F4442C">
        <w:rPr>
          <w:lang w:eastAsia="zh-CN"/>
        </w:rPr>
        <w:t>DurationSec</w:t>
      </w:r>
      <w:proofErr w:type="spellEnd"/>
      <w:r w:rsidRPr="00F4442C">
        <w:t>'</w:t>
      </w:r>
    </w:p>
    <w:p w14:paraId="2EB31C74" w14:textId="77777777" w:rsidR="00853D75" w:rsidRPr="00F4442C" w:rsidRDefault="00853D75" w:rsidP="00853D75">
      <w:pPr>
        <w:pStyle w:val="PL"/>
      </w:pPr>
    </w:p>
    <w:p w14:paraId="285750D4" w14:textId="77777777" w:rsidR="00853D75" w:rsidRPr="00F4442C" w:rsidRDefault="00853D75" w:rsidP="00853D75">
      <w:pPr>
        <w:pStyle w:val="PL"/>
      </w:pPr>
      <w:r w:rsidRPr="00F4442C">
        <w:t xml:space="preserve">    </w:t>
      </w:r>
      <w:proofErr w:type="spellStart"/>
      <w:r w:rsidRPr="00F4442C">
        <w:t>ReqPolRep</w:t>
      </w:r>
      <w:proofErr w:type="spellEnd"/>
      <w:r w:rsidRPr="00F4442C">
        <w:t>:</w:t>
      </w:r>
    </w:p>
    <w:p w14:paraId="38C4A1D1" w14:textId="77777777" w:rsidR="00853D75" w:rsidRPr="00F4442C" w:rsidRDefault="00853D75" w:rsidP="00853D75">
      <w:pPr>
        <w:pStyle w:val="PL"/>
        <w:rPr>
          <w:lang w:eastAsia="zh-CN"/>
        </w:rPr>
      </w:pPr>
      <w:r w:rsidRPr="00F4442C">
        <w:t xml:space="preserve">      description: </w:t>
      </w:r>
      <w:r w:rsidRPr="00F4442C">
        <w:rPr>
          <w:lang w:eastAsia="zh-CN"/>
        </w:rPr>
        <w:t>&gt;</w:t>
      </w:r>
    </w:p>
    <w:p w14:paraId="6A80AFBB" w14:textId="77777777" w:rsidR="00853D75" w:rsidRPr="00F4442C" w:rsidRDefault="00853D75" w:rsidP="00853D75">
      <w:pPr>
        <w:pStyle w:val="PL"/>
        <w:rPr>
          <w:lang w:val="en-US"/>
        </w:rPr>
      </w:pPr>
      <w:r w:rsidRPr="00F4442C">
        <w:t xml:space="preserve">        Represents the </w:t>
      </w:r>
      <w:r w:rsidRPr="00F4442C">
        <w:rPr>
          <w:lang w:val="en-US"/>
        </w:rPr>
        <w:t>requested policy usage reporting information</w:t>
      </w:r>
      <w:r w:rsidRPr="00F4442C">
        <w:rPr>
          <w:lang w:eastAsia="zh-CN"/>
        </w:rPr>
        <w:t>.</w:t>
      </w:r>
    </w:p>
    <w:p w14:paraId="65E28CD8" w14:textId="77777777" w:rsidR="00853D75" w:rsidRPr="00F4442C" w:rsidRDefault="00853D75" w:rsidP="00853D75">
      <w:pPr>
        <w:pStyle w:val="PL"/>
      </w:pPr>
      <w:r w:rsidRPr="00F4442C">
        <w:t xml:space="preserve">      type: object</w:t>
      </w:r>
    </w:p>
    <w:p w14:paraId="3F423A99" w14:textId="77777777" w:rsidR="00853D75" w:rsidRPr="00F4442C" w:rsidRDefault="00853D75" w:rsidP="00853D75">
      <w:pPr>
        <w:pStyle w:val="PL"/>
      </w:pPr>
      <w:r w:rsidRPr="00F4442C">
        <w:t xml:space="preserve">      properties:</w:t>
      </w:r>
    </w:p>
    <w:p w14:paraId="6ACECA49" w14:textId="77777777" w:rsidR="00853D75" w:rsidRPr="00F4442C" w:rsidRDefault="00853D75" w:rsidP="00853D75">
      <w:pPr>
        <w:pStyle w:val="PL"/>
      </w:pPr>
      <w:r w:rsidRPr="00F4442C">
        <w:t xml:space="preserve">        </w:t>
      </w:r>
      <w:proofErr w:type="spellStart"/>
      <w:r w:rsidRPr="00F4442C">
        <w:t>policyId</w:t>
      </w:r>
      <w:proofErr w:type="spellEnd"/>
      <w:r w:rsidRPr="00F4442C">
        <w:t>:</w:t>
      </w:r>
    </w:p>
    <w:p w14:paraId="1A333008" w14:textId="77777777" w:rsidR="00853D75" w:rsidRPr="00F4442C" w:rsidRDefault="00853D75" w:rsidP="00853D75">
      <w:pPr>
        <w:pStyle w:val="PL"/>
      </w:pPr>
      <w:r w:rsidRPr="00F4442C">
        <w:t xml:space="preserve">          type: string</w:t>
      </w:r>
    </w:p>
    <w:p w14:paraId="38C670C2" w14:textId="77777777" w:rsidR="00853D75" w:rsidRPr="00F4442C" w:rsidRDefault="00853D75" w:rsidP="00853D75">
      <w:pPr>
        <w:pStyle w:val="PL"/>
      </w:pPr>
      <w:r w:rsidRPr="00F4442C">
        <w:t xml:space="preserve">        </w:t>
      </w:r>
      <w:proofErr w:type="spellStart"/>
      <w:r w:rsidRPr="00F4442C">
        <w:t>startTime</w:t>
      </w:r>
      <w:proofErr w:type="spellEnd"/>
      <w:r w:rsidRPr="00F4442C">
        <w:t>:</w:t>
      </w:r>
    </w:p>
    <w:p w14:paraId="2FE091C1" w14:textId="77777777" w:rsidR="00853D75" w:rsidRPr="00F4442C" w:rsidRDefault="00853D75" w:rsidP="00853D75">
      <w:pPr>
        <w:pStyle w:val="PL"/>
      </w:pPr>
      <w:r w:rsidRPr="00F4442C">
        <w:t xml:space="preserve">          $ref: 'TS29122_CommonData.yaml#/components/schemas/</w:t>
      </w:r>
      <w:proofErr w:type="spellStart"/>
      <w:r w:rsidRPr="00F4442C">
        <w:rPr>
          <w:lang w:eastAsia="zh-CN"/>
        </w:rPr>
        <w:t>DateTime</w:t>
      </w:r>
      <w:proofErr w:type="spellEnd"/>
      <w:r w:rsidRPr="00F4442C">
        <w:t>'</w:t>
      </w:r>
    </w:p>
    <w:p w14:paraId="55445355" w14:textId="77777777" w:rsidR="00853D75" w:rsidRPr="00F4442C" w:rsidRDefault="00853D75" w:rsidP="00853D75">
      <w:pPr>
        <w:pStyle w:val="PL"/>
      </w:pPr>
      <w:r w:rsidRPr="00F4442C">
        <w:t xml:space="preserve">        </w:t>
      </w:r>
      <w:proofErr w:type="spellStart"/>
      <w:r w:rsidRPr="00F4442C">
        <w:t>endTime</w:t>
      </w:r>
      <w:proofErr w:type="spellEnd"/>
      <w:r w:rsidRPr="00F4442C">
        <w:t>:</w:t>
      </w:r>
    </w:p>
    <w:p w14:paraId="393DC2E4" w14:textId="77777777" w:rsidR="00853D75" w:rsidRPr="00F4442C" w:rsidRDefault="00853D75" w:rsidP="00853D75">
      <w:pPr>
        <w:pStyle w:val="PL"/>
      </w:pPr>
      <w:r w:rsidRPr="00F4442C">
        <w:t xml:space="preserve">          $ref: 'TS29122_CommonData.yaml#/components/schemas/</w:t>
      </w:r>
      <w:proofErr w:type="spellStart"/>
      <w:r w:rsidRPr="00F4442C">
        <w:rPr>
          <w:lang w:eastAsia="zh-CN"/>
        </w:rPr>
        <w:t>DateTime</w:t>
      </w:r>
      <w:proofErr w:type="spellEnd"/>
      <w:r w:rsidRPr="00F4442C">
        <w:t>'</w:t>
      </w:r>
    </w:p>
    <w:p w14:paraId="116A6498" w14:textId="77777777" w:rsidR="00853D75" w:rsidRPr="00F4442C" w:rsidRDefault="00853D75" w:rsidP="00853D75">
      <w:pPr>
        <w:pStyle w:val="PL"/>
      </w:pPr>
      <w:r w:rsidRPr="00F4442C">
        <w:t xml:space="preserve">      required:</w:t>
      </w:r>
    </w:p>
    <w:p w14:paraId="39A1E4CD" w14:textId="77777777" w:rsidR="00853D75" w:rsidRPr="00F4442C" w:rsidRDefault="00853D75" w:rsidP="00853D75">
      <w:pPr>
        <w:pStyle w:val="PL"/>
      </w:pPr>
      <w:r w:rsidRPr="00F4442C">
        <w:t xml:space="preserve">        - </w:t>
      </w:r>
      <w:proofErr w:type="spellStart"/>
      <w:r w:rsidRPr="00F4442C">
        <w:t>policyId</w:t>
      </w:r>
      <w:proofErr w:type="spellEnd"/>
    </w:p>
    <w:p w14:paraId="12D34E30" w14:textId="77777777" w:rsidR="00853D75" w:rsidRPr="00F4442C" w:rsidRDefault="00853D75" w:rsidP="00853D75">
      <w:pPr>
        <w:pStyle w:val="PL"/>
      </w:pPr>
      <w:r w:rsidRPr="00F4442C">
        <w:t xml:space="preserve">        - </w:t>
      </w:r>
      <w:proofErr w:type="spellStart"/>
      <w:r w:rsidRPr="00F4442C">
        <w:t>startTime</w:t>
      </w:r>
      <w:proofErr w:type="spellEnd"/>
    </w:p>
    <w:p w14:paraId="4F6B4660" w14:textId="77777777" w:rsidR="00853D75" w:rsidRPr="00F4442C" w:rsidRDefault="00853D75" w:rsidP="00853D75">
      <w:pPr>
        <w:pStyle w:val="PL"/>
      </w:pPr>
      <w:r w:rsidRPr="00F4442C">
        <w:t xml:space="preserve">        - </w:t>
      </w:r>
      <w:proofErr w:type="spellStart"/>
      <w:r w:rsidRPr="00F4442C">
        <w:t>endTime</w:t>
      </w:r>
      <w:proofErr w:type="spellEnd"/>
    </w:p>
    <w:p w14:paraId="6177C0E4" w14:textId="77777777" w:rsidR="00853D75" w:rsidRPr="00F4442C" w:rsidRDefault="00853D75" w:rsidP="00853D75">
      <w:pPr>
        <w:pStyle w:val="PL"/>
      </w:pPr>
    </w:p>
    <w:p w14:paraId="4A2FD9DF" w14:textId="77777777" w:rsidR="00853D75" w:rsidRPr="00F4442C" w:rsidRDefault="00853D75" w:rsidP="00853D75">
      <w:pPr>
        <w:pStyle w:val="PL"/>
      </w:pPr>
      <w:r w:rsidRPr="00F4442C">
        <w:t xml:space="preserve">    </w:t>
      </w:r>
      <w:proofErr w:type="spellStart"/>
      <w:r w:rsidRPr="00F4442C">
        <w:t>PolUsageNotif</w:t>
      </w:r>
      <w:proofErr w:type="spellEnd"/>
      <w:r w:rsidRPr="00F4442C">
        <w:t>:</w:t>
      </w:r>
    </w:p>
    <w:p w14:paraId="28C62132" w14:textId="77777777" w:rsidR="00853D75" w:rsidRPr="00F4442C" w:rsidRDefault="00853D75" w:rsidP="00853D75">
      <w:pPr>
        <w:pStyle w:val="PL"/>
        <w:rPr>
          <w:lang w:eastAsia="zh-CN"/>
        </w:rPr>
      </w:pPr>
      <w:r w:rsidRPr="00F4442C">
        <w:t xml:space="preserve">      description: </w:t>
      </w:r>
      <w:r w:rsidRPr="00F4442C">
        <w:rPr>
          <w:lang w:eastAsia="zh-CN"/>
        </w:rPr>
        <w:t>&gt;</w:t>
      </w:r>
    </w:p>
    <w:p w14:paraId="53F44531" w14:textId="77777777" w:rsidR="00853D75" w:rsidRPr="00F4442C" w:rsidRDefault="00853D75" w:rsidP="00853D75">
      <w:pPr>
        <w:pStyle w:val="PL"/>
        <w:rPr>
          <w:lang w:eastAsia="zh-CN"/>
        </w:rPr>
      </w:pPr>
      <w:r w:rsidRPr="00F4442C">
        <w:t xml:space="preserve">        Represents a Policy Usage</w:t>
      </w:r>
      <w:r w:rsidRPr="00F4442C">
        <w:rPr>
          <w:rFonts w:cs="Arial"/>
          <w:szCs w:val="18"/>
        </w:rPr>
        <w:t xml:space="preserve"> Notification</w:t>
      </w:r>
      <w:r w:rsidRPr="00F4442C">
        <w:t>.</w:t>
      </w:r>
    </w:p>
    <w:p w14:paraId="5D0F5452" w14:textId="77777777" w:rsidR="00853D75" w:rsidRPr="00F4442C" w:rsidRDefault="00853D75" w:rsidP="00853D75">
      <w:pPr>
        <w:pStyle w:val="PL"/>
      </w:pPr>
      <w:r w:rsidRPr="00F4442C">
        <w:t xml:space="preserve">      type: object</w:t>
      </w:r>
    </w:p>
    <w:p w14:paraId="3022C0BB" w14:textId="77777777" w:rsidR="00853D75" w:rsidRPr="00F4442C" w:rsidRDefault="00853D75" w:rsidP="00853D75">
      <w:pPr>
        <w:pStyle w:val="PL"/>
      </w:pPr>
      <w:r w:rsidRPr="00F4442C">
        <w:t xml:space="preserve">      properties:</w:t>
      </w:r>
    </w:p>
    <w:p w14:paraId="404891D6" w14:textId="77777777" w:rsidR="00853D75" w:rsidRPr="00F4442C" w:rsidRDefault="00853D75" w:rsidP="00853D75">
      <w:pPr>
        <w:pStyle w:val="PL"/>
      </w:pPr>
      <w:r w:rsidRPr="00F4442C">
        <w:t xml:space="preserve">        </w:t>
      </w:r>
      <w:proofErr w:type="spellStart"/>
      <w:r w:rsidRPr="00F4442C">
        <w:t>subscriptionId</w:t>
      </w:r>
      <w:proofErr w:type="spellEnd"/>
      <w:r w:rsidRPr="00F4442C">
        <w:t>:</w:t>
      </w:r>
    </w:p>
    <w:p w14:paraId="3B0F98A8" w14:textId="77777777" w:rsidR="00853D75" w:rsidRPr="00F4442C" w:rsidRDefault="00853D75" w:rsidP="00853D75">
      <w:pPr>
        <w:pStyle w:val="PL"/>
      </w:pPr>
      <w:r w:rsidRPr="00F4442C">
        <w:t xml:space="preserve">          type: string</w:t>
      </w:r>
    </w:p>
    <w:p w14:paraId="60603DAB" w14:textId="77777777" w:rsidR="00853D75" w:rsidRPr="00F4442C" w:rsidRDefault="00853D75" w:rsidP="00853D75">
      <w:pPr>
        <w:pStyle w:val="PL"/>
      </w:pPr>
      <w:r w:rsidRPr="00F4442C">
        <w:t xml:space="preserve">        reports:</w:t>
      </w:r>
    </w:p>
    <w:p w14:paraId="672AC4C0" w14:textId="77777777" w:rsidR="00853D75" w:rsidRPr="00F4442C" w:rsidRDefault="00853D75" w:rsidP="00853D75">
      <w:pPr>
        <w:pStyle w:val="PL"/>
        <w:rPr>
          <w:lang w:val="en-US" w:eastAsia="es-ES"/>
        </w:rPr>
      </w:pPr>
      <w:r w:rsidRPr="00F4442C">
        <w:rPr>
          <w:lang w:val="en-US" w:eastAsia="es-ES"/>
        </w:rPr>
        <w:t xml:space="preserve">          type: array</w:t>
      </w:r>
    </w:p>
    <w:p w14:paraId="6ECAEEB6" w14:textId="77777777" w:rsidR="00853D75" w:rsidRPr="00F4442C" w:rsidRDefault="00853D75" w:rsidP="00853D75">
      <w:pPr>
        <w:pStyle w:val="PL"/>
        <w:rPr>
          <w:lang w:val="en-US" w:eastAsia="es-ES"/>
        </w:rPr>
      </w:pPr>
      <w:r w:rsidRPr="00F4442C">
        <w:rPr>
          <w:lang w:val="en-US" w:eastAsia="es-ES"/>
        </w:rPr>
        <w:t xml:space="preserve">          items:</w:t>
      </w:r>
    </w:p>
    <w:p w14:paraId="7A34AAB5" w14:textId="77777777" w:rsidR="00853D75" w:rsidRPr="00F4442C" w:rsidRDefault="00853D75" w:rsidP="00853D75">
      <w:pPr>
        <w:pStyle w:val="PL"/>
        <w:rPr>
          <w:lang w:val="en-US" w:eastAsia="es-ES"/>
        </w:rPr>
      </w:pPr>
      <w:r w:rsidRPr="00F4442C">
        <w:rPr>
          <w:lang w:val="en-US" w:eastAsia="es-ES"/>
        </w:rPr>
        <w:t xml:space="preserve">            $ref: '#/components/schemas/</w:t>
      </w:r>
      <w:proofErr w:type="spellStart"/>
      <w:r w:rsidRPr="00F4442C">
        <w:t>PolRepData</w:t>
      </w:r>
      <w:proofErr w:type="spellEnd"/>
      <w:r w:rsidRPr="00F4442C">
        <w:rPr>
          <w:lang w:val="en-US" w:eastAsia="es-ES"/>
        </w:rPr>
        <w:t>'</w:t>
      </w:r>
    </w:p>
    <w:p w14:paraId="5185E5DA" w14:textId="77777777" w:rsidR="00853D75" w:rsidRPr="00F4442C" w:rsidRDefault="00853D75" w:rsidP="00853D75">
      <w:pPr>
        <w:pStyle w:val="PL"/>
        <w:rPr>
          <w:lang w:val="en-US" w:eastAsia="es-ES"/>
        </w:rPr>
      </w:pPr>
      <w:r w:rsidRPr="00F4442C">
        <w:rPr>
          <w:lang w:val="en-US" w:eastAsia="es-ES"/>
        </w:rPr>
        <w:t xml:space="preserve">          </w:t>
      </w:r>
      <w:proofErr w:type="spellStart"/>
      <w:r w:rsidRPr="00F4442C">
        <w:rPr>
          <w:lang w:val="en-US" w:eastAsia="es-ES"/>
        </w:rPr>
        <w:t>minItems</w:t>
      </w:r>
      <w:proofErr w:type="spellEnd"/>
      <w:r w:rsidRPr="00F4442C">
        <w:rPr>
          <w:lang w:val="en-US" w:eastAsia="es-ES"/>
        </w:rPr>
        <w:t>: 1</w:t>
      </w:r>
    </w:p>
    <w:p w14:paraId="18CFBF07" w14:textId="77777777" w:rsidR="00853D75" w:rsidRPr="00F4442C" w:rsidRDefault="00853D75" w:rsidP="00853D75">
      <w:pPr>
        <w:pStyle w:val="PL"/>
      </w:pPr>
      <w:r w:rsidRPr="00F4442C">
        <w:t xml:space="preserve">      required:</w:t>
      </w:r>
    </w:p>
    <w:p w14:paraId="74E0396B" w14:textId="77777777" w:rsidR="00853D75" w:rsidRPr="00F4442C" w:rsidRDefault="00853D75" w:rsidP="00853D75">
      <w:pPr>
        <w:pStyle w:val="PL"/>
      </w:pPr>
      <w:r w:rsidRPr="00F4442C">
        <w:t xml:space="preserve">        - </w:t>
      </w:r>
      <w:proofErr w:type="spellStart"/>
      <w:r w:rsidRPr="00F4442C">
        <w:t>subscriptionId</w:t>
      </w:r>
      <w:proofErr w:type="spellEnd"/>
    </w:p>
    <w:p w14:paraId="5907C1D2" w14:textId="77777777" w:rsidR="00853D75" w:rsidRPr="00F4442C" w:rsidRDefault="00853D75" w:rsidP="00853D75">
      <w:pPr>
        <w:pStyle w:val="PL"/>
      </w:pPr>
      <w:r w:rsidRPr="00F4442C">
        <w:t xml:space="preserve">        - reports</w:t>
      </w:r>
    </w:p>
    <w:p w14:paraId="19A36A2F" w14:textId="77777777" w:rsidR="00853D75" w:rsidRPr="00F4442C" w:rsidRDefault="00853D75" w:rsidP="00853D75">
      <w:pPr>
        <w:pStyle w:val="PL"/>
      </w:pPr>
    </w:p>
    <w:p w14:paraId="2D2D5F32" w14:textId="77777777" w:rsidR="00853D75" w:rsidRPr="00F4442C" w:rsidRDefault="00853D75" w:rsidP="00853D75">
      <w:pPr>
        <w:pStyle w:val="PL"/>
      </w:pPr>
      <w:r w:rsidRPr="00F4442C">
        <w:t xml:space="preserve">    </w:t>
      </w:r>
      <w:proofErr w:type="spellStart"/>
      <w:r w:rsidRPr="00F4442C">
        <w:t>PolRepData</w:t>
      </w:r>
      <w:proofErr w:type="spellEnd"/>
      <w:r w:rsidRPr="00F4442C">
        <w:t>:</w:t>
      </w:r>
    </w:p>
    <w:p w14:paraId="40A9DE00" w14:textId="77777777" w:rsidR="00853D75" w:rsidRPr="00F4442C" w:rsidRDefault="00853D75" w:rsidP="00853D75">
      <w:pPr>
        <w:pStyle w:val="PL"/>
        <w:rPr>
          <w:lang w:eastAsia="zh-CN"/>
        </w:rPr>
      </w:pPr>
      <w:r w:rsidRPr="00F4442C">
        <w:t xml:space="preserve">      description: </w:t>
      </w:r>
      <w:r w:rsidRPr="00F4442C">
        <w:rPr>
          <w:lang w:eastAsia="zh-CN"/>
        </w:rPr>
        <w:t>&gt;</w:t>
      </w:r>
    </w:p>
    <w:p w14:paraId="4FB681DD" w14:textId="77777777" w:rsidR="00853D75" w:rsidRPr="00F4442C" w:rsidRDefault="00853D75" w:rsidP="00853D75">
      <w:pPr>
        <w:pStyle w:val="PL"/>
        <w:rPr>
          <w:lang w:eastAsia="zh-CN"/>
        </w:rPr>
      </w:pPr>
      <w:r w:rsidRPr="00F4442C">
        <w:t xml:space="preserve">        Represents data access statistics.</w:t>
      </w:r>
    </w:p>
    <w:p w14:paraId="27A0C94A" w14:textId="77777777" w:rsidR="00853D75" w:rsidRPr="00F4442C" w:rsidRDefault="00853D75" w:rsidP="00853D75">
      <w:pPr>
        <w:pStyle w:val="PL"/>
      </w:pPr>
      <w:r w:rsidRPr="00F4442C">
        <w:t xml:space="preserve">      type: object</w:t>
      </w:r>
    </w:p>
    <w:p w14:paraId="5E56D2BB" w14:textId="77777777" w:rsidR="00853D75" w:rsidRPr="00F4442C" w:rsidRDefault="00853D75" w:rsidP="00853D75">
      <w:pPr>
        <w:pStyle w:val="PL"/>
      </w:pPr>
      <w:r w:rsidRPr="00F4442C">
        <w:t xml:space="preserve">      properties:</w:t>
      </w:r>
    </w:p>
    <w:p w14:paraId="43DF2846" w14:textId="77777777" w:rsidR="00853D75" w:rsidRPr="00F4442C" w:rsidRDefault="00853D75" w:rsidP="00853D75">
      <w:pPr>
        <w:pStyle w:val="PL"/>
      </w:pPr>
      <w:r w:rsidRPr="00F4442C">
        <w:t xml:space="preserve">        </w:t>
      </w:r>
      <w:proofErr w:type="spellStart"/>
      <w:r w:rsidRPr="00F4442C">
        <w:t>policyId</w:t>
      </w:r>
      <w:proofErr w:type="spellEnd"/>
      <w:r w:rsidRPr="00F4442C">
        <w:t>:</w:t>
      </w:r>
    </w:p>
    <w:p w14:paraId="6318E530" w14:textId="77777777" w:rsidR="00853D75" w:rsidRPr="00F4442C" w:rsidRDefault="00853D75" w:rsidP="00853D75">
      <w:pPr>
        <w:pStyle w:val="PL"/>
      </w:pPr>
      <w:r w:rsidRPr="00F4442C">
        <w:t xml:space="preserve">          type: string</w:t>
      </w:r>
    </w:p>
    <w:p w14:paraId="4D1D4185" w14:textId="77777777" w:rsidR="00853D75" w:rsidRPr="00F4442C" w:rsidRDefault="00853D75" w:rsidP="00853D75">
      <w:pPr>
        <w:pStyle w:val="PL"/>
      </w:pPr>
      <w:r w:rsidRPr="00F4442C">
        <w:t xml:space="preserve">        count:</w:t>
      </w:r>
    </w:p>
    <w:p w14:paraId="76677869" w14:textId="77777777" w:rsidR="00853D75" w:rsidRPr="00F4442C" w:rsidRDefault="00853D75" w:rsidP="00853D75">
      <w:pPr>
        <w:pStyle w:val="PL"/>
      </w:pPr>
      <w:r w:rsidRPr="00F4442C">
        <w:t xml:space="preserve">          $ref: '</w:t>
      </w:r>
      <w:r w:rsidRPr="00F4442C">
        <w:rPr>
          <w:rFonts w:cs="Courier New"/>
          <w:szCs w:val="16"/>
        </w:rPr>
        <w:t>TS29571_CommonData.yaml</w:t>
      </w:r>
      <w:r w:rsidRPr="00F4442C">
        <w:t>#/components/schemas/</w:t>
      </w:r>
      <w:proofErr w:type="spellStart"/>
      <w:r w:rsidRPr="00F4442C">
        <w:t>Uinteger</w:t>
      </w:r>
      <w:proofErr w:type="spellEnd"/>
      <w:r w:rsidRPr="00F4442C">
        <w:t>'</w:t>
      </w:r>
    </w:p>
    <w:p w14:paraId="7A833FF7" w14:textId="77777777" w:rsidR="00853D75" w:rsidRPr="00F4442C" w:rsidRDefault="00853D75" w:rsidP="00853D75">
      <w:pPr>
        <w:pStyle w:val="PL"/>
      </w:pPr>
      <w:r w:rsidRPr="00F4442C">
        <w:t xml:space="preserve">        </w:t>
      </w:r>
      <w:proofErr w:type="spellStart"/>
      <w:r w:rsidRPr="00F4442C">
        <w:t>timeSpent</w:t>
      </w:r>
      <w:proofErr w:type="spellEnd"/>
      <w:r w:rsidRPr="00F4442C">
        <w:t>:</w:t>
      </w:r>
    </w:p>
    <w:p w14:paraId="1839CF42" w14:textId="77777777" w:rsidR="00853D75" w:rsidRPr="00F4442C" w:rsidRDefault="00853D75" w:rsidP="00853D75">
      <w:pPr>
        <w:pStyle w:val="PL"/>
      </w:pPr>
      <w:r w:rsidRPr="00F4442C">
        <w:t xml:space="preserve">          $ref: 'TS29122_CommonData.yaml#/components/schemas/</w:t>
      </w:r>
      <w:proofErr w:type="spellStart"/>
      <w:r w:rsidRPr="00F4442C">
        <w:rPr>
          <w:lang w:eastAsia="zh-CN"/>
        </w:rPr>
        <w:t>DurationSec</w:t>
      </w:r>
      <w:proofErr w:type="spellEnd"/>
      <w:r w:rsidRPr="00F4442C">
        <w:t>'</w:t>
      </w:r>
    </w:p>
    <w:p w14:paraId="7CD0D96F" w14:textId="77777777" w:rsidR="00853D75" w:rsidRPr="00F4442C" w:rsidRDefault="00853D75" w:rsidP="00853D75">
      <w:pPr>
        <w:pStyle w:val="PL"/>
      </w:pPr>
      <w:r w:rsidRPr="00F4442C">
        <w:t xml:space="preserve">        </w:t>
      </w:r>
      <w:proofErr w:type="spellStart"/>
      <w:r w:rsidRPr="00F4442C">
        <w:t>preEmptCount</w:t>
      </w:r>
      <w:proofErr w:type="spellEnd"/>
      <w:r w:rsidRPr="00F4442C">
        <w:t>:</w:t>
      </w:r>
    </w:p>
    <w:p w14:paraId="73327BF2" w14:textId="77777777" w:rsidR="00853D75" w:rsidRPr="00F4442C" w:rsidRDefault="00853D75" w:rsidP="00853D75">
      <w:pPr>
        <w:pStyle w:val="PL"/>
      </w:pPr>
      <w:r w:rsidRPr="00F4442C">
        <w:t xml:space="preserve">          $ref: '</w:t>
      </w:r>
      <w:r w:rsidRPr="00F4442C">
        <w:rPr>
          <w:rFonts w:cs="Courier New"/>
          <w:szCs w:val="16"/>
        </w:rPr>
        <w:t>TS29571_CommonData.yaml</w:t>
      </w:r>
      <w:r w:rsidRPr="00F4442C">
        <w:t>#/components/schemas/</w:t>
      </w:r>
      <w:proofErr w:type="spellStart"/>
      <w:r w:rsidRPr="00F4442C">
        <w:t>Uinteger</w:t>
      </w:r>
      <w:proofErr w:type="spellEnd"/>
      <w:r w:rsidRPr="00F4442C">
        <w:t>'</w:t>
      </w:r>
    </w:p>
    <w:p w14:paraId="72C9E03B" w14:textId="77777777" w:rsidR="00853D75" w:rsidRPr="00F4442C" w:rsidRDefault="00853D75" w:rsidP="00853D75">
      <w:pPr>
        <w:pStyle w:val="PL"/>
      </w:pPr>
      <w:r w:rsidRPr="00F4442C">
        <w:t xml:space="preserve">        </w:t>
      </w:r>
      <w:proofErr w:type="spellStart"/>
      <w:r w:rsidRPr="00F4442C">
        <w:t>preEmptPolId</w:t>
      </w:r>
      <w:proofErr w:type="spellEnd"/>
      <w:r w:rsidRPr="00F4442C">
        <w:t>:</w:t>
      </w:r>
    </w:p>
    <w:p w14:paraId="45AC383C" w14:textId="77777777" w:rsidR="00853D75" w:rsidRPr="00F4442C" w:rsidRDefault="00853D75" w:rsidP="00853D75">
      <w:pPr>
        <w:pStyle w:val="PL"/>
      </w:pPr>
      <w:r w:rsidRPr="00F4442C">
        <w:t xml:space="preserve">          type: string</w:t>
      </w:r>
    </w:p>
    <w:p w14:paraId="7AF638EC" w14:textId="77777777" w:rsidR="00853D75" w:rsidRPr="00F4442C" w:rsidRDefault="00853D75" w:rsidP="00853D75">
      <w:pPr>
        <w:pStyle w:val="PL"/>
      </w:pPr>
      <w:r w:rsidRPr="00F4442C">
        <w:t xml:space="preserve">      required:</w:t>
      </w:r>
    </w:p>
    <w:p w14:paraId="52F2C1D9" w14:textId="77777777" w:rsidR="00853D75" w:rsidRPr="00F4442C" w:rsidRDefault="00853D75" w:rsidP="00853D75">
      <w:pPr>
        <w:pStyle w:val="PL"/>
      </w:pPr>
      <w:r w:rsidRPr="00F4442C">
        <w:t xml:space="preserve">        - </w:t>
      </w:r>
      <w:proofErr w:type="spellStart"/>
      <w:r w:rsidRPr="00F4442C">
        <w:t>policyId</w:t>
      </w:r>
      <w:proofErr w:type="spellEnd"/>
    </w:p>
    <w:p w14:paraId="46039572" w14:textId="77777777" w:rsidR="00853D75" w:rsidRPr="00F4442C" w:rsidRDefault="00853D75" w:rsidP="00853D75">
      <w:pPr>
        <w:pStyle w:val="PL"/>
      </w:pPr>
      <w:r w:rsidRPr="00F4442C">
        <w:t xml:space="preserve">        - count</w:t>
      </w:r>
    </w:p>
    <w:p w14:paraId="12891AAC" w14:textId="77777777" w:rsidR="00853D75" w:rsidRPr="00F4442C" w:rsidRDefault="00853D75" w:rsidP="00853D75">
      <w:pPr>
        <w:pStyle w:val="PL"/>
      </w:pPr>
      <w:r w:rsidRPr="00F4442C">
        <w:t xml:space="preserve">        - </w:t>
      </w:r>
      <w:proofErr w:type="spellStart"/>
      <w:r w:rsidRPr="00F4442C">
        <w:t>timeSpent</w:t>
      </w:r>
      <w:proofErr w:type="spellEnd"/>
    </w:p>
    <w:p w14:paraId="30D0ED4F" w14:textId="77777777" w:rsidR="00853D75" w:rsidRPr="00F4442C" w:rsidRDefault="00853D75" w:rsidP="00853D75">
      <w:pPr>
        <w:pStyle w:val="PL"/>
      </w:pPr>
    </w:p>
    <w:p w14:paraId="5A2CCBB6" w14:textId="77777777" w:rsidR="00853D75" w:rsidRPr="00F4442C" w:rsidRDefault="00853D75" w:rsidP="00853D75">
      <w:pPr>
        <w:pStyle w:val="PL"/>
      </w:pPr>
    </w:p>
    <w:p w14:paraId="038FE10F" w14:textId="77777777" w:rsidR="00853D75" w:rsidRPr="00F4442C" w:rsidRDefault="00853D75" w:rsidP="00853D75">
      <w:pPr>
        <w:pStyle w:val="PL"/>
      </w:pPr>
      <w:r w:rsidRPr="00F4442C">
        <w:t># SIMPLE DATA TYPES</w:t>
      </w:r>
    </w:p>
    <w:p w14:paraId="41B9AB0E" w14:textId="77777777" w:rsidR="00853D75" w:rsidRPr="00F4442C" w:rsidRDefault="00853D75" w:rsidP="00853D75">
      <w:pPr>
        <w:pStyle w:val="PL"/>
      </w:pPr>
      <w:r w:rsidRPr="00F4442C">
        <w:t>#</w:t>
      </w:r>
    </w:p>
    <w:p w14:paraId="0AE4112E" w14:textId="77777777" w:rsidR="00853D75" w:rsidRPr="00F4442C" w:rsidRDefault="00853D75" w:rsidP="00853D75">
      <w:pPr>
        <w:pStyle w:val="PL"/>
      </w:pPr>
    </w:p>
    <w:p w14:paraId="6A73C40F" w14:textId="77777777" w:rsidR="00853D75" w:rsidRPr="00F4442C" w:rsidRDefault="00853D75" w:rsidP="00853D75">
      <w:pPr>
        <w:pStyle w:val="PL"/>
      </w:pPr>
      <w:r w:rsidRPr="00F4442C">
        <w:t>#</w:t>
      </w:r>
    </w:p>
    <w:p w14:paraId="7635760C" w14:textId="77777777" w:rsidR="00853D75" w:rsidRPr="00F4442C" w:rsidRDefault="00853D75" w:rsidP="00853D75">
      <w:pPr>
        <w:pStyle w:val="PL"/>
      </w:pPr>
      <w:r w:rsidRPr="00F4442C">
        <w:t># ENUMERATIONS</w:t>
      </w:r>
    </w:p>
    <w:p w14:paraId="7BFE9B33" w14:textId="77777777" w:rsidR="00853D75" w:rsidRPr="00F4442C" w:rsidRDefault="00853D75" w:rsidP="00853D75">
      <w:pPr>
        <w:pStyle w:val="PL"/>
      </w:pPr>
      <w:r w:rsidRPr="00F4442C">
        <w:t>#</w:t>
      </w:r>
    </w:p>
    <w:p w14:paraId="290AB113" w14:textId="40BA8C60" w:rsidR="00662390" w:rsidRDefault="00FA3620" w:rsidP="007A4424">
      <w:pPr>
        <w:pStyle w:val="8"/>
      </w:pPr>
      <w:r>
        <w:br w:type="page"/>
      </w:r>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124"/>
    </w:p>
    <w:p w14:paraId="1A37F315" w14:textId="77777777" w:rsidR="00662390" w:rsidRDefault="00662390" w:rsidP="007A02D7">
      <w:pPr>
        <w:pStyle w:val="1"/>
      </w:pPr>
      <w:bookmarkStart w:id="1126" w:name="_Toc130662245"/>
      <w:bookmarkStart w:id="1127" w:name="MCCQCTEMPBM_00000018"/>
      <w:r>
        <w:t>B.1</w:t>
      </w:r>
      <w:r>
        <w:tab/>
        <w:t>General</w:t>
      </w:r>
      <w:bookmarkEnd w:id="1126"/>
    </w:p>
    <w:bookmarkEnd w:id="1127"/>
    <w:p w14:paraId="6F75238C" w14:textId="24E7231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w:t>
      </w:r>
      <w:r w:rsidR="00020E4A">
        <w:t>3</w:t>
      </w:r>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02D7">
      <w:pPr>
        <w:pStyle w:val="1"/>
      </w:pPr>
      <w:bookmarkStart w:id="1128" w:name="_Toc130662246"/>
      <w:bookmarkStart w:id="1129" w:name="MCCQCTEMPBM_00000019"/>
      <w:r>
        <w:t>B.2</w:t>
      </w:r>
      <w:r>
        <w:tab/>
        <w:t>&lt;Service 1&gt; API</w:t>
      </w:r>
      <w:bookmarkEnd w:id="1128"/>
    </w:p>
    <w:bookmarkEnd w:id="1129"/>
    <w:p w14:paraId="1D4AB80C" w14:textId="7CE120E1" w:rsidR="00662390" w:rsidRDefault="00662390" w:rsidP="00662390">
      <w:pPr>
        <w:pStyle w:val="Guidance"/>
      </w:pPr>
      <w:r>
        <w:t>Where &lt;Service 1&gt; is to be replaced by the name of the Service (</w:t>
      </w:r>
      <w:proofErr w:type="gramStart"/>
      <w:r>
        <w:t>e.g.</w:t>
      </w:r>
      <w:proofErr w:type="gramEnd"/>
      <w:r>
        <w:t xml:space="preserve">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bookmarkStart w:id="1130" w:name="MCCQCTEMPBM_00000033"/>
          </w:p>
        </w:tc>
        <w:tc>
          <w:tcPr>
            <w:tcW w:w="7427" w:type="dxa"/>
            <w:vAlign w:val="center"/>
          </w:tcPr>
          <w:p w14:paraId="7478C230" w14:textId="77777777" w:rsidR="00662390" w:rsidRPr="00FA5F9B" w:rsidRDefault="00662390" w:rsidP="00497FF1">
            <w:pPr>
              <w:pStyle w:val="TAL"/>
            </w:pPr>
          </w:p>
        </w:tc>
      </w:tr>
      <w:bookmarkEnd w:id="1130"/>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02D7">
      <w:pPr>
        <w:pStyle w:val="1"/>
      </w:pPr>
      <w:bookmarkStart w:id="1131" w:name="_Toc130662247"/>
      <w:bookmarkStart w:id="1132" w:name="MCCQCTEMPBM_00000020"/>
      <w:r>
        <w:t>B.3</w:t>
      </w:r>
      <w:r>
        <w:tab/>
        <w:t>&lt;Service 2&gt; API</w:t>
      </w:r>
      <w:bookmarkEnd w:id="1131"/>
    </w:p>
    <w:bookmarkEnd w:id="1132"/>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8"/>
      </w:pPr>
      <w:bookmarkStart w:id="1133" w:name="historyclause"/>
      <w:r w:rsidRPr="004D3578">
        <w:br w:type="page"/>
      </w:r>
      <w:bookmarkStart w:id="1134" w:name="_Toc2086459"/>
      <w:bookmarkStart w:id="1135" w:name="_Toc130662248"/>
      <w:bookmarkEnd w:id="1133"/>
      <w:r w:rsidR="003446B6" w:rsidRPr="004D3578">
        <w:lastRenderedPageBreak/>
        <w:t>Annex &lt;X&gt; (informative):</w:t>
      </w:r>
      <w:r w:rsidR="003446B6" w:rsidRPr="004D3578">
        <w:br/>
        <w:t>Change history</w:t>
      </w:r>
      <w:bookmarkEnd w:id="1134"/>
      <w:bookmarkEnd w:id="1135"/>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0468F3" w:rsidRPr="00B54FF5" w14:paraId="152B1348" w14:textId="77777777" w:rsidTr="003446B6">
        <w:tc>
          <w:tcPr>
            <w:tcW w:w="800" w:type="dxa"/>
            <w:shd w:val="solid" w:color="FFFFFF" w:fill="auto"/>
          </w:tcPr>
          <w:p w14:paraId="70DB58D2" w14:textId="6AB8574E" w:rsidR="000468F3" w:rsidRPr="0016361A" w:rsidRDefault="000468F3" w:rsidP="000468F3">
            <w:pPr>
              <w:pStyle w:val="TAC"/>
              <w:rPr>
                <w:sz w:val="16"/>
                <w:szCs w:val="16"/>
              </w:rPr>
            </w:pPr>
            <w:r>
              <w:rPr>
                <w:sz w:val="16"/>
                <w:szCs w:val="16"/>
              </w:rPr>
              <w:t>2023-11</w:t>
            </w:r>
          </w:p>
        </w:tc>
        <w:tc>
          <w:tcPr>
            <w:tcW w:w="800" w:type="dxa"/>
            <w:shd w:val="solid" w:color="FFFFFF" w:fill="auto"/>
          </w:tcPr>
          <w:p w14:paraId="29EB6A6D" w14:textId="3CFA2DB8" w:rsidR="000468F3" w:rsidRPr="0016361A" w:rsidRDefault="000468F3" w:rsidP="000468F3">
            <w:pPr>
              <w:pStyle w:val="TAC"/>
              <w:rPr>
                <w:sz w:val="16"/>
                <w:szCs w:val="16"/>
              </w:rPr>
            </w:pPr>
            <w:r>
              <w:rPr>
                <w:sz w:val="16"/>
                <w:szCs w:val="16"/>
              </w:rPr>
              <w:t>CT3#131</w:t>
            </w:r>
          </w:p>
        </w:tc>
        <w:tc>
          <w:tcPr>
            <w:tcW w:w="1094" w:type="dxa"/>
            <w:shd w:val="solid" w:color="FFFFFF" w:fill="auto"/>
          </w:tcPr>
          <w:p w14:paraId="475E8E12" w14:textId="64B8B246" w:rsidR="000468F3" w:rsidRPr="0016361A" w:rsidRDefault="000468F3" w:rsidP="000468F3">
            <w:pPr>
              <w:pStyle w:val="TAC"/>
              <w:rPr>
                <w:sz w:val="16"/>
                <w:szCs w:val="16"/>
              </w:rPr>
            </w:pPr>
            <w:r>
              <w:rPr>
                <w:sz w:val="16"/>
                <w:szCs w:val="16"/>
              </w:rPr>
              <w:t>C3-235391</w:t>
            </w:r>
          </w:p>
        </w:tc>
        <w:tc>
          <w:tcPr>
            <w:tcW w:w="425" w:type="dxa"/>
            <w:shd w:val="solid" w:color="FFFFFF" w:fill="auto"/>
          </w:tcPr>
          <w:p w14:paraId="117D2468" w14:textId="77777777" w:rsidR="000468F3" w:rsidRPr="0016361A" w:rsidRDefault="000468F3" w:rsidP="000468F3">
            <w:pPr>
              <w:pStyle w:val="TAL"/>
              <w:rPr>
                <w:sz w:val="16"/>
                <w:szCs w:val="16"/>
              </w:rPr>
            </w:pPr>
          </w:p>
        </w:tc>
        <w:tc>
          <w:tcPr>
            <w:tcW w:w="425" w:type="dxa"/>
            <w:shd w:val="solid" w:color="FFFFFF" w:fill="auto"/>
          </w:tcPr>
          <w:p w14:paraId="08EA516C" w14:textId="77777777" w:rsidR="000468F3" w:rsidRPr="0016361A" w:rsidRDefault="000468F3" w:rsidP="000468F3">
            <w:pPr>
              <w:pStyle w:val="TAR"/>
              <w:rPr>
                <w:sz w:val="16"/>
                <w:szCs w:val="16"/>
              </w:rPr>
            </w:pPr>
          </w:p>
        </w:tc>
        <w:tc>
          <w:tcPr>
            <w:tcW w:w="425" w:type="dxa"/>
            <w:shd w:val="solid" w:color="FFFFFF" w:fill="auto"/>
          </w:tcPr>
          <w:p w14:paraId="20425316" w14:textId="77777777" w:rsidR="000468F3" w:rsidRPr="0016361A" w:rsidRDefault="000468F3" w:rsidP="000468F3">
            <w:pPr>
              <w:pStyle w:val="TAC"/>
              <w:rPr>
                <w:sz w:val="16"/>
                <w:szCs w:val="16"/>
              </w:rPr>
            </w:pPr>
          </w:p>
        </w:tc>
        <w:tc>
          <w:tcPr>
            <w:tcW w:w="4962" w:type="dxa"/>
            <w:shd w:val="solid" w:color="FFFFFF" w:fill="auto"/>
          </w:tcPr>
          <w:p w14:paraId="2B7A24F9" w14:textId="1C9C1DBE" w:rsidR="000468F3" w:rsidRPr="0016361A" w:rsidRDefault="000468F3" w:rsidP="000468F3">
            <w:pPr>
              <w:pStyle w:val="TAL"/>
              <w:rPr>
                <w:sz w:val="16"/>
                <w:szCs w:val="16"/>
              </w:rPr>
            </w:pPr>
            <w:r>
              <w:rPr>
                <w:sz w:val="16"/>
                <w:szCs w:val="16"/>
              </w:rPr>
              <w:t>TS Skeleton</w:t>
            </w:r>
          </w:p>
        </w:tc>
        <w:tc>
          <w:tcPr>
            <w:tcW w:w="708" w:type="dxa"/>
            <w:shd w:val="solid" w:color="FFFFFF" w:fill="auto"/>
          </w:tcPr>
          <w:p w14:paraId="07E91DDB" w14:textId="2C2DD499" w:rsidR="000468F3" w:rsidRPr="0016361A" w:rsidRDefault="000468F3" w:rsidP="000468F3">
            <w:pPr>
              <w:pStyle w:val="TAC"/>
              <w:rPr>
                <w:sz w:val="16"/>
                <w:szCs w:val="16"/>
              </w:rPr>
            </w:pPr>
            <w:r>
              <w:rPr>
                <w:sz w:val="16"/>
                <w:szCs w:val="16"/>
              </w:rPr>
              <w:t>0.0.0</w:t>
            </w:r>
          </w:p>
        </w:tc>
      </w:tr>
      <w:tr w:rsidR="000468F3" w:rsidRPr="00B54FF5" w14:paraId="58C9DEDC" w14:textId="77777777" w:rsidTr="003446B6">
        <w:tc>
          <w:tcPr>
            <w:tcW w:w="800" w:type="dxa"/>
            <w:shd w:val="solid" w:color="FFFFFF" w:fill="auto"/>
          </w:tcPr>
          <w:p w14:paraId="21E73B01" w14:textId="766DD385" w:rsidR="000468F3" w:rsidRDefault="000468F3" w:rsidP="000468F3">
            <w:pPr>
              <w:pStyle w:val="TAC"/>
              <w:rPr>
                <w:sz w:val="16"/>
                <w:szCs w:val="16"/>
              </w:rPr>
            </w:pPr>
            <w:r>
              <w:rPr>
                <w:sz w:val="16"/>
                <w:szCs w:val="16"/>
              </w:rPr>
              <w:t>2023-1</w:t>
            </w:r>
            <w:r w:rsidR="00223846">
              <w:rPr>
                <w:sz w:val="16"/>
                <w:szCs w:val="16"/>
              </w:rPr>
              <w:t>2</w:t>
            </w:r>
          </w:p>
        </w:tc>
        <w:tc>
          <w:tcPr>
            <w:tcW w:w="800" w:type="dxa"/>
            <w:shd w:val="solid" w:color="FFFFFF" w:fill="auto"/>
          </w:tcPr>
          <w:p w14:paraId="3ECF5979" w14:textId="25794819" w:rsidR="000468F3" w:rsidRDefault="000468F3" w:rsidP="000468F3">
            <w:pPr>
              <w:pStyle w:val="TAC"/>
              <w:rPr>
                <w:sz w:val="16"/>
                <w:szCs w:val="16"/>
              </w:rPr>
            </w:pPr>
            <w:r>
              <w:rPr>
                <w:sz w:val="16"/>
                <w:szCs w:val="16"/>
              </w:rPr>
              <w:t>CT3#131</w:t>
            </w:r>
          </w:p>
        </w:tc>
        <w:tc>
          <w:tcPr>
            <w:tcW w:w="1094" w:type="dxa"/>
            <w:shd w:val="solid" w:color="FFFFFF" w:fill="auto"/>
          </w:tcPr>
          <w:p w14:paraId="33A85511" w14:textId="47382D28" w:rsidR="000468F3" w:rsidRDefault="000468F3" w:rsidP="000468F3">
            <w:pPr>
              <w:pStyle w:val="TAC"/>
              <w:rPr>
                <w:sz w:val="16"/>
                <w:szCs w:val="16"/>
              </w:rPr>
            </w:pPr>
            <w:r>
              <w:rPr>
                <w:sz w:val="16"/>
                <w:szCs w:val="16"/>
              </w:rPr>
              <w:t>C3-235577</w:t>
            </w:r>
          </w:p>
        </w:tc>
        <w:tc>
          <w:tcPr>
            <w:tcW w:w="425" w:type="dxa"/>
            <w:shd w:val="solid" w:color="FFFFFF" w:fill="auto"/>
          </w:tcPr>
          <w:p w14:paraId="5BD44C69" w14:textId="77777777" w:rsidR="000468F3" w:rsidRPr="0016361A" w:rsidRDefault="000468F3" w:rsidP="000468F3">
            <w:pPr>
              <w:pStyle w:val="TAL"/>
              <w:rPr>
                <w:sz w:val="16"/>
                <w:szCs w:val="16"/>
              </w:rPr>
            </w:pPr>
          </w:p>
        </w:tc>
        <w:tc>
          <w:tcPr>
            <w:tcW w:w="425" w:type="dxa"/>
            <w:shd w:val="solid" w:color="FFFFFF" w:fill="auto"/>
          </w:tcPr>
          <w:p w14:paraId="7A842CCF" w14:textId="77777777" w:rsidR="000468F3" w:rsidRPr="0016361A" w:rsidRDefault="000468F3" w:rsidP="000468F3">
            <w:pPr>
              <w:pStyle w:val="TAR"/>
              <w:rPr>
                <w:sz w:val="16"/>
                <w:szCs w:val="16"/>
              </w:rPr>
            </w:pPr>
          </w:p>
        </w:tc>
        <w:tc>
          <w:tcPr>
            <w:tcW w:w="425" w:type="dxa"/>
            <w:shd w:val="solid" w:color="FFFFFF" w:fill="auto"/>
          </w:tcPr>
          <w:p w14:paraId="3BB80B25" w14:textId="77777777" w:rsidR="000468F3" w:rsidRPr="0016361A" w:rsidRDefault="000468F3" w:rsidP="000468F3">
            <w:pPr>
              <w:pStyle w:val="TAC"/>
              <w:rPr>
                <w:sz w:val="16"/>
                <w:szCs w:val="16"/>
              </w:rPr>
            </w:pPr>
          </w:p>
        </w:tc>
        <w:tc>
          <w:tcPr>
            <w:tcW w:w="4962" w:type="dxa"/>
            <w:shd w:val="solid" w:color="FFFFFF" w:fill="auto"/>
          </w:tcPr>
          <w:p w14:paraId="577C1720" w14:textId="77777777" w:rsidR="000468F3" w:rsidRDefault="000468F3" w:rsidP="000468F3">
            <w:pPr>
              <w:pStyle w:val="TAL"/>
              <w:rPr>
                <w:sz w:val="16"/>
                <w:szCs w:val="16"/>
              </w:rPr>
            </w:pPr>
            <w:r>
              <w:rPr>
                <w:sz w:val="16"/>
                <w:szCs w:val="16"/>
              </w:rPr>
              <w:t xml:space="preserve">Version agreed via email approval. </w:t>
            </w:r>
          </w:p>
          <w:p w14:paraId="1E904D5B" w14:textId="742C914B" w:rsidR="000468F3" w:rsidRDefault="000468F3" w:rsidP="000468F3">
            <w:pPr>
              <w:pStyle w:val="TAL"/>
              <w:rPr>
                <w:sz w:val="16"/>
                <w:szCs w:val="16"/>
              </w:rPr>
            </w:pPr>
            <w:r>
              <w:rPr>
                <w:sz w:val="16"/>
                <w:szCs w:val="16"/>
              </w:rPr>
              <w:t xml:space="preserve">Inclusion of </w:t>
            </w:r>
            <w:r w:rsidRPr="000468F3">
              <w:rPr>
                <w:sz w:val="16"/>
                <w:szCs w:val="16"/>
              </w:rPr>
              <w:t>C3-235550</w:t>
            </w:r>
            <w:r>
              <w:rPr>
                <w:sz w:val="16"/>
                <w:szCs w:val="16"/>
              </w:rPr>
              <w:t xml:space="preserve">, </w:t>
            </w:r>
            <w:r w:rsidRPr="000468F3">
              <w:rPr>
                <w:sz w:val="16"/>
                <w:szCs w:val="16"/>
              </w:rPr>
              <w:t>C3-235551</w:t>
            </w:r>
            <w:r>
              <w:rPr>
                <w:sz w:val="16"/>
                <w:szCs w:val="16"/>
              </w:rPr>
              <w:t xml:space="preserve">, </w:t>
            </w:r>
            <w:r w:rsidRPr="000468F3">
              <w:rPr>
                <w:sz w:val="16"/>
                <w:szCs w:val="16"/>
              </w:rPr>
              <w:t>C3-235578</w:t>
            </w:r>
            <w:r>
              <w:rPr>
                <w:sz w:val="16"/>
                <w:szCs w:val="16"/>
              </w:rPr>
              <w:t xml:space="preserve">, </w:t>
            </w:r>
            <w:r w:rsidRPr="000468F3">
              <w:rPr>
                <w:sz w:val="16"/>
                <w:szCs w:val="16"/>
              </w:rPr>
              <w:t>C3-235579</w:t>
            </w:r>
            <w:r>
              <w:rPr>
                <w:sz w:val="16"/>
                <w:szCs w:val="16"/>
              </w:rPr>
              <w:t xml:space="preserve">, </w:t>
            </w:r>
            <w:r>
              <w:rPr>
                <w:sz w:val="16"/>
                <w:szCs w:val="16"/>
              </w:rPr>
              <w:br/>
            </w:r>
            <w:r w:rsidRPr="000468F3">
              <w:rPr>
                <w:sz w:val="16"/>
                <w:szCs w:val="16"/>
              </w:rPr>
              <w:t>C3-235580</w:t>
            </w:r>
            <w:r>
              <w:rPr>
                <w:sz w:val="16"/>
                <w:szCs w:val="16"/>
              </w:rPr>
              <w:t xml:space="preserve">, </w:t>
            </w:r>
            <w:r w:rsidRPr="000468F3">
              <w:rPr>
                <w:sz w:val="16"/>
                <w:szCs w:val="16"/>
              </w:rPr>
              <w:t>C3-235630</w:t>
            </w:r>
            <w:r>
              <w:rPr>
                <w:sz w:val="16"/>
                <w:szCs w:val="16"/>
              </w:rPr>
              <w:t xml:space="preserve">, </w:t>
            </w:r>
            <w:r w:rsidRPr="000468F3">
              <w:rPr>
                <w:sz w:val="16"/>
                <w:szCs w:val="16"/>
              </w:rPr>
              <w:t>C3-235631</w:t>
            </w:r>
            <w:r>
              <w:rPr>
                <w:sz w:val="16"/>
                <w:szCs w:val="16"/>
              </w:rPr>
              <w:t xml:space="preserve">, </w:t>
            </w:r>
            <w:r w:rsidRPr="000468F3">
              <w:rPr>
                <w:sz w:val="16"/>
                <w:szCs w:val="16"/>
              </w:rPr>
              <w:t>C3-235632</w:t>
            </w:r>
          </w:p>
        </w:tc>
        <w:tc>
          <w:tcPr>
            <w:tcW w:w="708" w:type="dxa"/>
            <w:shd w:val="solid" w:color="FFFFFF" w:fill="auto"/>
          </w:tcPr>
          <w:p w14:paraId="20F45767" w14:textId="7095E007" w:rsidR="000468F3" w:rsidRDefault="000468F3" w:rsidP="000468F3">
            <w:pPr>
              <w:pStyle w:val="TAC"/>
              <w:rPr>
                <w:sz w:val="16"/>
                <w:szCs w:val="16"/>
              </w:rPr>
            </w:pPr>
            <w:r>
              <w:rPr>
                <w:sz w:val="16"/>
                <w:szCs w:val="16"/>
              </w:rPr>
              <w:t>0.1.</w:t>
            </w:r>
            <w:r w:rsidR="00ED591F">
              <w:rPr>
                <w:sz w:val="16"/>
                <w:szCs w:val="16"/>
              </w:rPr>
              <w:t>1</w:t>
            </w: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4C394" w14:textId="77777777" w:rsidR="005108CF" w:rsidRDefault="005108CF">
      <w:r>
        <w:separator/>
      </w:r>
    </w:p>
  </w:endnote>
  <w:endnote w:type="continuationSeparator" w:id="0">
    <w:p w14:paraId="0E3E3AD6" w14:textId="77777777" w:rsidR="005108CF" w:rsidRDefault="00510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F8020A" w:rsidRDefault="00F8020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CEBCA" w14:textId="77777777" w:rsidR="005108CF" w:rsidRDefault="005108CF">
      <w:r>
        <w:separator/>
      </w:r>
    </w:p>
  </w:footnote>
  <w:footnote w:type="continuationSeparator" w:id="0">
    <w:p w14:paraId="3B025B57" w14:textId="77777777" w:rsidR="005108CF" w:rsidRDefault="00510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5634474" w:rsidR="00F8020A" w:rsidRDefault="00F802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3846">
      <w:rPr>
        <w:rFonts w:ascii="Arial" w:hAnsi="Arial" w:cs="Arial"/>
        <w:b/>
        <w:noProof/>
        <w:sz w:val="18"/>
        <w:szCs w:val="18"/>
      </w:rPr>
      <w:t>3GPP TS 29.435 V0.1.1 (2023-12)</w:t>
    </w:r>
    <w:r>
      <w:rPr>
        <w:rFonts w:ascii="Arial" w:hAnsi="Arial" w:cs="Arial"/>
        <w:b/>
        <w:sz w:val="18"/>
        <w:szCs w:val="18"/>
      </w:rPr>
      <w:fldChar w:fldCharType="end"/>
    </w:r>
  </w:p>
  <w:p w14:paraId="0C5EC792" w14:textId="77777777" w:rsidR="00F8020A" w:rsidRDefault="00F802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1A706C6" w:rsidR="00F8020A" w:rsidRDefault="00F802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3846">
      <w:rPr>
        <w:rFonts w:ascii="Arial" w:hAnsi="Arial" w:cs="Arial"/>
        <w:b/>
        <w:noProof/>
        <w:sz w:val="18"/>
        <w:szCs w:val="18"/>
      </w:rPr>
      <w:t>Release 18</w:t>
    </w:r>
    <w:r>
      <w:rPr>
        <w:rFonts w:ascii="Arial" w:hAnsi="Arial" w:cs="Arial"/>
        <w:b/>
        <w:sz w:val="18"/>
        <w:szCs w:val="18"/>
      </w:rPr>
      <w:fldChar w:fldCharType="end"/>
    </w:r>
  </w:p>
  <w:p w14:paraId="42848B09" w14:textId="77777777" w:rsidR="00F8020A" w:rsidRDefault="00F802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5"/>
  </w:num>
  <w:num w:numId="17">
    <w:abstractNumId w:val="17"/>
  </w:num>
  <w:num w:numId="18">
    <w:abstractNumId w:val="28"/>
  </w:num>
  <w:num w:numId="19">
    <w:abstractNumId w:val="15"/>
  </w:num>
  <w:num w:numId="20">
    <w:abstractNumId w:val="16"/>
  </w:num>
  <w:num w:numId="21">
    <w:abstractNumId w:val="19"/>
  </w:num>
  <w:num w:numId="22">
    <w:abstractNumId w:val="18"/>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22"/>
  </w:num>
  <w:num w:numId="25">
    <w:abstractNumId w:val="32"/>
  </w:num>
  <w:num w:numId="2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7">
    <w:abstractNumId w:val="23"/>
  </w:num>
  <w:num w:numId="28">
    <w:abstractNumId w:val="26"/>
  </w:num>
  <w:num w:numId="29">
    <w:abstractNumId w:val="29"/>
  </w:num>
  <w:num w:numId="30">
    <w:abstractNumId w:val="33"/>
  </w:num>
  <w:num w:numId="31">
    <w:abstractNumId w:val="21"/>
  </w:num>
  <w:num w:numId="32">
    <w:abstractNumId w:val="20"/>
  </w:num>
  <w:num w:numId="33">
    <w:abstractNumId w:val="25"/>
  </w:num>
  <w:num w:numId="34">
    <w:abstractNumId w:val="27"/>
  </w:num>
  <w:num w:numId="35">
    <w:abstractNumId w:val="12"/>
  </w:num>
  <w:num w:numId="36">
    <w:abstractNumId w:val="37"/>
  </w:num>
  <w:num w:numId="37">
    <w:abstractNumId w:val="14"/>
  </w:num>
  <w:num w:numId="38">
    <w:abstractNumId w:val="31"/>
  </w:num>
  <w:num w:numId="39">
    <w:abstractNumId w:val="36"/>
  </w:num>
  <w:num w:numId="40">
    <w:abstractNumId w:val="13"/>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20E4A"/>
    <w:rsid w:val="00033397"/>
    <w:rsid w:val="00040095"/>
    <w:rsid w:val="000468F3"/>
    <w:rsid w:val="00046ACF"/>
    <w:rsid w:val="00051834"/>
    <w:rsid w:val="00054A22"/>
    <w:rsid w:val="000602BD"/>
    <w:rsid w:val="00062023"/>
    <w:rsid w:val="000655A6"/>
    <w:rsid w:val="00075651"/>
    <w:rsid w:val="00080512"/>
    <w:rsid w:val="00097727"/>
    <w:rsid w:val="000A573D"/>
    <w:rsid w:val="000B6888"/>
    <w:rsid w:val="000C3579"/>
    <w:rsid w:val="000C47C3"/>
    <w:rsid w:val="000C7405"/>
    <w:rsid w:val="000D0141"/>
    <w:rsid w:val="000D070A"/>
    <w:rsid w:val="000D50DB"/>
    <w:rsid w:val="000D5857"/>
    <w:rsid w:val="000D58AB"/>
    <w:rsid w:val="000D6D21"/>
    <w:rsid w:val="000E50F1"/>
    <w:rsid w:val="000E7488"/>
    <w:rsid w:val="001128AD"/>
    <w:rsid w:val="00120127"/>
    <w:rsid w:val="001253E1"/>
    <w:rsid w:val="00127679"/>
    <w:rsid w:val="00133525"/>
    <w:rsid w:val="00136A2D"/>
    <w:rsid w:val="001379D6"/>
    <w:rsid w:val="001404C2"/>
    <w:rsid w:val="00155B8C"/>
    <w:rsid w:val="0016361A"/>
    <w:rsid w:val="00177951"/>
    <w:rsid w:val="00184E5B"/>
    <w:rsid w:val="00186054"/>
    <w:rsid w:val="001940BE"/>
    <w:rsid w:val="001A39A2"/>
    <w:rsid w:val="001A4C42"/>
    <w:rsid w:val="001A7420"/>
    <w:rsid w:val="001B02CA"/>
    <w:rsid w:val="001B384E"/>
    <w:rsid w:val="001B6637"/>
    <w:rsid w:val="001C21C3"/>
    <w:rsid w:val="001C4032"/>
    <w:rsid w:val="001D02C2"/>
    <w:rsid w:val="001E47DF"/>
    <w:rsid w:val="001E6A64"/>
    <w:rsid w:val="001F0C1D"/>
    <w:rsid w:val="001F1132"/>
    <w:rsid w:val="001F168B"/>
    <w:rsid w:val="001F2CDD"/>
    <w:rsid w:val="002035C4"/>
    <w:rsid w:val="00221F95"/>
    <w:rsid w:val="00223846"/>
    <w:rsid w:val="002347A2"/>
    <w:rsid w:val="002410D5"/>
    <w:rsid w:val="002529B2"/>
    <w:rsid w:val="00253665"/>
    <w:rsid w:val="00257C56"/>
    <w:rsid w:val="00260E8A"/>
    <w:rsid w:val="002641DF"/>
    <w:rsid w:val="00265AB8"/>
    <w:rsid w:val="002675F0"/>
    <w:rsid w:val="002736D4"/>
    <w:rsid w:val="00297F9E"/>
    <w:rsid w:val="002A4C5D"/>
    <w:rsid w:val="002B6339"/>
    <w:rsid w:val="002D02AF"/>
    <w:rsid w:val="002E00EE"/>
    <w:rsid w:val="00314FDF"/>
    <w:rsid w:val="00315F9D"/>
    <w:rsid w:val="003172DC"/>
    <w:rsid w:val="00334458"/>
    <w:rsid w:val="003446B6"/>
    <w:rsid w:val="003522ED"/>
    <w:rsid w:val="0035462D"/>
    <w:rsid w:val="00355B47"/>
    <w:rsid w:val="003671C2"/>
    <w:rsid w:val="0037442B"/>
    <w:rsid w:val="003765B8"/>
    <w:rsid w:val="00382A0A"/>
    <w:rsid w:val="00382E38"/>
    <w:rsid w:val="0038612E"/>
    <w:rsid w:val="00386919"/>
    <w:rsid w:val="003C3971"/>
    <w:rsid w:val="003C4A89"/>
    <w:rsid w:val="003E58FE"/>
    <w:rsid w:val="003E7626"/>
    <w:rsid w:val="0040106F"/>
    <w:rsid w:val="00402AA2"/>
    <w:rsid w:val="00423334"/>
    <w:rsid w:val="0043332F"/>
    <w:rsid w:val="004345EC"/>
    <w:rsid w:val="004428E3"/>
    <w:rsid w:val="004441D1"/>
    <w:rsid w:val="004454EF"/>
    <w:rsid w:val="004506F2"/>
    <w:rsid w:val="00461EB1"/>
    <w:rsid w:val="00465515"/>
    <w:rsid w:val="004677D3"/>
    <w:rsid w:val="004859EC"/>
    <w:rsid w:val="00497FF1"/>
    <w:rsid w:val="004C533C"/>
    <w:rsid w:val="004C6C11"/>
    <w:rsid w:val="004C6C5F"/>
    <w:rsid w:val="004D3578"/>
    <w:rsid w:val="004E213A"/>
    <w:rsid w:val="004F0988"/>
    <w:rsid w:val="004F3340"/>
    <w:rsid w:val="004F45EE"/>
    <w:rsid w:val="00502441"/>
    <w:rsid w:val="00505054"/>
    <w:rsid w:val="005108CF"/>
    <w:rsid w:val="00526EE3"/>
    <w:rsid w:val="00533523"/>
    <w:rsid w:val="0053388B"/>
    <w:rsid w:val="00535773"/>
    <w:rsid w:val="00537DFA"/>
    <w:rsid w:val="00543E6C"/>
    <w:rsid w:val="00565087"/>
    <w:rsid w:val="00572577"/>
    <w:rsid w:val="00575445"/>
    <w:rsid w:val="005812CC"/>
    <w:rsid w:val="00583C98"/>
    <w:rsid w:val="00597B11"/>
    <w:rsid w:val="005A6806"/>
    <w:rsid w:val="005C7AA0"/>
    <w:rsid w:val="005D2E01"/>
    <w:rsid w:val="005D4FD5"/>
    <w:rsid w:val="005D7526"/>
    <w:rsid w:val="005E187D"/>
    <w:rsid w:val="005E4BB2"/>
    <w:rsid w:val="005F2BF0"/>
    <w:rsid w:val="00600A97"/>
    <w:rsid w:val="00602AEA"/>
    <w:rsid w:val="00614FDF"/>
    <w:rsid w:val="006152FD"/>
    <w:rsid w:val="00615815"/>
    <w:rsid w:val="006169EE"/>
    <w:rsid w:val="00620E0A"/>
    <w:rsid w:val="00631736"/>
    <w:rsid w:val="00631990"/>
    <w:rsid w:val="0063543D"/>
    <w:rsid w:val="0064376F"/>
    <w:rsid w:val="00647114"/>
    <w:rsid w:val="00662390"/>
    <w:rsid w:val="0066329E"/>
    <w:rsid w:val="00670CC2"/>
    <w:rsid w:val="00683E31"/>
    <w:rsid w:val="006856A1"/>
    <w:rsid w:val="006857B7"/>
    <w:rsid w:val="006A323F"/>
    <w:rsid w:val="006B30D0"/>
    <w:rsid w:val="006C3D95"/>
    <w:rsid w:val="006D4AE8"/>
    <w:rsid w:val="006E186B"/>
    <w:rsid w:val="006E5985"/>
    <w:rsid w:val="006E5C86"/>
    <w:rsid w:val="006E6565"/>
    <w:rsid w:val="006F462E"/>
    <w:rsid w:val="00701116"/>
    <w:rsid w:val="0071146A"/>
    <w:rsid w:val="00712608"/>
    <w:rsid w:val="00713C44"/>
    <w:rsid w:val="00714141"/>
    <w:rsid w:val="007169BB"/>
    <w:rsid w:val="00734A5B"/>
    <w:rsid w:val="00736187"/>
    <w:rsid w:val="0074026F"/>
    <w:rsid w:val="007429F6"/>
    <w:rsid w:val="00744E76"/>
    <w:rsid w:val="00745A52"/>
    <w:rsid w:val="007654CF"/>
    <w:rsid w:val="00774DA4"/>
    <w:rsid w:val="00781F0F"/>
    <w:rsid w:val="007827F3"/>
    <w:rsid w:val="007A02D7"/>
    <w:rsid w:val="007A4424"/>
    <w:rsid w:val="007B495F"/>
    <w:rsid w:val="007B600E"/>
    <w:rsid w:val="007C67DC"/>
    <w:rsid w:val="007D331B"/>
    <w:rsid w:val="007F0F4A"/>
    <w:rsid w:val="007F558F"/>
    <w:rsid w:val="008028A4"/>
    <w:rsid w:val="008049C2"/>
    <w:rsid w:val="00814305"/>
    <w:rsid w:val="00830747"/>
    <w:rsid w:val="008524D2"/>
    <w:rsid w:val="00853D75"/>
    <w:rsid w:val="00855FDA"/>
    <w:rsid w:val="00865D94"/>
    <w:rsid w:val="008675AD"/>
    <w:rsid w:val="008768CA"/>
    <w:rsid w:val="00884E62"/>
    <w:rsid w:val="008865C9"/>
    <w:rsid w:val="00886A82"/>
    <w:rsid w:val="008A6D4A"/>
    <w:rsid w:val="008C2AC0"/>
    <w:rsid w:val="008C384C"/>
    <w:rsid w:val="008D0507"/>
    <w:rsid w:val="008D135B"/>
    <w:rsid w:val="008D24E0"/>
    <w:rsid w:val="008D6F97"/>
    <w:rsid w:val="008D7297"/>
    <w:rsid w:val="0090271F"/>
    <w:rsid w:val="00902E23"/>
    <w:rsid w:val="009114D7"/>
    <w:rsid w:val="0091348E"/>
    <w:rsid w:val="0091477C"/>
    <w:rsid w:val="00917CCB"/>
    <w:rsid w:val="009259E1"/>
    <w:rsid w:val="00934D8D"/>
    <w:rsid w:val="00942EC2"/>
    <w:rsid w:val="0094391E"/>
    <w:rsid w:val="00950925"/>
    <w:rsid w:val="00957B2E"/>
    <w:rsid w:val="00962451"/>
    <w:rsid w:val="00967238"/>
    <w:rsid w:val="009818FE"/>
    <w:rsid w:val="009873B3"/>
    <w:rsid w:val="00990A3F"/>
    <w:rsid w:val="009A26EA"/>
    <w:rsid w:val="009A48DA"/>
    <w:rsid w:val="009B3DF5"/>
    <w:rsid w:val="009E4942"/>
    <w:rsid w:val="009E4E96"/>
    <w:rsid w:val="009F37B7"/>
    <w:rsid w:val="009F5F24"/>
    <w:rsid w:val="00A10D80"/>
    <w:rsid w:val="00A10F02"/>
    <w:rsid w:val="00A10F26"/>
    <w:rsid w:val="00A164B4"/>
    <w:rsid w:val="00A22900"/>
    <w:rsid w:val="00A26956"/>
    <w:rsid w:val="00A27486"/>
    <w:rsid w:val="00A34846"/>
    <w:rsid w:val="00A35695"/>
    <w:rsid w:val="00A37387"/>
    <w:rsid w:val="00A406BF"/>
    <w:rsid w:val="00A46BA4"/>
    <w:rsid w:val="00A53724"/>
    <w:rsid w:val="00A56066"/>
    <w:rsid w:val="00A56231"/>
    <w:rsid w:val="00A628AF"/>
    <w:rsid w:val="00A73129"/>
    <w:rsid w:val="00A7682A"/>
    <w:rsid w:val="00A806D3"/>
    <w:rsid w:val="00A80910"/>
    <w:rsid w:val="00A82346"/>
    <w:rsid w:val="00A82EA7"/>
    <w:rsid w:val="00A87885"/>
    <w:rsid w:val="00A92BA1"/>
    <w:rsid w:val="00AA5B53"/>
    <w:rsid w:val="00AC2304"/>
    <w:rsid w:val="00AC6BC6"/>
    <w:rsid w:val="00AD7D8D"/>
    <w:rsid w:val="00AE65E2"/>
    <w:rsid w:val="00AF3FA1"/>
    <w:rsid w:val="00B00B60"/>
    <w:rsid w:val="00B06319"/>
    <w:rsid w:val="00B15449"/>
    <w:rsid w:val="00B24F88"/>
    <w:rsid w:val="00B266FB"/>
    <w:rsid w:val="00B54FF5"/>
    <w:rsid w:val="00B5526A"/>
    <w:rsid w:val="00B61E49"/>
    <w:rsid w:val="00B62FF6"/>
    <w:rsid w:val="00B770CB"/>
    <w:rsid w:val="00B93086"/>
    <w:rsid w:val="00B93EDE"/>
    <w:rsid w:val="00BA19ED"/>
    <w:rsid w:val="00BA4B8D"/>
    <w:rsid w:val="00BA66A0"/>
    <w:rsid w:val="00BA6F8A"/>
    <w:rsid w:val="00BC0F7D"/>
    <w:rsid w:val="00BC515C"/>
    <w:rsid w:val="00BD297D"/>
    <w:rsid w:val="00BD7D31"/>
    <w:rsid w:val="00BE30D3"/>
    <w:rsid w:val="00BE3255"/>
    <w:rsid w:val="00BF128E"/>
    <w:rsid w:val="00BF427A"/>
    <w:rsid w:val="00BF523A"/>
    <w:rsid w:val="00C074DD"/>
    <w:rsid w:val="00C1496A"/>
    <w:rsid w:val="00C23E05"/>
    <w:rsid w:val="00C25BC2"/>
    <w:rsid w:val="00C324C2"/>
    <w:rsid w:val="00C33079"/>
    <w:rsid w:val="00C36308"/>
    <w:rsid w:val="00C45231"/>
    <w:rsid w:val="00C5193B"/>
    <w:rsid w:val="00C539FB"/>
    <w:rsid w:val="00C607E3"/>
    <w:rsid w:val="00C72833"/>
    <w:rsid w:val="00C80F1D"/>
    <w:rsid w:val="00C835D2"/>
    <w:rsid w:val="00C93F40"/>
    <w:rsid w:val="00C96BB8"/>
    <w:rsid w:val="00CA3D0C"/>
    <w:rsid w:val="00CB2AD6"/>
    <w:rsid w:val="00CC4850"/>
    <w:rsid w:val="00CD7427"/>
    <w:rsid w:val="00CE13DD"/>
    <w:rsid w:val="00CF6ED5"/>
    <w:rsid w:val="00D04C2B"/>
    <w:rsid w:val="00D21645"/>
    <w:rsid w:val="00D3634B"/>
    <w:rsid w:val="00D42ABC"/>
    <w:rsid w:val="00D42C57"/>
    <w:rsid w:val="00D47278"/>
    <w:rsid w:val="00D50887"/>
    <w:rsid w:val="00D53543"/>
    <w:rsid w:val="00D569BD"/>
    <w:rsid w:val="00D57972"/>
    <w:rsid w:val="00D636AC"/>
    <w:rsid w:val="00D66618"/>
    <w:rsid w:val="00D675A9"/>
    <w:rsid w:val="00D738D6"/>
    <w:rsid w:val="00D755EB"/>
    <w:rsid w:val="00D76048"/>
    <w:rsid w:val="00D81A09"/>
    <w:rsid w:val="00D87E00"/>
    <w:rsid w:val="00D9134D"/>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6509"/>
    <w:rsid w:val="00E2211C"/>
    <w:rsid w:val="00E27121"/>
    <w:rsid w:val="00E32B12"/>
    <w:rsid w:val="00E41FAC"/>
    <w:rsid w:val="00E426E3"/>
    <w:rsid w:val="00E43492"/>
    <w:rsid w:val="00E44582"/>
    <w:rsid w:val="00E45153"/>
    <w:rsid w:val="00E66103"/>
    <w:rsid w:val="00E70FD3"/>
    <w:rsid w:val="00E714C8"/>
    <w:rsid w:val="00E77645"/>
    <w:rsid w:val="00E85326"/>
    <w:rsid w:val="00E90839"/>
    <w:rsid w:val="00E95B72"/>
    <w:rsid w:val="00EA15B0"/>
    <w:rsid w:val="00EA1BCD"/>
    <w:rsid w:val="00EA5EA7"/>
    <w:rsid w:val="00EC4A25"/>
    <w:rsid w:val="00ED591F"/>
    <w:rsid w:val="00EE28C6"/>
    <w:rsid w:val="00EE4459"/>
    <w:rsid w:val="00EF485E"/>
    <w:rsid w:val="00F025A2"/>
    <w:rsid w:val="00F03972"/>
    <w:rsid w:val="00F04712"/>
    <w:rsid w:val="00F112E4"/>
    <w:rsid w:val="00F13360"/>
    <w:rsid w:val="00F2132F"/>
    <w:rsid w:val="00F22EC7"/>
    <w:rsid w:val="00F325C8"/>
    <w:rsid w:val="00F33894"/>
    <w:rsid w:val="00F463F6"/>
    <w:rsid w:val="00F653B8"/>
    <w:rsid w:val="00F659B6"/>
    <w:rsid w:val="00F8020A"/>
    <w:rsid w:val="00F9008D"/>
    <w:rsid w:val="00F931ED"/>
    <w:rsid w:val="00FA1266"/>
    <w:rsid w:val="00FA3620"/>
    <w:rsid w:val="00FB4846"/>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link w:val="60"/>
    <w:qFormat/>
    <w:rsid w:val="00CF6ED5"/>
    <w:pPr>
      <w:numPr>
        <w:ilvl w:val="5"/>
        <w:numId w:val="17"/>
      </w:numPr>
      <w:outlineLvl w:val="5"/>
    </w:pPr>
    <w:rPr>
      <w:rFonts w:ascii="Arial" w:eastAsia="Times New Roman" w:hAnsi="Arial"/>
    </w:rPr>
  </w:style>
  <w:style w:type="paragraph" w:styleId="7">
    <w:name w:val="heading 7"/>
    <w:next w:val="a1"/>
    <w:link w:val="70"/>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link w:val="90"/>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0"/>
    <w:rsid w:val="007A4424"/>
    <w:pPr>
      <w:ind w:left="1985" w:hanging="1985"/>
      <w:outlineLvl w:val="9"/>
    </w:pPr>
    <w:rPr>
      <w:sz w:val="20"/>
    </w:rPr>
  </w:style>
  <w:style w:type="paragraph" w:styleId="a5">
    <w:name w:val="Body Text"/>
    <w:basedOn w:val="a1"/>
    <w:link w:val="a6"/>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qFormat/>
    <w:rsid w:val="007A4424"/>
    <w:pPr>
      <w:ind w:left="1418" w:hanging="284"/>
      <w:contextualSpacing w:val="0"/>
    </w:pPr>
  </w:style>
  <w:style w:type="paragraph" w:customStyle="1" w:styleId="B2">
    <w:name w:val="B2"/>
    <w:basedOn w:val="23"/>
    <w:link w:val="B2Char"/>
    <w:qFormat/>
    <w:rsid w:val="007A4424"/>
    <w:pPr>
      <w:ind w:left="851" w:hanging="284"/>
      <w:contextualSpacing w:val="0"/>
    </w:pPr>
  </w:style>
  <w:style w:type="paragraph" w:customStyle="1" w:styleId="B3">
    <w:name w:val="B3"/>
    <w:basedOn w:val="33"/>
    <w:link w:val="B3Char2"/>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unhideWhenUsed/>
    <w:rsid w:val="00D81A09"/>
    <w:pPr>
      <w:spacing w:after="0"/>
    </w:pPr>
    <w:rPr>
      <w:rFonts w:ascii="Segoe UI" w:hAnsi="Segoe UI" w:cs="Segoe UI"/>
      <w:sz w:val="18"/>
      <w:szCs w:val="18"/>
    </w:rPr>
  </w:style>
  <w:style w:type="character" w:customStyle="1" w:styleId="aa">
    <w:name w:val="批注框文本 字符"/>
    <w:basedOn w:val="a2"/>
    <w:link w:val="a9"/>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unhideWhenUsed/>
    <w:rsid w:val="00D81A09"/>
    <w:pPr>
      <w:spacing w:after="120" w:line="480" w:lineRule="auto"/>
    </w:pPr>
  </w:style>
  <w:style w:type="character" w:customStyle="1" w:styleId="25">
    <w:name w:val="正文文本 2 字符"/>
    <w:basedOn w:val="a2"/>
    <w:link w:val="24"/>
    <w:rsid w:val="00D81A09"/>
    <w:rPr>
      <w:rFonts w:eastAsia="Times New Roman"/>
    </w:rPr>
  </w:style>
  <w:style w:type="paragraph" w:styleId="34">
    <w:name w:val="Body Text 3"/>
    <w:basedOn w:val="a1"/>
    <w:link w:val="35"/>
    <w:unhideWhenUsed/>
    <w:rsid w:val="00D81A09"/>
    <w:pPr>
      <w:spacing w:after="120"/>
    </w:pPr>
    <w:rPr>
      <w:sz w:val="16"/>
      <w:szCs w:val="16"/>
    </w:rPr>
  </w:style>
  <w:style w:type="character" w:customStyle="1" w:styleId="35">
    <w:name w:val="正文文本 3 字符"/>
    <w:basedOn w:val="a2"/>
    <w:link w:val="34"/>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unhideWhenUsed/>
    <w:rsid w:val="00D81A09"/>
    <w:pPr>
      <w:spacing w:after="120"/>
      <w:ind w:left="283"/>
    </w:pPr>
  </w:style>
  <w:style w:type="character" w:customStyle="1" w:styleId="af0">
    <w:name w:val="正文文本缩进 字符"/>
    <w:basedOn w:val="a2"/>
    <w:link w:val="af"/>
    <w:rsid w:val="00D81A09"/>
    <w:rPr>
      <w:rFonts w:eastAsia="Times New Roman"/>
    </w:rPr>
  </w:style>
  <w:style w:type="paragraph" w:styleId="26">
    <w:name w:val="Body Text First Indent 2"/>
    <w:basedOn w:val="af"/>
    <w:link w:val="27"/>
    <w:unhideWhenUsed/>
    <w:rsid w:val="00D81A09"/>
    <w:pPr>
      <w:spacing w:after="180"/>
      <w:ind w:left="360" w:firstLine="360"/>
    </w:pPr>
  </w:style>
  <w:style w:type="character" w:customStyle="1" w:styleId="27">
    <w:name w:val="正文文本首行缩进 2 字符"/>
    <w:basedOn w:val="af0"/>
    <w:link w:val="26"/>
    <w:rsid w:val="00D81A09"/>
    <w:rPr>
      <w:rFonts w:eastAsia="Times New Roman"/>
    </w:rPr>
  </w:style>
  <w:style w:type="paragraph" w:styleId="28">
    <w:name w:val="Body Text Indent 2"/>
    <w:basedOn w:val="a1"/>
    <w:link w:val="29"/>
    <w:unhideWhenUsed/>
    <w:rsid w:val="00D81A09"/>
    <w:pPr>
      <w:spacing w:after="120" w:line="480" w:lineRule="auto"/>
      <w:ind w:left="283"/>
    </w:pPr>
  </w:style>
  <w:style w:type="character" w:customStyle="1" w:styleId="29">
    <w:name w:val="正文文本缩进 2 字符"/>
    <w:basedOn w:val="a2"/>
    <w:link w:val="28"/>
    <w:rsid w:val="00D81A09"/>
    <w:rPr>
      <w:rFonts w:eastAsia="Times New Roman"/>
    </w:rPr>
  </w:style>
  <w:style w:type="paragraph" w:styleId="36">
    <w:name w:val="Body Text Indent 3"/>
    <w:basedOn w:val="a1"/>
    <w:link w:val="37"/>
    <w:unhideWhenUsed/>
    <w:rsid w:val="00D81A09"/>
    <w:pPr>
      <w:spacing w:after="120"/>
      <w:ind w:left="283"/>
    </w:pPr>
    <w:rPr>
      <w:sz w:val="16"/>
      <w:szCs w:val="16"/>
    </w:rPr>
  </w:style>
  <w:style w:type="character" w:customStyle="1" w:styleId="37">
    <w:name w:val="正文文本缩进 3 字符"/>
    <w:basedOn w:val="a2"/>
    <w:link w:val="36"/>
    <w:rsid w:val="00D81A09"/>
    <w:rPr>
      <w:rFonts w:eastAsia="Times New Roman"/>
      <w:sz w:val="16"/>
      <w:szCs w:val="16"/>
    </w:rPr>
  </w:style>
  <w:style w:type="paragraph" w:styleId="af1">
    <w:name w:val="caption"/>
    <w:basedOn w:val="a1"/>
    <w:next w:val="a1"/>
    <w:unhideWhenUsed/>
    <w:qFormat/>
    <w:rsid w:val="00D81A09"/>
    <w:pPr>
      <w:spacing w:after="200"/>
    </w:pPr>
    <w:rPr>
      <w:i/>
      <w:iCs/>
      <w:color w:val="44546A" w:themeColor="text2"/>
      <w:sz w:val="18"/>
      <w:szCs w:val="18"/>
    </w:rPr>
  </w:style>
  <w:style w:type="paragraph" w:styleId="af2">
    <w:name w:val="Closing"/>
    <w:basedOn w:val="a1"/>
    <w:link w:val="af3"/>
    <w:unhideWhenUsed/>
    <w:rsid w:val="00D81A09"/>
    <w:pPr>
      <w:spacing w:after="0"/>
      <w:ind w:left="4252"/>
    </w:pPr>
  </w:style>
  <w:style w:type="character" w:customStyle="1" w:styleId="af3">
    <w:name w:val="结束语 字符"/>
    <w:basedOn w:val="a2"/>
    <w:link w:val="af2"/>
    <w:rsid w:val="00D81A09"/>
    <w:rPr>
      <w:rFonts w:eastAsia="Times New Roman"/>
    </w:rPr>
  </w:style>
  <w:style w:type="paragraph" w:styleId="af4">
    <w:name w:val="annotation text"/>
    <w:basedOn w:val="a1"/>
    <w:link w:val="af5"/>
    <w:unhideWhenUsed/>
    <w:rsid w:val="00D81A09"/>
  </w:style>
  <w:style w:type="character" w:customStyle="1" w:styleId="af5">
    <w:name w:val="批注文字 字符"/>
    <w:basedOn w:val="a2"/>
    <w:link w:val="af4"/>
    <w:rsid w:val="00D81A09"/>
    <w:rPr>
      <w:rFonts w:eastAsia="Times New Roman"/>
    </w:rPr>
  </w:style>
  <w:style w:type="paragraph" w:styleId="af6">
    <w:name w:val="annotation subject"/>
    <w:basedOn w:val="af4"/>
    <w:next w:val="af4"/>
    <w:link w:val="af7"/>
    <w:unhideWhenUsed/>
    <w:rsid w:val="00D81A09"/>
    <w:rPr>
      <w:b/>
      <w:bCs/>
    </w:rPr>
  </w:style>
  <w:style w:type="character" w:customStyle="1" w:styleId="af7">
    <w:name w:val="批注主题 字符"/>
    <w:basedOn w:val="af5"/>
    <w:link w:val="af6"/>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unhideWhenUsed/>
    <w:rsid w:val="00D81A09"/>
    <w:pPr>
      <w:spacing w:after="0"/>
    </w:pPr>
    <w:rPr>
      <w:rFonts w:ascii="Segoe UI" w:hAnsi="Segoe UI" w:cs="Segoe UI"/>
      <w:sz w:val="16"/>
      <w:szCs w:val="16"/>
    </w:rPr>
  </w:style>
  <w:style w:type="character" w:customStyle="1" w:styleId="afb">
    <w:name w:val="文档结构图 字符"/>
    <w:basedOn w:val="a2"/>
    <w:link w:val="afa"/>
    <w:rsid w:val="00D81A09"/>
    <w:rPr>
      <w:rFonts w:ascii="Segoe UI" w:eastAsia="Times New Roman" w:hAnsi="Segoe UI" w:cs="Segoe UI"/>
      <w:sz w:val="16"/>
      <w:szCs w:val="16"/>
    </w:rPr>
  </w:style>
  <w:style w:type="paragraph" w:styleId="afc">
    <w:name w:val="E-mail Signature"/>
    <w:basedOn w:val="a1"/>
    <w:link w:val="afd"/>
    <w:unhideWhenUsed/>
    <w:rsid w:val="00D81A09"/>
    <w:pPr>
      <w:spacing w:after="0"/>
    </w:pPr>
  </w:style>
  <w:style w:type="character" w:customStyle="1" w:styleId="afd">
    <w:name w:val="电子邮件签名 字符"/>
    <w:basedOn w:val="a2"/>
    <w:link w:val="afc"/>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unhideWhenUsed/>
    <w:rsid w:val="00D81A09"/>
    <w:pPr>
      <w:spacing w:after="0"/>
    </w:pPr>
  </w:style>
  <w:style w:type="character" w:customStyle="1" w:styleId="aff5">
    <w:name w:val="脚注文本 字符"/>
    <w:basedOn w:val="a2"/>
    <w:link w:val="aff4"/>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unhideWhenUsed/>
    <w:rsid w:val="00D81A09"/>
    <w:pPr>
      <w:spacing w:after="0"/>
    </w:pPr>
    <w:rPr>
      <w:i/>
      <w:iCs/>
    </w:rPr>
  </w:style>
  <w:style w:type="character" w:customStyle="1" w:styleId="HTML0">
    <w:name w:val="HTML 地址 字符"/>
    <w:basedOn w:val="a2"/>
    <w:link w:val="HTML"/>
    <w:rsid w:val="00D81A09"/>
    <w:rPr>
      <w:rFonts w:eastAsia="Times New Roman"/>
      <w:i/>
      <w:iCs/>
    </w:rPr>
  </w:style>
  <w:style w:type="paragraph" w:styleId="HTML1">
    <w:name w:val="HTML Preformatted"/>
    <w:basedOn w:val="a1"/>
    <w:link w:val="HTML2"/>
    <w:unhideWhenUsed/>
    <w:rsid w:val="00D81A09"/>
    <w:pPr>
      <w:spacing w:after="0"/>
    </w:pPr>
    <w:rPr>
      <w:rFonts w:ascii="Consolas" w:hAnsi="Consolas"/>
    </w:rPr>
  </w:style>
  <w:style w:type="character" w:customStyle="1" w:styleId="HTML2">
    <w:name w:val="HTML 预设格式 字符"/>
    <w:basedOn w:val="a2"/>
    <w:link w:val="HTML1"/>
    <w:rsid w:val="00D81A09"/>
    <w:rPr>
      <w:rFonts w:ascii="Consolas" w:eastAsia="Times New Roman" w:hAnsi="Consolas"/>
    </w:rPr>
  </w:style>
  <w:style w:type="paragraph" w:styleId="2a">
    <w:name w:val="index 2"/>
    <w:basedOn w:val="a1"/>
    <w:next w:val="a1"/>
    <w:unhideWhenUsed/>
    <w:rsid w:val="00D81A09"/>
    <w:pPr>
      <w:spacing w:after="0"/>
      <w:ind w:left="400" w:hanging="200"/>
    </w:pPr>
  </w:style>
  <w:style w:type="paragraph" w:styleId="38">
    <w:name w:val="index 3"/>
    <w:basedOn w:val="a1"/>
    <w:next w:val="a1"/>
    <w:unhideWhenUsed/>
    <w:rsid w:val="00D81A09"/>
    <w:pPr>
      <w:spacing w:after="0"/>
      <w:ind w:left="600" w:hanging="200"/>
    </w:pPr>
  </w:style>
  <w:style w:type="paragraph" w:styleId="44">
    <w:name w:val="index 4"/>
    <w:basedOn w:val="a1"/>
    <w:next w:val="a1"/>
    <w:unhideWhenUsed/>
    <w:rsid w:val="00D81A09"/>
    <w:pPr>
      <w:spacing w:after="0"/>
      <w:ind w:left="800" w:hanging="200"/>
    </w:pPr>
  </w:style>
  <w:style w:type="paragraph" w:styleId="54">
    <w:name w:val="index 5"/>
    <w:basedOn w:val="a1"/>
    <w:next w:val="a1"/>
    <w:unhideWhenUsed/>
    <w:rsid w:val="00D81A09"/>
    <w:pPr>
      <w:spacing w:after="0"/>
      <w:ind w:left="1000" w:hanging="200"/>
    </w:pPr>
  </w:style>
  <w:style w:type="paragraph" w:styleId="61">
    <w:name w:val="index 6"/>
    <w:basedOn w:val="a1"/>
    <w:next w:val="a1"/>
    <w:unhideWhenUsed/>
    <w:rsid w:val="00D81A09"/>
    <w:pPr>
      <w:spacing w:after="0"/>
      <w:ind w:left="1200" w:hanging="200"/>
    </w:pPr>
  </w:style>
  <w:style w:type="paragraph" w:styleId="71">
    <w:name w:val="index 7"/>
    <w:basedOn w:val="a1"/>
    <w:next w:val="a1"/>
    <w:unhideWhenUsed/>
    <w:rsid w:val="00D81A09"/>
    <w:pPr>
      <w:spacing w:after="0"/>
      <w:ind w:left="1400" w:hanging="200"/>
    </w:pPr>
  </w:style>
  <w:style w:type="paragraph" w:styleId="81">
    <w:name w:val="index 8"/>
    <w:basedOn w:val="a1"/>
    <w:next w:val="a1"/>
    <w:unhideWhenUsed/>
    <w:rsid w:val="00D81A09"/>
    <w:pPr>
      <w:spacing w:after="0"/>
      <w:ind w:left="1600" w:hanging="200"/>
    </w:pPr>
  </w:style>
  <w:style w:type="paragraph" w:styleId="91">
    <w:name w:val="index 9"/>
    <w:basedOn w:val="a1"/>
    <w:next w:val="a1"/>
    <w:unhideWhenUsed/>
    <w:rsid w:val="00D81A09"/>
    <w:pPr>
      <w:spacing w:after="0"/>
      <w:ind w:left="1800" w:hanging="200"/>
    </w:pPr>
  </w:style>
  <w:style w:type="paragraph" w:styleId="aff8">
    <w:name w:val="index heading"/>
    <w:basedOn w:val="a1"/>
    <w:next w:val="11"/>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unhideWhenUsed/>
    <w:rsid w:val="00D81A09"/>
    <w:pPr>
      <w:spacing w:after="120"/>
      <w:ind w:left="1415"/>
      <w:contextualSpacing/>
    </w:pPr>
  </w:style>
  <w:style w:type="paragraph" w:styleId="a">
    <w:name w:val="List Number"/>
    <w:basedOn w:val="a1"/>
    <w:unhideWhenUsed/>
    <w:rsid w:val="00D81A09"/>
    <w:pPr>
      <w:numPr>
        <w:numId w:val="11"/>
      </w:numPr>
      <w:ind w:left="0" w:firstLine="0"/>
      <w:contextualSpacing/>
    </w:pPr>
  </w:style>
  <w:style w:type="paragraph" w:styleId="2">
    <w:name w:val="List Number 2"/>
    <w:basedOn w:val="a1"/>
    <w:unhideWhenUsed/>
    <w:rsid w:val="00D81A09"/>
    <w:pPr>
      <w:numPr>
        <w:numId w:val="12"/>
      </w:numPr>
      <w:contextualSpacing/>
    </w:pPr>
  </w:style>
  <w:style w:type="paragraph" w:styleId="3">
    <w:name w:val="List Number 3"/>
    <w:basedOn w:val="a1"/>
    <w:unhideWhenUsed/>
    <w:rsid w:val="00D81A09"/>
    <w:pPr>
      <w:numPr>
        <w:numId w:val="13"/>
      </w:numPr>
      <w:contextualSpacing/>
    </w:pPr>
  </w:style>
  <w:style w:type="paragraph" w:styleId="4">
    <w:name w:val="List Number 4"/>
    <w:basedOn w:val="a1"/>
    <w:unhideWhenUsed/>
    <w:rsid w:val="00D81A09"/>
    <w:pPr>
      <w:numPr>
        <w:numId w:val="14"/>
      </w:numPr>
      <w:contextualSpacing/>
    </w:pPr>
  </w:style>
  <w:style w:type="paragraph" w:styleId="5">
    <w:name w:val="List Number 5"/>
    <w:basedOn w:val="a1"/>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rsid w:val="00D81A09"/>
    <w:rPr>
      <w:rFonts w:ascii="Consolas" w:eastAsia="Times New Roman" w:hAnsi="Consolas"/>
    </w:rPr>
  </w:style>
  <w:style w:type="paragraph" w:styleId="afff">
    <w:name w:val="Message Header"/>
    <w:basedOn w:val="a1"/>
    <w:link w:val="afff0"/>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unhideWhenUsed/>
    <w:rsid w:val="00D81A09"/>
    <w:rPr>
      <w:sz w:val="24"/>
      <w:szCs w:val="24"/>
    </w:rPr>
  </w:style>
  <w:style w:type="paragraph" w:styleId="afff3">
    <w:name w:val="Normal Indent"/>
    <w:basedOn w:val="a1"/>
    <w:unhideWhenUsed/>
    <w:rsid w:val="00D81A09"/>
    <w:pPr>
      <w:ind w:left="720"/>
    </w:pPr>
  </w:style>
  <w:style w:type="paragraph" w:styleId="afff4">
    <w:name w:val="Note Heading"/>
    <w:basedOn w:val="a1"/>
    <w:next w:val="a1"/>
    <w:link w:val="afff5"/>
    <w:unhideWhenUsed/>
    <w:rsid w:val="00D81A09"/>
    <w:pPr>
      <w:spacing w:after="0"/>
    </w:pPr>
  </w:style>
  <w:style w:type="character" w:customStyle="1" w:styleId="afff5">
    <w:name w:val="注释标题 字符"/>
    <w:basedOn w:val="a2"/>
    <w:link w:val="afff4"/>
    <w:rsid w:val="00D81A09"/>
    <w:rPr>
      <w:rFonts w:eastAsia="Times New Roman"/>
    </w:rPr>
  </w:style>
  <w:style w:type="paragraph" w:styleId="afff6">
    <w:name w:val="Plain Text"/>
    <w:basedOn w:val="a1"/>
    <w:link w:val="afff7"/>
    <w:unhideWhenUsed/>
    <w:rsid w:val="00D81A09"/>
    <w:pPr>
      <w:spacing w:after="0"/>
    </w:pPr>
    <w:rPr>
      <w:rFonts w:ascii="Consolas" w:hAnsi="Consolas"/>
      <w:sz w:val="21"/>
      <w:szCs w:val="21"/>
    </w:rPr>
  </w:style>
  <w:style w:type="character" w:customStyle="1" w:styleId="afff7">
    <w:name w:val="纯文本 字符"/>
    <w:basedOn w:val="a2"/>
    <w:link w:val="afff6"/>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unhideWhenUsed/>
    <w:rsid w:val="00D81A09"/>
    <w:pPr>
      <w:spacing w:after="0"/>
      <w:ind w:left="4252"/>
    </w:pPr>
  </w:style>
  <w:style w:type="character" w:customStyle="1" w:styleId="afffd">
    <w:name w:val="签名 字符"/>
    <w:basedOn w:val="a2"/>
    <w:link w:val="afffc"/>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unhideWhenUsed/>
    <w:rsid w:val="00D81A09"/>
    <w:pPr>
      <w:spacing w:after="0"/>
      <w:ind w:left="200" w:hanging="200"/>
    </w:pPr>
  </w:style>
  <w:style w:type="paragraph" w:styleId="affff1">
    <w:name w:val="table of figures"/>
    <w:basedOn w:val="a1"/>
    <w:next w:val="a1"/>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Hyperlink"/>
    <w:rsid w:val="00297F9E"/>
    <w:rPr>
      <w:color w:val="0563C1"/>
      <w:u w:val="single"/>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45153"/>
    <w:rPr>
      <w:rFonts w:ascii="Arial" w:eastAsia="Times New Roman" w:hAnsi="Arial"/>
      <w:b/>
    </w:rPr>
  </w:style>
  <w:style w:type="character" w:customStyle="1" w:styleId="B2Char">
    <w:name w:val="B2 Char"/>
    <w:link w:val="B2"/>
    <w:qFormat/>
    <w:rsid w:val="00853D75"/>
    <w:rPr>
      <w:rFonts w:eastAsia="Times New Roman"/>
    </w:rPr>
  </w:style>
  <w:style w:type="character" w:customStyle="1" w:styleId="10">
    <w:name w:val="标题 1 字符"/>
    <w:link w:val="1"/>
    <w:rsid w:val="00853D75"/>
    <w:rPr>
      <w:rFonts w:ascii="Arial" w:eastAsia="Times New Roman" w:hAnsi="Arial"/>
      <w:sz w:val="36"/>
    </w:rPr>
  </w:style>
  <w:style w:type="character" w:customStyle="1" w:styleId="H60">
    <w:name w:val="H6 (文字)"/>
    <w:link w:val="H6"/>
    <w:rsid w:val="00853D75"/>
    <w:rPr>
      <w:rFonts w:ascii="Arial" w:eastAsia="Times New Roman" w:hAnsi="Arial"/>
    </w:rPr>
  </w:style>
  <w:style w:type="character" w:customStyle="1" w:styleId="60">
    <w:name w:val="标题 6 字符"/>
    <w:link w:val="6"/>
    <w:rsid w:val="00853D75"/>
    <w:rPr>
      <w:rFonts w:ascii="Arial" w:eastAsia="Times New Roman" w:hAnsi="Arial"/>
    </w:rPr>
  </w:style>
  <w:style w:type="character" w:customStyle="1" w:styleId="70">
    <w:name w:val="标题 7 字符"/>
    <w:basedOn w:val="a2"/>
    <w:link w:val="7"/>
    <w:rsid w:val="00853D75"/>
    <w:rPr>
      <w:rFonts w:ascii="Arial" w:eastAsia="Times New Roman" w:hAnsi="Arial"/>
    </w:rPr>
  </w:style>
  <w:style w:type="character" w:customStyle="1" w:styleId="90">
    <w:name w:val="标题 9 字符"/>
    <w:basedOn w:val="a2"/>
    <w:link w:val="9"/>
    <w:rsid w:val="00853D75"/>
    <w:rPr>
      <w:rFonts w:ascii="Arial" w:eastAsia="Times New Roman" w:hAnsi="Arial"/>
      <w:sz w:val="36"/>
    </w:rPr>
  </w:style>
  <w:style w:type="paragraph" w:customStyle="1" w:styleId="ZH">
    <w:name w:val="ZH"/>
    <w:rsid w:val="00853D75"/>
    <w:pPr>
      <w:framePr w:wrap="notBeside" w:vAnchor="page" w:hAnchor="margin" w:xAlign="center" w:y="6805"/>
      <w:widowControl w:val="0"/>
    </w:pPr>
    <w:rPr>
      <w:rFonts w:ascii="Arial" w:eastAsiaTheme="minorEastAsia" w:hAnsi="Arial"/>
      <w:noProof/>
      <w:lang w:eastAsia="en-US"/>
    </w:rPr>
  </w:style>
  <w:style w:type="character" w:styleId="affff6">
    <w:name w:val="footnote reference"/>
    <w:rsid w:val="00853D75"/>
    <w:rPr>
      <w:b/>
      <w:position w:val="6"/>
      <w:sz w:val="16"/>
    </w:rPr>
  </w:style>
  <w:style w:type="character" w:customStyle="1" w:styleId="EWChar">
    <w:name w:val="EW Char"/>
    <w:link w:val="EW"/>
    <w:locked/>
    <w:rsid w:val="00853D75"/>
    <w:rPr>
      <w:rFonts w:eastAsia="Times New Roman"/>
    </w:rPr>
  </w:style>
  <w:style w:type="paragraph" w:customStyle="1" w:styleId="ZD">
    <w:name w:val="ZD"/>
    <w:rsid w:val="00853D75"/>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853D75"/>
    <w:pPr>
      <w:framePr w:wrap="notBeside" w:vAnchor="page" w:hAnchor="margin" w:xAlign="right" w:y="6805"/>
      <w:widowControl w:val="0"/>
      <w:jc w:val="right"/>
    </w:pPr>
    <w:rPr>
      <w:rFonts w:ascii="Arial" w:eastAsiaTheme="minorEastAsia" w:hAnsi="Arial"/>
      <w:noProof/>
      <w:lang w:eastAsia="en-US"/>
    </w:rPr>
  </w:style>
  <w:style w:type="character" w:customStyle="1" w:styleId="EditorsNoteChar">
    <w:name w:val="Editor's Note Char"/>
    <w:aliases w:val="EN Char"/>
    <w:link w:val="EditorsNote"/>
    <w:qFormat/>
    <w:rsid w:val="00853D75"/>
    <w:rPr>
      <w:rFonts w:eastAsia="Times New Roman"/>
      <w:color w:val="FF0000"/>
    </w:rPr>
  </w:style>
  <w:style w:type="character" w:customStyle="1" w:styleId="B3Char2">
    <w:name w:val="B3 Char2"/>
    <w:link w:val="B3"/>
    <w:qFormat/>
    <w:rsid w:val="00853D75"/>
    <w:rPr>
      <w:rFonts w:eastAsia="Times New Roman"/>
    </w:rPr>
  </w:style>
  <w:style w:type="paragraph" w:customStyle="1" w:styleId="ZTD">
    <w:name w:val="ZTD"/>
    <w:basedOn w:val="ZB"/>
    <w:rsid w:val="00853D7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rsid w:val="00853D75"/>
    <w:pPr>
      <w:spacing w:after="120"/>
    </w:pPr>
    <w:rPr>
      <w:rFonts w:ascii="Arial" w:eastAsiaTheme="minorEastAsia" w:hAnsi="Arial"/>
      <w:lang w:eastAsia="en-US"/>
    </w:rPr>
  </w:style>
  <w:style w:type="character" w:customStyle="1" w:styleId="CRCoverPageZchn">
    <w:name w:val="CR Cover Page Zchn"/>
    <w:link w:val="CRCoverPage"/>
    <w:locked/>
    <w:rsid w:val="00853D75"/>
    <w:rPr>
      <w:rFonts w:ascii="Arial" w:eastAsiaTheme="minorEastAsia" w:hAnsi="Arial"/>
      <w:lang w:eastAsia="en-US"/>
    </w:rPr>
  </w:style>
  <w:style w:type="paragraph" w:customStyle="1" w:styleId="tdoc-header">
    <w:name w:val="tdoc-header"/>
    <w:rsid w:val="00853D75"/>
    <w:rPr>
      <w:rFonts w:ascii="Arial" w:eastAsiaTheme="minorEastAsia" w:hAnsi="Arial"/>
      <w:noProof/>
      <w:sz w:val="24"/>
      <w:lang w:eastAsia="en-US"/>
    </w:rPr>
  </w:style>
  <w:style w:type="character" w:styleId="affff7">
    <w:name w:val="annotation reference"/>
    <w:rsid w:val="00853D75"/>
    <w:rPr>
      <w:sz w:val="16"/>
    </w:rPr>
  </w:style>
  <w:style w:type="character" w:styleId="affff8">
    <w:name w:val="FollowedHyperlink"/>
    <w:rsid w:val="00853D75"/>
    <w:rPr>
      <w:color w:val="800080"/>
      <w:u w:val="single"/>
    </w:rPr>
  </w:style>
  <w:style w:type="paragraph" w:customStyle="1" w:styleId="TAJ">
    <w:name w:val="TAJ"/>
    <w:basedOn w:val="TH"/>
    <w:rsid w:val="00853D75"/>
    <w:pPr>
      <w:overflowPunct/>
      <w:autoSpaceDE/>
      <w:autoSpaceDN/>
      <w:adjustRightInd/>
      <w:textAlignment w:val="auto"/>
    </w:pPr>
    <w:rPr>
      <w:rFonts w:eastAsia="等线"/>
      <w:lang w:eastAsia="en-US"/>
    </w:rPr>
  </w:style>
  <w:style w:type="table" w:styleId="affff9">
    <w:name w:val="Table Grid"/>
    <w:basedOn w:val="a3"/>
    <w:uiPriority w:val="39"/>
    <w:rsid w:val="00853D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3D75"/>
    <w:rPr>
      <w:color w:val="605E5C"/>
      <w:shd w:val="clear" w:color="auto" w:fill="E1DFDD"/>
    </w:rPr>
  </w:style>
  <w:style w:type="paragraph" w:customStyle="1" w:styleId="TempNote">
    <w:name w:val="TempNote"/>
    <w:basedOn w:val="a1"/>
    <w:qFormat/>
    <w:rsid w:val="00853D75"/>
    <w:pPr>
      <w:spacing w:after="0"/>
    </w:pPr>
    <w:rPr>
      <w:rFonts w:ascii="Arial" w:eastAsia="等线" w:hAnsi="Arial"/>
      <w:i/>
      <w:color w:val="0070C0"/>
      <w:lang w:eastAsia="en-US"/>
    </w:rPr>
  </w:style>
  <w:style w:type="paragraph" w:customStyle="1" w:styleId="TemplateH4">
    <w:name w:val="TemplateH4"/>
    <w:basedOn w:val="a1"/>
    <w:qFormat/>
    <w:rsid w:val="00853D75"/>
    <w:rPr>
      <w:rFonts w:ascii="Arial" w:eastAsia="等线" w:hAnsi="Arial" w:cs="Arial"/>
      <w:sz w:val="24"/>
      <w:szCs w:val="24"/>
      <w:lang w:eastAsia="en-US"/>
    </w:rPr>
  </w:style>
  <w:style w:type="paragraph" w:customStyle="1" w:styleId="AltNormal">
    <w:name w:val="AltNormal"/>
    <w:basedOn w:val="a1"/>
    <w:link w:val="AltNormalChar"/>
    <w:rsid w:val="00853D75"/>
    <w:pPr>
      <w:overflowPunct/>
      <w:autoSpaceDE/>
      <w:autoSpaceDN/>
      <w:adjustRightInd/>
      <w:spacing w:before="120" w:after="0"/>
      <w:textAlignment w:val="auto"/>
    </w:pPr>
    <w:rPr>
      <w:rFonts w:ascii="Arial" w:eastAsia="等线" w:hAnsi="Arial"/>
      <w:lang w:eastAsia="en-US"/>
    </w:rPr>
  </w:style>
  <w:style w:type="character" w:customStyle="1" w:styleId="AltNormalChar">
    <w:name w:val="AltNormal Char"/>
    <w:link w:val="AltNormal"/>
    <w:rsid w:val="00853D75"/>
    <w:rPr>
      <w:rFonts w:ascii="Arial" w:hAnsi="Arial"/>
      <w:lang w:eastAsia="en-US"/>
    </w:rPr>
  </w:style>
  <w:style w:type="paragraph" w:customStyle="1" w:styleId="TemplateH3">
    <w:name w:val="TemplateH3"/>
    <w:basedOn w:val="a1"/>
    <w:qFormat/>
    <w:rsid w:val="00853D75"/>
    <w:rPr>
      <w:rFonts w:ascii="Arial" w:eastAsia="等线" w:hAnsi="Arial" w:cs="Arial"/>
      <w:sz w:val="28"/>
      <w:szCs w:val="28"/>
      <w:lang w:eastAsia="en-US"/>
    </w:rPr>
  </w:style>
  <w:style w:type="paragraph" w:customStyle="1" w:styleId="TemplateH2">
    <w:name w:val="TemplateH2"/>
    <w:basedOn w:val="a1"/>
    <w:qFormat/>
    <w:rsid w:val="00853D75"/>
    <w:rPr>
      <w:rFonts w:ascii="Arial" w:eastAsia="等线" w:hAnsi="Arial" w:cs="Arial"/>
      <w:sz w:val="32"/>
      <w:szCs w:val="32"/>
      <w:lang w:eastAsia="en-US"/>
    </w:rPr>
  </w:style>
  <w:style w:type="paragraph" w:customStyle="1" w:styleId="B1">
    <w:name w:val="B1+"/>
    <w:basedOn w:val="B10"/>
    <w:rsid w:val="00853D75"/>
    <w:pPr>
      <w:numPr>
        <w:numId w:val="22"/>
      </w:numPr>
      <w:tabs>
        <w:tab w:val="clear" w:pos="737"/>
      </w:tabs>
      <w:ind w:left="283" w:hanging="283"/>
    </w:pPr>
    <w:rPr>
      <w:rFonts w:eastAsiaTheme="minorEastAsia"/>
      <w:lang w:eastAsia="en-US"/>
    </w:rPr>
  </w:style>
  <w:style w:type="character" w:customStyle="1" w:styleId="NOChar">
    <w:name w:val="NO Char"/>
    <w:qFormat/>
    <w:rsid w:val="00853D75"/>
    <w:rPr>
      <w:lang w:val="en-GB" w:eastAsia="en-US"/>
    </w:rPr>
  </w:style>
  <w:style w:type="character" w:styleId="affffa">
    <w:name w:val="Unresolved Mention"/>
    <w:uiPriority w:val="99"/>
    <w:semiHidden/>
    <w:unhideWhenUsed/>
    <w:rsid w:val="00853D75"/>
    <w:rPr>
      <w:color w:val="808080"/>
      <w:shd w:val="clear" w:color="auto" w:fill="E6E6E6"/>
    </w:rPr>
  </w:style>
  <w:style w:type="character" w:customStyle="1" w:styleId="EditorsNoteCharChar">
    <w:name w:val="Editor's Note Char Char"/>
    <w:locked/>
    <w:rsid w:val="00853D75"/>
    <w:rPr>
      <w:color w:val="FF0000"/>
      <w:lang w:val="en-GB" w:eastAsia="en-US"/>
    </w:rPr>
  </w:style>
  <w:style w:type="character" w:customStyle="1" w:styleId="B1Char1">
    <w:name w:val="B1 Char1"/>
    <w:rsid w:val="00853D75"/>
    <w:rPr>
      <w:rFonts w:ascii="Times New Roman" w:hAnsi="Times New Roman"/>
      <w:lang w:val="en-GB"/>
    </w:rPr>
  </w:style>
  <w:style w:type="character" w:customStyle="1" w:styleId="EditorsNoteZchn">
    <w:name w:val="Editor's Note Zchn"/>
    <w:rsid w:val="00853D75"/>
    <w:rPr>
      <w:rFonts w:ascii="Times New Roman" w:hAnsi="Times New Roman"/>
      <w:color w:val="FF0000"/>
      <w:lang w:val="en-GB"/>
    </w:rPr>
  </w:style>
  <w:style w:type="character" w:customStyle="1" w:styleId="UnresolvedMention2">
    <w:name w:val="Unresolved Mention2"/>
    <w:uiPriority w:val="99"/>
    <w:semiHidden/>
    <w:unhideWhenUsed/>
    <w:rsid w:val="00853D75"/>
    <w:rPr>
      <w:color w:val="808080"/>
      <w:shd w:val="clear" w:color="auto" w:fill="E6E6E6"/>
    </w:rPr>
  </w:style>
  <w:style w:type="paragraph" w:customStyle="1" w:styleId="Style1">
    <w:name w:val="Style1"/>
    <w:basedOn w:val="8"/>
    <w:qFormat/>
    <w:rsid w:val="00853D75"/>
    <w:pPr>
      <w:pageBreakBefore/>
      <w:overflowPunct/>
      <w:autoSpaceDE/>
      <w:autoSpaceDN/>
      <w:adjustRightInd/>
      <w:textAlignment w:val="auto"/>
    </w:pPr>
    <w:rPr>
      <w:rFonts w:eastAsia="宋体"/>
      <w:lang w:eastAsia="en-US"/>
    </w:rPr>
  </w:style>
  <w:style w:type="character" w:customStyle="1" w:styleId="BodyTextChar1">
    <w:name w:val="Body Text Char1"/>
    <w:basedOn w:val="a2"/>
    <w:rsid w:val="00853D75"/>
    <w:rPr>
      <w:rFonts w:eastAsia="Times New Roman"/>
    </w:rPr>
  </w:style>
  <w:style w:type="character" w:customStyle="1" w:styleId="B3Char">
    <w:name w:val="B3 Char"/>
    <w:rsid w:val="00853D75"/>
    <w:rPr>
      <w:rFonts w:eastAsia="Times New Roman"/>
    </w:rPr>
  </w:style>
  <w:style w:type="character" w:customStyle="1" w:styleId="BalloonTextChar1">
    <w:name w:val="Balloon Text Char1"/>
    <w:basedOn w:val="a2"/>
    <w:rsid w:val="00853D75"/>
    <w:rPr>
      <w:rFonts w:ascii="Segoe UI" w:eastAsia="Times New Roman" w:hAnsi="Segoe UI" w:cs="Segoe UI"/>
      <w:sz w:val="18"/>
      <w:szCs w:val="18"/>
    </w:rPr>
  </w:style>
  <w:style w:type="character" w:customStyle="1" w:styleId="BodyText2Char1">
    <w:name w:val="Body Text 2 Char1"/>
    <w:basedOn w:val="a2"/>
    <w:rsid w:val="00853D75"/>
    <w:rPr>
      <w:rFonts w:eastAsia="Times New Roman"/>
    </w:rPr>
  </w:style>
  <w:style w:type="character" w:customStyle="1" w:styleId="BodyText3Char1">
    <w:name w:val="Body Text 3 Char1"/>
    <w:basedOn w:val="a2"/>
    <w:rsid w:val="00853D75"/>
    <w:rPr>
      <w:rFonts w:eastAsia="Times New Roman"/>
      <w:sz w:val="16"/>
      <w:szCs w:val="16"/>
    </w:rPr>
  </w:style>
  <w:style w:type="character" w:customStyle="1" w:styleId="BodyTextFirstIndentChar1">
    <w:name w:val="Body Text First Indent Char1"/>
    <w:basedOn w:val="BodyTextChar1"/>
    <w:rsid w:val="00853D75"/>
    <w:rPr>
      <w:rFonts w:eastAsia="Times New Roman"/>
    </w:rPr>
  </w:style>
  <w:style w:type="character" w:customStyle="1" w:styleId="BodyTextIndentChar1">
    <w:name w:val="Body Text Indent Char1"/>
    <w:basedOn w:val="a2"/>
    <w:rsid w:val="00853D75"/>
    <w:rPr>
      <w:rFonts w:eastAsia="Times New Roman"/>
    </w:rPr>
  </w:style>
  <w:style w:type="character" w:customStyle="1" w:styleId="BodyTextFirstIndent2Char1">
    <w:name w:val="Body Text First Indent 2 Char1"/>
    <w:basedOn w:val="BodyTextIndentChar1"/>
    <w:rsid w:val="00853D75"/>
    <w:rPr>
      <w:rFonts w:eastAsia="Times New Roman"/>
    </w:rPr>
  </w:style>
  <w:style w:type="character" w:customStyle="1" w:styleId="BodyTextIndent2Char1">
    <w:name w:val="Body Text Indent 2 Char1"/>
    <w:basedOn w:val="a2"/>
    <w:rsid w:val="00853D75"/>
    <w:rPr>
      <w:rFonts w:eastAsia="Times New Roman"/>
    </w:rPr>
  </w:style>
  <w:style w:type="character" w:customStyle="1" w:styleId="BodyTextIndent3Char1">
    <w:name w:val="Body Text Indent 3 Char1"/>
    <w:basedOn w:val="a2"/>
    <w:rsid w:val="00853D75"/>
    <w:rPr>
      <w:rFonts w:eastAsia="Times New Roman"/>
      <w:sz w:val="16"/>
      <w:szCs w:val="16"/>
    </w:rPr>
  </w:style>
  <w:style w:type="character" w:customStyle="1" w:styleId="ClosingChar1">
    <w:name w:val="Closing Char1"/>
    <w:basedOn w:val="a2"/>
    <w:rsid w:val="00853D75"/>
    <w:rPr>
      <w:rFonts w:eastAsia="Times New Roman"/>
    </w:rPr>
  </w:style>
  <w:style w:type="character" w:customStyle="1" w:styleId="CommentTextChar1">
    <w:name w:val="Comment Text Char1"/>
    <w:basedOn w:val="a2"/>
    <w:rsid w:val="00853D75"/>
    <w:rPr>
      <w:rFonts w:eastAsia="Times New Roman"/>
    </w:rPr>
  </w:style>
  <w:style w:type="character" w:customStyle="1" w:styleId="CommentSubjectChar1">
    <w:name w:val="Comment Subject Char1"/>
    <w:basedOn w:val="CommentTextChar1"/>
    <w:rsid w:val="00853D75"/>
    <w:rPr>
      <w:rFonts w:eastAsia="Times New Roman"/>
      <w:b/>
      <w:bCs/>
    </w:rPr>
  </w:style>
  <w:style w:type="character" w:customStyle="1" w:styleId="DateChar1">
    <w:name w:val="Date Char1"/>
    <w:basedOn w:val="a2"/>
    <w:rsid w:val="00853D75"/>
    <w:rPr>
      <w:rFonts w:eastAsia="Times New Roman"/>
    </w:rPr>
  </w:style>
  <w:style w:type="character" w:customStyle="1" w:styleId="DocumentMapChar1">
    <w:name w:val="Document Map Char1"/>
    <w:basedOn w:val="a2"/>
    <w:rsid w:val="00853D75"/>
    <w:rPr>
      <w:rFonts w:ascii="Segoe UI" w:eastAsia="Times New Roman" w:hAnsi="Segoe UI" w:cs="Segoe UI"/>
      <w:sz w:val="16"/>
      <w:szCs w:val="16"/>
    </w:rPr>
  </w:style>
  <w:style w:type="character" w:customStyle="1" w:styleId="E-mailSignatureChar1">
    <w:name w:val="E-mail Signature Char1"/>
    <w:basedOn w:val="a2"/>
    <w:rsid w:val="00853D75"/>
    <w:rPr>
      <w:rFonts w:eastAsia="Times New Roman"/>
    </w:rPr>
  </w:style>
  <w:style w:type="character" w:customStyle="1" w:styleId="FooterChar1">
    <w:name w:val="Footer Char1"/>
    <w:basedOn w:val="a2"/>
    <w:rsid w:val="00853D75"/>
    <w:rPr>
      <w:rFonts w:eastAsia="Times New Roman"/>
    </w:rPr>
  </w:style>
  <w:style w:type="character" w:customStyle="1" w:styleId="HeaderChar1">
    <w:name w:val="Header Char1"/>
    <w:basedOn w:val="a2"/>
    <w:rsid w:val="00853D75"/>
    <w:rPr>
      <w:rFonts w:eastAsia="Times New Roman"/>
    </w:rPr>
  </w:style>
  <w:style w:type="paragraph" w:customStyle="1" w:styleId="msonormal0">
    <w:name w:val="msonormal"/>
    <w:basedOn w:val="a1"/>
    <w:rsid w:val="00853D75"/>
    <w:pPr>
      <w:overflowPunct/>
      <w:autoSpaceDE/>
      <w:autoSpaceDN/>
      <w:adjustRightInd/>
      <w:spacing w:before="100" w:beforeAutospacing="1" w:after="100" w:afterAutospacing="1"/>
      <w:textAlignment w:val="auto"/>
    </w:pPr>
    <w:rPr>
      <w:rFonts w:eastAsiaTheme="minorEastAsia"/>
      <w:sz w:val="24"/>
      <w:szCs w:val="24"/>
      <w:lang w:eastAsia="en-IN"/>
    </w:rPr>
  </w:style>
  <w:style w:type="character" w:styleId="affffb">
    <w:name w:val="Strong"/>
    <w:qFormat/>
    <w:rsid w:val="00853D75"/>
    <w:rPr>
      <w:b/>
      <w:bCs/>
    </w:rPr>
  </w:style>
  <w:style w:type="character" w:customStyle="1" w:styleId="TAHCar">
    <w:name w:val="TAH Car"/>
    <w:rsid w:val="00853D75"/>
    <w:rPr>
      <w:rFonts w:ascii="Arial" w:hAnsi="Arial"/>
      <w:b/>
      <w:sz w:val="18"/>
      <w:lang w:val="en-GB" w:eastAsia="en-US"/>
    </w:rPr>
  </w:style>
  <w:style w:type="character" w:customStyle="1" w:styleId="THZchn">
    <w:name w:val="TH Zchn"/>
    <w:rsid w:val="00853D75"/>
    <w:rPr>
      <w:rFonts w:ascii="Arial" w:hAnsi="Arial"/>
      <w:b/>
      <w:lang w:eastAsia="en-US"/>
    </w:rPr>
  </w:style>
  <w:style w:type="character" w:customStyle="1" w:styleId="TAN0">
    <w:name w:val="TAN (文字)"/>
    <w:rsid w:val="00853D75"/>
    <w:rPr>
      <w:rFonts w:ascii="Arial" w:hAnsi="Arial"/>
      <w:sz w:val="18"/>
      <w:lang w:eastAsia="en-US"/>
    </w:rPr>
  </w:style>
  <w:style w:type="paragraph" w:customStyle="1" w:styleId="FL">
    <w:name w:val="FL"/>
    <w:basedOn w:val="a1"/>
    <w:rsid w:val="00853D75"/>
    <w:pPr>
      <w:keepNext/>
      <w:keepLines/>
      <w:spacing w:before="60"/>
      <w:jc w:val="center"/>
    </w:pPr>
    <w:rPr>
      <w:rFonts w:ascii="Arial" w:eastAsiaTheme="minorEastAsia"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Word_97_-_2003_Document9.doc"/><Relationship Id="rId42" Type="http://schemas.openxmlformats.org/officeDocument/2006/relationships/oleObject" Target="embeddings/Microsoft_Word_97_-_2003_Document11.doc"/><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oleObject" Target="embeddings/Microsoft_Word_97_-_2003_Document8.doc"/><Relationship Id="rId37" Type="http://schemas.openxmlformats.org/officeDocument/2006/relationships/image" Target="media/image15.emf"/><Relationship Id="rId40" Type="http://schemas.openxmlformats.org/officeDocument/2006/relationships/package" Target="embeddings/Microsoft_Visio_Drawing.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image" Target="media/image14.e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vsd"/><Relationship Id="rId46" Type="http://schemas.openxmlformats.org/officeDocument/2006/relationships/theme" Target="theme/theme1.xml"/><Relationship Id="rId20" Type="http://schemas.openxmlformats.org/officeDocument/2006/relationships/oleObject" Target="embeddings/Microsoft_Word_97_-_2003_Document2.doc"/><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89689-D8ED-46C4-8823-731871741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81</Pages>
  <Words>22678</Words>
  <Characters>129270</Characters>
  <Application>Microsoft Office Word</Application>
  <DocSecurity>0</DocSecurity>
  <Lines>1077</Lines>
  <Paragraphs>303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151645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Zhenning</cp:lastModifiedBy>
  <cp:revision>25</cp:revision>
  <cp:lastPrinted>2019-02-25T14:05:00Z</cp:lastPrinted>
  <dcterms:created xsi:type="dcterms:W3CDTF">2023-10-30T17:21:00Z</dcterms:created>
  <dcterms:modified xsi:type="dcterms:W3CDTF">2023-12-19T01:50:00Z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