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2C3ED4" w14:textId="77777777" w:rsidR="00D01BCA" w:rsidRDefault="00D01BCA">
      <w:pPr>
        <w:pStyle w:val="ZA"/>
        <w:framePr w:wrap="notBeside"/>
      </w:pPr>
      <w:bookmarkStart w:id="0" w:name="page1"/>
      <w:r>
        <w:rPr>
          <w:sz w:val="64"/>
        </w:rPr>
        <w:t>3GPP TS 29.</w:t>
      </w:r>
      <w:r w:rsidR="007210A0">
        <w:rPr>
          <w:sz w:val="64"/>
        </w:rPr>
        <w:t>238</w:t>
      </w:r>
      <w:r>
        <w:rPr>
          <w:sz w:val="64"/>
        </w:rPr>
        <w:t xml:space="preserve"> </w:t>
      </w:r>
      <w:r w:rsidR="00BB366B">
        <w:t>V</w:t>
      </w:r>
      <w:r w:rsidR="00F24AA7">
        <w:t>1</w:t>
      </w:r>
      <w:r w:rsidR="00776EED">
        <w:t>2</w:t>
      </w:r>
      <w:r>
        <w:t>.</w:t>
      </w:r>
      <w:r w:rsidR="00FF0D14">
        <w:t>6</w:t>
      </w:r>
      <w:r w:rsidR="001D3E92">
        <w:t>.</w:t>
      </w:r>
      <w:r w:rsidR="00063366">
        <w:t>0</w:t>
      </w:r>
      <w:r w:rsidR="003F4DDC">
        <w:t xml:space="preserve"> </w:t>
      </w:r>
      <w:r>
        <w:rPr>
          <w:sz w:val="32"/>
        </w:rPr>
        <w:t>(</w:t>
      </w:r>
      <w:r w:rsidR="00F24AA7">
        <w:rPr>
          <w:sz w:val="32"/>
        </w:rPr>
        <w:t>20</w:t>
      </w:r>
      <w:r w:rsidR="00FF0D14">
        <w:rPr>
          <w:sz w:val="32"/>
        </w:rPr>
        <w:t>24</w:t>
      </w:r>
      <w:r w:rsidR="00D421CA">
        <w:rPr>
          <w:sz w:val="32"/>
        </w:rPr>
        <w:t>-</w:t>
      </w:r>
      <w:r w:rsidR="008B14C3">
        <w:rPr>
          <w:sz w:val="32"/>
        </w:rPr>
        <w:t>0</w:t>
      </w:r>
      <w:r w:rsidR="00FF0D14">
        <w:rPr>
          <w:sz w:val="32"/>
        </w:rPr>
        <w:t>9</w:t>
      </w:r>
      <w:r>
        <w:rPr>
          <w:sz w:val="32"/>
        </w:rPr>
        <w:t>)</w:t>
      </w:r>
    </w:p>
    <w:p w14:paraId="20732442" w14:textId="77777777" w:rsidR="00D01BCA" w:rsidRDefault="00D01BCA">
      <w:pPr>
        <w:pStyle w:val="ZB"/>
        <w:framePr w:wrap="notBeside"/>
      </w:pPr>
      <w:r>
        <w:t>Technical Specification</w:t>
      </w:r>
    </w:p>
    <w:p w14:paraId="7C42B843" w14:textId="77777777" w:rsidR="00D01BCA" w:rsidRDefault="00D01BCA">
      <w:pPr>
        <w:pStyle w:val="ZT"/>
        <w:framePr w:wrap="notBeside"/>
      </w:pPr>
      <w:r>
        <w:t>3rd Generation Partnership Project;</w:t>
      </w:r>
    </w:p>
    <w:p w14:paraId="26A3DCB3" w14:textId="77777777" w:rsidR="00D01BCA" w:rsidRDefault="00D01BCA">
      <w:pPr>
        <w:pStyle w:val="ZT"/>
        <w:framePr w:wrap="notBeside"/>
      </w:pPr>
      <w:r>
        <w:t>Technical Specification Group Core Network</w:t>
      </w:r>
      <w:r w:rsidR="001B331D">
        <w:t xml:space="preserve"> and Terminals</w:t>
      </w:r>
      <w:r>
        <w:t>;</w:t>
      </w:r>
    </w:p>
    <w:p w14:paraId="77568A54" w14:textId="77777777" w:rsidR="00953173" w:rsidRDefault="00953173" w:rsidP="00953173">
      <w:pPr>
        <w:pStyle w:val="ZT"/>
        <w:framePr w:wrap="notBeside"/>
      </w:pPr>
      <w:r w:rsidRPr="009D09D4">
        <w:t>Interconnection Border Control Function</w:t>
      </w:r>
      <w:r>
        <w:t>s</w:t>
      </w:r>
      <w:r w:rsidRPr="009D09D4">
        <w:t xml:space="preserve"> </w:t>
      </w:r>
      <w:r>
        <w:t xml:space="preserve">(IBCF) – </w:t>
      </w:r>
      <w:r>
        <w:br/>
        <w:t>Transition Gateway (TrGW) interface, Ix Interface;</w:t>
      </w:r>
    </w:p>
    <w:p w14:paraId="4E05A769" w14:textId="77777777" w:rsidR="007A1E41" w:rsidRDefault="007A1E41">
      <w:pPr>
        <w:pStyle w:val="ZT"/>
        <w:framePr w:wrap="notBeside"/>
      </w:pPr>
      <w:r>
        <w:t>Stage 3</w:t>
      </w:r>
    </w:p>
    <w:p w14:paraId="49F43A64" w14:textId="77777777" w:rsidR="00D01BCA" w:rsidRDefault="00D01BCA">
      <w:pPr>
        <w:pStyle w:val="ZT"/>
        <w:framePr w:wrap="notBeside"/>
      </w:pPr>
      <w:r>
        <w:t>(</w:t>
      </w:r>
      <w:r>
        <w:rPr>
          <w:rStyle w:val="ZGSM"/>
        </w:rPr>
        <w:t xml:space="preserve">Release </w:t>
      </w:r>
      <w:r w:rsidR="00F24AA7">
        <w:rPr>
          <w:rStyle w:val="ZGSM"/>
        </w:rPr>
        <w:t>1</w:t>
      </w:r>
      <w:r w:rsidR="00776EED">
        <w:rPr>
          <w:rStyle w:val="ZGSM"/>
        </w:rPr>
        <w:t>2</w:t>
      </w:r>
      <w:r>
        <w:t>)</w:t>
      </w:r>
    </w:p>
    <w:p w14:paraId="3970E09A" w14:textId="77777777" w:rsidR="00EA4C65" w:rsidRDefault="00EA4C65" w:rsidP="00EA4C65">
      <w:pPr>
        <w:pStyle w:val="ZT"/>
        <w:framePr w:wrap="notBeside"/>
        <w:rPr>
          <w:sz w:val="24"/>
          <w:szCs w:val="24"/>
        </w:rPr>
      </w:pPr>
    </w:p>
    <w:p w14:paraId="3A65385B" w14:textId="77777777" w:rsidR="00EA4C65" w:rsidRDefault="00EA4C65" w:rsidP="00EA4C65">
      <w:pPr>
        <w:pStyle w:val="ZT"/>
        <w:framePr w:wrap="notBeside"/>
        <w:rPr>
          <w:sz w:val="24"/>
          <w:szCs w:val="24"/>
        </w:rPr>
      </w:pPr>
    </w:p>
    <w:p w14:paraId="582FCEAD" w14:textId="77777777" w:rsidR="00D01BCA" w:rsidRDefault="00D01BCA">
      <w:pPr>
        <w:pStyle w:val="ZT"/>
        <w:framePr w:wrap="notBeside"/>
        <w:rPr>
          <w:i/>
          <w:sz w:val="28"/>
        </w:rPr>
      </w:pPr>
    </w:p>
    <w:p w14:paraId="3D18B7F6" w14:textId="118B46AA" w:rsidR="00D01BCA" w:rsidRDefault="00881D9A">
      <w:pPr>
        <w:pStyle w:val="ZU"/>
        <w:framePr w:wrap="notBeside"/>
        <w:tabs>
          <w:tab w:val="right" w:pos="10206"/>
        </w:tabs>
        <w:jc w:val="left"/>
      </w:pPr>
      <w:r w:rsidRPr="001C2E14">
        <w:drawing>
          <wp:inline distT="0" distB="0" distL="0" distR="0" wp14:anchorId="3E400A83" wp14:editId="2722A43A">
            <wp:extent cx="1614805" cy="147574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4805" cy="1475740"/>
                    </a:xfrm>
                    <a:prstGeom prst="rect">
                      <a:avLst/>
                    </a:prstGeom>
                    <a:noFill/>
                    <a:ln>
                      <a:noFill/>
                    </a:ln>
                  </pic:spPr>
                </pic:pic>
              </a:graphicData>
            </a:graphic>
          </wp:inline>
        </w:drawing>
      </w:r>
      <w:r w:rsidR="003F4DDC">
        <w:rPr>
          <w:color w:val="0000FF"/>
        </w:rPr>
        <w:tab/>
      </w:r>
      <w:r w:rsidR="003F4DDC">
        <w:rPr>
          <w:lang w:val="fr-FR"/>
        </w:rPr>
        <w:object w:dxaOrig="2551" w:dyaOrig="1300" w14:anchorId="39E02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6pt;height:65.15pt" o:ole="">
            <v:imagedata r:id="rId8" o:title=""/>
          </v:shape>
          <o:OLEObject Type="Embed" ProgID="Word.Picture.8" ShapeID="_x0000_i1026" DrawAspect="Content" ObjectID="_1788959149" r:id="rId9"/>
        </w:object>
      </w:r>
    </w:p>
    <w:p w14:paraId="78562E88" w14:textId="77777777" w:rsidR="00D01BCA" w:rsidRDefault="00D01BCA">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D441344" w14:textId="77777777" w:rsidR="00D01BCA" w:rsidRDefault="00D01BCA">
      <w:pPr>
        <w:pStyle w:val="ZV"/>
        <w:framePr w:wrap="notBeside"/>
      </w:pPr>
    </w:p>
    <w:bookmarkEnd w:id="0"/>
    <w:p w14:paraId="57A3D4EB" w14:textId="77777777" w:rsidR="00D01BCA" w:rsidRDefault="00D01BCA">
      <w:pPr>
        <w:sectPr w:rsidR="00D01BCA">
          <w:footnotePr>
            <w:numRestart w:val="eachSect"/>
          </w:footnotePr>
          <w:pgSz w:w="11907" w:h="16840"/>
          <w:pgMar w:top="2268" w:right="851" w:bottom="10773" w:left="851" w:header="0" w:footer="0" w:gutter="0"/>
          <w:cols w:space="720"/>
        </w:sectPr>
      </w:pPr>
    </w:p>
    <w:p w14:paraId="432C2492" w14:textId="77777777" w:rsidR="00D01BCA" w:rsidRDefault="00D01BCA">
      <w:bookmarkStart w:id="1" w:name="page2"/>
    </w:p>
    <w:p w14:paraId="0F83CFC8" w14:textId="77777777" w:rsidR="00D01BCA" w:rsidRDefault="00D01BCA">
      <w:pPr>
        <w:pStyle w:val="FP"/>
        <w:framePr w:wrap="notBeside" w:hAnchor="margin" w:y="1419"/>
        <w:pBdr>
          <w:bottom w:val="single" w:sz="6" w:space="1" w:color="auto"/>
        </w:pBdr>
        <w:spacing w:before="240"/>
        <w:ind w:left="2835" w:right="2835"/>
        <w:jc w:val="center"/>
      </w:pPr>
      <w:r>
        <w:t>Keywords</w:t>
      </w:r>
    </w:p>
    <w:p w14:paraId="4EC6DDDC" w14:textId="77777777" w:rsidR="00D01BCA" w:rsidRDefault="00695DEC">
      <w:pPr>
        <w:pStyle w:val="FP"/>
        <w:framePr w:wrap="notBeside" w:hAnchor="margin" w:y="1419"/>
        <w:ind w:left="2835" w:right="2835"/>
        <w:jc w:val="center"/>
        <w:rPr>
          <w:rFonts w:ascii="Arial" w:hAnsi="Arial"/>
          <w:sz w:val="18"/>
        </w:rPr>
      </w:pPr>
      <w:r>
        <w:rPr>
          <w:rFonts w:ascii="Arial" w:hAnsi="Arial"/>
          <w:sz w:val="18"/>
        </w:rPr>
        <w:t xml:space="preserve">UMTS, </w:t>
      </w:r>
      <w:r w:rsidR="00D01BCA">
        <w:rPr>
          <w:rFonts w:ascii="Arial" w:hAnsi="Arial"/>
          <w:sz w:val="18"/>
        </w:rPr>
        <w:t>IP</w:t>
      </w:r>
      <w:r>
        <w:rPr>
          <w:rFonts w:ascii="Arial" w:hAnsi="Arial"/>
          <w:sz w:val="18"/>
        </w:rPr>
        <w:t>,</w:t>
      </w:r>
      <w:r w:rsidR="00D01BCA">
        <w:rPr>
          <w:rFonts w:ascii="Arial" w:hAnsi="Arial"/>
          <w:sz w:val="18"/>
        </w:rPr>
        <w:t xml:space="preserve"> Multimedia</w:t>
      </w:r>
    </w:p>
    <w:p w14:paraId="3E3A0F39" w14:textId="77777777" w:rsidR="00D01BCA" w:rsidRDefault="00D01BCA"/>
    <w:p w14:paraId="5466D06D" w14:textId="77777777" w:rsidR="00D01BCA" w:rsidRDefault="00D01BCA">
      <w:pPr>
        <w:pStyle w:val="FP"/>
        <w:framePr w:wrap="notBeside" w:hAnchor="margin" w:yAlign="center"/>
        <w:spacing w:after="240"/>
        <w:ind w:left="2835" w:right="2835"/>
        <w:jc w:val="center"/>
        <w:rPr>
          <w:rFonts w:ascii="Arial" w:hAnsi="Arial"/>
          <w:b/>
          <w:i/>
        </w:rPr>
      </w:pPr>
      <w:r>
        <w:rPr>
          <w:rFonts w:ascii="Arial" w:hAnsi="Arial"/>
          <w:b/>
          <w:i/>
        </w:rPr>
        <w:t>3GPP</w:t>
      </w:r>
    </w:p>
    <w:p w14:paraId="0756D3D2" w14:textId="77777777" w:rsidR="00D01BCA" w:rsidRDefault="00D01BCA">
      <w:pPr>
        <w:pStyle w:val="FP"/>
        <w:framePr w:wrap="notBeside" w:hAnchor="margin" w:yAlign="center"/>
        <w:pBdr>
          <w:bottom w:val="single" w:sz="6" w:space="1" w:color="auto"/>
        </w:pBdr>
        <w:ind w:left="2835" w:right="2835"/>
        <w:jc w:val="center"/>
      </w:pPr>
      <w:r>
        <w:t>Postal address</w:t>
      </w:r>
    </w:p>
    <w:p w14:paraId="2908DA2F" w14:textId="77777777" w:rsidR="00D01BCA" w:rsidRDefault="00D01BCA">
      <w:pPr>
        <w:pStyle w:val="FP"/>
        <w:framePr w:wrap="notBeside" w:hAnchor="margin" w:yAlign="center"/>
        <w:ind w:left="2835" w:right="2835"/>
        <w:jc w:val="center"/>
        <w:rPr>
          <w:rFonts w:ascii="Arial" w:hAnsi="Arial"/>
          <w:sz w:val="18"/>
        </w:rPr>
      </w:pPr>
    </w:p>
    <w:p w14:paraId="53A70E12" w14:textId="77777777" w:rsidR="00D01BCA" w:rsidRPr="00BF7D7B" w:rsidRDefault="00D01BCA">
      <w:pPr>
        <w:pStyle w:val="FP"/>
        <w:framePr w:wrap="notBeside" w:hAnchor="margin" w:yAlign="center"/>
        <w:pBdr>
          <w:bottom w:val="single" w:sz="6" w:space="1" w:color="auto"/>
        </w:pBdr>
        <w:spacing w:before="240"/>
        <w:ind w:left="2835" w:right="2835"/>
        <w:jc w:val="center"/>
        <w:rPr>
          <w:lang w:val="fr-FR"/>
        </w:rPr>
      </w:pPr>
      <w:r w:rsidRPr="00BF7D7B">
        <w:rPr>
          <w:lang w:val="fr-FR"/>
        </w:rPr>
        <w:t>3GPP support office address</w:t>
      </w:r>
    </w:p>
    <w:p w14:paraId="4AD3AFF1" w14:textId="77777777" w:rsidR="00D01BCA" w:rsidRDefault="00D01BC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6117D81" w14:textId="77777777" w:rsidR="00D01BCA" w:rsidRDefault="00D01BC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08863E" w14:textId="77777777" w:rsidR="00D01BCA" w:rsidRPr="00A021FC" w:rsidRDefault="00D01BCA">
      <w:pPr>
        <w:pStyle w:val="FP"/>
        <w:framePr w:wrap="notBeside" w:hAnchor="margin" w:yAlign="center"/>
        <w:spacing w:after="20"/>
        <w:ind w:left="2835" w:right="2835"/>
        <w:jc w:val="center"/>
        <w:rPr>
          <w:rFonts w:ascii="Arial" w:hAnsi="Arial"/>
          <w:sz w:val="18"/>
        </w:rPr>
      </w:pPr>
      <w:r w:rsidRPr="00A021FC">
        <w:rPr>
          <w:rFonts w:ascii="Arial" w:hAnsi="Arial"/>
          <w:sz w:val="18"/>
        </w:rPr>
        <w:t>Tel.: +33 4 92 94 42 00 Fax: +33 4 93 65 47 16</w:t>
      </w:r>
    </w:p>
    <w:p w14:paraId="5A12E432" w14:textId="77777777" w:rsidR="00D01BCA" w:rsidRPr="00A021FC" w:rsidRDefault="00D01BCA">
      <w:pPr>
        <w:pStyle w:val="FP"/>
        <w:framePr w:wrap="notBeside" w:hAnchor="margin" w:yAlign="center"/>
        <w:pBdr>
          <w:bottom w:val="single" w:sz="6" w:space="1" w:color="auto"/>
        </w:pBdr>
        <w:spacing w:before="240"/>
        <w:ind w:left="2835" w:right="2835"/>
        <w:jc w:val="center"/>
      </w:pPr>
      <w:r w:rsidRPr="00A021FC">
        <w:t>Internet</w:t>
      </w:r>
    </w:p>
    <w:p w14:paraId="21C92CAE" w14:textId="77777777" w:rsidR="00D01BCA" w:rsidRPr="00A021FC" w:rsidRDefault="00D01BCA">
      <w:pPr>
        <w:pStyle w:val="FP"/>
        <w:framePr w:wrap="notBeside" w:hAnchor="margin" w:yAlign="center"/>
        <w:ind w:left="2835" w:right="2835"/>
        <w:jc w:val="center"/>
        <w:rPr>
          <w:rFonts w:ascii="Arial" w:hAnsi="Arial"/>
          <w:sz w:val="18"/>
        </w:rPr>
      </w:pPr>
      <w:r w:rsidRPr="00A021FC">
        <w:rPr>
          <w:rFonts w:ascii="Arial" w:hAnsi="Arial"/>
          <w:sz w:val="18"/>
        </w:rPr>
        <w:t>http://www.3gpp.org</w:t>
      </w:r>
    </w:p>
    <w:p w14:paraId="3DC3D2DF" w14:textId="77777777" w:rsidR="00D01BCA" w:rsidRPr="00A021FC" w:rsidRDefault="00D01BCA"/>
    <w:p w14:paraId="1C7D8FAD" w14:textId="77777777" w:rsidR="00D01BCA" w:rsidRPr="00A021FC" w:rsidRDefault="00D01BCA">
      <w:pPr>
        <w:pStyle w:val="FP"/>
        <w:framePr w:wrap="notBeside" w:hAnchor="margin" w:yAlign="bottom"/>
        <w:pBdr>
          <w:bottom w:val="single" w:sz="6" w:space="1" w:color="auto"/>
        </w:pBdr>
        <w:spacing w:after="240"/>
        <w:jc w:val="center"/>
        <w:rPr>
          <w:rFonts w:ascii="Arial" w:hAnsi="Arial"/>
          <w:b/>
          <w:i/>
          <w:noProof/>
        </w:rPr>
      </w:pPr>
      <w:r w:rsidRPr="00A021FC">
        <w:rPr>
          <w:rFonts w:ascii="Arial" w:hAnsi="Arial"/>
          <w:b/>
          <w:i/>
          <w:noProof/>
        </w:rPr>
        <w:t>Copyright Notification</w:t>
      </w:r>
    </w:p>
    <w:p w14:paraId="17FDB173" w14:textId="77777777" w:rsidR="00D01BCA" w:rsidRDefault="00D01BCA">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7A8D34D5" w14:textId="77777777" w:rsidR="00D01BCA" w:rsidRDefault="00D01BCA">
      <w:pPr>
        <w:pStyle w:val="FP"/>
        <w:framePr w:wrap="notBeside" w:hAnchor="margin" w:yAlign="bottom"/>
        <w:jc w:val="center"/>
        <w:rPr>
          <w:noProof/>
        </w:rPr>
      </w:pPr>
    </w:p>
    <w:p w14:paraId="1630C817" w14:textId="77777777" w:rsidR="00C67554" w:rsidRPr="004D3578" w:rsidRDefault="00C67554" w:rsidP="00C67554">
      <w:pPr>
        <w:pStyle w:val="FP"/>
        <w:framePr w:wrap="notBeside" w:hAnchor="margin" w:yAlign="bottom"/>
        <w:jc w:val="center"/>
        <w:rPr>
          <w:noProof/>
          <w:sz w:val="18"/>
        </w:rPr>
      </w:pPr>
      <w:r w:rsidRPr="004D3578">
        <w:rPr>
          <w:noProof/>
          <w:sz w:val="18"/>
        </w:rPr>
        <w:t>© 20</w:t>
      </w:r>
      <w:r w:rsidR="00FF0D14">
        <w:rPr>
          <w:noProof/>
          <w:sz w:val="18"/>
        </w:rPr>
        <w:t>24</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6878E5CE" w14:textId="77777777" w:rsidR="00D01BCA" w:rsidRDefault="00C67554" w:rsidP="00C67554">
      <w:pPr>
        <w:pStyle w:val="FP"/>
        <w:framePr w:wrap="notBeside" w:hAnchor="margin" w:yAlign="bottom"/>
        <w:jc w:val="center"/>
        <w:rPr>
          <w:noProof/>
          <w:sz w:val="18"/>
        </w:rPr>
      </w:pPr>
      <w:r w:rsidRPr="004D3578">
        <w:rPr>
          <w:noProof/>
          <w:sz w:val="18"/>
        </w:rPr>
        <w:t>All rights reserved.</w:t>
      </w:r>
      <w:r w:rsidR="00D01BCA">
        <w:rPr>
          <w:noProof/>
          <w:sz w:val="18"/>
        </w:rPr>
        <w:br/>
      </w:r>
    </w:p>
    <w:p w14:paraId="01150CAC" w14:textId="77777777" w:rsidR="003F4DDC" w:rsidRDefault="003F4DDC" w:rsidP="003F4DDC">
      <w:pPr>
        <w:pStyle w:val="FP"/>
        <w:framePr w:wrap="notBeside" w:hAnchor="margin" w:yAlign="bottom"/>
        <w:rPr>
          <w:noProof/>
          <w:sz w:val="18"/>
        </w:rPr>
      </w:pPr>
      <w:r>
        <w:rPr>
          <w:noProof/>
          <w:sz w:val="18"/>
        </w:rPr>
        <w:t>UMTS™ is a Trade Mark of ETSI registered for the benefit of its members</w:t>
      </w:r>
    </w:p>
    <w:p w14:paraId="1F93C720" w14:textId="77777777" w:rsidR="003F4DDC" w:rsidRDefault="003F4DDC" w:rsidP="003F4DDC">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currently being registered for the benefit of its Members and of the 3GPP Organizational Partners</w:t>
      </w:r>
    </w:p>
    <w:p w14:paraId="034AE9A7" w14:textId="77777777" w:rsidR="003F4DDC" w:rsidRDefault="003F4DDC" w:rsidP="003F4DDC">
      <w:pPr>
        <w:pStyle w:val="FP"/>
        <w:framePr w:wrap="notBeside" w:hAnchor="margin" w:yAlign="bottom"/>
        <w:rPr>
          <w:noProof/>
          <w:sz w:val="18"/>
        </w:rPr>
      </w:pPr>
      <w:r>
        <w:rPr>
          <w:noProof/>
          <w:sz w:val="18"/>
        </w:rPr>
        <w:t>GSM® and the GSM logo are registered and owned by the GSM Association</w:t>
      </w:r>
    </w:p>
    <w:p w14:paraId="6BF24E2C" w14:textId="77777777" w:rsidR="00D01BCA" w:rsidRDefault="00D01BCA"/>
    <w:bookmarkEnd w:id="1"/>
    <w:p w14:paraId="49ADCD68" w14:textId="77777777" w:rsidR="00D01BCA" w:rsidRDefault="00D01BCA">
      <w:pPr>
        <w:pStyle w:val="TT"/>
      </w:pPr>
      <w:r>
        <w:br w:type="page"/>
      </w:r>
      <w:r>
        <w:lastRenderedPageBreak/>
        <w:t>Contents</w:t>
      </w:r>
    </w:p>
    <w:p w14:paraId="2BADF8CE" w14:textId="77777777" w:rsidR="00170AFC" w:rsidRPr="00170AFC" w:rsidRDefault="00170AFC" w:rsidP="00170AFC"/>
    <w:p w14:paraId="4C2ED180" w14:textId="77777777" w:rsidR="008B14C3" w:rsidRPr="00360B81" w:rsidRDefault="008B14C3">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_Toc414010772 \h </w:instrText>
      </w:r>
      <w:r>
        <w:fldChar w:fldCharType="separate"/>
      </w:r>
      <w:r>
        <w:t>5</w:t>
      </w:r>
      <w:r>
        <w:fldChar w:fldCharType="end"/>
      </w:r>
    </w:p>
    <w:p w14:paraId="3B27ED19" w14:textId="77777777" w:rsidR="008B14C3" w:rsidRPr="00360B81" w:rsidRDefault="008B14C3">
      <w:pPr>
        <w:pStyle w:val="TOC1"/>
        <w:rPr>
          <w:rFonts w:ascii="Calibri" w:hAnsi="Calibri"/>
          <w:szCs w:val="22"/>
        </w:rPr>
      </w:pPr>
      <w:r>
        <w:t>1</w:t>
      </w:r>
      <w:r w:rsidRPr="00360B81">
        <w:rPr>
          <w:rFonts w:ascii="Calibri" w:hAnsi="Calibri"/>
          <w:szCs w:val="22"/>
        </w:rPr>
        <w:tab/>
      </w:r>
      <w:r>
        <w:t>Scope</w:t>
      </w:r>
      <w:r>
        <w:tab/>
      </w:r>
      <w:r>
        <w:fldChar w:fldCharType="begin" w:fldLock="1"/>
      </w:r>
      <w:r>
        <w:instrText xml:space="preserve"> PAGEREF _Toc414010773 \h </w:instrText>
      </w:r>
      <w:r>
        <w:fldChar w:fldCharType="separate"/>
      </w:r>
      <w:r>
        <w:t>5</w:t>
      </w:r>
      <w:r>
        <w:fldChar w:fldCharType="end"/>
      </w:r>
    </w:p>
    <w:p w14:paraId="05BFAA82" w14:textId="77777777" w:rsidR="008B14C3" w:rsidRPr="00360B81" w:rsidRDefault="008B14C3">
      <w:pPr>
        <w:pStyle w:val="TOC1"/>
        <w:rPr>
          <w:rFonts w:ascii="Calibri" w:hAnsi="Calibri"/>
          <w:szCs w:val="22"/>
        </w:rPr>
      </w:pPr>
      <w:r>
        <w:t>2</w:t>
      </w:r>
      <w:r w:rsidRPr="00360B81">
        <w:rPr>
          <w:rFonts w:ascii="Calibri" w:hAnsi="Calibri"/>
          <w:szCs w:val="22"/>
        </w:rPr>
        <w:tab/>
      </w:r>
      <w:r>
        <w:t>References</w:t>
      </w:r>
      <w:r>
        <w:tab/>
      </w:r>
      <w:r>
        <w:fldChar w:fldCharType="begin" w:fldLock="1"/>
      </w:r>
      <w:r>
        <w:instrText xml:space="preserve"> PAGEREF _Toc414010774 \h </w:instrText>
      </w:r>
      <w:r>
        <w:fldChar w:fldCharType="separate"/>
      </w:r>
      <w:r>
        <w:t>7</w:t>
      </w:r>
      <w:r>
        <w:fldChar w:fldCharType="end"/>
      </w:r>
    </w:p>
    <w:p w14:paraId="24FCE936" w14:textId="77777777" w:rsidR="008B14C3" w:rsidRPr="00360B81" w:rsidRDefault="008B14C3">
      <w:pPr>
        <w:pStyle w:val="TOC1"/>
        <w:rPr>
          <w:rFonts w:ascii="Calibri" w:hAnsi="Calibri"/>
          <w:szCs w:val="22"/>
        </w:rPr>
      </w:pPr>
      <w:r>
        <w:t>3</w:t>
      </w:r>
      <w:r w:rsidRPr="00360B81">
        <w:rPr>
          <w:rFonts w:ascii="Calibri" w:hAnsi="Calibri"/>
          <w:szCs w:val="22"/>
        </w:rPr>
        <w:tab/>
      </w:r>
      <w:r>
        <w:t>Definitions, symbols and abbreviations</w:t>
      </w:r>
      <w:r>
        <w:tab/>
      </w:r>
      <w:r>
        <w:fldChar w:fldCharType="begin" w:fldLock="1"/>
      </w:r>
      <w:r>
        <w:instrText xml:space="preserve"> PAGEREF _Toc414010775 \h </w:instrText>
      </w:r>
      <w:r>
        <w:fldChar w:fldCharType="separate"/>
      </w:r>
      <w:r>
        <w:t>9</w:t>
      </w:r>
      <w:r>
        <w:fldChar w:fldCharType="end"/>
      </w:r>
    </w:p>
    <w:p w14:paraId="158B87FF" w14:textId="77777777" w:rsidR="008B14C3" w:rsidRPr="00360B81" w:rsidRDefault="008B14C3">
      <w:pPr>
        <w:pStyle w:val="TOC2"/>
        <w:rPr>
          <w:rFonts w:ascii="Calibri" w:hAnsi="Calibri"/>
          <w:sz w:val="22"/>
          <w:szCs w:val="22"/>
        </w:rPr>
      </w:pPr>
      <w:r>
        <w:t>3.1</w:t>
      </w:r>
      <w:r w:rsidRPr="00360B81">
        <w:rPr>
          <w:rFonts w:ascii="Calibri" w:hAnsi="Calibri"/>
          <w:sz w:val="22"/>
          <w:szCs w:val="22"/>
        </w:rPr>
        <w:tab/>
      </w:r>
      <w:r>
        <w:t>Definitions</w:t>
      </w:r>
      <w:r>
        <w:tab/>
      </w:r>
      <w:r>
        <w:fldChar w:fldCharType="begin" w:fldLock="1"/>
      </w:r>
      <w:r>
        <w:instrText xml:space="preserve"> PAGEREF _Toc414010776 \h </w:instrText>
      </w:r>
      <w:r>
        <w:fldChar w:fldCharType="separate"/>
      </w:r>
      <w:r>
        <w:t>9</w:t>
      </w:r>
      <w:r>
        <w:fldChar w:fldCharType="end"/>
      </w:r>
    </w:p>
    <w:p w14:paraId="24ED1123" w14:textId="77777777" w:rsidR="008B14C3" w:rsidRPr="00360B81" w:rsidRDefault="008B14C3">
      <w:pPr>
        <w:pStyle w:val="TOC2"/>
        <w:rPr>
          <w:rFonts w:ascii="Calibri" w:hAnsi="Calibri"/>
          <w:sz w:val="22"/>
          <w:szCs w:val="22"/>
        </w:rPr>
      </w:pPr>
      <w:r>
        <w:t>3.2</w:t>
      </w:r>
      <w:r w:rsidRPr="00360B81">
        <w:rPr>
          <w:rFonts w:ascii="Calibri" w:hAnsi="Calibri"/>
          <w:sz w:val="22"/>
          <w:szCs w:val="22"/>
        </w:rPr>
        <w:tab/>
      </w:r>
      <w:r>
        <w:t>Symbols</w:t>
      </w:r>
      <w:r>
        <w:tab/>
      </w:r>
      <w:r>
        <w:fldChar w:fldCharType="begin" w:fldLock="1"/>
      </w:r>
      <w:r>
        <w:instrText xml:space="preserve"> PAGEREF _Toc414010777 \h </w:instrText>
      </w:r>
      <w:r>
        <w:fldChar w:fldCharType="separate"/>
      </w:r>
      <w:r>
        <w:t>10</w:t>
      </w:r>
      <w:r>
        <w:fldChar w:fldCharType="end"/>
      </w:r>
    </w:p>
    <w:p w14:paraId="35B73AD7" w14:textId="77777777" w:rsidR="008B14C3" w:rsidRPr="00360B81" w:rsidRDefault="008B14C3">
      <w:pPr>
        <w:pStyle w:val="TOC2"/>
        <w:rPr>
          <w:rFonts w:ascii="Calibri" w:hAnsi="Calibri"/>
          <w:sz w:val="22"/>
          <w:szCs w:val="22"/>
        </w:rPr>
      </w:pPr>
      <w:r>
        <w:t>3.3</w:t>
      </w:r>
      <w:r w:rsidRPr="00360B81">
        <w:rPr>
          <w:rFonts w:ascii="Calibri" w:hAnsi="Calibri"/>
          <w:sz w:val="22"/>
          <w:szCs w:val="22"/>
        </w:rPr>
        <w:tab/>
      </w:r>
      <w:r>
        <w:t>Abbreviations</w:t>
      </w:r>
      <w:r>
        <w:tab/>
      </w:r>
      <w:r>
        <w:fldChar w:fldCharType="begin" w:fldLock="1"/>
      </w:r>
      <w:r>
        <w:instrText xml:space="preserve"> PAGEREF _Toc414010778 \h </w:instrText>
      </w:r>
      <w:r>
        <w:fldChar w:fldCharType="separate"/>
      </w:r>
      <w:r>
        <w:t>10</w:t>
      </w:r>
      <w:r>
        <w:fldChar w:fldCharType="end"/>
      </w:r>
    </w:p>
    <w:p w14:paraId="51591CC0" w14:textId="77777777" w:rsidR="008B14C3" w:rsidRPr="00360B81" w:rsidRDefault="008B14C3">
      <w:pPr>
        <w:pStyle w:val="TOC1"/>
        <w:rPr>
          <w:rFonts w:ascii="Calibri" w:hAnsi="Calibri"/>
          <w:szCs w:val="22"/>
        </w:rPr>
      </w:pPr>
      <w:r w:rsidRPr="008B14C3">
        <w:t>4</w:t>
      </w:r>
      <w:r w:rsidRPr="00360B81">
        <w:rPr>
          <w:rFonts w:ascii="Calibri" w:hAnsi="Calibri"/>
          <w:szCs w:val="22"/>
        </w:rPr>
        <w:tab/>
      </w:r>
      <w:r w:rsidRPr="005644DE">
        <w:rPr>
          <w:color w:val="000000"/>
        </w:rPr>
        <w:t>Applicability</w:t>
      </w:r>
      <w:r>
        <w:tab/>
      </w:r>
      <w:r>
        <w:fldChar w:fldCharType="begin" w:fldLock="1"/>
      </w:r>
      <w:r>
        <w:instrText xml:space="preserve"> PAGEREF _Toc414010779 \h </w:instrText>
      </w:r>
      <w:r>
        <w:fldChar w:fldCharType="separate"/>
      </w:r>
      <w:r>
        <w:t>10</w:t>
      </w:r>
      <w:r>
        <w:fldChar w:fldCharType="end"/>
      </w:r>
    </w:p>
    <w:p w14:paraId="62B0D900" w14:textId="77777777" w:rsidR="008B14C3" w:rsidRPr="00360B81" w:rsidRDefault="008B14C3">
      <w:pPr>
        <w:pStyle w:val="TOC2"/>
        <w:rPr>
          <w:rFonts w:ascii="Calibri" w:hAnsi="Calibri"/>
          <w:sz w:val="22"/>
          <w:szCs w:val="22"/>
        </w:rPr>
      </w:pPr>
      <w:r>
        <w:t>4.1</w:t>
      </w:r>
      <w:r w:rsidRPr="00360B81">
        <w:rPr>
          <w:rFonts w:ascii="Calibri" w:hAnsi="Calibri"/>
          <w:sz w:val="22"/>
          <w:szCs w:val="22"/>
        </w:rPr>
        <w:tab/>
      </w:r>
      <w:r>
        <w:t>Architecture</w:t>
      </w:r>
      <w:r>
        <w:tab/>
      </w:r>
      <w:r>
        <w:fldChar w:fldCharType="begin" w:fldLock="1"/>
      </w:r>
      <w:r>
        <w:instrText xml:space="preserve"> PAGEREF _Toc414010780 \h </w:instrText>
      </w:r>
      <w:r>
        <w:fldChar w:fldCharType="separate"/>
      </w:r>
      <w:r>
        <w:t>11</w:t>
      </w:r>
      <w:r>
        <w:fldChar w:fldCharType="end"/>
      </w:r>
    </w:p>
    <w:p w14:paraId="3581BA61" w14:textId="77777777" w:rsidR="008B14C3" w:rsidRPr="00360B81" w:rsidRDefault="008B14C3">
      <w:pPr>
        <w:pStyle w:val="TOC1"/>
        <w:rPr>
          <w:rFonts w:ascii="Calibri" w:hAnsi="Calibri"/>
          <w:szCs w:val="22"/>
        </w:rPr>
      </w:pPr>
      <w:r w:rsidRPr="008B14C3">
        <w:t>5</w:t>
      </w:r>
      <w:r w:rsidRPr="00360B81">
        <w:rPr>
          <w:rFonts w:ascii="Calibri" w:hAnsi="Calibri"/>
          <w:szCs w:val="22"/>
        </w:rPr>
        <w:tab/>
      </w:r>
      <w:r w:rsidRPr="005644DE">
        <w:rPr>
          <w:lang w:val="fr-FR"/>
        </w:rPr>
        <w:t>Profile Description</w:t>
      </w:r>
      <w:r>
        <w:tab/>
      </w:r>
      <w:r>
        <w:fldChar w:fldCharType="begin" w:fldLock="1"/>
      </w:r>
      <w:r>
        <w:instrText xml:space="preserve"> PAGEREF _Toc414010781 \h </w:instrText>
      </w:r>
      <w:r>
        <w:fldChar w:fldCharType="separate"/>
      </w:r>
      <w:r>
        <w:t>11</w:t>
      </w:r>
      <w:r>
        <w:fldChar w:fldCharType="end"/>
      </w:r>
    </w:p>
    <w:p w14:paraId="4CD7EBDC" w14:textId="77777777" w:rsidR="008B14C3" w:rsidRPr="00360B81" w:rsidRDefault="008B14C3">
      <w:pPr>
        <w:pStyle w:val="TOC2"/>
        <w:rPr>
          <w:rFonts w:ascii="Calibri" w:hAnsi="Calibri"/>
          <w:sz w:val="22"/>
          <w:szCs w:val="22"/>
        </w:rPr>
      </w:pPr>
      <w:r w:rsidRPr="008B14C3">
        <w:t>5.1</w:t>
      </w:r>
      <w:r w:rsidRPr="00360B81">
        <w:rPr>
          <w:rFonts w:ascii="Calibri" w:hAnsi="Calibri"/>
          <w:sz w:val="22"/>
          <w:szCs w:val="22"/>
        </w:rPr>
        <w:tab/>
      </w:r>
      <w:r w:rsidRPr="005644DE">
        <w:rPr>
          <w:lang w:val="fr-FR"/>
        </w:rPr>
        <w:t>Profile Identification</w:t>
      </w:r>
      <w:r>
        <w:tab/>
      </w:r>
      <w:r>
        <w:fldChar w:fldCharType="begin" w:fldLock="1"/>
      </w:r>
      <w:r>
        <w:instrText xml:space="preserve"> PAGEREF _Toc414010782 \h </w:instrText>
      </w:r>
      <w:r>
        <w:fldChar w:fldCharType="separate"/>
      </w:r>
      <w:r>
        <w:t>11</w:t>
      </w:r>
      <w:r>
        <w:fldChar w:fldCharType="end"/>
      </w:r>
    </w:p>
    <w:p w14:paraId="128041D9" w14:textId="77777777" w:rsidR="008B14C3" w:rsidRPr="00360B81" w:rsidRDefault="008B14C3">
      <w:pPr>
        <w:pStyle w:val="TOC2"/>
        <w:rPr>
          <w:rFonts w:ascii="Calibri" w:hAnsi="Calibri"/>
          <w:sz w:val="22"/>
          <w:szCs w:val="22"/>
        </w:rPr>
      </w:pPr>
      <w:r>
        <w:t>5.2</w:t>
      </w:r>
      <w:r w:rsidRPr="00360B81">
        <w:rPr>
          <w:rFonts w:ascii="Calibri" w:hAnsi="Calibri"/>
          <w:sz w:val="22"/>
          <w:szCs w:val="22"/>
        </w:rPr>
        <w:tab/>
      </w:r>
      <w:r>
        <w:t>Summary</w:t>
      </w:r>
      <w:r>
        <w:tab/>
      </w:r>
      <w:r>
        <w:fldChar w:fldCharType="begin" w:fldLock="1"/>
      </w:r>
      <w:r>
        <w:instrText xml:space="preserve"> PAGEREF _Toc414010783 \h </w:instrText>
      </w:r>
      <w:r>
        <w:fldChar w:fldCharType="separate"/>
      </w:r>
      <w:r>
        <w:t>11</w:t>
      </w:r>
      <w:r>
        <w:fldChar w:fldCharType="end"/>
      </w:r>
    </w:p>
    <w:p w14:paraId="5D6ADD06" w14:textId="77777777" w:rsidR="008B14C3" w:rsidRPr="00360B81" w:rsidRDefault="008B14C3">
      <w:pPr>
        <w:pStyle w:val="TOC2"/>
        <w:rPr>
          <w:rFonts w:ascii="Calibri" w:hAnsi="Calibri"/>
          <w:sz w:val="22"/>
          <w:szCs w:val="22"/>
        </w:rPr>
      </w:pPr>
      <w:r>
        <w:t>5.3</w:t>
      </w:r>
      <w:r w:rsidRPr="00360B81">
        <w:rPr>
          <w:rFonts w:ascii="Calibri" w:hAnsi="Calibri"/>
          <w:sz w:val="22"/>
          <w:szCs w:val="22"/>
        </w:rPr>
        <w:tab/>
      </w:r>
      <w:r>
        <w:t>Gateway Control Protocol Version</w:t>
      </w:r>
      <w:r>
        <w:tab/>
      </w:r>
      <w:r>
        <w:fldChar w:fldCharType="begin" w:fldLock="1"/>
      </w:r>
      <w:r>
        <w:instrText xml:space="preserve"> PAGEREF _Toc414010784 \h </w:instrText>
      </w:r>
      <w:r>
        <w:fldChar w:fldCharType="separate"/>
      </w:r>
      <w:r>
        <w:t>12</w:t>
      </w:r>
      <w:r>
        <w:fldChar w:fldCharType="end"/>
      </w:r>
    </w:p>
    <w:p w14:paraId="67AE1C0C" w14:textId="77777777" w:rsidR="008B14C3" w:rsidRPr="00360B81" w:rsidRDefault="008B14C3">
      <w:pPr>
        <w:pStyle w:val="TOC2"/>
        <w:rPr>
          <w:rFonts w:ascii="Calibri" w:hAnsi="Calibri"/>
          <w:sz w:val="22"/>
          <w:szCs w:val="22"/>
        </w:rPr>
      </w:pPr>
      <w:r>
        <w:t>5.4</w:t>
      </w:r>
      <w:r w:rsidRPr="00360B81">
        <w:rPr>
          <w:rFonts w:ascii="Calibri" w:hAnsi="Calibri"/>
          <w:sz w:val="22"/>
          <w:szCs w:val="22"/>
        </w:rPr>
        <w:tab/>
      </w:r>
      <w:r>
        <w:t>Connection model</w:t>
      </w:r>
      <w:r>
        <w:tab/>
      </w:r>
      <w:r>
        <w:fldChar w:fldCharType="begin" w:fldLock="1"/>
      </w:r>
      <w:r>
        <w:instrText xml:space="preserve"> PAGEREF _Toc414010785 \h </w:instrText>
      </w:r>
      <w:r>
        <w:fldChar w:fldCharType="separate"/>
      </w:r>
      <w:r>
        <w:t>12</w:t>
      </w:r>
      <w:r>
        <w:fldChar w:fldCharType="end"/>
      </w:r>
    </w:p>
    <w:p w14:paraId="1D76F5A4" w14:textId="77777777" w:rsidR="008B14C3" w:rsidRPr="00360B81" w:rsidRDefault="008B14C3">
      <w:pPr>
        <w:pStyle w:val="TOC2"/>
        <w:rPr>
          <w:rFonts w:ascii="Calibri" w:hAnsi="Calibri"/>
          <w:sz w:val="22"/>
          <w:szCs w:val="22"/>
        </w:rPr>
      </w:pPr>
      <w:r>
        <w:t>5.5</w:t>
      </w:r>
      <w:r w:rsidRPr="00360B81">
        <w:rPr>
          <w:rFonts w:ascii="Calibri" w:hAnsi="Calibri"/>
          <w:sz w:val="22"/>
          <w:szCs w:val="22"/>
        </w:rPr>
        <w:tab/>
      </w:r>
      <w:r>
        <w:t>Context attributes</w:t>
      </w:r>
      <w:r>
        <w:tab/>
      </w:r>
      <w:r>
        <w:fldChar w:fldCharType="begin" w:fldLock="1"/>
      </w:r>
      <w:r>
        <w:instrText xml:space="preserve"> PAGEREF _Toc414010786 \h </w:instrText>
      </w:r>
      <w:r>
        <w:fldChar w:fldCharType="separate"/>
      </w:r>
      <w:r>
        <w:t>12</w:t>
      </w:r>
      <w:r>
        <w:fldChar w:fldCharType="end"/>
      </w:r>
    </w:p>
    <w:p w14:paraId="77BA6306" w14:textId="77777777" w:rsidR="008B14C3" w:rsidRPr="00360B81" w:rsidRDefault="008B14C3">
      <w:pPr>
        <w:pStyle w:val="TOC2"/>
        <w:rPr>
          <w:rFonts w:ascii="Calibri" w:hAnsi="Calibri"/>
          <w:sz w:val="22"/>
          <w:szCs w:val="22"/>
        </w:rPr>
      </w:pPr>
      <w:r>
        <w:t>5.6</w:t>
      </w:r>
      <w:r w:rsidRPr="00360B81">
        <w:rPr>
          <w:rFonts w:ascii="Calibri" w:hAnsi="Calibri"/>
          <w:sz w:val="22"/>
          <w:szCs w:val="22"/>
        </w:rPr>
        <w:tab/>
      </w:r>
      <w:r>
        <w:t>Terminations</w:t>
      </w:r>
      <w:r>
        <w:tab/>
      </w:r>
      <w:r>
        <w:fldChar w:fldCharType="begin" w:fldLock="1"/>
      </w:r>
      <w:r>
        <w:instrText xml:space="preserve"> PAGEREF _Toc414010787 \h </w:instrText>
      </w:r>
      <w:r>
        <w:fldChar w:fldCharType="separate"/>
      </w:r>
      <w:r>
        <w:t>12</w:t>
      </w:r>
      <w:r>
        <w:fldChar w:fldCharType="end"/>
      </w:r>
    </w:p>
    <w:p w14:paraId="4475E433" w14:textId="77777777" w:rsidR="008B14C3" w:rsidRPr="00360B81" w:rsidRDefault="008B14C3">
      <w:pPr>
        <w:pStyle w:val="TOC3"/>
        <w:rPr>
          <w:rFonts w:ascii="Calibri" w:hAnsi="Calibri"/>
          <w:sz w:val="22"/>
          <w:szCs w:val="22"/>
        </w:rPr>
      </w:pPr>
      <w:r>
        <w:t>5.6.1</w:t>
      </w:r>
      <w:r w:rsidRPr="00360B81">
        <w:rPr>
          <w:rFonts w:ascii="Calibri" w:hAnsi="Calibri"/>
          <w:sz w:val="22"/>
          <w:szCs w:val="22"/>
        </w:rPr>
        <w:tab/>
      </w:r>
      <w:r>
        <w:t>Termination names</w:t>
      </w:r>
      <w:r>
        <w:tab/>
      </w:r>
      <w:r>
        <w:fldChar w:fldCharType="begin" w:fldLock="1"/>
      </w:r>
      <w:r>
        <w:instrText xml:space="preserve"> PAGEREF _Toc414010788 \h </w:instrText>
      </w:r>
      <w:r>
        <w:fldChar w:fldCharType="separate"/>
      </w:r>
      <w:r>
        <w:t>12</w:t>
      </w:r>
      <w:r>
        <w:fldChar w:fldCharType="end"/>
      </w:r>
    </w:p>
    <w:p w14:paraId="79C05EA7" w14:textId="77777777" w:rsidR="008B14C3" w:rsidRPr="00360B81" w:rsidRDefault="008B14C3">
      <w:pPr>
        <w:pStyle w:val="TOC4"/>
        <w:rPr>
          <w:rFonts w:ascii="Calibri" w:hAnsi="Calibri"/>
          <w:sz w:val="22"/>
          <w:szCs w:val="22"/>
        </w:rPr>
      </w:pPr>
      <w:r>
        <w:t>5.6.1.1</w:t>
      </w:r>
      <w:r w:rsidRPr="00360B81">
        <w:rPr>
          <w:rFonts w:ascii="Calibri" w:hAnsi="Calibri"/>
          <w:sz w:val="22"/>
          <w:szCs w:val="22"/>
        </w:rPr>
        <w:tab/>
      </w:r>
      <w:r>
        <w:t>IP Termination</w:t>
      </w:r>
      <w:r>
        <w:tab/>
      </w:r>
      <w:r>
        <w:fldChar w:fldCharType="begin" w:fldLock="1"/>
      </w:r>
      <w:r>
        <w:instrText xml:space="preserve"> PAGEREF _Toc414010789 \h </w:instrText>
      </w:r>
      <w:r>
        <w:fldChar w:fldCharType="separate"/>
      </w:r>
      <w:r>
        <w:t>12</w:t>
      </w:r>
      <w:r>
        <w:fldChar w:fldCharType="end"/>
      </w:r>
    </w:p>
    <w:p w14:paraId="63FC1C9C" w14:textId="77777777" w:rsidR="008B14C3" w:rsidRPr="00360B81" w:rsidRDefault="008B14C3">
      <w:pPr>
        <w:pStyle w:val="TOC5"/>
        <w:rPr>
          <w:rFonts w:ascii="Calibri" w:hAnsi="Calibri"/>
          <w:sz w:val="22"/>
          <w:szCs w:val="22"/>
        </w:rPr>
      </w:pPr>
      <w:r>
        <w:t>5.6.1.1.1</w:t>
      </w:r>
      <w:r w:rsidRPr="00360B81">
        <w:rPr>
          <w:rFonts w:ascii="Calibri" w:hAnsi="Calibri"/>
          <w:sz w:val="22"/>
          <w:szCs w:val="22"/>
        </w:rPr>
        <w:tab/>
      </w:r>
      <w:r>
        <w:t>ABNF Coding Overview and prose specification</w:t>
      </w:r>
      <w:r>
        <w:tab/>
      </w:r>
      <w:r>
        <w:fldChar w:fldCharType="begin" w:fldLock="1"/>
      </w:r>
      <w:r>
        <w:instrText xml:space="preserve"> PAGEREF _Toc414010790 \h </w:instrText>
      </w:r>
      <w:r>
        <w:fldChar w:fldCharType="separate"/>
      </w:r>
      <w:r>
        <w:t>12</w:t>
      </w:r>
      <w:r>
        <w:fldChar w:fldCharType="end"/>
      </w:r>
    </w:p>
    <w:p w14:paraId="59E274E5" w14:textId="77777777" w:rsidR="008B14C3" w:rsidRPr="00360B81" w:rsidRDefault="008B14C3">
      <w:pPr>
        <w:pStyle w:val="TOC5"/>
        <w:rPr>
          <w:rFonts w:ascii="Calibri" w:hAnsi="Calibri"/>
          <w:sz w:val="22"/>
          <w:szCs w:val="22"/>
        </w:rPr>
      </w:pPr>
      <w:r>
        <w:t>5.6.1.1.2</w:t>
      </w:r>
      <w:r w:rsidRPr="00360B81">
        <w:rPr>
          <w:rFonts w:ascii="Calibri" w:hAnsi="Calibri"/>
          <w:sz w:val="22"/>
          <w:szCs w:val="22"/>
        </w:rPr>
        <w:tab/>
      </w:r>
      <w:r>
        <w:t>ASN.1 Coding Overview and prose specification</w:t>
      </w:r>
      <w:r>
        <w:tab/>
      </w:r>
      <w:r>
        <w:fldChar w:fldCharType="begin" w:fldLock="1"/>
      </w:r>
      <w:r>
        <w:instrText xml:space="preserve"> PAGEREF _Toc414010791 \h </w:instrText>
      </w:r>
      <w:r>
        <w:fldChar w:fldCharType="separate"/>
      </w:r>
      <w:r>
        <w:t>13</w:t>
      </w:r>
      <w:r>
        <w:fldChar w:fldCharType="end"/>
      </w:r>
    </w:p>
    <w:p w14:paraId="5FAB686E" w14:textId="77777777" w:rsidR="008B14C3" w:rsidRPr="00360B81" w:rsidRDefault="008B14C3">
      <w:pPr>
        <w:pStyle w:val="TOC3"/>
        <w:rPr>
          <w:rFonts w:ascii="Calibri" w:hAnsi="Calibri"/>
          <w:sz w:val="22"/>
          <w:szCs w:val="22"/>
        </w:rPr>
      </w:pPr>
      <w:r>
        <w:t>5.6.2</w:t>
      </w:r>
      <w:r w:rsidRPr="00360B81">
        <w:rPr>
          <w:rFonts w:ascii="Calibri" w:hAnsi="Calibri"/>
          <w:sz w:val="22"/>
          <w:szCs w:val="22"/>
        </w:rPr>
        <w:tab/>
      </w:r>
      <w:r>
        <w:t>Multiplexed terminations</w:t>
      </w:r>
      <w:r>
        <w:tab/>
      </w:r>
      <w:r>
        <w:fldChar w:fldCharType="begin" w:fldLock="1"/>
      </w:r>
      <w:r>
        <w:instrText xml:space="preserve"> PAGEREF _Toc414010792 \h </w:instrText>
      </w:r>
      <w:r>
        <w:fldChar w:fldCharType="separate"/>
      </w:r>
      <w:r>
        <w:t>14</w:t>
      </w:r>
      <w:r>
        <w:fldChar w:fldCharType="end"/>
      </w:r>
    </w:p>
    <w:p w14:paraId="4DD22BBC" w14:textId="77777777" w:rsidR="008B14C3" w:rsidRPr="00360B81" w:rsidRDefault="008B14C3">
      <w:pPr>
        <w:pStyle w:val="TOC2"/>
        <w:rPr>
          <w:rFonts w:ascii="Calibri" w:hAnsi="Calibri"/>
          <w:sz w:val="22"/>
          <w:szCs w:val="22"/>
        </w:rPr>
      </w:pPr>
      <w:r>
        <w:t>5.7</w:t>
      </w:r>
      <w:r w:rsidRPr="00360B81">
        <w:rPr>
          <w:rFonts w:ascii="Calibri" w:hAnsi="Calibri"/>
          <w:sz w:val="22"/>
          <w:szCs w:val="22"/>
        </w:rPr>
        <w:tab/>
      </w:r>
      <w:r>
        <w:t>Descriptors</w:t>
      </w:r>
      <w:r>
        <w:tab/>
      </w:r>
      <w:r>
        <w:fldChar w:fldCharType="begin" w:fldLock="1"/>
      </w:r>
      <w:r>
        <w:instrText xml:space="preserve"> PAGEREF _Toc414010793 \h </w:instrText>
      </w:r>
      <w:r>
        <w:fldChar w:fldCharType="separate"/>
      </w:r>
      <w:r>
        <w:t>14</w:t>
      </w:r>
      <w:r>
        <w:fldChar w:fldCharType="end"/>
      </w:r>
    </w:p>
    <w:p w14:paraId="12E4BB18" w14:textId="77777777" w:rsidR="008B14C3" w:rsidRPr="00360B81" w:rsidRDefault="008B14C3">
      <w:pPr>
        <w:pStyle w:val="TOC3"/>
        <w:rPr>
          <w:rFonts w:ascii="Calibri" w:hAnsi="Calibri"/>
          <w:sz w:val="22"/>
          <w:szCs w:val="22"/>
        </w:rPr>
      </w:pPr>
      <w:r>
        <w:t>5.7.1</w:t>
      </w:r>
      <w:r w:rsidRPr="00360B81">
        <w:rPr>
          <w:rFonts w:ascii="Calibri" w:hAnsi="Calibri"/>
          <w:sz w:val="22"/>
          <w:szCs w:val="22"/>
        </w:rPr>
        <w:tab/>
      </w:r>
      <w:r>
        <w:t>TerminationState Descriptor</w:t>
      </w:r>
      <w:r>
        <w:tab/>
      </w:r>
      <w:r>
        <w:fldChar w:fldCharType="begin" w:fldLock="1"/>
      </w:r>
      <w:r>
        <w:instrText xml:space="preserve"> PAGEREF _Toc414010794 \h </w:instrText>
      </w:r>
      <w:r>
        <w:fldChar w:fldCharType="separate"/>
      </w:r>
      <w:r>
        <w:t>14</w:t>
      </w:r>
      <w:r>
        <w:fldChar w:fldCharType="end"/>
      </w:r>
    </w:p>
    <w:p w14:paraId="6BEA3B7E" w14:textId="77777777" w:rsidR="008B14C3" w:rsidRPr="00360B81" w:rsidRDefault="008B14C3">
      <w:pPr>
        <w:pStyle w:val="TOC3"/>
        <w:rPr>
          <w:rFonts w:ascii="Calibri" w:hAnsi="Calibri"/>
          <w:sz w:val="22"/>
          <w:szCs w:val="22"/>
        </w:rPr>
      </w:pPr>
      <w:r>
        <w:t>5.7.2</w:t>
      </w:r>
      <w:r w:rsidRPr="00360B81">
        <w:rPr>
          <w:rFonts w:ascii="Calibri" w:hAnsi="Calibri"/>
          <w:sz w:val="22"/>
          <w:szCs w:val="22"/>
        </w:rPr>
        <w:tab/>
      </w:r>
      <w:r>
        <w:t>Stream Descriptor</w:t>
      </w:r>
      <w:r>
        <w:tab/>
      </w:r>
      <w:r>
        <w:fldChar w:fldCharType="begin" w:fldLock="1"/>
      </w:r>
      <w:r>
        <w:instrText xml:space="preserve"> PAGEREF _Toc414010795 \h </w:instrText>
      </w:r>
      <w:r>
        <w:fldChar w:fldCharType="separate"/>
      </w:r>
      <w:r>
        <w:t>14</w:t>
      </w:r>
      <w:r>
        <w:fldChar w:fldCharType="end"/>
      </w:r>
    </w:p>
    <w:p w14:paraId="13F93E52" w14:textId="77777777" w:rsidR="008B14C3" w:rsidRPr="00360B81" w:rsidRDefault="008B14C3">
      <w:pPr>
        <w:pStyle w:val="TOC4"/>
        <w:rPr>
          <w:rFonts w:ascii="Calibri" w:hAnsi="Calibri"/>
          <w:sz w:val="22"/>
          <w:szCs w:val="22"/>
        </w:rPr>
      </w:pPr>
      <w:r>
        <w:t>5.7.2.0</w:t>
      </w:r>
      <w:r w:rsidRPr="00360B81">
        <w:rPr>
          <w:rFonts w:ascii="Calibri" w:hAnsi="Calibri"/>
          <w:sz w:val="22"/>
          <w:szCs w:val="22"/>
        </w:rPr>
        <w:tab/>
      </w:r>
      <w:r>
        <w:t>General</w:t>
      </w:r>
      <w:r>
        <w:tab/>
      </w:r>
      <w:r>
        <w:fldChar w:fldCharType="begin" w:fldLock="1"/>
      </w:r>
      <w:r>
        <w:instrText xml:space="preserve"> PAGEREF _Toc414010796 \h </w:instrText>
      </w:r>
      <w:r>
        <w:fldChar w:fldCharType="separate"/>
      </w:r>
      <w:r>
        <w:t>14</w:t>
      </w:r>
      <w:r>
        <w:fldChar w:fldCharType="end"/>
      </w:r>
    </w:p>
    <w:p w14:paraId="5BD898D8" w14:textId="77777777" w:rsidR="008B14C3" w:rsidRPr="00360B81" w:rsidRDefault="008B14C3">
      <w:pPr>
        <w:pStyle w:val="TOC4"/>
        <w:rPr>
          <w:rFonts w:ascii="Calibri" w:hAnsi="Calibri"/>
          <w:sz w:val="22"/>
          <w:szCs w:val="22"/>
        </w:rPr>
      </w:pPr>
      <w:r>
        <w:t>5.7.2.1</w:t>
      </w:r>
      <w:r w:rsidRPr="00360B81">
        <w:rPr>
          <w:rFonts w:ascii="Calibri" w:hAnsi="Calibri"/>
          <w:sz w:val="22"/>
          <w:szCs w:val="22"/>
        </w:rPr>
        <w:tab/>
      </w:r>
      <w:r>
        <w:t>LocalControl Descriptor</w:t>
      </w:r>
      <w:r>
        <w:tab/>
      </w:r>
      <w:r>
        <w:fldChar w:fldCharType="begin" w:fldLock="1"/>
      </w:r>
      <w:r>
        <w:instrText xml:space="preserve"> PAGEREF _Toc414010797 \h </w:instrText>
      </w:r>
      <w:r>
        <w:fldChar w:fldCharType="separate"/>
      </w:r>
      <w:r>
        <w:t>15</w:t>
      </w:r>
      <w:r>
        <w:fldChar w:fldCharType="end"/>
      </w:r>
    </w:p>
    <w:p w14:paraId="1F6C7422" w14:textId="77777777" w:rsidR="008B14C3" w:rsidRPr="00360B81" w:rsidRDefault="008B14C3">
      <w:pPr>
        <w:pStyle w:val="TOC3"/>
        <w:rPr>
          <w:rFonts w:ascii="Calibri" w:hAnsi="Calibri"/>
          <w:sz w:val="22"/>
          <w:szCs w:val="22"/>
        </w:rPr>
      </w:pPr>
      <w:r>
        <w:t>5.7.3</w:t>
      </w:r>
      <w:r w:rsidRPr="00360B81">
        <w:rPr>
          <w:rFonts w:ascii="Calibri" w:hAnsi="Calibri"/>
          <w:sz w:val="22"/>
          <w:szCs w:val="22"/>
        </w:rPr>
        <w:tab/>
      </w:r>
      <w:r>
        <w:t>Events descriptor</w:t>
      </w:r>
      <w:r>
        <w:tab/>
      </w:r>
      <w:r>
        <w:fldChar w:fldCharType="begin" w:fldLock="1"/>
      </w:r>
      <w:r>
        <w:instrText xml:space="preserve"> PAGEREF _Toc414010798 \h </w:instrText>
      </w:r>
      <w:r>
        <w:fldChar w:fldCharType="separate"/>
      </w:r>
      <w:r>
        <w:t>16</w:t>
      </w:r>
      <w:r>
        <w:fldChar w:fldCharType="end"/>
      </w:r>
    </w:p>
    <w:p w14:paraId="1EAFF1C7" w14:textId="77777777" w:rsidR="008B14C3" w:rsidRPr="00360B81" w:rsidRDefault="008B14C3">
      <w:pPr>
        <w:pStyle w:val="TOC3"/>
        <w:rPr>
          <w:rFonts w:ascii="Calibri" w:hAnsi="Calibri"/>
          <w:sz w:val="22"/>
          <w:szCs w:val="22"/>
        </w:rPr>
      </w:pPr>
      <w:r>
        <w:t>5.7.4</w:t>
      </w:r>
      <w:r w:rsidRPr="00360B81">
        <w:rPr>
          <w:rFonts w:ascii="Calibri" w:hAnsi="Calibri"/>
          <w:sz w:val="22"/>
          <w:szCs w:val="22"/>
        </w:rPr>
        <w:tab/>
      </w:r>
      <w:r>
        <w:t>EventBuffer descriptor</w:t>
      </w:r>
      <w:r>
        <w:tab/>
      </w:r>
      <w:r>
        <w:fldChar w:fldCharType="begin" w:fldLock="1"/>
      </w:r>
      <w:r>
        <w:instrText xml:space="preserve"> PAGEREF _Toc414010799 \h </w:instrText>
      </w:r>
      <w:r>
        <w:fldChar w:fldCharType="separate"/>
      </w:r>
      <w:r>
        <w:t>17</w:t>
      </w:r>
      <w:r>
        <w:fldChar w:fldCharType="end"/>
      </w:r>
    </w:p>
    <w:p w14:paraId="5EDB2653" w14:textId="77777777" w:rsidR="008B14C3" w:rsidRPr="00360B81" w:rsidRDefault="008B14C3">
      <w:pPr>
        <w:pStyle w:val="TOC3"/>
        <w:rPr>
          <w:rFonts w:ascii="Calibri" w:hAnsi="Calibri"/>
          <w:sz w:val="22"/>
          <w:szCs w:val="22"/>
        </w:rPr>
      </w:pPr>
      <w:r>
        <w:t>5.7.5</w:t>
      </w:r>
      <w:r w:rsidRPr="00360B81">
        <w:rPr>
          <w:rFonts w:ascii="Calibri" w:hAnsi="Calibri"/>
          <w:sz w:val="22"/>
          <w:szCs w:val="22"/>
        </w:rPr>
        <w:tab/>
      </w:r>
      <w:r>
        <w:t>Signals descriptor</w:t>
      </w:r>
      <w:r>
        <w:tab/>
      </w:r>
      <w:r>
        <w:fldChar w:fldCharType="begin" w:fldLock="1"/>
      </w:r>
      <w:r>
        <w:instrText xml:space="preserve"> PAGEREF _Toc414010800 \h </w:instrText>
      </w:r>
      <w:r>
        <w:fldChar w:fldCharType="separate"/>
      </w:r>
      <w:r>
        <w:t>17</w:t>
      </w:r>
      <w:r>
        <w:fldChar w:fldCharType="end"/>
      </w:r>
    </w:p>
    <w:p w14:paraId="185A1F7D" w14:textId="77777777" w:rsidR="008B14C3" w:rsidRPr="00360B81" w:rsidRDefault="008B14C3">
      <w:pPr>
        <w:pStyle w:val="TOC3"/>
        <w:rPr>
          <w:rFonts w:ascii="Calibri" w:hAnsi="Calibri"/>
          <w:sz w:val="22"/>
          <w:szCs w:val="22"/>
        </w:rPr>
      </w:pPr>
      <w:r>
        <w:t>5.7.6</w:t>
      </w:r>
      <w:r w:rsidRPr="00360B81">
        <w:rPr>
          <w:rFonts w:ascii="Calibri" w:hAnsi="Calibri"/>
          <w:sz w:val="22"/>
          <w:szCs w:val="22"/>
        </w:rPr>
        <w:tab/>
      </w:r>
      <w:r>
        <w:t>DigitMap descriptor</w:t>
      </w:r>
      <w:r>
        <w:tab/>
      </w:r>
      <w:r>
        <w:fldChar w:fldCharType="begin" w:fldLock="1"/>
      </w:r>
      <w:r>
        <w:instrText xml:space="preserve"> PAGEREF _Toc414010801 \h </w:instrText>
      </w:r>
      <w:r>
        <w:fldChar w:fldCharType="separate"/>
      </w:r>
      <w:r>
        <w:t>18</w:t>
      </w:r>
      <w:r>
        <w:fldChar w:fldCharType="end"/>
      </w:r>
    </w:p>
    <w:p w14:paraId="5476B003" w14:textId="77777777" w:rsidR="008B14C3" w:rsidRPr="00360B81" w:rsidRDefault="008B14C3">
      <w:pPr>
        <w:pStyle w:val="TOC3"/>
        <w:rPr>
          <w:rFonts w:ascii="Calibri" w:hAnsi="Calibri"/>
          <w:sz w:val="22"/>
          <w:szCs w:val="22"/>
        </w:rPr>
      </w:pPr>
      <w:r>
        <w:t>5.7.7</w:t>
      </w:r>
      <w:r w:rsidRPr="00360B81">
        <w:rPr>
          <w:rFonts w:ascii="Calibri" w:hAnsi="Calibri"/>
          <w:sz w:val="22"/>
          <w:szCs w:val="22"/>
        </w:rPr>
        <w:tab/>
      </w:r>
      <w:r>
        <w:t>Statistics descriptor</w:t>
      </w:r>
      <w:r>
        <w:tab/>
      </w:r>
      <w:r>
        <w:fldChar w:fldCharType="begin" w:fldLock="1"/>
      </w:r>
      <w:r>
        <w:instrText xml:space="preserve"> PAGEREF _Toc414010802 \h </w:instrText>
      </w:r>
      <w:r>
        <w:fldChar w:fldCharType="separate"/>
      </w:r>
      <w:r>
        <w:t>18</w:t>
      </w:r>
      <w:r>
        <w:fldChar w:fldCharType="end"/>
      </w:r>
    </w:p>
    <w:p w14:paraId="684B465E" w14:textId="77777777" w:rsidR="008B14C3" w:rsidRPr="00360B81" w:rsidRDefault="008B14C3">
      <w:pPr>
        <w:pStyle w:val="TOC3"/>
        <w:rPr>
          <w:rFonts w:ascii="Calibri" w:hAnsi="Calibri"/>
          <w:sz w:val="22"/>
          <w:szCs w:val="22"/>
        </w:rPr>
      </w:pPr>
      <w:r>
        <w:t>5.7.8</w:t>
      </w:r>
      <w:r w:rsidRPr="00360B81">
        <w:rPr>
          <w:rFonts w:ascii="Calibri" w:hAnsi="Calibri"/>
          <w:sz w:val="22"/>
          <w:szCs w:val="22"/>
        </w:rPr>
        <w:tab/>
      </w:r>
      <w:r>
        <w:t>ObservedEvents descriptor</w:t>
      </w:r>
      <w:r>
        <w:tab/>
      </w:r>
      <w:r>
        <w:fldChar w:fldCharType="begin" w:fldLock="1"/>
      </w:r>
      <w:r>
        <w:instrText xml:space="preserve"> PAGEREF _Toc414010803 \h </w:instrText>
      </w:r>
      <w:r>
        <w:fldChar w:fldCharType="separate"/>
      </w:r>
      <w:r>
        <w:t>19</w:t>
      </w:r>
      <w:r>
        <w:fldChar w:fldCharType="end"/>
      </w:r>
    </w:p>
    <w:p w14:paraId="2AD777D7" w14:textId="77777777" w:rsidR="008B14C3" w:rsidRPr="00360B81" w:rsidRDefault="008B14C3">
      <w:pPr>
        <w:pStyle w:val="TOC3"/>
        <w:rPr>
          <w:rFonts w:ascii="Calibri" w:hAnsi="Calibri"/>
          <w:sz w:val="22"/>
          <w:szCs w:val="22"/>
        </w:rPr>
      </w:pPr>
      <w:r>
        <w:t>5.7.9</w:t>
      </w:r>
      <w:r w:rsidRPr="00360B81">
        <w:rPr>
          <w:rFonts w:ascii="Calibri" w:hAnsi="Calibri"/>
          <w:sz w:val="22"/>
          <w:szCs w:val="22"/>
        </w:rPr>
        <w:tab/>
      </w:r>
      <w:r>
        <w:t>Topology descriptor</w:t>
      </w:r>
      <w:r>
        <w:tab/>
      </w:r>
      <w:r>
        <w:fldChar w:fldCharType="begin" w:fldLock="1"/>
      </w:r>
      <w:r>
        <w:instrText xml:space="preserve"> PAGEREF _Toc414010804 \h </w:instrText>
      </w:r>
      <w:r>
        <w:fldChar w:fldCharType="separate"/>
      </w:r>
      <w:r>
        <w:t>19</w:t>
      </w:r>
      <w:r>
        <w:fldChar w:fldCharType="end"/>
      </w:r>
    </w:p>
    <w:p w14:paraId="271D37F7" w14:textId="77777777" w:rsidR="008B14C3" w:rsidRPr="00360B81" w:rsidRDefault="008B14C3">
      <w:pPr>
        <w:pStyle w:val="TOC3"/>
        <w:rPr>
          <w:rFonts w:ascii="Calibri" w:hAnsi="Calibri"/>
          <w:sz w:val="22"/>
          <w:szCs w:val="22"/>
        </w:rPr>
      </w:pPr>
      <w:r>
        <w:t>5.7.10</w:t>
      </w:r>
      <w:r w:rsidRPr="00360B81">
        <w:rPr>
          <w:rFonts w:ascii="Calibri" w:hAnsi="Calibri"/>
          <w:sz w:val="22"/>
          <w:szCs w:val="22"/>
        </w:rPr>
        <w:tab/>
      </w:r>
      <w:r>
        <w:t>Error descriptor</w:t>
      </w:r>
      <w:r>
        <w:tab/>
      </w:r>
      <w:r>
        <w:fldChar w:fldCharType="begin" w:fldLock="1"/>
      </w:r>
      <w:r>
        <w:instrText xml:space="preserve"> PAGEREF _Toc414010805 \h </w:instrText>
      </w:r>
      <w:r>
        <w:fldChar w:fldCharType="separate"/>
      </w:r>
      <w:r>
        <w:t>19</w:t>
      </w:r>
      <w:r>
        <w:fldChar w:fldCharType="end"/>
      </w:r>
    </w:p>
    <w:p w14:paraId="26F8D5CD" w14:textId="77777777" w:rsidR="008B14C3" w:rsidRPr="00360B81" w:rsidRDefault="008B14C3">
      <w:pPr>
        <w:pStyle w:val="TOC2"/>
        <w:rPr>
          <w:rFonts w:ascii="Calibri" w:hAnsi="Calibri"/>
          <w:sz w:val="22"/>
          <w:szCs w:val="22"/>
        </w:rPr>
      </w:pPr>
      <w:r>
        <w:t>5.8</w:t>
      </w:r>
      <w:r w:rsidRPr="00360B81">
        <w:rPr>
          <w:rFonts w:ascii="Calibri" w:hAnsi="Calibri"/>
          <w:sz w:val="22"/>
          <w:szCs w:val="22"/>
        </w:rPr>
        <w:tab/>
      </w:r>
      <w:r>
        <w:t>Command API</w:t>
      </w:r>
      <w:r>
        <w:tab/>
      </w:r>
      <w:r>
        <w:fldChar w:fldCharType="begin" w:fldLock="1"/>
      </w:r>
      <w:r>
        <w:instrText xml:space="preserve"> PAGEREF _Toc414010806 \h </w:instrText>
      </w:r>
      <w:r>
        <w:fldChar w:fldCharType="separate"/>
      </w:r>
      <w:r>
        <w:t>21</w:t>
      </w:r>
      <w:r>
        <w:fldChar w:fldCharType="end"/>
      </w:r>
    </w:p>
    <w:p w14:paraId="332ECF7F" w14:textId="77777777" w:rsidR="008B14C3" w:rsidRPr="00360B81" w:rsidRDefault="008B14C3">
      <w:pPr>
        <w:pStyle w:val="TOC3"/>
        <w:rPr>
          <w:rFonts w:ascii="Calibri" w:hAnsi="Calibri"/>
          <w:sz w:val="22"/>
          <w:szCs w:val="22"/>
        </w:rPr>
      </w:pPr>
      <w:r>
        <w:t>5.8.1</w:t>
      </w:r>
      <w:r w:rsidRPr="00360B81">
        <w:rPr>
          <w:rFonts w:ascii="Calibri" w:hAnsi="Calibri"/>
          <w:sz w:val="22"/>
          <w:szCs w:val="22"/>
        </w:rPr>
        <w:tab/>
      </w:r>
      <w:r>
        <w:t>Add</w:t>
      </w:r>
      <w:r>
        <w:tab/>
      </w:r>
      <w:r>
        <w:fldChar w:fldCharType="begin" w:fldLock="1"/>
      </w:r>
      <w:r>
        <w:instrText xml:space="preserve"> PAGEREF _Toc414010807 \h </w:instrText>
      </w:r>
      <w:r>
        <w:fldChar w:fldCharType="separate"/>
      </w:r>
      <w:r>
        <w:t>21</w:t>
      </w:r>
      <w:r>
        <w:fldChar w:fldCharType="end"/>
      </w:r>
    </w:p>
    <w:p w14:paraId="25DB138E" w14:textId="77777777" w:rsidR="008B14C3" w:rsidRPr="00360B81" w:rsidRDefault="008B14C3">
      <w:pPr>
        <w:pStyle w:val="TOC3"/>
        <w:rPr>
          <w:rFonts w:ascii="Calibri" w:hAnsi="Calibri"/>
          <w:sz w:val="22"/>
          <w:szCs w:val="22"/>
        </w:rPr>
      </w:pPr>
      <w:r>
        <w:t>5.8.2</w:t>
      </w:r>
      <w:r w:rsidRPr="00360B81">
        <w:rPr>
          <w:rFonts w:ascii="Calibri" w:hAnsi="Calibri"/>
          <w:sz w:val="22"/>
          <w:szCs w:val="22"/>
        </w:rPr>
        <w:tab/>
      </w:r>
      <w:r>
        <w:t>Modify</w:t>
      </w:r>
      <w:r>
        <w:tab/>
      </w:r>
      <w:r>
        <w:fldChar w:fldCharType="begin" w:fldLock="1"/>
      </w:r>
      <w:r>
        <w:instrText xml:space="preserve"> PAGEREF _Toc414010808 \h </w:instrText>
      </w:r>
      <w:r>
        <w:fldChar w:fldCharType="separate"/>
      </w:r>
      <w:r>
        <w:t>21</w:t>
      </w:r>
      <w:r>
        <w:fldChar w:fldCharType="end"/>
      </w:r>
    </w:p>
    <w:p w14:paraId="6089EEF3" w14:textId="77777777" w:rsidR="008B14C3" w:rsidRPr="00360B81" w:rsidRDefault="008B14C3">
      <w:pPr>
        <w:pStyle w:val="TOC3"/>
        <w:rPr>
          <w:rFonts w:ascii="Calibri" w:hAnsi="Calibri"/>
          <w:sz w:val="22"/>
          <w:szCs w:val="22"/>
        </w:rPr>
      </w:pPr>
      <w:r>
        <w:t>5.8.3</w:t>
      </w:r>
      <w:r w:rsidRPr="00360B81">
        <w:rPr>
          <w:rFonts w:ascii="Calibri" w:hAnsi="Calibri"/>
          <w:sz w:val="22"/>
          <w:szCs w:val="22"/>
        </w:rPr>
        <w:tab/>
      </w:r>
      <w:r>
        <w:t>Subtract</w:t>
      </w:r>
      <w:r>
        <w:tab/>
      </w:r>
      <w:r>
        <w:fldChar w:fldCharType="begin" w:fldLock="1"/>
      </w:r>
      <w:r>
        <w:instrText xml:space="preserve"> PAGEREF _Toc414010809 \h </w:instrText>
      </w:r>
      <w:r>
        <w:fldChar w:fldCharType="separate"/>
      </w:r>
      <w:r>
        <w:t>22</w:t>
      </w:r>
      <w:r>
        <w:fldChar w:fldCharType="end"/>
      </w:r>
    </w:p>
    <w:p w14:paraId="26A0BB3E" w14:textId="77777777" w:rsidR="008B14C3" w:rsidRPr="00360B81" w:rsidRDefault="008B14C3">
      <w:pPr>
        <w:pStyle w:val="TOC3"/>
        <w:rPr>
          <w:rFonts w:ascii="Calibri" w:hAnsi="Calibri"/>
          <w:sz w:val="22"/>
          <w:szCs w:val="22"/>
        </w:rPr>
      </w:pPr>
      <w:r>
        <w:t>5.8.4</w:t>
      </w:r>
      <w:r w:rsidRPr="00360B81">
        <w:rPr>
          <w:rFonts w:ascii="Calibri" w:hAnsi="Calibri"/>
          <w:sz w:val="22"/>
          <w:szCs w:val="22"/>
        </w:rPr>
        <w:tab/>
      </w:r>
      <w:r>
        <w:t>Move</w:t>
      </w:r>
      <w:r>
        <w:tab/>
      </w:r>
      <w:r>
        <w:fldChar w:fldCharType="begin" w:fldLock="1"/>
      </w:r>
      <w:r>
        <w:instrText xml:space="preserve"> PAGEREF _Toc414010810 \h </w:instrText>
      </w:r>
      <w:r>
        <w:fldChar w:fldCharType="separate"/>
      </w:r>
      <w:r>
        <w:t>22</w:t>
      </w:r>
      <w:r>
        <w:fldChar w:fldCharType="end"/>
      </w:r>
    </w:p>
    <w:p w14:paraId="7F3C00A0" w14:textId="77777777" w:rsidR="008B14C3" w:rsidRPr="00360B81" w:rsidRDefault="008B14C3">
      <w:pPr>
        <w:pStyle w:val="TOC3"/>
        <w:rPr>
          <w:rFonts w:ascii="Calibri" w:hAnsi="Calibri"/>
          <w:sz w:val="22"/>
          <w:szCs w:val="22"/>
        </w:rPr>
      </w:pPr>
      <w:r>
        <w:t>5.8.5</w:t>
      </w:r>
      <w:r w:rsidRPr="00360B81">
        <w:rPr>
          <w:rFonts w:ascii="Calibri" w:hAnsi="Calibri"/>
          <w:sz w:val="22"/>
          <w:szCs w:val="22"/>
        </w:rPr>
        <w:tab/>
      </w:r>
      <w:r>
        <w:t>AuditValue</w:t>
      </w:r>
      <w:r>
        <w:tab/>
      </w:r>
      <w:r>
        <w:fldChar w:fldCharType="begin" w:fldLock="1"/>
      </w:r>
      <w:r>
        <w:instrText xml:space="preserve"> PAGEREF _Toc414010811 \h </w:instrText>
      </w:r>
      <w:r>
        <w:fldChar w:fldCharType="separate"/>
      </w:r>
      <w:r>
        <w:t>22</w:t>
      </w:r>
      <w:r>
        <w:fldChar w:fldCharType="end"/>
      </w:r>
    </w:p>
    <w:p w14:paraId="3BF108CA" w14:textId="77777777" w:rsidR="008B14C3" w:rsidRPr="00360B81" w:rsidRDefault="008B14C3">
      <w:pPr>
        <w:pStyle w:val="TOC3"/>
        <w:rPr>
          <w:rFonts w:ascii="Calibri" w:hAnsi="Calibri"/>
          <w:sz w:val="22"/>
          <w:szCs w:val="22"/>
        </w:rPr>
      </w:pPr>
      <w:r>
        <w:t>5.8.6</w:t>
      </w:r>
      <w:r w:rsidRPr="00360B81">
        <w:rPr>
          <w:rFonts w:ascii="Calibri" w:hAnsi="Calibri"/>
          <w:sz w:val="22"/>
          <w:szCs w:val="22"/>
        </w:rPr>
        <w:tab/>
      </w:r>
      <w:r>
        <w:t>AuditCapabilities</w:t>
      </w:r>
      <w:r>
        <w:tab/>
      </w:r>
      <w:r>
        <w:fldChar w:fldCharType="begin" w:fldLock="1"/>
      </w:r>
      <w:r>
        <w:instrText xml:space="preserve"> PAGEREF _Toc414010812 \h </w:instrText>
      </w:r>
      <w:r>
        <w:fldChar w:fldCharType="separate"/>
      </w:r>
      <w:r>
        <w:t>22</w:t>
      </w:r>
      <w:r>
        <w:fldChar w:fldCharType="end"/>
      </w:r>
    </w:p>
    <w:p w14:paraId="28EB013B" w14:textId="77777777" w:rsidR="008B14C3" w:rsidRPr="00360B81" w:rsidRDefault="008B14C3">
      <w:pPr>
        <w:pStyle w:val="TOC3"/>
        <w:rPr>
          <w:rFonts w:ascii="Calibri" w:hAnsi="Calibri"/>
          <w:sz w:val="22"/>
          <w:szCs w:val="22"/>
        </w:rPr>
      </w:pPr>
      <w:r>
        <w:t>5.8.7</w:t>
      </w:r>
      <w:r w:rsidRPr="00360B81">
        <w:rPr>
          <w:rFonts w:ascii="Calibri" w:hAnsi="Calibri"/>
          <w:sz w:val="22"/>
          <w:szCs w:val="22"/>
        </w:rPr>
        <w:tab/>
      </w:r>
      <w:r>
        <w:t>Notify</w:t>
      </w:r>
      <w:r>
        <w:tab/>
      </w:r>
      <w:r>
        <w:fldChar w:fldCharType="begin" w:fldLock="1"/>
      </w:r>
      <w:r>
        <w:instrText xml:space="preserve"> PAGEREF _Toc414010813 \h </w:instrText>
      </w:r>
      <w:r>
        <w:fldChar w:fldCharType="separate"/>
      </w:r>
      <w:r>
        <w:t>23</w:t>
      </w:r>
      <w:r>
        <w:fldChar w:fldCharType="end"/>
      </w:r>
    </w:p>
    <w:p w14:paraId="5A9AF1B9" w14:textId="77777777" w:rsidR="008B14C3" w:rsidRPr="00360B81" w:rsidRDefault="008B14C3">
      <w:pPr>
        <w:pStyle w:val="TOC3"/>
        <w:rPr>
          <w:rFonts w:ascii="Calibri" w:hAnsi="Calibri"/>
          <w:sz w:val="22"/>
          <w:szCs w:val="22"/>
        </w:rPr>
      </w:pPr>
      <w:r>
        <w:t>5.8.8</w:t>
      </w:r>
      <w:r w:rsidRPr="00360B81">
        <w:rPr>
          <w:rFonts w:ascii="Calibri" w:hAnsi="Calibri"/>
          <w:sz w:val="22"/>
          <w:szCs w:val="22"/>
        </w:rPr>
        <w:tab/>
      </w:r>
      <w:r>
        <w:t>ServiceChange</w:t>
      </w:r>
      <w:r>
        <w:tab/>
      </w:r>
      <w:r>
        <w:fldChar w:fldCharType="begin" w:fldLock="1"/>
      </w:r>
      <w:r>
        <w:instrText xml:space="preserve"> PAGEREF _Toc414010814 \h </w:instrText>
      </w:r>
      <w:r>
        <w:fldChar w:fldCharType="separate"/>
      </w:r>
      <w:r>
        <w:t>23</w:t>
      </w:r>
      <w:r>
        <w:fldChar w:fldCharType="end"/>
      </w:r>
    </w:p>
    <w:p w14:paraId="05383661" w14:textId="77777777" w:rsidR="008B14C3" w:rsidRPr="00360B81" w:rsidRDefault="008B14C3">
      <w:pPr>
        <w:pStyle w:val="TOC3"/>
        <w:rPr>
          <w:rFonts w:ascii="Calibri" w:hAnsi="Calibri"/>
          <w:sz w:val="22"/>
          <w:szCs w:val="22"/>
        </w:rPr>
      </w:pPr>
      <w:r>
        <w:t>5.8.9</w:t>
      </w:r>
      <w:r w:rsidRPr="00360B81">
        <w:rPr>
          <w:rFonts w:ascii="Calibri" w:hAnsi="Calibri"/>
          <w:sz w:val="22"/>
          <w:szCs w:val="22"/>
        </w:rPr>
        <w:tab/>
      </w:r>
      <w:r>
        <w:t>Manipulating and auditing context attributes</w:t>
      </w:r>
      <w:r>
        <w:tab/>
      </w:r>
      <w:r>
        <w:fldChar w:fldCharType="begin" w:fldLock="1"/>
      </w:r>
      <w:r>
        <w:instrText xml:space="preserve"> PAGEREF _Toc414010815 \h </w:instrText>
      </w:r>
      <w:r>
        <w:fldChar w:fldCharType="separate"/>
      </w:r>
      <w:r>
        <w:t>25</w:t>
      </w:r>
      <w:r>
        <w:fldChar w:fldCharType="end"/>
      </w:r>
    </w:p>
    <w:p w14:paraId="588AD77E" w14:textId="77777777" w:rsidR="008B14C3" w:rsidRPr="00360B81" w:rsidRDefault="008B14C3">
      <w:pPr>
        <w:pStyle w:val="TOC2"/>
        <w:rPr>
          <w:rFonts w:ascii="Calibri" w:hAnsi="Calibri"/>
          <w:sz w:val="22"/>
          <w:szCs w:val="22"/>
        </w:rPr>
      </w:pPr>
      <w:r>
        <w:t>5.9</w:t>
      </w:r>
      <w:r w:rsidRPr="00360B81">
        <w:rPr>
          <w:rFonts w:ascii="Calibri" w:hAnsi="Calibri"/>
          <w:sz w:val="22"/>
          <w:szCs w:val="22"/>
        </w:rPr>
        <w:tab/>
      </w:r>
      <w:r>
        <w:t>Generic command syntax and encoding</w:t>
      </w:r>
      <w:r>
        <w:tab/>
      </w:r>
      <w:r>
        <w:fldChar w:fldCharType="begin" w:fldLock="1"/>
      </w:r>
      <w:r>
        <w:instrText xml:space="preserve"> PAGEREF _Toc414010816 \h </w:instrText>
      </w:r>
      <w:r>
        <w:fldChar w:fldCharType="separate"/>
      </w:r>
      <w:r>
        <w:t>25</w:t>
      </w:r>
      <w:r>
        <w:fldChar w:fldCharType="end"/>
      </w:r>
    </w:p>
    <w:p w14:paraId="6179D5B6" w14:textId="77777777" w:rsidR="008B14C3" w:rsidRPr="00360B81" w:rsidRDefault="008B14C3">
      <w:pPr>
        <w:pStyle w:val="TOC2"/>
        <w:rPr>
          <w:rFonts w:ascii="Calibri" w:hAnsi="Calibri"/>
          <w:sz w:val="22"/>
          <w:szCs w:val="22"/>
        </w:rPr>
      </w:pPr>
      <w:r>
        <w:t>5.10</w:t>
      </w:r>
      <w:r w:rsidRPr="00360B81">
        <w:rPr>
          <w:rFonts w:ascii="Calibri" w:hAnsi="Calibri"/>
          <w:sz w:val="22"/>
          <w:szCs w:val="22"/>
        </w:rPr>
        <w:tab/>
      </w:r>
      <w:r>
        <w:t>Transactions</w:t>
      </w:r>
      <w:r>
        <w:tab/>
      </w:r>
      <w:r>
        <w:fldChar w:fldCharType="begin" w:fldLock="1"/>
      </w:r>
      <w:r>
        <w:instrText xml:space="preserve"> PAGEREF _Toc414010817 \h </w:instrText>
      </w:r>
      <w:r>
        <w:fldChar w:fldCharType="separate"/>
      </w:r>
      <w:r>
        <w:t>25</w:t>
      </w:r>
      <w:r>
        <w:fldChar w:fldCharType="end"/>
      </w:r>
    </w:p>
    <w:p w14:paraId="1A089843" w14:textId="77777777" w:rsidR="008B14C3" w:rsidRPr="00360B81" w:rsidRDefault="008B14C3">
      <w:pPr>
        <w:pStyle w:val="TOC2"/>
        <w:rPr>
          <w:rFonts w:ascii="Calibri" w:hAnsi="Calibri"/>
          <w:sz w:val="22"/>
          <w:szCs w:val="22"/>
        </w:rPr>
      </w:pPr>
      <w:r>
        <w:t>5.11</w:t>
      </w:r>
      <w:r w:rsidRPr="00360B81">
        <w:rPr>
          <w:rFonts w:ascii="Calibri" w:hAnsi="Calibri"/>
          <w:sz w:val="22"/>
          <w:szCs w:val="22"/>
        </w:rPr>
        <w:tab/>
      </w:r>
      <w:r>
        <w:t>Messages</w:t>
      </w:r>
      <w:r>
        <w:tab/>
      </w:r>
      <w:r>
        <w:fldChar w:fldCharType="begin" w:fldLock="1"/>
      </w:r>
      <w:r>
        <w:instrText xml:space="preserve"> PAGEREF _Toc414010818 \h </w:instrText>
      </w:r>
      <w:r>
        <w:fldChar w:fldCharType="separate"/>
      </w:r>
      <w:r>
        <w:t>26</w:t>
      </w:r>
      <w:r>
        <w:fldChar w:fldCharType="end"/>
      </w:r>
    </w:p>
    <w:p w14:paraId="56C60074" w14:textId="77777777" w:rsidR="008B14C3" w:rsidRPr="00360B81" w:rsidRDefault="008B14C3">
      <w:pPr>
        <w:pStyle w:val="TOC2"/>
        <w:rPr>
          <w:rFonts w:ascii="Calibri" w:hAnsi="Calibri"/>
          <w:sz w:val="22"/>
          <w:szCs w:val="22"/>
        </w:rPr>
      </w:pPr>
      <w:r>
        <w:t>5.12</w:t>
      </w:r>
      <w:r w:rsidRPr="00360B81">
        <w:rPr>
          <w:rFonts w:ascii="Calibri" w:hAnsi="Calibri"/>
          <w:sz w:val="22"/>
          <w:szCs w:val="22"/>
        </w:rPr>
        <w:tab/>
      </w:r>
      <w:r>
        <w:t>Transport</w:t>
      </w:r>
      <w:r>
        <w:tab/>
      </w:r>
      <w:r>
        <w:fldChar w:fldCharType="begin" w:fldLock="1"/>
      </w:r>
      <w:r>
        <w:instrText xml:space="preserve"> PAGEREF _Toc414010819 \h </w:instrText>
      </w:r>
      <w:r>
        <w:fldChar w:fldCharType="separate"/>
      </w:r>
      <w:r>
        <w:t>26</w:t>
      </w:r>
      <w:r>
        <w:fldChar w:fldCharType="end"/>
      </w:r>
    </w:p>
    <w:p w14:paraId="050C523D" w14:textId="77777777" w:rsidR="008B14C3" w:rsidRPr="00360B81" w:rsidRDefault="008B14C3">
      <w:pPr>
        <w:pStyle w:val="TOC2"/>
        <w:rPr>
          <w:rFonts w:ascii="Calibri" w:hAnsi="Calibri"/>
          <w:sz w:val="22"/>
          <w:szCs w:val="22"/>
        </w:rPr>
      </w:pPr>
      <w:r>
        <w:t>5.13</w:t>
      </w:r>
      <w:r w:rsidRPr="00360B81">
        <w:rPr>
          <w:rFonts w:ascii="Calibri" w:hAnsi="Calibri"/>
          <w:sz w:val="22"/>
          <w:szCs w:val="22"/>
        </w:rPr>
        <w:tab/>
      </w:r>
      <w:r>
        <w:t>Security</w:t>
      </w:r>
      <w:r>
        <w:tab/>
      </w:r>
      <w:r>
        <w:fldChar w:fldCharType="begin" w:fldLock="1"/>
      </w:r>
      <w:r>
        <w:instrText xml:space="preserve"> PAGEREF _Toc414010820 \h </w:instrText>
      </w:r>
      <w:r>
        <w:fldChar w:fldCharType="separate"/>
      </w:r>
      <w:r>
        <w:t>27</w:t>
      </w:r>
      <w:r>
        <w:fldChar w:fldCharType="end"/>
      </w:r>
    </w:p>
    <w:p w14:paraId="44BB9772" w14:textId="77777777" w:rsidR="008B14C3" w:rsidRPr="00360B81" w:rsidRDefault="008B14C3">
      <w:pPr>
        <w:pStyle w:val="TOC2"/>
        <w:rPr>
          <w:rFonts w:ascii="Calibri" w:hAnsi="Calibri"/>
          <w:sz w:val="22"/>
          <w:szCs w:val="22"/>
        </w:rPr>
      </w:pPr>
      <w:r>
        <w:t>5.14</w:t>
      </w:r>
      <w:r w:rsidRPr="00360B81">
        <w:rPr>
          <w:rFonts w:ascii="Calibri" w:hAnsi="Calibri"/>
          <w:sz w:val="22"/>
          <w:szCs w:val="22"/>
        </w:rPr>
        <w:tab/>
      </w:r>
      <w:r>
        <w:t>Packages</w:t>
      </w:r>
      <w:r>
        <w:tab/>
      </w:r>
      <w:r>
        <w:fldChar w:fldCharType="begin" w:fldLock="1"/>
      </w:r>
      <w:r>
        <w:instrText xml:space="preserve"> PAGEREF _Toc414010821 \h </w:instrText>
      </w:r>
      <w:r>
        <w:fldChar w:fldCharType="separate"/>
      </w:r>
      <w:r>
        <w:t>27</w:t>
      </w:r>
      <w:r>
        <w:fldChar w:fldCharType="end"/>
      </w:r>
    </w:p>
    <w:p w14:paraId="6BADCD79" w14:textId="77777777" w:rsidR="008B14C3" w:rsidRPr="00360B81" w:rsidRDefault="008B14C3">
      <w:pPr>
        <w:pStyle w:val="TOC3"/>
        <w:rPr>
          <w:rFonts w:ascii="Calibri" w:hAnsi="Calibri"/>
          <w:sz w:val="22"/>
          <w:szCs w:val="22"/>
        </w:rPr>
      </w:pPr>
      <w:r>
        <w:t>5.14.1</w:t>
      </w:r>
      <w:r w:rsidRPr="00360B81">
        <w:rPr>
          <w:rFonts w:ascii="Calibri" w:hAnsi="Calibri"/>
          <w:sz w:val="22"/>
          <w:szCs w:val="22"/>
        </w:rPr>
        <w:tab/>
      </w:r>
      <w:r>
        <w:t>Mandatory Packages</w:t>
      </w:r>
      <w:r>
        <w:tab/>
      </w:r>
      <w:r>
        <w:fldChar w:fldCharType="begin" w:fldLock="1"/>
      </w:r>
      <w:r>
        <w:instrText xml:space="preserve"> PAGEREF _Toc414010822 \h </w:instrText>
      </w:r>
      <w:r>
        <w:fldChar w:fldCharType="separate"/>
      </w:r>
      <w:r>
        <w:t>27</w:t>
      </w:r>
      <w:r>
        <w:fldChar w:fldCharType="end"/>
      </w:r>
    </w:p>
    <w:p w14:paraId="05B08BBA" w14:textId="77777777" w:rsidR="008B14C3" w:rsidRPr="00360B81" w:rsidRDefault="008B14C3">
      <w:pPr>
        <w:pStyle w:val="TOC3"/>
        <w:rPr>
          <w:rFonts w:ascii="Calibri" w:hAnsi="Calibri"/>
          <w:sz w:val="22"/>
          <w:szCs w:val="22"/>
        </w:rPr>
      </w:pPr>
      <w:r>
        <w:t>5.14.2</w:t>
      </w:r>
      <w:r w:rsidRPr="00360B81">
        <w:rPr>
          <w:rFonts w:ascii="Calibri" w:hAnsi="Calibri"/>
          <w:sz w:val="22"/>
          <w:szCs w:val="22"/>
        </w:rPr>
        <w:tab/>
      </w:r>
      <w:r>
        <w:t>Optional Packages</w:t>
      </w:r>
      <w:r>
        <w:tab/>
      </w:r>
      <w:r>
        <w:fldChar w:fldCharType="begin" w:fldLock="1"/>
      </w:r>
      <w:r>
        <w:instrText xml:space="preserve"> PAGEREF _Toc414010823 \h </w:instrText>
      </w:r>
      <w:r>
        <w:fldChar w:fldCharType="separate"/>
      </w:r>
      <w:r>
        <w:t>28</w:t>
      </w:r>
      <w:r>
        <w:fldChar w:fldCharType="end"/>
      </w:r>
    </w:p>
    <w:p w14:paraId="60ED2048" w14:textId="77777777" w:rsidR="008B14C3" w:rsidRPr="00360B81" w:rsidRDefault="008B14C3">
      <w:pPr>
        <w:pStyle w:val="TOC3"/>
        <w:rPr>
          <w:rFonts w:ascii="Calibri" w:hAnsi="Calibri"/>
          <w:sz w:val="22"/>
          <w:szCs w:val="22"/>
        </w:rPr>
      </w:pPr>
      <w:r w:rsidRPr="008B14C3">
        <w:lastRenderedPageBreak/>
        <w:t>5.14.3</w:t>
      </w:r>
      <w:r w:rsidRPr="00360B81">
        <w:rPr>
          <w:rFonts w:ascii="Calibri" w:hAnsi="Calibri"/>
          <w:sz w:val="22"/>
          <w:szCs w:val="22"/>
        </w:rPr>
        <w:tab/>
      </w:r>
      <w:r w:rsidRPr="005644DE">
        <w:rPr>
          <w:lang w:val="de-DE"/>
        </w:rPr>
        <w:t>Package usage information</w:t>
      </w:r>
      <w:r>
        <w:tab/>
      </w:r>
      <w:r>
        <w:fldChar w:fldCharType="begin" w:fldLock="1"/>
      </w:r>
      <w:r>
        <w:instrText xml:space="preserve"> PAGEREF _Toc414010824 \h </w:instrText>
      </w:r>
      <w:r>
        <w:fldChar w:fldCharType="separate"/>
      </w:r>
      <w:r>
        <w:t>29</w:t>
      </w:r>
      <w:r>
        <w:fldChar w:fldCharType="end"/>
      </w:r>
    </w:p>
    <w:p w14:paraId="03FC4F77" w14:textId="77777777" w:rsidR="008B14C3" w:rsidRPr="00360B81" w:rsidRDefault="008B14C3">
      <w:pPr>
        <w:pStyle w:val="TOC4"/>
        <w:rPr>
          <w:rFonts w:ascii="Calibri" w:hAnsi="Calibri"/>
          <w:sz w:val="22"/>
          <w:szCs w:val="22"/>
        </w:rPr>
      </w:pPr>
      <w:r w:rsidRPr="008B14C3">
        <w:t>5.14.3.1</w:t>
      </w:r>
      <w:r w:rsidRPr="00360B81">
        <w:rPr>
          <w:rFonts w:ascii="Calibri" w:hAnsi="Calibri"/>
          <w:sz w:val="22"/>
          <w:szCs w:val="22"/>
        </w:rPr>
        <w:tab/>
      </w:r>
      <w:r w:rsidRPr="005644DE">
        <w:rPr>
          <w:lang w:val="de-DE"/>
        </w:rPr>
        <w:t>Generic (g)</w:t>
      </w:r>
      <w:r>
        <w:tab/>
      </w:r>
      <w:r>
        <w:fldChar w:fldCharType="begin" w:fldLock="1"/>
      </w:r>
      <w:r>
        <w:instrText xml:space="preserve"> PAGEREF _Toc414010825 \h </w:instrText>
      </w:r>
      <w:r>
        <w:fldChar w:fldCharType="separate"/>
      </w:r>
      <w:r>
        <w:t>29</w:t>
      </w:r>
      <w:r>
        <w:fldChar w:fldCharType="end"/>
      </w:r>
    </w:p>
    <w:p w14:paraId="01812B87" w14:textId="77777777" w:rsidR="008B14C3" w:rsidRPr="00360B81" w:rsidRDefault="008B14C3">
      <w:pPr>
        <w:pStyle w:val="TOC4"/>
        <w:rPr>
          <w:rFonts w:ascii="Calibri" w:hAnsi="Calibri"/>
          <w:sz w:val="22"/>
          <w:szCs w:val="22"/>
        </w:rPr>
      </w:pPr>
      <w:r>
        <w:t>5.14.3.2</w:t>
      </w:r>
      <w:r w:rsidRPr="00360B81">
        <w:rPr>
          <w:rFonts w:ascii="Calibri" w:hAnsi="Calibri"/>
          <w:sz w:val="22"/>
          <w:szCs w:val="22"/>
        </w:rPr>
        <w:tab/>
      </w:r>
      <w:r>
        <w:t>Base root (root)</w:t>
      </w:r>
      <w:r>
        <w:tab/>
      </w:r>
      <w:r>
        <w:fldChar w:fldCharType="begin" w:fldLock="1"/>
      </w:r>
      <w:r>
        <w:instrText xml:space="preserve"> PAGEREF _Toc414010826 \h </w:instrText>
      </w:r>
      <w:r>
        <w:fldChar w:fldCharType="separate"/>
      </w:r>
      <w:r>
        <w:t>30</w:t>
      </w:r>
      <w:r>
        <w:fldChar w:fldCharType="end"/>
      </w:r>
    </w:p>
    <w:p w14:paraId="536F7C5C" w14:textId="77777777" w:rsidR="008B14C3" w:rsidRPr="00360B81" w:rsidRDefault="008B14C3">
      <w:pPr>
        <w:pStyle w:val="TOC4"/>
        <w:rPr>
          <w:rFonts w:ascii="Calibri" w:hAnsi="Calibri"/>
          <w:sz w:val="22"/>
          <w:szCs w:val="22"/>
        </w:rPr>
      </w:pPr>
      <w:r>
        <w:t>5.14.3.3</w:t>
      </w:r>
      <w:r w:rsidRPr="00360B81">
        <w:rPr>
          <w:rFonts w:ascii="Calibri" w:hAnsi="Calibri"/>
          <w:sz w:val="22"/>
          <w:szCs w:val="22"/>
        </w:rPr>
        <w:tab/>
      </w:r>
      <w:r>
        <w:t>Differentiated Services (ds)</w:t>
      </w:r>
      <w:r>
        <w:tab/>
      </w:r>
      <w:r>
        <w:fldChar w:fldCharType="begin" w:fldLock="1"/>
      </w:r>
      <w:r>
        <w:instrText xml:space="preserve"> PAGEREF _Toc414010827 \h </w:instrText>
      </w:r>
      <w:r>
        <w:fldChar w:fldCharType="separate"/>
      </w:r>
      <w:r>
        <w:t>31</w:t>
      </w:r>
      <w:r>
        <w:fldChar w:fldCharType="end"/>
      </w:r>
    </w:p>
    <w:p w14:paraId="7702B69A" w14:textId="77777777" w:rsidR="008B14C3" w:rsidRPr="00360B81" w:rsidRDefault="008B14C3">
      <w:pPr>
        <w:pStyle w:val="TOC4"/>
        <w:rPr>
          <w:rFonts w:ascii="Calibri" w:hAnsi="Calibri"/>
          <w:sz w:val="22"/>
          <w:szCs w:val="22"/>
        </w:rPr>
      </w:pPr>
      <w:r>
        <w:t>5.14.3.4</w:t>
      </w:r>
      <w:r w:rsidRPr="00360B81">
        <w:rPr>
          <w:rFonts w:ascii="Calibri" w:hAnsi="Calibri"/>
          <w:sz w:val="22"/>
          <w:szCs w:val="22"/>
        </w:rPr>
        <w:tab/>
      </w:r>
      <w:r>
        <w:t>Gate Management (gm)</w:t>
      </w:r>
      <w:r>
        <w:tab/>
      </w:r>
      <w:r>
        <w:fldChar w:fldCharType="begin" w:fldLock="1"/>
      </w:r>
      <w:r>
        <w:instrText xml:space="preserve"> PAGEREF _Toc414010828 \h </w:instrText>
      </w:r>
      <w:r>
        <w:fldChar w:fldCharType="separate"/>
      </w:r>
      <w:r>
        <w:t>32</w:t>
      </w:r>
      <w:r>
        <w:fldChar w:fldCharType="end"/>
      </w:r>
    </w:p>
    <w:p w14:paraId="3E242DCD" w14:textId="77777777" w:rsidR="008B14C3" w:rsidRPr="00360B81" w:rsidRDefault="008B14C3">
      <w:pPr>
        <w:pStyle w:val="TOC4"/>
        <w:rPr>
          <w:rFonts w:ascii="Calibri" w:hAnsi="Calibri"/>
          <w:sz w:val="22"/>
          <w:szCs w:val="22"/>
        </w:rPr>
      </w:pPr>
      <w:r>
        <w:t>5.14.3.5</w:t>
      </w:r>
      <w:r w:rsidRPr="00360B81">
        <w:rPr>
          <w:rFonts w:ascii="Calibri" w:hAnsi="Calibri"/>
          <w:sz w:val="22"/>
          <w:szCs w:val="22"/>
        </w:rPr>
        <w:tab/>
      </w:r>
      <w:r>
        <w:t>Traffic management (tman)</w:t>
      </w:r>
      <w:r>
        <w:tab/>
      </w:r>
      <w:r>
        <w:fldChar w:fldCharType="begin" w:fldLock="1"/>
      </w:r>
      <w:r>
        <w:instrText xml:space="preserve"> PAGEREF _Toc414010829 \h </w:instrText>
      </w:r>
      <w:r>
        <w:fldChar w:fldCharType="separate"/>
      </w:r>
      <w:r>
        <w:t>33</w:t>
      </w:r>
      <w:r>
        <w:fldChar w:fldCharType="end"/>
      </w:r>
    </w:p>
    <w:p w14:paraId="0CFDF50E" w14:textId="77777777" w:rsidR="008B14C3" w:rsidRPr="00360B81" w:rsidRDefault="008B14C3">
      <w:pPr>
        <w:pStyle w:val="TOC4"/>
        <w:rPr>
          <w:rFonts w:ascii="Calibri" w:hAnsi="Calibri"/>
          <w:sz w:val="22"/>
          <w:szCs w:val="22"/>
        </w:rPr>
      </w:pPr>
      <w:r w:rsidRPr="008B14C3">
        <w:t>5.14.3.6</w:t>
      </w:r>
      <w:r w:rsidRPr="00360B81">
        <w:rPr>
          <w:rFonts w:ascii="Calibri" w:hAnsi="Calibri"/>
          <w:sz w:val="22"/>
          <w:szCs w:val="22"/>
        </w:rPr>
        <w:tab/>
      </w:r>
      <w:r w:rsidRPr="005644DE">
        <w:rPr>
          <w:rFonts w:eastAsia="Arial Unicode MS"/>
          <w:lang w:eastAsia="zh-CN"/>
        </w:rPr>
        <w:t>Inactivity Timer (it)</w:t>
      </w:r>
      <w:r>
        <w:tab/>
      </w:r>
      <w:r>
        <w:fldChar w:fldCharType="begin" w:fldLock="1"/>
      </w:r>
      <w:r>
        <w:instrText xml:space="preserve"> PAGEREF _Toc414010830 \h </w:instrText>
      </w:r>
      <w:r>
        <w:fldChar w:fldCharType="separate"/>
      </w:r>
      <w:r>
        <w:t>34</w:t>
      </w:r>
      <w:r>
        <w:fldChar w:fldCharType="end"/>
      </w:r>
    </w:p>
    <w:p w14:paraId="05AEDCED" w14:textId="77777777" w:rsidR="008B14C3" w:rsidRPr="00360B81" w:rsidRDefault="008B14C3">
      <w:pPr>
        <w:pStyle w:val="TOC4"/>
        <w:rPr>
          <w:rFonts w:ascii="Calibri" w:hAnsi="Calibri"/>
          <w:sz w:val="22"/>
          <w:szCs w:val="22"/>
        </w:rPr>
      </w:pPr>
      <w:r w:rsidRPr="008B14C3">
        <w:t>5.14.3.7</w:t>
      </w:r>
      <w:r w:rsidRPr="00360B81">
        <w:rPr>
          <w:rFonts w:ascii="Calibri" w:hAnsi="Calibri"/>
          <w:sz w:val="22"/>
          <w:szCs w:val="22"/>
        </w:rPr>
        <w:tab/>
      </w:r>
      <w:r w:rsidRPr="005644DE">
        <w:rPr>
          <w:rFonts w:eastAsia="Arial Unicode MS"/>
        </w:rPr>
        <w:t>IP Domain Connection (ipdc)</w:t>
      </w:r>
      <w:r>
        <w:tab/>
      </w:r>
      <w:r>
        <w:fldChar w:fldCharType="begin" w:fldLock="1"/>
      </w:r>
      <w:r>
        <w:instrText xml:space="preserve"> PAGEREF _Toc414010831 \h </w:instrText>
      </w:r>
      <w:r>
        <w:fldChar w:fldCharType="separate"/>
      </w:r>
      <w:r>
        <w:t>34</w:t>
      </w:r>
      <w:r>
        <w:fldChar w:fldCharType="end"/>
      </w:r>
    </w:p>
    <w:p w14:paraId="205E247A" w14:textId="77777777" w:rsidR="008B14C3" w:rsidRPr="00360B81" w:rsidRDefault="008B14C3">
      <w:pPr>
        <w:pStyle w:val="TOC4"/>
        <w:rPr>
          <w:rFonts w:ascii="Calibri" w:hAnsi="Calibri"/>
          <w:sz w:val="22"/>
          <w:szCs w:val="22"/>
        </w:rPr>
      </w:pPr>
      <w:r>
        <w:t>5.14.3.8</w:t>
      </w:r>
      <w:r w:rsidRPr="00360B81">
        <w:rPr>
          <w:rFonts w:ascii="Calibri" w:hAnsi="Calibri"/>
          <w:sz w:val="22"/>
          <w:szCs w:val="22"/>
        </w:rPr>
        <w:tab/>
      </w:r>
      <w:r>
        <w:t>Media Gateway Overload Control Package</w:t>
      </w:r>
      <w:r>
        <w:rPr>
          <w:lang w:eastAsia="zh-CN"/>
        </w:rPr>
        <w:t xml:space="preserve"> (ocp)</w:t>
      </w:r>
      <w:r>
        <w:tab/>
      </w:r>
      <w:r>
        <w:fldChar w:fldCharType="begin" w:fldLock="1"/>
      </w:r>
      <w:r>
        <w:instrText xml:space="preserve"> PAGEREF _Toc414010832 \h </w:instrText>
      </w:r>
      <w:r>
        <w:fldChar w:fldCharType="separate"/>
      </w:r>
      <w:r>
        <w:t>35</w:t>
      </w:r>
      <w:r>
        <w:fldChar w:fldCharType="end"/>
      </w:r>
    </w:p>
    <w:p w14:paraId="56AA0E85" w14:textId="77777777" w:rsidR="008B14C3" w:rsidRPr="00360B81" w:rsidRDefault="008B14C3">
      <w:pPr>
        <w:pStyle w:val="TOC4"/>
        <w:rPr>
          <w:rFonts w:ascii="Calibri" w:hAnsi="Calibri"/>
          <w:sz w:val="22"/>
          <w:szCs w:val="22"/>
        </w:rPr>
      </w:pPr>
      <w:r>
        <w:t>5.14.3.9</w:t>
      </w:r>
      <w:r w:rsidRPr="00360B81">
        <w:rPr>
          <w:rFonts w:ascii="Calibri" w:hAnsi="Calibri"/>
          <w:sz w:val="22"/>
          <w:szCs w:val="22"/>
        </w:rPr>
        <w:tab/>
      </w:r>
      <w:r>
        <w:t>Hanging Termination Detection (hangterm)</w:t>
      </w:r>
      <w:r>
        <w:tab/>
      </w:r>
      <w:r>
        <w:fldChar w:fldCharType="begin" w:fldLock="1"/>
      </w:r>
      <w:r>
        <w:instrText xml:space="preserve"> PAGEREF _Toc414010833 \h </w:instrText>
      </w:r>
      <w:r>
        <w:fldChar w:fldCharType="separate"/>
      </w:r>
      <w:r>
        <w:t>35</w:t>
      </w:r>
      <w:r>
        <w:fldChar w:fldCharType="end"/>
      </w:r>
    </w:p>
    <w:p w14:paraId="54FBF8FB" w14:textId="77777777" w:rsidR="008B14C3" w:rsidRPr="00360B81" w:rsidRDefault="008B14C3">
      <w:pPr>
        <w:pStyle w:val="TOC4"/>
        <w:rPr>
          <w:rFonts w:ascii="Calibri" w:hAnsi="Calibri"/>
          <w:sz w:val="22"/>
          <w:szCs w:val="22"/>
        </w:rPr>
      </w:pPr>
      <w:r>
        <w:t>5.14.3.10</w:t>
      </w:r>
      <w:r w:rsidRPr="00360B81">
        <w:rPr>
          <w:rFonts w:ascii="Calibri" w:hAnsi="Calibri"/>
          <w:sz w:val="22"/>
          <w:szCs w:val="22"/>
        </w:rPr>
        <w:tab/>
      </w:r>
      <w:r>
        <w:t>Media Gateway Resource Congestion handling Package</w:t>
      </w:r>
      <w:r>
        <w:rPr>
          <w:lang w:eastAsia="zh-CN"/>
        </w:rPr>
        <w:t xml:space="preserve"> (chp)</w:t>
      </w:r>
      <w:r>
        <w:tab/>
      </w:r>
      <w:r>
        <w:fldChar w:fldCharType="begin" w:fldLock="1"/>
      </w:r>
      <w:r>
        <w:instrText xml:space="preserve"> PAGEREF _Toc414010834 \h </w:instrText>
      </w:r>
      <w:r>
        <w:fldChar w:fldCharType="separate"/>
      </w:r>
      <w:r>
        <w:t>36</w:t>
      </w:r>
      <w:r>
        <w:fldChar w:fldCharType="end"/>
      </w:r>
    </w:p>
    <w:p w14:paraId="618B87E7" w14:textId="77777777" w:rsidR="008B14C3" w:rsidRPr="00360B81" w:rsidRDefault="008B14C3">
      <w:pPr>
        <w:pStyle w:val="TOC4"/>
        <w:rPr>
          <w:rFonts w:ascii="Calibri" w:hAnsi="Calibri"/>
          <w:sz w:val="22"/>
          <w:szCs w:val="22"/>
        </w:rPr>
      </w:pPr>
      <w:r>
        <w:t>5.14.3.11</w:t>
      </w:r>
      <w:r w:rsidRPr="00360B81">
        <w:rPr>
          <w:rFonts w:ascii="Calibri" w:hAnsi="Calibri"/>
          <w:sz w:val="22"/>
          <w:szCs w:val="22"/>
        </w:rPr>
        <w:tab/>
      </w:r>
      <w:r>
        <w:t>IP Realm Availability (ipra)</w:t>
      </w:r>
      <w:r>
        <w:tab/>
      </w:r>
      <w:r>
        <w:fldChar w:fldCharType="begin" w:fldLock="1"/>
      </w:r>
      <w:r>
        <w:instrText xml:space="preserve"> PAGEREF _Toc414010835 \h </w:instrText>
      </w:r>
      <w:r>
        <w:fldChar w:fldCharType="separate"/>
      </w:r>
      <w:r>
        <w:t>36</w:t>
      </w:r>
      <w:r>
        <w:fldChar w:fldCharType="end"/>
      </w:r>
    </w:p>
    <w:p w14:paraId="40E99723" w14:textId="77777777" w:rsidR="008B14C3" w:rsidRPr="00360B81" w:rsidRDefault="008B14C3">
      <w:pPr>
        <w:pStyle w:val="TOC4"/>
        <w:rPr>
          <w:rFonts w:ascii="Calibri" w:hAnsi="Calibri"/>
          <w:sz w:val="22"/>
          <w:szCs w:val="22"/>
        </w:rPr>
      </w:pPr>
      <w:r>
        <w:t>5.14.3.12</w:t>
      </w:r>
      <w:r w:rsidRPr="00360B81">
        <w:rPr>
          <w:rFonts w:ascii="Calibri" w:hAnsi="Calibri"/>
          <w:sz w:val="22"/>
          <w:szCs w:val="22"/>
        </w:rPr>
        <w:tab/>
      </w:r>
      <w:r>
        <w:t xml:space="preserve">3G Interface Type package </w:t>
      </w:r>
      <w:r>
        <w:rPr>
          <w:lang w:eastAsia="zh-CN"/>
        </w:rPr>
        <w:t xml:space="preserve"> (threegint)</w:t>
      </w:r>
      <w:r>
        <w:tab/>
      </w:r>
      <w:r>
        <w:fldChar w:fldCharType="begin" w:fldLock="1"/>
      </w:r>
      <w:r>
        <w:instrText xml:space="preserve"> PAGEREF _Toc414010836 \h </w:instrText>
      </w:r>
      <w:r>
        <w:fldChar w:fldCharType="separate"/>
      </w:r>
      <w:r>
        <w:t>37</w:t>
      </w:r>
      <w:r>
        <w:fldChar w:fldCharType="end"/>
      </w:r>
    </w:p>
    <w:p w14:paraId="5C57FAF8" w14:textId="77777777" w:rsidR="008B14C3" w:rsidRPr="00360B81" w:rsidRDefault="008B14C3">
      <w:pPr>
        <w:pStyle w:val="TOC4"/>
        <w:rPr>
          <w:rFonts w:ascii="Calibri" w:hAnsi="Calibri"/>
          <w:sz w:val="22"/>
          <w:szCs w:val="22"/>
        </w:rPr>
      </w:pPr>
      <w:r w:rsidRPr="008B14C3">
        <w:t>5.14.3.13</w:t>
      </w:r>
      <w:r w:rsidRPr="00360B81">
        <w:rPr>
          <w:rFonts w:ascii="Calibri" w:hAnsi="Calibri"/>
          <w:sz w:val="22"/>
          <w:szCs w:val="22"/>
        </w:rPr>
        <w:tab/>
      </w:r>
      <w:r w:rsidRPr="005644DE">
        <w:rPr>
          <w:lang w:val="sv-SE"/>
        </w:rPr>
        <w:t xml:space="preserve">RTCP Handling Package </w:t>
      </w:r>
      <w:r w:rsidRPr="005644DE">
        <w:rPr>
          <w:lang w:val="sv-SE" w:eastAsia="zh-CN"/>
        </w:rPr>
        <w:t>(rtcph)</w:t>
      </w:r>
      <w:r>
        <w:tab/>
      </w:r>
      <w:r>
        <w:fldChar w:fldCharType="begin" w:fldLock="1"/>
      </w:r>
      <w:r>
        <w:instrText xml:space="preserve"> PAGEREF _Toc414010837 \h </w:instrText>
      </w:r>
      <w:r>
        <w:fldChar w:fldCharType="separate"/>
      </w:r>
      <w:r>
        <w:t>37</w:t>
      </w:r>
      <w:r>
        <w:fldChar w:fldCharType="end"/>
      </w:r>
    </w:p>
    <w:p w14:paraId="3643F375" w14:textId="77777777" w:rsidR="008B14C3" w:rsidRPr="00360B81" w:rsidRDefault="008B14C3">
      <w:pPr>
        <w:pStyle w:val="TOC4"/>
        <w:rPr>
          <w:rFonts w:ascii="Calibri" w:hAnsi="Calibri"/>
          <w:sz w:val="22"/>
          <w:szCs w:val="22"/>
        </w:rPr>
      </w:pPr>
      <w:r>
        <w:t>5.14.3.14</w:t>
      </w:r>
      <w:r w:rsidRPr="00360B81">
        <w:rPr>
          <w:rFonts w:ascii="Calibri" w:hAnsi="Calibri"/>
          <w:sz w:val="22"/>
          <w:szCs w:val="22"/>
        </w:rPr>
        <w:tab/>
      </w:r>
      <w:r>
        <w:t>Application Data Inactivity Detection (adid)</w:t>
      </w:r>
      <w:r>
        <w:tab/>
      </w:r>
      <w:r>
        <w:fldChar w:fldCharType="begin" w:fldLock="1"/>
      </w:r>
      <w:r>
        <w:instrText xml:space="preserve"> PAGEREF _Toc414010838 \h </w:instrText>
      </w:r>
      <w:r>
        <w:fldChar w:fldCharType="separate"/>
      </w:r>
      <w:r>
        <w:t>38</w:t>
      </w:r>
      <w:r>
        <w:fldChar w:fldCharType="end"/>
      </w:r>
    </w:p>
    <w:p w14:paraId="67DF908A" w14:textId="77777777" w:rsidR="008B14C3" w:rsidRPr="00360B81" w:rsidRDefault="008B14C3">
      <w:pPr>
        <w:pStyle w:val="TOC4"/>
        <w:rPr>
          <w:rFonts w:ascii="Calibri" w:hAnsi="Calibri"/>
          <w:sz w:val="22"/>
          <w:szCs w:val="22"/>
        </w:rPr>
      </w:pPr>
      <w:r>
        <w:t>5.14.3.15</w:t>
      </w:r>
      <w:r w:rsidRPr="00360B81">
        <w:rPr>
          <w:rFonts w:ascii="Calibri" w:hAnsi="Calibri"/>
          <w:sz w:val="22"/>
          <w:szCs w:val="22"/>
        </w:rPr>
        <w:tab/>
      </w:r>
      <w:r>
        <w:t>Explicit Congestion Notification for RTP-over-UDP Support (ecnrous)</w:t>
      </w:r>
      <w:r>
        <w:tab/>
      </w:r>
      <w:r>
        <w:fldChar w:fldCharType="begin" w:fldLock="1"/>
      </w:r>
      <w:r>
        <w:instrText xml:space="preserve"> PAGEREF _Toc414010839 \h </w:instrText>
      </w:r>
      <w:r>
        <w:fldChar w:fldCharType="separate"/>
      </w:r>
      <w:r>
        <w:t>39</w:t>
      </w:r>
      <w:r>
        <w:fldChar w:fldCharType="end"/>
      </w:r>
    </w:p>
    <w:p w14:paraId="06B8F174" w14:textId="77777777" w:rsidR="008B14C3" w:rsidRPr="00360B81" w:rsidRDefault="008B14C3">
      <w:pPr>
        <w:pStyle w:val="TOC4"/>
        <w:rPr>
          <w:rFonts w:ascii="Calibri" w:hAnsi="Calibri"/>
          <w:sz w:val="22"/>
          <w:szCs w:val="22"/>
        </w:rPr>
      </w:pPr>
      <w:r>
        <w:t>5.14.3.16</w:t>
      </w:r>
      <w:r w:rsidRPr="00360B81">
        <w:rPr>
          <w:rFonts w:ascii="Calibri" w:hAnsi="Calibri"/>
          <w:sz w:val="22"/>
          <w:szCs w:val="22"/>
        </w:rPr>
        <w:tab/>
      </w:r>
      <w:r w:rsidRPr="005644DE">
        <w:rPr>
          <w:bCs/>
        </w:rPr>
        <w:t>MG Act-as STUN Server (</w:t>
      </w:r>
      <w:r w:rsidRPr="005644DE">
        <w:rPr>
          <w:rFonts w:cs="Arial"/>
        </w:rPr>
        <w:t>mgastuns)</w:t>
      </w:r>
      <w:r>
        <w:tab/>
      </w:r>
      <w:r>
        <w:fldChar w:fldCharType="begin" w:fldLock="1"/>
      </w:r>
      <w:r>
        <w:instrText xml:space="preserve"> PAGEREF _Toc414010840 \h </w:instrText>
      </w:r>
      <w:r>
        <w:fldChar w:fldCharType="separate"/>
      </w:r>
      <w:r>
        <w:t>40</w:t>
      </w:r>
      <w:r>
        <w:fldChar w:fldCharType="end"/>
      </w:r>
    </w:p>
    <w:p w14:paraId="0013912A" w14:textId="77777777" w:rsidR="008B14C3" w:rsidRPr="00360B81" w:rsidRDefault="008B14C3">
      <w:pPr>
        <w:pStyle w:val="TOC4"/>
        <w:rPr>
          <w:rFonts w:ascii="Calibri" w:hAnsi="Calibri"/>
          <w:sz w:val="22"/>
          <w:szCs w:val="22"/>
        </w:rPr>
      </w:pPr>
      <w:r>
        <w:t>5.14.3.17</w:t>
      </w:r>
      <w:r w:rsidRPr="00360B81">
        <w:rPr>
          <w:rFonts w:ascii="Calibri" w:hAnsi="Calibri"/>
          <w:sz w:val="22"/>
          <w:szCs w:val="22"/>
        </w:rPr>
        <w:tab/>
      </w:r>
      <w:r>
        <w:t>Originate STUN Continuity Check (ostuncc)</w:t>
      </w:r>
      <w:r>
        <w:tab/>
      </w:r>
      <w:r>
        <w:fldChar w:fldCharType="begin" w:fldLock="1"/>
      </w:r>
      <w:r>
        <w:instrText xml:space="preserve"> PAGEREF _Toc414010841 \h </w:instrText>
      </w:r>
      <w:r>
        <w:fldChar w:fldCharType="separate"/>
      </w:r>
      <w:r>
        <w:t>41</w:t>
      </w:r>
      <w:r>
        <w:fldChar w:fldCharType="end"/>
      </w:r>
    </w:p>
    <w:p w14:paraId="09B49735" w14:textId="77777777" w:rsidR="008B14C3" w:rsidRPr="00360B81" w:rsidRDefault="008B14C3">
      <w:pPr>
        <w:pStyle w:val="TOC4"/>
        <w:rPr>
          <w:rFonts w:ascii="Calibri" w:hAnsi="Calibri"/>
          <w:sz w:val="22"/>
          <w:szCs w:val="22"/>
        </w:rPr>
      </w:pPr>
      <w:r>
        <w:t>5.14.3.18</w:t>
      </w:r>
      <w:r w:rsidRPr="00360B81">
        <w:rPr>
          <w:rFonts w:ascii="Calibri" w:hAnsi="Calibri"/>
          <w:sz w:val="22"/>
          <w:szCs w:val="22"/>
        </w:rPr>
        <w:tab/>
      </w:r>
      <w:r>
        <w:t>MG located Bearer Level ALG</w:t>
      </w:r>
      <w:r w:rsidRPr="005644DE">
        <w:rPr>
          <w:lang w:val="en-US"/>
        </w:rPr>
        <w:t xml:space="preserve"> </w:t>
      </w:r>
      <w:r>
        <w:t>(mgbalg)</w:t>
      </w:r>
      <w:r>
        <w:tab/>
      </w:r>
      <w:r>
        <w:fldChar w:fldCharType="begin" w:fldLock="1"/>
      </w:r>
      <w:r>
        <w:instrText xml:space="preserve"> PAGEREF _Toc414010842 \h </w:instrText>
      </w:r>
      <w:r>
        <w:fldChar w:fldCharType="separate"/>
      </w:r>
      <w:r>
        <w:t>42</w:t>
      </w:r>
      <w:r>
        <w:fldChar w:fldCharType="end"/>
      </w:r>
    </w:p>
    <w:p w14:paraId="70198067" w14:textId="77777777" w:rsidR="008B14C3" w:rsidRPr="00360B81" w:rsidRDefault="008B14C3">
      <w:pPr>
        <w:pStyle w:val="TOC2"/>
        <w:rPr>
          <w:rFonts w:ascii="Calibri" w:hAnsi="Calibri"/>
          <w:sz w:val="22"/>
          <w:szCs w:val="22"/>
        </w:rPr>
      </w:pPr>
      <w:r>
        <w:t>5.15</w:t>
      </w:r>
      <w:r w:rsidRPr="00360B81">
        <w:rPr>
          <w:rFonts w:ascii="Calibri" w:hAnsi="Calibri"/>
          <w:sz w:val="22"/>
          <w:szCs w:val="22"/>
        </w:rPr>
        <w:tab/>
      </w:r>
      <w:r>
        <w:t>Mandatory support of SDP and Annex C information elements</w:t>
      </w:r>
      <w:r>
        <w:tab/>
      </w:r>
      <w:r>
        <w:fldChar w:fldCharType="begin" w:fldLock="1"/>
      </w:r>
      <w:r>
        <w:instrText xml:space="preserve"> PAGEREF _Toc414010843 \h </w:instrText>
      </w:r>
      <w:r>
        <w:fldChar w:fldCharType="separate"/>
      </w:r>
      <w:r>
        <w:t>43</w:t>
      </w:r>
      <w:r>
        <w:fldChar w:fldCharType="end"/>
      </w:r>
    </w:p>
    <w:p w14:paraId="1D5FE71A" w14:textId="77777777" w:rsidR="008B14C3" w:rsidRPr="00360B81" w:rsidRDefault="008B14C3">
      <w:pPr>
        <w:pStyle w:val="TOC2"/>
        <w:rPr>
          <w:rFonts w:ascii="Calibri" w:hAnsi="Calibri"/>
          <w:sz w:val="22"/>
          <w:szCs w:val="22"/>
        </w:rPr>
      </w:pPr>
      <w:r>
        <w:t>5.16</w:t>
      </w:r>
      <w:r w:rsidRPr="00360B81">
        <w:rPr>
          <w:rFonts w:ascii="Calibri" w:hAnsi="Calibri"/>
          <w:sz w:val="22"/>
          <w:szCs w:val="22"/>
        </w:rPr>
        <w:tab/>
      </w:r>
      <w:r>
        <w:t>Optional support of SDP and Annex C information elements</w:t>
      </w:r>
      <w:r>
        <w:tab/>
      </w:r>
      <w:r>
        <w:fldChar w:fldCharType="begin" w:fldLock="1"/>
      </w:r>
      <w:r>
        <w:instrText xml:space="preserve"> PAGEREF _Toc414010844 \h </w:instrText>
      </w:r>
      <w:r>
        <w:fldChar w:fldCharType="separate"/>
      </w:r>
      <w:r>
        <w:t>46</w:t>
      </w:r>
      <w:r>
        <w:fldChar w:fldCharType="end"/>
      </w:r>
    </w:p>
    <w:p w14:paraId="03317F48" w14:textId="77777777" w:rsidR="008B14C3" w:rsidRPr="00360B81" w:rsidRDefault="008B14C3">
      <w:pPr>
        <w:pStyle w:val="TOC2"/>
        <w:rPr>
          <w:rFonts w:ascii="Calibri" w:hAnsi="Calibri"/>
          <w:sz w:val="22"/>
          <w:szCs w:val="22"/>
        </w:rPr>
      </w:pPr>
      <w:r>
        <w:t>5.17</w:t>
      </w:r>
      <w:r w:rsidRPr="00360B81">
        <w:rPr>
          <w:rFonts w:ascii="Calibri" w:hAnsi="Calibri"/>
          <w:sz w:val="22"/>
          <w:szCs w:val="22"/>
        </w:rPr>
        <w:tab/>
      </w:r>
      <w:r>
        <w:t>Procedures</w:t>
      </w:r>
      <w:r>
        <w:tab/>
      </w:r>
      <w:r>
        <w:fldChar w:fldCharType="begin" w:fldLock="1"/>
      </w:r>
      <w:r>
        <w:instrText xml:space="preserve"> PAGEREF _Toc414010845 \h </w:instrText>
      </w:r>
      <w:r>
        <w:fldChar w:fldCharType="separate"/>
      </w:r>
      <w:r>
        <w:t>48</w:t>
      </w:r>
      <w:r>
        <w:fldChar w:fldCharType="end"/>
      </w:r>
    </w:p>
    <w:p w14:paraId="1CEC8E6D" w14:textId="77777777" w:rsidR="008B14C3" w:rsidRPr="00360B81" w:rsidRDefault="008B14C3">
      <w:pPr>
        <w:pStyle w:val="TOC3"/>
        <w:rPr>
          <w:rFonts w:ascii="Calibri" w:hAnsi="Calibri"/>
          <w:sz w:val="22"/>
          <w:szCs w:val="22"/>
        </w:rPr>
      </w:pPr>
      <w:r>
        <w:t>5.17.1</w:t>
      </w:r>
      <w:r w:rsidRPr="00360B81">
        <w:rPr>
          <w:rFonts w:ascii="Calibri" w:hAnsi="Calibri"/>
          <w:sz w:val="22"/>
          <w:szCs w:val="22"/>
        </w:rPr>
        <w:tab/>
      </w:r>
      <w:r>
        <w:t>Formats and Codes</w:t>
      </w:r>
      <w:r>
        <w:tab/>
      </w:r>
      <w:r>
        <w:fldChar w:fldCharType="begin" w:fldLock="1"/>
      </w:r>
      <w:r>
        <w:instrText xml:space="preserve"> PAGEREF _Toc414010846 \h </w:instrText>
      </w:r>
      <w:r>
        <w:fldChar w:fldCharType="separate"/>
      </w:r>
      <w:r>
        <w:t>48</w:t>
      </w:r>
      <w:r>
        <w:fldChar w:fldCharType="end"/>
      </w:r>
    </w:p>
    <w:p w14:paraId="3A20B7F4" w14:textId="77777777" w:rsidR="008B14C3" w:rsidRPr="00360B81" w:rsidRDefault="008B14C3">
      <w:pPr>
        <w:pStyle w:val="TOC3"/>
        <w:rPr>
          <w:rFonts w:ascii="Calibri" w:hAnsi="Calibri"/>
          <w:sz w:val="22"/>
          <w:szCs w:val="22"/>
        </w:rPr>
      </w:pPr>
      <w:r>
        <w:t>5.17.2</w:t>
      </w:r>
      <w:r w:rsidRPr="00360B81">
        <w:rPr>
          <w:rFonts w:ascii="Calibri" w:hAnsi="Calibri"/>
          <w:sz w:val="22"/>
          <w:szCs w:val="22"/>
        </w:rPr>
        <w:tab/>
      </w:r>
      <w:r>
        <w:t>Call Related Procedures</w:t>
      </w:r>
      <w:r>
        <w:tab/>
      </w:r>
      <w:r>
        <w:fldChar w:fldCharType="begin" w:fldLock="1"/>
      </w:r>
      <w:r>
        <w:instrText xml:space="preserve"> PAGEREF _Toc414010847 \h </w:instrText>
      </w:r>
      <w:r>
        <w:fldChar w:fldCharType="separate"/>
      </w:r>
      <w:r>
        <w:t>51</w:t>
      </w:r>
      <w:r>
        <w:fldChar w:fldCharType="end"/>
      </w:r>
    </w:p>
    <w:p w14:paraId="143DD9A5" w14:textId="77777777" w:rsidR="008B14C3" w:rsidRPr="00360B81" w:rsidRDefault="008B14C3">
      <w:pPr>
        <w:pStyle w:val="TOC4"/>
        <w:rPr>
          <w:rFonts w:ascii="Calibri" w:hAnsi="Calibri"/>
          <w:sz w:val="22"/>
          <w:szCs w:val="22"/>
        </w:rPr>
      </w:pPr>
      <w:r>
        <w:t xml:space="preserve">5.17.2.1 </w:t>
      </w:r>
      <w:r w:rsidRPr="00360B81">
        <w:rPr>
          <w:rFonts w:ascii="Calibri" w:hAnsi="Calibri"/>
          <w:sz w:val="22"/>
          <w:szCs w:val="22"/>
        </w:rPr>
        <w:tab/>
      </w:r>
      <w:r>
        <w:t>General</w:t>
      </w:r>
      <w:r>
        <w:tab/>
      </w:r>
      <w:r>
        <w:fldChar w:fldCharType="begin" w:fldLock="1"/>
      </w:r>
      <w:r>
        <w:instrText xml:space="preserve"> PAGEREF _Toc414010848 \h </w:instrText>
      </w:r>
      <w:r>
        <w:fldChar w:fldCharType="separate"/>
      </w:r>
      <w:r>
        <w:t>51</w:t>
      </w:r>
      <w:r>
        <w:fldChar w:fldCharType="end"/>
      </w:r>
    </w:p>
    <w:p w14:paraId="23D345CA" w14:textId="77777777" w:rsidR="008B14C3" w:rsidRPr="00360B81" w:rsidRDefault="008B14C3">
      <w:pPr>
        <w:pStyle w:val="TOC4"/>
        <w:rPr>
          <w:rFonts w:ascii="Calibri" w:hAnsi="Calibri"/>
          <w:sz w:val="22"/>
          <w:szCs w:val="22"/>
        </w:rPr>
      </w:pPr>
      <w:r>
        <w:t>5.17.2.2</w:t>
      </w:r>
      <w:r w:rsidRPr="00360B81">
        <w:rPr>
          <w:rFonts w:ascii="Calibri" w:hAnsi="Calibri"/>
          <w:sz w:val="22"/>
          <w:szCs w:val="22"/>
        </w:rPr>
        <w:tab/>
      </w:r>
      <w:r>
        <w:t xml:space="preserve">Reserve TrGW </w:t>
      </w:r>
      <w:r>
        <w:rPr>
          <w:lang w:eastAsia="zh-CN"/>
        </w:rPr>
        <w:t>Connection Point</w:t>
      </w:r>
      <w:r>
        <w:tab/>
      </w:r>
      <w:r>
        <w:fldChar w:fldCharType="begin" w:fldLock="1"/>
      </w:r>
      <w:r>
        <w:instrText xml:space="preserve"> PAGEREF _Toc414010849 \h </w:instrText>
      </w:r>
      <w:r>
        <w:fldChar w:fldCharType="separate"/>
      </w:r>
      <w:r>
        <w:t>52</w:t>
      </w:r>
      <w:r>
        <w:fldChar w:fldCharType="end"/>
      </w:r>
    </w:p>
    <w:p w14:paraId="7B292EB8" w14:textId="77777777" w:rsidR="008B14C3" w:rsidRPr="00360B81" w:rsidRDefault="008B14C3">
      <w:pPr>
        <w:pStyle w:val="TOC4"/>
        <w:rPr>
          <w:rFonts w:ascii="Calibri" w:hAnsi="Calibri"/>
          <w:sz w:val="22"/>
          <w:szCs w:val="22"/>
        </w:rPr>
      </w:pPr>
      <w:r>
        <w:t>5.17.2.3</w:t>
      </w:r>
      <w:r w:rsidRPr="00360B81">
        <w:rPr>
          <w:rFonts w:ascii="Calibri" w:hAnsi="Calibri"/>
          <w:sz w:val="22"/>
          <w:szCs w:val="22"/>
        </w:rPr>
        <w:tab/>
      </w:r>
      <w:r>
        <w:t>Configure TrGW Connection Point</w:t>
      </w:r>
      <w:r>
        <w:tab/>
      </w:r>
      <w:r>
        <w:fldChar w:fldCharType="begin" w:fldLock="1"/>
      </w:r>
      <w:r>
        <w:instrText xml:space="preserve"> PAGEREF _Toc414010850 \h </w:instrText>
      </w:r>
      <w:r>
        <w:fldChar w:fldCharType="separate"/>
      </w:r>
      <w:r>
        <w:t>55</w:t>
      </w:r>
      <w:r>
        <w:fldChar w:fldCharType="end"/>
      </w:r>
    </w:p>
    <w:p w14:paraId="75F24EF6" w14:textId="77777777" w:rsidR="008B14C3" w:rsidRPr="00360B81" w:rsidRDefault="008B14C3">
      <w:pPr>
        <w:pStyle w:val="TOC4"/>
        <w:rPr>
          <w:rFonts w:ascii="Calibri" w:hAnsi="Calibri"/>
          <w:sz w:val="22"/>
          <w:szCs w:val="22"/>
        </w:rPr>
      </w:pPr>
      <w:r>
        <w:t>5.17.2.4</w:t>
      </w:r>
      <w:r w:rsidRPr="00360B81">
        <w:rPr>
          <w:rFonts w:ascii="Calibri" w:hAnsi="Calibri"/>
          <w:sz w:val="22"/>
          <w:szCs w:val="22"/>
        </w:rPr>
        <w:tab/>
      </w:r>
      <w:r>
        <w:t xml:space="preserve">Reserve </w:t>
      </w:r>
      <w:r>
        <w:rPr>
          <w:lang w:eastAsia="zh-CN"/>
        </w:rPr>
        <w:t>and</w:t>
      </w:r>
      <w:r>
        <w:t xml:space="preserve"> Configure TrGW Connection Point</w:t>
      </w:r>
      <w:r>
        <w:tab/>
      </w:r>
      <w:r>
        <w:fldChar w:fldCharType="begin" w:fldLock="1"/>
      </w:r>
      <w:r>
        <w:instrText xml:space="preserve"> PAGEREF _Toc414010851 \h </w:instrText>
      </w:r>
      <w:r>
        <w:fldChar w:fldCharType="separate"/>
      </w:r>
      <w:r>
        <w:t>58</w:t>
      </w:r>
      <w:r>
        <w:fldChar w:fldCharType="end"/>
      </w:r>
    </w:p>
    <w:p w14:paraId="6BCC38F6" w14:textId="77777777" w:rsidR="008B14C3" w:rsidRPr="00360B81" w:rsidRDefault="008B14C3">
      <w:pPr>
        <w:pStyle w:val="TOC4"/>
        <w:rPr>
          <w:rFonts w:ascii="Calibri" w:hAnsi="Calibri"/>
          <w:sz w:val="22"/>
          <w:szCs w:val="22"/>
        </w:rPr>
      </w:pPr>
      <w:r>
        <w:t>5.17.2.5</w:t>
      </w:r>
      <w:r w:rsidRPr="00360B81">
        <w:rPr>
          <w:rFonts w:ascii="Calibri" w:hAnsi="Calibri"/>
          <w:sz w:val="22"/>
          <w:szCs w:val="22"/>
        </w:rPr>
        <w:tab/>
      </w:r>
      <w:r>
        <w:t>Release TrGW Termination</w:t>
      </w:r>
      <w:r>
        <w:tab/>
      </w:r>
      <w:r>
        <w:fldChar w:fldCharType="begin" w:fldLock="1"/>
      </w:r>
      <w:r>
        <w:instrText xml:space="preserve"> PAGEREF _Toc414010852 \h </w:instrText>
      </w:r>
      <w:r>
        <w:fldChar w:fldCharType="separate"/>
      </w:r>
      <w:r>
        <w:t>62</w:t>
      </w:r>
      <w:r>
        <w:fldChar w:fldCharType="end"/>
      </w:r>
    </w:p>
    <w:p w14:paraId="14B2307A" w14:textId="77777777" w:rsidR="008B14C3" w:rsidRPr="00360B81" w:rsidRDefault="008B14C3">
      <w:pPr>
        <w:pStyle w:val="TOC4"/>
        <w:rPr>
          <w:rFonts w:ascii="Calibri" w:hAnsi="Calibri"/>
          <w:sz w:val="22"/>
          <w:szCs w:val="22"/>
        </w:rPr>
      </w:pPr>
      <w:r>
        <w:t>5.17</w:t>
      </w:r>
      <w:r>
        <w:rPr>
          <w:lang w:eastAsia="zh-CN"/>
        </w:rPr>
        <w:t>.2</w:t>
      </w:r>
      <w:r>
        <w:t>.6</w:t>
      </w:r>
      <w:r w:rsidRPr="00360B81">
        <w:rPr>
          <w:rFonts w:ascii="Calibri" w:hAnsi="Calibri"/>
          <w:sz w:val="22"/>
          <w:szCs w:val="22"/>
        </w:rPr>
        <w:tab/>
      </w:r>
      <w:r>
        <w:t>Termination Heartbeat Indication</w:t>
      </w:r>
      <w:r>
        <w:tab/>
      </w:r>
      <w:r>
        <w:fldChar w:fldCharType="begin" w:fldLock="1"/>
      </w:r>
      <w:r>
        <w:instrText xml:space="preserve"> PAGEREF _Toc414010853 \h </w:instrText>
      </w:r>
      <w:r>
        <w:fldChar w:fldCharType="separate"/>
      </w:r>
      <w:r>
        <w:t>62</w:t>
      </w:r>
      <w:r>
        <w:fldChar w:fldCharType="end"/>
      </w:r>
    </w:p>
    <w:p w14:paraId="12FA7C95" w14:textId="77777777" w:rsidR="008B14C3" w:rsidRPr="00360B81" w:rsidRDefault="008B14C3">
      <w:pPr>
        <w:pStyle w:val="TOC4"/>
        <w:rPr>
          <w:rFonts w:ascii="Calibri" w:hAnsi="Calibri"/>
          <w:sz w:val="22"/>
          <w:szCs w:val="22"/>
        </w:rPr>
      </w:pPr>
      <w:r>
        <w:t>5.17</w:t>
      </w:r>
      <w:r>
        <w:rPr>
          <w:lang w:eastAsia="zh-CN"/>
        </w:rPr>
        <w:t>.2</w:t>
      </w:r>
      <w:r>
        <w:t>.7</w:t>
      </w:r>
      <w:r w:rsidRPr="00360B81">
        <w:rPr>
          <w:rFonts w:ascii="Calibri" w:hAnsi="Calibri"/>
          <w:sz w:val="22"/>
          <w:szCs w:val="22"/>
        </w:rPr>
        <w:tab/>
      </w:r>
      <w:r>
        <w:t>IP Bearer Released</w:t>
      </w:r>
      <w:r>
        <w:tab/>
      </w:r>
      <w:r>
        <w:fldChar w:fldCharType="begin" w:fldLock="1"/>
      </w:r>
      <w:r>
        <w:instrText xml:space="preserve"> PAGEREF _Toc414010854 \h </w:instrText>
      </w:r>
      <w:r>
        <w:fldChar w:fldCharType="separate"/>
      </w:r>
      <w:r>
        <w:t>62</w:t>
      </w:r>
      <w:r>
        <w:fldChar w:fldCharType="end"/>
      </w:r>
    </w:p>
    <w:p w14:paraId="2E8A25D0" w14:textId="77777777" w:rsidR="008B14C3" w:rsidRPr="00360B81" w:rsidRDefault="008B14C3">
      <w:pPr>
        <w:pStyle w:val="TOC4"/>
        <w:rPr>
          <w:rFonts w:ascii="Calibri" w:hAnsi="Calibri"/>
          <w:sz w:val="22"/>
          <w:szCs w:val="22"/>
        </w:rPr>
      </w:pPr>
      <w:r>
        <w:t>5.17</w:t>
      </w:r>
      <w:r>
        <w:rPr>
          <w:lang w:eastAsia="zh-CN"/>
        </w:rPr>
        <w:t>.2</w:t>
      </w:r>
      <w:r>
        <w:t>.8</w:t>
      </w:r>
      <w:r w:rsidRPr="00360B81">
        <w:rPr>
          <w:rFonts w:ascii="Calibri" w:hAnsi="Calibri"/>
          <w:sz w:val="22"/>
          <w:szCs w:val="22"/>
        </w:rPr>
        <w:tab/>
      </w:r>
      <w:r>
        <w:t>Media Inactivity Notification</w:t>
      </w:r>
      <w:r>
        <w:tab/>
      </w:r>
      <w:r>
        <w:fldChar w:fldCharType="begin" w:fldLock="1"/>
      </w:r>
      <w:r>
        <w:instrText xml:space="preserve"> PAGEREF _Toc414010855 \h </w:instrText>
      </w:r>
      <w:r>
        <w:fldChar w:fldCharType="separate"/>
      </w:r>
      <w:r>
        <w:t>63</w:t>
      </w:r>
      <w:r>
        <w:fldChar w:fldCharType="end"/>
      </w:r>
    </w:p>
    <w:p w14:paraId="04D9738F" w14:textId="77777777" w:rsidR="008B14C3" w:rsidRPr="00360B81" w:rsidRDefault="008B14C3">
      <w:pPr>
        <w:pStyle w:val="TOC4"/>
        <w:rPr>
          <w:rFonts w:ascii="Calibri" w:hAnsi="Calibri"/>
          <w:sz w:val="22"/>
          <w:szCs w:val="22"/>
        </w:rPr>
      </w:pPr>
      <w:r>
        <w:t>5.17.2.9</w:t>
      </w:r>
      <w:r w:rsidRPr="00360B81">
        <w:rPr>
          <w:rFonts w:ascii="Calibri" w:hAnsi="Calibri"/>
          <w:sz w:val="22"/>
          <w:szCs w:val="22"/>
        </w:rPr>
        <w:tab/>
      </w:r>
      <w:r>
        <w:t>Change Through Connection</w:t>
      </w:r>
      <w:r>
        <w:tab/>
      </w:r>
      <w:r>
        <w:fldChar w:fldCharType="begin" w:fldLock="1"/>
      </w:r>
      <w:r>
        <w:instrText xml:space="preserve"> PAGEREF _Toc414010856 \h </w:instrText>
      </w:r>
      <w:r>
        <w:fldChar w:fldCharType="separate"/>
      </w:r>
      <w:r>
        <w:t>63</w:t>
      </w:r>
      <w:r>
        <w:fldChar w:fldCharType="end"/>
      </w:r>
    </w:p>
    <w:p w14:paraId="2532E402" w14:textId="77777777" w:rsidR="008B14C3" w:rsidRPr="00360B81" w:rsidRDefault="008B14C3">
      <w:pPr>
        <w:pStyle w:val="TOC4"/>
        <w:rPr>
          <w:rFonts w:ascii="Calibri" w:hAnsi="Calibri"/>
          <w:sz w:val="22"/>
          <w:szCs w:val="22"/>
        </w:rPr>
      </w:pPr>
      <w:r>
        <w:t>5.17.2.10</w:t>
      </w:r>
      <w:r w:rsidRPr="00360B81">
        <w:rPr>
          <w:rFonts w:ascii="Calibri" w:hAnsi="Calibri"/>
          <w:sz w:val="22"/>
          <w:szCs w:val="22"/>
        </w:rPr>
        <w:tab/>
      </w:r>
      <w:r>
        <w:t>ECN FailureIndication</w:t>
      </w:r>
      <w:r>
        <w:tab/>
      </w:r>
      <w:r>
        <w:fldChar w:fldCharType="begin" w:fldLock="1"/>
      </w:r>
      <w:r>
        <w:instrText xml:space="preserve"> PAGEREF _Toc414010857 \h </w:instrText>
      </w:r>
      <w:r>
        <w:fldChar w:fldCharType="separate"/>
      </w:r>
      <w:r>
        <w:t>64</w:t>
      </w:r>
      <w:r>
        <w:fldChar w:fldCharType="end"/>
      </w:r>
    </w:p>
    <w:p w14:paraId="2C61D6E7" w14:textId="77777777" w:rsidR="008B14C3" w:rsidRPr="00360B81" w:rsidRDefault="008B14C3">
      <w:pPr>
        <w:pStyle w:val="TOC4"/>
        <w:rPr>
          <w:rFonts w:ascii="Calibri" w:hAnsi="Calibri"/>
          <w:sz w:val="22"/>
          <w:szCs w:val="22"/>
        </w:rPr>
      </w:pPr>
      <w:r>
        <w:t>5.17.2.11</w:t>
      </w:r>
      <w:r w:rsidRPr="00360B81">
        <w:rPr>
          <w:rFonts w:ascii="Calibri" w:hAnsi="Calibri"/>
          <w:sz w:val="22"/>
          <w:szCs w:val="22"/>
        </w:rPr>
        <w:tab/>
      </w:r>
      <w:r>
        <w:t>Change Flow Direction</w:t>
      </w:r>
      <w:r>
        <w:tab/>
      </w:r>
      <w:r>
        <w:fldChar w:fldCharType="begin" w:fldLock="1"/>
      </w:r>
      <w:r>
        <w:instrText xml:space="preserve"> PAGEREF _Toc414010858 \h </w:instrText>
      </w:r>
      <w:r>
        <w:fldChar w:fldCharType="separate"/>
      </w:r>
      <w:r>
        <w:t>64</w:t>
      </w:r>
      <w:r>
        <w:fldChar w:fldCharType="end"/>
      </w:r>
    </w:p>
    <w:p w14:paraId="407E1BE8" w14:textId="77777777" w:rsidR="008B14C3" w:rsidRPr="00360B81" w:rsidRDefault="008B14C3">
      <w:pPr>
        <w:pStyle w:val="TOC4"/>
        <w:rPr>
          <w:rFonts w:ascii="Calibri" w:hAnsi="Calibri"/>
          <w:sz w:val="22"/>
          <w:szCs w:val="22"/>
        </w:rPr>
      </w:pPr>
      <w:r>
        <w:t>5.17.2.12</w:t>
      </w:r>
      <w:r w:rsidRPr="00360B81">
        <w:rPr>
          <w:rFonts w:ascii="Calibri" w:hAnsi="Calibri"/>
          <w:sz w:val="22"/>
          <w:szCs w:val="22"/>
        </w:rPr>
        <w:tab/>
      </w:r>
      <w:r>
        <w:t>ICE Connectivity Check Result Notification</w:t>
      </w:r>
      <w:r>
        <w:tab/>
      </w:r>
      <w:r>
        <w:fldChar w:fldCharType="begin" w:fldLock="1"/>
      </w:r>
      <w:r>
        <w:instrText xml:space="preserve"> PAGEREF _Toc414010859 \h </w:instrText>
      </w:r>
      <w:r>
        <w:fldChar w:fldCharType="separate"/>
      </w:r>
      <w:r>
        <w:t>65</w:t>
      </w:r>
      <w:r>
        <w:fldChar w:fldCharType="end"/>
      </w:r>
    </w:p>
    <w:p w14:paraId="410171C4" w14:textId="77777777" w:rsidR="008B14C3" w:rsidRPr="00360B81" w:rsidRDefault="008B14C3">
      <w:pPr>
        <w:pStyle w:val="TOC4"/>
        <w:rPr>
          <w:rFonts w:ascii="Calibri" w:hAnsi="Calibri"/>
          <w:sz w:val="22"/>
          <w:szCs w:val="22"/>
        </w:rPr>
      </w:pPr>
      <w:r>
        <w:t>5.17.2.13</w:t>
      </w:r>
      <w:r w:rsidRPr="00360B81">
        <w:rPr>
          <w:rFonts w:ascii="Calibri" w:hAnsi="Calibri"/>
          <w:sz w:val="22"/>
          <w:szCs w:val="22"/>
        </w:rPr>
        <w:tab/>
      </w:r>
      <w:r>
        <w:t>ICE New Peer Reflexive Candidate Notification</w:t>
      </w:r>
      <w:r>
        <w:tab/>
      </w:r>
      <w:r>
        <w:fldChar w:fldCharType="begin" w:fldLock="1"/>
      </w:r>
      <w:r>
        <w:instrText xml:space="preserve"> PAGEREF _Toc414010860 \h </w:instrText>
      </w:r>
      <w:r>
        <w:fldChar w:fldCharType="separate"/>
      </w:r>
      <w:r>
        <w:t>65</w:t>
      </w:r>
      <w:r>
        <w:fldChar w:fldCharType="end"/>
      </w:r>
    </w:p>
    <w:p w14:paraId="6F7647EA" w14:textId="77777777" w:rsidR="008B14C3" w:rsidRPr="00360B81" w:rsidRDefault="008B14C3">
      <w:pPr>
        <w:pStyle w:val="TOC3"/>
        <w:rPr>
          <w:rFonts w:ascii="Calibri" w:hAnsi="Calibri"/>
          <w:sz w:val="22"/>
          <w:szCs w:val="22"/>
        </w:rPr>
      </w:pPr>
      <w:r>
        <w:t>5.17.3</w:t>
      </w:r>
      <w:r w:rsidRPr="00360B81">
        <w:rPr>
          <w:rFonts w:ascii="Calibri" w:hAnsi="Calibri"/>
          <w:sz w:val="22"/>
          <w:szCs w:val="22"/>
        </w:rPr>
        <w:tab/>
      </w:r>
      <w:r>
        <w:t>Non-Call Related Procedures</w:t>
      </w:r>
      <w:r>
        <w:tab/>
      </w:r>
      <w:r>
        <w:fldChar w:fldCharType="begin" w:fldLock="1"/>
      </w:r>
      <w:r>
        <w:instrText xml:space="preserve"> PAGEREF _Toc414010861 \h </w:instrText>
      </w:r>
      <w:r>
        <w:fldChar w:fldCharType="separate"/>
      </w:r>
      <w:r>
        <w:t>66</w:t>
      </w:r>
      <w:r>
        <w:fldChar w:fldCharType="end"/>
      </w:r>
    </w:p>
    <w:p w14:paraId="27B1C270" w14:textId="77777777" w:rsidR="008B14C3" w:rsidRPr="00360B81" w:rsidRDefault="008B14C3">
      <w:pPr>
        <w:pStyle w:val="TOC4"/>
        <w:rPr>
          <w:rFonts w:ascii="Calibri" w:hAnsi="Calibri"/>
          <w:sz w:val="22"/>
          <w:szCs w:val="22"/>
        </w:rPr>
      </w:pPr>
      <w:r>
        <w:t>5.17.3.1</w:t>
      </w:r>
      <w:r w:rsidRPr="00360B81">
        <w:rPr>
          <w:rFonts w:ascii="Calibri" w:hAnsi="Calibri"/>
          <w:sz w:val="22"/>
          <w:szCs w:val="22"/>
        </w:rPr>
        <w:tab/>
      </w:r>
      <w:r>
        <w:t>General</w:t>
      </w:r>
      <w:r>
        <w:tab/>
      </w:r>
      <w:r>
        <w:fldChar w:fldCharType="begin" w:fldLock="1"/>
      </w:r>
      <w:r>
        <w:instrText xml:space="preserve"> PAGEREF _Toc414010862 \h </w:instrText>
      </w:r>
      <w:r>
        <w:fldChar w:fldCharType="separate"/>
      </w:r>
      <w:r>
        <w:t>66</w:t>
      </w:r>
      <w:r>
        <w:fldChar w:fldCharType="end"/>
      </w:r>
    </w:p>
    <w:p w14:paraId="697D01DA" w14:textId="77777777" w:rsidR="008B14C3" w:rsidRPr="00360B81" w:rsidRDefault="008B14C3">
      <w:pPr>
        <w:pStyle w:val="TOC4"/>
        <w:rPr>
          <w:rFonts w:ascii="Calibri" w:hAnsi="Calibri"/>
          <w:sz w:val="22"/>
          <w:szCs w:val="22"/>
        </w:rPr>
      </w:pPr>
      <w:r>
        <w:t>5.17.3.2</w:t>
      </w:r>
      <w:r w:rsidRPr="00360B81">
        <w:rPr>
          <w:rFonts w:ascii="Calibri" w:hAnsi="Calibri"/>
          <w:sz w:val="22"/>
          <w:szCs w:val="22"/>
        </w:rPr>
        <w:tab/>
      </w:r>
      <w:r>
        <w:t>TrGW Out Of Service</w:t>
      </w:r>
      <w:r>
        <w:tab/>
      </w:r>
      <w:r>
        <w:fldChar w:fldCharType="begin" w:fldLock="1"/>
      </w:r>
      <w:r>
        <w:instrText xml:space="preserve"> PAGEREF _Toc414010863 \h </w:instrText>
      </w:r>
      <w:r>
        <w:fldChar w:fldCharType="separate"/>
      </w:r>
      <w:r>
        <w:t>67</w:t>
      </w:r>
      <w:r>
        <w:fldChar w:fldCharType="end"/>
      </w:r>
    </w:p>
    <w:p w14:paraId="7BBCE6C0" w14:textId="77777777" w:rsidR="008B14C3" w:rsidRPr="00360B81" w:rsidRDefault="008B14C3">
      <w:pPr>
        <w:pStyle w:val="TOC4"/>
        <w:rPr>
          <w:rFonts w:ascii="Calibri" w:hAnsi="Calibri"/>
          <w:sz w:val="22"/>
          <w:szCs w:val="22"/>
        </w:rPr>
      </w:pPr>
      <w:r>
        <w:t>5.17.3.3</w:t>
      </w:r>
      <w:r w:rsidRPr="00360B81">
        <w:rPr>
          <w:rFonts w:ascii="Calibri" w:hAnsi="Calibri"/>
          <w:sz w:val="22"/>
          <w:szCs w:val="22"/>
        </w:rPr>
        <w:tab/>
      </w:r>
      <w:r>
        <w:t>TrGW Communication Up</w:t>
      </w:r>
      <w:r>
        <w:tab/>
      </w:r>
      <w:r>
        <w:fldChar w:fldCharType="begin" w:fldLock="1"/>
      </w:r>
      <w:r>
        <w:instrText xml:space="preserve"> PAGEREF _Toc414010864 \h </w:instrText>
      </w:r>
      <w:r>
        <w:fldChar w:fldCharType="separate"/>
      </w:r>
      <w:r>
        <w:t>68</w:t>
      </w:r>
      <w:r>
        <w:fldChar w:fldCharType="end"/>
      </w:r>
    </w:p>
    <w:p w14:paraId="18ED5CCC" w14:textId="77777777" w:rsidR="008B14C3" w:rsidRPr="00360B81" w:rsidRDefault="008B14C3">
      <w:pPr>
        <w:pStyle w:val="TOC4"/>
        <w:rPr>
          <w:rFonts w:ascii="Calibri" w:hAnsi="Calibri"/>
          <w:sz w:val="22"/>
          <w:szCs w:val="22"/>
        </w:rPr>
      </w:pPr>
      <w:r>
        <w:t>5.17.3.4</w:t>
      </w:r>
      <w:r w:rsidRPr="00360B81">
        <w:rPr>
          <w:rFonts w:ascii="Calibri" w:hAnsi="Calibri"/>
          <w:sz w:val="22"/>
          <w:szCs w:val="22"/>
        </w:rPr>
        <w:tab/>
      </w:r>
      <w:r>
        <w:t>TrGW Restoration</w:t>
      </w:r>
      <w:r>
        <w:tab/>
      </w:r>
      <w:r>
        <w:fldChar w:fldCharType="begin" w:fldLock="1"/>
      </w:r>
      <w:r>
        <w:instrText xml:space="preserve"> PAGEREF _Toc414010865 \h </w:instrText>
      </w:r>
      <w:r>
        <w:fldChar w:fldCharType="separate"/>
      </w:r>
      <w:r>
        <w:t>68</w:t>
      </w:r>
      <w:r>
        <w:fldChar w:fldCharType="end"/>
      </w:r>
    </w:p>
    <w:p w14:paraId="650DBA20" w14:textId="77777777" w:rsidR="008B14C3" w:rsidRPr="00360B81" w:rsidRDefault="008B14C3">
      <w:pPr>
        <w:pStyle w:val="TOC4"/>
        <w:rPr>
          <w:rFonts w:ascii="Calibri" w:hAnsi="Calibri"/>
          <w:sz w:val="22"/>
          <w:szCs w:val="22"/>
        </w:rPr>
      </w:pPr>
      <w:r>
        <w:t>5.17.3.5</w:t>
      </w:r>
      <w:r w:rsidRPr="00360B81">
        <w:rPr>
          <w:rFonts w:ascii="Calibri" w:hAnsi="Calibri"/>
          <w:sz w:val="22"/>
          <w:szCs w:val="22"/>
        </w:rPr>
        <w:tab/>
      </w:r>
      <w:r>
        <w:t>TrGW Register</w:t>
      </w:r>
      <w:r>
        <w:tab/>
      </w:r>
      <w:r>
        <w:fldChar w:fldCharType="begin" w:fldLock="1"/>
      </w:r>
      <w:r>
        <w:instrText xml:space="preserve"> PAGEREF _Toc414010866 \h </w:instrText>
      </w:r>
      <w:r>
        <w:fldChar w:fldCharType="separate"/>
      </w:r>
      <w:r>
        <w:t>69</w:t>
      </w:r>
      <w:r>
        <w:fldChar w:fldCharType="end"/>
      </w:r>
    </w:p>
    <w:p w14:paraId="5AAA4A6B" w14:textId="77777777" w:rsidR="008B14C3" w:rsidRPr="00360B81" w:rsidRDefault="008B14C3">
      <w:pPr>
        <w:pStyle w:val="TOC4"/>
        <w:rPr>
          <w:rFonts w:ascii="Calibri" w:hAnsi="Calibri"/>
          <w:sz w:val="22"/>
          <w:szCs w:val="22"/>
        </w:rPr>
      </w:pPr>
      <w:r>
        <w:t>5.17.3.6</w:t>
      </w:r>
      <w:r w:rsidRPr="00360B81">
        <w:rPr>
          <w:rFonts w:ascii="Calibri" w:hAnsi="Calibri"/>
          <w:sz w:val="22"/>
          <w:szCs w:val="22"/>
        </w:rPr>
        <w:tab/>
      </w:r>
      <w:r>
        <w:t>TrGW Re-Register</w:t>
      </w:r>
      <w:r>
        <w:tab/>
      </w:r>
      <w:r>
        <w:fldChar w:fldCharType="begin" w:fldLock="1"/>
      </w:r>
      <w:r>
        <w:instrText xml:space="preserve"> PAGEREF _Toc414010867 \h </w:instrText>
      </w:r>
      <w:r>
        <w:fldChar w:fldCharType="separate"/>
      </w:r>
      <w:r>
        <w:t>69</w:t>
      </w:r>
      <w:r>
        <w:fldChar w:fldCharType="end"/>
      </w:r>
    </w:p>
    <w:p w14:paraId="51F5E12F" w14:textId="77777777" w:rsidR="008B14C3" w:rsidRPr="00360B81" w:rsidRDefault="008B14C3">
      <w:pPr>
        <w:pStyle w:val="TOC4"/>
        <w:rPr>
          <w:rFonts w:ascii="Calibri" w:hAnsi="Calibri"/>
          <w:sz w:val="22"/>
          <w:szCs w:val="22"/>
        </w:rPr>
      </w:pPr>
      <w:r>
        <w:t>5.17.3.7</w:t>
      </w:r>
      <w:r w:rsidRPr="00360B81">
        <w:rPr>
          <w:rFonts w:ascii="Calibri" w:hAnsi="Calibri"/>
          <w:sz w:val="22"/>
          <w:szCs w:val="22"/>
        </w:rPr>
        <w:tab/>
      </w:r>
      <w:r>
        <w:t>IBCF Ordered Re-register</w:t>
      </w:r>
      <w:r>
        <w:tab/>
      </w:r>
      <w:r>
        <w:fldChar w:fldCharType="begin" w:fldLock="1"/>
      </w:r>
      <w:r>
        <w:instrText xml:space="preserve"> PAGEREF _Toc414010868 \h </w:instrText>
      </w:r>
      <w:r>
        <w:fldChar w:fldCharType="separate"/>
      </w:r>
      <w:r>
        <w:t>70</w:t>
      </w:r>
      <w:r>
        <w:fldChar w:fldCharType="end"/>
      </w:r>
    </w:p>
    <w:p w14:paraId="60CC9AA5" w14:textId="77777777" w:rsidR="008B14C3" w:rsidRPr="00360B81" w:rsidRDefault="008B14C3">
      <w:pPr>
        <w:pStyle w:val="TOC4"/>
        <w:rPr>
          <w:rFonts w:ascii="Calibri" w:hAnsi="Calibri"/>
          <w:sz w:val="22"/>
          <w:szCs w:val="22"/>
        </w:rPr>
      </w:pPr>
      <w:r>
        <w:t>5.17.3.8</w:t>
      </w:r>
      <w:r w:rsidRPr="00360B81">
        <w:rPr>
          <w:rFonts w:ascii="Calibri" w:hAnsi="Calibri"/>
          <w:sz w:val="22"/>
          <w:szCs w:val="22"/>
        </w:rPr>
        <w:tab/>
      </w:r>
      <w:r>
        <w:t>IBCF Restoration</w:t>
      </w:r>
      <w:r>
        <w:tab/>
      </w:r>
      <w:r>
        <w:fldChar w:fldCharType="begin" w:fldLock="1"/>
      </w:r>
      <w:r>
        <w:instrText xml:space="preserve"> PAGEREF _Toc414010869 \h </w:instrText>
      </w:r>
      <w:r>
        <w:fldChar w:fldCharType="separate"/>
      </w:r>
      <w:r>
        <w:t>70</w:t>
      </w:r>
      <w:r>
        <w:fldChar w:fldCharType="end"/>
      </w:r>
    </w:p>
    <w:p w14:paraId="24558C3A" w14:textId="77777777" w:rsidR="008B14C3" w:rsidRPr="00360B81" w:rsidRDefault="008B14C3">
      <w:pPr>
        <w:pStyle w:val="TOC4"/>
        <w:rPr>
          <w:rFonts w:ascii="Calibri" w:hAnsi="Calibri"/>
          <w:sz w:val="22"/>
          <w:szCs w:val="22"/>
        </w:rPr>
      </w:pPr>
      <w:r>
        <w:t>5.17.3.9</w:t>
      </w:r>
      <w:r w:rsidRPr="00360B81">
        <w:rPr>
          <w:rFonts w:ascii="Calibri" w:hAnsi="Calibri"/>
          <w:sz w:val="22"/>
          <w:szCs w:val="22"/>
        </w:rPr>
        <w:tab/>
      </w:r>
      <w:r>
        <w:t>IBCF Out of Service</w:t>
      </w:r>
      <w:r>
        <w:tab/>
      </w:r>
      <w:r>
        <w:fldChar w:fldCharType="begin" w:fldLock="1"/>
      </w:r>
      <w:r>
        <w:instrText xml:space="preserve"> PAGEREF _Toc414010870 \h </w:instrText>
      </w:r>
      <w:r>
        <w:fldChar w:fldCharType="separate"/>
      </w:r>
      <w:r>
        <w:t>71</w:t>
      </w:r>
      <w:r>
        <w:fldChar w:fldCharType="end"/>
      </w:r>
    </w:p>
    <w:p w14:paraId="00F15036" w14:textId="77777777" w:rsidR="008B14C3" w:rsidRPr="00360B81" w:rsidRDefault="008B14C3">
      <w:pPr>
        <w:pStyle w:val="TOC4"/>
        <w:rPr>
          <w:rFonts w:ascii="Calibri" w:hAnsi="Calibri"/>
          <w:sz w:val="22"/>
          <w:szCs w:val="22"/>
        </w:rPr>
      </w:pPr>
      <w:r w:rsidRPr="008B14C3">
        <w:t>5.17.3.10</w:t>
      </w:r>
      <w:r w:rsidRPr="00360B81">
        <w:rPr>
          <w:rFonts w:ascii="Calibri" w:hAnsi="Calibri"/>
          <w:sz w:val="22"/>
          <w:szCs w:val="22"/>
        </w:rPr>
        <w:tab/>
      </w:r>
      <w:r w:rsidRPr="005644DE">
        <w:rPr>
          <w:lang w:val="en-US" w:eastAsia="sv-SE"/>
        </w:rPr>
        <w:t>Audit Value</w:t>
      </w:r>
      <w:r>
        <w:tab/>
      </w:r>
      <w:r>
        <w:fldChar w:fldCharType="begin" w:fldLock="1"/>
      </w:r>
      <w:r>
        <w:instrText xml:space="preserve"> PAGEREF _Toc414010871 \h </w:instrText>
      </w:r>
      <w:r>
        <w:fldChar w:fldCharType="separate"/>
      </w:r>
      <w:r>
        <w:t>71</w:t>
      </w:r>
      <w:r>
        <w:fldChar w:fldCharType="end"/>
      </w:r>
    </w:p>
    <w:p w14:paraId="449ED181" w14:textId="77777777" w:rsidR="008B14C3" w:rsidRPr="00360B81" w:rsidRDefault="008B14C3">
      <w:pPr>
        <w:pStyle w:val="TOC4"/>
        <w:rPr>
          <w:rFonts w:ascii="Calibri" w:hAnsi="Calibri"/>
          <w:sz w:val="22"/>
          <w:szCs w:val="22"/>
        </w:rPr>
      </w:pPr>
      <w:r>
        <w:t>5.17.3.11</w:t>
      </w:r>
      <w:r w:rsidRPr="00360B81">
        <w:rPr>
          <w:rFonts w:ascii="Calibri" w:hAnsi="Calibri"/>
          <w:sz w:val="22"/>
          <w:szCs w:val="22"/>
        </w:rPr>
        <w:tab/>
      </w:r>
      <w:r>
        <w:t>Command Rejected</w:t>
      </w:r>
      <w:r>
        <w:tab/>
      </w:r>
      <w:r>
        <w:fldChar w:fldCharType="begin" w:fldLock="1"/>
      </w:r>
      <w:r>
        <w:instrText xml:space="preserve"> PAGEREF _Toc414010872 \h </w:instrText>
      </w:r>
      <w:r>
        <w:fldChar w:fldCharType="separate"/>
      </w:r>
      <w:r>
        <w:t>73</w:t>
      </w:r>
      <w:r>
        <w:fldChar w:fldCharType="end"/>
      </w:r>
    </w:p>
    <w:p w14:paraId="1BD809F3" w14:textId="77777777" w:rsidR="008B14C3" w:rsidRPr="00360B81" w:rsidRDefault="008B14C3">
      <w:pPr>
        <w:pStyle w:val="TOC4"/>
        <w:rPr>
          <w:rFonts w:ascii="Calibri" w:hAnsi="Calibri"/>
          <w:sz w:val="22"/>
          <w:szCs w:val="22"/>
        </w:rPr>
      </w:pPr>
      <w:r>
        <w:t>5.17.3.12</w:t>
      </w:r>
      <w:r w:rsidRPr="00360B81">
        <w:rPr>
          <w:rFonts w:ascii="Calibri" w:hAnsi="Calibri"/>
          <w:sz w:val="22"/>
          <w:szCs w:val="22"/>
        </w:rPr>
        <w:tab/>
      </w:r>
      <w:r>
        <w:t>TrGW Capability Change</w:t>
      </w:r>
      <w:r>
        <w:tab/>
      </w:r>
      <w:r>
        <w:fldChar w:fldCharType="begin" w:fldLock="1"/>
      </w:r>
      <w:r>
        <w:instrText xml:space="preserve"> PAGEREF _Toc414010873 \h </w:instrText>
      </w:r>
      <w:r>
        <w:fldChar w:fldCharType="separate"/>
      </w:r>
      <w:r>
        <w:t>73</w:t>
      </w:r>
      <w:r>
        <w:fldChar w:fldCharType="end"/>
      </w:r>
    </w:p>
    <w:p w14:paraId="4A02642D" w14:textId="77777777" w:rsidR="008B14C3" w:rsidRPr="00360B81" w:rsidRDefault="008B14C3">
      <w:pPr>
        <w:pStyle w:val="TOC4"/>
        <w:rPr>
          <w:rFonts w:ascii="Calibri" w:hAnsi="Calibri"/>
          <w:sz w:val="22"/>
          <w:szCs w:val="22"/>
        </w:rPr>
      </w:pPr>
      <w:r>
        <w:t>5.17.3.13</w:t>
      </w:r>
      <w:r w:rsidRPr="00360B81">
        <w:rPr>
          <w:rFonts w:ascii="Calibri" w:hAnsi="Calibri"/>
          <w:sz w:val="22"/>
          <w:szCs w:val="22"/>
        </w:rPr>
        <w:tab/>
      </w:r>
      <w:r>
        <w:t>TrGW Resource Congestion Handling – Activate</w:t>
      </w:r>
      <w:r>
        <w:tab/>
      </w:r>
      <w:r>
        <w:fldChar w:fldCharType="begin" w:fldLock="1"/>
      </w:r>
      <w:r>
        <w:instrText xml:space="preserve"> PAGEREF _Toc414010874 \h </w:instrText>
      </w:r>
      <w:r>
        <w:fldChar w:fldCharType="separate"/>
      </w:r>
      <w:r>
        <w:t>73</w:t>
      </w:r>
      <w:r>
        <w:fldChar w:fldCharType="end"/>
      </w:r>
    </w:p>
    <w:p w14:paraId="58C9F554" w14:textId="77777777" w:rsidR="008B14C3" w:rsidRPr="00360B81" w:rsidRDefault="008B14C3">
      <w:pPr>
        <w:pStyle w:val="TOC4"/>
        <w:rPr>
          <w:rFonts w:ascii="Calibri" w:hAnsi="Calibri"/>
          <w:sz w:val="22"/>
          <w:szCs w:val="22"/>
        </w:rPr>
      </w:pPr>
      <w:r>
        <w:t>5.17.3.14</w:t>
      </w:r>
      <w:r w:rsidRPr="00360B81">
        <w:rPr>
          <w:rFonts w:ascii="Calibri" w:hAnsi="Calibri"/>
          <w:sz w:val="22"/>
          <w:szCs w:val="22"/>
        </w:rPr>
        <w:tab/>
      </w:r>
      <w:r>
        <w:t>TrGW Resource Congestion Handling – Indication</w:t>
      </w:r>
      <w:r>
        <w:tab/>
      </w:r>
      <w:r>
        <w:fldChar w:fldCharType="begin" w:fldLock="1"/>
      </w:r>
      <w:r>
        <w:instrText xml:space="preserve"> PAGEREF _Toc414010875 \h </w:instrText>
      </w:r>
      <w:r>
        <w:fldChar w:fldCharType="separate"/>
      </w:r>
      <w:r>
        <w:t>74</w:t>
      </w:r>
      <w:r>
        <w:fldChar w:fldCharType="end"/>
      </w:r>
    </w:p>
    <w:p w14:paraId="56D56F55" w14:textId="77777777" w:rsidR="008B14C3" w:rsidRPr="00360B81" w:rsidRDefault="008B14C3">
      <w:pPr>
        <w:pStyle w:val="TOC4"/>
        <w:rPr>
          <w:rFonts w:ascii="Calibri" w:hAnsi="Calibri"/>
          <w:sz w:val="22"/>
          <w:szCs w:val="22"/>
        </w:rPr>
      </w:pPr>
      <w:r>
        <w:t>5.17.3.15</w:t>
      </w:r>
      <w:r w:rsidRPr="00360B81">
        <w:rPr>
          <w:rFonts w:ascii="Calibri" w:hAnsi="Calibri"/>
          <w:sz w:val="22"/>
          <w:szCs w:val="22"/>
        </w:rPr>
        <w:tab/>
      </w:r>
      <w:r>
        <w:t>Inactivity Timeout – Activation</w:t>
      </w:r>
      <w:r>
        <w:tab/>
      </w:r>
      <w:r>
        <w:fldChar w:fldCharType="begin" w:fldLock="1"/>
      </w:r>
      <w:r>
        <w:instrText xml:space="preserve"> PAGEREF _Toc414010876 \h </w:instrText>
      </w:r>
      <w:r>
        <w:fldChar w:fldCharType="separate"/>
      </w:r>
      <w:r>
        <w:t>74</w:t>
      </w:r>
      <w:r>
        <w:fldChar w:fldCharType="end"/>
      </w:r>
    </w:p>
    <w:p w14:paraId="551CE539" w14:textId="77777777" w:rsidR="008B14C3" w:rsidRPr="00360B81" w:rsidRDefault="008B14C3">
      <w:pPr>
        <w:pStyle w:val="TOC4"/>
        <w:rPr>
          <w:rFonts w:ascii="Calibri" w:hAnsi="Calibri"/>
          <w:sz w:val="22"/>
          <w:szCs w:val="22"/>
        </w:rPr>
      </w:pPr>
      <w:r>
        <w:t>5.17.3.16</w:t>
      </w:r>
      <w:r w:rsidRPr="00360B81">
        <w:rPr>
          <w:rFonts w:ascii="Calibri" w:hAnsi="Calibri"/>
          <w:sz w:val="22"/>
          <w:szCs w:val="22"/>
        </w:rPr>
        <w:tab/>
      </w:r>
      <w:r>
        <w:t>Inactivity Timeout – Indication</w:t>
      </w:r>
      <w:r>
        <w:tab/>
      </w:r>
      <w:r>
        <w:fldChar w:fldCharType="begin" w:fldLock="1"/>
      </w:r>
      <w:r>
        <w:instrText xml:space="preserve"> PAGEREF _Toc414010877 \h </w:instrText>
      </w:r>
      <w:r>
        <w:fldChar w:fldCharType="separate"/>
      </w:r>
      <w:r>
        <w:t>75</w:t>
      </w:r>
      <w:r>
        <w:fldChar w:fldCharType="end"/>
      </w:r>
    </w:p>
    <w:p w14:paraId="50929146" w14:textId="77777777" w:rsidR="008B14C3" w:rsidRPr="00360B81" w:rsidRDefault="008B14C3">
      <w:pPr>
        <w:pStyle w:val="TOC4"/>
        <w:rPr>
          <w:rFonts w:ascii="Calibri" w:hAnsi="Calibri"/>
          <w:sz w:val="22"/>
          <w:szCs w:val="22"/>
        </w:rPr>
      </w:pPr>
      <w:r>
        <w:t>5.17.3.17</w:t>
      </w:r>
      <w:r w:rsidRPr="00360B81">
        <w:rPr>
          <w:rFonts w:ascii="Calibri" w:hAnsi="Calibri"/>
          <w:sz w:val="22"/>
          <w:szCs w:val="22"/>
        </w:rPr>
        <w:tab/>
      </w:r>
      <w:r>
        <w:t>Realm Availability Change – Activation</w:t>
      </w:r>
      <w:r>
        <w:tab/>
      </w:r>
      <w:r>
        <w:fldChar w:fldCharType="begin" w:fldLock="1"/>
      </w:r>
      <w:r>
        <w:instrText xml:space="preserve"> PAGEREF _Toc414010878 \h </w:instrText>
      </w:r>
      <w:r>
        <w:fldChar w:fldCharType="separate"/>
      </w:r>
      <w:r>
        <w:t>75</w:t>
      </w:r>
      <w:r>
        <w:fldChar w:fldCharType="end"/>
      </w:r>
    </w:p>
    <w:p w14:paraId="21DC14E8" w14:textId="77777777" w:rsidR="008B14C3" w:rsidRPr="00360B81" w:rsidRDefault="008B14C3">
      <w:pPr>
        <w:pStyle w:val="TOC4"/>
        <w:rPr>
          <w:rFonts w:ascii="Calibri" w:hAnsi="Calibri"/>
          <w:sz w:val="22"/>
          <w:szCs w:val="22"/>
        </w:rPr>
      </w:pPr>
      <w:r>
        <w:t>5.17.3.18</w:t>
      </w:r>
      <w:r w:rsidRPr="00360B81">
        <w:rPr>
          <w:rFonts w:ascii="Calibri" w:hAnsi="Calibri"/>
          <w:sz w:val="22"/>
          <w:szCs w:val="22"/>
        </w:rPr>
        <w:tab/>
      </w:r>
      <w:r>
        <w:t>Realm Availability Change – Indication</w:t>
      </w:r>
      <w:r>
        <w:tab/>
      </w:r>
      <w:r>
        <w:fldChar w:fldCharType="begin" w:fldLock="1"/>
      </w:r>
      <w:r>
        <w:instrText xml:space="preserve"> PAGEREF _Toc414010879 \h </w:instrText>
      </w:r>
      <w:r>
        <w:fldChar w:fldCharType="separate"/>
      </w:r>
      <w:r>
        <w:t>76</w:t>
      </w:r>
      <w:r>
        <w:fldChar w:fldCharType="end"/>
      </w:r>
    </w:p>
    <w:p w14:paraId="131AC008" w14:textId="77777777" w:rsidR="008B14C3" w:rsidRPr="00360B81" w:rsidRDefault="008B14C3">
      <w:pPr>
        <w:pStyle w:val="TOC4"/>
        <w:rPr>
          <w:rFonts w:ascii="Calibri" w:hAnsi="Calibri"/>
          <w:sz w:val="22"/>
          <w:szCs w:val="22"/>
        </w:rPr>
      </w:pPr>
      <w:r>
        <w:t>5.17.3.19</w:t>
      </w:r>
      <w:r w:rsidRPr="00360B81">
        <w:rPr>
          <w:rFonts w:ascii="Calibri" w:hAnsi="Calibri"/>
          <w:sz w:val="22"/>
          <w:szCs w:val="22"/>
        </w:rPr>
        <w:tab/>
      </w:r>
      <w:r>
        <w:t>Termination Out Of Service</w:t>
      </w:r>
      <w:r>
        <w:tab/>
      </w:r>
      <w:r>
        <w:fldChar w:fldCharType="begin" w:fldLock="1"/>
      </w:r>
      <w:r>
        <w:instrText xml:space="preserve"> PAGEREF _Toc414010880 \h </w:instrText>
      </w:r>
      <w:r>
        <w:fldChar w:fldCharType="separate"/>
      </w:r>
      <w:r>
        <w:t>76</w:t>
      </w:r>
      <w:r>
        <w:fldChar w:fldCharType="end"/>
      </w:r>
    </w:p>
    <w:p w14:paraId="0445ABC8" w14:textId="77777777" w:rsidR="008B14C3" w:rsidRPr="00360B81" w:rsidRDefault="008B14C3" w:rsidP="008B14C3">
      <w:pPr>
        <w:pStyle w:val="TOC8"/>
        <w:rPr>
          <w:rFonts w:ascii="Calibri" w:hAnsi="Calibri"/>
          <w:b w:val="0"/>
          <w:szCs w:val="22"/>
        </w:rPr>
      </w:pPr>
      <w:r>
        <w:lastRenderedPageBreak/>
        <w:t>Annex A (informative):</w:t>
      </w:r>
      <w:r>
        <w:tab/>
        <w:t>Illustration of Gate/Pinhole Concept</w:t>
      </w:r>
      <w:r>
        <w:tab/>
      </w:r>
      <w:r>
        <w:fldChar w:fldCharType="begin" w:fldLock="1"/>
      </w:r>
      <w:r>
        <w:instrText xml:space="preserve"> PAGEREF _Toc414010881 \h </w:instrText>
      </w:r>
      <w:r>
        <w:fldChar w:fldCharType="separate"/>
      </w:r>
      <w:r>
        <w:t>77</w:t>
      </w:r>
      <w:r>
        <w:fldChar w:fldCharType="end"/>
      </w:r>
    </w:p>
    <w:p w14:paraId="7FDBC5F5" w14:textId="77777777" w:rsidR="008B14C3" w:rsidRPr="00360B81" w:rsidRDefault="008B14C3">
      <w:pPr>
        <w:pStyle w:val="TOC1"/>
        <w:rPr>
          <w:rFonts w:ascii="Calibri" w:hAnsi="Calibri"/>
          <w:szCs w:val="22"/>
        </w:rPr>
      </w:pPr>
      <w:r>
        <w:t>A.1</w:t>
      </w:r>
      <w:r w:rsidRPr="00360B81">
        <w:rPr>
          <w:rFonts w:ascii="Calibri" w:hAnsi="Calibri"/>
          <w:szCs w:val="22"/>
        </w:rPr>
        <w:tab/>
      </w:r>
      <w:r>
        <w:t>General</w:t>
      </w:r>
      <w:r>
        <w:tab/>
      </w:r>
      <w:r>
        <w:fldChar w:fldCharType="begin" w:fldLock="1"/>
      </w:r>
      <w:r>
        <w:instrText xml:space="preserve"> PAGEREF _Toc414010882 \h </w:instrText>
      </w:r>
      <w:r>
        <w:fldChar w:fldCharType="separate"/>
      </w:r>
      <w:r>
        <w:t>77</w:t>
      </w:r>
      <w:r>
        <w:fldChar w:fldCharType="end"/>
      </w:r>
    </w:p>
    <w:p w14:paraId="2D4651F3" w14:textId="77777777" w:rsidR="008B14C3" w:rsidRPr="00360B81" w:rsidRDefault="008B14C3">
      <w:pPr>
        <w:pStyle w:val="TOC1"/>
        <w:rPr>
          <w:rFonts w:ascii="Calibri" w:hAnsi="Calibri"/>
          <w:szCs w:val="22"/>
        </w:rPr>
      </w:pPr>
      <w:r>
        <w:t>A.2</w:t>
      </w:r>
      <w:r w:rsidRPr="00360B81">
        <w:rPr>
          <w:rFonts w:ascii="Calibri" w:hAnsi="Calibri"/>
          <w:szCs w:val="22"/>
        </w:rPr>
        <w:tab/>
      </w:r>
      <w:r>
        <w:t>Relationships between gates and H.248 Streams</w:t>
      </w:r>
      <w:r>
        <w:tab/>
      </w:r>
      <w:r>
        <w:fldChar w:fldCharType="begin" w:fldLock="1"/>
      </w:r>
      <w:r>
        <w:instrText xml:space="preserve"> PAGEREF _Toc414010883 \h </w:instrText>
      </w:r>
      <w:r>
        <w:fldChar w:fldCharType="separate"/>
      </w:r>
      <w:r>
        <w:t>77</w:t>
      </w:r>
      <w:r>
        <w:fldChar w:fldCharType="end"/>
      </w:r>
    </w:p>
    <w:p w14:paraId="7DC29A2F" w14:textId="77777777" w:rsidR="008B14C3" w:rsidRPr="00360B81" w:rsidRDefault="008B14C3" w:rsidP="008B14C3">
      <w:pPr>
        <w:pStyle w:val="TOC8"/>
        <w:rPr>
          <w:rFonts w:ascii="Calibri" w:hAnsi="Calibri"/>
          <w:b w:val="0"/>
          <w:szCs w:val="22"/>
        </w:rPr>
      </w:pPr>
      <w:r>
        <w:t>Annex B (informative):</w:t>
      </w:r>
      <w:r w:rsidRPr="00360B81">
        <w:rPr>
          <w:rFonts w:ascii="Calibri" w:hAnsi="Calibri"/>
          <w:b w:val="0"/>
          <w:szCs w:val="22"/>
        </w:rPr>
        <w:tab/>
      </w:r>
      <w:r>
        <w:t>Void</w:t>
      </w:r>
      <w:r>
        <w:tab/>
      </w:r>
      <w:r>
        <w:fldChar w:fldCharType="begin" w:fldLock="1"/>
      </w:r>
      <w:r>
        <w:instrText xml:space="preserve"> PAGEREF _Toc414010884 \h </w:instrText>
      </w:r>
      <w:r>
        <w:fldChar w:fldCharType="separate"/>
      </w:r>
      <w:r>
        <w:t>79</w:t>
      </w:r>
      <w:r>
        <w:fldChar w:fldCharType="end"/>
      </w:r>
    </w:p>
    <w:p w14:paraId="2DA20525" w14:textId="77777777" w:rsidR="008B14C3" w:rsidRPr="00360B81" w:rsidRDefault="008B14C3" w:rsidP="008B14C3">
      <w:pPr>
        <w:pStyle w:val="TOC8"/>
        <w:rPr>
          <w:rFonts w:ascii="Calibri" w:hAnsi="Calibri"/>
          <w:b w:val="0"/>
          <w:szCs w:val="22"/>
        </w:rPr>
      </w:pPr>
      <w:r>
        <w:t>Annex C (informative):</w:t>
      </w:r>
      <w:r w:rsidRPr="00360B81">
        <w:rPr>
          <w:rFonts w:ascii="Calibri" w:hAnsi="Calibri"/>
          <w:b w:val="0"/>
          <w:szCs w:val="22"/>
        </w:rPr>
        <w:tab/>
      </w:r>
      <w:r>
        <w:t>Change history</w:t>
      </w:r>
      <w:r>
        <w:tab/>
      </w:r>
      <w:r>
        <w:fldChar w:fldCharType="begin" w:fldLock="1"/>
      </w:r>
      <w:r>
        <w:instrText xml:space="preserve"> PAGEREF _Toc414010885 \h </w:instrText>
      </w:r>
      <w:r>
        <w:fldChar w:fldCharType="separate"/>
      </w:r>
      <w:r>
        <w:t>80</w:t>
      </w:r>
      <w:r>
        <w:fldChar w:fldCharType="end"/>
      </w:r>
    </w:p>
    <w:p w14:paraId="3BAC30E3" w14:textId="77777777" w:rsidR="00D01BCA" w:rsidRDefault="008B14C3">
      <w:r>
        <w:rPr>
          <w:noProof/>
          <w:sz w:val="22"/>
        </w:rPr>
        <w:fldChar w:fldCharType="end"/>
      </w:r>
    </w:p>
    <w:p w14:paraId="57DC4323" w14:textId="77777777" w:rsidR="00D01BCA" w:rsidRDefault="00D01BCA">
      <w:pPr>
        <w:pStyle w:val="Heading1"/>
      </w:pPr>
      <w:bookmarkStart w:id="3" w:name="_Toc414010772"/>
      <w:r>
        <w:t>Foreword</w:t>
      </w:r>
      <w:bookmarkEnd w:id="3"/>
    </w:p>
    <w:p w14:paraId="38088B47" w14:textId="77777777" w:rsidR="00D01BCA" w:rsidRDefault="00D01BCA">
      <w:r>
        <w:t>This Technical Specification has been produced by the 3</w:t>
      </w:r>
      <w:r>
        <w:rPr>
          <w:vertAlign w:val="superscript"/>
        </w:rPr>
        <w:t>rd</w:t>
      </w:r>
      <w:r>
        <w:t xml:space="preserve"> Generation Partnership Project (3GPP).</w:t>
      </w:r>
    </w:p>
    <w:p w14:paraId="3AD3FC68" w14:textId="77777777" w:rsidR="00D01BCA" w:rsidRDefault="00D01BC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8704E9" w14:textId="77777777" w:rsidR="00D01BCA" w:rsidRPr="001D3E92" w:rsidRDefault="00D01BCA">
      <w:pPr>
        <w:pStyle w:val="B1"/>
      </w:pPr>
      <w:r w:rsidRPr="001D3E92">
        <w:t>Version x.y.z</w:t>
      </w:r>
    </w:p>
    <w:p w14:paraId="63D44465" w14:textId="77777777" w:rsidR="00D01BCA" w:rsidRDefault="00D01BCA">
      <w:pPr>
        <w:pStyle w:val="B1"/>
      </w:pPr>
      <w:r>
        <w:t>where:</w:t>
      </w:r>
    </w:p>
    <w:p w14:paraId="6150CA4E" w14:textId="77777777" w:rsidR="00D01BCA" w:rsidRDefault="00D01BCA">
      <w:pPr>
        <w:pStyle w:val="B2"/>
      </w:pPr>
      <w:r>
        <w:t>x</w:t>
      </w:r>
      <w:r>
        <w:tab/>
        <w:t>the first digit:</w:t>
      </w:r>
    </w:p>
    <w:p w14:paraId="736DF696" w14:textId="77777777" w:rsidR="00D01BCA" w:rsidRDefault="00D01BCA">
      <w:pPr>
        <w:pStyle w:val="B30"/>
      </w:pPr>
      <w:r>
        <w:t>1</w:t>
      </w:r>
      <w:r>
        <w:tab/>
        <w:t>presented to TSG for information;</w:t>
      </w:r>
    </w:p>
    <w:p w14:paraId="5C99DA0B" w14:textId="77777777" w:rsidR="00D01BCA" w:rsidRDefault="00D01BCA">
      <w:pPr>
        <w:pStyle w:val="B30"/>
      </w:pPr>
      <w:r>
        <w:t>2</w:t>
      </w:r>
      <w:r>
        <w:tab/>
        <w:t>presented to TSG for approval;</w:t>
      </w:r>
    </w:p>
    <w:p w14:paraId="154EB416" w14:textId="77777777" w:rsidR="00D01BCA" w:rsidRDefault="00D01BCA">
      <w:pPr>
        <w:pStyle w:val="B30"/>
      </w:pPr>
      <w:r>
        <w:t>3</w:t>
      </w:r>
      <w:r>
        <w:tab/>
        <w:t>or greater indicates TSG approved document under change control.</w:t>
      </w:r>
    </w:p>
    <w:p w14:paraId="075F6C8A" w14:textId="77777777" w:rsidR="00D01BCA" w:rsidRDefault="00D01BCA">
      <w:pPr>
        <w:pStyle w:val="B2"/>
      </w:pPr>
      <w:r>
        <w:t>y</w:t>
      </w:r>
      <w:r>
        <w:tab/>
        <w:t>the second digit is incremented for all changes of substance, i.e. technical enhancements, corrections, updates, etc.</w:t>
      </w:r>
    </w:p>
    <w:p w14:paraId="72D3949D" w14:textId="77777777" w:rsidR="00D01BCA" w:rsidRDefault="00D01BCA">
      <w:pPr>
        <w:pStyle w:val="B2"/>
      </w:pPr>
      <w:r>
        <w:t>z</w:t>
      </w:r>
      <w:r>
        <w:tab/>
        <w:t>the third digit is incremented when editorial only changes have been incorporated in the document.</w:t>
      </w:r>
    </w:p>
    <w:p w14:paraId="39F94ADD" w14:textId="77777777" w:rsidR="008D0C0C" w:rsidRDefault="008D0C0C" w:rsidP="008D0C0C">
      <w:pPr>
        <w:pStyle w:val="Heading1"/>
      </w:pPr>
      <w:bookmarkStart w:id="4" w:name="_Toc414010773"/>
      <w:r>
        <w:t>1</w:t>
      </w:r>
      <w:r>
        <w:tab/>
        <w:t>Scope</w:t>
      </w:r>
      <w:bookmarkEnd w:id="4"/>
    </w:p>
    <w:p w14:paraId="2BB9D5A1" w14:textId="77777777" w:rsidR="008D0C0C" w:rsidRDefault="008D0C0C" w:rsidP="00704AD2">
      <w:r>
        <w:t xml:space="preserve">The present document describes the protocol to be used on the Interconnection Border Control Function (IBCF) – Transition Gateway (TrGW) interface and the CS-IBCF – CS-TrGW interface. The basis for this protocol is the H.248 protocol as specified in ITU-T. The Profile provides MG control function for IMS and CS Border Control. The IMS architecture is described in </w:t>
      </w:r>
      <w:r w:rsidR="00B1266B">
        <w:t xml:space="preserve">3GPP TS </w:t>
      </w:r>
      <w:r>
        <w:t>23.228</w:t>
      </w:r>
      <w:r w:rsidR="00B1266B">
        <w:t xml:space="preserve"> [2]</w:t>
      </w:r>
      <w:r>
        <w:t xml:space="preserve">. </w:t>
      </w:r>
      <w:r>
        <w:rPr>
          <w:rFonts w:cs="Arial"/>
        </w:rPr>
        <w:t xml:space="preserve">The underlying reference model and stage 2 information is described in Annex I of </w:t>
      </w:r>
      <w:r w:rsidR="00B1266B">
        <w:rPr>
          <w:rFonts w:cs="Arial"/>
        </w:rPr>
        <w:t xml:space="preserve">3GPP </w:t>
      </w:r>
      <w:r>
        <w:rPr>
          <w:rFonts w:cs="Arial"/>
        </w:rPr>
        <w:t>TS 23.228</w:t>
      </w:r>
      <w:r w:rsidR="00B1266B">
        <w:rPr>
          <w:rFonts w:cs="Arial"/>
        </w:rPr>
        <w:t xml:space="preserve"> [2]</w:t>
      </w:r>
      <w:r w:rsidR="00B1266B" w:rsidRPr="00B1266B">
        <w:rPr>
          <w:rFonts w:cs="Arial"/>
        </w:rPr>
        <w:t xml:space="preserve"> </w:t>
      </w:r>
      <w:r w:rsidR="00B1266B">
        <w:rPr>
          <w:rFonts w:cs="Arial"/>
        </w:rPr>
        <w:t>and in 3GPP TS 29.162 [18]</w:t>
      </w:r>
      <w:r>
        <w:rPr>
          <w:rFonts w:cs="Arial"/>
        </w:rPr>
        <w:t xml:space="preserve">. The CS architecture is described in Annex A of </w:t>
      </w:r>
      <w:r w:rsidR="00B1266B">
        <w:rPr>
          <w:rFonts w:cs="Arial"/>
        </w:rPr>
        <w:t xml:space="preserve">3GPP </w:t>
      </w:r>
      <w:r>
        <w:rPr>
          <w:rFonts w:cs="Arial"/>
        </w:rPr>
        <w:t>TS 29.235</w:t>
      </w:r>
      <w:r w:rsidR="00B1266B">
        <w:rPr>
          <w:rFonts w:cs="Arial"/>
        </w:rPr>
        <w:t xml:space="preserve"> [17]</w:t>
      </w:r>
      <w:r>
        <w:rPr>
          <w:rFonts w:cs="Arial"/>
        </w:rPr>
        <w:t>.</w:t>
      </w:r>
    </w:p>
    <w:p w14:paraId="1345570F" w14:textId="77777777" w:rsidR="008D0C0C" w:rsidRDefault="008D0C0C" w:rsidP="00704AD2">
      <w:r>
        <w:t>This specification describes the application of H.248 Ix profile for both Ix and CS-Ix interfaces (see Figure 1.1 and Figure 1.2). Required extensions use the H.248 standard extension mechanism. In addition certain aspects of the base protocol H.248 are not needed for this interface and thus excluded by this profile.</w:t>
      </w:r>
    </w:p>
    <w:bookmarkStart w:id="5" w:name="_MON_1189604628"/>
    <w:bookmarkStart w:id="6" w:name="_MON_1189605931"/>
    <w:bookmarkStart w:id="7" w:name="_MON_1189607324"/>
    <w:bookmarkStart w:id="8" w:name="_MON_1189857216"/>
    <w:bookmarkEnd w:id="5"/>
    <w:bookmarkEnd w:id="6"/>
    <w:bookmarkEnd w:id="7"/>
    <w:bookmarkEnd w:id="8"/>
    <w:p w14:paraId="66299E8F" w14:textId="77777777" w:rsidR="008D0C0C" w:rsidRDefault="008D0C0C" w:rsidP="00704AD2">
      <w:pPr>
        <w:pStyle w:val="TH"/>
      </w:pPr>
      <w:r>
        <w:object w:dxaOrig="9624" w:dyaOrig="5326" w14:anchorId="674E65B0">
          <v:shape id="_x0000_i1027" type="#_x0000_t75" style="width:481.2pt;height:266.15pt" o:ole="">
            <v:imagedata r:id="rId10" o:title=""/>
          </v:shape>
          <o:OLEObject Type="Embed" ProgID="Word.Picture.8" ShapeID="_x0000_i1027" DrawAspect="Content" ObjectID="_1788959150" r:id="rId11"/>
        </w:object>
      </w:r>
    </w:p>
    <w:p w14:paraId="65B4B20F" w14:textId="77777777" w:rsidR="008D0C0C" w:rsidRDefault="008D0C0C" w:rsidP="008D0C0C">
      <w:pPr>
        <w:pStyle w:val="TF"/>
      </w:pPr>
      <w:r>
        <w:t xml:space="preserve">Figure 1.1: Reference model for IMS Border Control Functions </w:t>
      </w:r>
    </w:p>
    <w:bookmarkStart w:id="9" w:name="_MON_1278829254"/>
    <w:bookmarkStart w:id="10" w:name="_MON_1278829283"/>
    <w:bookmarkStart w:id="11" w:name="_MON_1278829294"/>
    <w:bookmarkStart w:id="12" w:name="_MON_1278829338"/>
    <w:bookmarkStart w:id="13" w:name="_MON_1278829345"/>
    <w:bookmarkStart w:id="14" w:name="_MON_1278829358"/>
    <w:bookmarkStart w:id="15" w:name="_MON_1278829367"/>
    <w:bookmarkStart w:id="16" w:name="_MON_1278833307"/>
    <w:bookmarkStart w:id="17" w:name="_MON_1278843689"/>
    <w:bookmarkStart w:id="18" w:name="_MON_1278843737"/>
    <w:bookmarkStart w:id="19" w:name="_MON_1278843759"/>
    <w:bookmarkStart w:id="20" w:name="_MON_1278845902"/>
    <w:bookmarkStart w:id="21" w:name="_MON_1278845911"/>
    <w:bookmarkStart w:id="22" w:name="_MON_1278845917"/>
    <w:bookmarkStart w:id="23" w:name="_MON_1278845939"/>
    <w:bookmarkStart w:id="24" w:name="_MON_1278845948"/>
    <w:bookmarkStart w:id="25" w:name="_MON_1279375430"/>
    <w:bookmarkStart w:id="26" w:name="_MON_1279376468"/>
    <w:bookmarkStart w:id="27" w:name="_MON_1279382878"/>
    <w:bookmarkStart w:id="28" w:name="_MON_1279382957"/>
    <w:bookmarkStart w:id="29" w:name="_MON_1279383000"/>
    <w:bookmarkStart w:id="30" w:name="_MON_1280847066"/>
    <w:bookmarkStart w:id="31" w:name="_MON_1280847350"/>
    <w:bookmarkStart w:id="32" w:name="_MON_1280847622"/>
    <w:bookmarkStart w:id="33" w:name="_MON_1280847678"/>
    <w:bookmarkStart w:id="34" w:name="_MON_1280909149"/>
    <w:bookmarkStart w:id="35" w:name="_MON_129406355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01FC8AE" w14:textId="77777777" w:rsidR="008D0C0C" w:rsidRDefault="008D0C0C" w:rsidP="008D0C0C">
      <w:pPr>
        <w:pStyle w:val="TH"/>
      </w:pPr>
      <w:r w:rsidRPr="00B6200F">
        <w:rPr>
          <w:rFonts w:cs="Arial"/>
          <w:color w:val="0000FF"/>
          <w:lang w:val="en-US" w:eastAsia="zh-CN"/>
        </w:rPr>
        <w:object w:dxaOrig="7380" w:dyaOrig="4365" w14:anchorId="45A00DEB">
          <v:shape id="_x0000_i1028" type="#_x0000_t75" style="width:369.1pt;height:218.3pt" o:ole="">
            <v:imagedata r:id="rId12" o:title=""/>
          </v:shape>
          <o:OLEObject Type="Embed" ProgID="Word.Picture.8" ShapeID="_x0000_i1028" DrawAspect="Content" ObjectID="_1788959151" r:id="rId13"/>
        </w:object>
      </w:r>
    </w:p>
    <w:p w14:paraId="3E62B63E" w14:textId="77777777" w:rsidR="001F3F42" w:rsidRDefault="008D0C0C" w:rsidP="001F3F42">
      <w:pPr>
        <w:pStyle w:val="TF"/>
      </w:pPr>
      <w:r>
        <w:t>Figure 1.2: Reference model for CS Border Control Functions</w:t>
      </w:r>
      <w:r w:rsidR="001F3F42" w:rsidRPr="001F3F42">
        <w:t xml:space="preserve"> </w:t>
      </w:r>
    </w:p>
    <w:p w14:paraId="6BF64C1A" w14:textId="77777777" w:rsidR="001F3F42" w:rsidRDefault="001F3F42" w:rsidP="001F3F42">
      <w:r>
        <w:t xml:space="preserve">The reference model for the IBCF and the TrGW supporting the ATCF/ATGW function is shown in Figure 1.x below. </w:t>
      </w:r>
    </w:p>
    <w:p w14:paraId="62D26AA5" w14:textId="77777777" w:rsidR="001F3F42" w:rsidRDefault="001F3F42" w:rsidP="001F3F42">
      <w:pPr>
        <w:pStyle w:val="TH"/>
      </w:pPr>
      <w:r>
        <w:rPr>
          <w:rFonts w:ascii="Times New Roman" w:hAnsi="Times New Roman"/>
        </w:rPr>
        <w:object w:dxaOrig="7581" w:dyaOrig="4042" w14:anchorId="2842C950">
          <v:shape id="_x0000_i1029" type="#_x0000_t75" style="width:379.15pt;height:201.85pt" o:ole="">
            <v:imagedata r:id="rId14" o:title=""/>
          </v:shape>
          <o:OLEObject Type="Embed" ProgID="Visio.Drawing.11" ShapeID="_x0000_i1029" DrawAspect="Content" ObjectID="_1788959152" r:id="rId15"/>
        </w:object>
      </w:r>
    </w:p>
    <w:p w14:paraId="3D5216AE" w14:textId="77777777" w:rsidR="001F3F42" w:rsidRDefault="001F3F42" w:rsidP="001F3F42">
      <w:pPr>
        <w:pStyle w:val="TF"/>
        <w:ind w:left="284"/>
      </w:pPr>
      <w:r>
        <w:t>Figure 1.3: Reference model for IBCF/TrGW with ATCF/ATGW function</w:t>
      </w:r>
    </w:p>
    <w:p w14:paraId="113CE9C8" w14:textId="77777777" w:rsidR="001F3F42" w:rsidRDefault="001F3F42" w:rsidP="001F3F42">
      <w:r>
        <w:t>See 3GPP TS 23.237 [38] subclause 5.2 for a comprehensive description of the reference model.</w:t>
      </w:r>
    </w:p>
    <w:p w14:paraId="68E14597" w14:textId="77777777" w:rsidR="008D0C0C" w:rsidRDefault="008D0C0C" w:rsidP="001F3F42">
      <w:pPr>
        <w:pStyle w:val="NO"/>
      </w:pPr>
      <w:r>
        <w:t>NOTE:</w:t>
      </w:r>
      <w:r w:rsidR="001F3F42">
        <w:tab/>
        <w:t>T</w:t>
      </w:r>
      <w:r>
        <w:t>he Ix profile is applied ove</w:t>
      </w:r>
      <w:r w:rsidR="001F3F42">
        <w:t>r both IMS and CS Ix interfaces.</w:t>
      </w:r>
    </w:p>
    <w:p w14:paraId="2537AAF1" w14:textId="77777777" w:rsidR="008D0C0C" w:rsidRDefault="008D0C0C" w:rsidP="008D0C0C">
      <w:r>
        <w:t>In the following text the terms IBCF and TrGW also include respectively the CS-IBCF and CS-TrGW functionalities.</w:t>
      </w:r>
    </w:p>
    <w:p w14:paraId="63A5A768" w14:textId="77777777" w:rsidR="008D0C0C" w:rsidRDefault="008D0C0C" w:rsidP="008D0C0C">
      <w:pPr>
        <w:pStyle w:val="Heading1"/>
      </w:pPr>
      <w:bookmarkStart w:id="36" w:name="_Toc414010774"/>
      <w:r>
        <w:t>2</w:t>
      </w:r>
      <w:r>
        <w:tab/>
        <w:t>References</w:t>
      </w:r>
      <w:bookmarkEnd w:id="36"/>
    </w:p>
    <w:p w14:paraId="65142209" w14:textId="77777777" w:rsidR="008D0C0C" w:rsidRDefault="008D0C0C" w:rsidP="008D0C0C">
      <w:r>
        <w:t>The following documents contain provisions which, through reference in this text, constitute provisions of the present document.</w:t>
      </w:r>
    </w:p>
    <w:p w14:paraId="506AAAA1" w14:textId="77777777" w:rsidR="008D0C0C" w:rsidRDefault="008D0C0C" w:rsidP="008D0C0C">
      <w:pPr>
        <w:pStyle w:val="ListBullet"/>
        <w:numPr>
          <w:ilvl w:val="0"/>
          <w:numId w:val="1"/>
        </w:numPr>
        <w:ind w:left="568" w:hanging="284"/>
      </w:pPr>
      <w:r>
        <w:t>References are either specific (identified by date of publication, edition number, version number, etc.) or non</w:t>
      </w:r>
      <w:r>
        <w:noBreakHyphen/>
        <w:t>specific.</w:t>
      </w:r>
    </w:p>
    <w:p w14:paraId="2720C9E4" w14:textId="77777777" w:rsidR="008D0C0C" w:rsidRDefault="008D0C0C" w:rsidP="008D0C0C">
      <w:pPr>
        <w:pStyle w:val="ListBullet"/>
        <w:numPr>
          <w:ilvl w:val="0"/>
          <w:numId w:val="1"/>
        </w:numPr>
        <w:ind w:left="568" w:hanging="284"/>
      </w:pPr>
      <w:r>
        <w:t>For a specific reference, subsequent revisions do not apply.</w:t>
      </w:r>
    </w:p>
    <w:p w14:paraId="2FEDFCC8" w14:textId="77777777" w:rsidR="008D0C0C" w:rsidRDefault="008D0C0C" w:rsidP="008D0C0C">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8074D09" w14:textId="77777777" w:rsidR="008D0C0C" w:rsidRDefault="008D0C0C" w:rsidP="008D0C0C">
      <w:pPr>
        <w:pStyle w:val="EX"/>
      </w:pPr>
      <w:r>
        <w:t>[1]</w:t>
      </w:r>
      <w:r>
        <w:tab/>
      </w:r>
      <w:r w:rsidRPr="00383736">
        <w:t>3GPP TR 21.905: "Vocabulary for 3GPP Specifications".</w:t>
      </w:r>
    </w:p>
    <w:p w14:paraId="2B233DF1" w14:textId="77777777" w:rsidR="008D0C0C" w:rsidRDefault="008D0C0C" w:rsidP="008D0C0C">
      <w:pPr>
        <w:pStyle w:val="EX"/>
      </w:pPr>
      <w:bookmarkStart w:id="37" w:name="ref23153"/>
      <w:r>
        <w:t>[</w:t>
      </w:r>
      <w:r>
        <w:rPr>
          <w:noProof/>
        </w:rPr>
        <w:t>2</w:t>
      </w:r>
      <w:r>
        <w:t>]</w:t>
      </w:r>
      <w:bookmarkEnd w:id="37"/>
      <w:r>
        <w:tab/>
        <w:t>3GPP TS 23.228: "IP Multimedia Subsystem (IMS);</w:t>
      </w:r>
      <w:r>
        <w:rPr>
          <w:rFonts w:hint="eastAsia"/>
        </w:rPr>
        <w:t xml:space="preserve"> </w:t>
      </w:r>
      <w:r>
        <w:t>Stage 2".</w:t>
      </w:r>
    </w:p>
    <w:p w14:paraId="020C2111" w14:textId="77777777" w:rsidR="008D0C0C" w:rsidRDefault="008D0C0C" w:rsidP="008D0C0C">
      <w:pPr>
        <w:pStyle w:val="EX"/>
      </w:pPr>
      <w:bookmarkStart w:id="38" w:name="refH248"/>
      <w:r>
        <w:t>[</w:t>
      </w:r>
      <w:r>
        <w:rPr>
          <w:noProof/>
        </w:rPr>
        <w:t>3</w:t>
      </w:r>
      <w:r>
        <w:t>]</w:t>
      </w:r>
      <w:bookmarkEnd w:id="38"/>
      <w:r>
        <w:tab/>
        <w:t>ITU-T Recommendation H.248.1 (</w:t>
      </w:r>
      <w:r>
        <w:rPr>
          <w:rFonts w:hint="eastAsia"/>
          <w:lang w:eastAsia="zh-CN"/>
        </w:rPr>
        <w:t>20</w:t>
      </w:r>
      <w:r>
        <w:t>02): "Gateway Control Protocol: Version 2"</w:t>
      </w:r>
      <w:r w:rsidRPr="00230CA8">
        <w:t xml:space="preserve"> </w:t>
      </w:r>
      <w:r>
        <w:t>including the Corrigendum</w:t>
      </w:r>
      <w:r w:rsidR="00DA4279">
        <w:t xml:space="preserve"> </w:t>
      </w:r>
      <w:r>
        <w:t>1 for Version 2 (03/04).</w:t>
      </w:r>
    </w:p>
    <w:p w14:paraId="265D4CD7" w14:textId="77777777" w:rsidR="008D0C0C" w:rsidRDefault="008D0C0C" w:rsidP="008D0C0C">
      <w:pPr>
        <w:pStyle w:val="EX"/>
      </w:pPr>
      <w:r>
        <w:t>[4]</w:t>
      </w:r>
      <w:r>
        <w:tab/>
        <w:t xml:space="preserve">ETSI </w:t>
      </w:r>
      <w:r w:rsidR="00B1266B">
        <w:t>T</w:t>
      </w:r>
      <w:r>
        <w:t xml:space="preserve">S </w:t>
      </w:r>
      <w:r w:rsidR="00B1266B">
        <w:t>1</w:t>
      </w:r>
      <w:r>
        <w:t>83 018 V</w:t>
      </w:r>
      <w:r w:rsidR="00B1266B">
        <w:t>3.5.1</w:t>
      </w:r>
      <w:r>
        <w:t>(200</w:t>
      </w:r>
      <w:r w:rsidR="00B1266B">
        <w:t>9</w:t>
      </w:r>
      <w:r>
        <w:t>-0</w:t>
      </w:r>
      <w:r w:rsidR="00B1266B">
        <w:t>7</w:t>
      </w:r>
      <w:r>
        <w:t xml:space="preserve">): "Telecommunications and Internet converged Services and Protocols for Advanced Networking (TISPAN); Resource and Admission Control: H.248 Profile </w:t>
      </w:r>
      <w:r w:rsidR="00B1266B">
        <w:t xml:space="preserve">Version 3 </w:t>
      </w:r>
      <w:r>
        <w:t>for controlling Border Gateway Functions (BGF) in the Resource and Admission Control Subsystem (RACS); Protocol specification"</w:t>
      </w:r>
      <w:r w:rsidR="00471436">
        <w:t>.</w:t>
      </w:r>
    </w:p>
    <w:p w14:paraId="64598868" w14:textId="77777777" w:rsidR="008D0C0C" w:rsidRPr="00437715" w:rsidRDefault="008D0C0C" w:rsidP="008D0C0C">
      <w:pPr>
        <w:pStyle w:val="EX"/>
      </w:pPr>
      <w:r w:rsidRPr="00437715">
        <w:t>[</w:t>
      </w:r>
      <w:r>
        <w:rPr>
          <w:noProof/>
        </w:rPr>
        <w:t>5</w:t>
      </w:r>
      <w:r w:rsidRPr="00437715">
        <w:t>]</w:t>
      </w:r>
      <w:r w:rsidRPr="00437715">
        <w:tab/>
        <w:t>ITU-T Recommendation H.248.57 (06</w:t>
      </w:r>
      <w:r w:rsidRPr="00437715" w:rsidDel="00C70963">
        <w:t>/</w:t>
      </w:r>
      <w:r w:rsidRPr="00437715">
        <w:t>2008): "Gateway control protocol: RTP Control Protocol Package".</w:t>
      </w:r>
    </w:p>
    <w:p w14:paraId="59D2E661" w14:textId="77777777" w:rsidR="008D0C0C" w:rsidRDefault="008D0C0C" w:rsidP="008D0C0C">
      <w:pPr>
        <w:pStyle w:val="EX"/>
      </w:pPr>
      <w:r w:rsidRPr="0049661D">
        <w:t>[</w:t>
      </w:r>
      <w:r>
        <w:rPr>
          <w:noProof/>
        </w:rPr>
        <w:t>6</w:t>
      </w:r>
      <w:r w:rsidRPr="0049661D">
        <w:t>]</w:t>
      </w:r>
      <w:r w:rsidRPr="0049661D">
        <w:tab/>
        <w:t>ITU-T Recommendation H.248.43 (</w:t>
      </w:r>
      <w:r w:rsidR="00B1266B">
        <w:t>06/</w:t>
      </w:r>
      <w:r w:rsidRPr="0049661D">
        <w:t>2008): "Gateway control protocol: Gate Management and Gate Control packages".</w:t>
      </w:r>
    </w:p>
    <w:p w14:paraId="0ADD06F6" w14:textId="77777777" w:rsidR="008D0C0C" w:rsidRDefault="008D0C0C" w:rsidP="008D0C0C">
      <w:pPr>
        <w:pStyle w:val="EX"/>
      </w:pPr>
      <w:r w:rsidRPr="00FE4B6F">
        <w:t>[7]</w:t>
      </w:r>
      <w:r w:rsidRPr="00FE4B6F">
        <w:tab/>
        <w:t>IETF RFC 3605</w:t>
      </w:r>
      <w:r>
        <w:t xml:space="preserve"> (2003):</w:t>
      </w:r>
      <w:r w:rsidRPr="00FE4B6F">
        <w:t xml:space="preserve"> "Real Time Control Protocol (RTCP) attribute in </w:t>
      </w:r>
      <w:r w:rsidRPr="00FE4B6F">
        <w:rPr>
          <w:szCs w:val="24"/>
        </w:rPr>
        <w:t>Session Description Protocol (SDP)</w:t>
      </w:r>
      <w:r w:rsidRPr="00FE4B6F">
        <w:t>"</w:t>
      </w:r>
      <w:r>
        <w:t>.</w:t>
      </w:r>
    </w:p>
    <w:p w14:paraId="5C60B82C" w14:textId="77777777" w:rsidR="00B86C5B" w:rsidRPr="00205E68" w:rsidRDefault="008D0C0C" w:rsidP="00B86C5B">
      <w:pPr>
        <w:pStyle w:val="EX"/>
      </w:pPr>
      <w:r w:rsidRPr="00205E68">
        <w:t>[8]</w:t>
      </w:r>
      <w:r w:rsidRPr="00205E68">
        <w:tab/>
        <w:t>IETF RFC 4566 (2006): "SDP: Session Description Protocol".</w:t>
      </w:r>
    </w:p>
    <w:p w14:paraId="058661A8" w14:textId="77777777" w:rsidR="008D0C0C" w:rsidRDefault="008D0C0C" w:rsidP="008D0C0C">
      <w:pPr>
        <w:pStyle w:val="EX"/>
      </w:pPr>
      <w:r>
        <w:lastRenderedPageBreak/>
        <w:t>[</w:t>
      </w:r>
      <w:r w:rsidR="00B86C5B">
        <w:t>9</w:t>
      </w:r>
      <w:r>
        <w:t>]</w:t>
      </w:r>
      <w:r>
        <w:tab/>
        <w:t>IETF RFC 4975 (2007): "The Message Session Relay Protocol (MSRP)".</w:t>
      </w:r>
    </w:p>
    <w:p w14:paraId="0F5D0C34" w14:textId="77777777" w:rsidR="008D0C0C" w:rsidRDefault="008D0C0C" w:rsidP="008D0C0C">
      <w:pPr>
        <w:pStyle w:val="EX"/>
      </w:pPr>
      <w:r>
        <w:t>[1</w:t>
      </w:r>
      <w:r w:rsidR="00B86C5B">
        <w:t>0</w:t>
      </w:r>
      <w:r>
        <w:t>]</w:t>
      </w:r>
      <w:r>
        <w:tab/>
        <w:t>IETF RFC 3551 (2003): "</w:t>
      </w:r>
      <w:r w:rsidRPr="007B20BD">
        <w:rPr>
          <w:lang w:val="en-US"/>
        </w:rPr>
        <w:t>RTP Profile for Audio and Video Conferences</w:t>
      </w:r>
      <w:r>
        <w:rPr>
          <w:lang w:val="en-US"/>
        </w:rPr>
        <w:t xml:space="preserve"> </w:t>
      </w:r>
      <w:r w:rsidRPr="007B20BD">
        <w:t>with Minimal Control".</w:t>
      </w:r>
    </w:p>
    <w:p w14:paraId="7FA9D3C5" w14:textId="77777777" w:rsidR="008D0C0C" w:rsidRDefault="008D0C0C" w:rsidP="008D0C0C">
      <w:pPr>
        <w:pStyle w:val="EX"/>
      </w:pPr>
      <w:r>
        <w:t>[1</w:t>
      </w:r>
      <w:r w:rsidR="00B86C5B">
        <w:t>1</w:t>
      </w:r>
      <w:r>
        <w:t>]</w:t>
      </w:r>
      <w:r>
        <w:tab/>
        <w:t>IETF RFC 4145 (2005): "TCP-Based Media Transport in the Session Description Protocol (SDP)".</w:t>
      </w:r>
    </w:p>
    <w:p w14:paraId="312E2534" w14:textId="77777777" w:rsidR="008D0C0C" w:rsidRDefault="008D0C0C" w:rsidP="008D0C0C">
      <w:pPr>
        <w:pStyle w:val="EX"/>
      </w:pPr>
      <w:r>
        <w:t>[1</w:t>
      </w:r>
      <w:r w:rsidR="00B86C5B">
        <w:t>2</w:t>
      </w:r>
      <w:r>
        <w:t>]</w:t>
      </w:r>
      <w:r>
        <w:tab/>
        <w:t>ITU-T Recommendation H.248.52</w:t>
      </w:r>
      <w:r w:rsidR="00B1266B">
        <w:t xml:space="preserve"> (0</w:t>
      </w:r>
      <w:r w:rsidR="00471436">
        <w:t>6</w:t>
      </w:r>
      <w:r w:rsidR="00B1266B">
        <w:t>/200</w:t>
      </w:r>
      <w:r w:rsidR="00471436">
        <w:t>8</w:t>
      </w:r>
      <w:r w:rsidR="00B1266B">
        <w:t>)</w:t>
      </w:r>
      <w:r>
        <w:t>: "Gateway control protocol: QoS support packages ".</w:t>
      </w:r>
    </w:p>
    <w:p w14:paraId="52560073" w14:textId="77777777" w:rsidR="008D0C0C" w:rsidRDefault="008D0C0C" w:rsidP="008D0C0C">
      <w:pPr>
        <w:pStyle w:val="EX"/>
      </w:pPr>
      <w:r>
        <w:t>[1</w:t>
      </w:r>
      <w:r w:rsidR="00B86C5B">
        <w:t>3</w:t>
      </w:r>
      <w:r>
        <w:t>]</w:t>
      </w:r>
      <w:r>
        <w:tab/>
        <w:t>ITU-T Recommendation H.248.53 (</w:t>
      </w:r>
      <w:r w:rsidR="00B1266B">
        <w:t>06/</w:t>
      </w:r>
      <w:r>
        <w:t>2008)</w:t>
      </w:r>
      <w:r w:rsidR="00B1266B">
        <w:t xml:space="preserve"> inclusive </w:t>
      </w:r>
      <w:r w:rsidR="00B1266B" w:rsidRPr="00267A22">
        <w:rPr>
          <w:i/>
        </w:rPr>
        <w:t>Revision 1</w:t>
      </w:r>
      <w:r w:rsidR="00B1266B">
        <w:t xml:space="preserve"> (03/2009)</w:t>
      </w:r>
      <w:r>
        <w:t>: "</w:t>
      </w:r>
      <w:r w:rsidRPr="00F07E9B">
        <w:rPr>
          <w:lang w:val="en-US"/>
        </w:rPr>
        <w:t>Gateway control protocol: Traffic management packages</w:t>
      </w:r>
      <w:r>
        <w:t>".</w:t>
      </w:r>
    </w:p>
    <w:p w14:paraId="485C1D55" w14:textId="77777777" w:rsidR="008D0C0C" w:rsidRDefault="008D0C0C" w:rsidP="008D0C0C">
      <w:pPr>
        <w:pStyle w:val="EX"/>
      </w:pPr>
      <w:r>
        <w:t>[1</w:t>
      </w:r>
      <w:r w:rsidR="00B86C5B">
        <w:t>4</w:t>
      </w:r>
      <w:r>
        <w:t>]</w:t>
      </w:r>
      <w:r>
        <w:tab/>
        <w:t>ITU-T Recommendation H.248.41 Amendment 1 (06/2008): "Gateway control protocol: IP domain connection package: IP Realm Availability Package".</w:t>
      </w:r>
    </w:p>
    <w:p w14:paraId="10DE32C1" w14:textId="77777777" w:rsidR="008D0C0C" w:rsidRDefault="008D0C0C" w:rsidP="008D0C0C">
      <w:pPr>
        <w:pStyle w:val="EX"/>
      </w:pPr>
      <w:r>
        <w:t>[1</w:t>
      </w:r>
      <w:r w:rsidR="00B86C5B">
        <w:t>5</w:t>
      </w:r>
      <w:r>
        <w:t>]</w:t>
      </w:r>
      <w:r>
        <w:tab/>
      </w:r>
      <w:r w:rsidRPr="00593501">
        <w:t>ITU-T Recommendation H.248.36</w:t>
      </w:r>
      <w:r w:rsidRPr="00762FC2">
        <w:t xml:space="preserve"> (</w:t>
      </w:r>
      <w:r w:rsidR="00CB5FCB">
        <w:t>09/</w:t>
      </w:r>
      <w:r w:rsidRPr="00762FC2">
        <w:t>2005): "Gateway control protocol: Hanging Termination Detection package".</w:t>
      </w:r>
    </w:p>
    <w:p w14:paraId="374DC6AB" w14:textId="77777777" w:rsidR="008D0C0C" w:rsidRDefault="008D0C0C" w:rsidP="008D0C0C">
      <w:pPr>
        <w:pStyle w:val="EX"/>
      </w:pPr>
      <w:r>
        <w:t>[1</w:t>
      </w:r>
      <w:r w:rsidR="00B86C5B">
        <w:t>6</w:t>
      </w:r>
      <w:r>
        <w:t>]</w:t>
      </w:r>
      <w:r>
        <w:tab/>
        <w:t>ITU-T Recommendation H.248.11 (</w:t>
      </w:r>
      <w:r w:rsidR="00CB5FCB">
        <w:t>11/</w:t>
      </w:r>
      <w:r>
        <w:t xml:space="preserve">2002): "Gateway control protocol: Media gateway overload control package". </w:t>
      </w:r>
      <w:r>
        <w:br/>
        <w:t>Inclusive Corrigendum 1 (</w:t>
      </w:r>
      <w:r w:rsidR="00CB5FCB">
        <w:t>06/</w:t>
      </w:r>
      <w:r>
        <w:t>2008) to H.248.11 "Gateway control protocol: Media gateway overload control package: Clarifying MG-overload event relationship to ADD commands".</w:t>
      </w:r>
    </w:p>
    <w:p w14:paraId="3DCB5C92" w14:textId="77777777" w:rsidR="008D0C0C" w:rsidRDefault="008D0C0C" w:rsidP="008D0C0C">
      <w:pPr>
        <w:pStyle w:val="EX"/>
      </w:pPr>
      <w:r>
        <w:t>[1</w:t>
      </w:r>
      <w:r w:rsidR="00B86C5B">
        <w:t>7</w:t>
      </w:r>
      <w:r>
        <w:t>]</w:t>
      </w:r>
      <w:r>
        <w:tab/>
        <w:t>3GPP TS 29.235: "</w:t>
      </w:r>
      <w:r w:rsidRPr="000364E0">
        <w:t>Interworking between SIP-I based circuit-switched core network and other networks</w:t>
      </w:r>
      <w:r>
        <w:t>".</w:t>
      </w:r>
    </w:p>
    <w:p w14:paraId="3DAB2DB2" w14:textId="77777777" w:rsidR="008D0C0C" w:rsidRDefault="008D0C0C" w:rsidP="008D0C0C">
      <w:pPr>
        <w:pStyle w:val="EX"/>
      </w:pPr>
      <w:r>
        <w:t>[1</w:t>
      </w:r>
      <w:r w:rsidR="00B86C5B">
        <w:t>8</w:t>
      </w:r>
      <w:r>
        <w:t>]</w:t>
      </w:r>
      <w:r>
        <w:tab/>
        <w:t>3GPP TS 29.162: "Interworking between the IM CN subsystem and IP networks"</w:t>
      </w:r>
      <w:r w:rsidR="00DA4279">
        <w:t>.</w:t>
      </w:r>
    </w:p>
    <w:p w14:paraId="6B04EBA4" w14:textId="77777777" w:rsidR="008D0C0C" w:rsidRDefault="008D0C0C" w:rsidP="008D0C0C">
      <w:pPr>
        <w:pStyle w:val="EX"/>
      </w:pPr>
      <w:r>
        <w:t>[</w:t>
      </w:r>
      <w:r w:rsidR="00B86C5B">
        <w:rPr>
          <w:noProof/>
        </w:rPr>
        <w:t>19</w:t>
      </w:r>
      <w:r>
        <w:t>]</w:t>
      </w:r>
      <w:r>
        <w:tab/>
        <w:t>ITU-T Recommendation H.248.14</w:t>
      </w:r>
      <w:r>
        <w:rPr>
          <w:rFonts w:hint="eastAsia"/>
          <w:lang w:eastAsia="zh-CN"/>
        </w:rPr>
        <w:t xml:space="preserve"> (</w:t>
      </w:r>
      <w:r w:rsidR="00CB5FCB">
        <w:rPr>
          <w:lang w:eastAsia="zh-CN"/>
        </w:rPr>
        <w:t>03/</w:t>
      </w:r>
      <w:r>
        <w:rPr>
          <w:rFonts w:hint="eastAsia"/>
          <w:lang w:eastAsia="zh-CN"/>
        </w:rPr>
        <w:t>2009)</w:t>
      </w:r>
      <w:r>
        <w:t>: "</w:t>
      </w:r>
      <w:r w:rsidRPr="00AA5F97">
        <w:t>Gateway control protocol: Inactivity timer package</w:t>
      </w:r>
      <w:r>
        <w:t>".</w:t>
      </w:r>
    </w:p>
    <w:p w14:paraId="36D0D496" w14:textId="77777777" w:rsidR="008D0C0C" w:rsidRDefault="008D0C0C" w:rsidP="008D0C0C">
      <w:pPr>
        <w:pStyle w:val="EX"/>
      </w:pPr>
      <w:r w:rsidRPr="003B4DA5">
        <w:rPr>
          <w:rFonts w:eastAsia="MS Mincho"/>
          <w:lang w:val="en-US"/>
        </w:rPr>
        <w:t>[</w:t>
      </w:r>
      <w:r>
        <w:rPr>
          <w:rFonts w:eastAsia="MS Mincho"/>
          <w:lang w:val="en-US"/>
        </w:rPr>
        <w:t>2</w:t>
      </w:r>
      <w:r w:rsidR="00B86C5B">
        <w:rPr>
          <w:rFonts w:eastAsia="MS Mincho"/>
          <w:lang w:val="en-US"/>
        </w:rPr>
        <w:t>0</w:t>
      </w:r>
      <w:r w:rsidRPr="003B4DA5">
        <w:rPr>
          <w:rFonts w:eastAsia="MS Mincho"/>
          <w:lang w:val="en-US"/>
        </w:rPr>
        <w:t>]</w:t>
      </w:r>
      <w:r w:rsidRPr="003B4DA5">
        <w:rPr>
          <w:rFonts w:eastAsia="MS Mincho"/>
          <w:lang w:val="en-US"/>
        </w:rPr>
        <w:tab/>
      </w:r>
      <w:r w:rsidRPr="00296EE1">
        <w:t>ITU-</w:t>
      </w:r>
      <w:r>
        <w:t>T</w:t>
      </w:r>
      <w:r w:rsidRPr="00296EE1">
        <w:t xml:space="preserve"> Recommendation H.248.10</w:t>
      </w:r>
      <w:r>
        <w:t xml:space="preserve"> (07/2001)</w:t>
      </w:r>
      <w:r w:rsidRPr="00296EE1">
        <w:t>: "Media gateway resour</w:t>
      </w:r>
      <w:r>
        <w:t>ce congestion handling package"</w:t>
      </w:r>
      <w:r w:rsidR="00DA4279">
        <w:t>.</w:t>
      </w:r>
    </w:p>
    <w:p w14:paraId="04784873" w14:textId="77777777" w:rsidR="008D0C0C" w:rsidRDefault="008D0C0C" w:rsidP="008D0C0C">
      <w:pPr>
        <w:pStyle w:val="EX"/>
      </w:pPr>
      <w:r>
        <w:t>[2</w:t>
      </w:r>
      <w:r w:rsidR="00B86C5B">
        <w:t>1</w:t>
      </w:r>
      <w:r>
        <w:t>]</w:t>
      </w:r>
      <w:r>
        <w:tab/>
        <w:t>3GPP TS 29.232: "Media Gateway Controller (MGC) - Media Gateway (MGW) interface; Stage 3".</w:t>
      </w:r>
    </w:p>
    <w:p w14:paraId="158021F9" w14:textId="77777777" w:rsidR="008D0C0C" w:rsidRDefault="008D0C0C" w:rsidP="008D0C0C">
      <w:pPr>
        <w:pStyle w:val="EX"/>
        <w:rPr>
          <w:snapToGrid w:val="0"/>
        </w:rPr>
      </w:pPr>
      <w:r>
        <w:t>[2</w:t>
      </w:r>
      <w:r w:rsidR="00B86C5B">
        <w:t>2</w:t>
      </w:r>
      <w:r>
        <w:t>]</w:t>
      </w:r>
      <w:r>
        <w:tab/>
      </w:r>
      <w:r>
        <w:rPr>
          <w:snapToGrid w:val="0"/>
        </w:rPr>
        <w:t>3GPP TS 33.210</w:t>
      </w:r>
      <w:r w:rsidRPr="00785612">
        <w:rPr>
          <w:snapToGrid w:val="0"/>
        </w:rPr>
        <w:t>: "Technical Specification Group</w:t>
      </w:r>
      <w:r>
        <w:rPr>
          <w:snapToGrid w:val="0"/>
        </w:rPr>
        <w:t xml:space="preserve"> Services and System Aspects</w:t>
      </w:r>
      <w:r w:rsidRPr="00785612">
        <w:rPr>
          <w:snapToGrid w:val="0"/>
        </w:rPr>
        <w:t>;</w:t>
      </w:r>
      <w:r w:rsidR="0055150D">
        <w:rPr>
          <w:snapToGrid w:val="0"/>
        </w:rPr>
        <w:t xml:space="preserve"> </w:t>
      </w:r>
      <w:r>
        <w:rPr>
          <w:snapToGrid w:val="0"/>
        </w:rPr>
        <w:t>3G Security; Network Domain Security; IP Network Layer Security".</w:t>
      </w:r>
    </w:p>
    <w:p w14:paraId="6FA3F7CA" w14:textId="77777777" w:rsidR="008D0C0C" w:rsidRDefault="008D0C0C" w:rsidP="008D0C0C">
      <w:pPr>
        <w:pStyle w:val="EX"/>
        <w:rPr>
          <w:snapToGrid w:val="0"/>
        </w:rPr>
      </w:pPr>
      <w:r>
        <w:rPr>
          <w:snapToGrid w:val="0"/>
        </w:rPr>
        <w:t>[</w:t>
      </w:r>
      <w:r w:rsidR="00B86C5B">
        <w:rPr>
          <w:snapToGrid w:val="0"/>
        </w:rPr>
        <w:t>23</w:t>
      </w:r>
      <w:r>
        <w:rPr>
          <w:snapToGrid w:val="0"/>
        </w:rPr>
        <w:t>]</w:t>
      </w:r>
      <w:r>
        <w:rPr>
          <w:snapToGrid w:val="0"/>
        </w:rPr>
        <w:tab/>
        <w:t>ITU-T Recommendation V.152 (01/</w:t>
      </w:r>
      <w:r w:rsidR="00CB5FCB">
        <w:rPr>
          <w:snapToGrid w:val="0"/>
        </w:rPr>
        <w:t>20</w:t>
      </w:r>
      <w:r>
        <w:rPr>
          <w:snapToGrid w:val="0"/>
        </w:rPr>
        <w:t>05):</w:t>
      </w:r>
      <w:r w:rsidR="00DA4279">
        <w:rPr>
          <w:snapToGrid w:val="0"/>
        </w:rPr>
        <w:t xml:space="preserve"> </w:t>
      </w:r>
      <w:r>
        <w:rPr>
          <w:snapToGrid w:val="0"/>
        </w:rPr>
        <w:t>"Procedures for supporting voice-band data over IP networks".</w:t>
      </w:r>
    </w:p>
    <w:p w14:paraId="0065F247" w14:textId="77777777" w:rsidR="008D0C0C" w:rsidRDefault="008D0C0C" w:rsidP="008D0C0C">
      <w:pPr>
        <w:pStyle w:val="EX"/>
        <w:rPr>
          <w:lang w:val="en-US"/>
        </w:rPr>
      </w:pPr>
      <w:r>
        <w:rPr>
          <w:snapToGrid w:val="0"/>
        </w:rPr>
        <w:t>[</w:t>
      </w:r>
      <w:r w:rsidR="00B86C5B">
        <w:rPr>
          <w:snapToGrid w:val="0"/>
        </w:rPr>
        <w:t>24</w:t>
      </w:r>
      <w:r>
        <w:rPr>
          <w:snapToGrid w:val="0"/>
        </w:rPr>
        <w:t>]</w:t>
      </w:r>
      <w:r>
        <w:rPr>
          <w:snapToGrid w:val="0"/>
        </w:rPr>
        <w:tab/>
      </w:r>
      <w:r w:rsidR="00AB5349">
        <w:rPr>
          <w:rFonts w:hint="eastAsia"/>
          <w:snapToGrid w:val="0"/>
          <w:lang w:eastAsia="zh-CN"/>
        </w:rPr>
        <w:t xml:space="preserve">ITU-T </w:t>
      </w:r>
      <w:r w:rsidR="00AB5349" w:rsidRPr="001B01D5">
        <w:t>Supplement 7 to ITU-T H-series Recommendations</w:t>
      </w:r>
      <w:r w:rsidR="00AB5349">
        <w:t xml:space="preserve"> </w:t>
      </w:r>
      <w:r>
        <w:rPr>
          <w:snapToGrid w:val="0"/>
        </w:rPr>
        <w:t xml:space="preserve"> H.Sup7</w:t>
      </w:r>
      <w:r w:rsidR="0055150D">
        <w:rPr>
          <w:snapToGrid w:val="0"/>
        </w:rPr>
        <w:t xml:space="preserve"> </w:t>
      </w:r>
      <w:r>
        <w:rPr>
          <w:snapToGrid w:val="0"/>
        </w:rPr>
        <w:t>(05/</w:t>
      </w:r>
      <w:r w:rsidR="00CB5FCB">
        <w:rPr>
          <w:snapToGrid w:val="0"/>
        </w:rPr>
        <w:t>20</w:t>
      </w:r>
      <w:r>
        <w:rPr>
          <w:snapToGrid w:val="0"/>
        </w:rPr>
        <w:t>08):</w:t>
      </w:r>
      <w:r w:rsidR="00DA4279">
        <w:rPr>
          <w:snapToGrid w:val="0"/>
        </w:rPr>
        <w:t xml:space="preserve"> </w:t>
      </w:r>
      <w:r>
        <w:rPr>
          <w:snapToGrid w:val="0"/>
        </w:rPr>
        <w:t>"</w:t>
      </w:r>
      <w:r w:rsidRPr="00F3633B">
        <w:rPr>
          <w:lang w:val="en-US"/>
        </w:rPr>
        <w:t>Gateway control protocol: Establishment procedures for the H.</w:t>
      </w:r>
      <w:r>
        <w:rPr>
          <w:lang w:val="en-US"/>
        </w:rPr>
        <w:t>248 MGC-MG control association".</w:t>
      </w:r>
    </w:p>
    <w:p w14:paraId="620C44DD" w14:textId="77777777" w:rsidR="008D0C0C" w:rsidRDefault="008D0C0C" w:rsidP="008D0C0C">
      <w:pPr>
        <w:pStyle w:val="EX"/>
      </w:pPr>
      <w:r w:rsidRPr="00857F3E">
        <w:t>[</w:t>
      </w:r>
      <w:r w:rsidR="00B86C5B">
        <w:t>25</w:t>
      </w:r>
      <w:r w:rsidRPr="00857F3E">
        <w:t>]</w:t>
      </w:r>
      <w:r w:rsidRPr="00857F3E">
        <w:tab/>
        <w:t>IETF RFC 5234 (2008):</w:t>
      </w:r>
      <w:r w:rsidR="00DA4279">
        <w:t xml:space="preserve"> </w:t>
      </w:r>
      <w:r w:rsidRPr="00857F3E">
        <w:t>"Augmented BNF for Syntax Specifications: ABNF ".</w:t>
      </w:r>
    </w:p>
    <w:p w14:paraId="0BBABF89" w14:textId="77777777" w:rsidR="00B45CF7" w:rsidRDefault="00B45CF7" w:rsidP="00B45CF7">
      <w:pPr>
        <w:pStyle w:val="EX"/>
      </w:pPr>
      <w:r>
        <w:t>[</w:t>
      </w:r>
      <w:r w:rsidR="007607FA">
        <w:t>26</w:t>
      </w:r>
      <w:r>
        <w:t>]</w:t>
      </w:r>
      <w:r>
        <w:tab/>
      </w:r>
      <w:r w:rsidRPr="00296EE1">
        <w:t xml:space="preserve">IETF RFC </w:t>
      </w:r>
      <w:r>
        <w:t>4</w:t>
      </w:r>
      <w:r w:rsidRPr="00296EE1">
        <w:t>960</w:t>
      </w:r>
      <w:r>
        <w:t xml:space="preserve"> (2007)</w:t>
      </w:r>
      <w:r w:rsidRPr="00296EE1">
        <w:t>: "Stream control transmission protocol".</w:t>
      </w:r>
    </w:p>
    <w:p w14:paraId="1652A631" w14:textId="77777777" w:rsidR="000E6933" w:rsidRDefault="000E6933" w:rsidP="000E6933">
      <w:pPr>
        <w:pStyle w:val="EX"/>
      </w:pPr>
      <w:r>
        <w:t>[</w:t>
      </w:r>
      <w:r w:rsidR="00773407">
        <w:rPr>
          <w:noProof/>
        </w:rPr>
        <w:t>27</w:t>
      </w:r>
      <w:r>
        <w:t>]</w:t>
      </w:r>
      <w:r>
        <w:tab/>
        <w:t>ITU-T Recommendation H.248.40 (01/2007): "Gateway control protocol: Application Data Inactivity Detection package".</w:t>
      </w:r>
    </w:p>
    <w:p w14:paraId="7BBE5AD9" w14:textId="77777777" w:rsidR="00CB5FCB" w:rsidRDefault="00CB5FCB" w:rsidP="00773407">
      <w:pPr>
        <w:pStyle w:val="EX"/>
      </w:pPr>
      <w:r>
        <w:t>[</w:t>
      </w:r>
      <w:r w:rsidR="00773407">
        <w:t>28</w:t>
      </w:r>
      <w:r>
        <w:t>]</w:t>
      </w:r>
      <w:r>
        <w:tab/>
        <w:t>ITU-T Recommendation X.690 (11/2008): "ASN.1 encoding rules: Specification of Basic Encoding Rules (BER), Canonical Encoding Rules (CER) and Distinguished Encoding Rules (DER)"</w:t>
      </w:r>
      <w:r w:rsidRPr="00296EE1">
        <w:t>.</w:t>
      </w:r>
    </w:p>
    <w:p w14:paraId="50B027C0" w14:textId="77777777" w:rsidR="00DE12CF" w:rsidRDefault="00DE12CF" w:rsidP="00DE12CF">
      <w:pPr>
        <w:pStyle w:val="EX"/>
      </w:pPr>
      <w:r>
        <w:t>[</w:t>
      </w:r>
      <w:r w:rsidR="00773407">
        <w:t>29</w:t>
      </w:r>
      <w:r>
        <w:t>]</w:t>
      </w:r>
      <w:r>
        <w:tab/>
        <w:t>IETF RFC 3556 (2003):</w:t>
      </w:r>
      <w:r w:rsidR="00DA4279">
        <w:t xml:space="preserve"> </w:t>
      </w:r>
      <w:r w:rsidR="00773407">
        <w:t>"</w:t>
      </w:r>
      <w:r>
        <w:t>Session Description Protocol (SDP) Bandwidth Modifiers for RTP Control Protocol (RTCP) Bandwidth</w:t>
      </w:r>
      <w:r w:rsidR="00DA4279">
        <w:t>".</w:t>
      </w:r>
    </w:p>
    <w:p w14:paraId="10F1C067" w14:textId="77777777" w:rsidR="00DF4C39" w:rsidRDefault="00DF4C39" w:rsidP="00DF4C39">
      <w:pPr>
        <w:pStyle w:val="EX"/>
      </w:pPr>
      <w:r>
        <w:t>[</w:t>
      </w:r>
      <w:r w:rsidR="00773407">
        <w:t>30</w:t>
      </w:r>
      <w:r>
        <w:t>]</w:t>
      </w:r>
      <w:r>
        <w:tab/>
        <w:t>IETF RFC 4585 (2006): "Extended RTP Profile for Real-time Transport Control Protocol (RTCP) - Based Feedback (RTP/AVPF)".</w:t>
      </w:r>
    </w:p>
    <w:p w14:paraId="256EE61E" w14:textId="77777777" w:rsidR="00B45CF7" w:rsidRDefault="00DF4C39" w:rsidP="00C936BD">
      <w:pPr>
        <w:pStyle w:val="EX"/>
        <w:spacing w:after="120"/>
      </w:pPr>
      <w:r>
        <w:t>[</w:t>
      </w:r>
      <w:r w:rsidR="00773407">
        <w:t>31</w:t>
      </w:r>
      <w:r>
        <w:t>]</w:t>
      </w:r>
      <w:r>
        <w:tab/>
        <w:t>3GPP TS 26.114</w:t>
      </w:r>
      <w:r w:rsidR="00DA4279">
        <w:t>:</w:t>
      </w:r>
      <w:r>
        <w:t xml:space="preserve"> "IP Multimedia Subsystem (IMS); Multimedia telephony; Media handling and interaction".</w:t>
      </w:r>
    </w:p>
    <w:p w14:paraId="2A7ED74E" w14:textId="77777777" w:rsidR="00A13985" w:rsidRDefault="00DA4279" w:rsidP="00A13985">
      <w:pPr>
        <w:pStyle w:val="EX"/>
        <w:spacing w:after="120"/>
      </w:pPr>
      <w:r>
        <w:rPr>
          <w:lang w:val="en-AU"/>
        </w:rPr>
        <w:t>[32]</w:t>
      </w:r>
      <w:r>
        <w:rPr>
          <w:lang w:val="en-AU"/>
        </w:rPr>
        <w:tab/>
        <w:t>IETF RFC 2216 (1997)</w:t>
      </w:r>
      <w:r>
        <w:t>: "Network Element Service Specification Template".</w:t>
      </w:r>
    </w:p>
    <w:p w14:paraId="5F168CF9" w14:textId="77777777" w:rsidR="00A13985" w:rsidRDefault="00A13985" w:rsidP="00A13985">
      <w:pPr>
        <w:pStyle w:val="EX"/>
        <w:spacing w:after="120"/>
      </w:pPr>
      <w:r w:rsidRPr="005F748E">
        <w:lastRenderedPageBreak/>
        <w:t>[</w:t>
      </w:r>
      <w:r>
        <w:t>33</w:t>
      </w:r>
      <w:r w:rsidRPr="005F748E">
        <w:t>]</w:t>
      </w:r>
      <w:r w:rsidRPr="005F748E">
        <w:tab/>
        <w:t xml:space="preserve">IETF RFC </w:t>
      </w:r>
      <w:r>
        <w:t>3711</w:t>
      </w:r>
      <w:r w:rsidRPr="005F748E">
        <w:t xml:space="preserve"> (200</w:t>
      </w:r>
      <w:r>
        <w:t>4</w:t>
      </w:r>
      <w:r w:rsidRPr="005F748E">
        <w:t>): "</w:t>
      </w:r>
      <w:r w:rsidRPr="00C16435">
        <w:t>The Secure Real-time Transport Protocol (SRTP</w:t>
      </w:r>
      <w:r>
        <w:t>)</w:t>
      </w:r>
      <w:r w:rsidRPr="005F748E">
        <w:t>"</w:t>
      </w:r>
      <w:r>
        <w:t>.</w:t>
      </w:r>
    </w:p>
    <w:p w14:paraId="7F2B0ACA" w14:textId="77777777" w:rsidR="00F24AA7" w:rsidRDefault="00A13985" w:rsidP="00F24AA7">
      <w:pPr>
        <w:pStyle w:val="EX"/>
        <w:spacing w:after="120"/>
      </w:pPr>
      <w:r w:rsidRPr="005F748E">
        <w:t>[</w:t>
      </w:r>
      <w:r>
        <w:t>34</w:t>
      </w:r>
      <w:r w:rsidRPr="005F748E">
        <w:t>]</w:t>
      </w:r>
      <w:r w:rsidRPr="005F748E">
        <w:tab/>
        <w:t xml:space="preserve">IETF RFC </w:t>
      </w:r>
      <w:r>
        <w:t>5124</w:t>
      </w:r>
      <w:r w:rsidRPr="005F748E">
        <w:t xml:space="preserve"> (200</w:t>
      </w:r>
      <w:r>
        <w:t>8</w:t>
      </w:r>
      <w:r w:rsidRPr="005F748E">
        <w:t>): "</w:t>
      </w:r>
      <w:r>
        <w:t>Extended</w:t>
      </w:r>
      <w:r w:rsidRPr="00C16435">
        <w:t xml:space="preserve"> Secure </w:t>
      </w:r>
      <w:r>
        <w:t xml:space="preserve">RTP Profile </w:t>
      </w:r>
      <w:r w:rsidRPr="00C16435">
        <w:t>for</w:t>
      </w:r>
      <w:r>
        <w:t xml:space="preserve"> </w:t>
      </w:r>
      <w:r w:rsidRPr="00C16435">
        <w:t>Real-time Transport Control Protocol (RTCP)-Based Feedback (RTP/SAVPF)</w:t>
      </w:r>
      <w:r w:rsidRPr="005F748E">
        <w:t>"</w:t>
      </w:r>
      <w:r>
        <w:t>.</w:t>
      </w:r>
    </w:p>
    <w:p w14:paraId="3149DB86" w14:textId="77777777" w:rsidR="006C22B9" w:rsidRPr="001F484B" w:rsidRDefault="00F24AA7" w:rsidP="00DA36DF">
      <w:pPr>
        <w:pStyle w:val="EX"/>
      </w:pPr>
      <w:r w:rsidRPr="008E3721">
        <w:t>[</w:t>
      </w:r>
      <w:r w:rsidR="00697E25">
        <w:t>35</w:t>
      </w:r>
      <w:r w:rsidRPr="008E3721">
        <w:t>]</w:t>
      </w:r>
      <w:r w:rsidRPr="008E3721">
        <w:tab/>
      </w:r>
      <w:r w:rsidR="006C22B9" w:rsidRPr="001F484B">
        <w:t>IETF </w:t>
      </w:r>
      <w:r w:rsidR="006C22B9">
        <w:rPr>
          <w:rFonts w:hint="eastAsia"/>
          <w:lang w:eastAsia="zh-CN"/>
        </w:rPr>
        <w:t>RFC 6679</w:t>
      </w:r>
      <w:r w:rsidR="006C22B9" w:rsidRPr="001F484B">
        <w:t xml:space="preserve"> (2012): "Explicit Congestion Notification (ECN) for RTP over UDP".</w:t>
      </w:r>
    </w:p>
    <w:p w14:paraId="79776C22" w14:textId="77777777" w:rsidR="006C22B9" w:rsidRDefault="006C22B9" w:rsidP="006C22B9">
      <w:pPr>
        <w:pStyle w:val="EX"/>
      </w:pPr>
      <w:r w:rsidRPr="001F484B">
        <w:t>[36]</w:t>
      </w:r>
      <w:r w:rsidRPr="001F484B">
        <w:tab/>
      </w:r>
      <w:r>
        <w:t>IETF RFC 3611 (2003): "</w:t>
      </w:r>
      <w:r w:rsidRPr="00005B7C">
        <w:t>R</w:t>
      </w:r>
      <w:r>
        <w:t>TP Control Protocol Extended Reports (RTCP XR)".</w:t>
      </w:r>
    </w:p>
    <w:p w14:paraId="757C46FD" w14:textId="77777777" w:rsidR="00171380" w:rsidRDefault="006C22B9" w:rsidP="006C22B9">
      <w:pPr>
        <w:pStyle w:val="EX"/>
      </w:pPr>
      <w:r>
        <w:t>[37</w:t>
      </w:r>
      <w:r>
        <w:rPr>
          <w:rFonts w:hint="eastAsia"/>
          <w:lang w:eastAsia="zh-CN"/>
        </w:rPr>
        <w:t>]</w:t>
      </w:r>
      <w:r>
        <w:tab/>
        <w:t>I</w:t>
      </w:r>
      <w:r w:rsidRPr="0076347A">
        <w:t>ETF RFC 3168</w:t>
      </w:r>
      <w:r>
        <w:rPr>
          <w:rFonts w:hint="eastAsia"/>
          <w:lang w:eastAsia="zh-CN"/>
        </w:rPr>
        <w:t xml:space="preserve"> (200</w:t>
      </w:r>
      <w:r>
        <w:rPr>
          <w:lang w:eastAsia="zh-CN"/>
        </w:rPr>
        <w:t>1</w:t>
      </w:r>
      <w:r>
        <w:rPr>
          <w:rFonts w:hint="eastAsia"/>
          <w:lang w:eastAsia="zh-CN"/>
        </w:rPr>
        <w:t>)</w:t>
      </w:r>
      <w:r w:rsidRPr="001F484B">
        <w:t>: "The Addition of Explicit Congestion Notification (ECN) to IP".</w:t>
      </w:r>
    </w:p>
    <w:p w14:paraId="3BBC54D1" w14:textId="77777777" w:rsidR="00483FB9" w:rsidRDefault="001F3F42" w:rsidP="00483FB9">
      <w:pPr>
        <w:pStyle w:val="EX"/>
      </w:pPr>
      <w:r>
        <w:rPr>
          <w:rFonts w:hint="eastAsia"/>
        </w:rPr>
        <w:t>[</w:t>
      </w:r>
      <w:r>
        <w:t>38</w:t>
      </w:r>
      <w:r>
        <w:rPr>
          <w:rFonts w:hint="eastAsia"/>
        </w:rPr>
        <w:t>]</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430EA7F9" w14:textId="77777777" w:rsidR="00DA36DF" w:rsidRPr="00C936BD" w:rsidRDefault="00483FB9" w:rsidP="00DA36DF">
      <w:pPr>
        <w:pStyle w:val="EX"/>
        <w:rPr>
          <w:lang w:eastAsia="ko-KR"/>
        </w:rPr>
      </w:pPr>
      <w:r>
        <w:rPr>
          <w:lang w:eastAsia="ko-KR"/>
        </w:rPr>
        <w:t>[39</w:t>
      </w:r>
      <w:r w:rsidRPr="009A3DA3">
        <w:rPr>
          <w:lang w:eastAsia="ko-KR"/>
        </w:rPr>
        <w:t>]</w:t>
      </w:r>
      <w:r w:rsidRPr="009A3DA3">
        <w:rPr>
          <w:lang w:eastAsia="ko-KR"/>
        </w:rPr>
        <w:tab/>
        <w:t>3GPP TS 22.153: "Multimedia Priority Service".</w:t>
      </w:r>
    </w:p>
    <w:p w14:paraId="244ED154" w14:textId="77777777" w:rsidR="00776EED" w:rsidRPr="00A021FC" w:rsidRDefault="00DA36DF" w:rsidP="00776EED">
      <w:pPr>
        <w:pStyle w:val="EX"/>
        <w:spacing w:after="120"/>
      </w:pPr>
      <w:r w:rsidRPr="00A021FC">
        <w:t>[</w:t>
      </w:r>
      <w:r w:rsidRPr="00A021FC">
        <w:rPr>
          <w:lang w:eastAsia="zh-CN"/>
        </w:rPr>
        <w:t>40</w:t>
      </w:r>
      <w:r w:rsidRPr="00A021FC">
        <w:t>]</w:t>
      </w:r>
      <w:r w:rsidRPr="00A021FC">
        <w:tab/>
        <w:t>ITU-T Recommendation H.248.</w:t>
      </w:r>
      <w:r w:rsidRPr="00A021FC">
        <w:rPr>
          <w:rFonts w:hint="eastAsia"/>
          <w:lang w:eastAsia="zh-CN"/>
        </w:rPr>
        <w:t>82</w:t>
      </w:r>
      <w:r w:rsidRPr="00A021FC">
        <w:t xml:space="preserve"> (0</w:t>
      </w:r>
      <w:r w:rsidRPr="00A021FC">
        <w:rPr>
          <w:rFonts w:hint="eastAsia"/>
          <w:lang w:eastAsia="zh-CN"/>
        </w:rPr>
        <w:t>3</w:t>
      </w:r>
      <w:r w:rsidRPr="00A021FC">
        <w:t>/20</w:t>
      </w:r>
      <w:r w:rsidRPr="00A021FC">
        <w:rPr>
          <w:rFonts w:hint="eastAsia"/>
          <w:lang w:eastAsia="zh-CN"/>
        </w:rPr>
        <w:t>13</w:t>
      </w:r>
      <w:r w:rsidRPr="00A021FC">
        <w:t>): "Gateway control protocol: Explicit Congestion Notification Support".</w:t>
      </w:r>
    </w:p>
    <w:p w14:paraId="7EC13D22" w14:textId="77777777" w:rsidR="00162341" w:rsidRPr="00162341" w:rsidRDefault="00776EED" w:rsidP="00162341">
      <w:pPr>
        <w:pStyle w:val="EX"/>
        <w:spacing w:after="120"/>
      </w:pPr>
      <w:r w:rsidRPr="00297ECD">
        <w:t>[</w:t>
      </w:r>
      <w:r>
        <w:t>41</w:t>
      </w:r>
      <w:r w:rsidRPr="00297ECD">
        <w:t>]</w:t>
      </w:r>
      <w:r w:rsidRPr="00297ECD">
        <w:tab/>
        <w:t>IETF RFC 5285: "A General Mechanism for RTP Header Extensions".</w:t>
      </w:r>
    </w:p>
    <w:p w14:paraId="56533557" w14:textId="77777777" w:rsidR="001D378E" w:rsidRPr="00776EED" w:rsidRDefault="00162341" w:rsidP="001D378E">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001D378E" w:rsidRPr="001D378E">
        <w:t xml:space="preserve"> </w:t>
      </w:r>
    </w:p>
    <w:p w14:paraId="51322B56" w14:textId="77777777" w:rsidR="001D378E" w:rsidRPr="00687ED5" w:rsidRDefault="00E3103B" w:rsidP="001D378E">
      <w:pPr>
        <w:pStyle w:val="EX"/>
      </w:pPr>
      <w:r>
        <w:t>[43]</w:t>
      </w:r>
      <w:r w:rsidR="001D378E" w:rsidRPr="007B72AB">
        <w:tab/>
      </w:r>
      <w:r w:rsidR="001D378E" w:rsidRPr="007B72AB">
        <w:rPr>
          <w:lang w:eastAsia="zh-CN"/>
        </w:rPr>
        <w:t>IETF </w:t>
      </w:r>
      <w:r w:rsidR="001D378E" w:rsidRPr="007B72AB">
        <w:rPr>
          <w:lang w:eastAsia="ko-KR"/>
        </w:rPr>
        <w:t>RFC </w:t>
      </w:r>
      <w:r w:rsidR="001D378E">
        <w:rPr>
          <w:rFonts w:hint="eastAsia"/>
          <w:lang w:eastAsia="zh-CN"/>
        </w:rPr>
        <w:t>5245</w:t>
      </w:r>
      <w:r w:rsidR="001D378E" w:rsidRPr="007B72AB">
        <w:rPr>
          <w:lang w:eastAsia="zh-CN"/>
        </w:rPr>
        <w:t>: "</w:t>
      </w:r>
      <w:r w:rsidR="001D378E" w:rsidRPr="00AE651B">
        <w:rPr>
          <w:lang w:eastAsia="zh-CN"/>
        </w:rPr>
        <w:t>Interactive Connectivity Establishment (ICE): A Protocol for Network Address Translator (NAT) Traversal for Offer/Answer Protocols</w:t>
      </w:r>
      <w:r w:rsidR="001D378E" w:rsidRPr="007B72AB">
        <w:rPr>
          <w:lang w:eastAsia="zh-CN"/>
        </w:rPr>
        <w:t>".</w:t>
      </w:r>
    </w:p>
    <w:p w14:paraId="0CB56F31" w14:textId="77777777" w:rsidR="001D378E" w:rsidRPr="00310341" w:rsidRDefault="00E3103B" w:rsidP="001D378E">
      <w:pPr>
        <w:pStyle w:val="EX"/>
      </w:pPr>
      <w:r>
        <w:t>[44]</w:t>
      </w:r>
      <w:r w:rsidR="001D378E" w:rsidRPr="00310341">
        <w:tab/>
        <w:t>ITU-T Recommendation H.248.</w:t>
      </w:r>
      <w:r w:rsidR="001D378E">
        <w:rPr>
          <w:rFonts w:hint="eastAsia"/>
          <w:lang w:eastAsia="zh-CN"/>
        </w:rPr>
        <w:t>50</w:t>
      </w:r>
      <w:r w:rsidR="001D378E" w:rsidRPr="00310341">
        <w:t xml:space="preserve"> </w:t>
      </w:r>
      <w:r w:rsidR="001D378E" w:rsidRPr="002655E4">
        <w:t>(</w:t>
      </w:r>
      <w:r w:rsidR="001D378E">
        <w:rPr>
          <w:rFonts w:hint="eastAsia"/>
          <w:lang w:eastAsia="zh-CN"/>
        </w:rPr>
        <w:t>09/</w:t>
      </w:r>
      <w:r w:rsidR="001D378E" w:rsidRPr="002655E4">
        <w:t>2010) Corrigendum 1 (02/12)</w:t>
      </w:r>
      <w:r w:rsidR="001D378E" w:rsidRPr="00310341">
        <w:t xml:space="preserve">: "Gateway control protocol: </w:t>
      </w:r>
      <w:r w:rsidR="001D378E" w:rsidRPr="00FC404E">
        <w:t>NAT traversal toolkit packages</w:t>
      </w:r>
      <w:r w:rsidR="001D378E" w:rsidRPr="00310341">
        <w:t>".</w:t>
      </w:r>
    </w:p>
    <w:p w14:paraId="27776253" w14:textId="77777777" w:rsidR="00162341" w:rsidRDefault="00E3103B" w:rsidP="00162341">
      <w:pPr>
        <w:pStyle w:val="EX"/>
      </w:pPr>
      <w:r>
        <w:t>[45]</w:t>
      </w:r>
      <w:r w:rsidR="001D378E" w:rsidRPr="00A75AE0">
        <w:tab/>
        <w:t>3GPP</w:t>
      </w:r>
      <w:r w:rsidR="001D378E">
        <w:rPr>
          <w:lang w:val="en-US"/>
        </w:rPr>
        <w:t> </w:t>
      </w:r>
      <w:r w:rsidR="001D378E" w:rsidRPr="00A75AE0">
        <w:t>TS</w:t>
      </w:r>
      <w:r w:rsidR="001D378E">
        <w:rPr>
          <w:lang w:val="en-US"/>
        </w:rPr>
        <w:t> </w:t>
      </w:r>
      <w:r w:rsidR="001D378E" w:rsidRPr="00A75AE0">
        <w:t>24.229: "IP Multimedia Call Control Protocol based on SIP and SDP".</w:t>
      </w:r>
    </w:p>
    <w:p w14:paraId="2A03D47C" w14:textId="77777777" w:rsidR="00FF0D14" w:rsidRDefault="00BB3C43" w:rsidP="00FF0D14">
      <w:pPr>
        <w:pStyle w:val="EX"/>
      </w:pPr>
      <w:r>
        <w:t>[46]</w:t>
      </w:r>
      <w:r w:rsidR="0043700B" w:rsidRPr="00EC43D8">
        <w:tab/>
      </w:r>
      <w:bookmarkStart w:id="39" w:name="_Toc414010775"/>
      <w:r w:rsidR="00FF0D14" w:rsidRPr="00EC43D8">
        <w:t>ITU-T</w:t>
      </w:r>
      <w:r w:rsidR="00FF0D14">
        <w:t> </w:t>
      </w:r>
      <w:r w:rsidR="00FF0D14" w:rsidRPr="00EC43D8">
        <w:t>Recommendation</w:t>
      </w:r>
      <w:r w:rsidR="00FF0D14">
        <w:t> </w:t>
      </w:r>
      <w:r w:rsidR="00FF0D14" w:rsidRPr="00EC43D8">
        <w:t>H.248.78</w:t>
      </w:r>
      <w:r w:rsidR="00FF0D14">
        <w:t> </w:t>
      </w:r>
      <w:r w:rsidR="00FF0D14" w:rsidRPr="00EC43D8">
        <w:t>(</w:t>
      </w:r>
      <w:r w:rsidR="00FF0D14">
        <w:rPr>
          <w:noProof/>
          <w:lang w:val="en-US" w:eastAsia="zh-CN"/>
        </w:rPr>
        <w:t>11</w:t>
      </w:r>
      <w:r w:rsidR="00FF0D14" w:rsidRPr="00EC43D8">
        <w:t>/201</w:t>
      </w:r>
      <w:r w:rsidR="00FF0D14">
        <w:t>5</w:t>
      </w:r>
      <w:r w:rsidR="00FF0D14" w:rsidRPr="00EC43D8">
        <w:t xml:space="preserve">): "Gateway control protocol: Bearer-level </w:t>
      </w:r>
      <w:r w:rsidR="00FF0D14">
        <w:t xml:space="preserve">message backhauling and </w:t>
      </w:r>
      <w:r w:rsidR="00FF0D14" w:rsidRPr="00EC43D8">
        <w:t>application level gateway".</w:t>
      </w:r>
    </w:p>
    <w:p w14:paraId="6FFB53B7" w14:textId="77777777" w:rsidR="008D0C0C" w:rsidRDefault="008D0C0C" w:rsidP="00FF0D14">
      <w:pPr>
        <w:pStyle w:val="Heading1"/>
      </w:pPr>
      <w:r>
        <w:t>3</w:t>
      </w:r>
      <w:r>
        <w:tab/>
        <w:t>Definitions, symbols and abbreviations</w:t>
      </w:r>
      <w:bookmarkEnd w:id="39"/>
    </w:p>
    <w:p w14:paraId="17C775F0" w14:textId="77777777" w:rsidR="008D0C0C" w:rsidRDefault="008D0C0C" w:rsidP="008D0C0C">
      <w:pPr>
        <w:pStyle w:val="Heading2"/>
      </w:pPr>
      <w:bookmarkStart w:id="40" w:name="_Toc414010776"/>
      <w:r>
        <w:t>3.1</w:t>
      </w:r>
      <w:r>
        <w:tab/>
        <w:t>Definitions</w:t>
      </w:r>
      <w:bookmarkEnd w:id="40"/>
    </w:p>
    <w:p w14:paraId="5A0445BD" w14:textId="77777777" w:rsidR="008D0C0C" w:rsidRDefault="008D0C0C" w:rsidP="008D0C0C">
      <w:r>
        <w:t>For the purposes of the present document, the terms and definitions given in TR 21.905 [1] and the following apply. A term defined in the present document takes precedence over the definition of the same term, if any, in TR 21.905 [1].</w:t>
      </w:r>
    </w:p>
    <w:p w14:paraId="70F43D6C" w14:textId="77777777" w:rsidR="008D0C0C" w:rsidRDefault="008D0C0C" w:rsidP="008D0C0C">
      <w:r>
        <w:rPr>
          <w:b/>
          <w:bCs/>
        </w:rPr>
        <w:t>Address:</w:t>
      </w:r>
      <w:r>
        <w:t xml:space="preserve"> term used for "network address" (IP address)</w:t>
      </w:r>
    </w:p>
    <w:p w14:paraId="64E5494D" w14:textId="77777777" w:rsidR="008D0C0C" w:rsidRPr="007B54CE" w:rsidRDefault="008D0C0C" w:rsidP="00C936BD">
      <w:pPr>
        <w:spacing w:before="120"/>
      </w:pPr>
      <w:r>
        <w:rPr>
          <w:b/>
          <w:bCs/>
        </w:rPr>
        <w:t>CS-TrGW</w:t>
      </w:r>
      <w:r>
        <w:rPr>
          <w:b/>
        </w:rPr>
        <w:t>:</w:t>
      </w:r>
      <w:r>
        <w:t xml:space="preserve"> packet-to-packet gateway for user plane media traffic. The CS-TrGW performs both policy enforcement functions and NA(P)T functions under the control of the CS-IBCF</w:t>
      </w:r>
    </w:p>
    <w:p w14:paraId="4B39EC8F" w14:textId="77777777" w:rsidR="008D0C0C" w:rsidRDefault="008D0C0C" w:rsidP="008D0C0C">
      <w:pPr>
        <w:keepNext/>
        <w:keepLines/>
        <w:rPr>
          <w:b/>
        </w:rPr>
      </w:pPr>
      <w:r>
        <w:rPr>
          <w:b/>
        </w:rPr>
        <w:t xml:space="preserve">Port: </w:t>
      </w:r>
      <w:r>
        <w:t>term used for "transport port" (L4 port).</w:t>
      </w:r>
    </w:p>
    <w:p w14:paraId="0834FEC6" w14:textId="77777777" w:rsidR="008D0C0C" w:rsidRDefault="008D0C0C" w:rsidP="008D0C0C">
      <w:pPr>
        <w:spacing w:before="120"/>
      </w:pPr>
      <w:r>
        <w:rPr>
          <w:b/>
        </w:rPr>
        <w:t xml:space="preserve">TRANSCODING: </w:t>
      </w:r>
      <w:r>
        <w:t>transcoding in general is the translation from one type of encoded media format to another different media format</w:t>
      </w:r>
      <w:r w:rsidR="00CB5FCB">
        <w:t>, e.g. G.711 A-law to μ-law or vice versa, G.729 to AMR with 4.75 rate.</w:t>
      </w:r>
    </w:p>
    <w:p w14:paraId="741E96B7" w14:textId="77777777" w:rsidR="008D0C0C" w:rsidRDefault="008D0C0C" w:rsidP="008D0C0C">
      <w:pPr>
        <w:pStyle w:val="NO"/>
        <w:spacing w:before="120"/>
      </w:pPr>
      <w:r>
        <w:t>NOTE 1:</w:t>
      </w:r>
      <w:r>
        <w:tab/>
        <w:t>The definition of "transcoding" is according clause 3.10/ITU-T Recommendation V.152 [</w:t>
      </w:r>
      <w:r w:rsidR="00620BD7">
        <w:rPr>
          <w:noProof/>
        </w:rPr>
        <w:t>23</w:t>
      </w:r>
      <w:r>
        <w:t>].</w:t>
      </w:r>
    </w:p>
    <w:p w14:paraId="5488F1CD" w14:textId="77777777" w:rsidR="008D0C0C" w:rsidRDefault="008D0C0C" w:rsidP="008D0C0C">
      <w:pPr>
        <w:pStyle w:val="NO"/>
      </w:pPr>
      <w:r>
        <w:t>NOTE 2:</w:t>
      </w:r>
      <w:r>
        <w:tab/>
        <w:t>Transcoding belongs to the category of "media aware" IP-to-IP interworking.</w:t>
      </w:r>
    </w:p>
    <w:p w14:paraId="24B1211D" w14:textId="77777777" w:rsidR="008D0C0C" w:rsidRDefault="008D0C0C" w:rsidP="00704AD2">
      <w:r>
        <w:rPr>
          <w:b/>
          <w:bCs/>
        </w:rPr>
        <w:t>Transport A</w:t>
      </w:r>
      <w:r w:rsidRPr="00923ED7">
        <w:rPr>
          <w:b/>
          <w:bCs/>
        </w:rPr>
        <w:t>ddress</w:t>
      </w:r>
      <w:r>
        <w:rPr>
          <w:b/>
          <w:bCs/>
        </w:rPr>
        <w:t xml:space="preserve">: </w:t>
      </w:r>
      <w:r>
        <w:t xml:space="preserve">term used for the combination of a </w:t>
      </w:r>
      <w:r w:rsidRPr="0088239C">
        <w:rPr>
          <w:i/>
        </w:rPr>
        <w:t>Network Address</w:t>
      </w:r>
      <w:r>
        <w:t xml:space="preserve"> and a </w:t>
      </w:r>
      <w:smartTag w:uri="urn:schemas-microsoft-com:office:smarttags" w:element="place">
        <w:smartTag w:uri="urn:schemas-microsoft-com:office:smarttags" w:element="PlaceName">
          <w:r w:rsidRPr="0088239C">
            <w:rPr>
              <w:i/>
            </w:rPr>
            <w:t>Transport</w:t>
          </w:r>
        </w:smartTag>
        <w:r w:rsidRPr="0088239C">
          <w:rPr>
            <w:i/>
          </w:rPr>
          <w:t xml:space="preserve"> </w:t>
        </w:r>
        <w:smartTag w:uri="urn:schemas-microsoft-com:office:smarttags" w:element="PlaceType">
          <w:r w:rsidRPr="0088239C">
            <w:rPr>
              <w:i/>
            </w:rPr>
            <w:t>Port</w:t>
          </w:r>
          <w:r>
            <w:rPr>
              <w:i/>
            </w:rPr>
            <w:t>.</w:t>
          </w:r>
        </w:smartTag>
      </w:smartTag>
    </w:p>
    <w:p w14:paraId="3A500EA2" w14:textId="77777777" w:rsidR="008D0C0C" w:rsidRDefault="008D0C0C" w:rsidP="008D0C0C">
      <w:pPr>
        <w:spacing w:before="120"/>
      </w:pPr>
      <w:r>
        <w:rPr>
          <w:b/>
          <w:bCs/>
        </w:rPr>
        <w:t>TrGW</w:t>
      </w:r>
      <w:r>
        <w:rPr>
          <w:b/>
        </w:rPr>
        <w:t>:</w:t>
      </w:r>
      <w:r>
        <w:t xml:space="preserve"> packet-to-packet gateway for user plane media traffic. The TrGW performs both policy enforcement functions and NA(P)T functions under the control of the IBCF</w:t>
      </w:r>
    </w:p>
    <w:p w14:paraId="2C4E2010" w14:textId="77777777" w:rsidR="001D378E" w:rsidRDefault="008D0C0C" w:rsidP="001D378E">
      <w:pPr>
        <w:pStyle w:val="NO"/>
        <w:spacing w:before="120"/>
      </w:pPr>
      <w:r>
        <w:t>NOTE</w:t>
      </w:r>
      <w:r w:rsidR="004B1AA9">
        <w:t xml:space="preserve"> 3</w:t>
      </w:r>
      <w:r>
        <w:t>:</w:t>
      </w:r>
      <w:r>
        <w:tab/>
        <w:t>A Transition Gateway (TrGW) provides the interface between two IP-transport domains. The TrGW has the "H.248 MG" role in the scope of this Profile.</w:t>
      </w:r>
      <w:r w:rsidR="001D378E" w:rsidRPr="001D378E">
        <w:t xml:space="preserve"> </w:t>
      </w:r>
    </w:p>
    <w:p w14:paraId="4C30DD07" w14:textId="77777777" w:rsidR="001D378E" w:rsidRPr="009747B2" w:rsidRDefault="001D378E" w:rsidP="001D378E">
      <w:r w:rsidRPr="009747B2">
        <w:lastRenderedPageBreak/>
        <w:t>For the purposes of the present document, the following terms and definitions as defined in 3GPP TS 2</w:t>
      </w:r>
      <w:r>
        <w:rPr>
          <w:rFonts w:hint="eastAsia"/>
          <w:lang w:eastAsia="zh-CN"/>
        </w:rPr>
        <w:t>9</w:t>
      </w:r>
      <w:r w:rsidRPr="009747B2">
        <w:t>.</w:t>
      </w:r>
      <w:r>
        <w:rPr>
          <w:rFonts w:hint="eastAsia"/>
          <w:lang w:eastAsia="zh-CN"/>
        </w:rPr>
        <w:t>162</w:t>
      </w:r>
      <w:r w:rsidRPr="009747B2">
        <w:t> [</w:t>
      </w:r>
      <w:r>
        <w:rPr>
          <w:rFonts w:hint="eastAsia"/>
          <w:lang w:eastAsia="zh-CN"/>
        </w:rPr>
        <w:t>18</w:t>
      </w:r>
      <w:r w:rsidRPr="009747B2">
        <w:t>] apply:</w:t>
      </w:r>
    </w:p>
    <w:p w14:paraId="099C3FDF" w14:textId="77777777" w:rsidR="001D378E" w:rsidRPr="009747B2" w:rsidRDefault="001D378E" w:rsidP="001D378E">
      <w:pPr>
        <w:rPr>
          <w:b/>
        </w:rPr>
      </w:pPr>
      <w:r w:rsidRPr="009747B2">
        <w:rPr>
          <w:b/>
        </w:rPr>
        <w:t>ICE lite</w:t>
      </w:r>
    </w:p>
    <w:p w14:paraId="4A4AF7D2" w14:textId="77777777" w:rsidR="008D0C0C" w:rsidRDefault="001D378E" w:rsidP="001D378E">
      <w:r w:rsidRPr="009747B2">
        <w:rPr>
          <w:b/>
        </w:rPr>
        <w:t>Full ICE</w:t>
      </w:r>
      <w:r w:rsidRPr="009747B2">
        <w:t>.</w:t>
      </w:r>
    </w:p>
    <w:p w14:paraId="39121AC4" w14:textId="77777777" w:rsidR="008D0C0C" w:rsidRDefault="008D0C0C" w:rsidP="008D0C0C">
      <w:pPr>
        <w:pStyle w:val="Heading2"/>
      </w:pPr>
      <w:bookmarkStart w:id="41" w:name="_Toc414010777"/>
      <w:r>
        <w:t>3.2</w:t>
      </w:r>
      <w:r>
        <w:tab/>
        <w:t>Symbols</w:t>
      </w:r>
      <w:bookmarkEnd w:id="41"/>
    </w:p>
    <w:p w14:paraId="0699A520" w14:textId="77777777" w:rsidR="008D0C0C" w:rsidRDefault="008D0C0C" w:rsidP="008D0C0C">
      <w:pPr>
        <w:keepNext/>
      </w:pPr>
      <w:r>
        <w:t>For the purposes of the present document, the following symbols apply:</w:t>
      </w:r>
    </w:p>
    <w:p w14:paraId="4F6080E2" w14:textId="77777777" w:rsidR="008D0C0C" w:rsidRDefault="008D0C0C" w:rsidP="00C936BD">
      <w:pPr>
        <w:pStyle w:val="EW"/>
        <w:rPr>
          <w:lang w:eastAsia="ko-KR"/>
        </w:rPr>
      </w:pPr>
      <w:r>
        <w:t>Ix</w:t>
      </w:r>
      <w:r>
        <w:tab/>
        <w:t>Interface between IBCF and TrGW or CS-IBCF and CS-TrGW.</w:t>
      </w:r>
    </w:p>
    <w:p w14:paraId="443D4A26" w14:textId="77777777" w:rsidR="008D0C0C" w:rsidRDefault="008D0C0C" w:rsidP="008D0C0C">
      <w:pPr>
        <w:pStyle w:val="Heading2"/>
      </w:pPr>
      <w:bookmarkStart w:id="42" w:name="_Toc414010778"/>
      <w:r>
        <w:t>3.3</w:t>
      </w:r>
      <w:r>
        <w:tab/>
        <w:t>Abbreviations</w:t>
      </w:r>
      <w:bookmarkEnd w:id="42"/>
    </w:p>
    <w:p w14:paraId="7E526ACB" w14:textId="77777777" w:rsidR="008D0C0C" w:rsidRDefault="008D0C0C" w:rsidP="008D0C0C">
      <w:pPr>
        <w:keepNext/>
      </w:pPr>
      <w:r>
        <w:t>For the purposes of the present document the abbreviations defined in 3GPP TR 21.905 [1] apply</w:t>
      </w:r>
      <w:r w:rsidR="0055150D">
        <w:t>,</w:t>
      </w:r>
      <w:r>
        <w:t xml:space="preserve"> with the following additions. An abbreviation defined in the present document takes precedence over the definition of the same abbreviation, if any, in 3GPP TR 21.905 [1].</w:t>
      </w:r>
    </w:p>
    <w:p w14:paraId="3AD7E987" w14:textId="77777777" w:rsidR="008D0C0C" w:rsidRPr="00483FB9" w:rsidRDefault="008D0C0C" w:rsidP="008D0C0C">
      <w:pPr>
        <w:pStyle w:val="EW"/>
      </w:pPr>
      <w:r w:rsidRPr="00483FB9">
        <w:t>ABNF</w:t>
      </w:r>
      <w:r w:rsidRPr="00483FB9">
        <w:tab/>
        <w:t>Augmented Backus-Naur Form</w:t>
      </w:r>
    </w:p>
    <w:p w14:paraId="0826BC95" w14:textId="77777777" w:rsidR="001F3F42" w:rsidRPr="00483FB9" w:rsidRDefault="001F3F42" w:rsidP="001F3F42">
      <w:pPr>
        <w:pStyle w:val="EW"/>
      </w:pPr>
      <w:r w:rsidRPr="00483FB9">
        <w:t>ATCF</w:t>
      </w:r>
      <w:r w:rsidRPr="00483FB9">
        <w:tab/>
        <w:t>Access Transfer Control Function</w:t>
      </w:r>
    </w:p>
    <w:p w14:paraId="511D601E" w14:textId="77777777" w:rsidR="001F3F42" w:rsidRPr="00483FB9" w:rsidRDefault="001F3F42" w:rsidP="001F3F42">
      <w:pPr>
        <w:pStyle w:val="EW"/>
      </w:pPr>
      <w:r w:rsidRPr="00483FB9">
        <w:t>ATGW</w:t>
      </w:r>
      <w:r w:rsidRPr="00483FB9">
        <w:tab/>
        <w:t>Access Transfer Gateway</w:t>
      </w:r>
    </w:p>
    <w:p w14:paraId="6EFD3D61" w14:textId="77777777" w:rsidR="0043700B" w:rsidRPr="00483FB9" w:rsidRDefault="0043700B" w:rsidP="0043700B">
      <w:pPr>
        <w:pStyle w:val="EW"/>
      </w:pPr>
      <w:r>
        <w:t>B-ALG</w:t>
      </w:r>
      <w:r>
        <w:tab/>
      </w:r>
      <w:r w:rsidRPr="004109BD">
        <w:rPr>
          <w:rFonts w:ascii="CG Times" w:eastAsia="SimSun" w:hAnsi="CG Times"/>
          <w:lang w:eastAsia="zh-CN"/>
        </w:rPr>
        <w:t xml:space="preserve">Bearer Level </w:t>
      </w:r>
      <w:r w:rsidRPr="004109BD">
        <w:t>Application-Level Gateway</w:t>
      </w:r>
    </w:p>
    <w:p w14:paraId="0428B451" w14:textId="77777777" w:rsidR="008D0C0C" w:rsidRPr="00483FB9" w:rsidRDefault="008D0C0C" w:rsidP="008D0C0C">
      <w:pPr>
        <w:pStyle w:val="EW"/>
      </w:pPr>
      <w:r w:rsidRPr="00483FB9">
        <w:t>BGF</w:t>
      </w:r>
      <w:r w:rsidRPr="00483FB9">
        <w:tab/>
        <w:t>Border Gateway Function</w:t>
      </w:r>
    </w:p>
    <w:p w14:paraId="289A477E" w14:textId="77777777" w:rsidR="00F24AA7" w:rsidRPr="00A021FC" w:rsidRDefault="00F24AA7" w:rsidP="00F24AA7">
      <w:pPr>
        <w:pStyle w:val="EW"/>
      </w:pPr>
      <w:r w:rsidRPr="00A021FC">
        <w:t>CE</w:t>
      </w:r>
      <w:r w:rsidRPr="00A021FC">
        <w:tab/>
        <w:t>Congestion Experienced</w:t>
      </w:r>
    </w:p>
    <w:p w14:paraId="41B56BDD" w14:textId="77777777" w:rsidR="00776EED" w:rsidRPr="00297ECD" w:rsidRDefault="00776EED" w:rsidP="00776EED">
      <w:pPr>
        <w:pStyle w:val="EW"/>
        <w:rPr>
          <w:lang w:eastAsia="zh-CN"/>
        </w:rPr>
      </w:pPr>
      <w:r w:rsidRPr="00297ECD">
        <w:rPr>
          <w:color w:val="000000"/>
        </w:rPr>
        <w:t>CVO</w:t>
      </w:r>
      <w:r w:rsidRPr="00297ECD">
        <w:rPr>
          <w:color w:val="000000"/>
        </w:rPr>
        <w:tab/>
        <w:t>Coordination of Video Orientation</w:t>
      </w:r>
    </w:p>
    <w:p w14:paraId="67F7D4E0" w14:textId="77777777" w:rsidR="00F24AA7" w:rsidRPr="00A021FC" w:rsidRDefault="00F24AA7" w:rsidP="00F24AA7">
      <w:pPr>
        <w:pStyle w:val="EW"/>
      </w:pPr>
      <w:r w:rsidRPr="00A021FC">
        <w:t>ECN</w:t>
      </w:r>
      <w:r w:rsidRPr="00A021FC">
        <w:tab/>
        <w:t>Explicit Congestion Notification</w:t>
      </w:r>
    </w:p>
    <w:p w14:paraId="29AE7C2E" w14:textId="77777777" w:rsidR="008D0C0C" w:rsidRPr="00483FB9" w:rsidRDefault="008D0C0C" w:rsidP="008D0C0C">
      <w:pPr>
        <w:pStyle w:val="EW"/>
      </w:pPr>
      <w:r w:rsidRPr="00483FB9">
        <w:t>GCP</w:t>
      </w:r>
      <w:r w:rsidRPr="00483FB9">
        <w:tab/>
        <w:t>Gateway Control Protocol</w:t>
      </w:r>
    </w:p>
    <w:p w14:paraId="25DEAC48" w14:textId="77777777" w:rsidR="008D0C0C" w:rsidRPr="00483FB9" w:rsidRDefault="008D0C0C" w:rsidP="008D0C0C">
      <w:pPr>
        <w:pStyle w:val="EW"/>
      </w:pPr>
      <w:r w:rsidRPr="00483FB9">
        <w:t>IBCF</w:t>
      </w:r>
      <w:r w:rsidRPr="00483FB9">
        <w:tab/>
        <w:t>Interconnect Border Control Function</w:t>
      </w:r>
    </w:p>
    <w:p w14:paraId="6A840924" w14:textId="77777777" w:rsidR="001D378E" w:rsidRDefault="001D378E" w:rsidP="001D378E">
      <w:pPr>
        <w:pStyle w:val="EW"/>
      </w:pPr>
      <w:r>
        <w:t>I</w:t>
      </w:r>
      <w:r>
        <w:rPr>
          <w:rFonts w:hint="eastAsia"/>
          <w:lang w:eastAsia="zh-CN"/>
        </w:rPr>
        <w:t>CE</w:t>
      </w:r>
      <w:r>
        <w:tab/>
        <w:t>I</w:t>
      </w:r>
      <w:r w:rsidRPr="00AE651B">
        <w:t>nteractive Connectivity Establishment</w:t>
      </w:r>
    </w:p>
    <w:p w14:paraId="665F92C0" w14:textId="77777777" w:rsidR="008D0C0C" w:rsidRPr="00483FB9" w:rsidRDefault="008D0C0C" w:rsidP="008D0C0C">
      <w:pPr>
        <w:pStyle w:val="EW"/>
        <w:rPr>
          <w:lang w:val="es-ES_tradnl"/>
        </w:rPr>
      </w:pPr>
      <w:r w:rsidRPr="00483FB9">
        <w:rPr>
          <w:lang w:val="es-ES_tradnl"/>
        </w:rPr>
        <w:t>LD</w:t>
      </w:r>
      <w:r w:rsidRPr="00483FB9">
        <w:rPr>
          <w:lang w:val="es-ES_tradnl"/>
        </w:rPr>
        <w:tab/>
        <w:t>Local Descriptor (H.248 protocol element)</w:t>
      </w:r>
    </w:p>
    <w:p w14:paraId="7B8DC66F" w14:textId="77777777" w:rsidR="008D0C0C" w:rsidRPr="00DA36DF" w:rsidRDefault="008D0C0C" w:rsidP="008D0C0C">
      <w:pPr>
        <w:pStyle w:val="EW"/>
        <w:rPr>
          <w:lang w:val="es-ES_tradnl"/>
        </w:rPr>
      </w:pPr>
      <w:r w:rsidRPr="00DA36DF">
        <w:rPr>
          <w:lang w:val="es-ES_tradnl"/>
        </w:rPr>
        <w:t>MG</w:t>
      </w:r>
      <w:r w:rsidRPr="00DA36DF">
        <w:rPr>
          <w:lang w:val="es-ES_tradnl"/>
        </w:rPr>
        <w:tab/>
        <w:t>Media Gateway</w:t>
      </w:r>
    </w:p>
    <w:p w14:paraId="090285BE" w14:textId="77777777" w:rsidR="008D0C0C" w:rsidRPr="00DA36DF" w:rsidRDefault="008D0C0C" w:rsidP="008D0C0C">
      <w:pPr>
        <w:pStyle w:val="EW"/>
        <w:rPr>
          <w:lang w:val="es-ES_tradnl"/>
        </w:rPr>
      </w:pPr>
      <w:r w:rsidRPr="00DA36DF">
        <w:rPr>
          <w:lang w:val="es-ES_tradnl"/>
        </w:rPr>
        <w:t>MGC</w:t>
      </w:r>
      <w:r w:rsidRPr="00DA36DF">
        <w:rPr>
          <w:lang w:val="es-ES_tradnl"/>
        </w:rPr>
        <w:tab/>
        <w:t>Media Gateway Controller</w:t>
      </w:r>
    </w:p>
    <w:p w14:paraId="40D16F6A" w14:textId="77777777" w:rsidR="00483FB9" w:rsidRPr="00483FB9" w:rsidRDefault="00483FB9" w:rsidP="00483FB9">
      <w:pPr>
        <w:pStyle w:val="EW"/>
      </w:pPr>
      <w:r w:rsidRPr="00483FB9">
        <w:t>MPS</w:t>
      </w:r>
      <w:r w:rsidRPr="00483FB9">
        <w:tab/>
        <w:t>Multimedia Priority Service</w:t>
      </w:r>
    </w:p>
    <w:p w14:paraId="3DAC017C" w14:textId="77777777" w:rsidR="0043700B" w:rsidRPr="00483FB9" w:rsidRDefault="0043700B" w:rsidP="0043700B">
      <w:pPr>
        <w:pStyle w:val="EW"/>
      </w:pPr>
      <w:r>
        <w:t>MSRP</w:t>
      </w:r>
      <w:r>
        <w:tab/>
      </w:r>
      <w:r w:rsidRPr="00EC43D8">
        <w:t>Message Session Relay Protocol</w:t>
      </w:r>
    </w:p>
    <w:p w14:paraId="0AC1D2EF" w14:textId="77777777" w:rsidR="008D0C0C" w:rsidRPr="00483FB9" w:rsidRDefault="008D0C0C" w:rsidP="008D0C0C">
      <w:pPr>
        <w:pStyle w:val="EW"/>
      </w:pPr>
      <w:r w:rsidRPr="00483FB9">
        <w:t>NA</w:t>
      </w:r>
      <w:r w:rsidRPr="00483FB9">
        <w:tab/>
        <w:t>Not Applicable</w:t>
      </w:r>
    </w:p>
    <w:p w14:paraId="48C5C8FB" w14:textId="77777777" w:rsidR="008D0C0C" w:rsidRPr="00483FB9" w:rsidRDefault="008D0C0C" w:rsidP="008D0C0C">
      <w:pPr>
        <w:pStyle w:val="EW"/>
      </w:pPr>
      <w:r w:rsidRPr="00483FB9">
        <w:t>NAPT</w:t>
      </w:r>
      <w:r w:rsidRPr="00483FB9">
        <w:tab/>
        <w:t>Network Address and Port Translation</w:t>
      </w:r>
    </w:p>
    <w:p w14:paraId="66BC1AD3" w14:textId="77777777" w:rsidR="008D0C0C" w:rsidRPr="00483FB9" w:rsidRDefault="008D0C0C" w:rsidP="008D0C0C">
      <w:pPr>
        <w:pStyle w:val="EW"/>
      </w:pPr>
      <w:r w:rsidRPr="00483FB9">
        <w:t>NAPT-PT</w:t>
      </w:r>
      <w:r w:rsidRPr="00483FB9">
        <w:tab/>
        <w:t>NAPT and Protocol Translation</w:t>
      </w:r>
    </w:p>
    <w:p w14:paraId="595E0218" w14:textId="77777777" w:rsidR="008D0C0C" w:rsidRPr="00483FB9" w:rsidRDefault="008D0C0C" w:rsidP="008D0C0C">
      <w:pPr>
        <w:pStyle w:val="EW"/>
      </w:pPr>
      <w:r w:rsidRPr="00483FB9">
        <w:t>NAT</w:t>
      </w:r>
      <w:r w:rsidRPr="00483FB9">
        <w:tab/>
        <w:t>Network Address Translation</w:t>
      </w:r>
    </w:p>
    <w:p w14:paraId="06832CB6" w14:textId="77777777" w:rsidR="008D0C0C" w:rsidRPr="00483FB9" w:rsidRDefault="008D0C0C" w:rsidP="008D0C0C">
      <w:pPr>
        <w:pStyle w:val="EW"/>
      </w:pPr>
      <w:r w:rsidRPr="00483FB9">
        <w:t>PCI</w:t>
      </w:r>
      <w:r w:rsidRPr="00483FB9">
        <w:tab/>
        <w:t>Protocol Control Information</w:t>
      </w:r>
    </w:p>
    <w:p w14:paraId="7156FB5C" w14:textId="77777777" w:rsidR="008D0C0C" w:rsidRPr="00483FB9" w:rsidRDefault="008D0C0C" w:rsidP="008D0C0C">
      <w:pPr>
        <w:pStyle w:val="EW"/>
        <w:rPr>
          <w:lang w:val="es-ES_tradnl"/>
        </w:rPr>
      </w:pPr>
      <w:r w:rsidRPr="00483FB9">
        <w:rPr>
          <w:lang w:val="es-ES_tradnl"/>
        </w:rPr>
        <w:t>RD</w:t>
      </w:r>
      <w:r w:rsidRPr="00483FB9">
        <w:rPr>
          <w:lang w:val="es-ES_tradnl"/>
        </w:rPr>
        <w:tab/>
        <w:t>Remote Descriptor (H.248 protocol element)</w:t>
      </w:r>
    </w:p>
    <w:p w14:paraId="30F5EFEF" w14:textId="77777777" w:rsidR="008D0C0C" w:rsidRPr="00483FB9" w:rsidRDefault="008D0C0C" w:rsidP="008D0C0C">
      <w:pPr>
        <w:pStyle w:val="EW"/>
      </w:pPr>
      <w:r w:rsidRPr="00483FB9">
        <w:t>RTCP</w:t>
      </w:r>
      <w:r w:rsidRPr="00483FB9">
        <w:tab/>
        <w:t>RTP Control Protocol</w:t>
      </w:r>
    </w:p>
    <w:p w14:paraId="660272DF" w14:textId="77777777" w:rsidR="001F3F42" w:rsidRPr="00483FB9" w:rsidRDefault="001F3F42" w:rsidP="001F3F42">
      <w:pPr>
        <w:pStyle w:val="EW"/>
        <w:rPr>
          <w:lang w:eastAsia="ko-KR"/>
        </w:rPr>
      </w:pPr>
      <w:r w:rsidRPr="00483FB9">
        <w:rPr>
          <w:lang w:eastAsia="ko-KR"/>
        </w:rPr>
        <w:t>SRVCC</w:t>
      </w:r>
      <w:r w:rsidRPr="00483FB9">
        <w:rPr>
          <w:lang w:eastAsia="ko-KR"/>
        </w:rPr>
        <w:tab/>
        <w:t>Single Radio Voice Call Continuity</w:t>
      </w:r>
    </w:p>
    <w:p w14:paraId="06FDC70E" w14:textId="77777777" w:rsidR="001D378E" w:rsidRDefault="001D378E" w:rsidP="001D378E">
      <w:pPr>
        <w:pStyle w:val="EW"/>
      </w:pPr>
      <w:r>
        <w:t>STUN</w:t>
      </w:r>
      <w:r>
        <w:tab/>
      </w:r>
      <w:r w:rsidRPr="00B81036">
        <w:t xml:space="preserve">Session Traversal Utilities for </w:t>
      </w:r>
      <w:smartTag w:uri="urn:schemas-microsoft-com:office:smarttags" w:element="stockticker">
        <w:r w:rsidRPr="00B81036">
          <w:t>NAT</w:t>
        </w:r>
      </w:smartTag>
    </w:p>
    <w:p w14:paraId="50CA2918" w14:textId="77777777" w:rsidR="001920AE" w:rsidRDefault="001920AE" w:rsidP="001920AE">
      <w:pPr>
        <w:pStyle w:val="EW"/>
        <w:rPr>
          <w:lang w:eastAsia="ko-KR"/>
        </w:rPr>
      </w:pPr>
      <w:r>
        <w:rPr>
          <w:lang w:eastAsia="ko-KR"/>
        </w:rPr>
        <w:t>TCP</w:t>
      </w:r>
      <w:r>
        <w:rPr>
          <w:lang w:eastAsia="ko-KR"/>
        </w:rPr>
        <w:tab/>
        <w:t xml:space="preserve">Transmission </w:t>
      </w:r>
      <w:r w:rsidRPr="009F567A">
        <w:t>Control Protocol</w:t>
      </w:r>
    </w:p>
    <w:p w14:paraId="769762B8" w14:textId="77777777" w:rsidR="008D0C0C" w:rsidRPr="00483FB9" w:rsidRDefault="008D0C0C" w:rsidP="008D0C0C">
      <w:pPr>
        <w:pStyle w:val="EW"/>
      </w:pPr>
      <w:r w:rsidRPr="00483FB9">
        <w:t>ToS</w:t>
      </w:r>
      <w:r w:rsidRPr="00483FB9">
        <w:tab/>
        <w:t>Type-of-Service</w:t>
      </w:r>
    </w:p>
    <w:p w14:paraId="28B3275A" w14:textId="77777777" w:rsidR="008D0C0C" w:rsidRPr="00483FB9" w:rsidRDefault="008D0C0C" w:rsidP="008D0C0C">
      <w:pPr>
        <w:pStyle w:val="EW"/>
        <w:rPr>
          <w:lang w:val="pt-PT"/>
        </w:rPr>
      </w:pPr>
      <w:r w:rsidRPr="00483FB9">
        <w:rPr>
          <w:lang w:val="pt-PT"/>
        </w:rPr>
        <w:t>TrGW</w:t>
      </w:r>
      <w:r w:rsidRPr="00483FB9">
        <w:rPr>
          <w:lang w:val="pt-PT"/>
        </w:rPr>
        <w:tab/>
        <w:t>Transition Gateway</w:t>
      </w:r>
    </w:p>
    <w:p w14:paraId="7BF980EE" w14:textId="77777777" w:rsidR="008D0C0C" w:rsidRPr="00483FB9" w:rsidRDefault="008D0C0C" w:rsidP="008D0C0C">
      <w:pPr>
        <w:pStyle w:val="EW"/>
      </w:pPr>
      <w:r w:rsidRPr="00483FB9">
        <w:t>TISPAN</w:t>
      </w:r>
      <w:r w:rsidRPr="00483FB9">
        <w:tab/>
        <w:t>Telecommunications and Internet converged Services and Protocols for Advanced Networking</w:t>
      </w:r>
    </w:p>
    <w:p w14:paraId="2DD4377A" w14:textId="77777777" w:rsidR="008D0C0C" w:rsidRDefault="008D0C0C" w:rsidP="008D0C0C">
      <w:pPr>
        <w:pStyle w:val="Heading1"/>
        <w:rPr>
          <w:color w:val="000000"/>
        </w:rPr>
      </w:pPr>
      <w:bookmarkStart w:id="43" w:name="_Toc414010779"/>
      <w:r>
        <w:rPr>
          <w:color w:val="000000"/>
        </w:rPr>
        <w:t>4</w:t>
      </w:r>
      <w:r>
        <w:rPr>
          <w:color w:val="000000"/>
        </w:rPr>
        <w:tab/>
        <w:t>Applicability</w:t>
      </w:r>
      <w:bookmarkEnd w:id="43"/>
    </w:p>
    <w:p w14:paraId="41611777" w14:textId="77777777" w:rsidR="008D0C0C" w:rsidRPr="00865A95" w:rsidRDefault="008D0C0C" w:rsidP="008D0C0C">
      <w:r>
        <w:t>The support of the IMS and CS Ix interfaces capability sets shall be identified by the H.248 Ix profile and support of this profile shall be indicated in H.248 ServiceChange procedure (during the (re-)registration phase(s)).</w:t>
      </w:r>
    </w:p>
    <w:p w14:paraId="44CE0965" w14:textId="77777777" w:rsidR="008D0C0C" w:rsidRDefault="008D0C0C" w:rsidP="008D0C0C">
      <w:pPr>
        <w:pStyle w:val="Heading2"/>
      </w:pPr>
      <w:bookmarkStart w:id="44" w:name="_Toc414010780"/>
      <w:r>
        <w:t>4.1</w:t>
      </w:r>
      <w:r>
        <w:tab/>
        <w:t>Architecture</w:t>
      </w:r>
      <w:bookmarkEnd w:id="44"/>
    </w:p>
    <w:p w14:paraId="2F4B4760" w14:textId="77777777" w:rsidR="008D0C0C" w:rsidRPr="00865A95" w:rsidRDefault="008D0C0C" w:rsidP="008D0C0C">
      <w:pPr>
        <w:pStyle w:val="BodyText"/>
      </w:pPr>
      <w:r>
        <w:rPr>
          <w:rFonts w:cs="Arial"/>
        </w:rPr>
        <w:t>See Annex I of 3GPP TS 23.228 [2]</w:t>
      </w:r>
      <w:r w:rsidR="0068414B">
        <w:rPr>
          <w:rFonts w:cs="Arial"/>
        </w:rPr>
        <w:t xml:space="preserve">, </w:t>
      </w:r>
      <w:r>
        <w:rPr>
          <w:rFonts w:cs="Arial"/>
        </w:rPr>
        <w:t>Annex A of 3GPP TS 29.235 [1</w:t>
      </w:r>
      <w:r w:rsidR="00B86C5B">
        <w:rPr>
          <w:rFonts w:cs="Arial"/>
        </w:rPr>
        <w:t>7</w:t>
      </w:r>
      <w:r>
        <w:rPr>
          <w:rFonts w:cs="Arial"/>
        </w:rPr>
        <w:t>]</w:t>
      </w:r>
      <w:r w:rsidR="0068414B">
        <w:rPr>
          <w:rFonts w:cs="Arial"/>
        </w:rPr>
        <w:t xml:space="preserve"> and 3GPP TS 29.162 [18]</w:t>
      </w:r>
      <w:r>
        <w:rPr>
          <w:rFonts w:cs="Arial"/>
        </w:rPr>
        <w:t>.</w:t>
      </w:r>
    </w:p>
    <w:p w14:paraId="75FE05FD" w14:textId="77777777" w:rsidR="008D0C0C" w:rsidRPr="004D7BD2" w:rsidRDefault="008D0C0C" w:rsidP="008D0C0C">
      <w:pPr>
        <w:pStyle w:val="Heading1"/>
        <w:rPr>
          <w:lang w:val="fr-FR"/>
        </w:rPr>
      </w:pPr>
      <w:bookmarkStart w:id="45" w:name="_Toc414010781"/>
      <w:r w:rsidRPr="004D7BD2">
        <w:rPr>
          <w:lang w:val="fr-FR"/>
        </w:rPr>
        <w:lastRenderedPageBreak/>
        <w:t>5</w:t>
      </w:r>
      <w:r w:rsidRPr="004D7BD2">
        <w:rPr>
          <w:lang w:val="fr-FR"/>
        </w:rPr>
        <w:tab/>
        <w:t>Profile Description</w:t>
      </w:r>
      <w:bookmarkEnd w:id="45"/>
    </w:p>
    <w:p w14:paraId="2D38AC21" w14:textId="77777777" w:rsidR="008D0C0C" w:rsidRPr="00205E68" w:rsidRDefault="008D0C0C" w:rsidP="00704AD2">
      <w:pPr>
        <w:pStyle w:val="Heading2"/>
        <w:rPr>
          <w:lang w:val="fr-FR"/>
        </w:rPr>
      </w:pPr>
      <w:bookmarkStart w:id="46" w:name="_Toc414010782"/>
      <w:r w:rsidRPr="004D7BD2">
        <w:rPr>
          <w:lang w:val="fr-FR"/>
        </w:rPr>
        <w:t>5.1</w:t>
      </w:r>
      <w:r w:rsidRPr="004D7BD2">
        <w:rPr>
          <w:lang w:val="fr-FR"/>
        </w:rPr>
        <w:tab/>
        <w:t>Profile Identification</w:t>
      </w:r>
      <w:bookmarkEnd w:id="46"/>
    </w:p>
    <w:p w14:paraId="72303325" w14:textId="77777777" w:rsidR="008D0C0C" w:rsidRPr="004D7BD2" w:rsidRDefault="008D0C0C" w:rsidP="008D0C0C">
      <w:pPr>
        <w:pStyle w:val="TH"/>
        <w:rPr>
          <w:lang w:val="fr-FR"/>
        </w:rPr>
      </w:pPr>
      <w:r>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Pr>
            <w:lang w:val="fr-FR"/>
          </w:rPr>
          <w:t>5.1.1</w:t>
        </w:r>
      </w:smartTag>
      <w:r w:rsidRPr="004D7BD2">
        <w:rPr>
          <w:lang w:val="fr-FR"/>
        </w:rPr>
        <w:t>: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4"/>
        <w:gridCol w:w="4507"/>
      </w:tblGrid>
      <w:tr w:rsidR="008D0C0C" w14:paraId="5EB78A84" w14:textId="77777777" w:rsidTr="00BE301E">
        <w:tblPrEx>
          <w:tblCellMar>
            <w:top w:w="0" w:type="dxa"/>
            <w:bottom w:w="0" w:type="dxa"/>
          </w:tblCellMar>
        </w:tblPrEx>
        <w:trPr>
          <w:jc w:val="center"/>
        </w:trPr>
        <w:tc>
          <w:tcPr>
            <w:tcW w:w="4474" w:type="dxa"/>
          </w:tcPr>
          <w:p w14:paraId="3E270562" w14:textId="77777777" w:rsidR="008D0C0C" w:rsidRDefault="008D0C0C" w:rsidP="00BE301E">
            <w:pPr>
              <w:pStyle w:val="TAH"/>
            </w:pPr>
            <w:r>
              <w:t>Profile name:</w:t>
            </w:r>
          </w:p>
        </w:tc>
        <w:tc>
          <w:tcPr>
            <w:tcW w:w="4507" w:type="dxa"/>
          </w:tcPr>
          <w:p w14:paraId="7A064CA7" w14:textId="77777777" w:rsidR="008D0C0C" w:rsidRDefault="008D0C0C" w:rsidP="00BE301E">
            <w:pPr>
              <w:pStyle w:val="TAH"/>
            </w:pPr>
            <w:r>
              <w:t>threegIx</w:t>
            </w:r>
          </w:p>
        </w:tc>
      </w:tr>
      <w:tr w:rsidR="008D0C0C" w14:paraId="0579A3D7" w14:textId="77777777" w:rsidTr="00BE301E">
        <w:tblPrEx>
          <w:tblCellMar>
            <w:top w:w="0" w:type="dxa"/>
            <w:bottom w:w="0" w:type="dxa"/>
          </w:tblCellMar>
        </w:tblPrEx>
        <w:trPr>
          <w:jc w:val="center"/>
        </w:trPr>
        <w:tc>
          <w:tcPr>
            <w:tcW w:w="4474" w:type="dxa"/>
          </w:tcPr>
          <w:p w14:paraId="4249E0DD" w14:textId="77777777" w:rsidR="008D0C0C" w:rsidRDefault="008D0C0C" w:rsidP="00BE301E">
            <w:pPr>
              <w:pStyle w:val="TAL"/>
              <w:jc w:val="center"/>
            </w:pPr>
            <w:r>
              <w:t>Version:</w:t>
            </w:r>
          </w:p>
        </w:tc>
        <w:tc>
          <w:tcPr>
            <w:tcW w:w="4507" w:type="dxa"/>
          </w:tcPr>
          <w:p w14:paraId="2744623E" w14:textId="77777777" w:rsidR="008D0C0C" w:rsidRDefault="001D378E" w:rsidP="00BE301E">
            <w:pPr>
              <w:pStyle w:val="TAL"/>
              <w:jc w:val="center"/>
            </w:pPr>
            <w:r>
              <w:t>3</w:t>
            </w:r>
          </w:p>
        </w:tc>
      </w:tr>
    </w:tbl>
    <w:p w14:paraId="268F353D" w14:textId="77777777" w:rsidR="008D0C0C" w:rsidRDefault="008D0C0C" w:rsidP="008D0C0C"/>
    <w:p w14:paraId="5EFA3F99" w14:textId="77777777" w:rsidR="008D0C0C" w:rsidRDefault="008D0C0C" w:rsidP="008D0C0C">
      <w:pPr>
        <w:pStyle w:val="Heading2"/>
      </w:pPr>
      <w:bookmarkStart w:id="47" w:name="_Toc414010783"/>
      <w:r>
        <w:t>5.2</w:t>
      </w:r>
      <w:r>
        <w:tab/>
        <w:t>Summary</w:t>
      </w:r>
      <w:bookmarkEnd w:id="47"/>
    </w:p>
    <w:p w14:paraId="4166B3A3" w14:textId="77777777" w:rsidR="008D0C0C" w:rsidRDefault="008D0C0C" w:rsidP="008D0C0C">
      <w:pPr>
        <w:ind w:right="-154"/>
      </w:pPr>
      <w:r>
        <w:t>This profile supports the control of the following functionality in (IP-to-IP) Transition Gateways:</w:t>
      </w:r>
    </w:p>
    <w:p w14:paraId="1C065300" w14:textId="77777777" w:rsidR="00136065" w:rsidRDefault="00136065" w:rsidP="00136065">
      <w:pPr>
        <w:pStyle w:val="B1"/>
      </w:pPr>
      <w:r>
        <w:t>-</w:t>
      </w:r>
      <w:r>
        <w:tab/>
      </w:r>
      <w:r>
        <w:rPr>
          <w:rFonts w:hint="eastAsia"/>
          <w:lang w:eastAsia="zh-CN"/>
        </w:rPr>
        <w:t>A</w:t>
      </w:r>
      <w:r>
        <w:t>llocation and translation of IP addresses and port numbers (NA(P)T and NA(P)T-PT);</w:t>
      </w:r>
    </w:p>
    <w:p w14:paraId="39AAF839" w14:textId="77777777" w:rsidR="00136065" w:rsidRDefault="00136065" w:rsidP="00136065">
      <w:pPr>
        <w:pStyle w:val="B1"/>
        <w:rPr>
          <w:rFonts w:hint="eastAsia"/>
          <w:lang w:eastAsia="zh-CN"/>
        </w:rPr>
      </w:pPr>
      <w:r>
        <w:t>-</w:t>
      </w:r>
      <w:r>
        <w:tab/>
        <w:t>Hanging termination detection;</w:t>
      </w:r>
    </w:p>
    <w:p w14:paraId="6F0178A6" w14:textId="77777777" w:rsidR="00136065" w:rsidRDefault="00136065" w:rsidP="00136065">
      <w:pPr>
        <w:pStyle w:val="B1"/>
      </w:pPr>
      <w:r>
        <w:t>-</w:t>
      </w:r>
      <w:r>
        <w:tab/>
      </w:r>
      <w:r w:rsidRPr="00C27C36">
        <w:t>IP realm/domain indication;</w:t>
      </w:r>
    </w:p>
    <w:p w14:paraId="267E5F42" w14:textId="77777777" w:rsidR="00136065" w:rsidRDefault="00136065" w:rsidP="00136065">
      <w:pPr>
        <w:pStyle w:val="B1"/>
        <w:rPr>
          <w:rFonts w:hint="eastAsia"/>
          <w:lang w:eastAsia="zh-CN"/>
        </w:rPr>
      </w:pPr>
      <w:r>
        <w:t>-</w:t>
      </w:r>
      <w:r>
        <w:tab/>
      </w:r>
      <w:r>
        <w:rPr>
          <w:rFonts w:hint="eastAsia"/>
          <w:lang w:eastAsia="zh-CN"/>
        </w:rPr>
        <w:t>Media inactivity</w:t>
      </w:r>
      <w:r>
        <w:t xml:space="preserve"> detection;</w:t>
      </w:r>
    </w:p>
    <w:p w14:paraId="591930A1" w14:textId="77777777" w:rsidR="00136065" w:rsidRDefault="00136065" w:rsidP="00136065">
      <w:pPr>
        <w:pStyle w:val="B1"/>
      </w:pPr>
      <w:r>
        <w:t>-</w:t>
      </w:r>
      <w:r>
        <w:tab/>
      </w:r>
      <w:r>
        <w:rPr>
          <w:rFonts w:hint="eastAsia"/>
          <w:lang w:eastAsia="zh-CN"/>
        </w:rPr>
        <w:t>O</w:t>
      </w:r>
      <w:r>
        <w:t>pening and closing gates (i.e. packets filtering depending on "IP address / port");</w:t>
      </w:r>
    </w:p>
    <w:p w14:paraId="366B7F88" w14:textId="77777777" w:rsidR="00136065" w:rsidRDefault="00136065" w:rsidP="00136065">
      <w:pPr>
        <w:pStyle w:val="B1"/>
      </w:pPr>
      <w:r>
        <w:t>-</w:t>
      </w:r>
      <w:r>
        <w:tab/>
      </w:r>
      <w:r>
        <w:rPr>
          <w:rFonts w:hint="eastAsia"/>
          <w:lang w:eastAsia="zh-CN"/>
        </w:rPr>
        <w:t>P</w:t>
      </w:r>
      <w:r>
        <w:t>olicing of incoming traffic;</w:t>
      </w:r>
    </w:p>
    <w:p w14:paraId="55086596" w14:textId="77777777" w:rsidR="00136065" w:rsidRDefault="00136065" w:rsidP="00136065">
      <w:pPr>
        <w:pStyle w:val="B1"/>
      </w:pPr>
      <w:r>
        <w:t>-</w:t>
      </w:r>
      <w:r>
        <w:tab/>
        <w:t>QoS packet marking for outgoing traffic (differentiated services);</w:t>
      </w:r>
    </w:p>
    <w:p w14:paraId="3E2E1BE3" w14:textId="77777777" w:rsidR="00F24AA7" w:rsidRDefault="00136065" w:rsidP="00F24AA7">
      <w:pPr>
        <w:pStyle w:val="B1"/>
      </w:pPr>
      <w:r>
        <w:t>-</w:t>
      </w:r>
      <w:r>
        <w:tab/>
        <w:t>RTCP handling</w:t>
      </w:r>
      <w:r w:rsidR="00F24AA7">
        <w:t>;</w:t>
      </w:r>
      <w:r w:rsidR="00F24AA7" w:rsidRPr="00F24AA7">
        <w:t xml:space="preserve"> </w:t>
      </w:r>
    </w:p>
    <w:p w14:paraId="09F098A1" w14:textId="77777777" w:rsidR="00483FB9" w:rsidRDefault="00F24AA7" w:rsidP="00483FB9">
      <w:pPr>
        <w:pStyle w:val="B1"/>
      </w:pPr>
      <w:r>
        <w:t>-</w:t>
      </w:r>
      <w:r>
        <w:tab/>
        <w:t>Explicit Congestion Notification support</w:t>
      </w:r>
      <w:r w:rsidR="00483FB9">
        <w:t>;</w:t>
      </w:r>
    </w:p>
    <w:p w14:paraId="6E1BFEB3" w14:textId="77777777" w:rsidR="00483FB9" w:rsidRDefault="00483FB9" w:rsidP="00483FB9">
      <w:pPr>
        <w:pStyle w:val="B1"/>
        <w:rPr>
          <w:lang w:eastAsia="zh-CN"/>
        </w:rPr>
      </w:pPr>
      <w:r>
        <w:t>-</w:t>
      </w:r>
      <w:r>
        <w:tab/>
        <w:t>Multimedia Priority Service</w:t>
      </w:r>
      <w:r>
        <w:rPr>
          <w:lang w:eastAsia="zh-CN"/>
        </w:rPr>
        <w:t>;</w:t>
      </w:r>
    </w:p>
    <w:p w14:paraId="43070B4B" w14:textId="77777777" w:rsidR="0043700B" w:rsidRDefault="0043700B" w:rsidP="00483FB9">
      <w:pPr>
        <w:pStyle w:val="B1"/>
        <w:rPr>
          <w:lang w:eastAsia="zh-CN"/>
        </w:rPr>
      </w:pPr>
      <w:r>
        <w:rPr>
          <w:lang w:eastAsia="zh-CN"/>
        </w:rPr>
        <w:t>-</w:t>
      </w:r>
      <w:r>
        <w:rPr>
          <w:lang w:eastAsia="zh-CN"/>
        </w:rPr>
        <w:tab/>
        <w:t>application-aware MSRP interworking;</w:t>
      </w:r>
    </w:p>
    <w:p w14:paraId="0049163D" w14:textId="77777777" w:rsidR="001F3F42" w:rsidRPr="002B053B" w:rsidRDefault="001F3F42" w:rsidP="00483FB9">
      <w:r>
        <w:t>and when ATCF/ATGW is supported:</w:t>
      </w:r>
    </w:p>
    <w:p w14:paraId="0EE6DB69" w14:textId="77777777" w:rsidR="001F3F42" w:rsidRDefault="001F3F42" w:rsidP="001F3F42">
      <w:pPr>
        <w:pStyle w:val="B1"/>
      </w:pPr>
      <w:r>
        <w:t>-</w:t>
      </w:r>
      <w:r>
        <w:tab/>
        <w:t>Handover of bearer connections between PS and CS access networks;</w:t>
      </w:r>
    </w:p>
    <w:p w14:paraId="497BF5EE" w14:textId="77777777" w:rsidR="001F3F42" w:rsidRDefault="001F3F42" w:rsidP="001F3F42">
      <w:pPr>
        <w:pStyle w:val="B1"/>
      </w:pPr>
      <w:r>
        <w:t>-</w:t>
      </w:r>
      <w:r>
        <w:tab/>
      </w:r>
      <w:r>
        <w:rPr>
          <w:lang w:eastAsia="ko-KR"/>
        </w:rPr>
        <w:t>IP version interworking;</w:t>
      </w:r>
    </w:p>
    <w:p w14:paraId="339688CE" w14:textId="77777777" w:rsidR="00136065" w:rsidRDefault="001F3F42" w:rsidP="00136065">
      <w:pPr>
        <w:pStyle w:val="B1"/>
        <w:rPr>
          <w:lang w:eastAsia="zh-CN"/>
        </w:rPr>
      </w:pPr>
      <w:r>
        <w:t>-</w:t>
      </w:r>
      <w:r>
        <w:tab/>
        <w:t>Audio transcoding</w:t>
      </w:r>
      <w:r w:rsidRPr="002B053B">
        <w:t>.</w:t>
      </w:r>
    </w:p>
    <w:p w14:paraId="310B0E9E" w14:textId="77777777" w:rsidR="008D0C0C" w:rsidRDefault="008D0C0C" w:rsidP="008D0C0C">
      <w:r>
        <w:t>In addition, optional settings and procedures are described which fulfil optional features. The minimum mandatory settings within the optional procedures and packages are identified that must be supported in order to support that feature.</w:t>
      </w:r>
    </w:p>
    <w:p w14:paraId="103C9DB1" w14:textId="77777777" w:rsidR="008D0C0C" w:rsidRDefault="008D0C0C" w:rsidP="008D0C0C">
      <w:r>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w:t>
      </w:r>
      <w:r w:rsidRPr="00A8343E">
        <w:t>d</w:t>
      </w:r>
      <w:r>
        <w:t xml:space="preserve">atory to be sent are defined in the stage 2 procedures, stage 3 procedures and/or the descriptions of individual packages. </w:t>
      </w:r>
    </w:p>
    <w:p w14:paraId="007A3E0F" w14:textId="77777777" w:rsidR="008D0C0C" w:rsidRDefault="008D0C0C" w:rsidP="008D0C0C">
      <w:r>
        <w:rPr>
          <w:noProof/>
        </w:rPr>
        <w:t>The setting or modification of elements described in the profile under the heading "Used in Command" has the meaning that the property can be set/modified with that command. T</w:t>
      </w:r>
      <w:r w:rsidRPr="00D23859">
        <w:rPr>
          <w:noProof/>
        </w:rPr>
        <w:t xml:space="preserve">he property </w:t>
      </w:r>
      <w:r>
        <w:rPr>
          <w:noProof/>
        </w:rPr>
        <w:t xml:space="preserve">may be present in other commands (in order to preserve its value </w:t>
      </w:r>
      <w:r w:rsidRPr="00D23859">
        <w:rPr>
          <w:noProof/>
        </w:rPr>
        <w:t xml:space="preserve">in accordance with </w:t>
      </w:r>
      <w:r>
        <w:rPr>
          <w:noProof/>
        </w:rPr>
        <w:t>ITU-T Recommendation H.248.1[</w:t>
      </w:r>
      <w:r>
        <w:rPr>
          <w:rFonts w:hint="eastAsia"/>
          <w:noProof/>
        </w:rPr>
        <w:t>3</w:t>
      </w:r>
      <w:r w:rsidRPr="00D23859">
        <w:rPr>
          <w:noProof/>
        </w:rPr>
        <w:t>]</w:t>
      </w:r>
      <w:r>
        <w:rPr>
          <w:noProof/>
        </w:rPr>
        <w:t>) when those commands are used for other procedures that affect</w:t>
      </w:r>
      <w:r w:rsidRPr="00D23859">
        <w:rPr>
          <w:noProof/>
        </w:rPr>
        <w:t xml:space="preserve"> the </w:t>
      </w:r>
      <w:r>
        <w:rPr>
          <w:noProof/>
        </w:rPr>
        <w:t>same descriptor.</w:t>
      </w:r>
    </w:p>
    <w:p w14:paraId="6CAB861C" w14:textId="77777777" w:rsidR="008D0C0C" w:rsidRDefault="008D0C0C" w:rsidP="008D0C0C">
      <w:pPr>
        <w:pStyle w:val="Heading2"/>
      </w:pPr>
      <w:bookmarkStart w:id="48" w:name="_Toc414010784"/>
      <w:r>
        <w:lastRenderedPageBreak/>
        <w:t>5.3</w:t>
      </w:r>
      <w:r>
        <w:tab/>
        <w:t>Gateway Control Protocol Version</w:t>
      </w:r>
      <w:bookmarkEnd w:id="48"/>
    </w:p>
    <w:p w14:paraId="0B44D703" w14:textId="77777777" w:rsidR="008D0C0C" w:rsidRDefault="008D0C0C" w:rsidP="008D0C0C">
      <w:r>
        <w:t xml:space="preserve">Version 2 </w:t>
      </w:r>
      <w:r w:rsidR="00E67E0A">
        <w:t>(ITU-T Recommendation H.248.1 [</w:t>
      </w:r>
      <w:r w:rsidR="00E67E0A">
        <w:rPr>
          <w:rFonts w:hint="eastAsia"/>
          <w:lang w:eastAsia="zh-CN"/>
        </w:rPr>
        <w:t>3</w:t>
      </w:r>
      <w:r w:rsidR="00E67E0A">
        <w:t xml:space="preserve">]) </w:t>
      </w:r>
      <w:r>
        <w:t>shall be used as the minimum protocol version.</w:t>
      </w:r>
    </w:p>
    <w:p w14:paraId="6AF95040" w14:textId="77777777" w:rsidR="008D0C0C" w:rsidRDefault="008D0C0C" w:rsidP="008D0C0C">
      <w:pPr>
        <w:pStyle w:val="Heading2"/>
      </w:pPr>
      <w:bookmarkStart w:id="49" w:name="_Toc414010785"/>
      <w:r>
        <w:t>5.4</w:t>
      </w:r>
      <w:r>
        <w:tab/>
        <w:t>Connection model</w:t>
      </w:r>
      <w:bookmarkEnd w:id="49"/>
    </w:p>
    <w:p w14:paraId="79888FFF"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5.4.1</w:t>
        </w:r>
      </w:smartTag>
      <w:r>
        <w:t>: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504"/>
        <w:gridCol w:w="4477"/>
      </w:tblGrid>
      <w:tr w:rsidR="008D0C0C" w14:paraId="4188C50D" w14:textId="77777777" w:rsidTr="00BE301E">
        <w:tblPrEx>
          <w:tblCellMar>
            <w:top w:w="0" w:type="dxa"/>
            <w:bottom w:w="0" w:type="dxa"/>
          </w:tblCellMar>
        </w:tblPrEx>
        <w:trPr>
          <w:jc w:val="center"/>
        </w:trPr>
        <w:tc>
          <w:tcPr>
            <w:tcW w:w="4504" w:type="dxa"/>
          </w:tcPr>
          <w:p w14:paraId="07092772" w14:textId="77777777" w:rsidR="008D0C0C" w:rsidRPr="00FB2EBE" w:rsidRDefault="008D0C0C" w:rsidP="00BE301E">
            <w:pPr>
              <w:pStyle w:val="TAL"/>
              <w:rPr>
                <w:b/>
                <w:bCs/>
              </w:rPr>
            </w:pPr>
            <w:r w:rsidRPr="00FB2EBE">
              <w:rPr>
                <w:b/>
                <w:bCs/>
              </w:rPr>
              <w:t>Maximum number of contexts:</w:t>
            </w:r>
          </w:p>
        </w:tc>
        <w:tc>
          <w:tcPr>
            <w:tcW w:w="4477" w:type="dxa"/>
          </w:tcPr>
          <w:p w14:paraId="053AF2FF" w14:textId="77777777" w:rsidR="008D0C0C" w:rsidRDefault="008D0C0C" w:rsidP="00BE301E">
            <w:pPr>
              <w:pStyle w:val="TAL"/>
            </w:pPr>
            <w:r>
              <w:t>Provisioned</w:t>
            </w:r>
          </w:p>
        </w:tc>
      </w:tr>
      <w:tr w:rsidR="008D0C0C" w14:paraId="1C8C0F6A" w14:textId="77777777" w:rsidTr="00BE301E">
        <w:tblPrEx>
          <w:tblCellMar>
            <w:top w:w="0" w:type="dxa"/>
            <w:bottom w:w="0" w:type="dxa"/>
          </w:tblCellMar>
        </w:tblPrEx>
        <w:trPr>
          <w:jc w:val="center"/>
        </w:trPr>
        <w:tc>
          <w:tcPr>
            <w:tcW w:w="4504" w:type="dxa"/>
          </w:tcPr>
          <w:p w14:paraId="36FC6834" w14:textId="77777777" w:rsidR="008D0C0C" w:rsidRPr="00FB2EBE" w:rsidRDefault="008D0C0C" w:rsidP="00BE301E">
            <w:pPr>
              <w:pStyle w:val="TAL"/>
              <w:rPr>
                <w:b/>
                <w:bCs/>
              </w:rPr>
            </w:pPr>
            <w:r w:rsidRPr="00FB2EBE">
              <w:rPr>
                <w:b/>
                <w:bCs/>
              </w:rPr>
              <w:t>Maximum number of terminations per context:</w:t>
            </w:r>
          </w:p>
        </w:tc>
        <w:tc>
          <w:tcPr>
            <w:tcW w:w="4477" w:type="dxa"/>
          </w:tcPr>
          <w:p w14:paraId="0C365CA0" w14:textId="77777777" w:rsidR="008D0C0C" w:rsidRDefault="001F3F42" w:rsidP="00BE301E">
            <w:pPr>
              <w:pStyle w:val="TAL"/>
            </w:pPr>
            <w:r>
              <w:t>3</w:t>
            </w:r>
          </w:p>
        </w:tc>
      </w:tr>
      <w:tr w:rsidR="008D0C0C" w14:paraId="37CFC13E" w14:textId="77777777" w:rsidTr="00BE301E">
        <w:tblPrEx>
          <w:tblCellMar>
            <w:top w:w="0" w:type="dxa"/>
            <w:bottom w:w="0" w:type="dxa"/>
          </w:tblCellMar>
        </w:tblPrEx>
        <w:trPr>
          <w:jc w:val="center"/>
        </w:trPr>
        <w:tc>
          <w:tcPr>
            <w:tcW w:w="4504" w:type="dxa"/>
          </w:tcPr>
          <w:p w14:paraId="44380C35" w14:textId="77777777" w:rsidR="008D0C0C" w:rsidRPr="00FB2EBE" w:rsidRDefault="008D0C0C" w:rsidP="00BE301E">
            <w:pPr>
              <w:pStyle w:val="TAL"/>
              <w:rPr>
                <w:b/>
                <w:bCs/>
              </w:rPr>
            </w:pPr>
            <w:r w:rsidRPr="00FB2EBE">
              <w:rPr>
                <w:b/>
                <w:bCs/>
              </w:rPr>
              <w:t>Allowed termination type combinations</w:t>
            </w:r>
            <w:r w:rsidR="009922C1" w:rsidRPr="00AB2286">
              <w:rPr>
                <w:b/>
                <w:bCs/>
              </w:rPr>
              <w:t xml:space="preserve"> in a context</w:t>
            </w:r>
            <w:r w:rsidRPr="00FB2EBE">
              <w:rPr>
                <w:b/>
                <w:bCs/>
              </w:rPr>
              <w:t>:</w:t>
            </w:r>
          </w:p>
        </w:tc>
        <w:tc>
          <w:tcPr>
            <w:tcW w:w="4477" w:type="dxa"/>
          </w:tcPr>
          <w:p w14:paraId="353917A9" w14:textId="77777777" w:rsidR="001F3F42" w:rsidRDefault="008D0C0C" w:rsidP="001F3F42">
            <w:pPr>
              <w:pStyle w:val="TAL"/>
            </w:pPr>
            <w:r>
              <w:t>(IP,IP)</w:t>
            </w:r>
            <w:r w:rsidR="001F3F42">
              <w:t xml:space="preserve"> ;</w:t>
            </w:r>
          </w:p>
          <w:p w14:paraId="6A4D7008" w14:textId="77777777" w:rsidR="008D0C0C" w:rsidRDefault="001F3F42" w:rsidP="001F3F42">
            <w:pPr>
              <w:pStyle w:val="TAL"/>
            </w:pPr>
            <w:r w:rsidRPr="00C44E1E">
              <w:t>(IP,IP,IP) (</w:t>
            </w:r>
            <w:r>
              <w:t>NOTE</w:t>
            </w:r>
            <w:r w:rsidRPr="00C44E1E">
              <w:t>)</w:t>
            </w:r>
          </w:p>
        </w:tc>
      </w:tr>
      <w:tr w:rsidR="001F3F42" w14:paraId="6C4A9347" w14:textId="77777777" w:rsidTr="00165CA5">
        <w:tblPrEx>
          <w:tblCellMar>
            <w:top w:w="0" w:type="dxa"/>
            <w:bottom w:w="0" w:type="dxa"/>
          </w:tblCellMar>
        </w:tblPrEx>
        <w:trPr>
          <w:jc w:val="center"/>
        </w:trPr>
        <w:tc>
          <w:tcPr>
            <w:tcW w:w="8981" w:type="dxa"/>
            <w:gridSpan w:val="2"/>
          </w:tcPr>
          <w:p w14:paraId="3835354D" w14:textId="77777777" w:rsidR="001F3F42" w:rsidRDefault="00471436" w:rsidP="00471436">
            <w:pPr>
              <w:pStyle w:val="TAN"/>
            </w:pPr>
            <w:r>
              <w:t>NOTE:</w:t>
            </w:r>
            <w:r w:rsidR="001F3F42" w:rsidRPr="002B053B">
              <w:tab/>
            </w:r>
            <w:r w:rsidR="00BB3C43">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29.162 [18]).</w:t>
            </w:r>
          </w:p>
        </w:tc>
      </w:tr>
    </w:tbl>
    <w:p w14:paraId="0400EF80" w14:textId="77777777" w:rsidR="008D0C0C" w:rsidRDefault="008D0C0C" w:rsidP="008D0C0C"/>
    <w:p w14:paraId="32F0B9C6" w14:textId="77777777" w:rsidR="008D0C0C" w:rsidRDefault="008D0C0C" w:rsidP="008D0C0C">
      <w:pPr>
        <w:pStyle w:val="Heading2"/>
      </w:pPr>
      <w:bookmarkStart w:id="50" w:name="_Toc414010786"/>
      <w:r>
        <w:t>5.5</w:t>
      </w:r>
      <w:r>
        <w:tab/>
        <w:t>Context attributes</w:t>
      </w:r>
      <w:bookmarkEnd w:id="50"/>
    </w:p>
    <w:p w14:paraId="5813A437" w14:textId="77777777" w:rsidR="00483FB9" w:rsidRDefault="00483FB9" w:rsidP="00483FB9">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5.5.1</w:t>
        </w:r>
      </w:smartTag>
      <w:r>
        <w:t>: Context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7"/>
        <w:gridCol w:w="2957"/>
        <w:gridCol w:w="2957"/>
      </w:tblGrid>
      <w:tr w:rsidR="00483FB9" w14:paraId="6097D276" w14:textId="77777777" w:rsidTr="00483FB9">
        <w:tblPrEx>
          <w:tblCellMar>
            <w:top w:w="0" w:type="dxa"/>
            <w:bottom w:w="0" w:type="dxa"/>
          </w:tblCellMar>
        </w:tblPrEx>
        <w:trPr>
          <w:jc w:val="center"/>
        </w:trPr>
        <w:tc>
          <w:tcPr>
            <w:tcW w:w="3067" w:type="dxa"/>
          </w:tcPr>
          <w:p w14:paraId="048FB02B" w14:textId="77777777" w:rsidR="00483FB9" w:rsidRDefault="00483FB9" w:rsidP="00483FB9">
            <w:pPr>
              <w:pStyle w:val="TAH"/>
            </w:pPr>
            <w:r>
              <w:t>Context Attribute</w:t>
            </w:r>
          </w:p>
        </w:tc>
        <w:tc>
          <w:tcPr>
            <w:tcW w:w="2957" w:type="dxa"/>
          </w:tcPr>
          <w:p w14:paraId="17662176" w14:textId="77777777" w:rsidR="00483FB9" w:rsidRDefault="00483FB9" w:rsidP="00483FB9">
            <w:pPr>
              <w:pStyle w:val="TAH"/>
            </w:pPr>
            <w:r>
              <w:t>Supported</w:t>
            </w:r>
          </w:p>
        </w:tc>
        <w:tc>
          <w:tcPr>
            <w:tcW w:w="2957" w:type="dxa"/>
          </w:tcPr>
          <w:p w14:paraId="441E7C6A" w14:textId="77777777" w:rsidR="00483FB9" w:rsidRDefault="00483FB9" w:rsidP="00483FB9">
            <w:pPr>
              <w:pStyle w:val="TAH"/>
            </w:pPr>
            <w:r>
              <w:t>Values Supported</w:t>
            </w:r>
          </w:p>
        </w:tc>
      </w:tr>
      <w:tr w:rsidR="00483FB9" w14:paraId="1C4C412D" w14:textId="77777777" w:rsidTr="00483FB9">
        <w:tblPrEx>
          <w:tblCellMar>
            <w:top w:w="0" w:type="dxa"/>
            <w:bottom w:w="0" w:type="dxa"/>
          </w:tblCellMar>
        </w:tblPrEx>
        <w:trPr>
          <w:jc w:val="center"/>
        </w:trPr>
        <w:tc>
          <w:tcPr>
            <w:tcW w:w="3067" w:type="dxa"/>
          </w:tcPr>
          <w:p w14:paraId="3B71DE8C" w14:textId="77777777" w:rsidR="00483FB9" w:rsidRPr="00FB2EBE" w:rsidRDefault="00483FB9" w:rsidP="00483FB9">
            <w:pPr>
              <w:pStyle w:val="TAL"/>
              <w:rPr>
                <w:b/>
                <w:bCs/>
              </w:rPr>
            </w:pPr>
            <w:r w:rsidRPr="00FB2EBE">
              <w:rPr>
                <w:b/>
                <w:bCs/>
              </w:rPr>
              <w:t>Topology</w:t>
            </w:r>
          </w:p>
        </w:tc>
        <w:tc>
          <w:tcPr>
            <w:tcW w:w="2957" w:type="dxa"/>
          </w:tcPr>
          <w:p w14:paraId="1A7366FF" w14:textId="77777777" w:rsidR="00483FB9" w:rsidRDefault="00483FB9" w:rsidP="00483FB9">
            <w:pPr>
              <w:pStyle w:val="TAC"/>
            </w:pPr>
            <w:r>
              <w:t xml:space="preserve">Yes </w:t>
            </w:r>
            <w:r w:rsidRPr="002B053B">
              <w:rPr>
                <w:lang w:eastAsia="zh-CN"/>
              </w:rPr>
              <w:t>(NOTE</w:t>
            </w:r>
            <w:r>
              <w:rPr>
                <w:lang w:eastAsia="zh-CN"/>
              </w:rPr>
              <w:t xml:space="preserve"> 1</w:t>
            </w:r>
            <w:r w:rsidRPr="002B053B">
              <w:rPr>
                <w:lang w:eastAsia="zh-CN"/>
              </w:rPr>
              <w:t>)</w:t>
            </w:r>
          </w:p>
        </w:tc>
        <w:tc>
          <w:tcPr>
            <w:tcW w:w="2957" w:type="dxa"/>
          </w:tcPr>
          <w:p w14:paraId="5842F8B6" w14:textId="77777777" w:rsidR="00483FB9" w:rsidRDefault="00483FB9" w:rsidP="00483FB9">
            <w:pPr>
              <w:pStyle w:val="TAC"/>
            </w:pPr>
            <w:r>
              <w:t>See clause 5.7.9</w:t>
            </w:r>
          </w:p>
        </w:tc>
      </w:tr>
      <w:tr w:rsidR="00483FB9" w14:paraId="05790B1C" w14:textId="77777777" w:rsidTr="00483FB9">
        <w:tblPrEx>
          <w:tblCellMar>
            <w:top w:w="0" w:type="dxa"/>
            <w:bottom w:w="0" w:type="dxa"/>
          </w:tblCellMar>
        </w:tblPrEx>
        <w:trPr>
          <w:jc w:val="center"/>
        </w:trPr>
        <w:tc>
          <w:tcPr>
            <w:tcW w:w="3067" w:type="dxa"/>
          </w:tcPr>
          <w:p w14:paraId="346D13C5" w14:textId="77777777" w:rsidR="00483FB9" w:rsidRPr="00FB2EBE" w:rsidRDefault="00483FB9" w:rsidP="00483FB9">
            <w:pPr>
              <w:pStyle w:val="TAL"/>
              <w:rPr>
                <w:b/>
                <w:bCs/>
              </w:rPr>
            </w:pPr>
            <w:r w:rsidRPr="00FB2EBE">
              <w:rPr>
                <w:b/>
                <w:bCs/>
              </w:rPr>
              <w:t>Priority Indicator</w:t>
            </w:r>
          </w:p>
        </w:tc>
        <w:tc>
          <w:tcPr>
            <w:tcW w:w="2957" w:type="dxa"/>
          </w:tcPr>
          <w:p w14:paraId="579C3DCA" w14:textId="77777777" w:rsidR="00483FB9" w:rsidRDefault="00483FB9" w:rsidP="00483FB9">
            <w:pPr>
              <w:pStyle w:val="TAC"/>
            </w:pPr>
            <w:r>
              <w:t>Optional (NOTE 2)</w:t>
            </w:r>
          </w:p>
        </w:tc>
        <w:tc>
          <w:tcPr>
            <w:tcW w:w="2957" w:type="dxa"/>
          </w:tcPr>
          <w:p w14:paraId="1FFB4454" w14:textId="77777777" w:rsidR="00483FB9" w:rsidRDefault="00483FB9" w:rsidP="00483FB9">
            <w:pPr>
              <w:pStyle w:val="TAC"/>
            </w:pPr>
            <w:r>
              <w:t>0-15 (NOTE 3)</w:t>
            </w:r>
          </w:p>
        </w:tc>
      </w:tr>
      <w:tr w:rsidR="00483FB9" w14:paraId="5D0016A3" w14:textId="77777777" w:rsidTr="00483FB9">
        <w:tblPrEx>
          <w:tblCellMar>
            <w:top w:w="0" w:type="dxa"/>
            <w:bottom w:w="0" w:type="dxa"/>
          </w:tblCellMar>
        </w:tblPrEx>
        <w:trPr>
          <w:jc w:val="center"/>
        </w:trPr>
        <w:tc>
          <w:tcPr>
            <w:tcW w:w="3067" w:type="dxa"/>
          </w:tcPr>
          <w:p w14:paraId="0FABD451" w14:textId="77777777" w:rsidR="00483FB9" w:rsidRPr="00FB2EBE" w:rsidRDefault="00483FB9" w:rsidP="00483FB9">
            <w:pPr>
              <w:pStyle w:val="TAL"/>
              <w:rPr>
                <w:b/>
                <w:bCs/>
              </w:rPr>
            </w:pPr>
            <w:r w:rsidRPr="00FB2EBE">
              <w:rPr>
                <w:b/>
                <w:bCs/>
              </w:rPr>
              <w:t>Emergency Indicator</w:t>
            </w:r>
          </w:p>
        </w:tc>
        <w:tc>
          <w:tcPr>
            <w:tcW w:w="2957" w:type="dxa"/>
          </w:tcPr>
          <w:p w14:paraId="4DFCE22B" w14:textId="77777777" w:rsidR="00483FB9" w:rsidRDefault="00483FB9" w:rsidP="00483FB9">
            <w:pPr>
              <w:pStyle w:val="TAC"/>
            </w:pPr>
            <w:r>
              <w:t>Yes</w:t>
            </w:r>
          </w:p>
        </w:tc>
        <w:tc>
          <w:tcPr>
            <w:tcW w:w="2957" w:type="dxa"/>
          </w:tcPr>
          <w:p w14:paraId="797D750B" w14:textId="77777777" w:rsidR="00483FB9" w:rsidRDefault="00483FB9" w:rsidP="00483FB9">
            <w:pPr>
              <w:pStyle w:val="TAC"/>
            </w:pPr>
            <w:r>
              <w:t>YES/NO</w:t>
            </w:r>
          </w:p>
        </w:tc>
      </w:tr>
      <w:tr w:rsidR="00483FB9" w14:paraId="32D88832" w14:textId="77777777" w:rsidTr="00483FB9">
        <w:tblPrEx>
          <w:tblCellMar>
            <w:top w:w="0" w:type="dxa"/>
            <w:bottom w:w="0" w:type="dxa"/>
          </w:tblCellMar>
        </w:tblPrEx>
        <w:trPr>
          <w:jc w:val="center"/>
        </w:trPr>
        <w:tc>
          <w:tcPr>
            <w:tcW w:w="3067" w:type="dxa"/>
          </w:tcPr>
          <w:p w14:paraId="67715DEE" w14:textId="77777777" w:rsidR="00483FB9" w:rsidRPr="00FB2EBE" w:rsidRDefault="00483FB9" w:rsidP="00483FB9">
            <w:pPr>
              <w:pStyle w:val="TAL"/>
              <w:rPr>
                <w:b/>
                <w:bCs/>
              </w:rPr>
            </w:pPr>
            <w:r w:rsidRPr="00FB2EBE">
              <w:rPr>
                <w:b/>
                <w:bCs/>
              </w:rPr>
              <w:t>IEPS Indicator</w:t>
            </w:r>
          </w:p>
        </w:tc>
        <w:tc>
          <w:tcPr>
            <w:tcW w:w="2957" w:type="dxa"/>
          </w:tcPr>
          <w:p w14:paraId="032D50D3" w14:textId="77777777" w:rsidR="00483FB9" w:rsidRDefault="00483FB9" w:rsidP="00483FB9">
            <w:pPr>
              <w:pStyle w:val="TAC"/>
            </w:pPr>
            <w:r>
              <w:t>No</w:t>
            </w:r>
          </w:p>
        </w:tc>
        <w:tc>
          <w:tcPr>
            <w:tcW w:w="2957" w:type="dxa"/>
          </w:tcPr>
          <w:p w14:paraId="7C826E90" w14:textId="77777777" w:rsidR="00483FB9" w:rsidRDefault="00483FB9" w:rsidP="00483FB9">
            <w:pPr>
              <w:pStyle w:val="TAC"/>
            </w:pPr>
            <w:r>
              <w:t>NA</w:t>
            </w:r>
          </w:p>
        </w:tc>
      </w:tr>
      <w:tr w:rsidR="00483FB9" w14:paraId="5FAEEA7A" w14:textId="77777777" w:rsidTr="00483FB9">
        <w:tblPrEx>
          <w:tblCellMar>
            <w:top w:w="0" w:type="dxa"/>
            <w:bottom w:w="0" w:type="dxa"/>
          </w:tblCellMar>
        </w:tblPrEx>
        <w:trPr>
          <w:jc w:val="center"/>
        </w:trPr>
        <w:tc>
          <w:tcPr>
            <w:tcW w:w="3067" w:type="dxa"/>
          </w:tcPr>
          <w:p w14:paraId="37EDB6B6" w14:textId="77777777" w:rsidR="00483FB9" w:rsidRPr="00FB2EBE" w:rsidRDefault="00483FB9" w:rsidP="00483FB9">
            <w:pPr>
              <w:pStyle w:val="TAL"/>
              <w:rPr>
                <w:b/>
                <w:bCs/>
              </w:rPr>
            </w:pPr>
            <w:r w:rsidRPr="00FB2EBE">
              <w:rPr>
                <w:b/>
                <w:bCs/>
              </w:rPr>
              <w:t>ContextAttribute Descriptor</w:t>
            </w:r>
          </w:p>
        </w:tc>
        <w:tc>
          <w:tcPr>
            <w:tcW w:w="2957" w:type="dxa"/>
          </w:tcPr>
          <w:p w14:paraId="35874813" w14:textId="77777777" w:rsidR="00483FB9" w:rsidRDefault="00483FB9" w:rsidP="00483FB9">
            <w:pPr>
              <w:pStyle w:val="TAC"/>
            </w:pPr>
            <w:r>
              <w:t>No</w:t>
            </w:r>
          </w:p>
        </w:tc>
        <w:tc>
          <w:tcPr>
            <w:tcW w:w="2957" w:type="dxa"/>
          </w:tcPr>
          <w:p w14:paraId="21E4C038" w14:textId="77777777" w:rsidR="00483FB9" w:rsidRDefault="00483FB9" w:rsidP="00483FB9">
            <w:pPr>
              <w:pStyle w:val="TAC"/>
            </w:pPr>
            <w:r>
              <w:t>NA</w:t>
            </w:r>
          </w:p>
        </w:tc>
      </w:tr>
      <w:tr w:rsidR="00483FB9" w14:paraId="1C997A1A" w14:textId="77777777" w:rsidTr="00483FB9">
        <w:tblPrEx>
          <w:tblCellMar>
            <w:top w:w="0" w:type="dxa"/>
            <w:bottom w:w="0" w:type="dxa"/>
          </w:tblCellMar>
        </w:tblPrEx>
        <w:trPr>
          <w:jc w:val="center"/>
        </w:trPr>
        <w:tc>
          <w:tcPr>
            <w:tcW w:w="3067" w:type="dxa"/>
          </w:tcPr>
          <w:p w14:paraId="546624C2" w14:textId="77777777" w:rsidR="00483FB9" w:rsidRPr="00FB2EBE" w:rsidRDefault="00483FB9" w:rsidP="00483FB9">
            <w:pPr>
              <w:pStyle w:val="TAL"/>
              <w:rPr>
                <w:b/>
                <w:bCs/>
              </w:rPr>
            </w:pPr>
            <w:r w:rsidRPr="00FB2EBE">
              <w:rPr>
                <w:b/>
                <w:bCs/>
              </w:rPr>
              <w:t>ContextIdList Parameter</w:t>
            </w:r>
          </w:p>
        </w:tc>
        <w:tc>
          <w:tcPr>
            <w:tcW w:w="2957" w:type="dxa"/>
          </w:tcPr>
          <w:p w14:paraId="6D9D0988" w14:textId="77777777" w:rsidR="00483FB9" w:rsidRDefault="00483FB9" w:rsidP="00483FB9">
            <w:pPr>
              <w:pStyle w:val="TAC"/>
            </w:pPr>
            <w:r>
              <w:t>No</w:t>
            </w:r>
          </w:p>
        </w:tc>
        <w:tc>
          <w:tcPr>
            <w:tcW w:w="2957" w:type="dxa"/>
          </w:tcPr>
          <w:p w14:paraId="3C838531" w14:textId="77777777" w:rsidR="00483FB9" w:rsidRDefault="00483FB9" w:rsidP="00483FB9">
            <w:pPr>
              <w:pStyle w:val="TAC"/>
            </w:pPr>
            <w:r>
              <w:t>NA</w:t>
            </w:r>
          </w:p>
        </w:tc>
      </w:tr>
      <w:tr w:rsidR="00483FB9" w14:paraId="50180A86" w14:textId="77777777" w:rsidTr="00483FB9">
        <w:tblPrEx>
          <w:tblCellMar>
            <w:top w:w="0" w:type="dxa"/>
            <w:bottom w:w="0" w:type="dxa"/>
          </w:tblCellMar>
        </w:tblPrEx>
        <w:trPr>
          <w:jc w:val="center"/>
        </w:trPr>
        <w:tc>
          <w:tcPr>
            <w:tcW w:w="3067" w:type="dxa"/>
          </w:tcPr>
          <w:p w14:paraId="46EDEDFE" w14:textId="77777777" w:rsidR="00483FB9" w:rsidRPr="00FB2EBE" w:rsidRDefault="00483FB9" w:rsidP="00483FB9">
            <w:pPr>
              <w:pStyle w:val="TAL"/>
              <w:rPr>
                <w:b/>
                <w:bCs/>
              </w:rPr>
            </w:pPr>
            <w:r w:rsidRPr="00FB2EBE">
              <w:rPr>
                <w:b/>
                <w:bCs/>
              </w:rPr>
              <w:t>AND/OR Context Attribute</w:t>
            </w:r>
          </w:p>
        </w:tc>
        <w:tc>
          <w:tcPr>
            <w:tcW w:w="2957" w:type="dxa"/>
          </w:tcPr>
          <w:p w14:paraId="30D00C1B" w14:textId="77777777" w:rsidR="00483FB9" w:rsidRDefault="00483FB9" w:rsidP="00483FB9">
            <w:pPr>
              <w:pStyle w:val="TAC"/>
            </w:pPr>
            <w:r>
              <w:t>No</w:t>
            </w:r>
          </w:p>
        </w:tc>
        <w:tc>
          <w:tcPr>
            <w:tcW w:w="2957" w:type="dxa"/>
          </w:tcPr>
          <w:p w14:paraId="386D31B0" w14:textId="77777777" w:rsidR="00483FB9" w:rsidRDefault="00483FB9" w:rsidP="00483FB9">
            <w:pPr>
              <w:pStyle w:val="TAC"/>
            </w:pPr>
            <w:r>
              <w:t>NA</w:t>
            </w:r>
          </w:p>
        </w:tc>
      </w:tr>
      <w:tr w:rsidR="00483FB9" w14:paraId="5E75F8C3" w14:textId="77777777" w:rsidTr="00483FB9">
        <w:tblPrEx>
          <w:tblCellMar>
            <w:top w:w="0" w:type="dxa"/>
            <w:bottom w:w="0" w:type="dxa"/>
          </w:tblCellMar>
        </w:tblPrEx>
        <w:trPr>
          <w:jc w:val="center"/>
        </w:trPr>
        <w:tc>
          <w:tcPr>
            <w:tcW w:w="8981" w:type="dxa"/>
            <w:gridSpan w:val="3"/>
          </w:tcPr>
          <w:p w14:paraId="45588B80" w14:textId="77777777" w:rsidR="00483FB9" w:rsidRDefault="00483FB9" w:rsidP="00483FB9">
            <w:pPr>
              <w:pStyle w:val="TAN"/>
            </w:pPr>
            <w:r>
              <w:t xml:space="preserve">NOTE 1: </w:t>
            </w:r>
            <w:r>
              <w:tab/>
            </w:r>
            <w:r w:rsidRPr="00296EE1">
              <w:t>Stream ID in Topology Descriptor shall not be supported</w:t>
            </w:r>
            <w:r>
              <w:t xml:space="preserve"> (because only used for SRVCC service support, which is a monomedia type of call (“voice call”))</w:t>
            </w:r>
            <w:r w:rsidRPr="00296EE1">
              <w:t>.</w:t>
            </w:r>
          </w:p>
          <w:p w14:paraId="70EC78A7" w14:textId="77777777" w:rsidR="00483FB9" w:rsidRDefault="00483FB9" w:rsidP="00483FB9">
            <w:pPr>
              <w:pStyle w:val="TAN"/>
            </w:pPr>
            <w:r>
              <w:t xml:space="preserve">NOTE 2: </w:t>
            </w:r>
            <w:r>
              <w:tab/>
              <w:t xml:space="preserve">This Context Attribute parameter is allowed in ETSI TISPAN Ia Profile version 3. It is also used for MPS as specified in </w:t>
            </w:r>
            <w:r w:rsidRPr="009A3DA3">
              <w:rPr>
                <w:lang w:eastAsia="ko-KR"/>
              </w:rPr>
              <w:t>3GPP TS 22.153</w:t>
            </w:r>
            <w:r>
              <w:t xml:space="preserve"> [39].</w:t>
            </w:r>
          </w:p>
          <w:p w14:paraId="3ADD7FA0" w14:textId="77777777" w:rsidR="00483FB9" w:rsidRPr="005A3F3A" w:rsidRDefault="00483FB9" w:rsidP="00483FB9">
            <w:pPr>
              <w:pStyle w:val="TAN"/>
              <w:rPr>
                <w:b/>
              </w:rPr>
            </w:pPr>
            <w:r>
              <w:t xml:space="preserve">NOTE 3: </w:t>
            </w:r>
            <w:r>
              <w:tab/>
              <w:t>Priority v</w:t>
            </w:r>
            <w:r w:rsidRPr="007B56C7">
              <w:t xml:space="preserve">alues </w:t>
            </w:r>
            <w:r>
              <w:t xml:space="preserve">11 – 15 </w:t>
            </w:r>
            <w:r w:rsidRPr="007B56C7">
              <w:t xml:space="preserve">of the Priority Indicator </w:t>
            </w:r>
            <w:r>
              <w:t>ar</w:t>
            </w:r>
            <w:r w:rsidRPr="007B56C7">
              <w:t>e reserved for MPS</w:t>
            </w:r>
            <w:r>
              <w:t>.</w:t>
            </w:r>
          </w:p>
        </w:tc>
      </w:tr>
    </w:tbl>
    <w:p w14:paraId="6ED5304C" w14:textId="77777777" w:rsidR="00483FB9" w:rsidRDefault="00483FB9" w:rsidP="00483FB9"/>
    <w:p w14:paraId="03AABD30" w14:textId="77777777" w:rsidR="008D0C0C" w:rsidRDefault="008D0C0C" w:rsidP="008D0C0C">
      <w:pPr>
        <w:pStyle w:val="Heading2"/>
      </w:pPr>
      <w:bookmarkStart w:id="51" w:name="_Toc414010787"/>
      <w:r>
        <w:t>5.6</w:t>
      </w:r>
      <w:r>
        <w:tab/>
        <w:t>Terminations</w:t>
      </w:r>
      <w:bookmarkEnd w:id="51"/>
    </w:p>
    <w:p w14:paraId="48288B5E" w14:textId="77777777" w:rsidR="008D0C0C" w:rsidRDefault="008D0C0C" w:rsidP="008D0C0C">
      <w:pPr>
        <w:pStyle w:val="Heading3"/>
      </w:pPr>
      <w:bookmarkStart w:id="52" w:name="_Toc414010788"/>
      <w:smartTag w:uri="urn:schemas-microsoft-com:office:smarttags" w:element="chsdate">
        <w:smartTagPr>
          <w:attr w:name="IsROCDate" w:val="False"/>
          <w:attr w:name="IsLunarDate" w:val="False"/>
          <w:attr w:name="Day" w:val="30"/>
          <w:attr w:name="Month" w:val="12"/>
          <w:attr w:name="Year" w:val="1899"/>
        </w:smartTagPr>
        <w:r>
          <w:t>5.6.1</w:t>
        </w:r>
        <w:r>
          <w:tab/>
        </w:r>
      </w:smartTag>
      <w:r>
        <w:t>Termination names</w:t>
      </w:r>
      <w:bookmarkEnd w:id="52"/>
    </w:p>
    <w:p w14:paraId="56776013" w14:textId="77777777" w:rsidR="008D0C0C" w:rsidRDefault="008D0C0C" w:rsidP="008D0C0C">
      <w:pPr>
        <w:pStyle w:val="Heading4"/>
      </w:pPr>
      <w:bookmarkStart w:id="53" w:name="_Toc414010789"/>
      <w:smartTag w:uri="urn:schemas-microsoft-com:office:smarttags" w:element="chsdate">
        <w:smartTagPr>
          <w:attr w:name="IsROCDate" w:val="False"/>
          <w:attr w:name="IsLunarDate" w:val="False"/>
          <w:attr w:name="Day" w:val="30"/>
          <w:attr w:name="Month" w:val="12"/>
          <w:attr w:name="Year" w:val="1899"/>
        </w:smartTagPr>
        <w:r>
          <w:t>5.6.1</w:t>
        </w:r>
      </w:smartTag>
      <w:r>
        <w:t>.1</w:t>
      </w:r>
      <w:r>
        <w:tab/>
        <w:t>IP Termination</w:t>
      </w:r>
      <w:bookmarkEnd w:id="53"/>
    </w:p>
    <w:p w14:paraId="3CADAB52" w14:textId="77777777" w:rsidR="008D0C0C" w:rsidRDefault="008D0C0C" w:rsidP="008D0C0C">
      <w:pPr>
        <w:pStyle w:val="Heading5"/>
        <w:rPr>
          <w:rFonts w:eastAsia="Arial Unicode MS"/>
        </w:rPr>
      </w:pPr>
      <w:bookmarkStart w:id="54" w:name="_Toc414010790"/>
      <w:r>
        <w:t>5.6.1.1.1</w:t>
      </w:r>
      <w:r>
        <w:tab/>
        <w:t>ABNF Coding Overview and prose specification</w:t>
      </w:r>
      <w:bookmarkEnd w:id="54"/>
      <w:r>
        <w:t xml:space="preserve"> </w:t>
      </w:r>
    </w:p>
    <w:p w14:paraId="6D922A46" w14:textId="77777777" w:rsidR="008D0C0C" w:rsidRDefault="008D0C0C" w:rsidP="008D0C0C">
      <w:r>
        <w:t>The Termination ID structure shall follow the guidelines of H.248 and shall be based on four fields:</w:t>
      </w:r>
    </w:p>
    <w:p w14:paraId="1B6CB632" w14:textId="77777777" w:rsidR="008D0C0C" w:rsidRDefault="008D0C0C" w:rsidP="008D0C0C">
      <w:pPr>
        <w:pStyle w:val="B1"/>
      </w:pPr>
      <w:r>
        <w:t>-</w:t>
      </w:r>
      <w:r>
        <w:tab/>
        <w:t>"ip/&lt;group&gt;/&lt;interface&gt;/&lt;id&gt;".</w:t>
      </w:r>
    </w:p>
    <w:p w14:paraId="34964BE5" w14:textId="77777777" w:rsidR="008D0C0C" w:rsidRDefault="008D0C0C" w:rsidP="008D0C0C">
      <w:pPr>
        <w:keepNext/>
      </w:pPr>
      <w:r>
        <w:lastRenderedPageBreak/>
        <w:t xml:space="preserve">The individual fields are described and defined in table </w:t>
      </w:r>
      <w:r>
        <w:rPr>
          <w:noProof/>
        </w:rPr>
        <w:t>5.6.1.1.1.1</w:t>
      </w:r>
      <w:r>
        <w:t>.</w:t>
      </w:r>
    </w:p>
    <w:p w14:paraId="04EA5EB8" w14:textId="77777777" w:rsidR="008D0C0C" w:rsidRDefault="008D0C0C" w:rsidP="008D0C0C">
      <w:pPr>
        <w:pStyle w:val="TH"/>
        <w:keepLines w:val="0"/>
      </w:pPr>
      <w:r>
        <w:t xml:space="preserve">Table </w:t>
      </w:r>
      <w:bookmarkStart w:id="55" w:name="TAB_IP_Termination_Fields"/>
      <w:r>
        <w:rPr>
          <w:noProof/>
        </w:rPr>
        <w:t>5.6.1.1.1.1</w:t>
      </w:r>
      <w:bookmarkEnd w:id="55"/>
      <w:r>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1464"/>
        <w:gridCol w:w="2654"/>
        <w:gridCol w:w="2096"/>
        <w:gridCol w:w="1812"/>
        <w:gridCol w:w="1603"/>
      </w:tblGrid>
      <w:tr w:rsidR="008D0C0C" w14:paraId="680EF598"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2E407A1C" w14:textId="77777777" w:rsidR="008D0C0C" w:rsidRDefault="008D0C0C" w:rsidP="00BE301E">
            <w:pPr>
              <w:pStyle w:val="TAH"/>
            </w:pPr>
            <w:r>
              <w:t>Name</w:t>
            </w:r>
          </w:p>
        </w:tc>
        <w:tc>
          <w:tcPr>
            <w:tcW w:w="2693" w:type="dxa"/>
            <w:tcBorders>
              <w:top w:val="single" w:sz="4" w:space="0" w:color="auto"/>
              <w:left w:val="single" w:sz="4" w:space="0" w:color="auto"/>
              <w:bottom w:val="single" w:sz="4" w:space="0" w:color="auto"/>
              <w:right w:val="single" w:sz="4" w:space="0" w:color="auto"/>
            </w:tcBorders>
          </w:tcPr>
          <w:p w14:paraId="7A993FA9" w14:textId="77777777" w:rsidR="008D0C0C" w:rsidRDefault="008D0C0C" w:rsidP="00BE301E">
            <w:pPr>
              <w:pStyle w:val="TAH"/>
            </w:pPr>
            <w:r>
              <w:t>Description</w:t>
            </w:r>
          </w:p>
        </w:tc>
        <w:tc>
          <w:tcPr>
            <w:tcW w:w="2126" w:type="dxa"/>
            <w:tcBorders>
              <w:top w:val="single" w:sz="4" w:space="0" w:color="auto"/>
              <w:left w:val="single" w:sz="4" w:space="0" w:color="auto"/>
              <w:bottom w:val="single" w:sz="4" w:space="0" w:color="auto"/>
              <w:right w:val="single" w:sz="4" w:space="0" w:color="auto"/>
            </w:tcBorders>
          </w:tcPr>
          <w:p w14:paraId="642C3F23" w14:textId="77777777" w:rsidR="008D0C0C" w:rsidRDefault="008D0C0C" w:rsidP="00BE301E">
            <w:pPr>
              <w:pStyle w:val="TAH"/>
            </w:pPr>
            <w:r>
              <w:t>Values</w:t>
            </w:r>
          </w:p>
        </w:tc>
        <w:tc>
          <w:tcPr>
            <w:tcW w:w="1843" w:type="dxa"/>
            <w:tcBorders>
              <w:top w:val="single" w:sz="4" w:space="0" w:color="auto"/>
              <w:left w:val="single" w:sz="4" w:space="0" w:color="auto"/>
              <w:bottom w:val="single" w:sz="4" w:space="0" w:color="auto"/>
              <w:right w:val="single" w:sz="4" w:space="0" w:color="auto"/>
            </w:tcBorders>
          </w:tcPr>
          <w:p w14:paraId="107F0E97" w14:textId="77777777" w:rsidR="008D0C0C" w:rsidRDefault="008D0C0C" w:rsidP="00BE301E">
            <w:pPr>
              <w:pStyle w:val="TAH"/>
            </w:pPr>
            <w:r>
              <w:t>CHOOSE Wildcard</w:t>
            </w:r>
          </w:p>
        </w:tc>
        <w:tc>
          <w:tcPr>
            <w:tcW w:w="1627" w:type="dxa"/>
            <w:tcBorders>
              <w:top w:val="single" w:sz="4" w:space="0" w:color="auto"/>
              <w:left w:val="single" w:sz="4" w:space="0" w:color="auto"/>
              <w:bottom w:val="single" w:sz="4" w:space="0" w:color="auto"/>
              <w:right w:val="single" w:sz="4" w:space="0" w:color="auto"/>
            </w:tcBorders>
          </w:tcPr>
          <w:p w14:paraId="755F6768" w14:textId="77777777" w:rsidR="008D0C0C" w:rsidRDefault="008D0C0C" w:rsidP="00BE301E">
            <w:pPr>
              <w:pStyle w:val="TAH"/>
            </w:pPr>
            <w:r>
              <w:t>ALL Wildcard</w:t>
            </w:r>
          </w:p>
        </w:tc>
      </w:tr>
      <w:tr w:rsidR="008D0C0C" w14:paraId="0D170C5D"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20F0A8F4" w14:textId="77777777" w:rsidR="008D0C0C" w:rsidRDefault="008D0C0C" w:rsidP="00BE301E">
            <w:pPr>
              <w:pStyle w:val="TAL"/>
            </w:pPr>
            <w:r>
              <w:t>Ip</w:t>
            </w:r>
          </w:p>
        </w:tc>
        <w:tc>
          <w:tcPr>
            <w:tcW w:w="2693" w:type="dxa"/>
            <w:tcBorders>
              <w:top w:val="single" w:sz="4" w:space="0" w:color="auto"/>
              <w:left w:val="single" w:sz="4" w:space="0" w:color="auto"/>
              <w:bottom w:val="single" w:sz="4" w:space="0" w:color="auto"/>
              <w:right w:val="single" w:sz="4" w:space="0" w:color="auto"/>
            </w:tcBorders>
          </w:tcPr>
          <w:p w14:paraId="4B8E5F39" w14:textId="77777777" w:rsidR="008D0C0C" w:rsidRDefault="008D0C0C" w:rsidP="00BE301E">
            <w:pPr>
              <w:pStyle w:val="TAL"/>
            </w:pPr>
            <w:r>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tcPr>
          <w:p w14:paraId="2FE7EB98" w14:textId="77777777" w:rsidR="008D0C0C" w:rsidRDefault="008D0C0C" w:rsidP="00BE301E">
            <w:pPr>
              <w:pStyle w:val="TAC"/>
            </w:pPr>
            <w:r>
              <w:t>"ip"</w:t>
            </w:r>
          </w:p>
        </w:tc>
        <w:tc>
          <w:tcPr>
            <w:tcW w:w="1843" w:type="dxa"/>
            <w:tcBorders>
              <w:top w:val="single" w:sz="4" w:space="0" w:color="auto"/>
              <w:left w:val="single" w:sz="4" w:space="0" w:color="auto"/>
              <w:bottom w:val="single" w:sz="4" w:space="0" w:color="auto"/>
              <w:right w:val="single" w:sz="4" w:space="0" w:color="auto"/>
            </w:tcBorders>
          </w:tcPr>
          <w:p w14:paraId="6F45F08C" w14:textId="77777777" w:rsidR="008D0C0C" w:rsidRDefault="008D0C0C" w:rsidP="00BE301E">
            <w:pPr>
              <w:pStyle w:val="TAC"/>
            </w:pPr>
            <w:r>
              <w:t>No</w:t>
            </w:r>
          </w:p>
        </w:tc>
        <w:tc>
          <w:tcPr>
            <w:tcW w:w="1627" w:type="dxa"/>
            <w:tcBorders>
              <w:top w:val="single" w:sz="4" w:space="0" w:color="auto"/>
              <w:left w:val="single" w:sz="4" w:space="0" w:color="auto"/>
              <w:bottom w:val="single" w:sz="4" w:space="0" w:color="auto"/>
              <w:right w:val="single" w:sz="4" w:space="0" w:color="auto"/>
            </w:tcBorders>
          </w:tcPr>
          <w:p w14:paraId="692A0BE4" w14:textId="77777777" w:rsidR="008D0C0C" w:rsidRDefault="008D0C0C" w:rsidP="00BE301E">
            <w:pPr>
              <w:pStyle w:val="TAC"/>
            </w:pPr>
            <w:r>
              <w:t>No</w:t>
            </w:r>
          </w:p>
        </w:tc>
      </w:tr>
      <w:tr w:rsidR="008D0C0C" w14:paraId="174B65DD"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4841F9CA" w14:textId="77777777" w:rsidR="008D0C0C" w:rsidRDefault="008D0C0C" w:rsidP="00BE301E">
            <w:pPr>
              <w:pStyle w:val="TAL"/>
            </w:pPr>
            <w:r>
              <w:t>Group</w:t>
            </w:r>
          </w:p>
        </w:tc>
        <w:tc>
          <w:tcPr>
            <w:tcW w:w="2693" w:type="dxa"/>
            <w:tcBorders>
              <w:top w:val="single" w:sz="4" w:space="0" w:color="auto"/>
              <w:left w:val="single" w:sz="4" w:space="0" w:color="auto"/>
              <w:bottom w:val="single" w:sz="4" w:space="0" w:color="auto"/>
              <w:right w:val="single" w:sz="4" w:space="0" w:color="auto"/>
            </w:tcBorders>
          </w:tcPr>
          <w:p w14:paraId="2618A874" w14:textId="77777777" w:rsidR="008D0C0C" w:rsidRDefault="008D0C0C" w:rsidP="00BE301E">
            <w:pPr>
              <w:pStyle w:val="TAL"/>
            </w:pPr>
            <w:r>
              <w:t>Group of Interface and Id</w:t>
            </w:r>
          </w:p>
        </w:tc>
        <w:tc>
          <w:tcPr>
            <w:tcW w:w="2126" w:type="dxa"/>
            <w:tcBorders>
              <w:top w:val="single" w:sz="4" w:space="0" w:color="auto"/>
              <w:left w:val="single" w:sz="4" w:space="0" w:color="auto"/>
              <w:bottom w:val="single" w:sz="4" w:space="0" w:color="auto"/>
              <w:right w:val="single" w:sz="4" w:space="0" w:color="auto"/>
            </w:tcBorders>
          </w:tcPr>
          <w:p w14:paraId="1B033D77" w14:textId="77777777" w:rsidR="008D0C0C" w:rsidRDefault="008D0C0C" w:rsidP="00BE301E">
            <w:pPr>
              <w:pStyle w:val="TAC"/>
            </w:pPr>
            <w:r>
              <w:t>Integer (0-65535)</w:t>
            </w:r>
          </w:p>
        </w:tc>
        <w:tc>
          <w:tcPr>
            <w:tcW w:w="1843" w:type="dxa"/>
            <w:tcBorders>
              <w:top w:val="single" w:sz="4" w:space="0" w:color="auto"/>
              <w:left w:val="single" w:sz="4" w:space="0" w:color="auto"/>
              <w:bottom w:val="single" w:sz="4" w:space="0" w:color="auto"/>
              <w:right w:val="single" w:sz="4" w:space="0" w:color="auto"/>
            </w:tcBorders>
          </w:tcPr>
          <w:p w14:paraId="6659B11B" w14:textId="77777777" w:rsidR="008D0C0C" w:rsidRDefault="008D0C0C" w:rsidP="00BE301E">
            <w:pPr>
              <w:pStyle w:val="TAC"/>
            </w:pPr>
            <w:r>
              <w:t>Yes (NOTE 5)</w:t>
            </w:r>
          </w:p>
        </w:tc>
        <w:tc>
          <w:tcPr>
            <w:tcW w:w="1627" w:type="dxa"/>
            <w:tcBorders>
              <w:top w:val="single" w:sz="4" w:space="0" w:color="auto"/>
              <w:left w:val="single" w:sz="4" w:space="0" w:color="auto"/>
              <w:bottom w:val="single" w:sz="4" w:space="0" w:color="auto"/>
              <w:right w:val="single" w:sz="4" w:space="0" w:color="auto"/>
            </w:tcBorders>
          </w:tcPr>
          <w:p w14:paraId="19EC3F77" w14:textId="77777777" w:rsidR="008D0C0C" w:rsidRDefault="008D0C0C" w:rsidP="00BE301E">
            <w:pPr>
              <w:pStyle w:val="TAC"/>
            </w:pPr>
            <w:r>
              <w:t>Yes</w:t>
            </w:r>
          </w:p>
        </w:tc>
      </w:tr>
      <w:tr w:rsidR="008D0C0C" w14:paraId="705C9824"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428F9A83" w14:textId="77777777" w:rsidR="008D0C0C" w:rsidRDefault="008D0C0C" w:rsidP="00BE301E">
            <w:pPr>
              <w:pStyle w:val="TAL"/>
            </w:pPr>
            <w:r>
              <w:t>Interface</w:t>
            </w:r>
          </w:p>
        </w:tc>
        <w:tc>
          <w:tcPr>
            <w:tcW w:w="2693" w:type="dxa"/>
            <w:tcBorders>
              <w:top w:val="single" w:sz="4" w:space="0" w:color="auto"/>
              <w:left w:val="single" w:sz="4" w:space="0" w:color="auto"/>
              <w:bottom w:val="single" w:sz="4" w:space="0" w:color="auto"/>
              <w:right w:val="single" w:sz="4" w:space="0" w:color="auto"/>
            </w:tcBorders>
          </w:tcPr>
          <w:p w14:paraId="1A277B85" w14:textId="77777777" w:rsidR="008D0C0C" w:rsidRDefault="008D0C0C" w:rsidP="00BE301E">
            <w:pPr>
              <w:pStyle w:val="TAL"/>
            </w:pPr>
            <w:r>
              <w:t>Logical or physical interface to a network to/from which the termination will be sending/receiving media.</w:t>
            </w:r>
          </w:p>
          <w:p w14:paraId="77BA4E51" w14:textId="77777777" w:rsidR="008D0C0C" w:rsidRDefault="008D0C0C" w:rsidP="00BE301E">
            <w:pPr>
              <w:pStyle w:val="TAL"/>
            </w:pPr>
            <w:r>
              <w:t>(NOTE 1, NOTE 2).</w:t>
            </w:r>
          </w:p>
        </w:tc>
        <w:tc>
          <w:tcPr>
            <w:tcW w:w="2126" w:type="dxa"/>
            <w:tcBorders>
              <w:top w:val="single" w:sz="4" w:space="0" w:color="auto"/>
              <w:left w:val="single" w:sz="4" w:space="0" w:color="auto"/>
              <w:bottom w:val="single" w:sz="4" w:space="0" w:color="auto"/>
              <w:right w:val="single" w:sz="4" w:space="0" w:color="auto"/>
            </w:tcBorders>
          </w:tcPr>
          <w:p w14:paraId="415B71B0" w14:textId="77777777" w:rsidR="008D0C0C" w:rsidRDefault="008D0C0C" w:rsidP="00BE301E">
            <w:pPr>
              <w:pStyle w:val="TAC"/>
            </w:pPr>
            <w:r>
              <w:t>String of max 51 alphanumeric characters</w:t>
            </w:r>
          </w:p>
        </w:tc>
        <w:tc>
          <w:tcPr>
            <w:tcW w:w="1843" w:type="dxa"/>
            <w:tcBorders>
              <w:top w:val="single" w:sz="4" w:space="0" w:color="auto"/>
              <w:left w:val="single" w:sz="4" w:space="0" w:color="auto"/>
              <w:bottom w:val="single" w:sz="4" w:space="0" w:color="auto"/>
              <w:right w:val="single" w:sz="4" w:space="0" w:color="auto"/>
            </w:tcBorders>
          </w:tcPr>
          <w:p w14:paraId="6C2534F1" w14:textId="77777777" w:rsidR="008D0C0C" w:rsidRDefault="008D0C0C" w:rsidP="00BE301E">
            <w:pPr>
              <w:pStyle w:val="TAC"/>
            </w:pPr>
            <w:r>
              <w:t>Yes (NOTE 4)</w:t>
            </w:r>
          </w:p>
        </w:tc>
        <w:tc>
          <w:tcPr>
            <w:tcW w:w="1627" w:type="dxa"/>
            <w:tcBorders>
              <w:top w:val="single" w:sz="4" w:space="0" w:color="auto"/>
              <w:left w:val="single" w:sz="4" w:space="0" w:color="auto"/>
              <w:bottom w:val="single" w:sz="4" w:space="0" w:color="auto"/>
              <w:right w:val="single" w:sz="4" w:space="0" w:color="auto"/>
            </w:tcBorders>
          </w:tcPr>
          <w:p w14:paraId="6A6CF0BE" w14:textId="77777777" w:rsidR="008D0C0C" w:rsidRDefault="008D0C0C" w:rsidP="00BE301E">
            <w:pPr>
              <w:pStyle w:val="TAC"/>
            </w:pPr>
            <w:r>
              <w:t>Yes</w:t>
            </w:r>
          </w:p>
        </w:tc>
      </w:tr>
      <w:tr w:rsidR="008D0C0C" w14:paraId="47997882"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2B45853B" w14:textId="77777777" w:rsidR="008D0C0C" w:rsidRDefault="008D0C0C" w:rsidP="00BE301E">
            <w:pPr>
              <w:pStyle w:val="TAL"/>
            </w:pPr>
            <w:r>
              <w:t>Id</w:t>
            </w:r>
          </w:p>
        </w:tc>
        <w:tc>
          <w:tcPr>
            <w:tcW w:w="2693" w:type="dxa"/>
            <w:tcBorders>
              <w:top w:val="single" w:sz="4" w:space="0" w:color="auto"/>
              <w:left w:val="single" w:sz="4" w:space="0" w:color="auto"/>
              <w:bottom w:val="single" w:sz="4" w:space="0" w:color="auto"/>
              <w:right w:val="single" w:sz="4" w:space="0" w:color="auto"/>
            </w:tcBorders>
          </w:tcPr>
          <w:p w14:paraId="2514EE7E" w14:textId="77777777" w:rsidR="008D0C0C" w:rsidRDefault="008D0C0C" w:rsidP="00BE301E">
            <w:pPr>
              <w:pStyle w:val="TAL"/>
            </w:pPr>
            <w:r>
              <w:t>Termination specific identifier</w:t>
            </w:r>
          </w:p>
          <w:p w14:paraId="2F0E2B3F" w14:textId="77777777" w:rsidR="008D0C0C" w:rsidRDefault="008D0C0C" w:rsidP="00BE301E">
            <w:pPr>
              <w:pStyle w:val="TAL"/>
            </w:pPr>
            <w:r>
              <w:t>(</w:t>
            </w:r>
            <w:r w:rsidR="00E67E0A">
              <w:t>NOTE</w:t>
            </w:r>
            <w:r>
              <w:t xml:space="preserve"> 3).</w:t>
            </w:r>
          </w:p>
        </w:tc>
        <w:tc>
          <w:tcPr>
            <w:tcW w:w="2126" w:type="dxa"/>
            <w:tcBorders>
              <w:top w:val="single" w:sz="4" w:space="0" w:color="auto"/>
              <w:left w:val="single" w:sz="4" w:space="0" w:color="auto"/>
              <w:bottom w:val="single" w:sz="4" w:space="0" w:color="auto"/>
              <w:right w:val="single" w:sz="4" w:space="0" w:color="auto"/>
            </w:tcBorders>
          </w:tcPr>
          <w:p w14:paraId="4D9DD0B3" w14:textId="77777777" w:rsidR="008D0C0C" w:rsidRDefault="008D0C0C" w:rsidP="00BE301E">
            <w:pPr>
              <w:pStyle w:val="TAC"/>
            </w:pPr>
            <w:r>
              <w:t>Non-zero 32 bit integer</w:t>
            </w:r>
          </w:p>
        </w:tc>
        <w:tc>
          <w:tcPr>
            <w:tcW w:w="1843" w:type="dxa"/>
            <w:tcBorders>
              <w:top w:val="single" w:sz="4" w:space="0" w:color="auto"/>
              <w:left w:val="single" w:sz="4" w:space="0" w:color="auto"/>
              <w:bottom w:val="single" w:sz="4" w:space="0" w:color="auto"/>
              <w:right w:val="single" w:sz="4" w:space="0" w:color="auto"/>
            </w:tcBorders>
          </w:tcPr>
          <w:p w14:paraId="3A5C4170" w14:textId="77777777" w:rsidR="008D0C0C" w:rsidRDefault="008D0C0C" w:rsidP="00BE301E">
            <w:pPr>
              <w:pStyle w:val="TAC"/>
            </w:pPr>
            <w:r>
              <w:t>Yes (NOTE 4)</w:t>
            </w:r>
          </w:p>
        </w:tc>
        <w:tc>
          <w:tcPr>
            <w:tcW w:w="1627" w:type="dxa"/>
            <w:tcBorders>
              <w:top w:val="single" w:sz="4" w:space="0" w:color="auto"/>
              <w:left w:val="single" w:sz="4" w:space="0" w:color="auto"/>
              <w:bottom w:val="single" w:sz="4" w:space="0" w:color="auto"/>
              <w:right w:val="single" w:sz="4" w:space="0" w:color="auto"/>
            </w:tcBorders>
          </w:tcPr>
          <w:p w14:paraId="00473A70" w14:textId="77777777" w:rsidR="008D0C0C" w:rsidRDefault="008D0C0C" w:rsidP="00BE301E">
            <w:pPr>
              <w:pStyle w:val="TAC"/>
            </w:pPr>
            <w:r>
              <w:t>Yes</w:t>
            </w:r>
          </w:p>
        </w:tc>
      </w:tr>
      <w:tr w:rsidR="008D0C0C" w14:paraId="475AA48E" w14:textId="77777777" w:rsidTr="00BE301E">
        <w:trPr>
          <w:jc w:val="center"/>
        </w:trPr>
        <w:tc>
          <w:tcPr>
            <w:tcW w:w="9775" w:type="dxa"/>
            <w:gridSpan w:val="5"/>
            <w:tcBorders>
              <w:top w:val="single" w:sz="4" w:space="0" w:color="auto"/>
              <w:left w:val="single" w:sz="4" w:space="0" w:color="auto"/>
              <w:bottom w:val="single" w:sz="4" w:space="0" w:color="auto"/>
              <w:right w:val="single" w:sz="4" w:space="0" w:color="auto"/>
            </w:tcBorders>
          </w:tcPr>
          <w:p w14:paraId="65B0F84E" w14:textId="77777777" w:rsidR="008D0C0C" w:rsidRDefault="008D0C0C" w:rsidP="00BE301E">
            <w:pPr>
              <w:pStyle w:val="TAN"/>
            </w:pPr>
            <w:r>
              <w:t>NOTE 1:</w:t>
            </w:r>
            <w:r>
              <w:tab/>
              <w:t>A specific &lt;Interface&gt; may be used together with different groups.</w:t>
            </w:r>
          </w:p>
          <w:p w14:paraId="5132B1D6" w14:textId="77777777" w:rsidR="008D0C0C" w:rsidRDefault="008D0C0C" w:rsidP="00BE301E">
            <w:pPr>
              <w:pStyle w:val="TAN"/>
            </w:pPr>
            <w:r>
              <w:t>NOTE 2:</w:t>
            </w:r>
            <w:r>
              <w:tab/>
              <w:t>The generic field &lt;Interface&gt; may relate specifically to an "IP interface", "protocol layer 2 interface" or others.</w:t>
            </w:r>
          </w:p>
          <w:p w14:paraId="20DD2EFE" w14:textId="77777777" w:rsidR="008D0C0C" w:rsidRDefault="008D0C0C" w:rsidP="00BE301E">
            <w:pPr>
              <w:pStyle w:val="TAN"/>
            </w:pPr>
            <w:r>
              <w:t>NOTE 3:</w:t>
            </w:r>
            <w:r>
              <w:tab/>
              <w:t>The combination of Interface and Id is unique.</w:t>
            </w:r>
          </w:p>
          <w:p w14:paraId="60608E5A" w14:textId="77777777" w:rsidR="008D0C0C" w:rsidRDefault="008D0C0C" w:rsidP="00BE301E">
            <w:pPr>
              <w:pStyle w:val="TAN"/>
            </w:pPr>
            <w:r>
              <w:t xml:space="preserve">NOTE 4: </w:t>
            </w:r>
            <w:r>
              <w:tab/>
              <w:t>The MGC shall always use CHOOSE in an ADD request command. If not, the MG shall reply with an error descriptor using error code #501 "</w:t>
            </w:r>
            <w:r>
              <w:rPr>
                <w:szCs w:val="24"/>
              </w:rPr>
              <w:t>Not Implemented</w:t>
            </w:r>
            <w:r>
              <w:t>".</w:t>
            </w:r>
          </w:p>
          <w:p w14:paraId="734208DB" w14:textId="77777777" w:rsidR="008D0C0C" w:rsidRDefault="008D0C0C" w:rsidP="00BE301E">
            <w:pPr>
              <w:pStyle w:val="TAN"/>
            </w:pPr>
            <w:r>
              <w:t xml:space="preserve">NOTE 5: </w:t>
            </w:r>
            <w:r>
              <w:tab/>
              <w:t xml:space="preserve">The CHOOSE wildcard on ‘Group’ is </w:t>
            </w:r>
            <w:r w:rsidRPr="00955B0F">
              <w:rPr>
                <w:i/>
              </w:rPr>
              <w:t>not</w:t>
            </w:r>
            <w:r>
              <w:t xml:space="preserve"> allowed in ETSI TISPAN "Ia Profiles".</w:t>
            </w:r>
          </w:p>
        </w:tc>
      </w:tr>
    </w:tbl>
    <w:p w14:paraId="7B67C41C" w14:textId="77777777" w:rsidR="008D0C0C" w:rsidRDefault="008D0C0C" w:rsidP="008D0C0C"/>
    <w:p w14:paraId="56DB4EEC" w14:textId="77777777" w:rsidR="008D0C0C" w:rsidRDefault="008D0C0C" w:rsidP="008D0C0C">
      <w:pPr>
        <w:pStyle w:val="NO"/>
      </w:pPr>
      <w:r>
        <w:t>NOTE:</w:t>
      </w:r>
      <w:r>
        <w:tab/>
        <w:t xml:space="preserve">The IBCF has the ability to choose the address space in which the TrGW will allocate an IP address for the termination by using the </w:t>
      </w:r>
      <w:r w:rsidRPr="00955B0F">
        <w:rPr>
          <w:i/>
        </w:rPr>
        <w:t>ipdc/realm</w:t>
      </w:r>
      <w:r>
        <w:t xml:space="preserve"> property defined in the </w:t>
      </w:r>
      <w:r w:rsidR="0068414B">
        <w:t xml:space="preserve">ITU-T Recommendation </w:t>
      </w:r>
      <w:r>
        <w:t xml:space="preserve">H.248.41 </w:t>
      </w:r>
      <w:r w:rsidR="0068414B">
        <w:t xml:space="preserve">[14] </w:t>
      </w:r>
      <w:r>
        <w:t>IP domain connection package.</w:t>
      </w:r>
    </w:p>
    <w:p w14:paraId="366F8B2D" w14:textId="77777777" w:rsidR="008D0C0C" w:rsidRDefault="008D0C0C" w:rsidP="008D0C0C">
      <w:r>
        <w:t>H.248 wildcarding may be applied on IP Termination Identifiers. Wildcarding is limited according the two columns on the right hand side.</w:t>
      </w:r>
    </w:p>
    <w:p w14:paraId="703B1636" w14:textId="77777777" w:rsidR="00063366" w:rsidRDefault="00063366" w:rsidP="00063366">
      <w:r>
        <w:t xml:space="preserve">The corresponding ABNF grammar is given below: </w:t>
      </w:r>
    </w:p>
    <w:p w14:paraId="25CFFFCB" w14:textId="77777777" w:rsidR="00063366" w:rsidRDefault="00063366" w:rsidP="00063366">
      <w:r>
        <w:t xml:space="preserve">ABNF (IETF RFC 5234 [25]) is used for the syntax specification. The ABNF for </w:t>
      </w:r>
      <w:r w:rsidRPr="00B959B8">
        <w:t>TerminationID</w:t>
      </w:r>
      <w:r>
        <w:t xml:space="preserve"> and relation to </w:t>
      </w:r>
      <w:r w:rsidRPr="00B959B8">
        <w:t>pathNAME</w:t>
      </w:r>
      <w:r>
        <w:t xml:space="preserve"> is defined in Annex B.2 of ITU-T Recommendation H.248.1 [3].</w:t>
      </w:r>
    </w:p>
    <w:p w14:paraId="3794D10F" w14:textId="77777777" w:rsidR="00063366" w:rsidRDefault="00063366" w:rsidP="00063366">
      <w:pPr>
        <w:pStyle w:val="PL"/>
        <w:rPr>
          <w:b/>
          <w:noProof w:val="0"/>
        </w:rPr>
      </w:pPr>
      <w:r>
        <w:rPr>
          <w:b/>
          <w:noProof w:val="0"/>
        </w:rPr>
        <w:t>ABNF coding:</w:t>
      </w:r>
    </w:p>
    <w:p w14:paraId="6324FCC5" w14:textId="77777777" w:rsidR="00063366" w:rsidRDefault="00063366" w:rsidP="00063366">
      <w:pPr>
        <w:pStyle w:val="PL"/>
        <w:ind w:left="284"/>
      </w:pPr>
    </w:p>
    <w:p w14:paraId="1D0206FB" w14:textId="77777777" w:rsidR="00063366" w:rsidRDefault="00063366" w:rsidP="00063366">
      <w:pPr>
        <w:pStyle w:val="PL"/>
        <w:ind w:left="284"/>
      </w:pPr>
      <w:r>
        <w:t>pathNAME</w:t>
      </w:r>
      <w:r>
        <w:tab/>
      </w:r>
      <w:r>
        <w:tab/>
      </w:r>
      <w:r>
        <w:tab/>
        <w:t>= EphToken SLASH EPHsystem</w:t>
      </w:r>
    </w:p>
    <w:p w14:paraId="71D296DC" w14:textId="77777777" w:rsidR="00063366" w:rsidRDefault="00063366" w:rsidP="00063366">
      <w:pPr>
        <w:pStyle w:val="PL"/>
        <w:ind w:left="284"/>
      </w:pPr>
      <w:r>
        <w:t>EphToken</w:t>
      </w:r>
      <w:r>
        <w:tab/>
      </w:r>
      <w:r>
        <w:tab/>
      </w:r>
      <w:r>
        <w:tab/>
        <w:t xml:space="preserve">= </w:t>
      </w:r>
      <w:r w:rsidRPr="00955B0F" w:rsidDel="006C5970">
        <w:t>"</w:t>
      </w:r>
      <w:r>
        <w:t>ip</w:t>
      </w:r>
      <w:r w:rsidRPr="00955B0F" w:rsidDel="006C5970">
        <w:t>"</w:t>
      </w:r>
      <w:r>
        <w:tab/>
      </w:r>
      <w:r>
        <w:tab/>
      </w:r>
      <w:r>
        <w:tab/>
      </w:r>
      <w:r>
        <w:tab/>
        <w:t>; prefix</w:t>
      </w:r>
    </w:p>
    <w:p w14:paraId="36F2614C" w14:textId="77777777" w:rsidR="00063366" w:rsidRDefault="00063366" w:rsidP="00063366">
      <w:pPr>
        <w:pStyle w:val="PL"/>
        <w:ind w:left="284"/>
      </w:pPr>
      <w:r>
        <w:t>EPHsystem</w:t>
      </w:r>
      <w:r>
        <w:tab/>
      </w:r>
      <w:r>
        <w:tab/>
      </w:r>
      <w:r>
        <w:tab/>
        <w:t>= WildcardALL</w:t>
      </w:r>
    </w:p>
    <w:p w14:paraId="0B8B5F54" w14:textId="77777777" w:rsidR="00063366" w:rsidRDefault="00063366" w:rsidP="00063366">
      <w:pPr>
        <w:pStyle w:val="PL"/>
        <w:ind w:left="284"/>
      </w:pPr>
      <w:r>
        <w:tab/>
      </w:r>
      <w:r>
        <w:tab/>
      </w:r>
      <w:r>
        <w:tab/>
      </w:r>
      <w:r>
        <w:tab/>
      </w:r>
      <w:r>
        <w:tab/>
        <w:t xml:space="preserve">  / WildcardALL SLASH Interface</w:t>
      </w:r>
    </w:p>
    <w:p w14:paraId="7CD4CE43" w14:textId="77777777" w:rsidR="00063366" w:rsidRDefault="00063366" w:rsidP="00063366">
      <w:pPr>
        <w:pStyle w:val="PL"/>
        <w:ind w:left="284"/>
      </w:pPr>
      <w:r>
        <w:tab/>
      </w:r>
      <w:r>
        <w:tab/>
      </w:r>
      <w:r>
        <w:tab/>
      </w:r>
      <w:r>
        <w:tab/>
      </w:r>
      <w:r>
        <w:tab/>
        <w:t xml:space="preserve">  / Group SLASH WildcardALL</w:t>
      </w:r>
    </w:p>
    <w:p w14:paraId="0AF9DBC0" w14:textId="77777777" w:rsidR="00063366" w:rsidRDefault="00063366" w:rsidP="00063366">
      <w:pPr>
        <w:pStyle w:val="PL"/>
        <w:ind w:left="284"/>
      </w:pPr>
      <w:r>
        <w:tab/>
      </w:r>
      <w:r>
        <w:tab/>
      </w:r>
      <w:r>
        <w:tab/>
      </w:r>
      <w:r>
        <w:tab/>
      </w:r>
      <w:r>
        <w:tab/>
        <w:t xml:space="preserve">  / (Group / WildcardCHOOSE) SLASH (Interface / WildcardCHOOSE) SLASH (Identifier / WildcardALL / WildcardCHOOSE)</w:t>
      </w:r>
    </w:p>
    <w:p w14:paraId="2E700E85" w14:textId="77777777" w:rsidR="00063366" w:rsidRDefault="00063366" w:rsidP="00063366">
      <w:pPr>
        <w:pStyle w:val="PL"/>
        <w:ind w:left="284"/>
      </w:pPr>
      <w:r>
        <w:t>Group</w:t>
      </w:r>
      <w:r>
        <w:tab/>
      </w:r>
      <w:r>
        <w:tab/>
      </w:r>
      <w:r>
        <w:tab/>
      </w:r>
      <w:r>
        <w:tab/>
        <w:t>= %d0-65535</w:t>
      </w:r>
      <w:r>
        <w:tab/>
      </w:r>
      <w:r>
        <w:tab/>
      </w:r>
      <w:r>
        <w:tab/>
        <w:t>; data type: INT16</w:t>
      </w:r>
    </w:p>
    <w:p w14:paraId="1BE9DFE2" w14:textId="77777777" w:rsidR="00063366" w:rsidRDefault="00063366" w:rsidP="00063366">
      <w:pPr>
        <w:pStyle w:val="PL"/>
        <w:ind w:left="284"/>
      </w:pPr>
      <w:r>
        <w:t>Interface</w:t>
      </w:r>
      <w:r>
        <w:tab/>
      </w:r>
      <w:r>
        <w:tab/>
      </w:r>
      <w:r>
        <w:tab/>
        <w:t>= 1*51ALPHANUM</w:t>
      </w:r>
    </w:p>
    <w:p w14:paraId="763E933A" w14:textId="77777777" w:rsidR="00063366" w:rsidRDefault="00063366" w:rsidP="00063366">
      <w:pPr>
        <w:pStyle w:val="PL"/>
        <w:ind w:left="284"/>
      </w:pPr>
      <w:r>
        <w:t>Identifier</w:t>
      </w:r>
      <w:r>
        <w:tab/>
      </w:r>
      <w:r>
        <w:tab/>
        <w:t>= %d1-4294967295</w:t>
      </w:r>
      <w:r>
        <w:tab/>
        <w:t>; data type: INT32</w:t>
      </w:r>
    </w:p>
    <w:p w14:paraId="59A305C4" w14:textId="77777777" w:rsidR="00063366" w:rsidRDefault="00063366" w:rsidP="00063366">
      <w:pPr>
        <w:pStyle w:val="PL"/>
        <w:ind w:left="284"/>
      </w:pPr>
      <w:r>
        <w:t>ALPHANUM</w:t>
      </w:r>
      <w:r>
        <w:tab/>
      </w:r>
      <w:r>
        <w:tab/>
      </w:r>
      <w:r>
        <w:tab/>
        <w:t>= ALPHA / DIGIT</w:t>
      </w:r>
    </w:p>
    <w:p w14:paraId="5E21070B" w14:textId="77777777" w:rsidR="00063366" w:rsidRDefault="00063366" w:rsidP="00063366">
      <w:pPr>
        <w:pStyle w:val="PL"/>
        <w:ind w:left="284"/>
      </w:pPr>
      <w:r>
        <w:t>WildcardCHOOSE</w:t>
      </w:r>
      <w:r>
        <w:tab/>
        <w:t xml:space="preserve">= </w:t>
      </w:r>
      <w:r w:rsidRPr="00955B0F" w:rsidDel="006C5970">
        <w:t>"</w:t>
      </w:r>
      <w:r>
        <w:t>$</w:t>
      </w:r>
      <w:r w:rsidRPr="00955B0F" w:rsidDel="006C5970">
        <w:t>"</w:t>
      </w:r>
    </w:p>
    <w:p w14:paraId="34181ED8" w14:textId="77777777" w:rsidR="00063366" w:rsidRDefault="00063366" w:rsidP="00063366">
      <w:pPr>
        <w:pStyle w:val="PL"/>
        <w:ind w:left="284"/>
      </w:pPr>
      <w:r>
        <w:t>WildcardALL</w:t>
      </w:r>
      <w:r>
        <w:tab/>
      </w:r>
      <w:r>
        <w:tab/>
        <w:t xml:space="preserve">= </w:t>
      </w:r>
      <w:r w:rsidRPr="00955B0F" w:rsidDel="006C5970">
        <w:t>"</w:t>
      </w:r>
      <w:r>
        <w:t>*</w:t>
      </w:r>
      <w:r w:rsidRPr="00955B0F" w:rsidDel="006C5970">
        <w:t>"</w:t>
      </w:r>
    </w:p>
    <w:p w14:paraId="1C6402E3" w14:textId="77777777" w:rsidR="00063366" w:rsidRDefault="00063366" w:rsidP="00063366">
      <w:pPr>
        <w:pStyle w:val="PL"/>
        <w:ind w:left="284"/>
      </w:pPr>
    </w:p>
    <w:p w14:paraId="43CF7DB4" w14:textId="77777777" w:rsidR="00063366" w:rsidRDefault="00063366" w:rsidP="008D0C0C"/>
    <w:p w14:paraId="0A1647EC" w14:textId="77777777" w:rsidR="008D0C0C" w:rsidRPr="00702726" w:rsidRDefault="008D0C0C" w:rsidP="008D0C0C">
      <w:pPr>
        <w:pStyle w:val="Heading5"/>
      </w:pPr>
      <w:bookmarkStart w:id="56" w:name="_Toc414010791"/>
      <w:r>
        <w:t>5.6.1.1.2</w:t>
      </w:r>
      <w:r>
        <w:tab/>
        <w:t>ASN.1 Coding Overview and prose specification</w:t>
      </w:r>
      <w:bookmarkEnd w:id="56"/>
      <w:r>
        <w:t xml:space="preserve"> </w:t>
      </w:r>
    </w:p>
    <w:p w14:paraId="13D1E0EF" w14:textId="77777777" w:rsidR="008D0C0C" w:rsidRPr="00296EE1" w:rsidRDefault="008D0C0C" w:rsidP="008D0C0C">
      <w:r w:rsidRPr="00296EE1">
        <w:t>The following general structure of termination ID shall be used:</w:t>
      </w:r>
    </w:p>
    <w:p w14:paraId="75AEED23" w14:textId="77777777" w:rsidR="008D0C0C" w:rsidRPr="00296EE1" w:rsidRDefault="008D0C0C" w:rsidP="008D0C0C">
      <w:r w:rsidRPr="00296EE1">
        <w:t>4 octets shall be used for the termination ID. The following defines the general structure for the termination ID:</w:t>
      </w:r>
    </w:p>
    <w:p w14:paraId="52CC6062" w14:textId="77777777" w:rsidR="008D0C0C" w:rsidRPr="00296EE1" w:rsidRDefault="008D0C0C" w:rsidP="008D0C0C">
      <w:pPr>
        <w:pStyle w:val="TH"/>
      </w:pPr>
      <w:r>
        <w:t>Table 5.6</w:t>
      </w:r>
      <w:r w:rsidRPr="00296EE1">
        <w:t>.1</w:t>
      </w:r>
      <w:r>
        <w:t>.1.2.1</w:t>
      </w:r>
      <w:r w:rsidRPr="00296EE1">
        <w:t>: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8D0C0C" w:rsidRPr="00296EE1" w14:paraId="083AF21B" w14:textId="77777777" w:rsidTr="00BE301E">
        <w:tblPrEx>
          <w:tblCellMar>
            <w:top w:w="0" w:type="dxa"/>
            <w:bottom w:w="0" w:type="dxa"/>
          </w:tblCellMar>
        </w:tblPrEx>
        <w:trPr>
          <w:jc w:val="center"/>
        </w:trPr>
        <w:tc>
          <w:tcPr>
            <w:tcW w:w="1242" w:type="dxa"/>
          </w:tcPr>
          <w:p w14:paraId="059A756F" w14:textId="77777777" w:rsidR="008D0C0C" w:rsidRPr="00296EE1" w:rsidRDefault="008D0C0C" w:rsidP="00BE301E">
            <w:pPr>
              <w:pStyle w:val="TAC"/>
            </w:pPr>
            <w:r w:rsidRPr="00296EE1">
              <w:t xml:space="preserve">Termination type </w:t>
            </w:r>
          </w:p>
        </w:tc>
        <w:tc>
          <w:tcPr>
            <w:tcW w:w="1418" w:type="dxa"/>
          </w:tcPr>
          <w:p w14:paraId="1197D109" w14:textId="77777777" w:rsidR="008D0C0C" w:rsidRPr="00296EE1" w:rsidRDefault="008D0C0C" w:rsidP="00BE301E">
            <w:pPr>
              <w:pStyle w:val="TAC"/>
            </w:pPr>
            <w:r w:rsidRPr="00296EE1">
              <w:br/>
              <w:t>X</w:t>
            </w:r>
          </w:p>
        </w:tc>
      </w:tr>
    </w:tbl>
    <w:p w14:paraId="5866B340" w14:textId="77777777" w:rsidR="008D0C0C" w:rsidRPr="00296EE1" w:rsidRDefault="008D0C0C" w:rsidP="008D0C0C"/>
    <w:p w14:paraId="76F775FD" w14:textId="77777777" w:rsidR="008D0C0C" w:rsidRPr="00296EE1" w:rsidRDefault="008D0C0C" w:rsidP="008D0C0C">
      <w:pPr>
        <w:pStyle w:val="B1"/>
      </w:pPr>
      <w:r w:rsidRPr="00296EE1">
        <w:t>Termination type:</w:t>
      </w:r>
    </w:p>
    <w:p w14:paraId="0E765FA7" w14:textId="77777777" w:rsidR="008D0C0C" w:rsidRPr="00296EE1" w:rsidRDefault="008D0C0C" w:rsidP="008D0C0C">
      <w:pPr>
        <w:pStyle w:val="B2"/>
      </w:pPr>
      <w:r w:rsidRPr="00296EE1">
        <w:t>Length 3 bits</w:t>
      </w:r>
    </w:p>
    <w:p w14:paraId="6E403D24" w14:textId="77777777" w:rsidR="008D0C0C" w:rsidRPr="00296EE1" w:rsidRDefault="008D0C0C" w:rsidP="008D0C0C">
      <w:pPr>
        <w:pStyle w:val="B1"/>
      </w:pPr>
      <w:r w:rsidRPr="00296EE1">
        <w:lastRenderedPageBreak/>
        <w:t>Values:</w:t>
      </w:r>
    </w:p>
    <w:p w14:paraId="3176861D" w14:textId="77777777" w:rsidR="008D0C0C" w:rsidRPr="00296EE1" w:rsidRDefault="008D0C0C" w:rsidP="008D0C0C">
      <w:pPr>
        <w:pStyle w:val="B2"/>
      </w:pPr>
      <w:r w:rsidRPr="00296EE1">
        <w:t>000 Reserved</w:t>
      </w:r>
    </w:p>
    <w:p w14:paraId="2B03E013" w14:textId="77777777" w:rsidR="008D0C0C" w:rsidRPr="00296EE1" w:rsidRDefault="008D0C0C" w:rsidP="008D0C0C">
      <w:pPr>
        <w:pStyle w:val="B2"/>
      </w:pPr>
      <w:r w:rsidRPr="00296EE1">
        <w:t xml:space="preserve">001 </w:t>
      </w:r>
      <w:r w:rsidR="00DB6BF6">
        <w:rPr>
          <w:rFonts w:hint="eastAsia"/>
          <w:lang w:eastAsia="zh-CN"/>
        </w:rPr>
        <w:t>IP (</w:t>
      </w:r>
      <w:r w:rsidRPr="00296EE1">
        <w:t>Ephemeral</w:t>
      </w:r>
      <w:r w:rsidR="00DB6BF6">
        <w:rPr>
          <w:rFonts w:hint="eastAsia"/>
          <w:lang w:eastAsia="zh-CN"/>
        </w:rPr>
        <w:t>)</w:t>
      </w:r>
      <w:r w:rsidRPr="00296EE1">
        <w:t xml:space="preserve"> termination</w:t>
      </w:r>
    </w:p>
    <w:p w14:paraId="4EB81510" w14:textId="77777777" w:rsidR="008D0C0C" w:rsidRPr="00296EE1" w:rsidRDefault="008D0C0C" w:rsidP="008D0C0C">
      <w:pPr>
        <w:pStyle w:val="B2"/>
      </w:pPr>
      <w:r w:rsidRPr="00296EE1">
        <w:t xml:space="preserve">010 </w:t>
      </w:r>
      <w:r>
        <w:t xml:space="preserve">Reserved (in 3GPP Mc and Mn profile used for </w:t>
      </w:r>
      <w:r w:rsidRPr="00296EE1">
        <w:t>TDM termination</w:t>
      </w:r>
      <w:r>
        <w:t>)</w:t>
      </w:r>
    </w:p>
    <w:p w14:paraId="070CF0B1" w14:textId="77777777" w:rsidR="008D0C0C" w:rsidRPr="00296EE1" w:rsidRDefault="008D0C0C" w:rsidP="008D0C0C">
      <w:pPr>
        <w:pStyle w:val="B2"/>
      </w:pPr>
      <w:r w:rsidRPr="00296EE1">
        <w:t>011 - 110 Reserved</w:t>
      </w:r>
    </w:p>
    <w:p w14:paraId="167A5CAB" w14:textId="77777777" w:rsidR="008D0C0C" w:rsidRPr="00296EE1" w:rsidRDefault="008D0C0C" w:rsidP="008D0C0C">
      <w:pPr>
        <w:pStyle w:val="B2"/>
      </w:pPr>
      <w:r w:rsidRPr="00296EE1">
        <w:t>111 Reserved for ROOT termination Id</w:t>
      </w:r>
      <w:r>
        <w:t xml:space="preserve"> </w:t>
      </w:r>
      <w:r>
        <w:rPr>
          <w:rFonts w:hint="eastAsia"/>
        </w:rPr>
        <w:t>(ROOT Termination ID = 0xFFFFFFFF)</w:t>
      </w:r>
    </w:p>
    <w:p w14:paraId="6F41BF98" w14:textId="77777777" w:rsidR="008D0C0C" w:rsidRPr="00296EE1" w:rsidRDefault="008D0C0C" w:rsidP="008D0C0C">
      <w:pPr>
        <w:pStyle w:val="B1"/>
      </w:pPr>
      <w:r w:rsidRPr="00296EE1">
        <w:t>X:</w:t>
      </w:r>
    </w:p>
    <w:p w14:paraId="48602241" w14:textId="77777777" w:rsidR="008D0C0C" w:rsidRPr="00296EE1" w:rsidRDefault="008D0C0C" w:rsidP="008D0C0C">
      <w:pPr>
        <w:pStyle w:val="B2"/>
        <w:ind w:left="567" w:firstLine="0"/>
      </w:pPr>
      <w:r w:rsidRPr="00296EE1">
        <w:t>Length 29 bits.</w:t>
      </w:r>
    </w:p>
    <w:p w14:paraId="2B0EF127" w14:textId="77777777" w:rsidR="008D0C0C" w:rsidRDefault="008D0C0C" w:rsidP="008D0C0C">
      <w:pPr>
        <w:pStyle w:val="B2"/>
        <w:ind w:left="567" w:firstLine="0"/>
      </w:pPr>
      <w:r>
        <w:rPr>
          <w:rFonts w:hint="eastAsia"/>
        </w:rPr>
        <w:t xml:space="preserve">For IP termination, its </w:t>
      </w:r>
      <w:r w:rsidRPr="00CC2EA5">
        <w:t xml:space="preserve">usage </w:t>
      </w:r>
      <w:r>
        <w:rPr>
          <w:rFonts w:hint="eastAsia"/>
        </w:rPr>
        <w:t xml:space="preserve">is </w:t>
      </w:r>
      <w:r w:rsidRPr="00CC2EA5">
        <w:t>un-specified.</w:t>
      </w:r>
    </w:p>
    <w:p w14:paraId="77464154" w14:textId="77777777" w:rsidR="008D0C0C" w:rsidRDefault="008D0C0C" w:rsidP="008D0C0C"/>
    <w:p w14:paraId="5D451D63" w14:textId="77777777" w:rsidR="008D0C0C" w:rsidRDefault="008D0C0C" w:rsidP="008D0C0C">
      <w:pPr>
        <w:pStyle w:val="Heading3"/>
      </w:pPr>
      <w:bookmarkStart w:id="57" w:name="_Toc414010792"/>
      <w:smartTag w:uri="urn:schemas-microsoft-com:office:smarttags" w:element="chsdate">
        <w:smartTagPr>
          <w:attr w:name="IsROCDate" w:val="False"/>
          <w:attr w:name="IsLunarDate" w:val="False"/>
          <w:attr w:name="Day" w:val="30"/>
          <w:attr w:name="Month" w:val="12"/>
          <w:attr w:name="Year" w:val="1899"/>
        </w:smartTagPr>
        <w:r>
          <w:t>5.6.2</w:t>
        </w:r>
        <w:r>
          <w:tab/>
        </w:r>
      </w:smartTag>
      <w:r>
        <w:t>Multiplexed terminations</w:t>
      </w:r>
      <w:bookmarkEnd w:id="57"/>
    </w:p>
    <w:p w14:paraId="3F855221"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5.6.2</w:t>
        </w:r>
      </w:smartTag>
      <w:r>
        <w:t>.1: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1"/>
        <w:gridCol w:w="4788"/>
      </w:tblGrid>
      <w:tr w:rsidR="008D0C0C" w14:paraId="7CB42C3B" w14:textId="77777777" w:rsidTr="00BE301E">
        <w:tblPrEx>
          <w:tblCellMar>
            <w:top w:w="0" w:type="dxa"/>
            <w:bottom w:w="0" w:type="dxa"/>
          </w:tblCellMar>
        </w:tblPrEx>
        <w:tc>
          <w:tcPr>
            <w:tcW w:w="4942" w:type="dxa"/>
          </w:tcPr>
          <w:p w14:paraId="78AC9CCB" w14:textId="77777777" w:rsidR="008D0C0C" w:rsidRDefault="008D0C0C" w:rsidP="00BE301E">
            <w:pPr>
              <w:pStyle w:val="TAL"/>
              <w:rPr>
                <w:b/>
                <w:bCs/>
              </w:rPr>
            </w:pPr>
            <w:r>
              <w:rPr>
                <w:b/>
                <w:bCs/>
              </w:rPr>
              <w:t>Multiplex Terminations Supported?</w:t>
            </w:r>
          </w:p>
        </w:tc>
        <w:tc>
          <w:tcPr>
            <w:tcW w:w="4913" w:type="dxa"/>
          </w:tcPr>
          <w:p w14:paraId="11080BAA" w14:textId="77777777" w:rsidR="008D0C0C" w:rsidRDefault="008D0C0C" w:rsidP="00BE301E">
            <w:pPr>
              <w:pStyle w:val="TAL"/>
            </w:pPr>
            <w:r>
              <w:t>No</w:t>
            </w:r>
          </w:p>
        </w:tc>
      </w:tr>
    </w:tbl>
    <w:p w14:paraId="2711CB78" w14:textId="77777777" w:rsidR="008D0C0C" w:rsidRDefault="008D0C0C" w:rsidP="008D0C0C">
      <w:pPr>
        <w:rPr>
          <w:i/>
          <w:iCs/>
        </w:rPr>
      </w:pPr>
      <w:r>
        <w:rPr>
          <w:i/>
          <w:iCs/>
        </w:rPr>
        <w:t>If yes then:</w:t>
      </w:r>
    </w:p>
    <w:p w14:paraId="70B79421" w14:textId="77777777" w:rsidR="008D0C0C" w:rsidRDefault="008D0C0C" w:rsidP="008D0C0C">
      <w:pPr>
        <w:pStyle w:val="TH"/>
      </w:pPr>
      <w:r>
        <w:t xml:space="preserve">Table 5.6.2.2: </w:t>
      </w:r>
      <w:r w:rsidRPr="009B1EFA">
        <w:t>Multiplex</w:t>
      </w:r>
      <w:r>
        <w:t xml:space="preserve">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9"/>
        <w:gridCol w:w="4790"/>
      </w:tblGrid>
      <w:tr w:rsidR="008D0C0C" w14:paraId="740B58B2" w14:textId="77777777" w:rsidTr="00BE301E">
        <w:tblPrEx>
          <w:tblCellMar>
            <w:top w:w="0" w:type="dxa"/>
            <w:bottom w:w="0" w:type="dxa"/>
          </w:tblCellMar>
        </w:tblPrEx>
        <w:tc>
          <w:tcPr>
            <w:tcW w:w="4942" w:type="dxa"/>
          </w:tcPr>
          <w:p w14:paraId="4DBAB883" w14:textId="77777777" w:rsidR="008D0C0C" w:rsidRDefault="008D0C0C" w:rsidP="00BE301E">
            <w:pPr>
              <w:pStyle w:val="TAL"/>
              <w:rPr>
                <w:b/>
                <w:bCs/>
              </w:rPr>
            </w:pPr>
            <w:r>
              <w:rPr>
                <w:b/>
                <w:bCs/>
              </w:rPr>
              <w:t>Multiplex Types Supported</w:t>
            </w:r>
          </w:p>
        </w:tc>
        <w:tc>
          <w:tcPr>
            <w:tcW w:w="4913" w:type="dxa"/>
          </w:tcPr>
          <w:p w14:paraId="0F45639E" w14:textId="77777777" w:rsidR="008D0C0C" w:rsidRDefault="008D0C0C" w:rsidP="00BE301E">
            <w:pPr>
              <w:pStyle w:val="TAL"/>
            </w:pPr>
            <w:r>
              <w:t>None</w:t>
            </w:r>
          </w:p>
        </w:tc>
      </w:tr>
      <w:tr w:rsidR="008D0C0C" w14:paraId="08F74528" w14:textId="77777777" w:rsidTr="00BE301E">
        <w:tblPrEx>
          <w:tblCellMar>
            <w:top w:w="0" w:type="dxa"/>
            <w:bottom w:w="0" w:type="dxa"/>
          </w:tblCellMar>
        </w:tblPrEx>
        <w:tc>
          <w:tcPr>
            <w:tcW w:w="4942" w:type="dxa"/>
          </w:tcPr>
          <w:p w14:paraId="72569C9F" w14:textId="77777777" w:rsidR="008D0C0C" w:rsidRDefault="008D0C0C" w:rsidP="00BE301E">
            <w:pPr>
              <w:pStyle w:val="TAL"/>
              <w:rPr>
                <w:b/>
                <w:bCs/>
              </w:rPr>
            </w:pPr>
            <w:r>
              <w:rPr>
                <w:b/>
                <w:bCs/>
              </w:rPr>
              <w:t>Maximum Number of Terminations Connected to Multiplex</w:t>
            </w:r>
          </w:p>
        </w:tc>
        <w:tc>
          <w:tcPr>
            <w:tcW w:w="4913" w:type="dxa"/>
          </w:tcPr>
          <w:p w14:paraId="7FC3789E" w14:textId="77777777" w:rsidR="008D0C0C" w:rsidRDefault="008D0C0C" w:rsidP="00BE301E">
            <w:pPr>
              <w:pStyle w:val="TAL"/>
            </w:pPr>
            <w:r>
              <w:t>-</w:t>
            </w:r>
          </w:p>
        </w:tc>
      </w:tr>
    </w:tbl>
    <w:p w14:paraId="1124B779" w14:textId="77777777" w:rsidR="008D0C0C" w:rsidRDefault="008D0C0C" w:rsidP="008D0C0C">
      <w:pPr>
        <w:rPr>
          <w:iCs/>
        </w:rPr>
      </w:pPr>
    </w:p>
    <w:p w14:paraId="489F4950" w14:textId="77777777" w:rsidR="008D0C0C" w:rsidRDefault="008D0C0C" w:rsidP="008D0C0C">
      <w:pPr>
        <w:pStyle w:val="Heading2"/>
      </w:pPr>
      <w:bookmarkStart w:id="58" w:name="_Toc414010793"/>
      <w:r>
        <w:t>5.7</w:t>
      </w:r>
      <w:r>
        <w:tab/>
        <w:t>Descriptors</w:t>
      </w:r>
      <w:bookmarkEnd w:id="58"/>
    </w:p>
    <w:p w14:paraId="21CC7049" w14:textId="77777777" w:rsidR="008D0C0C" w:rsidRDefault="008D0C0C" w:rsidP="008D0C0C">
      <w:pPr>
        <w:pStyle w:val="Heading3"/>
      </w:pPr>
      <w:bookmarkStart w:id="59" w:name="_Toc414010794"/>
      <w:smartTag w:uri="urn:schemas-microsoft-com:office:smarttags" w:element="chsdate">
        <w:smartTagPr>
          <w:attr w:name="IsROCDate" w:val="False"/>
          <w:attr w:name="IsLunarDate" w:val="False"/>
          <w:attr w:name="Day" w:val="30"/>
          <w:attr w:name="Month" w:val="12"/>
          <w:attr w:name="Year" w:val="1899"/>
        </w:smartTagPr>
        <w:r>
          <w:t>5.7.1</w:t>
        </w:r>
        <w:r>
          <w:tab/>
        </w:r>
      </w:smartTag>
      <w:r>
        <w:t>TerminationState Descriptor</w:t>
      </w:r>
      <w:bookmarkEnd w:id="59"/>
    </w:p>
    <w:p w14:paraId="3AFC5B6A"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w:t>
        </w:r>
        <w:r>
          <w:rPr>
            <w:noProof/>
          </w:rPr>
          <w:t>7.1</w:t>
        </w:r>
      </w:smartTag>
      <w:r>
        <w:rPr>
          <w:noProof/>
        </w:rPr>
        <w:t>.1</w:t>
      </w:r>
      <w:r>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17"/>
        <w:gridCol w:w="4812"/>
      </w:tblGrid>
      <w:tr w:rsidR="008D0C0C" w14:paraId="146A1BA8" w14:textId="77777777" w:rsidTr="00F60F6E">
        <w:tblPrEx>
          <w:tblCellMar>
            <w:top w:w="0" w:type="dxa"/>
            <w:bottom w:w="0" w:type="dxa"/>
          </w:tblCellMar>
        </w:tblPrEx>
        <w:trPr>
          <w:jc w:val="center"/>
        </w:trPr>
        <w:tc>
          <w:tcPr>
            <w:tcW w:w="4900" w:type="dxa"/>
          </w:tcPr>
          <w:p w14:paraId="7E4BC280" w14:textId="77777777" w:rsidR="008D0C0C" w:rsidRPr="00DD38B8" w:rsidRDefault="008D0C0C" w:rsidP="00BE301E">
            <w:pPr>
              <w:pStyle w:val="TAL"/>
              <w:rPr>
                <w:b/>
                <w:bCs/>
              </w:rPr>
            </w:pPr>
            <w:r w:rsidRPr="00DD38B8">
              <w:rPr>
                <w:b/>
                <w:bCs/>
              </w:rPr>
              <w:t>ServiceState property used:</w:t>
            </w:r>
          </w:p>
        </w:tc>
        <w:tc>
          <w:tcPr>
            <w:tcW w:w="4875" w:type="dxa"/>
          </w:tcPr>
          <w:p w14:paraId="3B71B644" w14:textId="77777777" w:rsidR="008D0C0C" w:rsidRDefault="00322976" w:rsidP="00BE301E">
            <w:pPr>
              <w:pStyle w:val="TAC"/>
            </w:pPr>
            <w:r>
              <w:t>Yes</w:t>
            </w:r>
            <w:r w:rsidRPr="00D770C8">
              <w:t xml:space="preserve"> </w:t>
            </w:r>
            <w:r>
              <w:t>(</w:t>
            </w:r>
            <w:r w:rsidRPr="00D770C8">
              <w:t>InService/OutofService</w:t>
            </w:r>
            <w:r>
              <w:t>) NOTE 1, NOTE 2</w:t>
            </w:r>
          </w:p>
        </w:tc>
      </w:tr>
      <w:tr w:rsidR="00F60F6E" w14:paraId="6337BB70" w14:textId="77777777" w:rsidTr="00503F60">
        <w:tblPrEx>
          <w:tblCellMar>
            <w:top w:w="0" w:type="dxa"/>
            <w:bottom w:w="0" w:type="dxa"/>
          </w:tblCellMar>
        </w:tblPrEx>
        <w:trPr>
          <w:jc w:val="center"/>
        </w:trPr>
        <w:tc>
          <w:tcPr>
            <w:tcW w:w="9775" w:type="dxa"/>
            <w:gridSpan w:val="2"/>
          </w:tcPr>
          <w:p w14:paraId="45B3C469" w14:textId="77777777" w:rsidR="00322976" w:rsidRPr="000C4E11" w:rsidRDefault="00322976" w:rsidP="00322976">
            <w:pPr>
              <w:pStyle w:val="TAN"/>
            </w:pPr>
            <w:r>
              <w:t>NOTE 1:</w:t>
            </w:r>
            <w:r w:rsidRPr="006267AA">
              <w:t xml:space="preserve"> </w:t>
            </w:r>
            <w:r w:rsidRPr="006267AA">
              <w:tab/>
            </w:r>
            <w:r>
              <w:t xml:space="preserve">This is </w:t>
            </w:r>
            <w:r w:rsidRPr="000C4E11">
              <w:t>restricted to the ROOT termination (for MGW audit).</w:t>
            </w:r>
          </w:p>
          <w:p w14:paraId="1C82DBD2" w14:textId="77777777" w:rsidR="00F60F6E" w:rsidRDefault="00322976" w:rsidP="00322976">
            <w:pPr>
              <w:pStyle w:val="TAN"/>
            </w:pPr>
            <w:r>
              <w:t xml:space="preserve">NOTE 2: </w:t>
            </w:r>
            <w:r w:rsidR="004B1AA9">
              <w:t xml:space="preserve">   </w:t>
            </w:r>
            <w:r>
              <w:t xml:space="preserve">Ephemeral H.248 Terminations have a ServiceState property according to </w:t>
            </w:r>
            <w:r w:rsidR="009922C1" w:rsidRPr="00AB2286">
              <w:t xml:space="preserve">ITU-T Recommendation </w:t>
            </w:r>
            <w:r>
              <w:t>H.248.1</w:t>
            </w:r>
            <w:r w:rsidR="009922C1">
              <w:rPr>
                <w:rFonts w:hint="eastAsia"/>
                <w:lang w:eastAsia="zh-CN"/>
              </w:rPr>
              <w:t xml:space="preserve"> </w:t>
            </w:r>
            <w:r w:rsidR="009922C1" w:rsidRPr="00AB2286">
              <w:t>[3]</w:t>
            </w:r>
            <w:r>
              <w:t>,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6C1EA1B5" w14:textId="77777777" w:rsidR="008D0C0C" w:rsidRDefault="008D0C0C" w:rsidP="008D0C0C"/>
    <w:p w14:paraId="6E2E9DC7"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5.7.1</w:t>
        </w:r>
      </w:smartTag>
      <w:r>
        <w:rPr>
          <w:noProof/>
        </w:rPr>
        <w:t>.2</w:t>
      </w:r>
      <w:r>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53"/>
        <w:gridCol w:w="4776"/>
      </w:tblGrid>
      <w:tr w:rsidR="008D0C0C" w14:paraId="427BDA45" w14:textId="77777777" w:rsidTr="00BE301E">
        <w:tblPrEx>
          <w:tblCellMar>
            <w:top w:w="0" w:type="dxa"/>
            <w:bottom w:w="0" w:type="dxa"/>
          </w:tblCellMar>
        </w:tblPrEx>
        <w:trPr>
          <w:jc w:val="center"/>
        </w:trPr>
        <w:tc>
          <w:tcPr>
            <w:tcW w:w="4946" w:type="dxa"/>
          </w:tcPr>
          <w:p w14:paraId="0D67D368" w14:textId="77777777" w:rsidR="008D0C0C" w:rsidRPr="00DD38B8" w:rsidRDefault="008D0C0C" w:rsidP="00BE301E">
            <w:pPr>
              <w:pStyle w:val="TAL"/>
              <w:rPr>
                <w:b/>
                <w:bCs/>
              </w:rPr>
            </w:pPr>
            <w:r w:rsidRPr="00DD38B8">
              <w:rPr>
                <w:b/>
                <w:bCs/>
              </w:rPr>
              <w:t>EventBufferControl property used:</w:t>
            </w:r>
          </w:p>
        </w:tc>
        <w:tc>
          <w:tcPr>
            <w:tcW w:w="4909" w:type="dxa"/>
          </w:tcPr>
          <w:p w14:paraId="6325F6D9" w14:textId="77777777" w:rsidR="008D0C0C" w:rsidRDefault="008D0C0C" w:rsidP="00BE301E">
            <w:pPr>
              <w:pStyle w:val="TAC"/>
            </w:pPr>
            <w:r>
              <w:t>No</w:t>
            </w:r>
          </w:p>
        </w:tc>
      </w:tr>
    </w:tbl>
    <w:p w14:paraId="24715113" w14:textId="77777777" w:rsidR="008D0C0C" w:rsidRDefault="008D0C0C" w:rsidP="008D0C0C"/>
    <w:p w14:paraId="2A400EBC" w14:textId="77777777" w:rsidR="008D0C0C" w:rsidRDefault="00575D34" w:rsidP="00575D34">
      <w:pPr>
        <w:pStyle w:val="Heading3"/>
        <w:tabs>
          <w:tab w:val="left" w:pos="1140"/>
        </w:tabs>
        <w:ind w:left="1140" w:hanging="1140"/>
      </w:pPr>
      <w:bookmarkStart w:id="60" w:name="_Toc414010795"/>
      <w:r>
        <w:t>5.7.2</w:t>
      </w:r>
      <w:r>
        <w:tab/>
      </w:r>
      <w:r w:rsidR="008D0C0C">
        <w:t>Stream Descriptor</w:t>
      </w:r>
      <w:bookmarkEnd w:id="60"/>
    </w:p>
    <w:p w14:paraId="76820B0D" w14:textId="77777777" w:rsidR="00A13985" w:rsidRPr="00304038" w:rsidRDefault="00A13985" w:rsidP="00A13985">
      <w:pPr>
        <w:pStyle w:val="Heading4"/>
      </w:pPr>
      <w:bookmarkStart w:id="61" w:name="_Toc414010796"/>
      <w:r>
        <w:t>5.7.2.0</w:t>
      </w:r>
      <w:r>
        <w:tab/>
        <w:t>General</w:t>
      </w:r>
      <w:bookmarkEnd w:id="61"/>
    </w:p>
    <w:p w14:paraId="75EED9DF" w14:textId="77777777" w:rsidR="00A13985" w:rsidRPr="00A13985" w:rsidRDefault="00A13985" w:rsidP="00A13985"/>
    <w:p w14:paraId="67292C6E" w14:textId="77777777" w:rsidR="008D0C0C" w:rsidRDefault="008D0C0C" w:rsidP="008D0C0C">
      <w:pPr>
        <w:pStyle w:val="TH"/>
      </w:pPr>
      <w: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5.7.2</w:t>
        </w:r>
      </w:smartTag>
      <w:r>
        <w:rPr>
          <w:noProof/>
        </w:rPr>
        <w:t>.1</w:t>
      </w:r>
      <w:r>
        <w:t>: Stream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02"/>
        <w:gridCol w:w="2401"/>
        <w:gridCol w:w="2426"/>
      </w:tblGrid>
      <w:tr w:rsidR="008D0C0C" w14:paraId="69A61363" w14:textId="77777777" w:rsidTr="00BE301E">
        <w:tblPrEx>
          <w:tblCellMar>
            <w:top w:w="0" w:type="dxa"/>
            <w:bottom w:w="0" w:type="dxa"/>
          </w:tblCellMar>
        </w:tblPrEx>
        <w:trPr>
          <w:cantSplit/>
          <w:jc w:val="center"/>
        </w:trPr>
        <w:tc>
          <w:tcPr>
            <w:tcW w:w="4877" w:type="dxa"/>
          </w:tcPr>
          <w:p w14:paraId="319A71DF" w14:textId="77777777" w:rsidR="008D0C0C" w:rsidRPr="00FB2EBE" w:rsidRDefault="008D0C0C" w:rsidP="00BE301E">
            <w:pPr>
              <w:pStyle w:val="TAL"/>
              <w:rPr>
                <w:b/>
                <w:bCs/>
              </w:rPr>
            </w:pPr>
            <w:r w:rsidRPr="00FB2EBE">
              <w:rPr>
                <w:b/>
                <w:bCs/>
              </w:rPr>
              <w:t>Maximum number of streams per termination type:</w:t>
            </w:r>
          </w:p>
        </w:tc>
        <w:tc>
          <w:tcPr>
            <w:tcW w:w="2444" w:type="dxa"/>
          </w:tcPr>
          <w:p w14:paraId="0D0F3FCC" w14:textId="77777777" w:rsidR="008D0C0C" w:rsidRDefault="008D0C0C" w:rsidP="00BE301E">
            <w:pPr>
              <w:pStyle w:val="TAC"/>
            </w:pPr>
            <w:r>
              <w:t>IP</w:t>
            </w:r>
          </w:p>
        </w:tc>
        <w:tc>
          <w:tcPr>
            <w:tcW w:w="2454" w:type="dxa"/>
          </w:tcPr>
          <w:p w14:paraId="1D0F290A" w14:textId="77777777" w:rsidR="008D0C0C" w:rsidRDefault="008D0C0C" w:rsidP="00BE301E">
            <w:pPr>
              <w:pStyle w:val="TAC"/>
            </w:pPr>
            <w:r>
              <w:t>Unspecified (NOTE)</w:t>
            </w:r>
          </w:p>
        </w:tc>
      </w:tr>
      <w:tr w:rsidR="008D0C0C" w14:paraId="4E9A17BF" w14:textId="77777777" w:rsidTr="00BE301E">
        <w:tblPrEx>
          <w:tblCellMar>
            <w:top w:w="0" w:type="dxa"/>
            <w:bottom w:w="0" w:type="dxa"/>
          </w:tblCellMar>
        </w:tblPrEx>
        <w:trPr>
          <w:cantSplit/>
          <w:jc w:val="center"/>
        </w:trPr>
        <w:tc>
          <w:tcPr>
            <w:tcW w:w="9775" w:type="dxa"/>
            <w:gridSpan w:val="3"/>
          </w:tcPr>
          <w:p w14:paraId="2342A3FE" w14:textId="77777777" w:rsidR="008D0C0C" w:rsidRDefault="008D0C0C" w:rsidP="00BE301E">
            <w:pPr>
              <w:pStyle w:val="TAN"/>
            </w:pPr>
            <w:r>
              <w:t>NOTE:</w:t>
            </w:r>
            <w:r>
              <w:tab/>
              <w:t xml:space="preserve">At least one stream for each media component (e.g. video+audio = 2 streams). </w:t>
            </w:r>
            <w:r w:rsidRPr="00386862">
              <w:t xml:space="preserve">If only one stream is applicable, then the </w:t>
            </w:r>
            <w:r>
              <w:t>IBCF</w:t>
            </w:r>
            <w:r w:rsidRPr="00386862">
              <w:t xml:space="preserve"> may omit the Stream Descriptor and the </w:t>
            </w:r>
            <w:r>
              <w:t>TrGW</w:t>
            </w:r>
            <w:r w:rsidRPr="00386862">
              <w:t xml:space="preserve"> shall assume that StreamID =</w:t>
            </w:r>
            <w:r>
              <w:t xml:space="preserve"> </w:t>
            </w:r>
            <w:r w:rsidRPr="00386862">
              <w:t>1.</w:t>
            </w:r>
          </w:p>
        </w:tc>
      </w:tr>
    </w:tbl>
    <w:p w14:paraId="088DD760" w14:textId="77777777" w:rsidR="008D0C0C" w:rsidRDefault="008D0C0C" w:rsidP="008D0C0C">
      <w:pPr>
        <w:rPr>
          <w:i/>
          <w:iCs/>
        </w:rPr>
      </w:pPr>
    </w:p>
    <w:p w14:paraId="448C414F" w14:textId="77777777" w:rsidR="008D0C0C" w:rsidRDefault="008D0C0C" w:rsidP="008D0C0C">
      <w:pPr>
        <w:rPr>
          <w:i/>
          <w:iCs/>
        </w:rPr>
      </w:pPr>
    </w:p>
    <w:p w14:paraId="53B25FD2"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5.7.2</w:t>
        </w:r>
      </w:smartTag>
      <w:r>
        <w:rPr>
          <w:noProof/>
        </w:rPr>
        <w:t>.2</w:t>
      </w:r>
      <w:r>
        <w:t>: Stream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768"/>
        <w:gridCol w:w="4861"/>
      </w:tblGrid>
      <w:tr w:rsidR="008D0C0C" w14:paraId="4AB700D8" w14:textId="77777777" w:rsidTr="00BE301E">
        <w:tblPrEx>
          <w:tblCellMar>
            <w:top w:w="0" w:type="dxa"/>
            <w:bottom w:w="0" w:type="dxa"/>
          </w:tblCellMar>
        </w:tblPrEx>
        <w:trPr>
          <w:jc w:val="center"/>
        </w:trPr>
        <w:tc>
          <w:tcPr>
            <w:tcW w:w="4878" w:type="dxa"/>
          </w:tcPr>
          <w:p w14:paraId="7D12D93F" w14:textId="77777777" w:rsidR="008D0C0C" w:rsidRPr="00FB2EBE" w:rsidRDefault="008D0C0C" w:rsidP="00BE301E">
            <w:pPr>
              <w:pStyle w:val="TAL"/>
              <w:rPr>
                <w:b/>
                <w:bCs/>
              </w:rPr>
            </w:pPr>
            <w:r w:rsidRPr="00FB2EBE">
              <w:rPr>
                <w:b/>
                <w:bCs/>
              </w:rPr>
              <w:t>Stream Configuration:</w:t>
            </w:r>
          </w:p>
        </w:tc>
        <w:tc>
          <w:tcPr>
            <w:tcW w:w="4977" w:type="dxa"/>
          </w:tcPr>
          <w:p w14:paraId="57253D8C" w14:textId="77777777" w:rsidR="008D0C0C" w:rsidRDefault="008D0C0C" w:rsidP="00BE301E">
            <w:pPr>
              <w:pStyle w:val="TAC"/>
            </w:pPr>
            <w:r>
              <w:t>ALL configurations are allowed</w:t>
            </w:r>
          </w:p>
        </w:tc>
      </w:tr>
    </w:tbl>
    <w:p w14:paraId="69A84844" w14:textId="77777777" w:rsidR="008D0C0C" w:rsidRDefault="008D0C0C" w:rsidP="008D0C0C"/>
    <w:p w14:paraId="77E944D2" w14:textId="77777777" w:rsidR="008D0C0C" w:rsidRDefault="008D0C0C" w:rsidP="008D0C0C">
      <w:pPr>
        <w:pStyle w:val="Heading4"/>
      </w:pPr>
      <w:bookmarkStart w:id="62" w:name="OLE_LINK5"/>
      <w:bookmarkStart w:id="63" w:name="OLE_LINK6"/>
      <w:bookmarkStart w:id="64" w:name="_Toc414010797"/>
      <w:smartTag w:uri="urn:schemas-microsoft-com:office:smarttags" w:element="chsdate">
        <w:smartTagPr>
          <w:attr w:name="IsROCDate" w:val="False"/>
          <w:attr w:name="IsLunarDate" w:val="False"/>
          <w:attr w:name="Day" w:val="30"/>
          <w:attr w:name="Month" w:val="12"/>
          <w:attr w:name="Year" w:val="1899"/>
        </w:smartTagPr>
        <w:r>
          <w:t>5.7.2</w:t>
        </w:r>
      </w:smartTag>
      <w:r>
        <w:t>.1</w:t>
      </w:r>
      <w:r>
        <w:tab/>
        <w:t>LocalControl Descriptor</w:t>
      </w:r>
      <w:bookmarkEnd w:id="64"/>
    </w:p>
    <w:bookmarkEnd w:id="62"/>
    <w:bookmarkEnd w:id="63"/>
    <w:p w14:paraId="4B02309D"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5.7.2</w:t>
        </w:r>
      </w:smartTag>
      <w:r>
        <w:t>.1.1: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1476"/>
        <w:gridCol w:w="2705"/>
        <w:gridCol w:w="2671"/>
      </w:tblGrid>
      <w:tr w:rsidR="008D0C0C" w14:paraId="4EE83944" w14:textId="77777777" w:rsidTr="00BE301E">
        <w:tblPrEx>
          <w:tblCellMar>
            <w:top w:w="0" w:type="dxa"/>
            <w:bottom w:w="0" w:type="dxa"/>
          </w:tblCellMar>
        </w:tblPrEx>
        <w:trPr>
          <w:cantSplit/>
        </w:trPr>
        <w:tc>
          <w:tcPr>
            <w:tcW w:w="4357" w:type="dxa"/>
            <w:gridSpan w:val="2"/>
          </w:tcPr>
          <w:p w14:paraId="2E0FC87C" w14:textId="77777777" w:rsidR="008D0C0C" w:rsidRDefault="008D0C0C" w:rsidP="00BE301E">
            <w:pPr>
              <w:pStyle w:val="TAL"/>
              <w:rPr>
                <w:i/>
                <w:iCs/>
              </w:rPr>
            </w:pPr>
          </w:p>
        </w:tc>
        <w:tc>
          <w:tcPr>
            <w:tcW w:w="2759" w:type="dxa"/>
          </w:tcPr>
          <w:p w14:paraId="2E8B0188" w14:textId="77777777" w:rsidR="008D0C0C" w:rsidRDefault="008D0C0C" w:rsidP="00BE301E">
            <w:pPr>
              <w:pStyle w:val="TAL"/>
              <w:rPr>
                <w:b/>
                <w:bCs/>
              </w:rPr>
            </w:pPr>
            <w:r>
              <w:rPr>
                <w:b/>
                <w:bCs/>
              </w:rPr>
              <w:t>Termination Type</w:t>
            </w:r>
          </w:p>
        </w:tc>
        <w:tc>
          <w:tcPr>
            <w:tcW w:w="2739" w:type="dxa"/>
          </w:tcPr>
          <w:p w14:paraId="25C698FF" w14:textId="77777777" w:rsidR="008D0C0C" w:rsidRDefault="008D0C0C" w:rsidP="00BE301E">
            <w:pPr>
              <w:pStyle w:val="TAL"/>
              <w:rPr>
                <w:b/>
                <w:bCs/>
              </w:rPr>
            </w:pPr>
            <w:r>
              <w:rPr>
                <w:b/>
                <w:bCs/>
              </w:rPr>
              <w:t>Stream Type</w:t>
            </w:r>
          </w:p>
        </w:tc>
      </w:tr>
      <w:tr w:rsidR="008D0C0C" w14:paraId="537597F1" w14:textId="77777777" w:rsidTr="00BE301E">
        <w:tblPrEx>
          <w:tblCellMar>
            <w:top w:w="0" w:type="dxa"/>
            <w:bottom w:w="0" w:type="dxa"/>
          </w:tblCellMar>
        </w:tblPrEx>
        <w:trPr>
          <w:cantSplit/>
        </w:trPr>
        <w:tc>
          <w:tcPr>
            <w:tcW w:w="2846" w:type="dxa"/>
          </w:tcPr>
          <w:p w14:paraId="3DE9BC3F" w14:textId="77777777" w:rsidR="008D0C0C" w:rsidRDefault="008D0C0C" w:rsidP="00BE301E">
            <w:pPr>
              <w:pStyle w:val="TAL"/>
              <w:rPr>
                <w:b/>
                <w:bCs/>
              </w:rPr>
            </w:pPr>
            <w:r>
              <w:rPr>
                <w:b/>
                <w:bCs/>
              </w:rPr>
              <w:t>Reserve group used:</w:t>
            </w:r>
          </w:p>
        </w:tc>
        <w:tc>
          <w:tcPr>
            <w:tcW w:w="1511" w:type="dxa"/>
          </w:tcPr>
          <w:p w14:paraId="4AE78EDC" w14:textId="77777777" w:rsidR="008D0C0C" w:rsidRDefault="008D0C0C" w:rsidP="00BE301E">
            <w:pPr>
              <w:pStyle w:val="TAL"/>
            </w:pPr>
            <w:r>
              <w:t>No</w:t>
            </w:r>
          </w:p>
        </w:tc>
        <w:tc>
          <w:tcPr>
            <w:tcW w:w="2759" w:type="dxa"/>
          </w:tcPr>
          <w:p w14:paraId="30605CD3" w14:textId="77777777" w:rsidR="008D0C0C" w:rsidRDefault="008D0C0C" w:rsidP="00BE301E">
            <w:pPr>
              <w:pStyle w:val="TAL"/>
            </w:pPr>
            <w:r>
              <w:t>NA</w:t>
            </w:r>
          </w:p>
        </w:tc>
        <w:tc>
          <w:tcPr>
            <w:tcW w:w="2739" w:type="dxa"/>
          </w:tcPr>
          <w:p w14:paraId="7BD5C864" w14:textId="77777777" w:rsidR="008D0C0C" w:rsidRDefault="008D0C0C" w:rsidP="00BE301E">
            <w:pPr>
              <w:pStyle w:val="TAL"/>
            </w:pPr>
            <w:r>
              <w:t>NA</w:t>
            </w:r>
          </w:p>
        </w:tc>
      </w:tr>
      <w:tr w:rsidR="008D0C0C" w14:paraId="660E15FF" w14:textId="77777777" w:rsidTr="00BE301E">
        <w:tblPrEx>
          <w:tblCellMar>
            <w:top w:w="0" w:type="dxa"/>
            <w:bottom w:w="0" w:type="dxa"/>
          </w:tblCellMar>
        </w:tblPrEx>
        <w:trPr>
          <w:cantSplit/>
        </w:trPr>
        <w:tc>
          <w:tcPr>
            <w:tcW w:w="2846" w:type="dxa"/>
          </w:tcPr>
          <w:p w14:paraId="6152DCE1" w14:textId="77777777" w:rsidR="008D0C0C" w:rsidRDefault="008D0C0C" w:rsidP="00BE301E">
            <w:pPr>
              <w:pStyle w:val="TAL"/>
              <w:rPr>
                <w:b/>
                <w:bCs/>
              </w:rPr>
            </w:pPr>
            <w:r>
              <w:rPr>
                <w:b/>
                <w:bCs/>
              </w:rPr>
              <w:t>Reserve value used:</w:t>
            </w:r>
          </w:p>
        </w:tc>
        <w:tc>
          <w:tcPr>
            <w:tcW w:w="1511" w:type="dxa"/>
          </w:tcPr>
          <w:p w14:paraId="42F085E5" w14:textId="77777777" w:rsidR="008D0C0C" w:rsidRDefault="008D0C0C" w:rsidP="00BE301E">
            <w:pPr>
              <w:pStyle w:val="TAL"/>
            </w:pPr>
            <w:r>
              <w:t>Yes</w:t>
            </w:r>
          </w:p>
        </w:tc>
        <w:tc>
          <w:tcPr>
            <w:tcW w:w="2759" w:type="dxa"/>
          </w:tcPr>
          <w:p w14:paraId="204D7A16" w14:textId="77777777" w:rsidR="008D0C0C" w:rsidRDefault="008D0C0C" w:rsidP="00BE301E">
            <w:pPr>
              <w:pStyle w:val="TAL"/>
            </w:pPr>
            <w:r>
              <w:t>IP</w:t>
            </w:r>
          </w:p>
        </w:tc>
        <w:tc>
          <w:tcPr>
            <w:tcW w:w="2739" w:type="dxa"/>
          </w:tcPr>
          <w:p w14:paraId="575153F1" w14:textId="77777777" w:rsidR="008D0C0C" w:rsidRDefault="008D0C0C" w:rsidP="00BE301E">
            <w:pPr>
              <w:pStyle w:val="TAL"/>
            </w:pPr>
            <w:r>
              <w:t>Audio, Video</w:t>
            </w:r>
          </w:p>
        </w:tc>
      </w:tr>
      <w:tr w:rsidR="008D0C0C" w14:paraId="4527E9A3" w14:textId="77777777" w:rsidTr="00BE301E">
        <w:tblPrEx>
          <w:tblCellMar>
            <w:top w:w="0" w:type="dxa"/>
            <w:bottom w:w="0" w:type="dxa"/>
          </w:tblCellMar>
        </w:tblPrEx>
        <w:trPr>
          <w:cantSplit/>
        </w:trPr>
        <w:tc>
          <w:tcPr>
            <w:tcW w:w="9855" w:type="dxa"/>
            <w:gridSpan w:val="4"/>
          </w:tcPr>
          <w:p w14:paraId="456EC27C" w14:textId="77777777" w:rsidR="008D0C0C" w:rsidRDefault="008D0C0C" w:rsidP="00BE301E">
            <w:pPr>
              <w:pStyle w:val="TAN"/>
            </w:pPr>
          </w:p>
        </w:tc>
      </w:tr>
    </w:tbl>
    <w:p w14:paraId="273ADCD8" w14:textId="77777777" w:rsidR="008D0C0C" w:rsidRDefault="008D0C0C" w:rsidP="008D0C0C"/>
    <w:p w14:paraId="18372104" w14:textId="77777777" w:rsidR="008D0C0C" w:rsidRDefault="008D0C0C" w:rsidP="008D0C0C">
      <w:pPr>
        <w:pStyle w:val="TH"/>
        <w:rPr>
          <w:i/>
          <w:iCs/>
        </w:rPr>
      </w:pPr>
      <w:r>
        <w:t xml:space="preserve">Table </w:t>
      </w:r>
      <w:smartTag w:uri="urn:schemas-microsoft-com:office:smarttags" w:element="chsdate">
        <w:smartTagPr>
          <w:attr w:name="IsROCDate" w:val="False"/>
          <w:attr w:name="IsLunarDate" w:val="False"/>
          <w:attr w:name="Day" w:val="30"/>
          <w:attr w:name="Month" w:val="12"/>
          <w:attr w:name="Year" w:val="1899"/>
        </w:smartTagPr>
        <w:r>
          <w:t>5.7.2</w:t>
        </w:r>
      </w:smartTag>
      <w:r>
        <w:t>.1.2: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8D0C0C" w14:paraId="0AAFB7F6" w14:textId="77777777" w:rsidTr="00BE301E">
        <w:tblPrEx>
          <w:tblCellMar>
            <w:top w:w="0" w:type="dxa"/>
            <w:bottom w:w="0" w:type="dxa"/>
          </w:tblCellMar>
        </w:tblPrEx>
        <w:tc>
          <w:tcPr>
            <w:tcW w:w="3192" w:type="dxa"/>
          </w:tcPr>
          <w:p w14:paraId="15FA4210" w14:textId="77777777" w:rsidR="008D0C0C" w:rsidRDefault="008D0C0C" w:rsidP="00BE301E">
            <w:pPr>
              <w:pStyle w:val="TAL"/>
              <w:rPr>
                <w:b/>
              </w:rPr>
            </w:pPr>
            <w:r>
              <w:rPr>
                <w:b/>
              </w:rPr>
              <w:t>Termination Type</w:t>
            </w:r>
          </w:p>
        </w:tc>
        <w:tc>
          <w:tcPr>
            <w:tcW w:w="3192" w:type="dxa"/>
          </w:tcPr>
          <w:p w14:paraId="3CC52EB6" w14:textId="77777777" w:rsidR="008D0C0C" w:rsidRDefault="008D0C0C" w:rsidP="00BE301E">
            <w:pPr>
              <w:pStyle w:val="TAL"/>
              <w:rPr>
                <w:b/>
              </w:rPr>
            </w:pPr>
            <w:r>
              <w:rPr>
                <w:b/>
              </w:rPr>
              <w:t>Stream Type</w:t>
            </w:r>
          </w:p>
        </w:tc>
        <w:tc>
          <w:tcPr>
            <w:tcW w:w="3444" w:type="dxa"/>
          </w:tcPr>
          <w:p w14:paraId="739DE038" w14:textId="77777777" w:rsidR="008D0C0C" w:rsidRDefault="008D0C0C" w:rsidP="00BE301E">
            <w:pPr>
              <w:pStyle w:val="TAL"/>
              <w:rPr>
                <w:b/>
              </w:rPr>
            </w:pPr>
            <w:r>
              <w:rPr>
                <w:b/>
              </w:rPr>
              <w:t>Allowed StreamMode Values</w:t>
            </w:r>
          </w:p>
        </w:tc>
      </w:tr>
      <w:tr w:rsidR="008D0C0C" w14:paraId="33271335" w14:textId="77777777" w:rsidTr="00BE301E">
        <w:tblPrEx>
          <w:tblCellMar>
            <w:top w:w="0" w:type="dxa"/>
            <w:bottom w:w="0" w:type="dxa"/>
          </w:tblCellMar>
        </w:tblPrEx>
        <w:tc>
          <w:tcPr>
            <w:tcW w:w="3192" w:type="dxa"/>
            <w:vMerge w:val="restart"/>
          </w:tcPr>
          <w:p w14:paraId="12311656" w14:textId="77777777" w:rsidR="008D0C0C" w:rsidRDefault="008D0C0C" w:rsidP="00BE301E">
            <w:pPr>
              <w:pStyle w:val="TAL"/>
            </w:pPr>
            <w:r>
              <w:t>IP</w:t>
            </w:r>
          </w:p>
        </w:tc>
        <w:tc>
          <w:tcPr>
            <w:tcW w:w="3192" w:type="dxa"/>
          </w:tcPr>
          <w:p w14:paraId="00329D0A" w14:textId="77777777" w:rsidR="008D0C0C" w:rsidRDefault="008D0C0C" w:rsidP="00BE301E">
            <w:pPr>
              <w:pStyle w:val="TAL"/>
              <w:jc w:val="center"/>
            </w:pPr>
            <w:r>
              <w:t>RTP/AVP</w:t>
            </w:r>
          </w:p>
        </w:tc>
        <w:tc>
          <w:tcPr>
            <w:tcW w:w="3444" w:type="dxa"/>
          </w:tcPr>
          <w:p w14:paraId="30BF3A29" w14:textId="77777777" w:rsidR="008D0C0C" w:rsidRDefault="008D0C0C" w:rsidP="00BE301E">
            <w:pPr>
              <w:pStyle w:val="TAL"/>
            </w:pPr>
            <w:r>
              <w:t>SendOnly, RecvOnly, SendRecv, Inactive</w:t>
            </w:r>
          </w:p>
        </w:tc>
      </w:tr>
      <w:tr w:rsidR="00A13985" w14:paraId="04724609" w14:textId="77777777" w:rsidTr="00BE301E">
        <w:tblPrEx>
          <w:tblCellMar>
            <w:top w:w="0" w:type="dxa"/>
            <w:bottom w:w="0" w:type="dxa"/>
          </w:tblCellMar>
        </w:tblPrEx>
        <w:tc>
          <w:tcPr>
            <w:tcW w:w="3192" w:type="dxa"/>
            <w:vMerge/>
          </w:tcPr>
          <w:p w14:paraId="7D18B815" w14:textId="77777777" w:rsidR="00A13985" w:rsidRDefault="00A13985" w:rsidP="00BE301E">
            <w:pPr>
              <w:pStyle w:val="TAL"/>
            </w:pPr>
          </w:p>
        </w:tc>
        <w:tc>
          <w:tcPr>
            <w:tcW w:w="3192" w:type="dxa"/>
          </w:tcPr>
          <w:p w14:paraId="385B0A0C" w14:textId="77777777" w:rsidR="00A13985" w:rsidRDefault="00A13985" w:rsidP="00BE301E">
            <w:pPr>
              <w:pStyle w:val="TAL"/>
              <w:jc w:val="center"/>
            </w:pPr>
            <w:r>
              <w:t>RTP/SAVP</w:t>
            </w:r>
          </w:p>
        </w:tc>
        <w:tc>
          <w:tcPr>
            <w:tcW w:w="3444" w:type="dxa"/>
          </w:tcPr>
          <w:p w14:paraId="179D3120" w14:textId="77777777" w:rsidR="00A13985" w:rsidRDefault="00A13985" w:rsidP="00BE301E">
            <w:pPr>
              <w:pStyle w:val="TAL"/>
            </w:pPr>
            <w:r>
              <w:t>SendOnly, RecvOnly, SendRecv, Inactive</w:t>
            </w:r>
          </w:p>
        </w:tc>
      </w:tr>
      <w:tr w:rsidR="002D6B5D" w14:paraId="259EC10A" w14:textId="77777777" w:rsidTr="00BE301E">
        <w:tblPrEx>
          <w:tblCellMar>
            <w:top w:w="0" w:type="dxa"/>
            <w:bottom w:w="0" w:type="dxa"/>
          </w:tblCellMar>
        </w:tblPrEx>
        <w:tc>
          <w:tcPr>
            <w:tcW w:w="3192" w:type="dxa"/>
            <w:vMerge/>
          </w:tcPr>
          <w:p w14:paraId="2EF57D98" w14:textId="77777777" w:rsidR="002D6B5D" w:rsidRDefault="002D6B5D" w:rsidP="00BE301E">
            <w:pPr>
              <w:pStyle w:val="TAL"/>
            </w:pPr>
          </w:p>
        </w:tc>
        <w:tc>
          <w:tcPr>
            <w:tcW w:w="3192" w:type="dxa"/>
          </w:tcPr>
          <w:p w14:paraId="1ADFFE26" w14:textId="77777777" w:rsidR="002D6B5D" w:rsidRDefault="002D6B5D" w:rsidP="00BE301E">
            <w:pPr>
              <w:pStyle w:val="TAL"/>
              <w:jc w:val="center"/>
            </w:pPr>
            <w:r>
              <w:t>RTP/AVPF</w:t>
            </w:r>
          </w:p>
        </w:tc>
        <w:tc>
          <w:tcPr>
            <w:tcW w:w="3444" w:type="dxa"/>
          </w:tcPr>
          <w:p w14:paraId="1E25A7B0" w14:textId="77777777" w:rsidR="002D6B5D" w:rsidRDefault="002D6B5D" w:rsidP="00BE301E">
            <w:pPr>
              <w:pStyle w:val="TAL"/>
            </w:pPr>
            <w:r>
              <w:t>SendOnly, RecvOnly, SendRecv, Inactive</w:t>
            </w:r>
          </w:p>
        </w:tc>
      </w:tr>
      <w:tr w:rsidR="00A13985" w14:paraId="0FC7DB28" w14:textId="77777777" w:rsidTr="00BE301E">
        <w:tblPrEx>
          <w:tblCellMar>
            <w:top w:w="0" w:type="dxa"/>
            <w:bottom w:w="0" w:type="dxa"/>
          </w:tblCellMar>
        </w:tblPrEx>
        <w:tc>
          <w:tcPr>
            <w:tcW w:w="3192" w:type="dxa"/>
            <w:vMerge/>
          </w:tcPr>
          <w:p w14:paraId="566055A7" w14:textId="77777777" w:rsidR="00A13985" w:rsidRDefault="00A13985" w:rsidP="00BE301E">
            <w:pPr>
              <w:pStyle w:val="TAL"/>
            </w:pPr>
          </w:p>
        </w:tc>
        <w:tc>
          <w:tcPr>
            <w:tcW w:w="3192" w:type="dxa"/>
          </w:tcPr>
          <w:p w14:paraId="48C2CA46" w14:textId="77777777" w:rsidR="00A13985" w:rsidRDefault="00A13985" w:rsidP="00BE301E">
            <w:pPr>
              <w:pStyle w:val="TAL"/>
              <w:jc w:val="center"/>
            </w:pPr>
            <w:r>
              <w:t>RTP/SAVPF</w:t>
            </w:r>
          </w:p>
        </w:tc>
        <w:tc>
          <w:tcPr>
            <w:tcW w:w="3444" w:type="dxa"/>
          </w:tcPr>
          <w:p w14:paraId="73D6BAC4" w14:textId="77777777" w:rsidR="00A13985" w:rsidRDefault="00A13985" w:rsidP="00BE301E">
            <w:pPr>
              <w:pStyle w:val="TAL"/>
            </w:pPr>
            <w:r>
              <w:t>SendOnly, RecvOnly, SendRecv, Inactive</w:t>
            </w:r>
          </w:p>
        </w:tc>
      </w:tr>
      <w:tr w:rsidR="008D0C0C" w14:paraId="6BB00BEB" w14:textId="77777777" w:rsidTr="00BE301E">
        <w:tblPrEx>
          <w:tblCellMar>
            <w:top w:w="0" w:type="dxa"/>
            <w:bottom w:w="0" w:type="dxa"/>
          </w:tblCellMar>
        </w:tblPrEx>
        <w:tc>
          <w:tcPr>
            <w:tcW w:w="3192" w:type="dxa"/>
            <w:vMerge/>
          </w:tcPr>
          <w:p w14:paraId="012F3B04" w14:textId="77777777" w:rsidR="008D0C0C" w:rsidRDefault="008D0C0C" w:rsidP="00BE301E">
            <w:pPr>
              <w:pStyle w:val="TAL"/>
            </w:pPr>
          </w:p>
        </w:tc>
        <w:tc>
          <w:tcPr>
            <w:tcW w:w="3192" w:type="dxa"/>
          </w:tcPr>
          <w:p w14:paraId="0BF7C5BF" w14:textId="77777777" w:rsidR="008D0C0C" w:rsidRDefault="008D0C0C" w:rsidP="00BE301E">
            <w:pPr>
              <w:pStyle w:val="TAL"/>
              <w:jc w:val="center"/>
            </w:pPr>
            <w:r>
              <w:t>TCP</w:t>
            </w:r>
          </w:p>
        </w:tc>
        <w:tc>
          <w:tcPr>
            <w:tcW w:w="3444" w:type="dxa"/>
          </w:tcPr>
          <w:p w14:paraId="3B69FA31" w14:textId="77777777" w:rsidR="008D0C0C" w:rsidRDefault="008D0C0C" w:rsidP="00BE301E">
            <w:pPr>
              <w:pStyle w:val="TAL"/>
            </w:pPr>
            <w:r>
              <w:t>SendRecv, Inactive</w:t>
            </w:r>
          </w:p>
        </w:tc>
      </w:tr>
      <w:tr w:rsidR="008D0C0C" w14:paraId="7A51E58A" w14:textId="77777777" w:rsidTr="00BE301E">
        <w:tblPrEx>
          <w:tblCellMar>
            <w:top w:w="0" w:type="dxa"/>
            <w:bottom w:w="0" w:type="dxa"/>
          </w:tblCellMar>
        </w:tblPrEx>
        <w:tc>
          <w:tcPr>
            <w:tcW w:w="3192" w:type="dxa"/>
            <w:vMerge/>
          </w:tcPr>
          <w:p w14:paraId="5BC61DEC" w14:textId="77777777" w:rsidR="008D0C0C" w:rsidRDefault="008D0C0C" w:rsidP="00BE301E">
            <w:pPr>
              <w:pStyle w:val="TAL"/>
            </w:pPr>
          </w:p>
        </w:tc>
        <w:tc>
          <w:tcPr>
            <w:tcW w:w="3192" w:type="dxa"/>
          </w:tcPr>
          <w:p w14:paraId="5A76C1C5" w14:textId="77777777" w:rsidR="008D0C0C" w:rsidRDefault="008D0C0C" w:rsidP="00BE301E">
            <w:pPr>
              <w:pStyle w:val="TAL"/>
              <w:jc w:val="center"/>
            </w:pPr>
            <w:r>
              <w:t xml:space="preserve">TCP/MSRP </w:t>
            </w:r>
          </w:p>
        </w:tc>
        <w:tc>
          <w:tcPr>
            <w:tcW w:w="3444" w:type="dxa"/>
          </w:tcPr>
          <w:p w14:paraId="18F49702" w14:textId="77777777" w:rsidR="008D0C0C" w:rsidRDefault="008D0C0C" w:rsidP="00BE301E">
            <w:pPr>
              <w:pStyle w:val="TAL"/>
            </w:pPr>
            <w:r>
              <w:t>SendRecv, Inactive</w:t>
            </w:r>
          </w:p>
        </w:tc>
      </w:tr>
      <w:tr w:rsidR="008D0C0C" w14:paraId="5F8E4912" w14:textId="77777777" w:rsidTr="00BE301E">
        <w:tblPrEx>
          <w:tblCellMar>
            <w:top w:w="0" w:type="dxa"/>
            <w:bottom w:w="0" w:type="dxa"/>
          </w:tblCellMar>
        </w:tblPrEx>
        <w:tc>
          <w:tcPr>
            <w:tcW w:w="3192" w:type="dxa"/>
            <w:vMerge/>
          </w:tcPr>
          <w:p w14:paraId="32DFD9B7" w14:textId="77777777" w:rsidR="008D0C0C" w:rsidRDefault="008D0C0C" w:rsidP="00BE301E">
            <w:pPr>
              <w:pStyle w:val="TAL"/>
            </w:pPr>
          </w:p>
        </w:tc>
        <w:tc>
          <w:tcPr>
            <w:tcW w:w="3192" w:type="dxa"/>
          </w:tcPr>
          <w:p w14:paraId="50B0219D" w14:textId="77777777" w:rsidR="008D0C0C" w:rsidRDefault="008D0C0C" w:rsidP="00BE301E">
            <w:pPr>
              <w:pStyle w:val="TAL"/>
              <w:jc w:val="center"/>
            </w:pPr>
            <w:r>
              <w:t>udptl</w:t>
            </w:r>
          </w:p>
        </w:tc>
        <w:tc>
          <w:tcPr>
            <w:tcW w:w="3444" w:type="dxa"/>
          </w:tcPr>
          <w:p w14:paraId="10065F9A" w14:textId="77777777" w:rsidR="008D0C0C" w:rsidRDefault="008D0C0C" w:rsidP="00BE301E">
            <w:pPr>
              <w:pStyle w:val="TAL"/>
            </w:pPr>
            <w:r>
              <w:t>SendRecv, Inactive</w:t>
            </w:r>
          </w:p>
        </w:tc>
      </w:tr>
      <w:tr w:rsidR="008D0C0C" w14:paraId="0FA4401A" w14:textId="77777777" w:rsidTr="00BE301E">
        <w:tblPrEx>
          <w:tblCellMar>
            <w:top w:w="0" w:type="dxa"/>
            <w:bottom w:w="0" w:type="dxa"/>
          </w:tblCellMar>
        </w:tblPrEx>
        <w:tc>
          <w:tcPr>
            <w:tcW w:w="3192" w:type="dxa"/>
            <w:vMerge/>
          </w:tcPr>
          <w:p w14:paraId="7096253B" w14:textId="77777777" w:rsidR="008D0C0C" w:rsidRDefault="008D0C0C" w:rsidP="00BE301E">
            <w:pPr>
              <w:pStyle w:val="TAL"/>
            </w:pPr>
          </w:p>
        </w:tc>
        <w:tc>
          <w:tcPr>
            <w:tcW w:w="3192" w:type="dxa"/>
          </w:tcPr>
          <w:p w14:paraId="4B1F45A3" w14:textId="77777777" w:rsidR="008D0C0C" w:rsidRDefault="008D0C0C" w:rsidP="00BE301E">
            <w:pPr>
              <w:pStyle w:val="TAL"/>
              <w:jc w:val="center"/>
            </w:pPr>
            <w:r>
              <w:t>udp</w:t>
            </w:r>
          </w:p>
        </w:tc>
        <w:tc>
          <w:tcPr>
            <w:tcW w:w="3444" w:type="dxa"/>
          </w:tcPr>
          <w:p w14:paraId="09BF6C23" w14:textId="77777777" w:rsidR="008D0C0C" w:rsidRDefault="008D0C0C" w:rsidP="00BE301E">
            <w:pPr>
              <w:pStyle w:val="TAL"/>
            </w:pPr>
            <w:r>
              <w:t>SendOnly, RecvOnly, SendRecv, Inactive</w:t>
            </w:r>
          </w:p>
        </w:tc>
      </w:tr>
      <w:tr w:rsidR="002D6B5D" w14:paraId="3322DA37" w14:textId="77777777" w:rsidTr="00E62E91">
        <w:tblPrEx>
          <w:tblCellMar>
            <w:top w:w="0" w:type="dxa"/>
            <w:bottom w:w="0" w:type="dxa"/>
          </w:tblCellMar>
        </w:tblPrEx>
        <w:tc>
          <w:tcPr>
            <w:tcW w:w="9828" w:type="dxa"/>
            <w:gridSpan w:val="3"/>
          </w:tcPr>
          <w:p w14:paraId="2B3BE091" w14:textId="77777777" w:rsidR="002D6B5D" w:rsidRDefault="002D6B5D" w:rsidP="002D6B5D">
            <w:pPr>
              <w:pStyle w:val="TAN"/>
            </w:pPr>
            <w:r>
              <w:t xml:space="preserve">NOTE: </w:t>
            </w:r>
            <w:r>
              <w:tab/>
              <w:t>See table 5.15.2 for the stream types applicable to IMS-Ix and CS-Ix.</w:t>
            </w:r>
          </w:p>
        </w:tc>
      </w:tr>
    </w:tbl>
    <w:p w14:paraId="5B1A4B04" w14:textId="77777777" w:rsidR="008D0C0C" w:rsidRDefault="008D0C0C" w:rsidP="008D0C0C">
      <w:pPr>
        <w:tabs>
          <w:tab w:val="left" w:pos="2055"/>
        </w:tabs>
      </w:pPr>
    </w:p>
    <w:p w14:paraId="1ABCCCE5" w14:textId="77777777" w:rsidR="008D0C0C" w:rsidRDefault="008D0C0C" w:rsidP="008D0C0C">
      <w:pPr>
        <w:tabs>
          <w:tab w:val="left" w:pos="2055"/>
        </w:tabs>
      </w:pPr>
    </w:p>
    <w:p w14:paraId="580D2B02" w14:textId="77777777" w:rsidR="008D0C0C" w:rsidRDefault="008D0C0C" w:rsidP="008D0C0C">
      <w:pPr>
        <w:pStyle w:val="Heading3"/>
      </w:pPr>
      <w:bookmarkStart w:id="65" w:name="_Toc414010798"/>
      <w:smartTag w:uri="urn:schemas-microsoft-com:office:smarttags" w:element="chsdate">
        <w:smartTagPr>
          <w:attr w:name="IsROCDate" w:val="False"/>
          <w:attr w:name="IsLunarDate" w:val="False"/>
          <w:attr w:name="Day" w:val="30"/>
          <w:attr w:name="Month" w:val="12"/>
          <w:attr w:name="Year" w:val="1899"/>
        </w:smartTagPr>
        <w:r>
          <w:lastRenderedPageBreak/>
          <w:t>5.7.3</w:t>
        </w:r>
        <w:r>
          <w:tab/>
        </w:r>
      </w:smartTag>
      <w:r>
        <w:t>Events descriptor</w:t>
      </w:r>
      <w:bookmarkEnd w:id="65"/>
    </w:p>
    <w:p w14:paraId="0C37BFF3"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5.7.3</w:t>
        </w:r>
      </w:smartTag>
      <w:r>
        <w:t>.1: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9"/>
        <w:gridCol w:w="2185"/>
        <w:gridCol w:w="2615"/>
        <w:gridCol w:w="2740"/>
      </w:tblGrid>
      <w:tr w:rsidR="008D0C0C" w14:paraId="50C4E039" w14:textId="77777777" w:rsidTr="00BE301E">
        <w:tblPrEx>
          <w:tblCellMar>
            <w:top w:w="0" w:type="dxa"/>
            <w:bottom w:w="0" w:type="dxa"/>
          </w:tblCellMar>
        </w:tblPrEx>
        <w:tc>
          <w:tcPr>
            <w:tcW w:w="2159" w:type="dxa"/>
          </w:tcPr>
          <w:p w14:paraId="51CB870C" w14:textId="77777777" w:rsidR="008D0C0C" w:rsidRDefault="008D0C0C" w:rsidP="00BE301E">
            <w:pPr>
              <w:pStyle w:val="TAL"/>
              <w:rPr>
                <w:b/>
                <w:bCs/>
              </w:rPr>
            </w:pPr>
            <w:r>
              <w:rPr>
                <w:b/>
                <w:bCs/>
              </w:rPr>
              <w:t>Events settable on termination types and stream types:</w:t>
            </w:r>
          </w:p>
        </w:tc>
        <w:tc>
          <w:tcPr>
            <w:tcW w:w="7696" w:type="dxa"/>
            <w:gridSpan w:val="3"/>
          </w:tcPr>
          <w:p w14:paraId="0808B2ED" w14:textId="77777777" w:rsidR="008D0C0C" w:rsidRDefault="008D0C0C" w:rsidP="00BE301E">
            <w:pPr>
              <w:pStyle w:val="TAL"/>
            </w:pPr>
            <w:r>
              <w:t>Yes</w:t>
            </w:r>
          </w:p>
        </w:tc>
      </w:tr>
      <w:tr w:rsidR="001D378E" w14:paraId="470209C7" w14:textId="77777777" w:rsidTr="00BE301E">
        <w:tblPrEx>
          <w:tblCellMar>
            <w:top w:w="0" w:type="dxa"/>
            <w:bottom w:w="0" w:type="dxa"/>
          </w:tblCellMar>
        </w:tblPrEx>
        <w:trPr>
          <w:cantSplit/>
        </w:trPr>
        <w:tc>
          <w:tcPr>
            <w:tcW w:w="2159" w:type="dxa"/>
            <w:vMerge w:val="restart"/>
          </w:tcPr>
          <w:p w14:paraId="2BDAD867" w14:textId="77777777" w:rsidR="001D378E" w:rsidRDefault="001D378E" w:rsidP="00BE301E">
            <w:pPr>
              <w:pStyle w:val="TAL"/>
              <w:rPr>
                <w:i/>
                <w:iCs/>
              </w:rPr>
            </w:pPr>
            <w:r>
              <w:rPr>
                <w:i/>
                <w:iCs/>
              </w:rPr>
              <w:t xml:space="preserve"> If yes</w:t>
            </w:r>
          </w:p>
        </w:tc>
        <w:tc>
          <w:tcPr>
            <w:tcW w:w="2222" w:type="dxa"/>
          </w:tcPr>
          <w:p w14:paraId="05ACBE44" w14:textId="77777777" w:rsidR="001D378E" w:rsidRDefault="001D378E" w:rsidP="00BE301E">
            <w:pPr>
              <w:pStyle w:val="TAL"/>
              <w:rPr>
                <w:b/>
              </w:rPr>
            </w:pPr>
            <w:r>
              <w:rPr>
                <w:b/>
              </w:rPr>
              <w:t xml:space="preserve">Event ID </w:t>
            </w:r>
          </w:p>
        </w:tc>
        <w:tc>
          <w:tcPr>
            <w:tcW w:w="2722" w:type="dxa"/>
          </w:tcPr>
          <w:p w14:paraId="4F0BD7D2" w14:textId="77777777" w:rsidR="001D378E" w:rsidRDefault="001D378E" w:rsidP="00BE301E">
            <w:pPr>
              <w:pStyle w:val="TAL"/>
              <w:rPr>
                <w:b/>
              </w:rPr>
            </w:pPr>
            <w:r>
              <w:rPr>
                <w:b/>
              </w:rPr>
              <w:t xml:space="preserve">Termination Type </w:t>
            </w:r>
          </w:p>
        </w:tc>
        <w:tc>
          <w:tcPr>
            <w:tcW w:w="2752" w:type="dxa"/>
          </w:tcPr>
          <w:p w14:paraId="14637812" w14:textId="77777777" w:rsidR="001D378E" w:rsidRDefault="001D378E" w:rsidP="00BE301E">
            <w:pPr>
              <w:pStyle w:val="TAL"/>
              <w:rPr>
                <w:b/>
              </w:rPr>
            </w:pPr>
            <w:r>
              <w:rPr>
                <w:b/>
              </w:rPr>
              <w:t>Stream Type</w:t>
            </w:r>
          </w:p>
        </w:tc>
      </w:tr>
      <w:tr w:rsidR="001D378E" w14:paraId="222E1705" w14:textId="77777777" w:rsidTr="00BE301E">
        <w:tblPrEx>
          <w:tblCellMar>
            <w:top w:w="0" w:type="dxa"/>
            <w:bottom w:w="0" w:type="dxa"/>
          </w:tblCellMar>
        </w:tblPrEx>
        <w:trPr>
          <w:cantSplit/>
        </w:trPr>
        <w:tc>
          <w:tcPr>
            <w:tcW w:w="2159" w:type="dxa"/>
            <w:vMerge/>
          </w:tcPr>
          <w:p w14:paraId="343DFCD2" w14:textId="77777777" w:rsidR="001D378E"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4918E2D9" w14:textId="77777777" w:rsidR="001D378E" w:rsidRDefault="001D378E" w:rsidP="00BE301E">
            <w:pPr>
              <w:pStyle w:val="TAL"/>
              <w:rPr>
                <w:i/>
              </w:rPr>
            </w:pPr>
          </w:p>
        </w:tc>
        <w:tc>
          <w:tcPr>
            <w:tcW w:w="2722" w:type="dxa"/>
            <w:tcBorders>
              <w:top w:val="single" w:sz="4" w:space="0" w:color="auto"/>
              <w:left w:val="single" w:sz="4" w:space="0" w:color="auto"/>
              <w:bottom w:val="single" w:sz="4" w:space="0" w:color="auto"/>
              <w:right w:val="single" w:sz="4" w:space="0" w:color="auto"/>
            </w:tcBorders>
          </w:tcPr>
          <w:p w14:paraId="5AC38183" w14:textId="77777777" w:rsidR="001D378E" w:rsidRDefault="001D378E" w:rsidP="00BE301E">
            <w:pPr>
              <w:pStyle w:val="TAL"/>
              <w:rPr>
                <w:i/>
              </w:rPr>
            </w:pPr>
          </w:p>
        </w:tc>
        <w:tc>
          <w:tcPr>
            <w:tcW w:w="2752" w:type="dxa"/>
            <w:tcBorders>
              <w:top w:val="single" w:sz="4" w:space="0" w:color="auto"/>
              <w:left w:val="single" w:sz="4" w:space="0" w:color="auto"/>
              <w:bottom w:val="single" w:sz="4" w:space="0" w:color="auto"/>
              <w:right w:val="single" w:sz="4" w:space="0" w:color="auto"/>
            </w:tcBorders>
          </w:tcPr>
          <w:p w14:paraId="194C60E6" w14:textId="77777777" w:rsidR="001D378E" w:rsidRDefault="001D378E" w:rsidP="00BE301E">
            <w:pPr>
              <w:pStyle w:val="TAL"/>
              <w:rPr>
                <w:i/>
              </w:rPr>
            </w:pPr>
          </w:p>
        </w:tc>
      </w:tr>
      <w:tr w:rsidR="001D378E" w14:paraId="7368C033" w14:textId="77777777" w:rsidTr="00BE301E">
        <w:tblPrEx>
          <w:tblCellMar>
            <w:top w:w="0" w:type="dxa"/>
            <w:bottom w:w="0" w:type="dxa"/>
          </w:tblCellMar>
        </w:tblPrEx>
        <w:trPr>
          <w:cantSplit/>
        </w:trPr>
        <w:tc>
          <w:tcPr>
            <w:tcW w:w="2159" w:type="dxa"/>
            <w:vMerge/>
          </w:tcPr>
          <w:p w14:paraId="5D35EEE2" w14:textId="77777777" w:rsidR="001D378E"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791A4CA8" w14:textId="77777777" w:rsidR="001D378E" w:rsidRPr="00704AD2" w:rsidRDefault="001D378E" w:rsidP="00BE301E">
            <w:pPr>
              <w:pStyle w:val="TAL"/>
              <w:rPr>
                <w:rFonts w:cs="Arial"/>
                <w:szCs w:val="18"/>
                <w:lang w:val="fr-FR"/>
              </w:rPr>
            </w:pPr>
            <w:r w:rsidRPr="00704AD2">
              <w:rPr>
                <w:lang w:val="fr-FR"/>
              </w:rPr>
              <w:t xml:space="preserve">Cause (g/cause,  0x0001/0x0001)  - </w:t>
            </w:r>
            <w:r w:rsidRPr="00704AD2">
              <w:rPr>
                <w:rFonts w:cs="Arial"/>
                <w:szCs w:val="18"/>
                <w:lang w:val="fr-FR"/>
              </w:rPr>
              <w:t>See sub-clause 5.14.3.1</w:t>
            </w:r>
          </w:p>
          <w:p w14:paraId="00FBD334" w14:textId="77777777" w:rsidR="001D378E" w:rsidRPr="00704AD2" w:rsidRDefault="001D378E" w:rsidP="00BE301E">
            <w:pPr>
              <w:pStyle w:val="TAL"/>
              <w:rPr>
                <w:iCs/>
                <w:lang w:val="fr-FR"/>
              </w:rPr>
            </w:pPr>
          </w:p>
        </w:tc>
        <w:tc>
          <w:tcPr>
            <w:tcW w:w="2722" w:type="dxa"/>
            <w:tcBorders>
              <w:top w:val="single" w:sz="4" w:space="0" w:color="auto"/>
              <w:left w:val="single" w:sz="4" w:space="0" w:color="auto"/>
              <w:bottom w:val="single" w:sz="4" w:space="0" w:color="auto"/>
              <w:right w:val="single" w:sz="4" w:space="0" w:color="auto"/>
            </w:tcBorders>
          </w:tcPr>
          <w:p w14:paraId="57E22344" w14:textId="77777777" w:rsidR="001D378E" w:rsidRDefault="001D378E" w:rsidP="00BE301E">
            <w:pPr>
              <w:pStyle w:val="TAC"/>
            </w:pPr>
            <w:r w:rsidRPr="00483268">
              <w:rPr>
                <w:rFonts w:cs="Arial"/>
                <w:szCs w:val="18"/>
              </w:rPr>
              <w:t>ALL except ROOT</w:t>
            </w:r>
          </w:p>
        </w:tc>
        <w:tc>
          <w:tcPr>
            <w:tcW w:w="2752" w:type="dxa"/>
            <w:tcBorders>
              <w:top w:val="single" w:sz="4" w:space="0" w:color="auto"/>
              <w:left w:val="single" w:sz="4" w:space="0" w:color="auto"/>
              <w:bottom w:val="single" w:sz="4" w:space="0" w:color="auto"/>
              <w:right w:val="single" w:sz="4" w:space="0" w:color="auto"/>
            </w:tcBorders>
          </w:tcPr>
          <w:p w14:paraId="196FDC72" w14:textId="77777777" w:rsidR="001D378E" w:rsidRDefault="001D378E" w:rsidP="00BE301E">
            <w:pPr>
              <w:pStyle w:val="TAC"/>
            </w:pPr>
            <w:r w:rsidRPr="00483268">
              <w:rPr>
                <w:rFonts w:cs="Arial"/>
                <w:szCs w:val="18"/>
              </w:rPr>
              <w:t>ANY</w:t>
            </w:r>
          </w:p>
        </w:tc>
      </w:tr>
      <w:tr w:rsidR="001D378E" w14:paraId="28B8A329" w14:textId="77777777" w:rsidTr="00BE301E">
        <w:tblPrEx>
          <w:tblCellMar>
            <w:top w:w="0" w:type="dxa"/>
            <w:bottom w:w="0" w:type="dxa"/>
          </w:tblCellMar>
        </w:tblPrEx>
        <w:trPr>
          <w:cantSplit/>
        </w:trPr>
        <w:tc>
          <w:tcPr>
            <w:tcW w:w="2159" w:type="dxa"/>
            <w:vMerge/>
          </w:tcPr>
          <w:p w14:paraId="14A26CFA" w14:textId="77777777" w:rsidR="001D378E"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363B5D75" w14:textId="77777777" w:rsidR="001D378E" w:rsidRDefault="001D378E" w:rsidP="00BE301E">
            <w:pPr>
              <w:pStyle w:val="TAL"/>
              <w:rPr>
                <w:iCs/>
              </w:rPr>
            </w:pPr>
            <w:r>
              <w:rPr>
                <w:rFonts w:eastAsia="Arial Unicode MS"/>
                <w:lang w:eastAsia="zh-CN"/>
              </w:rPr>
              <w:t xml:space="preserve">Inactivity Timeout (it/ito, </w:t>
            </w:r>
            <w:r>
              <w:rPr>
                <w:rFonts w:eastAsia="Arial Unicode MS"/>
                <w:lang w:eastAsia="zh-CN"/>
              </w:rPr>
              <w:br/>
            </w:r>
            <w:r w:rsidRPr="00023DB3">
              <w:rPr>
                <w:rFonts w:eastAsia="Arial Unicode MS"/>
                <w:lang w:eastAsia="zh-CN"/>
              </w:rPr>
              <w:t>0x0045/0x0001)</w:t>
            </w:r>
            <w:r>
              <w:rPr>
                <w:rFonts w:eastAsia="Arial Unicode MS"/>
                <w:lang w:eastAsia="zh-CN"/>
              </w:rPr>
              <w:t xml:space="preserve"> – See sub-clause 5.14.3.</w:t>
            </w:r>
            <w:r>
              <w:rPr>
                <w:rFonts w:eastAsia="Arial Unicode MS" w:hint="eastAsia"/>
                <w:lang w:eastAsia="zh-CN"/>
              </w:rPr>
              <w:t>6</w:t>
            </w:r>
          </w:p>
        </w:tc>
        <w:tc>
          <w:tcPr>
            <w:tcW w:w="2722" w:type="dxa"/>
            <w:tcBorders>
              <w:top w:val="single" w:sz="4" w:space="0" w:color="auto"/>
              <w:left w:val="single" w:sz="4" w:space="0" w:color="auto"/>
              <w:bottom w:val="single" w:sz="4" w:space="0" w:color="auto"/>
              <w:right w:val="single" w:sz="4" w:space="0" w:color="auto"/>
            </w:tcBorders>
          </w:tcPr>
          <w:p w14:paraId="1E7D128B" w14:textId="77777777" w:rsidR="001D378E" w:rsidRDefault="001D378E" w:rsidP="00BE301E">
            <w:pPr>
              <w:pStyle w:val="TAC"/>
            </w:pPr>
            <w:r w:rsidRPr="00483268">
              <w:t>only ROOT</w:t>
            </w:r>
          </w:p>
        </w:tc>
        <w:tc>
          <w:tcPr>
            <w:tcW w:w="2752" w:type="dxa"/>
            <w:tcBorders>
              <w:top w:val="single" w:sz="4" w:space="0" w:color="auto"/>
              <w:left w:val="single" w:sz="4" w:space="0" w:color="auto"/>
              <w:bottom w:val="single" w:sz="4" w:space="0" w:color="auto"/>
              <w:right w:val="single" w:sz="4" w:space="0" w:color="auto"/>
            </w:tcBorders>
          </w:tcPr>
          <w:p w14:paraId="3F3D2B73" w14:textId="77777777" w:rsidR="001D378E" w:rsidRDefault="001D378E" w:rsidP="00BE301E">
            <w:pPr>
              <w:pStyle w:val="TAC"/>
            </w:pPr>
            <w:r w:rsidRPr="00483268">
              <w:t>Not applicable</w:t>
            </w:r>
          </w:p>
        </w:tc>
      </w:tr>
      <w:tr w:rsidR="001D378E" w14:paraId="7C8F5D48" w14:textId="77777777" w:rsidTr="00BE301E">
        <w:tblPrEx>
          <w:tblCellMar>
            <w:top w:w="0" w:type="dxa"/>
            <w:bottom w:w="0" w:type="dxa"/>
          </w:tblCellMar>
        </w:tblPrEx>
        <w:trPr>
          <w:cantSplit/>
        </w:trPr>
        <w:tc>
          <w:tcPr>
            <w:tcW w:w="2159" w:type="dxa"/>
            <w:vMerge/>
          </w:tcPr>
          <w:p w14:paraId="4E582134" w14:textId="77777777" w:rsidR="001D378E"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5FEA268" w14:textId="77777777" w:rsidR="001D378E" w:rsidRPr="00227869" w:rsidRDefault="001D378E" w:rsidP="00BE301E">
            <w:pPr>
              <w:pStyle w:val="TAL"/>
              <w:rPr>
                <w:lang w:val="nl-BE"/>
              </w:rPr>
            </w:pPr>
            <w:r w:rsidRPr="00227869">
              <w:rPr>
                <w:lang w:val="nl-BE"/>
              </w:rPr>
              <w:t>MG_Overload</w:t>
            </w:r>
          </w:p>
          <w:p w14:paraId="34A93371" w14:textId="77777777" w:rsidR="001D378E" w:rsidRPr="00227869" w:rsidRDefault="001D378E" w:rsidP="00BE301E">
            <w:pPr>
              <w:pStyle w:val="TAL"/>
              <w:rPr>
                <w:lang w:val="nl-BE"/>
              </w:rPr>
            </w:pPr>
            <w:r w:rsidRPr="00227869">
              <w:rPr>
                <w:lang w:val="nl-BE"/>
              </w:rPr>
              <w:t>(ocp/mg_overload</w:t>
            </w:r>
            <w:r>
              <w:rPr>
                <w:lang w:val="nl-BE"/>
              </w:rPr>
              <w:t>, 0x0051/0x0001</w:t>
            </w:r>
            <w:r w:rsidRPr="00227869">
              <w:rPr>
                <w:lang w:val="nl-BE"/>
              </w:rPr>
              <w:t>)</w:t>
            </w:r>
            <w:r>
              <w:rPr>
                <w:lang w:val="nl-BE"/>
              </w:rPr>
              <w:t xml:space="preserve"> – See sub-clause 5.14.3.</w:t>
            </w:r>
            <w:r>
              <w:rPr>
                <w:rFonts w:hint="eastAsia"/>
                <w:lang w:val="en-US" w:eastAsia="zh-CN"/>
              </w:rPr>
              <w:t>8</w:t>
            </w:r>
          </w:p>
          <w:p w14:paraId="5A2750B6" w14:textId="77777777" w:rsidR="001D378E" w:rsidRDefault="001D378E" w:rsidP="00BE301E">
            <w:pPr>
              <w:pStyle w:val="TAL"/>
            </w:pPr>
          </w:p>
        </w:tc>
        <w:tc>
          <w:tcPr>
            <w:tcW w:w="2722" w:type="dxa"/>
            <w:tcBorders>
              <w:top w:val="single" w:sz="4" w:space="0" w:color="auto"/>
              <w:left w:val="single" w:sz="4" w:space="0" w:color="auto"/>
              <w:bottom w:val="single" w:sz="4" w:space="0" w:color="auto"/>
              <w:right w:val="single" w:sz="4" w:space="0" w:color="auto"/>
            </w:tcBorders>
          </w:tcPr>
          <w:p w14:paraId="31504E14" w14:textId="77777777" w:rsidR="001D378E" w:rsidRPr="009A76F2" w:rsidRDefault="001D378E" w:rsidP="00BE301E">
            <w:pPr>
              <w:pStyle w:val="TAC"/>
              <w:rPr>
                <w:lang w:val="en-US"/>
              </w:rPr>
            </w:pPr>
            <w:r w:rsidRPr="00483268">
              <w:rPr>
                <w:rFonts w:cs="Arial"/>
                <w:szCs w:val="18"/>
              </w:rPr>
              <w:t>only ROOT</w:t>
            </w:r>
          </w:p>
        </w:tc>
        <w:tc>
          <w:tcPr>
            <w:tcW w:w="2752" w:type="dxa"/>
            <w:tcBorders>
              <w:top w:val="single" w:sz="4" w:space="0" w:color="auto"/>
              <w:left w:val="single" w:sz="4" w:space="0" w:color="auto"/>
              <w:bottom w:val="single" w:sz="4" w:space="0" w:color="auto"/>
              <w:right w:val="single" w:sz="4" w:space="0" w:color="auto"/>
            </w:tcBorders>
          </w:tcPr>
          <w:p w14:paraId="70D027AF" w14:textId="77777777" w:rsidR="001D378E" w:rsidRDefault="001D378E" w:rsidP="00BE301E">
            <w:pPr>
              <w:pStyle w:val="TAC"/>
            </w:pPr>
            <w:r w:rsidRPr="00483268">
              <w:t>Not applicable</w:t>
            </w:r>
          </w:p>
        </w:tc>
      </w:tr>
      <w:tr w:rsidR="001D378E" w14:paraId="446129E7" w14:textId="77777777" w:rsidTr="00BE301E">
        <w:tblPrEx>
          <w:tblCellMar>
            <w:top w:w="0" w:type="dxa"/>
            <w:bottom w:w="0" w:type="dxa"/>
          </w:tblCellMar>
        </w:tblPrEx>
        <w:trPr>
          <w:cantSplit/>
        </w:trPr>
        <w:tc>
          <w:tcPr>
            <w:tcW w:w="2159" w:type="dxa"/>
            <w:vMerge/>
          </w:tcPr>
          <w:p w14:paraId="22FA84F9" w14:textId="77777777" w:rsidR="001D378E"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7FCC1AFF" w14:textId="77777777" w:rsidR="001D378E" w:rsidRDefault="001D378E" w:rsidP="00BE301E">
            <w:pPr>
              <w:pStyle w:val="TAL"/>
            </w:pPr>
            <w:r w:rsidRPr="004D0BC0">
              <w:t>Termination Heartbeat</w:t>
            </w:r>
            <w:r>
              <w:t xml:space="preserve"> </w:t>
            </w:r>
            <w:r w:rsidRPr="004D0BC0">
              <w:t>(</w:t>
            </w:r>
            <w:r>
              <w:t>hangterm/</w:t>
            </w:r>
            <w:r w:rsidRPr="004D0BC0">
              <w:t>thb</w:t>
            </w:r>
            <w:r>
              <w:t>,</w:t>
            </w:r>
            <w:r w:rsidRPr="00AD283B">
              <w:t xml:space="preserve"> 0x0098/0x0001</w:t>
            </w:r>
            <w:r w:rsidRPr="004D0BC0">
              <w:t>)</w:t>
            </w:r>
            <w:r>
              <w:t xml:space="preserve"> – See sub-clause 5.14.3.9</w:t>
            </w:r>
          </w:p>
        </w:tc>
        <w:tc>
          <w:tcPr>
            <w:tcW w:w="2722" w:type="dxa"/>
            <w:tcBorders>
              <w:top w:val="single" w:sz="4" w:space="0" w:color="auto"/>
              <w:left w:val="single" w:sz="4" w:space="0" w:color="auto"/>
              <w:bottom w:val="single" w:sz="4" w:space="0" w:color="auto"/>
              <w:right w:val="single" w:sz="4" w:space="0" w:color="auto"/>
            </w:tcBorders>
          </w:tcPr>
          <w:p w14:paraId="5434A0F8" w14:textId="77777777" w:rsidR="001D378E" w:rsidRDefault="001D378E" w:rsidP="00BE301E">
            <w:pPr>
              <w:pStyle w:val="TAC"/>
            </w:pPr>
            <w:r w:rsidRPr="00483268">
              <w:rPr>
                <w:rFonts w:cs="Arial"/>
                <w:szCs w:val="18"/>
              </w:rPr>
              <w:t>ALL except ROOT</w:t>
            </w:r>
          </w:p>
        </w:tc>
        <w:tc>
          <w:tcPr>
            <w:tcW w:w="2752" w:type="dxa"/>
            <w:tcBorders>
              <w:top w:val="single" w:sz="4" w:space="0" w:color="auto"/>
              <w:left w:val="single" w:sz="4" w:space="0" w:color="auto"/>
              <w:bottom w:val="single" w:sz="4" w:space="0" w:color="auto"/>
              <w:right w:val="single" w:sz="4" w:space="0" w:color="auto"/>
            </w:tcBorders>
          </w:tcPr>
          <w:p w14:paraId="02103F83" w14:textId="77777777" w:rsidR="001D378E" w:rsidRDefault="001D378E" w:rsidP="00BE301E">
            <w:pPr>
              <w:pStyle w:val="TAC"/>
            </w:pPr>
            <w:r w:rsidRPr="00483268">
              <w:t>Not applicable</w:t>
            </w:r>
          </w:p>
        </w:tc>
      </w:tr>
      <w:tr w:rsidR="001D378E" w14:paraId="7E1C21AC" w14:textId="77777777" w:rsidTr="00BE301E">
        <w:tblPrEx>
          <w:tblCellMar>
            <w:top w:w="0" w:type="dxa"/>
            <w:bottom w:w="0" w:type="dxa"/>
          </w:tblCellMar>
        </w:tblPrEx>
        <w:trPr>
          <w:cantSplit/>
        </w:trPr>
        <w:tc>
          <w:tcPr>
            <w:tcW w:w="2159" w:type="dxa"/>
            <w:vMerge/>
          </w:tcPr>
          <w:p w14:paraId="5E916E4A" w14:textId="77777777" w:rsidR="001D378E"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0C4108E5" w14:textId="77777777" w:rsidR="001D378E" w:rsidRPr="00047C8C" w:rsidRDefault="001D378E" w:rsidP="00BE301E">
            <w:pPr>
              <w:pStyle w:val="TAL"/>
            </w:pPr>
            <w:r w:rsidRPr="00205E68">
              <w:rPr>
                <w:rFonts w:cs="Arial"/>
                <w:szCs w:val="18"/>
              </w:rPr>
              <w:t>MGCon (</w:t>
            </w:r>
            <w:r>
              <w:t>chp/mgcon</w:t>
            </w:r>
            <w:r w:rsidRPr="00205E68">
              <w:rPr>
                <w:rFonts w:cs="Arial"/>
                <w:szCs w:val="18"/>
              </w:rPr>
              <w:t>, 0x0029/0x0001)</w:t>
            </w:r>
            <w:r w:rsidRPr="00563388">
              <w:rPr>
                <w:lang w:val="en-US"/>
              </w:rPr>
              <w:t xml:space="preserve"> – See sub-clause 5.14.3.</w:t>
            </w:r>
            <w:r>
              <w:rPr>
                <w:rFonts w:hint="eastAsia"/>
                <w:lang w:val="en-US" w:eastAsia="zh-CN"/>
              </w:rPr>
              <w:t>10</w:t>
            </w:r>
          </w:p>
        </w:tc>
        <w:tc>
          <w:tcPr>
            <w:tcW w:w="2722" w:type="dxa"/>
            <w:tcBorders>
              <w:top w:val="single" w:sz="4" w:space="0" w:color="auto"/>
              <w:left w:val="single" w:sz="4" w:space="0" w:color="auto"/>
              <w:bottom w:val="single" w:sz="4" w:space="0" w:color="auto"/>
              <w:right w:val="single" w:sz="4" w:space="0" w:color="auto"/>
            </w:tcBorders>
            <w:vAlign w:val="center"/>
          </w:tcPr>
          <w:p w14:paraId="35FEDDE8" w14:textId="77777777" w:rsidR="001D378E" w:rsidRPr="00047C8C" w:rsidRDefault="001D378E" w:rsidP="00BE301E">
            <w:pPr>
              <w:pStyle w:val="TAC"/>
            </w:pPr>
            <w:r>
              <w:t>only ROOT</w:t>
            </w:r>
          </w:p>
        </w:tc>
        <w:tc>
          <w:tcPr>
            <w:tcW w:w="2752" w:type="dxa"/>
            <w:tcBorders>
              <w:top w:val="single" w:sz="4" w:space="0" w:color="auto"/>
              <w:left w:val="single" w:sz="4" w:space="0" w:color="auto"/>
              <w:bottom w:val="single" w:sz="4" w:space="0" w:color="auto"/>
              <w:right w:val="single" w:sz="4" w:space="0" w:color="auto"/>
            </w:tcBorders>
            <w:vAlign w:val="center"/>
          </w:tcPr>
          <w:p w14:paraId="0D93E746" w14:textId="77777777" w:rsidR="001D378E" w:rsidRPr="00047C8C" w:rsidRDefault="001D378E" w:rsidP="00BE301E">
            <w:pPr>
              <w:pStyle w:val="TAC"/>
            </w:pPr>
            <w:r>
              <w:t>Not applicable</w:t>
            </w:r>
          </w:p>
        </w:tc>
      </w:tr>
      <w:tr w:rsidR="001D378E" w14:paraId="6B9E9AC8" w14:textId="77777777" w:rsidTr="00BE301E">
        <w:tblPrEx>
          <w:tblCellMar>
            <w:top w:w="0" w:type="dxa"/>
            <w:bottom w:w="0" w:type="dxa"/>
          </w:tblCellMar>
        </w:tblPrEx>
        <w:trPr>
          <w:cantSplit/>
        </w:trPr>
        <w:tc>
          <w:tcPr>
            <w:tcW w:w="2159" w:type="dxa"/>
            <w:vMerge/>
          </w:tcPr>
          <w:p w14:paraId="1844BAFF" w14:textId="77777777" w:rsidR="001D378E"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1FC697B0" w14:textId="77777777" w:rsidR="001D378E" w:rsidRDefault="001D378E" w:rsidP="00BE301E">
            <w:pPr>
              <w:pStyle w:val="TAL"/>
            </w:pPr>
            <w:r>
              <w:t xml:space="preserve">Available Realms Changed (ipra/arc, </w:t>
            </w:r>
            <w:r w:rsidRPr="00205E68">
              <w:rPr>
                <w:rFonts w:cs="Arial"/>
                <w:szCs w:val="18"/>
              </w:rPr>
              <w:t>0x00e0/0x0001)</w:t>
            </w:r>
            <w:r w:rsidRPr="00563388">
              <w:rPr>
                <w:lang w:val="en-US"/>
              </w:rPr>
              <w:t xml:space="preserve"> – See sub-clause 5.14.3.</w:t>
            </w:r>
            <w:r>
              <w:rPr>
                <w:rFonts w:hint="eastAsia"/>
                <w:lang w:val="en-US" w:eastAsia="zh-CN"/>
              </w:rPr>
              <w:t>1</w:t>
            </w:r>
            <w:r>
              <w:rPr>
                <w:lang w:val="en-US" w:eastAsia="zh-CN"/>
              </w:rPr>
              <w:t>1</w:t>
            </w:r>
          </w:p>
        </w:tc>
        <w:tc>
          <w:tcPr>
            <w:tcW w:w="2722" w:type="dxa"/>
            <w:tcBorders>
              <w:top w:val="single" w:sz="4" w:space="0" w:color="auto"/>
              <w:left w:val="single" w:sz="4" w:space="0" w:color="auto"/>
              <w:bottom w:val="single" w:sz="4" w:space="0" w:color="auto"/>
              <w:right w:val="single" w:sz="4" w:space="0" w:color="auto"/>
            </w:tcBorders>
          </w:tcPr>
          <w:p w14:paraId="20B6069E" w14:textId="77777777" w:rsidR="001D378E" w:rsidRDefault="001D378E" w:rsidP="00BE301E">
            <w:pPr>
              <w:pStyle w:val="TAC"/>
            </w:pPr>
            <w:r>
              <w:t>only ROOT</w:t>
            </w:r>
          </w:p>
        </w:tc>
        <w:tc>
          <w:tcPr>
            <w:tcW w:w="2752" w:type="dxa"/>
            <w:tcBorders>
              <w:top w:val="single" w:sz="4" w:space="0" w:color="auto"/>
              <w:left w:val="single" w:sz="4" w:space="0" w:color="auto"/>
              <w:bottom w:val="single" w:sz="4" w:space="0" w:color="auto"/>
              <w:right w:val="single" w:sz="4" w:space="0" w:color="auto"/>
            </w:tcBorders>
          </w:tcPr>
          <w:p w14:paraId="0228A069" w14:textId="77777777" w:rsidR="001D378E" w:rsidRDefault="001D378E" w:rsidP="00BE301E">
            <w:pPr>
              <w:pStyle w:val="TAC"/>
            </w:pPr>
            <w:r>
              <w:t>Not applicable</w:t>
            </w:r>
          </w:p>
        </w:tc>
      </w:tr>
      <w:tr w:rsidR="001D378E" w14:paraId="05BACE84" w14:textId="77777777" w:rsidTr="00BE301E">
        <w:tblPrEx>
          <w:tblCellMar>
            <w:top w:w="0" w:type="dxa"/>
            <w:bottom w:w="0" w:type="dxa"/>
          </w:tblCellMar>
        </w:tblPrEx>
        <w:trPr>
          <w:cantSplit/>
        </w:trPr>
        <w:tc>
          <w:tcPr>
            <w:tcW w:w="2159" w:type="dxa"/>
            <w:vMerge/>
          </w:tcPr>
          <w:p w14:paraId="3EA4E52B" w14:textId="77777777" w:rsidR="001D378E" w:rsidRDefault="001D378E" w:rsidP="00BE301E">
            <w:pPr>
              <w:pStyle w:val="TAL"/>
            </w:pPr>
          </w:p>
        </w:tc>
        <w:tc>
          <w:tcPr>
            <w:tcW w:w="2222" w:type="dxa"/>
            <w:tcBorders>
              <w:top w:val="single" w:sz="4" w:space="0" w:color="auto"/>
              <w:bottom w:val="single" w:sz="4" w:space="0" w:color="auto"/>
              <w:right w:val="single" w:sz="4" w:space="0" w:color="auto"/>
            </w:tcBorders>
          </w:tcPr>
          <w:p w14:paraId="56F86C6D" w14:textId="77777777" w:rsidR="001D378E" w:rsidRPr="00047C8C" w:rsidRDefault="001D378E" w:rsidP="00BE301E">
            <w:pPr>
              <w:pStyle w:val="TAL"/>
            </w:pPr>
            <w:r>
              <w:t>IP Flow Stop Detection (adid/ipstop,</w:t>
            </w:r>
            <w:r w:rsidRPr="00AD283B">
              <w:t xml:space="preserve"> 0x00</w:t>
            </w:r>
            <w:r>
              <w:t>9c</w:t>
            </w:r>
            <w:r w:rsidRPr="00AD283B">
              <w:t>/0x000</w:t>
            </w:r>
            <w:r>
              <w:t>1)</w:t>
            </w:r>
            <w:r w:rsidRPr="00563388">
              <w:rPr>
                <w:lang w:val="en-US"/>
              </w:rPr>
              <w:t xml:space="preserve"> – See sub-clause 5.14.3.</w:t>
            </w:r>
            <w:r>
              <w:rPr>
                <w:rFonts w:hint="eastAsia"/>
                <w:lang w:val="en-US" w:eastAsia="zh-CN"/>
              </w:rPr>
              <w:t>14</w:t>
            </w:r>
          </w:p>
        </w:tc>
        <w:tc>
          <w:tcPr>
            <w:tcW w:w="2722" w:type="dxa"/>
            <w:tcBorders>
              <w:top w:val="single" w:sz="4" w:space="0" w:color="auto"/>
              <w:left w:val="single" w:sz="4" w:space="0" w:color="auto"/>
              <w:bottom w:val="single" w:sz="4" w:space="0" w:color="auto"/>
              <w:right w:val="single" w:sz="4" w:space="0" w:color="auto"/>
            </w:tcBorders>
            <w:vAlign w:val="center"/>
          </w:tcPr>
          <w:p w14:paraId="13646838" w14:textId="77777777" w:rsidR="001D378E" w:rsidRPr="00047C8C" w:rsidRDefault="001D378E" w:rsidP="00BE301E">
            <w:pPr>
              <w:pStyle w:val="TAC"/>
            </w:pPr>
            <w:r w:rsidRPr="000C460C">
              <w:t>ALL except ROOT</w:t>
            </w:r>
          </w:p>
        </w:tc>
        <w:tc>
          <w:tcPr>
            <w:tcW w:w="2752" w:type="dxa"/>
            <w:tcBorders>
              <w:top w:val="single" w:sz="4" w:space="0" w:color="auto"/>
              <w:left w:val="single" w:sz="4" w:space="0" w:color="auto"/>
              <w:bottom w:val="single" w:sz="4" w:space="0" w:color="auto"/>
              <w:right w:val="single" w:sz="4" w:space="0" w:color="auto"/>
            </w:tcBorders>
            <w:vAlign w:val="center"/>
          </w:tcPr>
          <w:p w14:paraId="0DFEDEEC" w14:textId="77777777" w:rsidR="001D378E" w:rsidRPr="00047C8C" w:rsidRDefault="001D378E" w:rsidP="00BE301E">
            <w:pPr>
              <w:pStyle w:val="TAC"/>
            </w:pPr>
            <w:r w:rsidRPr="000C460C">
              <w:t>ANY</w:t>
            </w:r>
          </w:p>
        </w:tc>
      </w:tr>
      <w:tr w:rsidR="001D378E" w14:paraId="7AB281E6" w14:textId="77777777" w:rsidTr="00BE301E">
        <w:tblPrEx>
          <w:tblCellMar>
            <w:top w:w="0" w:type="dxa"/>
            <w:bottom w:w="0" w:type="dxa"/>
          </w:tblCellMar>
        </w:tblPrEx>
        <w:trPr>
          <w:cantSplit/>
        </w:trPr>
        <w:tc>
          <w:tcPr>
            <w:tcW w:w="2159" w:type="dxa"/>
            <w:vMerge/>
          </w:tcPr>
          <w:p w14:paraId="6A915C11" w14:textId="77777777" w:rsidR="001D378E" w:rsidRDefault="001D378E" w:rsidP="00BE301E">
            <w:pPr>
              <w:pStyle w:val="TAL"/>
            </w:pPr>
          </w:p>
        </w:tc>
        <w:tc>
          <w:tcPr>
            <w:tcW w:w="2222" w:type="dxa"/>
            <w:tcBorders>
              <w:top w:val="single" w:sz="4" w:space="0" w:color="auto"/>
              <w:bottom w:val="single" w:sz="4" w:space="0" w:color="auto"/>
              <w:right w:val="single" w:sz="4" w:space="0" w:color="auto"/>
            </w:tcBorders>
          </w:tcPr>
          <w:p w14:paraId="6585E844" w14:textId="77777777" w:rsidR="001D378E" w:rsidRDefault="001D378E" w:rsidP="00BE301E">
            <w:pPr>
              <w:pStyle w:val="TAL"/>
            </w:pPr>
            <w:r w:rsidRPr="003C7525">
              <w:t>ECN Failure (ecnrous/fail, 0x</w:t>
            </w:r>
            <w:r>
              <w:rPr>
                <w:rFonts w:cs="Arial"/>
              </w:rPr>
              <w:t>010b</w:t>
            </w:r>
            <w:r w:rsidRPr="003C7525">
              <w:t>/0x0001)</w:t>
            </w:r>
            <w:r w:rsidRPr="00563388">
              <w:rPr>
                <w:lang w:val="en-US"/>
              </w:rPr>
              <w:t xml:space="preserve"> – S</w:t>
            </w:r>
            <w:r w:rsidRPr="003C7525">
              <w:t xml:space="preserve">ee </w:t>
            </w:r>
            <w:r w:rsidRPr="007B32C3">
              <w:rPr>
                <w:lang w:val="en-US"/>
              </w:rPr>
              <w:t>sub-clause 5.14.3.</w:t>
            </w:r>
            <w:r w:rsidRPr="007B32C3">
              <w:rPr>
                <w:rFonts w:hint="eastAsia"/>
                <w:lang w:val="en-US" w:eastAsia="zh-CN"/>
              </w:rPr>
              <w:t>1</w:t>
            </w:r>
            <w:r>
              <w:rPr>
                <w:rFonts w:hint="eastAsia"/>
                <w:lang w:val="en-US" w:eastAsia="zh-CN"/>
              </w:rPr>
              <w:t>5</w:t>
            </w:r>
          </w:p>
        </w:tc>
        <w:tc>
          <w:tcPr>
            <w:tcW w:w="2722" w:type="dxa"/>
            <w:tcBorders>
              <w:top w:val="single" w:sz="4" w:space="0" w:color="auto"/>
              <w:left w:val="single" w:sz="4" w:space="0" w:color="auto"/>
              <w:bottom w:val="single" w:sz="4" w:space="0" w:color="auto"/>
              <w:right w:val="single" w:sz="4" w:space="0" w:color="auto"/>
            </w:tcBorders>
            <w:vAlign w:val="center"/>
          </w:tcPr>
          <w:p w14:paraId="5D2C6EB7" w14:textId="77777777" w:rsidR="001D378E" w:rsidRPr="00F24AA7" w:rsidRDefault="001D378E" w:rsidP="00F24AA7">
            <w:pPr>
              <w:pStyle w:val="H6"/>
              <w:jc w:val="center"/>
              <w:rPr>
                <w:sz w:val="18"/>
              </w:rPr>
            </w:pPr>
            <w:r w:rsidRPr="00F24AA7">
              <w:rPr>
                <w:rFonts w:hint="eastAsia"/>
                <w:sz w:val="18"/>
              </w:rPr>
              <w:t>IP</w:t>
            </w:r>
          </w:p>
        </w:tc>
        <w:tc>
          <w:tcPr>
            <w:tcW w:w="2752" w:type="dxa"/>
            <w:tcBorders>
              <w:top w:val="single" w:sz="4" w:space="0" w:color="auto"/>
              <w:left w:val="single" w:sz="4" w:space="0" w:color="auto"/>
              <w:bottom w:val="single" w:sz="4" w:space="0" w:color="auto"/>
              <w:right w:val="single" w:sz="4" w:space="0" w:color="auto"/>
            </w:tcBorders>
            <w:vAlign w:val="center"/>
          </w:tcPr>
          <w:p w14:paraId="0CA03F8B" w14:textId="77777777" w:rsidR="001D378E" w:rsidRPr="00F24AA7" w:rsidRDefault="001D378E" w:rsidP="00F24AA7">
            <w:pPr>
              <w:pStyle w:val="TOC3"/>
              <w:jc w:val="center"/>
              <w:rPr>
                <w:rFonts w:ascii="Arial" w:hAnsi="Arial"/>
                <w:noProof w:val="0"/>
                <w:sz w:val="18"/>
              </w:rPr>
            </w:pPr>
            <w:r w:rsidRPr="00F24AA7">
              <w:rPr>
                <w:rFonts w:ascii="Arial" w:hAnsi="Arial" w:hint="eastAsia"/>
                <w:noProof w:val="0"/>
                <w:sz w:val="18"/>
              </w:rPr>
              <w:t>RTP Based</w:t>
            </w:r>
          </w:p>
        </w:tc>
      </w:tr>
      <w:tr w:rsidR="001D378E" w14:paraId="7391D2E4" w14:textId="77777777" w:rsidTr="008C6BF4">
        <w:tblPrEx>
          <w:tblCellMar>
            <w:top w:w="0" w:type="dxa"/>
            <w:bottom w:w="0" w:type="dxa"/>
          </w:tblCellMar>
        </w:tblPrEx>
        <w:trPr>
          <w:cantSplit/>
        </w:trPr>
        <w:tc>
          <w:tcPr>
            <w:tcW w:w="2159" w:type="dxa"/>
            <w:vMerge/>
          </w:tcPr>
          <w:p w14:paraId="2D2E3C8E" w14:textId="77777777" w:rsidR="001D378E" w:rsidRDefault="001D378E" w:rsidP="001D378E">
            <w:pPr>
              <w:pStyle w:val="TAL"/>
            </w:pPr>
          </w:p>
        </w:tc>
        <w:tc>
          <w:tcPr>
            <w:tcW w:w="2222" w:type="dxa"/>
            <w:tcBorders>
              <w:top w:val="single" w:sz="4" w:space="0" w:color="auto"/>
              <w:bottom w:val="single" w:sz="4" w:space="0" w:color="auto"/>
              <w:right w:val="single" w:sz="4" w:space="0" w:color="auto"/>
            </w:tcBorders>
          </w:tcPr>
          <w:p w14:paraId="61D5F1EB" w14:textId="77777777" w:rsidR="001D378E" w:rsidRPr="003C7525" w:rsidRDefault="001D378E" w:rsidP="001D378E">
            <w:pPr>
              <w:pStyle w:val="TAL"/>
            </w:pPr>
            <w:r w:rsidRPr="00810078">
              <w:rPr>
                <w:rFonts w:hint="eastAsia"/>
              </w:rPr>
              <w:t xml:space="preserve">ICE </w:t>
            </w:r>
            <w:r w:rsidRPr="00810078">
              <w:t>New Peer Reflexive Candidate</w:t>
            </w:r>
            <w:r w:rsidRPr="00810078">
              <w:rPr>
                <w:rFonts w:hint="eastAsia"/>
              </w:rPr>
              <w:t xml:space="preserve"> (ostuncc/nprc, </w:t>
            </w:r>
            <w:r w:rsidRPr="00810078">
              <w:t>0x00c</w:t>
            </w:r>
            <w:r w:rsidRPr="00810078">
              <w:rPr>
                <w:rFonts w:hint="eastAsia"/>
              </w:rPr>
              <w:t>3</w:t>
            </w:r>
            <w:r w:rsidRPr="00810078">
              <w:t>/0x000</w:t>
            </w:r>
            <w:r w:rsidRPr="00810078">
              <w:rPr>
                <w:rFonts w:hint="eastAsia"/>
              </w:rPr>
              <w:t>2)</w:t>
            </w:r>
            <w:r w:rsidRPr="00810078">
              <w:t xml:space="preserve"> – </w:t>
            </w:r>
            <w:r>
              <w:rPr>
                <w:rFonts w:hint="eastAsia"/>
                <w:lang w:eastAsia="zh-CN"/>
              </w:rPr>
              <w:t>s</w:t>
            </w:r>
            <w:r w:rsidRPr="00810078">
              <w:t xml:space="preserve">ee subclause </w:t>
            </w:r>
            <w:r>
              <w:t>5.14.3.17</w:t>
            </w:r>
          </w:p>
        </w:tc>
        <w:tc>
          <w:tcPr>
            <w:tcW w:w="2722" w:type="dxa"/>
            <w:tcBorders>
              <w:top w:val="single" w:sz="4" w:space="0" w:color="auto"/>
              <w:left w:val="single" w:sz="4" w:space="0" w:color="auto"/>
              <w:bottom w:val="single" w:sz="4" w:space="0" w:color="auto"/>
              <w:right w:val="single" w:sz="4" w:space="0" w:color="auto"/>
            </w:tcBorders>
          </w:tcPr>
          <w:p w14:paraId="67AEB882" w14:textId="77777777" w:rsidR="001D378E" w:rsidRPr="00F24AA7" w:rsidRDefault="001D378E" w:rsidP="001D378E">
            <w:pPr>
              <w:pStyle w:val="H6"/>
              <w:jc w:val="center"/>
              <w:rPr>
                <w:rFonts w:hint="eastAsia"/>
                <w:sz w:val="18"/>
              </w:rPr>
            </w:pPr>
            <w:r w:rsidRPr="008C6A9E">
              <w:rPr>
                <w:rFonts w:hint="eastAsia"/>
                <w:sz w:val="18"/>
              </w:rPr>
              <w:t>IP</w:t>
            </w:r>
          </w:p>
        </w:tc>
        <w:tc>
          <w:tcPr>
            <w:tcW w:w="2752" w:type="dxa"/>
            <w:tcBorders>
              <w:top w:val="single" w:sz="4" w:space="0" w:color="auto"/>
              <w:left w:val="single" w:sz="4" w:space="0" w:color="auto"/>
              <w:bottom w:val="single" w:sz="4" w:space="0" w:color="auto"/>
              <w:right w:val="single" w:sz="4" w:space="0" w:color="auto"/>
            </w:tcBorders>
          </w:tcPr>
          <w:p w14:paraId="34E941E6" w14:textId="77777777" w:rsidR="001D378E" w:rsidRPr="00F24AA7" w:rsidRDefault="001D378E" w:rsidP="001D378E">
            <w:pPr>
              <w:pStyle w:val="TOC3"/>
              <w:jc w:val="center"/>
              <w:rPr>
                <w:rFonts w:ascii="Arial" w:hAnsi="Arial" w:hint="eastAsia"/>
                <w:noProof w:val="0"/>
                <w:sz w:val="18"/>
              </w:rPr>
            </w:pPr>
            <w:r w:rsidRPr="008C6A9E">
              <w:rPr>
                <w:rFonts w:ascii="Arial" w:hAnsi="Arial" w:hint="eastAsia"/>
                <w:noProof w:val="0"/>
                <w:sz w:val="18"/>
              </w:rPr>
              <w:t>Any, only applicable for full ICE</w:t>
            </w:r>
          </w:p>
        </w:tc>
      </w:tr>
      <w:tr w:rsidR="001D378E" w14:paraId="6CE03A0C" w14:textId="77777777" w:rsidTr="00BE301E">
        <w:tblPrEx>
          <w:tblCellMar>
            <w:top w:w="0" w:type="dxa"/>
            <w:bottom w:w="0" w:type="dxa"/>
          </w:tblCellMar>
        </w:tblPrEx>
        <w:trPr>
          <w:cantSplit/>
        </w:trPr>
        <w:tc>
          <w:tcPr>
            <w:tcW w:w="2159" w:type="dxa"/>
            <w:vMerge/>
          </w:tcPr>
          <w:p w14:paraId="3C5479D4" w14:textId="77777777" w:rsidR="001D378E" w:rsidRDefault="001D378E" w:rsidP="001D378E">
            <w:pPr>
              <w:pStyle w:val="TAL"/>
            </w:pPr>
          </w:p>
        </w:tc>
        <w:tc>
          <w:tcPr>
            <w:tcW w:w="2222" w:type="dxa"/>
            <w:tcBorders>
              <w:top w:val="single" w:sz="4" w:space="0" w:color="auto"/>
              <w:bottom w:val="single" w:sz="4" w:space="0" w:color="auto"/>
              <w:right w:val="single" w:sz="4" w:space="0" w:color="auto"/>
            </w:tcBorders>
          </w:tcPr>
          <w:p w14:paraId="0FD27D61" w14:textId="77777777" w:rsidR="001D378E" w:rsidRPr="003C7525" w:rsidRDefault="001D378E" w:rsidP="001D378E">
            <w:pPr>
              <w:pStyle w:val="TAL"/>
            </w:pPr>
            <w:r w:rsidRPr="00111FB0">
              <w:t xml:space="preserve">ICE Connectivity Check Result (ostuncc/ccr, 0x00c3/0x0001) – </w:t>
            </w:r>
            <w:r>
              <w:rPr>
                <w:rFonts w:hint="eastAsia"/>
                <w:lang w:eastAsia="zh-CN"/>
              </w:rPr>
              <w:t>s</w:t>
            </w:r>
            <w:r w:rsidRPr="00111FB0">
              <w:t xml:space="preserve">ee subclause </w:t>
            </w:r>
            <w:r>
              <w:t>5.14.3.17</w:t>
            </w:r>
          </w:p>
        </w:tc>
        <w:tc>
          <w:tcPr>
            <w:tcW w:w="2722" w:type="dxa"/>
            <w:tcBorders>
              <w:top w:val="single" w:sz="4" w:space="0" w:color="auto"/>
              <w:left w:val="single" w:sz="4" w:space="0" w:color="auto"/>
              <w:bottom w:val="single" w:sz="4" w:space="0" w:color="auto"/>
              <w:right w:val="single" w:sz="4" w:space="0" w:color="auto"/>
            </w:tcBorders>
            <w:vAlign w:val="center"/>
          </w:tcPr>
          <w:p w14:paraId="1920B108" w14:textId="77777777" w:rsidR="001D378E" w:rsidRPr="00F24AA7" w:rsidRDefault="001D378E" w:rsidP="001D378E">
            <w:pPr>
              <w:pStyle w:val="H6"/>
              <w:jc w:val="center"/>
              <w:rPr>
                <w:rFonts w:hint="eastAsia"/>
                <w:sz w:val="18"/>
                <w:lang w:eastAsia="zh-CN"/>
              </w:rPr>
            </w:pPr>
            <w:r>
              <w:rPr>
                <w:rFonts w:hint="eastAsia"/>
                <w:sz w:val="18"/>
                <w:lang w:eastAsia="zh-CN"/>
              </w:rPr>
              <w:t>IP</w:t>
            </w:r>
          </w:p>
        </w:tc>
        <w:tc>
          <w:tcPr>
            <w:tcW w:w="2752" w:type="dxa"/>
            <w:tcBorders>
              <w:top w:val="single" w:sz="4" w:space="0" w:color="auto"/>
              <w:left w:val="single" w:sz="4" w:space="0" w:color="auto"/>
              <w:bottom w:val="single" w:sz="4" w:space="0" w:color="auto"/>
              <w:right w:val="single" w:sz="4" w:space="0" w:color="auto"/>
            </w:tcBorders>
            <w:vAlign w:val="center"/>
          </w:tcPr>
          <w:p w14:paraId="16343BA1" w14:textId="77777777" w:rsidR="001D378E" w:rsidRPr="00F24AA7" w:rsidRDefault="001D378E" w:rsidP="001D378E">
            <w:pPr>
              <w:pStyle w:val="TOC3"/>
              <w:jc w:val="center"/>
              <w:rPr>
                <w:rFonts w:ascii="Arial" w:hAnsi="Arial" w:hint="eastAsia"/>
                <w:noProof w:val="0"/>
                <w:sz w:val="18"/>
                <w:lang w:eastAsia="zh-CN"/>
              </w:rPr>
            </w:pPr>
            <w:r w:rsidRPr="008C6A9E">
              <w:rPr>
                <w:rFonts w:ascii="Arial" w:hAnsi="Arial" w:hint="eastAsia"/>
                <w:noProof w:val="0"/>
                <w:sz w:val="18"/>
              </w:rPr>
              <w:t>Any, only applicable for full ICE</w:t>
            </w:r>
          </w:p>
        </w:tc>
      </w:tr>
    </w:tbl>
    <w:p w14:paraId="711FBECA" w14:textId="77777777" w:rsidR="008D0C0C" w:rsidRDefault="008D0C0C" w:rsidP="00704AD2"/>
    <w:p w14:paraId="69E742E4"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5.7.3</w:t>
        </w:r>
      </w:smartTag>
      <w:r>
        <w:t>.2: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6"/>
        <w:gridCol w:w="4803"/>
      </w:tblGrid>
      <w:tr w:rsidR="008D0C0C" w14:paraId="5F12F7E6" w14:textId="77777777" w:rsidTr="00BE301E">
        <w:tblPrEx>
          <w:tblCellMar>
            <w:top w:w="0" w:type="dxa"/>
            <w:bottom w:w="0" w:type="dxa"/>
          </w:tblCellMar>
        </w:tblPrEx>
        <w:tc>
          <w:tcPr>
            <w:tcW w:w="4934" w:type="dxa"/>
          </w:tcPr>
          <w:p w14:paraId="67FE1A3D" w14:textId="77777777" w:rsidR="008D0C0C" w:rsidRDefault="008D0C0C" w:rsidP="00BE301E">
            <w:pPr>
              <w:pStyle w:val="TAL"/>
              <w:rPr>
                <w:b/>
              </w:rPr>
            </w:pPr>
            <w:r>
              <w:rPr>
                <w:b/>
              </w:rPr>
              <w:t>Event Buffer Control used:</w:t>
            </w:r>
          </w:p>
        </w:tc>
        <w:tc>
          <w:tcPr>
            <w:tcW w:w="4921" w:type="dxa"/>
          </w:tcPr>
          <w:p w14:paraId="1A418834" w14:textId="77777777" w:rsidR="008D0C0C" w:rsidRDefault="008D0C0C" w:rsidP="00BE301E">
            <w:pPr>
              <w:pStyle w:val="TAL"/>
            </w:pPr>
            <w:r>
              <w:t>No</w:t>
            </w:r>
          </w:p>
        </w:tc>
      </w:tr>
    </w:tbl>
    <w:p w14:paraId="75BD178E" w14:textId="77777777" w:rsidR="00D928F0" w:rsidRDefault="00D928F0" w:rsidP="00D928F0"/>
    <w:p w14:paraId="723D9D17"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5.7.3</w:t>
        </w:r>
      </w:smartTag>
      <w:r>
        <w:t>.3: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6"/>
        <w:gridCol w:w="4793"/>
      </w:tblGrid>
      <w:tr w:rsidR="008D0C0C" w14:paraId="50AEB3E5" w14:textId="77777777" w:rsidTr="00BE301E">
        <w:tblPrEx>
          <w:tblCellMar>
            <w:top w:w="0" w:type="dxa"/>
            <w:bottom w:w="0" w:type="dxa"/>
          </w:tblCellMar>
        </w:tblPrEx>
        <w:tc>
          <w:tcPr>
            <w:tcW w:w="4939" w:type="dxa"/>
          </w:tcPr>
          <w:p w14:paraId="40C07AF5" w14:textId="77777777" w:rsidR="008D0C0C" w:rsidRDefault="008D0C0C" w:rsidP="00BE301E">
            <w:pPr>
              <w:pStyle w:val="TAL"/>
              <w:rPr>
                <w:b/>
              </w:rPr>
            </w:pPr>
            <w:r>
              <w:rPr>
                <w:b/>
              </w:rPr>
              <w:t>Keepactive used on events:</w:t>
            </w:r>
          </w:p>
        </w:tc>
        <w:tc>
          <w:tcPr>
            <w:tcW w:w="4916" w:type="dxa"/>
          </w:tcPr>
          <w:p w14:paraId="3339EFBB" w14:textId="77777777" w:rsidR="008D0C0C" w:rsidRDefault="008D0C0C" w:rsidP="00BE301E">
            <w:pPr>
              <w:pStyle w:val="TAL"/>
            </w:pPr>
            <w:r>
              <w:t>No</w:t>
            </w:r>
          </w:p>
        </w:tc>
      </w:tr>
    </w:tbl>
    <w:p w14:paraId="593845A9" w14:textId="77777777" w:rsidR="00D928F0" w:rsidRDefault="00D928F0" w:rsidP="00D928F0"/>
    <w:p w14:paraId="5ED54CB1"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5.7.3</w:t>
        </w:r>
      </w:smartTag>
      <w:r>
        <w:t>.4: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5"/>
        <w:gridCol w:w="4794"/>
      </w:tblGrid>
      <w:tr w:rsidR="008D0C0C" w14:paraId="60F2C9E7" w14:textId="77777777" w:rsidTr="00BE301E">
        <w:tblPrEx>
          <w:tblCellMar>
            <w:top w:w="0" w:type="dxa"/>
            <w:bottom w:w="0" w:type="dxa"/>
          </w:tblCellMar>
        </w:tblPrEx>
        <w:tc>
          <w:tcPr>
            <w:tcW w:w="4939" w:type="dxa"/>
          </w:tcPr>
          <w:p w14:paraId="37EC1C82" w14:textId="77777777" w:rsidR="008D0C0C" w:rsidRDefault="008D0C0C" w:rsidP="00BE301E">
            <w:pPr>
              <w:pStyle w:val="TAL"/>
              <w:rPr>
                <w:b/>
              </w:rPr>
            </w:pPr>
            <w:r>
              <w:rPr>
                <w:b/>
              </w:rPr>
              <w:t>Embedded events in an event descriptor:</w:t>
            </w:r>
          </w:p>
        </w:tc>
        <w:tc>
          <w:tcPr>
            <w:tcW w:w="4916" w:type="dxa"/>
          </w:tcPr>
          <w:p w14:paraId="780E8AE1" w14:textId="77777777" w:rsidR="008D0C0C" w:rsidRDefault="008D0C0C" w:rsidP="00BE301E">
            <w:pPr>
              <w:pStyle w:val="TAL"/>
            </w:pPr>
            <w:r>
              <w:t>No</w:t>
            </w:r>
          </w:p>
        </w:tc>
      </w:tr>
      <w:tr w:rsidR="008D0C0C" w14:paraId="0F4E23CF" w14:textId="77777777" w:rsidTr="00BE301E">
        <w:tblPrEx>
          <w:tblCellMar>
            <w:top w:w="0" w:type="dxa"/>
            <w:bottom w:w="0" w:type="dxa"/>
          </w:tblCellMar>
        </w:tblPrEx>
        <w:tc>
          <w:tcPr>
            <w:tcW w:w="4939" w:type="dxa"/>
          </w:tcPr>
          <w:p w14:paraId="5D389FF9" w14:textId="77777777" w:rsidR="008D0C0C" w:rsidRDefault="008D0C0C" w:rsidP="00BE301E">
            <w:pPr>
              <w:pStyle w:val="TAL"/>
              <w:rPr>
                <w:b/>
              </w:rPr>
            </w:pPr>
            <w:r>
              <w:rPr>
                <w:b/>
              </w:rPr>
              <w:t>Embedded signals in an event descriptor:</w:t>
            </w:r>
          </w:p>
        </w:tc>
        <w:tc>
          <w:tcPr>
            <w:tcW w:w="4916" w:type="dxa"/>
          </w:tcPr>
          <w:p w14:paraId="605DF35D" w14:textId="77777777" w:rsidR="008D0C0C" w:rsidRDefault="008D0C0C" w:rsidP="00BE301E">
            <w:pPr>
              <w:pStyle w:val="TAL"/>
            </w:pPr>
            <w:r>
              <w:t>No</w:t>
            </w:r>
          </w:p>
        </w:tc>
      </w:tr>
    </w:tbl>
    <w:p w14:paraId="43C07AB1" w14:textId="77777777" w:rsidR="00D928F0" w:rsidRDefault="00D928F0" w:rsidP="00D928F0"/>
    <w:p w14:paraId="4A2F9E82" w14:textId="77777777" w:rsidR="008D0C0C" w:rsidRDefault="008D0C0C" w:rsidP="008D0C0C">
      <w:pPr>
        <w:pStyle w:val="TH"/>
        <w:rPr>
          <w:color w:val="000000"/>
        </w:rPr>
      </w:pPr>
      <w:r>
        <w:rPr>
          <w:color w:val="000000"/>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t>5.7.3</w:t>
        </w:r>
      </w:smartTag>
      <w:r>
        <w:t>.5: Regulated Embedded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3"/>
        <w:gridCol w:w="4796"/>
      </w:tblGrid>
      <w:tr w:rsidR="008D0C0C" w14:paraId="2FD9C12E" w14:textId="77777777" w:rsidTr="00BE301E">
        <w:tblPrEx>
          <w:tblCellMar>
            <w:top w:w="0" w:type="dxa"/>
            <w:bottom w:w="0" w:type="dxa"/>
          </w:tblCellMar>
        </w:tblPrEx>
        <w:tc>
          <w:tcPr>
            <w:tcW w:w="4939" w:type="dxa"/>
          </w:tcPr>
          <w:p w14:paraId="1FE0C2A3" w14:textId="77777777" w:rsidR="008D0C0C" w:rsidRDefault="008D0C0C" w:rsidP="00BE301E">
            <w:pPr>
              <w:pStyle w:val="TAL"/>
              <w:rPr>
                <w:b/>
                <w:color w:val="000000"/>
              </w:rPr>
            </w:pPr>
            <w:r>
              <w:rPr>
                <w:b/>
                <w:bCs/>
              </w:rPr>
              <w:t>Regulated Embedded events are triggered on:</w:t>
            </w:r>
          </w:p>
        </w:tc>
        <w:tc>
          <w:tcPr>
            <w:tcW w:w="4916" w:type="dxa"/>
          </w:tcPr>
          <w:p w14:paraId="0C979FCA" w14:textId="77777777" w:rsidR="008D0C0C" w:rsidRDefault="008D0C0C" w:rsidP="00BE301E">
            <w:pPr>
              <w:pStyle w:val="TAL"/>
              <w:rPr>
                <w:color w:val="000000"/>
              </w:rPr>
            </w:pPr>
            <w:r>
              <w:t>None</w:t>
            </w:r>
          </w:p>
        </w:tc>
      </w:tr>
    </w:tbl>
    <w:p w14:paraId="4FD4CF69" w14:textId="77777777" w:rsidR="008D0C0C" w:rsidRDefault="008D0C0C" w:rsidP="008D0C0C">
      <w:pPr>
        <w:rPr>
          <w:i/>
          <w:iCs/>
        </w:rPr>
      </w:pPr>
    </w:p>
    <w:p w14:paraId="3225D6D9" w14:textId="77777777" w:rsidR="008D0C0C" w:rsidRDefault="008D0C0C" w:rsidP="008D0C0C">
      <w:pPr>
        <w:pStyle w:val="TH"/>
        <w:rPr>
          <w:color w:val="000000"/>
        </w:rPr>
      </w:pPr>
      <w:r>
        <w:rPr>
          <w:color w:val="000000"/>
        </w:rPr>
        <w:t xml:space="preserve">Table </w:t>
      </w:r>
      <w:smartTag w:uri="urn:schemas-microsoft-com:office:smarttags" w:element="chsdate">
        <w:smartTagPr>
          <w:attr w:name="IsROCDate" w:val="False"/>
          <w:attr w:name="IsLunarDate" w:val="False"/>
          <w:attr w:name="Day" w:val="30"/>
          <w:attr w:name="Month" w:val="12"/>
          <w:attr w:name="Year" w:val="1899"/>
        </w:smartTagPr>
        <w:r>
          <w:t>5.7.3</w:t>
        </w:r>
      </w:smartTag>
      <w:r>
        <w:t>.6: Reset Events Descriptor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1"/>
        <w:gridCol w:w="4778"/>
      </w:tblGrid>
      <w:tr w:rsidR="008D0C0C" w14:paraId="2FC8FE2F" w14:textId="77777777" w:rsidTr="00BE301E">
        <w:tblPrEx>
          <w:tblCellMar>
            <w:top w:w="0" w:type="dxa"/>
            <w:bottom w:w="0" w:type="dxa"/>
          </w:tblCellMar>
        </w:tblPrEx>
        <w:tc>
          <w:tcPr>
            <w:tcW w:w="4939" w:type="dxa"/>
          </w:tcPr>
          <w:p w14:paraId="70B0054A" w14:textId="77777777" w:rsidR="008D0C0C" w:rsidRDefault="008D0C0C" w:rsidP="00BE301E">
            <w:pPr>
              <w:pStyle w:val="TAL"/>
              <w:rPr>
                <w:b/>
                <w:color w:val="000000"/>
              </w:rPr>
            </w:pPr>
            <w:r>
              <w:rPr>
                <w:b/>
                <w:bCs/>
              </w:rPr>
              <w:t>ResetEventsDescriptor used with events:</w:t>
            </w:r>
          </w:p>
        </w:tc>
        <w:tc>
          <w:tcPr>
            <w:tcW w:w="4916" w:type="dxa"/>
          </w:tcPr>
          <w:p w14:paraId="2BC7EC82" w14:textId="77777777" w:rsidR="008D0C0C" w:rsidRDefault="008D0C0C" w:rsidP="00BE301E">
            <w:pPr>
              <w:pStyle w:val="TAL"/>
              <w:rPr>
                <w:color w:val="000000"/>
              </w:rPr>
            </w:pPr>
            <w:r>
              <w:t>None</w:t>
            </w:r>
          </w:p>
        </w:tc>
      </w:tr>
    </w:tbl>
    <w:p w14:paraId="4CCC2B70" w14:textId="77777777" w:rsidR="00D928F0" w:rsidRDefault="00D928F0" w:rsidP="00D928F0"/>
    <w:p w14:paraId="4FAB43C6" w14:textId="77777777" w:rsidR="008D0C0C" w:rsidRDefault="008D0C0C" w:rsidP="008D0C0C">
      <w:pPr>
        <w:pStyle w:val="TH"/>
        <w:rPr>
          <w:color w:val="000000"/>
        </w:rPr>
      </w:pPr>
      <w:r>
        <w:rPr>
          <w:color w:val="000000"/>
        </w:rPr>
        <w:t xml:space="preserve">Table </w:t>
      </w:r>
      <w:smartTag w:uri="urn:schemas-microsoft-com:office:smarttags" w:element="chsdate">
        <w:smartTagPr>
          <w:attr w:name="Year" w:val="1899"/>
          <w:attr w:name="Month" w:val="12"/>
          <w:attr w:name="Day" w:val="30"/>
          <w:attr w:name="IsLunarDate" w:val="False"/>
          <w:attr w:name="IsROCDate" w:val="False"/>
        </w:smartTagPr>
        <w:r>
          <w:t>5.7.3</w:t>
        </w:r>
      </w:smartTag>
      <w:r>
        <w:t xml:space="preserve">.7: </w:t>
      </w:r>
      <w:r w:rsidR="009922C1" w:rsidRPr="009922C1">
        <w:t>Notification</w:t>
      </w:r>
      <w:r>
        <w:t xml:space="preserve">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0"/>
        <w:gridCol w:w="4789"/>
      </w:tblGrid>
      <w:tr w:rsidR="008D0C0C" w14:paraId="68ED6165" w14:textId="77777777" w:rsidTr="00BE301E">
        <w:tblPrEx>
          <w:tblCellMar>
            <w:top w:w="0" w:type="dxa"/>
            <w:bottom w:w="0" w:type="dxa"/>
          </w:tblCellMar>
        </w:tblPrEx>
        <w:tc>
          <w:tcPr>
            <w:tcW w:w="4939" w:type="dxa"/>
          </w:tcPr>
          <w:p w14:paraId="7853E5D5" w14:textId="77777777" w:rsidR="008D0C0C" w:rsidRDefault="008D0C0C" w:rsidP="00BE301E">
            <w:pPr>
              <w:pStyle w:val="TAL"/>
              <w:rPr>
                <w:b/>
                <w:color w:val="000000"/>
              </w:rPr>
            </w:pPr>
            <w:r>
              <w:rPr>
                <w:b/>
                <w:bCs/>
              </w:rPr>
              <w:t>NotifyImmediate:</w:t>
            </w:r>
          </w:p>
        </w:tc>
        <w:tc>
          <w:tcPr>
            <w:tcW w:w="4916" w:type="dxa"/>
          </w:tcPr>
          <w:p w14:paraId="45A51397" w14:textId="77777777" w:rsidR="008D0C0C" w:rsidRDefault="008D0C0C" w:rsidP="00BE301E">
            <w:pPr>
              <w:pStyle w:val="TAL"/>
              <w:rPr>
                <w:color w:val="000000"/>
              </w:rPr>
            </w:pPr>
            <w:r>
              <w:t xml:space="preserve">ALL Events </w:t>
            </w:r>
          </w:p>
        </w:tc>
      </w:tr>
      <w:tr w:rsidR="008D0C0C" w14:paraId="27A7F358" w14:textId="77777777" w:rsidTr="00BE301E">
        <w:tblPrEx>
          <w:tblCellMar>
            <w:top w:w="0" w:type="dxa"/>
            <w:bottom w:w="0" w:type="dxa"/>
          </w:tblCellMar>
        </w:tblPrEx>
        <w:tc>
          <w:tcPr>
            <w:tcW w:w="4939" w:type="dxa"/>
          </w:tcPr>
          <w:p w14:paraId="75BE3BDA" w14:textId="77777777" w:rsidR="008D0C0C" w:rsidRDefault="008D0C0C" w:rsidP="00BE301E">
            <w:pPr>
              <w:pStyle w:val="TAL"/>
              <w:rPr>
                <w:b/>
                <w:bCs/>
              </w:rPr>
            </w:pPr>
            <w:r>
              <w:rPr>
                <w:b/>
                <w:bCs/>
              </w:rPr>
              <w:t>NotifyRegulated:</w:t>
            </w:r>
          </w:p>
        </w:tc>
        <w:tc>
          <w:tcPr>
            <w:tcW w:w="4916" w:type="dxa"/>
          </w:tcPr>
          <w:p w14:paraId="1E0B0412" w14:textId="77777777" w:rsidR="008D0C0C" w:rsidRDefault="008D0C0C" w:rsidP="00BE301E">
            <w:pPr>
              <w:pStyle w:val="TAL"/>
            </w:pPr>
            <w:r>
              <w:t>None</w:t>
            </w:r>
          </w:p>
        </w:tc>
      </w:tr>
      <w:tr w:rsidR="008D0C0C" w14:paraId="7AD58249" w14:textId="77777777" w:rsidTr="00BE301E">
        <w:tblPrEx>
          <w:tblCellMar>
            <w:top w:w="0" w:type="dxa"/>
            <w:bottom w:w="0" w:type="dxa"/>
          </w:tblCellMar>
        </w:tblPrEx>
        <w:tc>
          <w:tcPr>
            <w:tcW w:w="4939" w:type="dxa"/>
          </w:tcPr>
          <w:p w14:paraId="712F3169" w14:textId="77777777" w:rsidR="008D0C0C" w:rsidRDefault="008D0C0C" w:rsidP="00BE301E">
            <w:pPr>
              <w:pStyle w:val="TAL"/>
              <w:rPr>
                <w:b/>
                <w:bCs/>
              </w:rPr>
            </w:pPr>
            <w:r>
              <w:rPr>
                <w:b/>
                <w:bCs/>
              </w:rPr>
              <w:t>NeverNotify:</w:t>
            </w:r>
          </w:p>
        </w:tc>
        <w:tc>
          <w:tcPr>
            <w:tcW w:w="4916" w:type="dxa"/>
          </w:tcPr>
          <w:p w14:paraId="3A877D0F" w14:textId="77777777" w:rsidR="008D0C0C" w:rsidRDefault="008D0C0C" w:rsidP="00BE301E">
            <w:pPr>
              <w:pStyle w:val="TAL"/>
            </w:pPr>
            <w:r>
              <w:t>None</w:t>
            </w:r>
          </w:p>
        </w:tc>
      </w:tr>
    </w:tbl>
    <w:p w14:paraId="6BF4228D" w14:textId="77777777" w:rsidR="008D0C0C" w:rsidRDefault="008D0C0C" w:rsidP="008D0C0C"/>
    <w:p w14:paraId="0FDE7B21" w14:textId="77777777" w:rsidR="008D0C0C" w:rsidRDefault="008D0C0C" w:rsidP="008D0C0C">
      <w:pPr>
        <w:pStyle w:val="NO"/>
      </w:pPr>
      <w:r>
        <w:t xml:space="preserve">NOTE: </w:t>
      </w:r>
      <w:r>
        <w:tab/>
        <w:t xml:space="preserve">tables 5.7.3.4 – 5.7.3.7 apply to version 3 of </w:t>
      </w:r>
      <w:r w:rsidR="000F1168">
        <w:t xml:space="preserve">ITU-T Recommendation </w:t>
      </w:r>
      <w:r>
        <w:t>H.248</w:t>
      </w:r>
      <w:r w:rsidR="000F1168">
        <w:t>.</w:t>
      </w:r>
      <w:r>
        <w:t>1</w:t>
      </w:r>
      <w:r w:rsidR="009922C1">
        <w:rPr>
          <w:rFonts w:hint="eastAsia"/>
          <w:lang w:eastAsia="zh-CN"/>
        </w:rPr>
        <w:t xml:space="preserve"> [3]</w:t>
      </w:r>
      <w:r>
        <w:t xml:space="preserve">. </w:t>
      </w:r>
    </w:p>
    <w:p w14:paraId="652656DC" w14:textId="77777777" w:rsidR="008D0C0C" w:rsidRDefault="008D0C0C" w:rsidP="008D0C0C">
      <w:pPr>
        <w:pStyle w:val="Heading3"/>
      </w:pPr>
      <w:bookmarkStart w:id="66" w:name="_Toc414010799"/>
      <w:smartTag w:uri="urn:schemas-microsoft-com:office:smarttags" w:element="chsdate">
        <w:smartTagPr>
          <w:attr w:name="Year" w:val="1899"/>
          <w:attr w:name="Month" w:val="12"/>
          <w:attr w:name="Day" w:val="30"/>
          <w:attr w:name="IsLunarDate" w:val="False"/>
          <w:attr w:name="IsROCDate" w:val="False"/>
        </w:smartTagPr>
        <w:r>
          <w:t>5.7.4</w:t>
        </w:r>
        <w:r>
          <w:tab/>
        </w:r>
      </w:smartTag>
      <w:r>
        <w:t>EventBuffer descriptor</w:t>
      </w:r>
      <w:bookmarkEnd w:id="66"/>
    </w:p>
    <w:p w14:paraId="0ADF26C4"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5.7.4</w:t>
        </w:r>
      </w:smartTag>
      <w:r>
        <w:t>.1: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6"/>
        <w:gridCol w:w="3425"/>
        <w:gridCol w:w="3478"/>
      </w:tblGrid>
      <w:tr w:rsidR="008D0C0C" w14:paraId="671610A8" w14:textId="77777777" w:rsidTr="00BE301E">
        <w:tblPrEx>
          <w:tblCellMar>
            <w:top w:w="0" w:type="dxa"/>
            <w:bottom w:w="0" w:type="dxa"/>
          </w:tblCellMar>
        </w:tblPrEx>
        <w:trPr>
          <w:cantSplit/>
        </w:trPr>
        <w:tc>
          <w:tcPr>
            <w:tcW w:w="2777" w:type="dxa"/>
          </w:tcPr>
          <w:p w14:paraId="2DDEF5CF" w14:textId="77777777" w:rsidR="008D0C0C" w:rsidRDefault="008D0C0C" w:rsidP="00BE301E">
            <w:pPr>
              <w:pStyle w:val="TAL"/>
              <w:rPr>
                <w:b/>
              </w:rPr>
            </w:pPr>
            <w:r>
              <w:rPr>
                <w:b/>
              </w:rPr>
              <w:t>Event Buffer descriptor used:</w:t>
            </w:r>
          </w:p>
        </w:tc>
        <w:tc>
          <w:tcPr>
            <w:tcW w:w="7078" w:type="dxa"/>
            <w:gridSpan w:val="2"/>
          </w:tcPr>
          <w:p w14:paraId="5D88E069" w14:textId="77777777" w:rsidR="008D0C0C" w:rsidRDefault="008D0C0C" w:rsidP="00BE301E">
            <w:pPr>
              <w:pStyle w:val="TAL"/>
            </w:pPr>
            <w:r>
              <w:t>No</w:t>
            </w:r>
          </w:p>
        </w:tc>
      </w:tr>
      <w:tr w:rsidR="008D0C0C" w14:paraId="346604CC" w14:textId="77777777" w:rsidTr="00BE301E">
        <w:tblPrEx>
          <w:tblCellMar>
            <w:top w:w="0" w:type="dxa"/>
            <w:bottom w:w="0" w:type="dxa"/>
          </w:tblCellMar>
        </w:tblPrEx>
        <w:trPr>
          <w:cantSplit/>
        </w:trPr>
        <w:tc>
          <w:tcPr>
            <w:tcW w:w="2777" w:type="dxa"/>
          </w:tcPr>
          <w:p w14:paraId="5489E82E" w14:textId="77777777" w:rsidR="008D0C0C" w:rsidRDefault="009922C1" w:rsidP="00BE301E">
            <w:pPr>
              <w:pStyle w:val="TAL"/>
              <w:rPr>
                <w:i/>
                <w:iCs/>
              </w:rPr>
            </w:pPr>
            <w:r>
              <w:rPr>
                <w:i/>
                <w:iCs/>
              </w:rPr>
              <w:t>If yes</w:t>
            </w:r>
          </w:p>
        </w:tc>
        <w:tc>
          <w:tcPr>
            <w:tcW w:w="3500" w:type="dxa"/>
          </w:tcPr>
          <w:p w14:paraId="499CFCCF" w14:textId="77777777" w:rsidR="008D0C0C" w:rsidRDefault="009922C1" w:rsidP="00BE301E">
            <w:pPr>
              <w:pStyle w:val="TAL"/>
              <w:rPr>
                <w:b/>
              </w:rPr>
            </w:pPr>
            <w:r w:rsidRPr="00E675CC">
              <w:rPr>
                <w:b/>
                <w:bCs/>
              </w:rPr>
              <w:t>EventIDs</w:t>
            </w:r>
          </w:p>
        </w:tc>
        <w:tc>
          <w:tcPr>
            <w:tcW w:w="3578" w:type="dxa"/>
          </w:tcPr>
          <w:p w14:paraId="269B71B5" w14:textId="77777777" w:rsidR="008D0C0C" w:rsidRDefault="008D0C0C" w:rsidP="00BE301E">
            <w:pPr>
              <w:pStyle w:val="TAL"/>
            </w:pPr>
          </w:p>
        </w:tc>
      </w:tr>
    </w:tbl>
    <w:p w14:paraId="48D2C9FF" w14:textId="77777777" w:rsidR="008D0C0C" w:rsidRDefault="008D0C0C" w:rsidP="008D0C0C"/>
    <w:p w14:paraId="599C04D7" w14:textId="77777777" w:rsidR="008D0C0C" w:rsidRDefault="008D0C0C" w:rsidP="008D0C0C">
      <w:pPr>
        <w:pStyle w:val="Heading3"/>
      </w:pPr>
      <w:bookmarkStart w:id="67" w:name="_Toc414010800"/>
      <w:smartTag w:uri="urn:schemas-microsoft-com:office:smarttags" w:element="chsdate">
        <w:smartTagPr>
          <w:attr w:name="IsROCDate" w:val="False"/>
          <w:attr w:name="IsLunarDate" w:val="False"/>
          <w:attr w:name="Day" w:val="30"/>
          <w:attr w:name="Month" w:val="12"/>
          <w:attr w:name="Year" w:val="1899"/>
        </w:smartTagPr>
        <w:r>
          <w:t>5.7.5</w:t>
        </w:r>
        <w:r>
          <w:tab/>
        </w:r>
      </w:smartTag>
      <w:r>
        <w:t>Signals descriptor</w:t>
      </w:r>
      <w:bookmarkEnd w:id="67"/>
    </w:p>
    <w:p w14:paraId="517297B4"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5.7.5</w:t>
        </w:r>
      </w:smartTag>
      <w:r>
        <w:t>.1: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1"/>
        <w:gridCol w:w="2313"/>
        <w:gridCol w:w="2403"/>
        <w:gridCol w:w="2422"/>
      </w:tblGrid>
      <w:tr w:rsidR="008D0C0C" w14:paraId="3CDF69B8" w14:textId="77777777" w:rsidTr="00BE301E">
        <w:tblPrEx>
          <w:tblCellMar>
            <w:top w:w="0" w:type="dxa"/>
            <w:bottom w:w="0" w:type="dxa"/>
          </w:tblCellMar>
        </w:tblPrEx>
        <w:trPr>
          <w:cantSplit/>
        </w:trPr>
        <w:tc>
          <w:tcPr>
            <w:tcW w:w="2553" w:type="dxa"/>
          </w:tcPr>
          <w:p w14:paraId="3432A7F0" w14:textId="77777777" w:rsidR="008D0C0C" w:rsidRDefault="009922C1" w:rsidP="00BE301E">
            <w:pPr>
              <w:pStyle w:val="TAL"/>
              <w:rPr>
                <w:b/>
              </w:rPr>
            </w:pPr>
            <w:r w:rsidRPr="00AC6CC6">
              <w:rPr>
                <w:b/>
                <w:bCs/>
              </w:rPr>
              <w:t>The setting of signals is</w:t>
            </w:r>
            <w:r w:rsidR="008D0C0C">
              <w:rPr>
                <w:b/>
              </w:rPr>
              <w:t xml:space="preserve"> dependant on termination or streams types:</w:t>
            </w:r>
          </w:p>
        </w:tc>
        <w:tc>
          <w:tcPr>
            <w:tcW w:w="7302" w:type="dxa"/>
            <w:gridSpan w:val="3"/>
          </w:tcPr>
          <w:p w14:paraId="166169F9" w14:textId="77777777" w:rsidR="008D0C0C" w:rsidRDefault="008D0C0C" w:rsidP="00BE301E">
            <w:pPr>
              <w:pStyle w:val="TAL"/>
            </w:pPr>
            <w:r>
              <w:t>No</w:t>
            </w:r>
          </w:p>
          <w:p w14:paraId="322B2962" w14:textId="77777777" w:rsidR="008D0C0C" w:rsidRDefault="008D0C0C" w:rsidP="00BE301E">
            <w:pPr>
              <w:pStyle w:val="TAL"/>
            </w:pPr>
            <w:r>
              <w:t>NOTE – "No</w:t>
            </w:r>
            <w:r w:rsidR="00773407">
              <w:t>"</w:t>
            </w:r>
            <w:r>
              <w:t xml:space="preserve"> means that all signals can be played on any termination or stream</w:t>
            </w:r>
            <w:r w:rsidR="009922C1">
              <w:t>.</w:t>
            </w:r>
          </w:p>
        </w:tc>
      </w:tr>
      <w:tr w:rsidR="001D378E" w14:paraId="3DF3B883" w14:textId="77777777" w:rsidTr="00BE301E">
        <w:tblPrEx>
          <w:tblCellMar>
            <w:top w:w="0" w:type="dxa"/>
            <w:bottom w:w="0" w:type="dxa"/>
          </w:tblCellMar>
        </w:tblPrEx>
        <w:trPr>
          <w:cantSplit/>
        </w:trPr>
        <w:tc>
          <w:tcPr>
            <w:tcW w:w="2553" w:type="dxa"/>
            <w:vMerge w:val="restart"/>
          </w:tcPr>
          <w:p w14:paraId="61E79EDE" w14:textId="77777777" w:rsidR="001D378E" w:rsidRDefault="001D378E" w:rsidP="00BE301E">
            <w:pPr>
              <w:pStyle w:val="TAL"/>
              <w:rPr>
                <w:i/>
                <w:iCs/>
              </w:rPr>
            </w:pPr>
            <w:r>
              <w:rPr>
                <w:i/>
                <w:iCs/>
              </w:rPr>
              <w:t>If yes</w:t>
            </w:r>
          </w:p>
        </w:tc>
        <w:tc>
          <w:tcPr>
            <w:tcW w:w="2353" w:type="dxa"/>
          </w:tcPr>
          <w:p w14:paraId="0DC6A17D" w14:textId="77777777" w:rsidR="001D378E" w:rsidRDefault="001D378E" w:rsidP="00BE301E">
            <w:pPr>
              <w:pStyle w:val="TAL"/>
              <w:rPr>
                <w:b/>
              </w:rPr>
            </w:pPr>
            <w:r>
              <w:rPr>
                <w:b/>
              </w:rPr>
              <w:t xml:space="preserve">Signal ID </w:t>
            </w:r>
          </w:p>
        </w:tc>
        <w:tc>
          <w:tcPr>
            <w:tcW w:w="2459" w:type="dxa"/>
          </w:tcPr>
          <w:p w14:paraId="182DEF09" w14:textId="77777777" w:rsidR="001D378E" w:rsidRDefault="001D378E" w:rsidP="00BE301E">
            <w:pPr>
              <w:pStyle w:val="TAL"/>
              <w:rPr>
                <w:b/>
              </w:rPr>
            </w:pPr>
            <w:r>
              <w:rPr>
                <w:b/>
              </w:rPr>
              <w:t xml:space="preserve">Termination Type </w:t>
            </w:r>
          </w:p>
        </w:tc>
        <w:tc>
          <w:tcPr>
            <w:tcW w:w="2490" w:type="dxa"/>
          </w:tcPr>
          <w:p w14:paraId="3537EFB5" w14:textId="77777777" w:rsidR="001D378E" w:rsidRDefault="001D378E" w:rsidP="00BE301E">
            <w:pPr>
              <w:pStyle w:val="TAL"/>
              <w:rPr>
                <w:b/>
              </w:rPr>
            </w:pPr>
            <w:r>
              <w:rPr>
                <w:b/>
              </w:rPr>
              <w:t>Stream Type / ID</w:t>
            </w:r>
          </w:p>
        </w:tc>
      </w:tr>
      <w:tr w:rsidR="001D378E" w14:paraId="1E91F2CD" w14:textId="77777777" w:rsidTr="00BE301E">
        <w:tblPrEx>
          <w:tblCellMar>
            <w:top w:w="0" w:type="dxa"/>
            <w:bottom w:w="0" w:type="dxa"/>
          </w:tblCellMar>
        </w:tblPrEx>
        <w:trPr>
          <w:cantSplit/>
        </w:trPr>
        <w:tc>
          <w:tcPr>
            <w:tcW w:w="2553" w:type="dxa"/>
            <w:vMerge/>
          </w:tcPr>
          <w:p w14:paraId="49FA578D" w14:textId="77777777" w:rsidR="001D378E" w:rsidRDefault="001D378E" w:rsidP="001D378E">
            <w:pPr>
              <w:pStyle w:val="TAL"/>
            </w:pPr>
          </w:p>
        </w:tc>
        <w:tc>
          <w:tcPr>
            <w:tcW w:w="2353" w:type="dxa"/>
            <w:tcBorders>
              <w:top w:val="single" w:sz="4" w:space="0" w:color="auto"/>
              <w:bottom w:val="single" w:sz="4" w:space="0" w:color="auto"/>
              <w:right w:val="single" w:sz="4" w:space="0" w:color="auto"/>
            </w:tcBorders>
          </w:tcPr>
          <w:p w14:paraId="23FD8D86" w14:textId="77777777" w:rsidR="001D378E" w:rsidRPr="009B1EFA" w:rsidRDefault="001D378E" w:rsidP="001D378E">
            <w:pPr>
              <w:pStyle w:val="TAC"/>
            </w:pPr>
            <w:r w:rsidRPr="004A5A98">
              <w:t>Send Connectivity Check</w:t>
            </w:r>
            <w:r w:rsidRPr="002B053B">
              <w:t xml:space="preserve"> (</w:t>
            </w:r>
            <w:r>
              <w:rPr>
                <w:rFonts w:hint="eastAsia"/>
                <w:lang w:eastAsia="zh-CN"/>
              </w:rPr>
              <w:t>ostuncc</w:t>
            </w:r>
            <w:r w:rsidRPr="002B053B">
              <w:t>/</w:t>
            </w:r>
            <w:r>
              <w:rPr>
                <w:rFonts w:hint="eastAsia"/>
                <w:lang w:eastAsia="zh-CN"/>
              </w:rPr>
              <w:t>scc</w:t>
            </w:r>
            <w:r w:rsidRPr="002B053B">
              <w:t>, 0x00</w:t>
            </w:r>
            <w:r>
              <w:rPr>
                <w:rFonts w:hint="eastAsia"/>
                <w:lang w:eastAsia="zh-CN"/>
              </w:rPr>
              <w:t>c3</w:t>
            </w:r>
            <w:r w:rsidRPr="002B053B">
              <w:t>/0x0001)</w:t>
            </w:r>
          </w:p>
        </w:tc>
        <w:tc>
          <w:tcPr>
            <w:tcW w:w="2459" w:type="dxa"/>
            <w:tcBorders>
              <w:top w:val="single" w:sz="4" w:space="0" w:color="auto"/>
              <w:left w:val="single" w:sz="4" w:space="0" w:color="auto"/>
              <w:bottom w:val="single" w:sz="4" w:space="0" w:color="auto"/>
              <w:right w:val="single" w:sz="4" w:space="0" w:color="auto"/>
            </w:tcBorders>
          </w:tcPr>
          <w:p w14:paraId="512B043A" w14:textId="77777777" w:rsidR="001D378E" w:rsidRPr="003D6423" w:rsidRDefault="001D378E" w:rsidP="001D378E">
            <w:pPr>
              <w:pStyle w:val="TAC"/>
            </w:pPr>
            <w:r>
              <w:rPr>
                <w:rFonts w:hint="eastAsia"/>
                <w:lang w:eastAsia="zh-CN"/>
              </w:rPr>
              <w:t>IP</w:t>
            </w:r>
          </w:p>
        </w:tc>
        <w:tc>
          <w:tcPr>
            <w:tcW w:w="2490" w:type="dxa"/>
            <w:tcBorders>
              <w:top w:val="single" w:sz="4" w:space="0" w:color="auto"/>
              <w:left w:val="single" w:sz="4" w:space="0" w:color="auto"/>
              <w:bottom w:val="single" w:sz="4" w:space="0" w:color="auto"/>
              <w:right w:val="single" w:sz="4" w:space="0" w:color="auto"/>
            </w:tcBorders>
          </w:tcPr>
          <w:p w14:paraId="7A4E07E6" w14:textId="77777777" w:rsidR="001D378E" w:rsidRDefault="001D378E" w:rsidP="001D378E">
            <w:pPr>
              <w:pStyle w:val="TAC"/>
            </w:pPr>
            <w:r w:rsidRPr="00810078">
              <w:rPr>
                <w:rFonts w:hint="eastAsia"/>
              </w:rPr>
              <w:t>Any, only applicable for full ICE</w:t>
            </w:r>
          </w:p>
        </w:tc>
      </w:tr>
      <w:tr w:rsidR="001D378E" w14:paraId="5696FE45" w14:textId="77777777" w:rsidTr="00BE301E">
        <w:tblPrEx>
          <w:tblCellMar>
            <w:top w:w="0" w:type="dxa"/>
            <w:bottom w:w="0" w:type="dxa"/>
          </w:tblCellMar>
        </w:tblPrEx>
        <w:trPr>
          <w:cantSplit/>
        </w:trPr>
        <w:tc>
          <w:tcPr>
            <w:tcW w:w="2553" w:type="dxa"/>
            <w:vMerge/>
          </w:tcPr>
          <w:p w14:paraId="601C59D8" w14:textId="77777777" w:rsidR="001D378E" w:rsidRDefault="001D378E" w:rsidP="001D378E">
            <w:pPr>
              <w:pStyle w:val="TAL"/>
            </w:pPr>
          </w:p>
        </w:tc>
        <w:tc>
          <w:tcPr>
            <w:tcW w:w="2353" w:type="dxa"/>
            <w:tcBorders>
              <w:top w:val="single" w:sz="4" w:space="0" w:color="auto"/>
              <w:bottom w:val="single" w:sz="4" w:space="0" w:color="auto"/>
              <w:right w:val="single" w:sz="4" w:space="0" w:color="auto"/>
            </w:tcBorders>
          </w:tcPr>
          <w:p w14:paraId="3AAF963A" w14:textId="77777777" w:rsidR="001D378E" w:rsidRPr="004A5A98" w:rsidRDefault="001D378E" w:rsidP="001D378E">
            <w:pPr>
              <w:pStyle w:val="TAC"/>
            </w:pPr>
            <w:r w:rsidRPr="00810078">
              <w:t>Send Additional Connectivity Check</w:t>
            </w:r>
            <w:r w:rsidRPr="00810078">
              <w:rPr>
                <w:rFonts w:hint="eastAsia"/>
              </w:rPr>
              <w:t xml:space="preserve"> </w:t>
            </w:r>
            <w:r w:rsidRPr="00810078">
              <w:t>(</w:t>
            </w:r>
            <w:r w:rsidRPr="00810078">
              <w:rPr>
                <w:rFonts w:hint="eastAsia"/>
              </w:rPr>
              <w:t>ostuncc</w:t>
            </w:r>
            <w:r w:rsidRPr="00810078">
              <w:t>/</w:t>
            </w:r>
            <w:r w:rsidRPr="00810078">
              <w:rPr>
                <w:rFonts w:hint="eastAsia"/>
              </w:rPr>
              <w:t>sacc</w:t>
            </w:r>
            <w:r w:rsidRPr="00810078">
              <w:t>, 0x00</w:t>
            </w:r>
            <w:r w:rsidRPr="00810078">
              <w:rPr>
                <w:rFonts w:hint="eastAsia"/>
              </w:rPr>
              <w:t>c3</w:t>
            </w:r>
            <w:r w:rsidRPr="00810078">
              <w:t>/0x000</w:t>
            </w:r>
            <w:r w:rsidRPr="00810078">
              <w:rPr>
                <w:rFonts w:hint="eastAsia"/>
              </w:rPr>
              <w:t>2</w:t>
            </w:r>
            <w:r w:rsidRPr="00810078">
              <w:t>)</w:t>
            </w:r>
          </w:p>
        </w:tc>
        <w:tc>
          <w:tcPr>
            <w:tcW w:w="2459" w:type="dxa"/>
            <w:tcBorders>
              <w:top w:val="single" w:sz="4" w:space="0" w:color="auto"/>
              <w:left w:val="single" w:sz="4" w:space="0" w:color="auto"/>
              <w:bottom w:val="single" w:sz="4" w:space="0" w:color="auto"/>
              <w:right w:val="single" w:sz="4" w:space="0" w:color="auto"/>
            </w:tcBorders>
          </w:tcPr>
          <w:p w14:paraId="7D22F1FA" w14:textId="77777777" w:rsidR="001D378E" w:rsidRDefault="001D378E" w:rsidP="001D378E">
            <w:pPr>
              <w:pStyle w:val="TAC"/>
              <w:rPr>
                <w:rFonts w:hint="eastAsia"/>
                <w:lang w:eastAsia="zh-CN"/>
              </w:rPr>
            </w:pPr>
            <w:r w:rsidRPr="00810078">
              <w:rPr>
                <w:rFonts w:hint="eastAsia"/>
              </w:rPr>
              <w:t>IP</w:t>
            </w:r>
          </w:p>
        </w:tc>
        <w:tc>
          <w:tcPr>
            <w:tcW w:w="2490" w:type="dxa"/>
            <w:tcBorders>
              <w:top w:val="single" w:sz="4" w:space="0" w:color="auto"/>
              <w:left w:val="single" w:sz="4" w:space="0" w:color="auto"/>
              <w:bottom w:val="single" w:sz="4" w:space="0" w:color="auto"/>
              <w:right w:val="single" w:sz="4" w:space="0" w:color="auto"/>
            </w:tcBorders>
          </w:tcPr>
          <w:p w14:paraId="40AA0BE4" w14:textId="77777777" w:rsidR="001D378E" w:rsidRDefault="001D378E" w:rsidP="001D378E">
            <w:pPr>
              <w:pStyle w:val="TAC"/>
              <w:rPr>
                <w:rFonts w:hint="eastAsia"/>
                <w:lang w:eastAsia="zh-CN"/>
              </w:rPr>
            </w:pPr>
            <w:r w:rsidRPr="00810078">
              <w:rPr>
                <w:rFonts w:hint="eastAsia"/>
              </w:rPr>
              <w:t>Any, only applicable for full ICE</w:t>
            </w:r>
          </w:p>
        </w:tc>
      </w:tr>
    </w:tbl>
    <w:p w14:paraId="79A5921A" w14:textId="77777777" w:rsidR="008D0C0C" w:rsidRDefault="008D0C0C" w:rsidP="008D0C0C"/>
    <w:p w14:paraId="5FE2E502"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5.7.5</w:t>
        </w:r>
      </w:smartTag>
      <w:r>
        <w:t>.2: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2"/>
        <w:gridCol w:w="3460"/>
        <w:gridCol w:w="3437"/>
      </w:tblGrid>
      <w:tr w:rsidR="008D0C0C" w14:paraId="64DA9906" w14:textId="77777777" w:rsidTr="00BE301E">
        <w:tblPrEx>
          <w:tblCellMar>
            <w:top w:w="0" w:type="dxa"/>
            <w:bottom w:w="0" w:type="dxa"/>
          </w:tblCellMar>
        </w:tblPrEx>
        <w:trPr>
          <w:cantSplit/>
        </w:trPr>
        <w:tc>
          <w:tcPr>
            <w:tcW w:w="2783" w:type="dxa"/>
          </w:tcPr>
          <w:p w14:paraId="1E78576B" w14:textId="77777777" w:rsidR="008D0C0C" w:rsidRDefault="008D0C0C" w:rsidP="00BE301E">
            <w:pPr>
              <w:pStyle w:val="TAL"/>
              <w:rPr>
                <w:b/>
              </w:rPr>
            </w:pPr>
            <w:r>
              <w:rPr>
                <w:b/>
              </w:rPr>
              <w:t>Signals Lists supported:</w:t>
            </w:r>
          </w:p>
        </w:tc>
        <w:tc>
          <w:tcPr>
            <w:tcW w:w="7072" w:type="dxa"/>
            <w:gridSpan w:val="2"/>
          </w:tcPr>
          <w:p w14:paraId="09BE679C" w14:textId="77777777" w:rsidR="008D0C0C" w:rsidRDefault="008D0C0C" w:rsidP="00BE301E">
            <w:pPr>
              <w:pStyle w:val="TAL"/>
            </w:pPr>
            <w:r>
              <w:t>No</w:t>
            </w:r>
          </w:p>
          <w:p w14:paraId="689986F0" w14:textId="77777777" w:rsidR="008D0C0C" w:rsidRDefault="008D0C0C" w:rsidP="00BE301E">
            <w:pPr>
              <w:pStyle w:val="TAL"/>
            </w:pPr>
          </w:p>
        </w:tc>
      </w:tr>
      <w:tr w:rsidR="008D0C0C" w14:paraId="6835C174" w14:textId="77777777" w:rsidTr="00BE301E">
        <w:tblPrEx>
          <w:tblCellMar>
            <w:top w:w="0" w:type="dxa"/>
            <w:bottom w:w="0" w:type="dxa"/>
          </w:tblCellMar>
        </w:tblPrEx>
        <w:trPr>
          <w:cantSplit/>
        </w:trPr>
        <w:tc>
          <w:tcPr>
            <w:tcW w:w="2783" w:type="dxa"/>
            <w:vMerge w:val="restart"/>
          </w:tcPr>
          <w:p w14:paraId="312D7457" w14:textId="77777777" w:rsidR="008D0C0C" w:rsidRDefault="008D0C0C" w:rsidP="00BE301E">
            <w:pPr>
              <w:pStyle w:val="TAL"/>
              <w:rPr>
                <w:i/>
                <w:iCs/>
              </w:rPr>
            </w:pPr>
            <w:r>
              <w:rPr>
                <w:i/>
                <w:iCs/>
              </w:rPr>
              <w:t xml:space="preserve"> If yes</w:t>
            </w:r>
          </w:p>
        </w:tc>
        <w:tc>
          <w:tcPr>
            <w:tcW w:w="3532" w:type="dxa"/>
          </w:tcPr>
          <w:p w14:paraId="37D4FC6E" w14:textId="77777777" w:rsidR="008D0C0C" w:rsidRDefault="008D0C0C" w:rsidP="00BE301E">
            <w:pPr>
              <w:pStyle w:val="TAL"/>
              <w:rPr>
                <w:b/>
              </w:rPr>
            </w:pPr>
            <w:r>
              <w:rPr>
                <w:b/>
              </w:rPr>
              <w:t xml:space="preserve"> Termination Type Supporting Lists</w:t>
            </w:r>
          </w:p>
        </w:tc>
        <w:tc>
          <w:tcPr>
            <w:tcW w:w="3540" w:type="dxa"/>
          </w:tcPr>
          <w:p w14:paraId="00E4E51A" w14:textId="77777777" w:rsidR="008D0C0C" w:rsidRDefault="008D0C0C" w:rsidP="00BE301E">
            <w:pPr>
              <w:pStyle w:val="TAC"/>
            </w:pPr>
            <w:r>
              <w:t>-</w:t>
            </w:r>
          </w:p>
        </w:tc>
      </w:tr>
      <w:tr w:rsidR="008D0C0C" w14:paraId="271534E4" w14:textId="77777777" w:rsidTr="00BE301E">
        <w:tblPrEx>
          <w:tblCellMar>
            <w:top w:w="0" w:type="dxa"/>
            <w:bottom w:w="0" w:type="dxa"/>
          </w:tblCellMar>
        </w:tblPrEx>
        <w:trPr>
          <w:cantSplit/>
        </w:trPr>
        <w:tc>
          <w:tcPr>
            <w:tcW w:w="2783" w:type="dxa"/>
            <w:vMerge/>
          </w:tcPr>
          <w:p w14:paraId="714B6305" w14:textId="77777777" w:rsidR="008D0C0C" w:rsidRDefault="008D0C0C" w:rsidP="00BE301E">
            <w:pPr>
              <w:pStyle w:val="TAL"/>
              <w:rPr>
                <w:i/>
                <w:iCs/>
              </w:rPr>
            </w:pPr>
          </w:p>
        </w:tc>
        <w:tc>
          <w:tcPr>
            <w:tcW w:w="3532" w:type="dxa"/>
          </w:tcPr>
          <w:p w14:paraId="7422A0FD" w14:textId="77777777" w:rsidR="008D0C0C" w:rsidRDefault="008D0C0C" w:rsidP="00BE301E">
            <w:pPr>
              <w:pStyle w:val="TAL"/>
              <w:rPr>
                <w:b/>
              </w:rPr>
            </w:pPr>
            <w:r>
              <w:rPr>
                <w:b/>
              </w:rPr>
              <w:t xml:space="preserve"> Stream Type Supporting lists</w:t>
            </w:r>
          </w:p>
        </w:tc>
        <w:tc>
          <w:tcPr>
            <w:tcW w:w="3540" w:type="dxa"/>
          </w:tcPr>
          <w:p w14:paraId="6F86F295" w14:textId="77777777" w:rsidR="008D0C0C" w:rsidRDefault="008D0C0C" w:rsidP="00BE301E">
            <w:pPr>
              <w:pStyle w:val="TAC"/>
            </w:pPr>
            <w:r>
              <w:t>-</w:t>
            </w:r>
          </w:p>
        </w:tc>
      </w:tr>
      <w:tr w:rsidR="008D0C0C" w14:paraId="4202B4CD" w14:textId="77777777" w:rsidTr="00BE301E">
        <w:tblPrEx>
          <w:tblCellMar>
            <w:top w:w="0" w:type="dxa"/>
            <w:bottom w:w="0" w:type="dxa"/>
          </w:tblCellMar>
        </w:tblPrEx>
        <w:trPr>
          <w:cantSplit/>
        </w:trPr>
        <w:tc>
          <w:tcPr>
            <w:tcW w:w="2783" w:type="dxa"/>
            <w:vMerge/>
          </w:tcPr>
          <w:p w14:paraId="739AE4EB" w14:textId="77777777" w:rsidR="008D0C0C" w:rsidRDefault="008D0C0C" w:rsidP="00BE301E">
            <w:pPr>
              <w:pStyle w:val="TAL"/>
              <w:rPr>
                <w:i/>
                <w:iCs/>
              </w:rPr>
            </w:pPr>
          </w:p>
        </w:tc>
        <w:tc>
          <w:tcPr>
            <w:tcW w:w="3532" w:type="dxa"/>
          </w:tcPr>
          <w:p w14:paraId="184D0043" w14:textId="77777777" w:rsidR="008D0C0C" w:rsidRDefault="008D0C0C" w:rsidP="00BE301E">
            <w:pPr>
              <w:pStyle w:val="TAL"/>
              <w:rPr>
                <w:b/>
              </w:rPr>
            </w:pPr>
            <w:r>
              <w:rPr>
                <w:b/>
              </w:rPr>
              <w:t xml:space="preserve"> Maximum number of signals </w:t>
            </w:r>
            <w:r w:rsidR="009922C1" w:rsidRPr="00AC6CC6">
              <w:rPr>
                <w:b/>
                <w:bCs/>
              </w:rPr>
              <w:t>to a</w:t>
            </w:r>
            <w:r>
              <w:rPr>
                <w:b/>
              </w:rPr>
              <w:t xml:space="preserve"> signal list</w:t>
            </w:r>
          </w:p>
        </w:tc>
        <w:tc>
          <w:tcPr>
            <w:tcW w:w="3540" w:type="dxa"/>
          </w:tcPr>
          <w:p w14:paraId="5D0FCB9A" w14:textId="77777777" w:rsidR="008D0C0C" w:rsidRDefault="008D0C0C" w:rsidP="00BE301E">
            <w:pPr>
              <w:pStyle w:val="TAC"/>
            </w:pPr>
            <w:r>
              <w:t>-</w:t>
            </w:r>
          </w:p>
        </w:tc>
      </w:tr>
      <w:tr w:rsidR="008D0C0C" w14:paraId="32E24247" w14:textId="77777777" w:rsidTr="00BE301E">
        <w:tblPrEx>
          <w:tblCellMar>
            <w:top w:w="0" w:type="dxa"/>
            <w:bottom w:w="0" w:type="dxa"/>
          </w:tblCellMar>
        </w:tblPrEx>
        <w:trPr>
          <w:cantSplit/>
        </w:trPr>
        <w:tc>
          <w:tcPr>
            <w:tcW w:w="2783" w:type="dxa"/>
            <w:vMerge/>
          </w:tcPr>
          <w:p w14:paraId="7CDEFEDA" w14:textId="77777777" w:rsidR="008D0C0C" w:rsidRDefault="008D0C0C" w:rsidP="00BE301E">
            <w:pPr>
              <w:pStyle w:val="TAL"/>
              <w:rPr>
                <w:i/>
                <w:iCs/>
              </w:rPr>
            </w:pPr>
          </w:p>
        </w:tc>
        <w:tc>
          <w:tcPr>
            <w:tcW w:w="3532" w:type="dxa"/>
          </w:tcPr>
          <w:p w14:paraId="11E3DDFF" w14:textId="77777777" w:rsidR="008D0C0C" w:rsidRDefault="008D0C0C" w:rsidP="00BE301E">
            <w:pPr>
              <w:pStyle w:val="TAL"/>
              <w:rPr>
                <w:b/>
              </w:rPr>
            </w:pPr>
            <w:r>
              <w:rPr>
                <w:b/>
                <w:bCs/>
              </w:rPr>
              <w:t>Intersignal delay parameter supported:</w:t>
            </w:r>
          </w:p>
        </w:tc>
        <w:tc>
          <w:tcPr>
            <w:tcW w:w="3540" w:type="dxa"/>
          </w:tcPr>
          <w:p w14:paraId="6DC82938" w14:textId="77777777" w:rsidR="008D0C0C" w:rsidRDefault="008D0C0C" w:rsidP="00BE301E">
            <w:pPr>
              <w:pStyle w:val="TAC"/>
            </w:pPr>
            <w:r>
              <w:t>-</w:t>
            </w:r>
          </w:p>
        </w:tc>
      </w:tr>
    </w:tbl>
    <w:p w14:paraId="2D157E3A" w14:textId="77777777" w:rsidR="008D0C0C" w:rsidRDefault="008D0C0C" w:rsidP="008D0C0C"/>
    <w:p w14:paraId="2C984825"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5.7.5</w:t>
        </w:r>
      </w:smartTag>
      <w:r>
        <w:t xml:space="preserve">.3: </w:t>
      </w:r>
      <w:r w:rsidR="009922C1" w:rsidRPr="009922C1">
        <w:t xml:space="preserve">Overriding </w:t>
      </w:r>
      <w:r>
        <w:t>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7"/>
        <w:gridCol w:w="3443"/>
        <w:gridCol w:w="3459"/>
      </w:tblGrid>
      <w:tr w:rsidR="008D0C0C" w14:paraId="3359ADC0" w14:textId="77777777" w:rsidTr="00BE301E">
        <w:tblPrEx>
          <w:tblCellMar>
            <w:top w:w="0" w:type="dxa"/>
            <w:bottom w:w="0" w:type="dxa"/>
          </w:tblCellMar>
        </w:tblPrEx>
        <w:trPr>
          <w:cantSplit/>
        </w:trPr>
        <w:tc>
          <w:tcPr>
            <w:tcW w:w="2779" w:type="dxa"/>
          </w:tcPr>
          <w:p w14:paraId="69147B72" w14:textId="77777777" w:rsidR="008D0C0C" w:rsidRDefault="008D0C0C" w:rsidP="00BE301E">
            <w:pPr>
              <w:pStyle w:val="TAL"/>
              <w:rPr>
                <w:b/>
              </w:rPr>
            </w:pPr>
            <w:r>
              <w:rPr>
                <w:b/>
              </w:rPr>
              <w:t>Signal type and duration supported</w:t>
            </w:r>
            <w:r w:rsidR="009922C1">
              <w:rPr>
                <w:rFonts w:hint="eastAsia"/>
                <w:b/>
                <w:lang w:eastAsia="zh-CN"/>
              </w:rPr>
              <w:t>:</w:t>
            </w:r>
          </w:p>
        </w:tc>
        <w:tc>
          <w:tcPr>
            <w:tcW w:w="7076" w:type="dxa"/>
            <w:gridSpan w:val="2"/>
          </w:tcPr>
          <w:p w14:paraId="51D0B39B" w14:textId="77777777" w:rsidR="008D0C0C" w:rsidRDefault="008D0C0C" w:rsidP="00BE301E">
            <w:pPr>
              <w:pStyle w:val="TAL"/>
            </w:pPr>
            <w:r>
              <w:t>No</w:t>
            </w:r>
          </w:p>
          <w:p w14:paraId="4E87306D" w14:textId="77777777" w:rsidR="008D0C0C" w:rsidRDefault="008D0C0C" w:rsidP="00BE301E">
            <w:pPr>
              <w:pStyle w:val="TAL"/>
            </w:pPr>
          </w:p>
        </w:tc>
      </w:tr>
      <w:tr w:rsidR="008D0C0C" w14:paraId="33A6389D" w14:textId="77777777" w:rsidTr="00BE301E">
        <w:tblPrEx>
          <w:tblCellMar>
            <w:top w:w="0" w:type="dxa"/>
            <w:bottom w:w="0" w:type="dxa"/>
          </w:tblCellMar>
        </w:tblPrEx>
        <w:trPr>
          <w:cantSplit/>
        </w:trPr>
        <w:tc>
          <w:tcPr>
            <w:tcW w:w="2779" w:type="dxa"/>
            <w:vMerge w:val="restart"/>
          </w:tcPr>
          <w:p w14:paraId="126B64A9" w14:textId="77777777" w:rsidR="008D0C0C" w:rsidRDefault="008D0C0C" w:rsidP="00BE301E">
            <w:pPr>
              <w:pStyle w:val="TAL"/>
              <w:rPr>
                <w:i/>
                <w:iCs/>
              </w:rPr>
            </w:pPr>
            <w:r>
              <w:rPr>
                <w:i/>
                <w:iCs/>
              </w:rPr>
              <w:t>If yes</w:t>
            </w:r>
          </w:p>
        </w:tc>
        <w:tc>
          <w:tcPr>
            <w:tcW w:w="3533" w:type="dxa"/>
          </w:tcPr>
          <w:p w14:paraId="3D016CEE" w14:textId="77777777" w:rsidR="008D0C0C" w:rsidRDefault="008D0C0C" w:rsidP="00BE301E">
            <w:pPr>
              <w:pStyle w:val="TAL"/>
              <w:rPr>
                <w:b/>
              </w:rPr>
            </w:pPr>
            <w:r>
              <w:rPr>
                <w:b/>
              </w:rPr>
              <w:t xml:space="preserve">Signal ID </w:t>
            </w:r>
          </w:p>
        </w:tc>
        <w:tc>
          <w:tcPr>
            <w:tcW w:w="3543" w:type="dxa"/>
          </w:tcPr>
          <w:p w14:paraId="7ABCAF83" w14:textId="77777777" w:rsidR="008D0C0C" w:rsidRDefault="008D0C0C" w:rsidP="00BE301E">
            <w:pPr>
              <w:pStyle w:val="TAL"/>
              <w:rPr>
                <w:b/>
              </w:rPr>
            </w:pPr>
            <w:r>
              <w:rPr>
                <w:b/>
              </w:rPr>
              <w:t>Type or duration override</w:t>
            </w:r>
          </w:p>
        </w:tc>
      </w:tr>
      <w:tr w:rsidR="008D0C0C" w14:paraId="09C69DBB" w14:textId="77777777" w:rsidTr="00BE301E">
        <w:tblPrEx>
          <w:tblCellMar>
            <w:top w:w="0" w:type="dxa"/>
            <w:bottom w:w="0" w:type="dxa"/>
          </w:tblCellMar>
        </w:tblPrEx>
        <w:trPr>
          <w:cantSplit/>
        </w:trPr>
        <w:tc>
          <w:tcPr>
            <w:tcW w:w="2779" w:type="dxa"/>
            <w:vMerge/>
          </w:tcPr>
          <w:p w14:paraId="0AD6BAFA" w14:textId="77777777" w:rsidR="008D0C0C" w:rsidRDefault="008D0C0C" w:rsidP="00BE301E">
            <w:pPr>
              <w:pStyle w:val="TAL"/>
            </w:pPr>
          </w:p>
        </w:tc>
        <w:tc>
          <w:tcPr>
            <w:tcW w:w="3533" w:type="dxa"/>
          </w:tcPr>
          <w:p w14:paraId="6ACFB76C" w14:textId="77777777" w:rsidR="008D0C0C" w:rsidRPr="009B1EFA" w:rsidRDefault="008D0C0C" w:rsidP="00BE301E">
            <w:pPr>
              <w:pStyle w:val="TAC"/>
            </w:pPr>
            <w:r>
              <w:t>-</w:t>
            </w:r>
          </w:p>
        </w:tc>
        <w:tc>
          <w:tcPr>
            <w:tcW w:w="3543" w:type="dxa"/>
          </w:tcPr>
          <w:p w14:paraId="3DBCA9B0" w14:textId="77777777" w:rsidR="008D0C0C" w:rsidRDefault="008D0C0C" w:rsidP="00BE301E">
            <w:pPr>
              <w:pStyle w:val="TAC"/>
            </w:pPr>
            <w:r>
              <w:t>-</w:t>
            </w:r>
          </w:p>
        </w:tc>
      </w:tr>
    </w:tbl>
    <w:p w14:paraId="239DCBC7" w14:textId="77777777" w:rsidR="008D0C0C" w:rsidRDefault="008D0C0C" w:rsidP="008D0C0C"/>
    <w:p w14:paraId="779F57A6" w14:textId="77777777" w:rsidR="008D0C0C" w:rsidRDefault="008D0C0C" w:rsidP="008D0C0C">
      <w:pPr>
        <w:pStyle w:val="TH"/>
        <w:rPr>
          <w:i/>
        </w:rPr>
      </w:pPr>
      <w: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t>5.7.5</w:t>
        </w:r>
      </w:smartTag>
      <w:r>
        <w:t>.4: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7087"/>
      </w:tblGrid>
      <w:tr w:rsidR="008D0C0C" w14:paraId="43872E49" w14:textId="77777777" w:rsidTr="00BE301E">
        <w:tblPrEx>
          <w:tblCellMar>
            <w:top w:w="0" w:type="dxa"/>
            <w:bottom w:w="0" w:type="dxa"/>
          </w:tblCellMar>
        </w:tblPrEx>
        <w:trPr>
          <w:cantSplit/>
        </w:trPr>
        <w:tc>
          <w:tcPr>
            <w:tcW w:w="2802" w:type="dxa"/>
          </w:tcPr>
          <w:p w14:paraId="36F26AA6" w14:textId="77777777" w:rsidR="008D0C0C" w:rsidRDefault="008D0C0C" w:rsidP="00BE301E">
            <w:pPr>
              <w:pStyle w:val="TAL"/>
              <w:rPr>
                <w:b/>
                <w:bCs/>
              </w:rPr>
            </w:pPr>
            <w:r>
              <w:rPr>
                <w:b/>
                <w:bCs/>
              </w:rPr>
              <w:t>Signal Direction supported:</w:t>
            </w:r>
          </w:p>
        </w:tc>
        <w:tc>
          <w:tcPr>
            <w:tcW w:w="7087" w:type="dxa"/>
          </w:tcPr>
          <w:p w14:paraId="0CF23926" w14:textId="77777777" w:rsidR="008D0C0C" w:rsidRDefault="008D0C0C" w:rsidP="00BE301E">
            <w:pPr>
              <w:pStyle w:val="TAL"/>
            </w:pPr>
            <w:r>
              <w:t>No</w:t>
            </w:r>
          </w:p>
        </w:tc>
      </w:tr>
    </w:tbl>
    <w:p w14:paraId="34078B4D" w14:textId="77777777" w:rsidR="008D0C0C" w:rsidRDefault="008D0C0C" w:rsidP="008D0C0C"/>
    <w:p w14:paraId="2077C837"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5.7.5</w:t>
        </w:r>
      </w:smartTag>
      <w:r>
        <w:t>.5: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4"/>
        <w:gridCol w:w="3430"/>
        <w:gridCol w:w="3465"/>
      </w:tblGrid>
      <w:tr w:rsidR="008D0C0C" w14:paraId="4053F1AE" w14:textId="77777777" w:rsidTr="00BE301E">
        <w:tblPrEx>
          <w:tblCellMar>
            <w:top w:w="0" w:type="dxa"/>
            <w:bottom w:w="0" w:type="dxa"/>
          </w:tblCellMar>
        </w:tblPrEx>
        <w:trPr>
          <w:cantSplit/>
        </w:trPr>
        <w:tc>
          <w:tcPr>
            <w:tcW w:w="2773" w:type="dxa"/>
          </w:tcPr>
          <w:p w14:paraId="2E48A525" w14:textId="77777777" w:rsidR="008D0C0C" w:rsidRDefault="008D0C0C" w:rsidP="00BE301E">
            <w:pPr>
              <w:pStyle w:val="TAL"/>
              <w:rPr>
                <w:b/>
              </w:rPr>
            </w:pPr>
            <w:r>
              <w:rPr>
                <w:b/>
              </w:rPr>
              <w:t>Notify</w:t>
            </w:r>
            <w:r w:rsidR="009922C1">
              <w:rPr>
                <w:rFonts w:hint="eastAsia"/>
                <w:b/>
                <w:lang w:eastAsia="zh-CN"/>
              </w:rPr>
              <w:t>C</w:t>
            </w:r>
            <w:r>
              <w:rPr>
                <w:b/>
              </w:rPr>
              <w:t>ompletion supported:</w:t>
            </w:r>
          </w:p>
        </w:tc>
        <w:tc>
          <w:tcPr>
            <w:tcW w:w="7082" w:type="dxa"/>
            <w:gridSpan w:val="2"/>
          </w:tcPr>
          <w:p w14:paraId="33F45B01" w14:textId="77777777" w:rsidR="008D0C0C" w:rsidRDefault="008D0C0C" w:rsidP="00BE301E">
            <w:pPr>
              <w:pStyle w:val="TAL"/>
            </w:pPr>
            <w:r>
              <w:t>No</w:t>
            </w:r>
          </w:p>
        </w:tc>
      </w:tr>
      <w:tr w:rsidR="008D0C0C" w14:paraId="240A0CA4" w14:textId="77777777" w:rsidTr="00BE301E">
        <w:tblPrEx>
          <w:tblCellMar>
            <w:top w:w="0" w:type="dxa"/>
            <w:bottom w:w="0" w:type="dxa"/>
          </w:tblCellMar>
        </w:tblPrEx>
        <w:trPr>
          <w:cantSplit/>
        </w:trPr>
        <w:tc>
          <w:tcPr>
            <w:tcW w:w="2773" w:type="dxa"/>
            <w:vMerge w:val="restart"/>
          </w:tcPr>
          <w:p w14:paraId="6F6B8284" w14:textId="77777777" w:rsidR="008D0C0C" w:rsidRDefault="008D0C0C" w:rsidP="00BE301E">
            <w:pPr>
              <w:pStyle w:val="TAL"/>
              <w:rPr>
                <w:i/>
                <w:iCs/>
              </w:rPr>
            </w:pPr>
            <w:r>
              <w:rPr>
                <w:i/>
                <w:iCs/>
              </w:rPr>
              <w:t>If yes</w:t>
            </w:r>
          </w:p>
        </w:tc>
        <w:tc>
          <w:tcPr>
            <w:tcW w:w="3531" w:type="dxa"/>
          </w:tcPr>
          <w:p w14:paraId="0A7AE7C9" w14:textId="77777777" w:rsidR="008D0C0C" w:rsidRDefault="008D0C0C" w:rsidP="00BE301E">
            <w:pPr>
              <w:pStyle w:val="TAL"/>
              <w:rPr>
                <w:b/>
              </w:rPr>
            </w:pPr>
            <w:r>
              <w:rPr>
                <w:b/>
              </w:rPr>
              <w:t xml:space="preserve">Signal ID </w:t>
            </w:r>
          </w:p>
        </w:tc>
        <w:tc>
          <w:tcPr>
            <w:tcW w:w="3551" w:type="dxa"/>
          </w:tcPr>
          <w:p w14:paraId="281AB7CD" w14:textId="77777777" w:rsidR="008D0C0C" w:rsidRDefault="008D0C0C" w:rsidP="00BE301E">
            <w:pPr>
              <w:pStyle w:val="TAL"/>
              <w:rPr>
                <w:b/>
              </w:rPr>
            </w:pPr>
            <w:r>
              <w:rPr>
                <w:b/>
              </w:rPr>
              <w:t>Type of completion supported</w:t>
            </w:r>
          </w:p>
        </w:tc>
      </w:tr>
      <w:tr w:rsidR="008D0C0C" w14:paraId="2E3CCAB1" w14:textId="77777777" w:rsidTr="00BE301E">
        <w:tblPrEx>
          <w:tblCellMar>
            <w:top w:w="0" w:type="dxa"/>
            <w:bottom w:w="0" w:type="dxa"/>
          </w:tblCellMar>
        </w:tblPrEx>
        <w:trPr>
          <w:cantSplit/>
        </w:trPr>
        <w:tc>
          <w:tcPr>
            <w:tcW w:w="2773" w:type="dxa"/>
            <w:vMerge/>
          </w:tcPr>
          <w:p w14:paraId="3093A8E6" w14:textId="77777777" w:rsidR="008D0C0C" w:rsidRDefault="008D0C0C" w:rsidP="00BE301E">
            <w:pPr>
              <w:pStyle w:val="TAL"/>
            </w:pPr>
          </w:p>
        </w:tc>
        <w:tc>
          <w:tcPr>
            <w:tcW w:w="3531" w:type="dxa"/>
          </w:tcPr>
          <w:p w14:paraId="2BC357AC" w14:textId="77777777" w:rsidR="008D0C0C" w:rsidRPr="009B1EFA" w:rsidRDefault="008D0C0C" w:rsidP="00BE301E">
            <w:pPr>
              <w:pStyle w:val="TAC"/>
            </w:pPr>
            <w:r>
              <w:t>-</w:t>
            </w:r>
          </w:p>
        </w:tc>
        <w:tc>
          <w:tcPr>
            <w:tcW w:w="3551" w:type="dxa"/>
          </w:tcPr>
          <w:p w14:paraId="00072C58" w14:textId="77777777" w:rsidR="008D0C0C" w:rsidRPr="009B1EFA" w:rsidRDefault="008D0C0C" w:rsidP="00BE301E">
            <w:pPr>
              <w:pStyle w:val="TAC"/>
            </w:pPr>
            <w:r>
              <w:t>-</w:t>
            </w:r>
          </w:p>
        </w:tc>
      </w:tr>
    </w:tbl>
    <w:p w14:paraId="6D38ADE8" w14:textId="77777777" w:rsidR="008D0C0C" w:rsidRDefault="008D0C0C" w:rsidP="008D0C0C"/>
    <w:p w14:paraId="3274A14E"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5.7.5</w:t>
        </w:r>
      </w:smartTag>
      <w:r>
        <w:t>.6: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3"/>
        <w:gridCol w:w="6866"/>
      </w:tblGrid>
      <w:tr w:rsidR="008D0C0C" w14:paraId="0F71FD26" w14:textId="77777777" w:rsidTr="00BE301E">
        <w:tblPrEx>
          <w:tblCellMar>
            <w:top w:w="0" w:type="dxa"/>
            <w:bottom w:w="0" w:type="dxa"/>
          </w:tblCellMar>
        </w:tblPrEx>
        <w:trPr>
          <w:cantSplit/>
        </w:trPr>
        <w:tc>
          <w:tcPr>
            <w:tcW w:w="2808" w:type="dxa"/>
          </w:tcPr>
          <w:p w14:paraId="3F5D0946" w14:textId="77777777" w:rsidR="008D0C0C" w:rsidRDefault="008D0C0C" w:rsidP="00BE301E">
            <w:pPr>
              <w:pStyle w:val="TAL"/>
              <w:rPr>
                <w:b/>
              </w:rPr>
            </w:pPr>
            <w:r>
              <w:rPr>
                <w:b/>
              </w:rPr>
              <w:t>RequestID Parameter Supported:</w:t>
            </w:r>
          </w:p>
        </w:tc>
        <w:tc>
          <w:tcPr>
            <w:tcW w:w="7047" w:type="dxa"/>
          </w:tcPr>
          <w:p w14:paraId="6F399765" w14:textId="77777777" w:rsidR="008D0C0C" w:rsidRDefault="008D0C0C" w:rsidP="00BE301E">
            <w:pPr>
              <w:pStyle w:val="TAL"/>
            </w:pPr>
            <w:r>
              <w:t>No</w:t>
            </w:r>
          </w:p>
        </w:tc>
      </w:tr>
    </w:tbl>
    <w:p w14:paraId="23094D3C" w14:textId="77777777" w:rsidR="008D0C0C" w:rsidRDefault="008D0C0C" w:rsidP="008D0C0C"/>
    <w:p w14:paraId="36E4B3A4"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5.7.5</w:t>
        </w:r>
      </w:smartTag>
      <w:r>
        <w:t>.7: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3449"/>
        <w:gridCol w:w="3438"/>
      </w:tblGrid>
      <w:tr w:rsidR="008D0C0C" w14:paraId="49A06876" w14:textId="77777777" w:rsidTr="00BE301E">
        <w:tblPrEx>
          <w:tblCellMar>
            <w:top w:w="0" w:type="dxa"/>
            <w:bottom w:w="0" w:type="dxa"/>
          </w:tblCellMar>
        </w:tblPrEx>
        <w:trPr>
          <w:cantSplit/>
        </w:trPr>
        <w:tc>
          <w:tcPr>
            <w:tcW w:w="2784" w:type="dxa"/>
          </w:tcPr>
          <w:p w14:paraId="7ECC60EF" w14:textId="77777777" w:rsidR="008D0C0C" w:rsidRDefault="008D0C0C" w:rsidP="00BE301E">
            <w:pPr>
              <w:pStyle w:val="TAL"/>
              <w:rPr>
                <w:b/>
              </w:rPr>
            </w:pPr>
            <w:r>
              <w:rPr>
                <w:b/>
              </w:rPr>
              <w:t>Signals played simultaneously:</w:t>
            </w:r>
          </w:p>
        </w:tc>
        <w:tc>
          <w:tcPr>
            <w:tcW w:w="7071" w:type="dxa"/>
            <w:gridSpan w:val="2"/>
          </w:tcPr>
          <w:p w14:paraId="01AFA02C" w14:textId="77777777" w:rsidR="008D0C0C" w:rsidRDefault="008D0C0C" w:rsidP="00BE301E">
            <w:pPr>
              <w:pStyle w:val="TAL"/>
            </w:pPr>
            <w:r>
              <w:t>No</w:t>
            </w:r>
          </w:p>
        </w:tc>
      </w:tr>
      <w:tr w:rsidR="008D0C0C" w14:paraId="3697D9B5" w14:textId="77777777" w:rsidTr="00BE301E">
        <w:tblPrEx>
          <w:tblCellMar>
            <w:top w:w="0" w:type="dxa"/>
            <w:bottom w:w="0" w:type="dxa"/>
          </w:tblCellMar>
        </w:tblPrEx>
        <w:trPr>
          <w:cantSplit/>
        </w:trPr>
        <w:tc>
          <w:tcPr>
            <w:tcW w:w="2784" w:type="dxa"/>
          </w:tcPr>
          <w:p w14:paraId="29D464B7" w14:textId="77777777" w:rsidR="008D0C0C" w:rsidRDefault="008D0C0C" w:rsidP="00BE301E">
            <w:pPr>
              <w:pStyle w:val="TAL"/>
              <w:rPr>
                <w:i/>
                <w:iCs/>
              </w:rPr>
            </w:pPr>
            <w:r>
              <w:rPr>
                <w:i/>
                <w:iCs/>
              </w:rPr>
              <w:t>If yes</w:t>
            </w:r>
          </w:p>
        </w:tc>
        <w:tc>
          <w:tcPr>
            <w:tcW w:w="3517" w:type="dxa"/>
          </w:tcPr>
          <w:p w14:paraId="542895E6" w14:textId="77777777" w:rsidR="008D0C0C" w:rsidRDefault="008D0C0C" w:rsidP="00BE301E">
            <w:pPr>
              <w:pStyle w:val="TAL"/>
              <w:rPr>
                <w:b/>
              </w:rPr>
            </w:pPr>
            <w:r>
              <w:rPr>
                <w:b/>
              </w:rPr>
              <w:t>Signal</w:t>
            </w:r>
            <w:r w:rsidR="009922C1">
              <w:rPr>
                <w:rFonts w:hint="eastAsia"/>
                <w:b/>
                <w:lang w:eastAsia="zh-CN"/>
              </w:rPr>
              <w:t>ID</w:t>
            </w:r>
            <w:r>
              <w:rPr>
                <w:b/>
              </w:rPr>
              <w:t>s that can be played simultaneously:</w:t>
            </w:r>
          </w:p>
        </w:tc>
        <w:tc>
          <w:tcPr>
            <w:tcW w:w="3554" w:type="dxa"/>
          </w:tcPr>
          <w:p w14:paraId="340B7518" w14:textId="77777777" w:rsidR="008D0C0C" w:rsidRPr="009B1EFA" w:rsidRDefault="008D0C0C" w:rsidP="00BE301E">
            <w:pPr>
              <w:pStyle w:val="TAC"/>
            </w:pPr>
            <w:r>
              <w:t>-</w:t>
            </w:r>
          </w:p>
        </w:tc>
      </w:tr>
    </w:tbl>
    <w:p w14:paraId="7A87D33C" w14:textId="77777777" w:rsidR="008D0C0C" w:rsidRDefault="008D0C0C" w:rsidP="008D0C0C"/>
    <w:p w14:paraId="47BFA6DF"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5.7.5</w:t>
        </w:r>
      </w:smartTag>
      <w:r>
        <w:t>.8: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6"/>
        <w:gridCol w:w="4793"/>
      </w:tblGrid>
      <w:tr w:rsidR="008D0C0C" w14:paraId="474749AB" w14:textId="77777777" w:rsidTr="00BE301E">
        <w:tblPrEx>
          <w:tblCellMar>
            <w:top w:w="0" w:type="dxa"/>
            <w:bottom w:w="0" w:type="dxa"/>
          </w:tblCellMar>
        </w:tblPrEx>
        <w:tc>
          <w:tcPr>
            <w:tcW w:w="4939" w:type="dxa"/>
          </w:tcPr>
          <w:p w14:paraId="1E719F71" w14:textId="77777777" w:rsidR="008D0C0C" w:rsidRDefault="009922C1" w:rsidP="00BE301E">
            <w:pPr>
              <w:pStyle w:val="TAL"/>
              <w:rPr>
                <w:b/>
              </w:rPr>
            </w:pPr>
            <w:r w:rsidRPr="00AC6CC6">
              <w:rPr>
                <w:b/>
              </w:rPr>
              <w:t>Keep</w:t>
            </w:r>
            <w:r>
              <w:rPr>
                <w:rFonts w:hint="eastAsia"/>
                <w:b/>
                <w:lang w:eastAsia="zh-CN"/>
              </w:rPr>
              <w:t>A</w:t>
            </w:r>
            <w:r w:rsidRPr="00AC6CC6">
              <w:rPr>
                <w:b/>
              </w:rPr>
              <w:t xml:space="preserve">ctive </w:t>
            </w:r>
            <w:r w:rsidR="008D0C0C">
              <w:rPr>
                <w:b/>
              </w:rPr>
              <w:t>used on signals:</w:t>
            </w:r>
          </w:p>
        </w:tc>
        <w:tc>
          <w:tcPr>
            <w:tcW w:w="4916" w:type="dxa"/>
          </w:tcPr>
          <w:p w14:paraId="07FE7125" w14:textId="77777777" w:rsidR="008D0C0C" w:rsidRDefault="008D0C0C" w:rsidP="00BE301E">
            <w:pPr>
              <w:pStyle w:val="TAL"/>
            </w:pPr>
            <w:r>
              <w:t>No</w:t>
            </w:r>
          </w:p>
        </w:tc>
      </w:tr>
    </w:tbl>
    <w:p w14:paraId="14E20BED" w14:textId="77777777" w:rsidR="008D0C0C" w:rsidRDefault="008D0C0C" w:rsidP="008D0C0C"/>
    <w:p w14:paraId="3EF03EAB" w14:textId="77777777" w:rsidR="008D0C0C" w:rsidRDefault="008D0C0C" w:rsidP="008D0C0C">
      <w:pPr>
        <w:pStyle w:val="Heading3"/>
      </w:pPr>
      <w:bookmarkStart w:id="68" w:name="_Toc414010801"/>
      <w:smartTag w:uri="urn:schemas-microsoft-com:office:smarttags" w:element="chsdate">
        <w:smartTagPr>
          <w:attr w:name="IsROCDate" w:val="False"/>
          <w:attr w:name="IsLunarDate" w:val="False"/>
          <w:attr w:name="Day" w:val="30"/>
          <w:attr w:name="Month" w:val="12"/>
          <w:attr w:name="Year" w:val="1899"/>
        </w:smartTagPr>
        <w:r>
          <w:t>5.7.6</w:t>
        </w:r>
        <w:r>
          <w:tab/>
        </w:r>
      </w:smartTag>
      <w:r>
        <w:t>DigitMap descriptor</w:t>
      </w:r>
      <w:bookmarkEnd w:id="68"/>
    </w:p>
    <w:p w14:paraId="21A0E91C"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5.7.6</w:t>
        </w:r>
      </w:smartTag>
      <w:r>
        <w:t>.1: DigitMap Descriptor</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409"/>
        <w:gridCol w:w="2608"/>
        <w:gridCol w:w="2659"/>
      </w:tblGrid>
      <w:tr w:rsidR="008D0C0C" w14:paraId="5820DD8F" w14:textId="77777777" w:rsidTr="00BE301E">
        <w:tblPrEx>
          <w:tblCellMar>
            <w:top w:w="0" w:type="dxa"/>
            <w:bottom w:w="0" w:type="dxa"/>
          </w:tblCellMar>
        </w:tblPrEx>
        <w:trPr>
          <w:cantSplit/>
        </w:trPr>
        <w:tc>
          <w:tcPr>
            <w:tcW w:w="2235" w:type="dxa"/>
          </w:tcPr>
          <w:p w14:paraId="351B997C" w14:textId="77777777" w:rsidR="008D0C0C" w:rsidRDefault="008D0C0C" w:rsidP="00BE301E">
            <w:pPr>
              <w:pStyle w:val="TAL"/>
              <w:rPr>
                <w:b/>
              </w:rPr>
            </w:pPr>
            <w:r>
              <w:rPr>
                <w:b/>
              </w:rPr>
              <w:t>DigitMaps supported:</w:t>
            </w:r>
          </w:p>
        </w:tc>
        <w:tc>
          <w:tcPr>
            <w:tcW w:w="7676" w:type="dxa"/>
            <w:gridSpan w:val="3"/>
          </w:tcPr>
          <w:p w14:paraId="7EDBFA5E" w14:textId="77777777" w:rsidR="008D0C0C" w:rsidRDefault="008D0C0C" w:rsidP="00BE301E">
            <w:pPr>
              <w:pStyle w:val="TAL"/>
            </w:pPr>
            <w:r>
              <w:t>No</w:t>
            </w:r>
          </w:p>
        </w:tc>
      </w:tr>
      <w:tr w:rsidR="008D0C0C" w14:paraId="0F4930F3" w14:textId="77777777" w:rsidTr="00BE301E">
        <w:tblPrEx>
          <w:tblCellMar>
            <w:top w:w="0" w:type="dxa"/>
            <w:bottom w:w="0" w:type="dxa"/>
          </w:tblCellMar>
        </w:tblPrEx>
        <w:trPr>
          <w:cantSplit/>
        </w:trPr>
        <w:tc>
          <w:tcPr>
            <w:tcW w:w="2235" w:type="dxa"/>
            <w:vMerge w:val="restart"/>
          </w:tcPr>
          <w:p w14:paraId="7FE0A910" w14:textId="77777777" w:rsidR="008D0C0C" w:rsidRDefault="008D0C0C" w:rsidP="00BE301E">
            <w:pPr>
              <w:pStyle w:val="TAL"/>
              <w:rPr>
                <w:i/>
                <w:iCs/>
              </w:rPr>
            </w:pPr>
            <w:r>
              <w:rPr>
                <w:i/>
                <w:iCs/>
              </w:rPr>
              <w:t>If yes</w:t>
            </w:r>
          </w:p>
        </w:tc>
        <w:tc>
          <w:tcPr>
            <w:tcW w:w="2409" w:type="dxa"/>
          </w:tcPr>
          <w:p w14:paraId="68C2BD27" w14:textId="77777777" w:rsidR="008D0C0C" w:rsidRDefault="008D0C0C" w:rsidP="00BE301E">
            <w:pPr>
              <w:pStyle w:val="TAL"/>
              <w:rPr>
                <w:b/>
              </w:rPr>
            </w:pPr>
            <w:r>
              <w:rPr>
                <w:b/>
              </w:rPr>
              <w:t xml:space="preserve">DigitMap Name </w:t>
            </w:r>
          </w:p>
        </w:tc>
        <w:tc>
          <w:tcPr>
            <w:tcW w:w="2608" w:type="dxa"/>
          </w:tcPr>
          <w:p w14:paraId="11DF6234" w14:textId="77777777" w:rsidR="008D0C0C" w:rsidRDefault="008D0C0C" w:rsidP="00BE301E">
            <w:pPr>
              <w:pStyle w:val="TAL"/>
              <w:rPr>
                <w:b/>
              </w:rPr>
            </w:pPr>
            <w:r>
              <w:rPr>
                <w:b/>
              </w:rPr>
              <w:t>Structure</w:t>
            </w:r>
          </w:p>
        </w:tc>
        <w:tc>
          <w:tcPr>
            <w:tcW w:w="2659" w:type="dxa"/>
          </w:tcPr>
          <w:p w14:paraId="41C720FC" w14:textId="77777777" w:rsidR="008D0C0C" w:rsidRDefault="008D0C0C" w:rsidP="00BE301E">
            <w:pPr>
              <w:pStyle w:val="TAL"/>
              <w:rPr>
                <w:b/>
              </w:rPr>
            </w:pPr>
            <w:r>
              <w:rPr>
                <w:b/>
              </w:rPr>
              <w:t>Timers</w:t>
            </w:r>
          </w:p>
        </w:tc>
      </w:tr>
      <w:tr w:rsidR="008D0C0C" w14:paraId="37391B43" w14:textId="77777777" w:rsidTr="00BE301E">
        <w:tblPrEx>
          <w:tblCellMar>
            <w:top w:w="0" w:type="dxa"/>
            <w:bottom w:w="0" w:type="dxa"/>
          </w:tblCellMar>
        </w:tblPrEx>
        <w:trPr>
          <w:cantSplit/>
        </w:trPr>
        <w:tc>
          <w:tcPr>
            <w:tcW w:w="2235" w:type="dxa"/>
            <w:vMerge/>
          </w:tcPr>
          <w:p w14:paraId="05E7A61C" w14:textId="77777777" w:rsidR="008D0C0C" w:rsidRDefault="008D0C0C" w:rsidP="00BE301E"/>
        </w:tc>
        <w:tc>
          <w:tcPr>
            <w:tcW w:w="2409" w:type="dxa"/>
          </w:tcPr>
          <w:p w14:paraId="22DC2CC2" w14:textId="77777777" w:rsidR="008D0C0C" w:rsidRDefault="008D0C0C" w:rsidP="00BE301E">
            <w:pPr>
              <w:pStyle w:val="TAC"/>
            </w:pPr>
            <w:r>
              <w:t>-</w:t>
            </w:r>
          </w:p>
        </w:tc>
        <w:tc>
          <w:tcPr>
            <w:tcW w:w="2608" w:type="dxa"/>
          </w:tcPr>
          <w:p w14:paraId="73ADC4DF" w14:textId="77777777" w:rsidR="008D0C0C" w:rsidRDefault="008D0C0C" w:rsidP="00BE301E">
            <w:pPr>
              <w:pStyle w:val="TAC"/>
            </w:pPr>
            <w:r>
              <w:t>-</w:t>
            </w:r>
          </w:p>
        </w:tc>
        <w:tc>
          <w:tcPr>
            <w:tcW w:w="2659" w:type="dxa"/>
          </w:tcPr>
          <w:p w14:paraId="6C669A44" w14:textId="77777777" w:rsidR="008D0C0C" w:rsidRDefault="008D0C0C" w:rsidP="00BE301E">
            <w:pPr>
              <w:pStyle w:val="TAC"/>
            </w:pPr>
            <w:r>
              <w:t>-</w:t>
            </w:r>
          </w:p>
        </w:tc>
      </w:tr>
      <w:tr w:rsidR="008D0C0C" w14:paraId="0382EC0F" w14:textId="77777777" w:rsidTr="00BE301E">
        <w:tblPrEx>
          <w:tblCellMar>
            <w:top w:w="0" w:type="dxa"/>
            <w:bottom w:w="0" w:type="dxa"/>
          </w:tblCellMar>
        </w:tblPrEx>
        <w:trPr>
          <w:cantSplit/>
        </w:trPr>
        <w:tc>
          <w:tcPr>
            <w:tcW w:w="9911" w:type="dxa"/>
            <w:gridSpan w:val="4"/>
          </w:tcPr>
          <w:p w14:paraId="24D7BD39" w14:textId="77777777" w:rsidR="008D0C0C" w:rsidRDefault="008D0C0C" w:rsidP="00BE301E">
            <w:pPr>
              <w:pStyle w:val="TAN"/>
            </w:pPr>
          </w:p>
        </w:tc>
      </w:tr>
    </w:tbl>
    <w:p w14:paraId="50A69F57" w14:textId="77777777" w:rsidR="008D0C0C" w:rsidRDefault="008D0C0C" w:rsidP="008D0C0C">
      <w:pPr>
        <w:tabs>
          <w:tab w:val="left" w:pos="1875"/>
        </w:tabs>
      </w:pPr>
    </w:p>
    <w:p w14:paraId="233BA6AC" w14:textId="77777777" w:rsidR="008D0C0C" w:rsidRDefault="008D0C0C" w:rsidP="008D0C0C">
      <w:pPr>
        <w:pStyle w:val="Heading3"/>
      </w:pPr>
      <w:bookmarkStart w:id="69" w:name="_Toc414010802"/>
      <w:smartTag w:uri="urn:schemas-microsoft-com:office:smarttags" w:element="chsdate">
        <w:smartTagPr>
          <w:attr w:name="IsROCDate" w:val="False"/>
          <w:attr w:name="IsLunarDate" w:val="False"/>
          <w:attr w:name="Day" w:val="30"/>
          <w:attr w:name="Month" w:val="12"/>
          <w:attr w:name="Year" w:val="1899"/>
        </w:smartTagPr>
        <w:r>
          <w:t>5.7.7</w:t>
        </w:r>
        <w:r>
          <w:tab/>
        </w:r>
      </w:smartTag>
      <w:r>
        <w:t>Statistics descriptor</w:t>
      </w:r>
      <w:bookmarkEnd w:id="69"/>
    </w:p>
    <w:p w14:paraId="4275D4B3" w14:textId="77777777" w:rsidR="008D0C0C" w:rsidRDefault="008D0C0C" w:rsidP="008D0C0C">
      <w:pPr>
        <w:pStyle w:val="TH"/>
        <w:rPr>
          <w:i/>
        </w:rPr>
      </w:pPr>
      <w:r>
        <w:t xml:space="preserve">Table </w:t>
      </w:r>
      <w:smartTag w:uri="urn:schemas-microsoft-com:office:smarttags" w:element="chsdate">
        <w:smartTagPr>
          <w:attr w:name="IsROCDate" w:val="False"/>
          <w:attr w:name="IsLunarDate" w:val="False"/>
          <w:attr w:name="Day" w:val="30"/>
          <w:attr w:name="Month" w:val="12"/>
          <w:attr w:name="Year" w:val="1899"/>
        </w:smartTagPr>
        <w:r>
          <w:t>5.7.7</w:t>
        </w:r>
      </w:smartTag>
      <w:r>
        <w:t>.1: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0"/>
        <w:gridCol w:w="4789"/>
      </w:tblGrid>
      <w:tr w:rsidR="008D0C0C" w14:paraId="2F2195E0" w14:textId="77777777" w:rsidTr="00BE301E">
        <w:tblPrEx>
          <w:tblCellMar>
            <w:top w:w="0" w:type="dxa"/>
            <w:bottom w:w="0" w:type="dxa"/>
          </w:tblCellMar>
        </w:tblPrEx>
        <w:tc>
          <w:tcPr>
            <w:tcW w:w="5089" w:type="dxa"/>
          </w:tcPr>
          <w:p w14:paraId="3D6DA40E" w14:textId="77777777" w:rsidR="008D0C0C" w:rsidRDefault="008D0C0C" w:rsidP="00BE301E">
            <w:pPr>
              <w:pStyle w:val="TAL"/>
              <w:rPr>
                <w:b/>
              </w:rPr>
            </w:pPr>
            <w:r>
              <w:rPr>
                <w:b/>
              </w:rPr>
              <w:t>Statistics supported on:</w:t>
            </w:r>
          </w:p>
        </w:tc>
        <w:tc>
          <w:tcPr>
            <w:tcW w:w="5090" w:type="dxa"/>
          </w:tcPr>
          <w:p w14:paraId="323B7C70" w14:textId="77777777" w:rsidR="008D0C0C" w:rsidRDefault="002D6B5D" w:rsidP="00BE301E">
            <w:pPr>
              <w:pStyle w:val="TAL"/>
            </w:pPr>
            <w:r>
              <w:t>-</w:t>
            </w:r>
          </w:p>
        </w:tc>
      </w:tr>
    </w:tbl>
    <w:p w14:paraId="367F8D44" w14:textId="77777777" w:rsidR="008D0C0C" w:rsidRDefault="008D0C0C" w:rsidP="008D0C0C"/>
    <w:p w14:paraId="565B29D7"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5.7.7</w:t>
        </w:r>
      </w:smartTag>
      <w:r>
        <w:t>.2: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9"/>
        <w:gridCol w:w="2178"/>
        <w:gridCol w:w="2669"/>
        <w:gridCol w:w="2683"/>
      </w:tblGrid>
      <w:tr w:rsidR="008D0C0C" w14:paraId="170BAFC5" w14:textId="77777777" w:rsidTr="00BE301E">
        <w:tblPrEx>
          <w:tblCellMar>
            <w:top w:w="0" w:type="dxa"/>
            <w:bottom w:w="0" w:type="dxa"/>
          </w:tblCellMar>
        </w:tblPrEx>
        <w:tc>
          <w:tcPr>
            <w:tcW w:w="4381" w:type="dxa"/>
            <w:gridSpan w:val="2"/>
          </w:tcPr>
          <w:p w14:paraId="02610988" w14:textId="77777777" w:rsidR="008D0C0C" w:rsidRDefault="008D0C0C" w:rsidP="00BE301E">
            <w:pPr>
              <w:pStyle w:val="TAL"/>
              <w:rPr>
                <w:b/>
              </w:rPr>
            </w:pPr>
            <w:r>
              <w:rPr>
                <w:b/>
              </w:rPr>
              <w:t>Statistics reported on Subtract:</w:t>
            </w:r>
          </w:p>
        </w:tc>
        <w:tc>
          <w:tcPr>
            <w:tcW w:w="5474" w:type="dxa"/>
            <w:gridSpan w:val="2"/>
          </w:tcPr>
          <w:p w14:paraId="5FB75383" w14:textId="77777777" w:rsidR="008D0C0C" w:rsidRDefault="008D0C0C" w:rsidP="00BE301E">
            <w:pPr>
              <w:pStyle w:val="TAL"/>
            </w:pPr>
            <w:r>
              <w:t>No</w:t>
            </w:r>
          </w:p>
        </w:tc>
      </w:tr>
      <w:tr w:rsidR="008D0C0C" w14:paraId="5D2AE878" w14:textId="77777777" w:rsidTr="00BE301E">
        <w:tblPrEx>
          <w:tblCellMar>
            <w:top w:w="0" w:type="dxa"/>
            <w:bottom w:w="0" w:type="dxa"/>
          </w:tblCellMar>
        </w:tblPrEx>
        <w:trPr>
          <w:cantSplit/>
        </w:trPr>
        <w:tc>
          <w:tcPr>
            <w:tcW w:w="2159" w:type="dxa"/>
          </w:tcPr>
          <w:p w14:paraId="3662E79E" w14:textId="77777777" w:rsidR="008D0C0C" w:rsidRDefault="008D0C0C" w:rsidP="00BE301E">
            <w:pPr>
              <w:pStyle w:val="TAL"/>
              <w:rPr>
                <w:i/>
                <w:iCs/>
              </w:rPr>
            </w:pPr>
            <w:r>
              <w:rPr>
                <w:i/>
                <w:iCs/>
              </w:rPr>
              <w:t>If yes</w:t>
            </w:r>
          </w:p>
        </w:tc>
        <w:tc>
          <w:tcPr>
            <w:tcW w:w="2222" w:type="dxa"/>
            <w:tcBorders>
              <w:bottom w:val="single" w:sz="4" w:space="0" w:color="auto"/>
            </w:tcBorders>
          </w:tcPr>
          <w:p w14:paraId="0B5C6414" w14:textId="77777777" w:rsidR="008D0C0C" w:rsidRDefault="008D0C0C" w:rsidP="00BE301E">
            <w:pPr>
              <w:pStyle w:val="TAL"/>
              <w:rPr>
                <w:b/>
              </w:rPr>
            </w:pPr>
            <w:r>
              <w:rPr>
                <w:b/>
              </w:rPr>
              <w:t>Statistic IDs Reported</w:t>
            </w:r>
          </w:p>
        </w:tc>
        <w:tc>
          <w:tcPr>
            <w:tcW w:w="2722" w:type="dxa"/>
            <w:tcBorders>
              <w:bottom w:val="single" w:sz="4" w:space="0" w:color="auto"/>
            </w:tcBorders>
          </w:tcPr>
          <w:p w14:paraId="72781846" w14:textId="77777777" w:rsidR="008D0C0C" w:rsidRDefault="008D0C0C" w:rsidP="00BE301E">
            <w:pPr>
              <w:pStyle w:val="TAL"/>
              <w:rPr>
                <w:b/>
              </w:rPr>
            </w:pPr>
            <w:r>
              <w:rPr>
                <w:b/>
              </w:rPr>
              <w:t xml:space="preserve">Termination Type </w:t>
            </w:r>
          </w:p>
        </w:tc>
        <w:tc>
          <w:tcPr>
            <w:tcW w:w="2752" w:type="dxa"/>
            <w:tcBorders>
              <w:bottom w:val="single" w:sz="4" w:space="0" w:color="auto"/>
            </w:tcBorders>
          </w:tcPr>
          <w:p w14:paraId="04481A70" w14:textId="77777777" w:rsidR="008D0C0C" w:rsidRDefault="008D0C0C" w:rsidP="00BE301E">
            <w:pPr>
              <w:pStyle w:val="TAL"/>
              <w:rPr>
                <w:b/>
              </w:rPr>
            </w:pPr>
            <w:r>
              <w:rPr>
                <w:b/>
              </w:rPr>
              <w:t>Stream Type</w:t>
            </w:r>
          </w:p>
        </w:tc>
      </w:tr>
      <w:tr w:rsidR="008D0C0C" w14:paraId="31316D13" w14:textId="77777777" w:rsidTr="00BE301E">
        <w:tblPrEx>
          <w:tblCellMar>
            <w:top w:w="0" w:type="dxa"/>
            <w:bottom w:w="0" w:type="dxa"/>
          </w:tblCellMar>
        </w:tblPrEx>
        <w:trPr>
          <w:cantSplit/>
        </w:trPr>
        <w:tc>
          <w:tcPr>
            <w:tcW w:w="2159" w:type="dxa"/>
            <w:vMerge w:val="restart"/>
          </w:tcPr>
          <w:p w14:paraId="52251CC2" w14:textId="77777777" w:rsidR="008D0C0C" w:rsidRDefault="008D0C0C" w:rsidP="00BE301E">
            <w:pPr>
              <w:pStyle w:val="TAL"/>
            </w:pPr>
          </w:p>
        </w:tc>
        <w:tc>
          <w:tcPr>
            <w:tcW w:w="2222" w:type="dxa"/>
            <w:tcBorders>
              <w:top w:val="single" w:sz="4" w:space="0" w:color="auto"/>
              <w:left w:val="single" w:sz="4" w:space="0" w:color="auto"/>
              <w:bottom w:val="nil"/>
              <w:right w:val="single" w:sz="4" w:space="0" w:color="auto"/>
            </w:tcBorders>
          </w:tcPr>
          <w:p w14:paraId="74CD1E28" w14:textId="77777777" w:rsidR="008D0C0C" w:rsidRPr="00D16B9F" w:rsidRDefault="002D6B5D" w:rsidP="002D6B5D">
            <w:pPr>
              <w:pStyle w:val="TAC"/>
              <w:rPr>
                <w:lang w:val="fr-FR"/>
              </w:rPr>
            </w:pPr>
            <w:r>
              <w:rPr>
                <w:lang w:val="fr-FR"/>
              </w:rPr>
              <w:t>-</w:t>
            </w:r>
          </w:p>
        </w:tc>
        <w:tc>
          <w:tcPr>
            <w:tcW w:w="2722" w:type="dxa"/>
            <w:tcBorders>
              <w:top w:val="single" w:sz="4" w:space="0" w:color="auto"/>
              <w:left w:val="single" w:sz="4" w:space="0" w:color="auto"/>
              <w:bottom w:val="nil"/>
              <w:right w:val="single" w:sz="4" w:space="0" w:color="auto"/>
            </w:tcBorders>
          </w:tcPr>
          <w:p w14:paraId="7C0AE302" w14:textId="77777777" w:rsidR="008D0C0C" w:rsidRDefault="002D6B5D" w:rsidP="002D6B5D">
            <w:pPr>
              <w:pStyle w:val="TAC"/>
            </w:pPr>
            <w:r>
              <w:t>-</w:t>
            </w:r>
          </w:p>
        </w:tc>
        <w:tc>
          <w:tcPr>
            <w:tcW w:w="2752" w:type="dxa"/>
            <w:tcBorders>
              <w:top w:val="single" w:sz="4" w:space="0" w:color="auto"/>
              <w:left w:val="single" w:sz="4" w:space="0" w:color="auto"/>
              <w:bottom w:val="nil"/>
              <w:right w:val="single" w:sz="4" w:space="0" w:color="auto"/>
            </w:tcBorders>
          </w:tcPr>
          <w:p w14:paraId="48B3B4F1" w14:textId="77777777" w:rsidR="008D0C0C" w:rsidRDefault="002D6B5D" w:rsidP="002D6B5D">
            <w:pPr>
              <w:pStyle w:val="TAC"/>
            </w:pPr>
            <w:r>
              <w:t>-</w:t>
            </w:r>
          </w:p>
        </w:tc>
      </w:tr>
      <w:tr w:rsidR="008D0C0C" w14:paraId="6768AE80" w14:textId="77777777" w:rsidTr="00BE301E">
        <w:tblPrEx>
          <w:tblCellMar>
            <w:top w:w="0" w:type="dxa"/>
            <w:bottom w:w="0" w:type="dxa"/>
          </w:tblCellMar>
        </w:tblPrEx>
        <w:trPr>
          <w:cantSplit/>
        </w:trPr>
        <w:tc>
          <w:tcPr>
            <w:tcW w:w="2159" w:type="dxa"/>
            <w:vMerge/>
            <w:tcBorders>
              <w:right w:val="single" w:sz="4" w:space="0" w:color="auto"/>
            </w:tcBorders>
          </w:tcPr>
          <w:p w14:paraId="50323E7A" w14:textId="77777777" w:rsidR="008D0C0C" w:rsidRDefault="008D0C0C" w:rsidP="00BE301E">
            <w:pPr>
              <w:pStyle w:val="TAL"/>
            </w:pPr>
          </w:p>
        </w:tc>
        <w:tc>
          <w:tcPr>
            <w:tcW w:w="2222" w:type="dxa"/>
            <w:tcBorders>
              <w:top w:val="nil"/>
              <w:left w:val="single" w:sz="4" w:space="0" w:color="auto"/>
              <w:bottom w:val="nil"/>
              <w:right w:val="single" w:sz="4" w:space="0" w:color="auto"/>
            </w:tcBorders>
          </w:tcPr>
          <w:p w14:paraId="3293C096" w14:textId="77777777" w:rsidR="008D0C0C" w:rsidRDefault="008D0C0C" w:rsidP="00BE301E">
            <w:pPr>
              <w:pStyle w:val="TAL"/>
              <w:rPr>
                <w:iCs/>
              </w:rPr>
            </w:pPr>
          </w:p>
        </w:tc>
        <w:tc>
          <w:tcPr>
            <w:tcW w:w="2722" w:type="dxa"/>
            <w:tcBorders>
              <w:top w:val="nil"/>
              <w:left w:val="single" w:sz="4" w:space="0" w:color="auto"/>
              <w:bottom w:val="nil"/>
              <w:right w:val="single" w:sz="4" w:space="0" w:color="auto"/>
            </w:tcBorders>
          </w:tcPr>
          <w:p w14:paraId="69501467" w14:textId="77777777" w:rsidR="008D0C0C" w:rsidRDefault="008D0C0C" w:rsidP="00BE301E">
            <w:pPr>
              <w:pStyle w:val="TAL"/>
            </w:pPr>
          </w:p>
        </w:tc>
        <w:tc>
          <w:tcPr>
            <w:tcW w:w="2752" w:type="dxa"/>
            <w:tcBorders>
              <w:top w:val="nil"/>
              <w:left w:val="single" w:sz="4" w:space="0" w:color="auto"/>
              <w:bottom w:val="nil"/>
              <w:right w:val="single" w:sz="4" w:space="0" w:color="auto"/>
            </w:tcBorders>
          </w:tcPr>
          <w:p w14:paraId="402BB26C" w14:textId="77777777" w:rsidR="008D0C0C" w:rsidRDefault="008D0C0C" w:rsidP="00BE301E">
            <w:pPr>
              <w:pStyle w:val="TAL"/>
            </w:pPr>
          </w:p>
        </w:tc>
      </w:tr>
      <w:tr w:rsidR="008D0C0C" w14:paraId="4657C04D" w14:textId="77777777" w:rsidTr="00BE301E">
        <w:tblPrEx>
          <w:tblCellMar>
            <w:top w:w="0" w:type="dxa"/>
            <w:bottom w:w="0" w:type="dxa"/>
          </w:tblCellMar>
        </w:tblPrEx>
        <w:trPr>
          <w:cantSplit/>
        </w:trPr>
        <w:tc>
          <w:tcPr>
            <w:tcW w:w="2159" w:type="dxa"/>
            <w:vMerge/>
          </w:tcPr>
          <w:p w14:paraId="35FB5977" w14:textId="77777777" w:rsidR="008D0C0C" w:rsidRDefault="008D0C0C" w:rsidP="00BE301E">
            <w:pPr>
              <w:pStyle w:val="TAL"/>
            </w:pPr>
          </w:p>
        </w:tc>
        <w:tc>
          <w:tcPr>
            <w:tcW w:w="2222" w:type="dxa"/>
            <w:tcBorders>
              <w:top w:val="nil"/>
              <w:left w:val="single" w:sz="4" w:space="0" w:color="auto"/>
              <w:bottom w:val="single" w:sz="4" w:space="0" w:color="auto"/>
              <w:right w:val="single" w:sz="4" w:space="0" w:color="auto"/>
            </w:tcBorders>
          </w:tcPr>
          <w:p w14:paraId="06A3F277" w14:textId="77777777" w:rsidR="008D0C0C" w:rsidRDefault="008D0C0C" w:rsidP="00BE301E">
            <w:pPr>
              <w:pStyle w:val="TAL"/>
              <w:rPr>
                <w:iCs/>
              </w:rPr>
            </w:pPr>
          </w:p>
        </w:tc>
        <w:tc>
          <w:tcPr>
            <w:tcW w:w="2722" w:type="dxa"/>
            <w:tcBorders>
              <w:top w:val="nil"/>
              <w:left w:val="single" w:sz="4" w:space="0" w:color="auto"/>
              <w:bottom w:val="single" w:sz="4" w:space="0" w:color="auto"/>
              <w:right w:val="single" w:sz="4" w:space="0" w:color="auto"/>
            </w:tcBorders>
          </w:tcPr>
          <w:p w14:paraId="5A99769A" w14:textId="77777777" w:rsidR="008D0C0C" w:rsidRDefault="008D0C0C" w:rsidP="00BE301E">
            <w:pPr>
              <w:pStyle w:val="TAL"/>
            </w:pPr>
          </w:p>
        </w:tc>
        <w:tc>
          <w:tcPr>
            <w:tcW w:w="2752" w:type="dxa"/>
            <w:tcBorders>
              <w:top w:val="nil"/>
              <w:left w:val="single" w:sz="4" w:space="0" w:color="auto"/>
              <w:bottom w:val="single" w:sz="4" w:space="0" w:color="auto"/>
              <w:right w:val="single" w:sz="4" w:space="0" w:color="auto"/>
            </w:tcBorders>
          </w:tcPr>
          <w:p w14:paraId="4C67D4B3" w14:textId="77777777" w:rsidR="008D0C0C" w:rsidRDefault="008D0C0C" w:rsidP="00BE301E">
            <w:pPr>
              <w:pStyle w:val="TAL"/>
            </w:pPr>
          </w:p>
        </w:tc>
      </w:tr>
    </w:tbl>
    <w:p w14:paraId="2F792BAE" w14:textId="77777777" w:rsidR="008D0C0C" w:rsidRDefault="008D0C0C" w:rsidP="008D0C0C"/>
    <w:p w14:paraId="568D86A7" w14:textId="77777777" w:rsidR="008D0C0C" w:rsidRDefault="008D0C0C" w:rsidP="008D0C0C"/>
    <w:p w14:paraId="0E73A9B6" w14:textId="77777777" w:rsidR="008D0C0C" w:rsidRDefault="008D0C0C" w:rsidP="008D0C0C">
      <w:pPr>
        <w:pStyle w:val="Heading3"/>
      </w:pPr>
      <w:bookmarkStart w:id="70" w:name="_Toc414010803"/>
      <w:smartTag w:uri="urn:schemas-microsoft-com:office:smarttags" w:element="chsdate">
        <w:smartTagPr>
          <w:attr w:name="IsROCDate" w:val="False"/>
          <w:attr w:name="IsLunarDate" w:val="False"/>
          <w:attr w:name="Day" w:val="30"/>
          <w:attr w:name="Month" w:val="12"/>
          <w:attr w:name="Year" w:val="1899"/>
        </w:smartTagPr>
        <w:r>
          <w:lastRenderedPageBreak/>
          <w:t>5.7.8</w:t>
        </w:r>
        <w:r>
          <w:tab/>
        </w:r>
      </w:smartTag>
      <w:r>
        <w:t>ObservedEvents descriptor</w:t>
      </w:r>
      <w:bookmarkEnd w:id="70"/>
    </w:p>
    <w:p w14:paraId="064253F5"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5.7.8</w:t>
        </w:r>
      </w:smartTag>
      <w:r>
        <w:t>.1: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5"/>
        <w:gridCol w:w="4794"/>
      </w:tblGrid>
      <w:tr w:rsidR="008D0C0C" w14:paraId="125357C7" w14:textId="77777777" w:rsidTr="00BE301E">
        <w:tblPrEx>
          <w:tblCellMar>
            <w:top w:w="0" w:type="dxa"/>
            <w:bottom w:w="0" w:type="dxa"/>
          </w:tblCellMar>
        </w:tblPrEx>
        <w:tc>
          <w:tcPr>
            <w:tcW w:w="4939" w:type="dxa"/>
          </w:tcPr>
          <w:p w14:paraId="399B9141" w14:textId="77777777" w:rsidR="008D0C0C" w:rsidRDefault="008D0C0C" w:rsidP="00BE301E">
            <w:pPr>
              <w:pStyle w:val="TAL"/>
              <w:rPr>
                <w:b/>
              </w:rPr>
            </w:pPr>
            <w:r>
              <w:rPr>
                <w:b/>
              </w:rPr>
              <w:t>Event detection time supported:</w:t>
            </w:r>
          </w:p>
        </w:tc>
        <w:tc>
          <w:tcPr>
            <w:tcW w:w="4916" w:type="dxa"/>
          </w:tcPr>
          <w:p w14:paraId="20204DBF" w14:textId="77777777" w:rsidR="008D0C0C" w:rsidRDefault="008D0C0C" w:rsidP="00BE301E">
            <w:pPr>
              <w:pStyle w:val="TAL"/>
            </w:pPr>
            <w:r>
              <w:t>No</w:t>
            </w:r>
          </w:p>
        </w:tc>
      </w:tr>
    </w:tbl>
    <w:p w14:paraId="225B3A65" w14:textId="77777777" w:rsidR="008D0C0C" w:rsidRDefault="008D0C0C" w:rsidP="008D0C0C"/>
    <w:p w14:paraId="20DC0B03" w14:textId="77777777" w:rsidR="008D0C0C" w:rsidRDefault="008D0C0C" w:rsidP="008D0C0C">
      <w:pPr>
        <w:pStyle w:val="Heading3"/>
      </w:pPr>
      <w:bookmarkStart w:id="71" w:name="_Toc414010804"/>
      <w:smartTag w:uri="urn:schemas-microsoft-com:office:smarttags" w:element="chsdate">
        <w:smartTagPr>
          <w:attr w:name="IsROCDate" w:val="False"/>
          <w:attr w:name="IsLunarDate" w:val="False"/>
          <w:attr w:name="Day" w:val="30"/>
          <w:attr w:name="Month" w:val="12"/>
          <w:attr w:name="Year" w:val="1899"/>
        </w:smartTagPr>
        <w:r>
          <w:t>5.7.9</w:t>
        </w:r>
        <w:r>
          <w:tab/>
        </w:r>
      </w:smartTag>
      <w:r>
        <w:t>Topology descriptor</w:t>
      </w:r>
      <w:bookmarkEnd w:id="71"/>
    </w:p>
    <w:p w14:paraId="349F2F28"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5.7.9</w:t>
        </w:r>
      </w:smartTag>
      <w:r>
        <w:rPr>
          <w:noProof/>
        </w:rPr>
        <w:t>.1</w:t>
      </w:r>
      <w:r>
        <w:t>: Topology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12"/>
        <w:gridCol w:w="4817"/>
      </w:tblGrid>
      <w:tr w:rsidR="008D0C0C" w:rsidRPr="00165CA5" w14:paraId="016B0050" w14:textId="77777777" w:rsidTr="001F3F42">
        <w:tblPrEx>
          <w:tblCellMar>
            <w:top w:w="0" w:type="dxa"/>
            <w:bottom w:w="0" w:type="dxa"/>
          </w:tblCellMar>
        </w:tblPrEx>
        <w:trPr>
          <w:jc w:val="center"/>
        </w:trPr>
        <w:tc>
          <w:tcPr>
            <w:tcW w:w="4885" w:type="dxa"/>
          </w:tcPr>
          <w:p w14:paraId="59E0ECCB" w14:textId="77777777" w:rsidR="008D0C0C" w:rsidRDefault="008D0C0C" w:rsidP="00BE301E">
            <w:pPr>
              <w:pStyle w:val="TAL"/>
            </w:pPr>
            <w:r>
              <w:t>Allowed triples:</w:t>
            </w:r>
          </w:p>
        </w:tc>
        <w:tc>
          <w:tcPr>
            <w:tcW w:w="4890" w:type="dxa"/>
          </w:tcPr>
          <w:p w14:paraId="24E90ABA" w14:textId="77777777" w:rsidR="001F3F42" w:rsidRPr="00ED30BC" w:rsidRDefault="001F3F42" w:rsidP="001F3F42">
            <w:pPr>
              <w:pStyle w:val="TAL"/>
              <w:rPr>
                <w:lang w:val="fr-FR"/>
              </w:rPr>
            </w:pPr>
            <w:r w:rsidRPr="00ED30BC">
              <w:rPr>
                <w:lang w:val="fr-FR"/>
              </w:rPr>
              <w:t>(T1,</w:t>
            </w:r>
            <w:r>
              <w:rPr>
                <w:lang w:val="fr-FR"/>
              </w:rPr>
              <w:t xml:space="preserve"> </w:t>
            </w:r>
            <w:r w:rsidRPr="00ED30BC">
              <w:rPr>
                <w:lang w:val="fr-FR"/>
              </w:rPr>
              <w:t>T2, isolate)</w:t>
            </w:r>
          </w:p>
          <w:p w14:paraId="1B4D5964" w14:textId="77777777" w:rsidR="008D0C0C" w:rsidRPr="00165CA5" w:rsidRDefault="001F3F42" w:rsidP="001F3F42">
            <w:pPr>
              <w:pStyle w:val="TAL"/>
              <w:rPr>
                <w:lang w:val="fr-FR"/>
              </w:rPr>
            </w:pPr>
            <w:r w:rsidRPr="00165CA5">
              <w:rPr>
                <w:lang w:val="fr-FR"/>
              </w:rPr>
              <w:t>(T1, T2, bothway)</w:t>
            </w:r>
          </w:p>
        </w:tc>
      </w:tr>
      <w:tr w:rsidR="001F3F42" w14:paraId="3898972E" w14:textId="77777777" w:rsidTr="00165CA5">
        <w:tblPrEx>
          <w:tblCellMar>
            <w:top w:w="0" w:type="dxa"/>
            <w:bottom w:w="0" w:type="dxa"/>
          </w:tblCellMar>
        </w:tblPrEx>
        <w:trPr>
          <w:jc w:val="center"/>
        </w:trPr>
        <w:tc>
          <w:tcPr>
            <w:tcW w:w="9775" w:type="dxa"/>
            <w:gridSpan w:val="2"/>
          </w:tcPr>
          <w:p w14:paraId="00F7AC46" w14:textId="77777777" w:rsidR="001F3F42" w:rsidRPr="001F3F42" w:rsidRDefault="001F3F42" w:rsidP="001F3F42">
            <w:pPr>
              <w:pStyle w:val="TAN"/>
            </w:pPr>
            <w:r w:rsidRPr="00ED2E05">
              <w:t>NOTE:</w:t>
            </w:r>
            <w:r w:rsidRPr="00ED2E05">
              <w:tab/>
              <w:t xml:space="preserve">The Topology Descriptor shall be supported by the MGW and MGC for handover </w:t>
            </w:r>
            <w:r>
              <w:t>only, when PS-to-CS access transfer is supported</w:t>
            </w:r>
            <w:r w:rsidRPr="00ED2E05">
              <w:t>.</w:t>
            </w:r>
          </w:p>
        </w:tc>
      </w:tr>
    </w:tbl>
    <w:p w14:paraId="50EC82F5" w14:textId="77777777" w:rsidR="008D0C0C" w:rsidRDefault="008D0C0C" w:rsidP="008D0C0C"/>
    <w:p w14:paraId="1C68C7EC" w14:textId="77777777" w:rsidR="008D0C0C" w:rsidRDefault="008D0C0C" w:rsidP="008D0C0C">
      <w:pPr>
        <w:pStyle w:val="Heading3"/>
      </w:pPr>
      <w:bookmarkStart w:id="72" w:name="_Toc414010805"/>
      <w:smartTag w:uri="urn:schemas-microsoft-com:office:smarttags" w:element="chsdate">
        <w:smartTagPr>
          <w:attr w:name="IsROCDate" w:val="False"/>
          <w:attr w:name="IsLunarDate" w:val="False"/>
          <w:attr w:name="Day" w:val="30"/>
          <w:attr w:name="Month" w:val="12"/>
          <w:attr w:name="Year" w:val="1899"/>
        </w:smartTagPr>
        <w:r>
          <w:t>5.7.10</w:t>
        </w:r>
        <w:r>
          <w:tab/>
        </w:r>
      </w:smartTag>
      <w:r>
        <w:t>Error descriptor</w:t>
      </w:r>
      <w:bookmarkEnd w:id="72"/>
    </w:p>
    <w:p w14:paraId="7ACA772E"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5.7.10</w:t>
        </w:r>
      </w:smartTag>
      <w:r>
        <w:t>.1: Error codes sent by the IBCF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4"/>
        <w:gridCol w:w="4845"/>
      </w:tblGrid>
      <w:tr w:rsidR="008D0C0C" w14:paraId="7B629065" w14:textId="77777777" w:rsidTr="006B73F7">
        <w:tblPrEx>
          <w:tblCellMar>
            <w:top w:w="0" w:type="dxa"/>
            <w:bottom w:w="0" w:type="dxa"/>
          </w:tblCellMar>
        </w:tblPrEx>
        <w:tc>
          <w:tcPr>
            <w:tcW w:w="4909" w:type="dxa"/>
          </w:tcPr>
          <w:p w14:paraId="444B26BB" w14:textId="77777777" w:rsidR="008D0C0C" w:rsidRDefault="008D0C0C" w:rsidP="00BE301E">
            <w:pPr>
              <w:pStyle w:val="TAL"/>
              <w:rPr>
                <w:b/>
              </w:rPr>
            </w:pPr>
            <w:r>
              <w:rPr>
                <w:b/>
              </w:rPr>
              <w:t>Supported H.248.8 Error Codes:</w:t>
            </w:r>
          </w:p>
        </w:tc>
        <w:tc>
          <w:tcPr>
            <w:tcW w:w="4946" w:type="dxa"/>
          </w:tcPr>
          <w:p w14:paraId="1219BA10" w14:textId="77777777" w:rsidR="008D0C0C" w:rsidRPr="00205E68" w:rsidRDefault="008D0C0C" w:rsidP="00BE301E">
            <w:pPr>
              <w:pStyle w:val="TAL"/>
            </w:pPr>
            <w:r w:rsidRPr="00205E68">
              <w:t>#400 "Syntax error in message"</w:t>
            </w:r>
          </w:p>
          <w:p w14:paraId="0003C165" w14:textId="77777777" w:rsidR="008D0C0C" w:rsidRPr="00205E68" w:rsidRDefault="008D0C0C" w:rsidP="00BE301E">
            <w:pPr>
              <w:pStyle w:val="TAL"/>
            </w:pPr>
            <w:r w:rsidRPr="00205E68">
              <w:t>#401 "Protocol Error"</w:t>
            </w:r>
          </w:p>
          <w:p w14:paraId="2B1F0168" w14:textId="77777777" w:rsidR="008D0C0C" w:rsidRPr="0080375B" w:rsidRDefault="008D0C0C" w:rsidP="00BE301E">
            <w:pPr>
              <w:pStyle w:val="TAL"/>
            </w:pPr>
            <w:r>
              <w:t>#402 "</w:t>
            </w:r>
            <w:r w:rsidRPr="0080375B">
              <w:t>Unauthorized</w:t>
            </w:r>
            <w:r>
              <w:t>"</w:t>
            </w:r>
          </w:p>
          <w:p w14:paraId="5F85B1B9" w14:textId="77777777" w:rsidR="008D0C0C" w:rsidRPr="0080375B" w:rsidRDefault="008D0C0C" w:rsidP="00BE301E">
            <w:pPr>
              <w:pStyle w:val="TAL"/>
            </w:pPr>
            <w:r>
              <w:t>#403 "</w:t>
            </w:r>
            <w:r w:rsidRPr="0080375B">
              <w:t>Syntax Error in TransactionRequest</w:t>
            </w:r>
            <w:r>
              <w:t>"</w:t>
            </w:r>
          </w:p>
          <w:p w14:paraId="26FFDDB0" w14:textId="77777777" w:rsidR="008D0C0C" w:rsidRPr="0080375B" w:rsidRDefault="008D0C0C" w:rsidP="00BE301E">
            <w:pPr>
              <w:pStyle w:val="TAL"/>
            </w:pPr>
            <w:r>
              <w:t>#406 "</w:t>
            </w:r>
            <w:r w:rsidRPr="0080375B">
              <w:t>Version Not Supported</w:t>
            </w:r>
            <w:r>
              <w:t>"</w:t>
            </w:r>
          </w:p>
          <w:p w14:paraId="40E87211" w14:textId="77777777" w:rsidR="008D0C0C" w:rsidRPr="0080375B" w:rsidRDefault="008D0C0C" w:rsidP="00BE301E">
            <w:pPr>
              <w:pStyle w:val="TAL"/>
            </w:pPr>
            <w:r>
              <w:t>#410 "</w:t>
            </w:r>
            <w:r w:rsidRPr="0080375B">
              <w:t>Incorrect identifier</w:t>
            </w:r>
            <w:r>
              <w:t>"</w:t>
            </w:r>
          </w:p>
          <w:p w14:paraId="306CDACE" w14:textId="77777777" w:rsidR="008D0C0C" w:rsidRPr="0080375B" w:rsidRDefault="008D0C0C" w:rsidP="00BE301E">
            <w:pPr>
              <w:pStyle w:val="TAL"/>
            </w:pPr>
            <w:r>
              <w:t>#411 "</w:t>
            </w:r>
            <w:r w:rsidRPr="0080375B">
              <w:t>The transaction refers to an unknown ContextID</w:t>
            </w:r>
            <w:r>
              <w:t>"</w:t>
            </w:r>
          </w:p>
          <w:p w14:paraId="5B12E880" w14:textId="77777777" w:rsidR="00DB6BF6" w:rsidRDefault="00DB6BF6" w:rsidP="00BE301E">
            <w:pPr>
              <w:pStyle w:val="TAL"/>
            </w:pPr>
            <w:r w:rsidRPr="00CF1CB2">
              <w:t>#413 "Number of transactions in message exceeds maximum"</w:t>
            </w:r>
          </w:p>
          <w:p w14:paraId="7F6E6444" w14:textId="77777777" w:rsidR="008D0C0C" w:rsidRDefault="008D0C0C" w:rsidP="00BE301E">
            <w:pPr>
              <w:pStyle w:val="TAL"/>
            </w:pPr>
            <w:r>
              <w:t>#421 "Unknown action or illegal combination of</w:t>
            </w:r>
          </w:p>
          <w:p w14:paraId="490988E0" w14:textId="77777777" w:rsidR="008D0C0C" w:rsidRPr="0080375B" w:rsidRDefault="008D0C0C" w:rsidP="00BE301E">
            <w:pPr>
              <w:pStyle w:val="TAL"/>
            </w:pPr>
            <w:r>
              <w:t>actions"</w:t>
            </w:r>
          </w:p>
          <w:p w14:paraId="0DD4E31A" w14:textId="77777777" w:rsidR="008D0C0C" w:rsidRPr="0080375B" w:rsidRDefault="008D0C0C" w:rsidP="00BE301E">
            <w:pPr>
              <w:pStyle w:val="TAL"/>
            </w:pPr>
            <w:r>
              <w:t>#422 "</w:t>
            </w:r>
            <w:r w:rsidRPr="0080375B">
              <w:t>Syntax Error in Action</w:t>
            </w:r>
            <w:r>
              <w:t>"</w:t>
            </w:r>
          </w:p>
          <w:p w14:paraId="3B191B3C" w14:textId="77777777" w:rsidR="008D0C0C" w:rsidRPr="0080375B" w:rsidRDefault="008D0C0C" w:rsidP="00BE301E">
            <w:pPr>
              <w:pStyle w:val="TAL"/>
            </w:pPr>
            <w:r>
              <w:t>#430 "</w:t>
            </w:r>
            <w:r w:rsidRPr="0080375B">
              <w:t>Unknown TerminationID</w:t>
            </w:r>
            <w:r>
              <w:t>"</w:t>
            </w:r>
          </w:p>
          <w:p w14:paraId="4D36AEE1" w14:textId="77777777" w:rsidR="008D0C0C" w:rsidRPr="0080375B" w:rsidRDefault="008D0C0C" w:rsidP="00BE301E">
            <w:pPr>
              <w:pStyle w:val="TAL"/>
            </w:pPr>
            <w:r>
              <w:t>#431 "</w:t>
            </w:r>
            <w:r w:rsidRPr="0080375B">
              <w:t>No TerminationID matched a wildcard</w:t>
            </w:r>
            <w:r>
              <w:t>"</w:t>
            </w:r>
          </w:p>
          <w:p w14:paraId="45DFBEA9" w14:textId="77777777" w:rsidR="008D0C0C" w:rsidRPr="0080375B" w:rsidRDefault="008D0C0C" w:rsidP="00BE301E">
            <w:pPr>
              <w:pStyle w:val="TAL"/>
            </w:pPr>
            <w:r>
              <w:t>#442 "</w:t>
            </w:r>
            <w:r w:rsidRPr="0080375B">
              <w:t>Syntax Error in Command</w:t>
            </w:r>
            <w:r>
              <w:t>"</w:t>
            </w:r>
          </w:p>
          <w:p w14:paraId="33A239D4" w14:textId="77777777" w:rsidR="008D0C0C" w:rsidRPr="0080375B" w:rsidRDefault="008D0C0C" w:rsidP="00BE301E">
            <w:pPr>
              <w:pStyle w:val="TAL"/>
            </w:pPr>
            <w:r>
              <w:t>#443 "</w:t>
            </w:r>
            <w:r w:rsidRPr="0080375B">
              <w:t>Unsupported or Unknown Command</w:t>
            </w:r>
            <w:r>
              <w:t>"</w:t>
            </w:r>
          </w:p>
          <w:p w14:paraId="71914B16" w14:textId="77777777" w:rsidR="008D0C0C" w:rsidRDefault="008D0C0C" w:rsidP="00BE301E">
            <w:pPr>
              <w:pStyle w:val="TAL"/>
            </w:pPr>
            <w:r>
              <w:t>#444 "</w:t>
            </w:r>
            <w:r w:rsidRPr="0080375B">
              <w:t>Unsupported or Unknown Descriptor</w:t>
            </w:r>
            <w:r>
              <w:t>"</w:t>
            </w:r>
          </w:p>
          <w:p w14:paraId="6DFA795C" w14:textId="77777777" w:rsidR="009922C1" w:rsidRPr="0080375B" w:rsidRDefault="009922C1" w:rsidP="00BE301E">
            <w:pPr>
              <w:pStyle w:val="TAL"/>
            </w:pPr>
            <w:r>
              <w:rPr>
                <w:rFonts w:hint="eastAsia"/>
                <w:lang w:eastAsia="zh-CN"/>
              </w:rPr>
              <w:t xml:space="preserve">#445 </w:t>
            </w:r>
            <w:r w:rsidRPr="004C4754">
              <w:t xml:space="preserve">"Unsupported or Unknown </w:t>
            </w:r>
            <w:r>
              <w:rPr>
                <w:rFonts w:hint="eastAsia"/>
                <w:lang w:eastAsia="zh-CN"/>
              </w:rPr>
              <w:t>property</w:t>
            </w:r>
            <w:r w:rsidRPr="004C4754">
              <w:t>"</w:t>
            </w:r>
          </w:p>
          <w:p w14:paraId="3D0EADB1" w14:textId="77777777" w:rsidR="00DB6BF6" w:rsidRPr="00CF1CB2" w:rsidRDefault="008D0C0C" w:rsidP="00DB6BF6">
            <w:pPr>
              <w:pStyle w:val="TAL"/>
            </w:pPr>
            <w:r>
              <w:t>#446 "</w:t>
            </w:r>
            <w:r w:rsidRPr="0080375B">
              <w:t>Unsupported or Unknown Parameter</w:t>
            </w:r>
            <w:r>
              <w:t>"</w:t>
            </w:r>
          </w:p>
          <w:p w14:paraId="772A2F19" w14:textId="77777777" w:rsidR="00DB6BF6" w:rsidRPr="00CF1CB2" w:rsidRDefault="00DB6BF6" w:rsidP="00DB6BF6">
            <w:pPr>
              <w:pStyle w:val="TAL"/>
            </w:pPr>
            <w:r w:rsidRPr="00CF1CB2">
              <w:t>#447 "Descriptor not legal in this command"</w:t>
            </w:r>
          </w:p>
          <w:p w14:paraId="285DBD15" w14:textId="77777777" w:rsidR="00DB6BF6" w:rsidRPr="00CF1CB2" w:rsidRDefault="00DB6BF6" w:rsidP="00DB6BF6">
            <w:pPr>
              <w:pStyle w:val="TAL"/>
            </w:pPr>
            <w:r w:rsidRPr="00CF1CB2">
              <w:t>#448 "Descriptor appears twice in a command"</w:t>
            </w:r>
          </w:p>
          <w:p w14:paraId="2F2B90CB" w14:textId="77777777" w:rsidR="00DB6BF6" w:rsidRPr="00CF1CB2" w:rsidRDefault="00DB6BF6" w:rsidP="00DB6BF6">
            <w:pPr>
              <w:pStyle w:val="TAL"/>
            </w:pPr>
            <w:r w:rsidRPr="00CF1CB2">
              <w:t>#449 "Unsupported parameter or property value"</w:t>
            </w:r>
          </w:p>
          <w:p w14:paraId="355E7E22" w14:textId="77777777" w:rsidR="00DB6BF6" w:rsidRPr="00CF1CB2" w:rsidRDefault="00DB6BF6" w:rsidP="00DB6BF6">
            <w:pPr>
              <w:pStyle w:val="TAL"/>
            </w:pPr>
            <w:r w:rsidRPr="00CF1CB2">
              <w:t>#450 "No such property in this package</w:t>
            </w:r>
          </w:p>
          <w:p w14:paraId="0519B5A6" w14:textId="77777777" w:rsidR="00DB6BF6" w:rsidRPr="00CF1CB2" w:rsidRDefault="00DB6BF6" w:rsidP="00DB6BF6">
            <w:pPr>
              <w:pStyle w:val="TAL"/>
            </w:pPr>
            <w:r w:rsidRPr="00CF1CB2">
              <w:t>#451 "No such event in this package"</w:t>
            </w:r>
          </w:p>
          <w:p w14:paraId="465A45DF" w14:textId="77777777" w:rsidR="00DB6BF6" w:rsidRPr="00CF1CB2" w:rsidRDefault="00DB6BF6" w:rsidP="00DB6BF6">
            <w:pPr>
              <w:pStyle w:val="TAL"/>
            </w:pPr>
            <w:r w:rsidRPr="00CF1CB2">
              <w:t>#454 "No such parameter value in this package"</w:t>
            </w:r>
          </w:p>
          <w:p w14:paraId="10374811" w14:textId="77777777" w:rsidR="00DB6BF6" w:rsidRPr="00CF1CB2" w:rsidRDefault="00DB6BF6" w:rsidP="00DB6BF6">
            <w:pPr>
              <w:pStyle w:val="TAL"/>
            </w:pPr>
            <w:r w:rsidRPr="00CF1CB2">
              <w:t>#455 "Property illegal in this Descriptor"</w:t>
            </w:r>
          </w:p>
          <w:p w14:paraId="33D475AA" w14:textId="77777777" w:rsidR="00DB6BF6" w:rsidRPr="00CF1CB2" w:rsidRDefault="00DB6BF6" w:rsidP="00DB6BF6">
            <w:pPr>
              <w:pStyle w:val="TAL"/>
            </w:pPr>
            <w:r w:rsidRPr="00CF1CB2">
              <w:t>#456 "Property appears twice in this Descriptor"</w:t>
            </w:r>
          </w:p>
          <w:p w14:paraId="78B2CB27" w14:textId="77777777" w:rsidR="008D0C0C" w:rsidRPr="0080375B" w:rsidRDefault="00DB6BF6" w:rsidP="00DB6BF6">
            <w:pPr>
              <w:pStyle w:val="TAL"/>
            </w:pPr>
            <w:r w:rsidRPr="00CF1CB2">
              <w:t>#457 "Missing parameter in signal or event"</w:t>
            </w:r>
          </w:p>
          <w:p w14:paraId="7E28938C" w14:textId="77777777" w:rsidR="008D0C0C" w:rsidRPr="006103EE" w:rsidRDefault="008D0C0C" w:rsidP="00BE301E">
            <w:pPr>
              <w:pStyle w:val="TAL"/>
            </w:pPr>
            <w:r>
              <w:t>#458 "</w:t>
            </w:r>
            <w:r w:rsidRPr="006103EE">
              <w:t>Unexpected Event/RequestID</w:t>
            </w:r>
            <w:r>
              <w:t>"</w:t>
            </w:r>
          </w:p>
          <w:p w14:paraId="75B14FC7" w14:textId="77777777" w:rsidR="008D0C0C" w:rsidRPr="0080375B" w:rsidRDefault="008D0C0C" w:rsidP="00BE301E">
            <w:pPr>
              <w:pStyle w:val="TAL"/>
            </w:pPr>
            <w:r>
              <w:t>#501 "</w:t>
            </w:r>
            <w:r w:rsidRPr="0080375B">
              <w:t>Not Implemented</w:t>
            </w:r>
            <w:r>
              <w:t>"</w:t>
            </w:r>
          </w:p>
          <w:p w14:paraId="2E4E711E" w14:textId="77777777" w:rsidR="008D0C0C" w:rsidRPr="0080375B" w:rsidRDefault="008D0C0C" w:rsidP="00BE301E">
            <w:pPr>
              <w:pStyle w:val="TAL"/>
            </w:pPr>
            <w:r>
              <w:t>#502 "</w:t>
            </w:r>
            <w:r w:rsidRPr="0080375B">
              <w:t>Not ready</w:t>
            </w:r>
            <w:r>
              <w:t>"</w:t>
            </w:r>
          </w:p>
          <w:p w14:paraId="12564E10" w14:textId="77777777" w:rsidR="008D0C0C" w:rsidRDefault="008D0C0C" w:rsidP="00BE301E">
            <w:pPr>
              <w:pStyle w:val="TAL"/>
            </w:pPr>
            <w:r>
              <w:t>#505 "Transaction Request Received before a</w:t>
            </w:r>
          </w:p>
          <w:p w14:paraId="13FD7E34" w14:textId="77777777" w:rsidR="008D0C0C" w:rsidRDefault="008D0C0C" w:rsidP="00BE301E">
            <w:pPr>
              <w:pStyle w:val="TAL"/>
            </w:pPr>
            <w:r>
              <w:t>ServiceChange Reply has been received"</w:t>
            </w:r>
          </w:p>
          <w:p w14:paraId="7EDF41D1" w14:textId="77777777" w:rsidR="008D0C0C" w:rsidRPr="0080375B" w:rsidRDefault="008D0C0C" w:rsidP="00BE301E">
            <w:pPr>
              <w:pStyle w:val="TAL"/>
            </w:pPr>
            <w:r>
              <w:t>#506 "</w:t>
            </w:r>
            <w:r w:rsidRPr="0080375B">
              <w:t>Number of TransactionPendings Exceeded</w:t>
            </w:r>
            <w:r>
              <w:t>"</w:t>
            </w:r>
          </w:p>
          <w:p w14:paraId="55ECE037" w14:textId="77777777" w:rsidR="008D0C0C" w:rsidRDefault="008D0C0C" w:rsidP="00BE301E">
            <w:pPr>
              <w:pStyle w:val="TAL"/>
            </w:pPr>
            <w:r>
              <w:t>#533 "</w:t>
            </w:r>
            <w:r w:rsidRPr="0080375B">
              <w:t>Response exceeds maximum transport PDU size</w:t>
            </w:r>
            <w:r>
              <w:t>"</w:t>
            </w:r>
          </w:p>
        </w:tc>
      </w:tr>
      <w:tr w:rsidR="008D0C0C" w14:paraId="009824F4" w14:textId="77777777" w:rsidTr="006B73F7">
        <w:tblPrEx>
          <w:tblCellMar>
            <w:top w:w="0" w:type="dxa"/>
            <w:bottom w:w="0" w:type="dxa"/>
          </w:tblCellMar>
        </w:tblPrEx>
        <w:tc>
          <w:tcPr>
            <w:tcW w:w="4909" w:type="dxa"/>
          </w:tcPr>
          <w:p w14:paraId="0F4A5A8C" w14:textId="77777777" w:rsidR="008D0C0C" w:rsidRDefault="008D0C0C" w:rsidP="00BE301E">
            <w:pPr>
              <w:pStyle w:val="TAL"/>
              <w:rPr>
                <w:b/>
              </w:rPr>
            </w:pPr>
            <w:r>
              <w:rPr>
                <w:b/>
              </w:rPr>
              <w:t>Supported Error Codes defined in packages:</w:t>
            </w:r>
          </w:p>
        </w:tc>
        <w:tc>
          <w:tcPr>
            <w:tcW w:w="4946" w:type="dxa"/>
          </w:tcPr>
          <w:p w14:paraId="3280570C" w14:textId="77777777" w:rsidR="008D0C0C" w:rsidRDefault="008D0C0C" w:rsidP="00BE301E">
            <w:pPr>
              <w:pStyle w:val="TAL"/>
            </w:pPr>
            <w:r>
              <w:t>All error codes defined in supported packages are supported.</w:t>
            </w:r>
          </w:p>
        </w:tc>
      </w:tr>
      <w:tr w:rsidR="006B73F7" w14:paraId="73DD7423" w14:textId="77777777" w:rsidTr="00043FD3">
        <w:tblPrEx>
          <w:tblCellMar>
            <w:top w:w="0" w:type="dxa"/>
            <w:bottom w:w="0" w:type="dxa"/>
          </w:tblCellMar>
        </w:tblPrEx>
        <w:tc>
          <w:tcPr>
            <w:tcW w:w="9855" w:type="dxa"/>
            <w:gridSpan w:val="2"/>
          </w:tcPr>
          <w:p w14:paraId="67CE63F4" w14:textId="77777777" w:rsidR="006B73F7" w:rsidRDefault="006B73F7" w:rsidP="006B73F7">
            <w:pPr>
              <w:pStyle w:val="TAN"/>
            </w:pPr>
            <w:r>
              <w:t>NOTE:      the error codes listed need not be supplied by the IBCF to differentiate each and every error described by them. The TrGW shall be able to receive the error codes listed.</w:t>
            </w:r>
          </w:p>
        </w:tc>
      </w:tr>
    </w:tbl>
    <w:p w14:paraId="11BD489F" w14:textId="77777777" w:rsidR="008D0C0C" w:rsidRDefault="008D0C0C" w:rsidP="008D0C0C"/>
    <w:p w14:paraId="2597B070" w14:textId="77777777" w:rsidR="008D0C0C" w:rsidRDefault="008D0C0C" w:rsidP="008D0C0C">
      <w:pPr>
        <w:pStyle w:val="TH"/>
      </w:pPr>
      <w: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t>5.7.10</w:t>
        </w:r>
      </w:smartTag>
      <w:r>
        <w:t>.2:</w:t>
      </w:r>
      <w:r w:rsidRPr="00BC091C">
        <w:t xml:space="preserve"> </w:t>
      </w:r>
      <w:r>
        <w:t>Error codes sent by the TrGW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4"/>
        <w:gridCol w:w="4845"/>
      </w:tblGrid>
      <w:tr w:rsidR="008D0C0C" w14:paraId="16D4812D" w14:textId="77777777" w:rsidTr="006B73F7">
        <w:tblPrEx>
          <w:tblCellMar>
            <w:top w:w="0" w:type="dxa"/>
            <w:bottom w:w="0" w:type="dxa"/>
          </w:tblCellMar>
        </w:tblPrEx>
        <w:tc>
          <w:tcPr>
            <w:tcW w:w="4909" w:type="dxa"/>
          </w:tcPr>
          <w:p w14:paraId="475886C3" w14:textId="77777777" w:rsidR="008D0C0C" w:rsidRDefault="008D0C0C" w:rsidP="00BE301E">
            <w:pPr>
              <w:pStyle w:val="TAL"/>
              <w:rPr>
                <w:b/>
              </w:rPr>
            </w:pPr>
            <w:r>
              <w:rPr>
                <w:b/>
              </w:rPr>
              <w:t>Supported H.248.8 Error Codes:</w:t>
            </w:r>
          </w:p>
        </w:tc>
        <w:tc>
          <w:tcPr>
            <w:tcW w:w="4946" w:type="dxa"/>
          </w:tcPr>
          <w:p w14:paraId="2A36CB05" w14:textId="77777777" w:rsidR="008D0C0C" w:rsidRPr="00205E68" w:rsidRDefault="008D0C0C" w:rsidP="00BE301E">
            <w:pPr>
              <w:pStyle w:val="TAL"/>
            </w:pPr>
            <w:r w:rsidRPr="00205E68">
              <w:t>#400 "Syntax error in message"</w:t>
            </w:r>
          </w:p>
          <w:p w14:paraId="1317530A" w14:textId="77777777" w:rsidR="008D0C0C" w:rsidRPr="00205E68" w:rsidRDefault="008D0C0C" w:rsidP="00BE301E">
            <w:pPr>
              <w:pStyle w:val="TAL"/>
            </w:pPr>
            <w:r w:rsidRPr="00205E68">
              <w:t>#401 "Protocol Error"</w:t>
            </w:r>
          </w:p>
          <w:p w14:paraId="00D96068" w14:textId="77777777" w:rsidR="008D0C0C" w:rsidRDefault="008D0C0C" w:rsidP="00BE301E">
            <w:pPr>
              <w:pStyle w:val="TAL"/>
            </w:pPr>
            <w:r>
              <w:t>#402 "</w:t>
            </w:r>
            <w:r w:rsidRPr="0080375B">
              <w:t>Unauthorized</w:t>
            </w:r>
            <w:r>
              <w:t>"</w:t>
            </w:r>
          </w:p>
          <w:p w14:paraId="2E542AFB" w14:textId="77777777" w:rsidR="008D0C0C" w:rsidRDefault="008D0C0C" w:rsidP="00BE301E">
            <w:pPr>
              <w:pStyle w:val="TAL"/>
            </w:pPr>
            <w:r>
              <w:t>#403 "</w:t>
            </w:r>
            <w:r w:rsidRPr="0080375B">
              <w:t>Syntax Error in TransactionRequest</w:t>
            </w:r>
            <w:r>
              <w:t>"</w:t>
            </w:r>
          </w:p>
          <w:p w14:paraId="6E01B7AC" w14:textId="77777777" w:rsidR="008D0C0C" w:rsidRDefault="008D0C0C" w:rsidP="00BE301E">
            <w:pPr>
              <w:pStyle w:val="TAL"/>
            </w:pPr>
            <w:r>
              <w:t>#406 "</w:t>
            </w:r>
            <w:r w:rsidRPr="0080375B">
              <w:t>Version Not Supported</w:t>
            </w:r>
            <w:r>
              <w:t>"</w:t>
            </w:r>
          </w:p>
          <w:p w14:paraId="52F03AAE" w14:textId="77777777" w:rsidR="008D0C0C" w:rsidRDefault="008D0C0C" w:rsidP="00BE301E">
            <w:pPr>
              <w:pStyle w:val="TAL"/>
            </w:pPr>
            <w:r>
              <w:t>#410 "</w:t>
            </w:r>
            <w:r w:rsidRPr="0080375B">
              <w:t>Incorrect identifier</w:t>
            </w:r>
            <w:r>
              <w:t>"</w:t>
            </w:r>
          </w:p>
          <w:p w14:paraId="65080ABD" w14:textId="77777777" w:rsidR="008D0C0C" w:rsidRDefault="008D0C0C" w:rsidP="00BE301E">
            <w:pPr>
              <w:pStyle w:val="TAL"/>
            </w:pPr>
            <w:r>
              <w:t>#411 "</w:t>
            </w:r>
            <w:r w:rsidRPr="0080375B">
              <w:t>The transaction refers to an unknown ContextID</w:t>
            </w:r>
            <w:r>
              <w:t>"</w:t>
            </w:r>
          </w:p>
          <w:p w14:paraId="0090D339" w14:textId="77777777" w:rsidR="00DB6BF6" w:rsidRPr="00CF1CB2" w:rsidRDefault="008D0C0C" w:rsidP="00DB6BF6">
            <w:pPr>
              <w:pStyle w:val="TAL"/>
            </w:pPr>
            <w:r>
              <w:t>#412 "</w:t>
            </w:r>
            <w:r w:rsidRPr="00413D3E">
              <w:t>No ContextIDs available</w:t>
            </w:r>
            <w:r>
              <w:t>"</w:t>
            </w:r>
          </w:p>
          <w:p w14:paraId="4F03EE06" w14:textId="77777777" w:rsidR="008D0C0C" w:rsidRPr="00DB6BF6" w:rsidRDefault="00DB6BF6" w:rsidP="00DB6BF6">
            <w:pPr>
              <w:pStyle w:val="TAL"/>
            </w:pPr>
            <w:r w:rsidRPr="00CF1CB2">
              <w:t>#413 "Number of transactions in message exceeds maximum"</w:t>
            </w:r>
          </w:p>
          <w:p w14:paraId="64CF3E7C" w14:textId="77777777" w:rsidR="008D0C0C" w:rsidRDefault="008D0C0C" w:rsidP="00BE301E">
            <w:pPr>
              <w:pStyle w:val="TAL"/>
            </w:pPr>
            <w:r>
              <w:t>#421 "Unknown action or illegal combination of</w:t>
            </w:r>
          </w:p>
          <w:p w14:paraId="7D9D0C56" w14:textId="77777777" w:rsidR="008D0C0C" w:rsidRDefault="008D0C0C" w:rsidP="00BE301E">
            <w:pPr>
              <w:pStyle w:val="TAL"/>
            </w:pPr>
            <w:r>
              <w:t>actions"</w:t>
            </w:r>
          </w:p>
          <w:p w14:paraId="0CEF31A9" w14:textId="77777777" w:rsidR="008D0C0C" w:rsidRDefault="008D0C0C" w:rsidP="00BE301E">
            <w:pPr>
              <w:pStyle w:val="TAL"/>
            </w:pPr>
            <w:r>
              <w:t>#422 "</w:t>
            </w:r>
            <w:r w:rsidRPr="0080375B">
              <w:t>Syntax Error in Action</w:t>
            </w:r>
            <w:r>
              <w:t>"</w:t>
            </w:r>
          </w:p>
          <w:p w14:paraId="4F50E1F5" w14:textId="77777777" w:rsidR="008D0C0C" w:rsidRDefault="008D0C0C" w:rsidP="00BE301E">
            <w:pPr>
              <w:pStyle w:val="TAL"/>
            </w:pPr>
            <w:r>
              <w:t>#430 "</w:t>
            </w:r>
            <w:r w:rsidRPr="0080375B">
              <w:t>Unknown TerminationID</w:t>
            </w:r>
            <w:r>
              <w:t>"</w:t>
            </w:r>
          </w:p>
          <w:p w14:paraId="6CF94B5E" w14:textId="77777777" w:rsidR="008D0C0C" w:rsidRDefault="008D0C0C" w:rsidP="00BE301E">
            <w:pPr>
              <w:pStyle w:val="TAL"/>
            </w:pPr>
            <w:r>
              <w:t>#431 "</w:t>
            </w:r>
            <w:r w:rsidRPr="0080375B">
              <w:t>No TerminationID matched a wildcard</w:t>
            </w:r>
            <w:r>
              <w:t>"</w:t>
            </w:r>
          </w:p>
          <w:p w14:paraId="32CD4D69" w14:textId="77777777" w:rsidR="008D0C0C" w:rsidRDefault="008D0C0C" w:rsidP="00BE301E">
            <w:pPr>
              <w:pStyle w:val="TAL"/>
            </w:pPr>
            <w:r>
              <w:t>#432 "Out of TerminationIDs or No TerminationID available"</w:t>
            </w:r>
          </w:p>
          <w:p w14:paraId="091F7D28" w14:textId="77777777" w:rsidR="008D0C0C" w:rsidRPr="00413D3E" w:rsidRDefault="008D0C0C" w:rsidP="00BE301E">
            <w:pPr>
              <w:pStyle w:val="TAL"/>
            </w:pPr>
            <w:r>
              <w:t>#433 "</w:t>
            </w:r>
            <w:r w:rsidRPr="00413D3E">
              <w:t xml:space="preserve">TerminationID is </w:t>
            </w:r>
            <w:r>
              <w:t>already in a Context"</w:t>
            </w:r>
          </w:p>
          <w:p w14:paraId="18110A00" w14:textId="77777777" w:rsidR="008D0C0C" w:rsidRPr="00413D3E" w:rsidRDefault="008D0C0C" w:rsidP="00BE301E">
            <w:pPr>
              <w:pStyle w:val="TAL"/>
            </w:pPr>
            <w:r>
              <w:t>#434 "</w:t>
            </w:r>
            <w:r w:rsidRPr="00413D3E">
              <w:t>Max number of Terminations in a Context exceeded</w:t>
            </w:r>
            <w:r>
              <w:t>"</w:t>
            </w:r>
          </w:p>
          <w:p w14:paraId="60B96AC1" w14:textId="77777777" w:rsidR="008D0C0C" w:rsidRPr="00413D3E" w:rsidRDefault="008D0C0C" w:rsidP="00BE301E">
            <w:pPr>
              <w:pStyle w:val="TAL"/>
            </w:pPr>
            <w:r>
              <w:t>#435 "</w:t>
            </w:r>
            <w:r w:rsidRPr="00413D3E">
              <w:t>Termination ID is not in specified Context</w:t>
            </w:r>
            <w:r>
              <w:t>"</w:t>
            </w:r>
          </w:p>
          <w:p w14:paraId="44415643" w14:textId="77777777" w:rsidR="008D0C0C" w:rsidRDefault="008D0C0C" w:rsidP="00BE301E">
            <w:pPr>
              <w:pStyle w:val="TAL"/>
            </w:pPr>
            <w:r>
              <w:t>#440 "Unsupported or unknown Package"</w:t>
            </w:r>
          </w:p>
          <w:p w14:paraId="1997349D" w14:textId="77777777" w:rsidR="008D0C0C" w:rsidRDefault="008D0C0C" w:rsidP="00BE301E">
            <w:pPr>
              <w:pStyle w:val="TAL"/>
            </w:pPr>
            <w:r>
              <w:t>#441 "Missing Remote or Local Descriptor"</w:t>
            </w:r>
          </w:p>
          <w:p w14:paraId="58CA3091" w14:textId="77777777" w:rsidR="00DB6BF6" w:rsidRPr="00CF1CB2" w:rsidRDefault="008D0C0C" w:rsidP="00DB6BF6">
            <w:pPr>
              <w:pStyle w:val="TAL"/>
            </w:pPr>
            <w:r>
              <w:t>#442 "</w:t>
            </w:r>
            <w:r w:rsidRPr="0080375B">
              <w:t>Syntax Error in Command</w:t>
            </w:r>
            <w:r>
              <w:t>"</w:t>
            </w:r>
          </w:p>
          <w:p w14:paraId="5FB61A18" w14:textId="77777777" w:rsidR="00DB6BF6" w:rsidRPr="00CF1CB2" w:rsidRDefault="00DB6BF6" w:rsidP="00DB6BF6">
            <w:pPr>
              <w:pStyle w:val="TAL"/>
            </w:pPr>
            <w:r w:rsidRPr="00CF1CB2">
              <w:t>#443 "Unsupported or Unknown Command"</w:t>
            </w:r>
          </w:p>
          <w:p w14:paraId="6813E861" w14:textId="77777777" w:rsidR="00DB6BF6" w:rsidRPr="00CF1CB2" w:rsidRDefault="00DB6BF6" w:rsidP="00DB6BF6">
            <w:pPr>
              <w:pStyle w:val="TAL"/>
            </w:pPr>
            <w:r w:rsidRPr="00CF1CB2">
              <w:t>#444 "Unsupported or Unknown Descriptor"</w:t>
            </w:r>
          </w:p>
          <w:p w14:paraId="5EC6AD06" w14:textId="77777777" w:rsidR="00DB6BF6" w:rsidRPr="00CF1CB2" w:rsidRDefault="00DB6BF6" w:rsidP="00DB6BF6">
            <w:pPr>
              <w:pStyle w:val="TAL"/>
            </w:pPr>
            <w:r w:rsidRPr="00CF1CB2">
              <w:t>#445 #Unsupported of Unknown property"</w:t>
            </w:r>
          </w:p>
          <w:p w14:paraId="06E8AC94" w14:textId="77777777" w:rsidR="00DB6BF6" w:rsidRPr="00CF1CB2" w:rsidRDefault="00DB6BF6" w:rsidP="00DB6BF6">
            <w:pPr>
              <w:pStyle w:val="TAL"/>
            </w:pPr>
            <w:r w:rsidRPr="00CF1CB2">
              <w:t>#446 "Unsupported or Unknown Parameter"</w:t>
            </w:r>
          </w:p>
          <w:p w14:paraId="273164BC" w14:textId="77777777" w:rsidR="00DB6BF6" w:rsidRPr="00CF1CB2" w:rsidRDefault="00DB6BF6" w:rsidP="00DB6BF6">
            <w:pPr>
              <w:pStyle w:val="TAL"/>
            </w:pPr>
            <w:r w:rsidRPr="00CF1CB2">
              <w:t>#447 "Descriptor not legal in this command"</w:t>
            </w:r>
          </w:p>
          <w:p w14:paraId="2CF25844" w14:textId="77777777" w:rsidR="00DB6BF6" w:rsidRPr="00CF1CB2" w:rsidRDefault="00DB6BF6" w:rsidP="00DB6BF6">
            <w:pPr>
              <w:pStyle w:val="TAL"/>
            </w:pPr>
            <w:r w:rsidRPr="00CF1CB2">
              <w:t>#448 "Descriptor appears twice in a command"</w:t>
            </w:r>
          </w:p>
          <w:p w14:paraId="6830E59E" w14:textId="77777777" w:rsidR="00DB6BF6" w:rsidRPr="00CF1CB2" w:rsidRDefault="00DB6BF6" w:rsidP="00DB6BF6">
            <w:pPr>
              <w:pStyle w:val="TAL"/>
            </w:pPr>
            <w:r w:rsidRPr="00CF1CB2">
              <w:t>#449 "Unsupported parameter or property value"</w:t>
            </w:r>
          </w:p>
          <w:p w14:paraId="36E5D217" w14:textId="77777777" w:rsidR="00DB6BF6" w:rsidRPr="00CF1CB2" w:rsidRDefault="00DB6BF6" w:rsidP="00DB6BF6">
            <w:pPr>
              <w:pStyle w:val="TAL"/>
            </w:pPr>
            <w:r w:rsidRPr="00CF1CB2">
              <w:t>#450 "No such property in this package</w:t>
            </w:r>
          </w:p>
          <w:p w14:paraId="29B98137" w14:textId="77777777" w:rsidR="00DB6BF6" w:rsidRPr="00CF1CB2" w:rsidRDefault="00DB6BF6" w:rsidP="00DB6BF6">
            <w:pPr>
              <w:pStyle w:val="TAL"/>
            </w:pPr>
            <w:r w:rsidRPr="00CF1CB2">
              <w:t>#451 "No such event in this package"</w:t>
            </w:r>
          </w:p>
          <w:p w14:paraId="4C9EF20C" w14:textId="77777777" w:rsidR="00DB6BF6" w:rsidRPr="00CF1CB2" w:rsidRDefault="00DB6BF6" w:rsidP="00DB6BF6">
            <w:pPr>
              <w:pStyle w:val="TAL"/>
            </w:pPr>
            <w:r w:rsidRPr="00CF1CB2">
              <w:t>#452 "No such signal in this package"</w:t>
            </w:r>
          </w:p>
          <w:p w14:paraId="08B892C0" w14:textId="77777777" w:rsidR="00DB6BF6" w:rsidRPr="00CF1CB2" w:rsidRDefault="00DB6BF6" w:rsidP="00DB6BF6">
            <w:pPr>
              <w:pStyle w:val="TAL"/>
            </w:pPr>
            <w:r w:rsidRPr="00CF1CB2">
              <w:t>#454 "No such parameter value in this package"</w:t>
            </w:r>
          </w:p>
          <w:p w14:paraId="2BE281CE" w14:textId="77777777" w:rsidR="00DB6BF6" w:rsidRPr="00CF1CB2" w:rsidRDefault="00DB6BF6" w:rsidP="00DB6BF6">
            <w:pPr>
              <w:pStyle w:val="TAL"/>
            </w:pPr>
            <w:r w:rsidRPr="00CF1CB2">
              <w:t>#455 "Property illegal in this Descriptor"</w:t>
            </w:r>
          </w:p>
          <w:p w14:paraId="2B9A7C33" w14:textId="77777777" w:rsidR="00DB6BF6" w:rsidRPr="00CF1CB2" w:rsidRDefault="00DB6BF6" w:rsidP="00DB6BF6">
            <w:pPr>
              <w:pStyle w:val="TAL"/>
            </w:pPr>
            <w:r w:rsidRPr="00CF1CB2">
              <w:t>#456 "Property appears twice in this Descriptor"</w:t>
            </w:r>
          </w:p>
          <w:p w14:paraId="609B8B7D" w14:textId="77777777" w:rsidR="008D0C0C" w:rsidRPr="00DB6BF6" w:rsidRDefault="00DB6BF6" w:rsidP="00DB6BF6">
            <w:pPr>
              <w:pStyle w:val="TAL"/>
            </w:pPr>
            <w:r w:rsidRPr="00CF1CB2">
              <w:t>#457 "Missing parameter in signal or event"</w:t>
            </w:r>
          </w:p>
          <w:p w14:paraId="4A4327E1" w14:textId="77777777" w:rsidR="008D0C0C" w:rsidRDefault="008D0C0C" w:rsidP="00BE301E">
            <w:pPr>
              <w:pStyle w:val="TAL"/>
            </w:pPr>
            <w:r>
              <w:t>#471 "Implied Add for Multiplex failure"</w:t>
            </w:r>
          </w:p>
          <w:p w14:paraId="0D5DCB0B" w14:textId="77777777" w:rsidR="008D0C0C" w:rsidRPr="00413D3E" w:rsidRDefault="008D0C0C" w:rsidP="00BE301E">
            <w:pPr>
              <w:pStyle w:val="TAL"/>
            </w:pPr>
            <w:r>
              <w:t>#500 "</w:t>
            </w:r>
            <w:r w:rsidRPr="00413D3E">
              <w:t>Internal software Fa</w:t>
            </w:r>
            <w:r>
              <w:t>ilure in MG or MGC"</w:t>
            </w:r>
          </w:p>
          <w:p w14:paraId="6243127A" w14:textId="77777777" w:rsidR="008D0C0C" w:rsidRDefault="008D0C0C" w:rsidP="00BE301E">
            <w:pPr>
              <w:pStyle w:val="TAL"/>
            </w:pPr>
            <w:r>
              <w:t>#501 "</w:t>
            </w:r>
            <w:r w:rsidRPr="0080375B">
              <w:t>Not Implemented</w:t>
            </w:r>
            <w:r>
              <w:t>"</w:t>
            </w:r>
          </w:p>
          <w:p w14:paraId="4228B5FA" w14:textId="77777777" w:rsidR="008D0C0C" w:rsidRDefault="008D0C0C" w:rsidP="00BE301E">
            <w:pPr>
              <w:pStyle w:val="TAL"/>
            </w:pPr>
            <w:r>
              <w:t>#502 "</w:t>
            </w:r>
            <w:r w:rsidRPr="0080375B">
              <w:t>Not ready</w:t>
            </w:r>
            <w:r>
              <w:t>"</w:t>
            </w:r>
          </w:p>
          <w:p w14:paraId="2EDA01A0" w14:textId="77777777" w:rsidR="008D0C0C" w:rsidRDefault="008D0C0C" w:rsidP="00BE301E">
            <w:pPr>
              <w:pStyle w:val="TAL"/>
            </w:pPr>
            <w:r>
              <w:t>#505 "Transaction Request Received before a</w:t>
            </w:r>
          </w:p>
          <w:p w14:paraId="7C7D2DBD" w14:textId="77777777" w:rsidR="008D0C0C" w:rsidRDefault="008D0C0C" w:rsidP="00BE301E">
            <w:pPr>
              <w:pStyle w:val="TAL"/>
            </w:pPr>
            <w:r>
              <w:t>ServiceChange Reply has been received"</w:t>
            </w:r>
          </w:p>
          <w:p w14:paraId="6950AAF6" w14:textId="77777777" w:rsidR="008D0C0C" w:rsidRDefault="008D0C0C" w:rsidP="00BE301E">
            <w:pPr>
              <w:pStyle w:val="TAL"/>
            </w:pPr>
            <w:r>
              <w:t>#506 "</w:t>
            </w:r>
            <w:r w:rsidRPr="0080375B">
              <w:t>Number of TransactionPendings Exceeded</w:t>
            </w:r>
            <w:r>
              <w:t>"</w:t>
            </w:r>
          </w:p>
          <w:p w14:paraId="56BB9095" w14:textId="77777777" w:rsidR="008D0C0C" w:rsidRPr="00C72318" w:rsidRDefault="008D0C0C" w:rsidP="00BE301E">
            <w:pPr>
              <w:pStyle w:val="TAL"/>
            </w:pPr>
            <w:r>
              <w:t>#510 "</w:t>
            </w:r>
            <w:r w:rsidRPr="00C72318">
              <w:t>Insufficient resources</w:t>
            </w:r>
            <w:r>
              <w:t>"</w:t>
            </w:r>
          </w:p>
          <w:p w14:paraId="74A68F93" w14:textId="77777777" w:rsidR="008D0C0C" w:rsidRDefault="008D0C0C" w:rsidP="00BE301E">
            <w:pPr>
              <w:pStyle w:val="TAL"/>
            </w:pPr>
            <w:r>
              <w:t>#511 "Temporarily Busy"</w:t>
            </w:r>
          </w:p>
          <w:p w14:paraId="34DEE660" w14:textId="77777777" w:rsidR="008D0C0C" w:rsidRDefault="008D0C0C" w:rsidP="00BE301E">
            <w:pPr>
              <w:pStyle w:val="TAL"/>
            </w:pPr>
            <w:r>
              <w:t>#512 "Media Gateway unequipped to detect requested Event"</w:t>
            </w:r>
          </w:p>
          <w:p w14:paraId="6638C0F9" w14:textId="77777777" w:rsidR="008D0C0C" w:rsidRDefault="008D0C0C" w:rsidP="00BE301E">
            <w:pPr>
              <w:pStyle w:val="TAL"/>
            </w:pPr>
            <w:r>
              <w:t>#513 "Media Gateway unequipped to generate</w:t>
            </w:r>
          </w:p>
          <w:p w14:paraId="2A4FF0F7" w14:textId="77777777" w:rsidR="008D0C0C" w:rsidRDefault="008D0C0C" w:rsidP="00BE301E">
            <w:pPr>
              <w:pStyle w:val="TAL"/>
            </w:pPr>
            <w:r>
              <w:t>requested Signals"</w:t>
            </w:r>
          </w:p>
          <w:p w14:paraId="57DC0BC5" w14:textId="77777777" w:rsidR="008D0C0C" w:rsidRPr="00C72318" w:rsidRDefault="008D0C0C" w:rsidP="00BE301E">
            <w:pPr>
              <w:pStyle w:val="TAL"/>
            </w:pPr>
            <w:r>
              <w:t>#515 "</w:t>
            </w:r>
            <w:r w:rsidRPr="00C72318">
              <w:t>Unsupported Media Type</w:t>
            </w:r>
            <w:r>
              <w:t>"</w:t>
            </w:r>
          </w:p>
          <w:p w14:paraId="2FBC6ED1" w14:textId="77777777" w:rsidR="008D0C0C" w:rsidRPr="00C72318" w:rsidRDefault="008D0C0C" w:rsidP="00BE301E">
            <w:pPr>
              <w:pStyle w:val="TAL"/>
            </w:pPr>
            <w:r>
              <w:t>#517 "</w:t>
            </w:r>
            <w:r w:rsidRPr="00C72318">
              <w:t>Unsupported or invalid mode</w:t>
            </w:r>
            <w:r>
              <w:t>"</w:t>
            </w:r>
          </w:p>
          <w:p w14:paraId="6AF41121" w14:textId="77777777" w:rsidR="008D0C0C" w:rsidRPr="00413D3E" w:rsidRDefault="008D0C0C" w:rsidP="00BE301E">
            <w:pPr>
              <w:pStyle w:val="TAL"/>
            </w:pPr>
            <w:r>
              <w:t>#522 "</w:t>
            </w:r>
            <w:r w:rsidRPr="00413D3E">
              <w:t>Functionality Requested in Topology Triple Not Supported</w:t>
            </w:r>
            <w:r>
              <w:t>"</w:t>
            </w:r>
          </w:p>
          <w:p w14:paraId="30420A96" w14:textId="77777777" w:rsidR="008D0C0C" w:rsidRPr="00B70998" w:rsidRDefault="008D0C0C" w:rsidP="00BE301E">
            <w:pPr>
              <w:pStyle w:val="TAL"/>
            </w:pPr>
            <w:r>
              <w:t>#526 "</w:t>
            </w:r>
            <w:r w:rsidRPr="00B70998">
              <w:t>Insufficient bandwidth</w:t>
            </w:r>
            <w:r>
              <w:t>"</w:t>
            </w:r>
          </w:p>
          <w:p w14:paraId="709CF009" w14:textId="77777777" w:rsidR="008D0C0C" w:rsidRPr="00B70998" w:rsidRDefault="008D0C0C" w:rsidP="00BE301E">
            <w:pPr>
              <w:pStyle w:val="TAL"/>
            </w:pPr>
            <w:r>
              <w:t>#529 "</w:t>
            </w:r>
            <w:r w:rsidRPr="00B70998">
              <w:t>Internal hardware failure in MG</w:t>
            </w:r>
            <w:r>
              <w:t>"</w:t>
            </w:r>
          </w:p>
          <w:p w14:paraId="4FB1776A" w14:textId="77777777" w:rsidR="008D0C0C" w:rsidRPr="00B70998" w:rsidRDefault="008D0C0C" w:rsidP="00BE301E">
            <w:pPr>
              <w:pStyle w:val="TAL"/>
            </w:pPr>
            <w:r>
              <w:t>#530 "</w:t>
            </w:r>
            <w:r w:rsidRPr="00B70998">
              <w:t>Temporary Network failure</w:t>
            </w:r>
          </w:p>
          <w:p w14:paraId="663EF7F2" w14:textId="77777777" w:rsidR="008D0C0C" w:rsidRPr="00B70998" w:rsidRDefault="008D0C0C" w:rsidP="00BE301E">
            <w:pPr>
              <w:pStyle w:val="TAL"/>
            </w:pPr>
            <w:r>
              <w:t>#531 "</w:t>
            </w:r>
            <w:r w:rsidRPr="00B70998">
              <w:t>Permanent Network failure</w:t>
            </w:r>
            <w:r>
              <w:t>"</w:t>
            </w:r>
          </w:p>
          <w:p w14:paraId="18BAE1F9" w14:textId="77777777" w:rsidR="008D0C0C" w:rsidRDefault="008D0C0C" w:rsidP="00BE301E">
            <w:pPr>
              <w:pStyle w:val="TAL"/>
            </w:pPr>
            <w:r>
              <w:t>#532 "Audited Property, Statistic, Event or Signal does</w:t>
            </w:r>
          </w:p>
          <w:p w14:paraId="547BC5E1" w14:textId="77777777" w:rsidR="008D0C0C" w:rsidRDefault="008D0C0C" w:rsidP="00BE301E">
            <w:pPr>
              <w:pStyle w:val="TAL"/>
            </w:pPr>
            <w:r>
              <w:t>not exist"</w:t>
            </w:r>
          </w:p>
          <w:p w14:paraId="2B6319F6" w14:textId="77777777" w:rsidR="008D0C0C" w:rsidRDefault="008D0C0C" w:rsidP="00BE301E">
            <w:pPr>
              <w:pStyle w:val="TAL"/>
            </w:pPr>
            <w:r>
              <w:t>#533 "</w:t>
            </w:r>
            <w:r w:rsidRPr="0080375B">
              <w:t>Response exceeds maximum transport PDU size</w:t>
            </w:r>
            <w:r>
              <w:t>"</w:t>
            </w:r>
          </w:p>
          <w:p w14:paraId="13E7C850" w14:textId="77777777" w:rsidR="008D0C0C" w:rsidRPr="00B70998" w:rsidRDefault="008D0C0C" w:rsidP="00BE301E">
            <w:pPr>
              <w:pStyle w:val="TAL"/>
            </w:pPr>
            <w:r>
              <w:t>#534 "</w:t>
            </w:r>
            <w:r w:rsidRPr="00B70998">
              <w:t>Illegal write of read only property</w:t>
            </w:r>
            <w:r>
              <w:t>"</w:t>
            </w:r>
          </w:p>
          <w:p w14:paraId="3DFC65A7" w14:textId="77777777" w:rsidR="008D0C0C" w:rsidRDefault="00DB6BF6" w:rsidP="00BE301E">
            <w:pPr>
              <w:pStyle w:val="TAL"/>
            </w:pPr>
            <w:r w:rsidRPr="00CF1CB2">
              <w:t>#542 "Command is not allowed on this termination"</w:t>
            </w:r>
          </w:p>
        </w:tc>
      </w:tr>
      <w:tr w:rsidR="008D0C0C" w14:paraId="112B5704" w14:textId="77777777" w:rsidTr="006B73F7">
        <w:tblPrEx>
          <w:tblCellMar>
            <w:top w:w="0" w:type="dxa"/>
            <w:bottom w:w="0" w:type="dxa"/>
          </w:tblCellMar>
        </w:tblPrEx>
        <w:tc>
          <w:tcPr>
            <w:tcW w:w="4909" w:type="dxa"/>
          </w:tcPr>
          <w:p w14:paraId="716C5617" w14:textId="77777777" w:rsidR="008D0C0C" w:rsidRDefault="008D0C0C" w:rsidP="00BE301E">
            <w:pPr>
              <w:pStyle w:val="TAL"/>
              <w:rPr>
                <w:b/>
              </w:rPr>
            </w:pPr>
            <w:r>
              <w:rPr>
                <w:b/>
              </w:rPr>
              <w:t>Supported Error Codes defined in packages:</w:t>
            </w:r>
          </w:p>
        </w:tc>
        <w:tc>
          <w:tcPr>
            <w:tcW w:w="4946" w:type="dxa"/>
          </w:tcPr>
          <w:p w14:paraId="642F99C7" w14:textId="77777777" w:rsidR="008D0C0C" w:rsidRDefault="008D0C0C" w:rsidP="00BE301E">
            <w:pPr>
              <w:pStyle w:val="TAL"/>
            </w:pPr>
            <w:r>
              <w:t>All error codes defined in supported packages need to be supported.</w:t>
            </w:r>
          </w:p>
        </w:tc>
      </w:tr>
      <w:tr w:rsidR="006B73F7" w14:paraId="4A8F92A4" w14:textId="77777777" w:rsidTr="00043FD3">
        <w:tblPrEx>
          <w:tblCellMar>
            <w:top w:w="0" w:type="dxa"/>
            <w:bottom w:w="0" w:type="dxa"/>
          </w:tblCellMar>
        </w:tblPrEx>
        <w:tc>
          <w:tcPr>
            <w:tcW w:w="9855" w:type="dxa"/>
            <w:gridSpan w:val="2"/>
          </w:tcPr>
          <w:p w14:paraId="46B5E143" w14:textId="77777777" w:rsidR="006B73F7" w:rsidRDefault="006B73F7" w:rsidP="006B73F7">
            <w:pPr>
              <w:pStyle w:val="TAN"/>
            </w:pPr>
            <w:r>
              <w:t xml:space="preserve">NOTE:      the error codes listed need not be supplied by the TrGW to differentiate each and every error described by </w:t>
            </w:r>
            <w:r>
              <w:lastRenderedPageBreak/>
              <w:t>them. The IBCF shall be able to receive the error codes listed.</w:t>
            </w:r>
          </w:p>
        </w:tc>
      </w:tr>
    </w:tbl>
    <w:p w14:paraId="00F98C7A" w14:textId="77777777" w:rsidR="008D0C0C" w:rsidRDefault="008D0C0C" w:rsidP="008D0C0C"/>
    <w:p w14:paraId="008ED135" w14:textId="77777777" w:rsidR="008D0C0C" w:rsidRDefault="008D0C0C" w:rsidP="008D0C0C">
      <w:pPr>
        <w:pStyle w:val="Heading2"/>
      </w:pPr>
      <w:bookmarkStart w:id="73" w:name="_Toc414010806"/>
      <w:r>
        <w:t>5.8</w:t>
      </w:r>
      <w:r>
        <w:tab/>
        <w:t>Command API</w:t>
      </w:r>
      <w:bookmarkEnd w:id="73"/>
    </w:p>
    <w:p w14:paraId="01FC8A2B" w14:textId="77777777" w:rsidR="008D0C0C" w:rsidRDefault="008D0C0C" w:rsidP="008D0C0C">
      <w:pPr>
        <w:pStyle w:val="Heading3"/>
      </w:pPr>
      <w:bookmarkStart w:id="74" w:name="_Toc414010807"/>
      <w:smartTag w:uri="urn:schemas-microsoft-com:office:smarttags" w:element="chsdate">
        <w:smartTagPr>
          <w:attr w:name="IsROCDate" w:val="False"/>
          <w:attr w:name="IsLunarDate" w:val="False"/>
          <w:attr w:name="Day" w:val="30"/>
          <w:attr w:name="Month" w:val="12"/>
          <w:attr w:name="Year" w:val="1899"/>
        </w:smartTagPr>
        <w:r>
          <w:t>5.8.1</w:t>
        </w:r>
        <w:r>
          <w:tab/>
          <w:t>A</w:t>
        </w:r>
      </w:smartTag>
      <w:r>
        <w:t>dd</w:t>
      </w:r>
      <w:bookmarkEnd w:id="74"/>
    </w:p>
    <w:p w14:paraId="504D3D2A"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5.8.1</w:t>
        </w:r>
      </w:smartTag>
      <w:r>
        <w:t>.1: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0"/>
        <w:gridCol w:w="4829"/>
      </w:tblGrid>
      <w:tr w:rsidR="008D0C0C" w14:paraId="672E190A" w14:textId="77777777" w:rsidTr="00BE301E">
        <w:tblPrEx>
          <w:tblCellMar>
            <w:top w:w="0" w:type="dxa"/>
            <w:bottom w:w="0" w:type="dxa"/>
          </w:tblCellMar>
        </w:tblPrEx>
        <w:tc>
          <w:tcPr>
            <w:tcW w:w="4926" w:type="dxa"/>
          </w:tcPr>
          <w:p w14:paraId="3E3065E5" w14:textId="77777777" w:rsidR="008D0C0C" w:rsidRDefault="008D0C0C" w:rsidP="00BE301E">
            <w:pPr>
              <w:pStyle w:val="TAL"/>
              <w:rPr>
                <w:b/>
              </w:rPr>
            </w:pPr>
            <w:r>
              <w:rPr>
                <w:b/>
              </w:rPr>
              <w:t>Descriptors used by Add request:</w:t>
            </w:r>
          </w:p>
        </w:tc>
        <w:tc>
          <w:tcPr>
            <w:tcW w:w="4929" w:type="dxa"/>
          </w:tcPr>
          <w:p w14:paraId="61C1E9AA" w14:textId="77777777" w:rsidR="008D0C0C" w:rsidRPr="00C20D03" w:rsidRDefault="008D0C0C" w:rsidP="00BE301E">
            <w:pPr>
              <w:pStyle w:val="TAL"/>
              <w:rPr>
                <w:noProof/>
              </w:rPr>
            </w:pPr>
            <w:r>
              <w:t>Media (Stream(LocalControl, Local, Remote)), Event, Signals</w:t>
            </w:r>
          </w:p>
        </w:tc>
      </w:tr>
    </w:tbl>
    <w:p w14:paraId="6E837F41" w14:textId="77777777" w:rsidR="008D0C0C" w:rsidRDefault="008D0C0C" w:rsidP="008D0C0C"/>
    <w:p w14:paraId="45B5CCA9"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5.8.1</w:t>
        </w:r>
      </w:smartTag>
      <w:r>
        <w:t>.2: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5"/>
        <w:gridCol w:w="4824"/>
      </w:tblGrid>
      <w:tr w:rsidR="008D0C0C" w14:paraId="2F486219" w14:textId="77777777" w:rsidTr="00BE301E">
        <w:tblPrEx>
          <w:tblCellMar>
            <w:top w:w="0" w:type="dxa"/>
            <w:bottom w:w="0" w:type="dxa"/>
          </w:tblCellMar>
        </w:tblPrEx>
        <w:tc>
          <w:tcPr>
            <w:tcW w:w="4926" w:type="dxa"/>
          </w:tcPr>
          <w:p w14:paraId="6A794689" w14:textId="77777777" w:rsidR="008D0C0C" w:rsidRDefault="008D0C0C" w:rsidP="00BE301E">
            <w:pPr>
              <w:pStyle w:val="TAL"/>
              <w:rPr>
                <w:b/>
              </w:rPr>
            </w:pPr>
            <w:r>
              <w:rPr>
                <w:b/>
              </w:rPr>
              <w:t>Descriptors used by Add reply:</w:t>
            </w:r>
          </w:p>
        </w:tc>
        <w:tc>
          <w:tcPr>
            <w:tcW w:w="4929" w:type="dxa"/>
          </w:tcPr>
          <w:p w14:paraId="4993D920" w14:textId="77777777" w:rsidR="008D0C0C" w:rsidRDefault="008D0C0C" w:rsidP="00BE301E">
            <w:pPr>
              <w:pStyle w:val="TAL"/>
            </w:pPr>
            <w:r>
              <w:t>Media (Stream (Local)), Error</w:t>
            </w:r>
          </w:p>
          <w:p w14:paraId="47FD74EB" w14:textId="77777777" w:rsidR="008D0C0C" w:rsidRDefault="008D0C0C" w:rsidP="00BE301E">
            <w:pPr>
              <w:pStyle w:val="TAL"/>
              <w:rPr>
                <w:noProof/>
              </w:rPr>
            </w:pPr>
          </w:p>
          <w:p w14:paraId="617B4279" w14:textId="77777777" w:rsidR="008D0C0C" w:rsidRDefault="008D0C0C" w:rsidP="00BE301E">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50B1F366" w14:textId="77777777" w:rsidR="008D0C0C" w:rsidRDefault="008D0C0C" w:rsidP="00BE301E">
            <w:pPr>
              <w:pStyle w:val="TAL"/>
              <w:numPr>
                <w:ilvl w:val="0"/>
                <w:numId w:val="20"/>
              </w:numPr>
              <w:rPr>
                <w:noProof/>
              </w:rPr>
            </w:pPr>
            <w:r>
              <w:rPr>
                <w:noProof/>
              </w:rPr>
              <w:t>The Error Descriptor</w:t>
            </w:r>
          </w:p>
          <w:p w14:paraId="55D368EB" w14:textId="77777777" w:rsidR="008D0C0C" w:rsidRDefault="008D0C0C" w:rsidP="00BE301E">
            <w:pPr>
              <w:pStyle w:val="TAL"/>
              <w:numPr>
                <w:ilvl w:val="0"/>
                <w:numId w:val="20"/>
              </w:numPr>
              <w:rPr>
                <w:noProof/>
              </w:rPr>
            </w:pPr>
            <w:r>
              <w:rPr>
                <w:noProof/>
              </w:rPr>
              <w:t>SDP properties returned in "Reserve TrGW Connection Point"  and "Reserve and Configure TrGW Connection Point" procedures, as specified in 15.17.2.2 and 15.17.2.4</w:t>
            </w:r>
          </w:p>
          <w:p w14:paraId="2A6CE98C" w14:textId="77777777" w:rsidR="008D0C0C" w:rsidRPr="00C20D03" w:rsidRDefault="008D0C0C" w:rsidP="00BE301E">
            <w:pPr>
              <w:pStyle w:val="TAL"/>
              <w:rPr>
                <w:noProof/>
              </w:rPr>
            </w:pPr>
          </w:p>
        </w:tc>
      </w:tr>
    </w:tbl>
    <w:p w14:paraId="06E82271" w14:textId="77777777" w:rsidR="008D0C0C" w:rsidRDefault="008D0C0C" w:rsidP="008D0C0C"/>
    <w:p w14:paraId="127DF5DC" w14:textId="77777777" w:rsidR="008D0C0C" w:rsidRDefault="008D0C0C" w:rsidP="008D0C0C">
      <w:pPr>
        <w:pStyle w:val="Heading3"/>
      </w:pPr>
      <w:bookmarkStart w:id="75" w:name="_Toc414010808"/>
      <w:smartTag w:uri="urn:schemas-microsoft-com:office:smarttags" w:element="chsdate">
        <w:smartTagPr>
          <w:attr w:name="IsROCDate" w:val="False"/>
          <w:attr w:name="IsLunarDate" w:val="False"/>
          <w:attr w:name="Day" w:val="30"/>
          <w:attr w:name="Month" w:val="12"/>
          <w:attr w:name="Year" w:val="1899"/>
        </w:smartTagPr>
        <w:r>
          <w:t>5.8.2</w:t>
        </w:r>
        <w:r>
          <w:tab/>
        </w:r>
      </w:smartTag>
      <w:r>
        <w:t>Modify</w:t>
      </w:r>
      <w:bookmarkEnd w:id="75"/>
    </w:p>
    <w:p w14:paraId="054DC43B"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5.8.2</w:t>
        </w:r>
      </w:smartTag>
      <w:r>
        <w:t>.1: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5"/>
        <w:gridCol w:w="4824"/>
      </w:tblGrid>
      <w:tr w:rsidR="008D0C0C" w14:paraId="183EEA13" w14:textId="77777777" w:rsidTr="00BE301E">
        <w:tblPrEx>
          <w:tblCellMar>
            <w:top w:w="0" w:type="dxa"/>
            <w:bottom w:w="0" w:type="dxa"/>
          </w:tblCellMar>
        </w:tblPrEx>
        <w:tc>
          <w:tcPr>
            <w:tcW w:w="4926" w:type="dxa"/>
          </w:tcPr>
          <w:p w14:paraId="136DAD9B" w14:textId="77777777" w:rsidR="008D0C0C" w:rsidRDefault="008D0C0C" w:rsidP="00BE301E">
            <w:pPr>
              <w:pStyle w:val="TAL"/>
              <w:rPr>
                <w:b/>
              </w:rPr>
            </w:pPr>
            <w:r>
              <w:rPr>
                <w:b/>
              </w:rPr>
              <w:t>Descriptors used by Modify request:</w:t>
            </w:r>
          </w:p>
        </w:tc>
        <w:tc>
          <w:tcPr>
            <w:tcW w:w="4929" w:type="dxa"/>
          </w:tcPr>
          <w:p w14:paraId="71A9C030" w14:textId="77777777" w:rsidR="008D0C0C" w:rsidRDefault="008D0C0C" w:rsidP="00BE301E">
            <w:pPr>
              <w:pStyle w:val="TAL"/>
              <w:rPr>
                <w:i/>
              </w:rPr>
            </w:pPr>
            <w:r>
              <w:t>Media (TerminationState, Stream (LocalControl,  Local, Remote)), Signals, Event</w:t>
            </w:r>
          </w:p>
        </w:tc>
      </w:tr>
    </w:tbl>
    <w:p w14:paraId="40A69F76" w14:textId="77777777" w:rsidR="008D0C0C" w:rsidRDefault="008D0C0C" w:rsidP="008D0C0C"/>
    <w:p w14:paraId="5340536C"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5.8.2</w:t>
        </w:r>
      </w:smartTag>
      <w:r>
        <w:t>.2: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3"/>
        <w:gridCol w:w="4826"/>
      </w:tblGrid>
      <w:tr w:rsidR="008D0C0C" w14:paraId="13A88E70" w14:textId="77777777" w:rsidTr="00BE301E">
        <w:tblPrEx>
          <w:tblCellMar>
            <w:top w:w="0" w:type="dxa"/>
            <w:bottom w:w="0" w:type="dxa"/>
          </w:tblCellMar>
        </w:tblPrEx>
        <w:tc>
          <w:tcPr>
            <w:tcW w:w="4926" w:type="dxa"/>
          </w:tcPr>
          <w:p w14:paraId="65CD431A" w14:textId="77777777" w:rsidR="008D0C0C" w:rsidRDefault="008D0C0C" w:rsidP="00BE301E">
            <w:pPr>
              <w:pStyle w:val="TAL"/>
              <w:rPr>
                <w:b/>
              </w:rPr>
            </w:pPr>
            <w:r>
              <w:rPr>
                <w:b/>
              </w:rPr>
              <w:t>Descriptors used by Modify reply:</w:t>
            </w:r>
          </w:p>
        </w:tc>
        <w:tc>
          <w:tcPr>
            <w:tcW w:w="4929" w:type="dxa"/>
          </w:tcPr>
          <w:p w14:paraId="0E9439BB" w14:textId="77777777" w:rsidR="008D0C0C" w:rsidRDefault="008D0C0C" w:rsidP="00BE301E">
            <w:pPr>
              <w:pStyle w:val="TAL"/>
            </w:pPr>
            <w:r>
              <w:t>Media (Stream(Local)), Error</w:t>
            </w:r>
          </w:p>
          <w:p w14:paraId="67776305" w14:textId="77777777" w:rsidR="008D0C0C" w:rsidRDefault="008D0C0C" w:rsidP="00BE301E">
            <w:pPr>
              <w:pStyle w:val="TAL"/>
            </w:pPr>
          </w:p>
          <w:p w14:paraId="6A1E9779" w14:textId="77777777" w:rsidR="008D0C0C" w:rsidRDefault="008D0C0C" w:rsidP="00BE301E">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32A5E2F0" w14:textId="77777777" w:rsidR="008D0C0C" w:rsidRDefault="008D0C0C" w:rsidP="00BE301E">
            <w:pPr>
              <w:pStyle w:val="TAC"/>
              <w:numPr>
                <w:ilvl w:val="0"/>
                <w:numId w:val="21"/>
              </w:numPr>
              <w:jc w:val="left"/>
            </w:pPr>
            <w:r w:rsidRPr="00926D6C">
              <w:t>The Error Descriptor</w:t>
            </w:r>
          </w:p>
          <w:p w14:paraId="20FFCCD5" w14:textId="77777777" w:rsidR="008D0C0C" w:rsidRDefault="008D0C0C" w:rsidP="00BE301E">
            <w:pPr>
              <w:pStyle w:val="TAC"/>
              <w:numPr>
                <w:ilvl w:val="0"/>
                <w:numId w:val="21"/>
              </w:numPr>
              <w:jc w:val="left"/>
            </w:pPr>
            <w:r w:rsidRPr="00926D6C">
              <w:t>SDP properties returned in "C</w:t>
            </w:r>
            <w:r>
              <w:t>onfigure TrGW Connection Point</w:t>
            </w:r>
            <w:r w:rsidRPr="00926D6C">
              <w:t>" procedure as specified in 15.17.2.3.</w:t>
            </w:r>
          </w:p>
          <w:p w14:paraId="1061D156" w14:textId="77777777" w:rsidR="008D0C0C" w:rsidRPr="00C20D03" w:rsidRDefault="008D0C0C" w:rsidP="00BE301E">
            <w:pPr>
              <w:pStyle w:val="TAC"/>
              <w:jc w:val="left"/>
            </w:pPr>
          </w:p>
        </w:tc>
      </w:tr>
    </w:tbl>
    <w:p w14:paraId="446D0906" w14:textId="77777777" w:rsidR="008D0C0C" w:rsidRDefault="008D0C0C" w:rsidP="008D0C0C">
      <w:pPr>
        <w:pStyle w:val="EditorsNote"/>
      </w:pPr>
      <w:r w:rsidRPr="00671C38">
        <w:br/>
      </w:r>
    </w:p>
    <w:p w14:paraId="25FFF6B6" w14:textId="77777777" w:rsidR="008D0C0C" w:rsidRDefault="008D0C0C" w:rsidP="008D0C0C"/>
    <w:p w14:paraId="67A85B30" w14:textId="77777777" w:rsidR="008D0C0C" w:rsidRDefault="008D0C0C" w:rsidP="008D0C0C">
      <w:pPr>
        <w:pStyle w:val="Heading3"/>
      </w:pPr>
      <w:bookmarkStart w:id="76" w:name="_Toc414010809"/>
      <w:smartTag w:uri="urn:schemas-microsoft-com:office:smarttags" w:element="chsdate">
        <w:smartTagPr>
          <w:attr w:name="IsROCDate" w:val="False"/>
          <w:attr w:name="IsLunarDate" w:val="False"/>
          <w:attr w:name="Day" w:val="30"/>
          <w:attr w:name="Month" w:val="12"/>
          <w:attr w:name="Year" w:val="1899"/>
        </w:smartTagPr>
        <w:r>
          <w:lastRenderedPageBreak/>
          <w:t>5.8.3</w:t>
        </w:r>
        <w:r>
          <w:tab/>
        </w:r>
      </w:smartTag>
      <w:r>
        <w:t>Subtract</w:t>
      </w:r>
      <w:bookmarkEnd w:id="76"/>
    </w:p>
    <w:p w14:paraId="40BF2DAF"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5.8.3</w:t>
        </w:r>
      </w:smartTag>
      <w:r>
        <w:t>.1: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7"/>
        <w:gridCol w:w="4802"/>
      </w:tblGrid>
      <w:tr w:rsidR="008D0C0C" w14:paraId="392A5B81" w14:textId="77777777" w:rsidTr="00BE301E">
        <w:tblPrEx>
          <w:tblCellMar>
            <w:top w:w="0" w:type="dxa"/>
            <w:bottom w:w="0" w:type="dxa"/>
          </w:tblCellMar>
        </w:tblPrEx>
        <w:tc>
          <w:tcPr>
            <w:tcW w:w="4933" w:type="dxa"/>
          </w:tcPr>
          <w:p w14:paraId="014865F9" w14:textId="77777777" w:rsidR="008D0C0C" w:rsidRDefault="008D0C0C" w:rsidP="00BE301E">
            <w:pPr>
              <w:pStyle w:val="TAL"/>
              <w:rPr>
                <w:b/>
              </w:rPr>
            </w:pPr>
            <w:r>
              <w:rPr>
                <w:b/>
              </w:rPr>
              <w:t>Descriptors used by Subtract request:</w:t>
            </w:r>
          </w:p>
        </w:tc>
        <w:tc>
          <w:tcPr>
            <w:tcW w:w="4922" w:type="dxa"/>
          </w:tcPr>
          <w:p w14:paraId="517CBB4D" w14:textId="77777777" w:rsidR="008D0C0C" w:rsidRDefault="008D0C0C" w:rsidP="00BE301E">
            <w:pPr>
              <w:pStyle w:val="TAL"/>
              <w:rPr>
                <w:i/>
              </w:rPr>
            </w:pPr>
            <w:r>
              <w:t>None or Audit() NOTE</w:t>
            </w:r>
          </w:p>
        </w:tc>
      </w:tr>
      <w:tr w:rsidR="008D0C0C" w14:paraId="4A02E9B7" w14:textId="77777777" w:rsidTr="00BE301E">
        <w:tblPrEx>
          <w:tblCellMar>
            <w:top w:w="0" w:type="dxa"/>
            <w:bottom w:w="0" w:type="dxa"/>
          </w:tblCellMar>
        </w:tblPrEx>
        <w:tc>
          <w:tcPr>
            <w:tcW w:w="9855" w:type="dxa"/>
            <w:gridSpan w:val="2"/>
          </w:tcPr>
          <w:p w14:paraId="290543B3" w14:textId="77777777" w:rsidR="008D0C0C" w:rsidDel="00A14A5D" w:rsidRDefault="008D0C0C" w:rsidP="00BE301E">
            <w:pPr>
              <w:pStyle w:val="TAN"/>
            </w:pPr>
            <w:r>
              <w:t>NOTE:     this is to explicitly avoid reporting any statistics.</w:t>
            </w:r>
          </w:p>
        </w:tc>
      </w:tr>
    </w:tbl>
    <w:p w14:paraId="6CCCFA74" w14:textId="77777777" w:rsidR="008D0C0C" w:rsidRDefault="008D0C0C" w:rsidP="008D0C0C"/>
    <w:p w14:paraId="0EB12057"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5.8.3</w:t>
        </w:r>
      </w:smartTag>
      <w:r>
        <w:t>.2: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7"/>
        <w:gridCol w:w="4802"/>
      </w:tblGrid>
      <w:tr w:rsidR="008D0C0C" w14:paraId="64785B2E" w14:textId="77777777" w:rsidTr="00BE301E">
        <w:tblPrEx>
          <w:tblCellMar>
            <w:top w:w="0" w:type="dxa"/>
            <w:bottom w:w="0" w:type="dxa"/>
          </w:tblCellMar>
        </w:tblPrEx>
        <w:tc>
          <w:tcPr>
            <w:tcW w:w="4933" w:type="dxa"/>
          </w:tcPr>
          <w:p w14:paraId="3C32682C" w14:textId="77777777" w:rsidR="008D0C0C" w:rsidRDefault="008D0C0C" w:rsidP="00BE301E">
            <w:pPr>
              <w:pStyle w:val="TAL"/>
              <w:rPr>
                <w:b/>
              </w:rPr>
            </w:pPr>
            <w:r>
              <w:rPr>
                <w:b/>
              </w:rPr>
              <w:t>Descriptors used by Subtract reply:</w:t>
            </w:r>
          </w:p>
        </w:tc>
        <w:tc>
          <w:tcPr>
            <w:tcW w:w="4922" w:type="dxa"/>
          </w:tcPr>
          <w:p w14:paraId="74D32D28" w14:textId="77777777" w:rsidR="008D0C0C" w:rsidRDefault="008D0C0C" w:rsidP="00BE301E">
            <w:pPr>
              <w:pStyle w:val="TAL"/>
              <w:rPr>
                <w:i/>
              </w:rPr>
            </w:pPr>
            <w:r>
              <w:t>None</w:t>
            </w:r>
            <w:r w:rsidR="00E11F04">
              <w:t>, Error</w:t>
            </w:r>
          </w:p>
        </w:tc>
      </w:tr>
    </w:tbl>
    <w:p w14:paraId="784ED317" w14:textId="77777777" w:rsidR="008D0C0C" w:rsidRDefault="008D0C0C" w:rsidP="008D0C0C"/>
    <w:p w14:paraId="03052254" w14:textId="77777777" w:rsidR="008D0C0C" w:rsidRDefault="008D0C0C" w:rsidP="008D0C0C"/>
    <w:p w14:paraId="7702A57D" w14:textId="77777777" w:rsidR="008D0C0C" w:rsidRDefault="008D0C0C" w:rsidP="008D0C0C">
      <w:pPr>
        <w:pStyle w:val="Heading3"/>
      </w:pPr>
      <w:bookmarkStart w:id="77" w:name="_Toc414010810"/>
      <w:smartTag w:uri="urn:schemas-microsoft-com:office:smarttags" w:element="chsdate">
        <w:smartTagPr>
          <w:attr w:name="IsROCDate" w:val="False"/>
          <w:attr w:name="IsLunarDate" w:val="False"/>
          <w:attr w:name="Day" w:val="30"/>
          <w:attr w:name="Month" w:val="12"/>
          <w:attr w:name="Year" w:val="1899"/>
        </w:smartTagPr>
        <w:r>
          <w:t>5.8.4</w:t>
        </w:r>
        <w:r>
          <w:tab/>
        </w:r>
      </w:smartTag>
      <w:r>
        <w:t>Move</w:t>
      </w:r>
      <w:bookmarkEnd w:id="77"/>
    </w:p>
    <w:p w14:paraId="3B93965D"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5.8.4</w:t>
        </w:r>
      </w:smartTag>
      <w:r>
        <w:t>.1: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2"/>
        <w:gridCol w:w="4797"/>
      </w:tblGrid>
      <w:tr w:rsidR="008D0C0C" w14:paraId="597F9CC5" w14:textId="77777777" w:rsidTr="00BE301E">
        <w:tblPrEx>
          <w:tblCellMar>
            <w:top w:w="0" w:type="dxa"/>
            <w:bottom w:w="0" w:type="dxa"/>
          </w:tblCellMar>
        </w:tblPrEx>
        <w:tc>
          <w:tcPr>
            <w:tcW w:w="4937" w:type="dxa"/>
          </w:tcPr>
          <w:p w14:paraId="27FC3232" w14:textId="77777777" w:rsidR="008D0C0C" w:rsidRDefault="008D0C0C" w:rsidP="00BE301E">
            <w:pPr>
              <w:pStyle w:val="TAL"/>
              <w:rPr>
                <w:b/>
              </w:rPr>
            </w:pPr>
            <w:r>
              <w:rPr>
                <w:b/>
              </w:rPr>
              <w:t>Move command used:</w:t>
            </w:r>
          </w:p>
        </w:tc>
        <w:tc>
          <w:tcPr>
            <w:tcW w:w="4918" w:type="dxa"/>
          </w:tcPr>
          <w:p w14:paraId="111E7BCA" w14:textId="77777777" w:rsidR="008D0C0C" w:rsidRDefault="008D0C0C" w:rsidP="00BE301E">
            <w:pPr>
              <w:pStyle w:val="TAL"/>
            </w:pPr>
            <w:r>
              <w:t>No</w:t>
            </w:r>
          </w:p>
        </w:tc>
      </w:tr>
    </w:tbl>
    <w:p w14:paraId="0FAE07BD" w14:textId="77777777" w:rsidR="008D0C0C" w:rsidRDefault="008D0C0C" w:rsidP="008D0C0C"/>
    <w:p w14:paraId="226B8CCB"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5.8.4</w:t>
        </w:r>
      </w:smartTag>
      <w:r>
        <w:t>.2: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6"/>
        <w:gridCol w:w="4803"/>
      </w:tblGrid>
      <w:tr w:rsidR="008D0C0C" w14:paraId="10393D87" w14:textId="77777777" w:rsidTr="00BE301E">
        <w:tblPrEx>
          <w:tblCellMar>
            <w:top w:w="0" w:type="dxa"/>
            <w:bottom w:w="0" w:type="dxa"/>
          </w:tblCellMar>
        </w:tblPrEx>
        <w:tc>
          <w:tcPr>
            <w:tcW w:w="4926" w:type="dxa"/>
          </w:tcPr>
          <w:p w14:paraId="130504E4" w14:textId="77777777" w:rsidR="008D0C0C" w:rsidRDefault="008D0C0C" w:rsidP="00BE301E">
            <w:pPr>
              <w:pStyle w:val="TAL"/>
              <w:rPr>
                <w:b/>
              </w:rPr>
            </w:pPr>
            <w:r>
              <w:rPr>
                <w:b/>
              </w:rPr>
              <w:t>Descriptors used by Move Request:</w:t>
            </w:r>
          </w:p>
        </w:tc>
        <w:tc>
          <w:tcPr>
            <w:tcW w:w="4929" w:type="dxa"/>
          </w:tcPr>
          <w:p w14:paraId="42995AB2" w14:textId="77777777" w:rsidR="008D0C0C" w:rsidRDefault="008D0C0C" w:rsidP="00BE301E">
            <w:pPr>
              <w:pStyle w:val="TAC"/>
              <w:rPr>
                <w:i/>
              </w:rPr>
            </w:pPr>
            <w:r>
              <w:t xml:space="preserve"> -</w:t>
            </w:r>
          </w:p>
        </w:tc>
      </w:tr>
      <w:tr w:rsidR="008D0C0C" w14:paraId="56BC1BB4" w14:textId="77777777" w:rsidTr="00BE301E">
        <w:tblPrEx>
          <w:tblCellMar>
            <w:top w:w="0" w:type="dxa"/>
            <w:bottom w:w="0" w:type="dxa"/>
          </w:tblCellMar>
        </w:tblPrEx>
        <w:tc>
          <w:tcPr>
            <w:tcW w:w="4926" w:type="dxa"/>
            <w:tcBorders>
              <w:top w:val="single" w:sz="4" w:space="0" w:color="auto"/>
              <w:left w:val="single" w:sz="4" w:space="0" w:color="auto"/>
              <w:bottom w:val="single" w:sz="4" w:space="0" w:color="auto"/>
              <w:right w:val="single" w:sz="4" w:space="0" w:color="auto"/>
            </w:tcBorders>
          </w:tcPr>
          <w:p w14:paraId="7EFA15DE" w14:textId="77777777" w:rsidR="008D0C0C" w:rsidRDefault="008D0C0C" w:rsidP="00BE301E">
            <w:pPr>
              <w:pStyle w:val="TAL"/>
              <w:rPr>
                <w:b/>
              </w:rPr>
            </w:pPr>
            <w:r>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14:paraId="5B25DDD5" w14:textId="77777777" w:rsidR="008D0C0C" w:rsidRDefault="008D0C0C" w:rsidP="00BE301E">
            <w:pPr>
              <w:pStyle w:val="TAC"/>
            </w:pPr>
            <w:r>
              <w:t xml:space="preserve"> -</w:t>
            </w:r>
          </w:p>
        </w:tc>
      </w:tr>
    </w:tbl>
    <w:p w14:paraId="097FB4BE" w14:textId="77777777" w:rsidR="008D0C0C" w:rsidRDefault="008D0C0C" w:rsidP="008D0C0C"/>
    <w:p w14:paraId="0345832A" w14:textId="77777777" w:rsidR="008D0C0C" w:rsidRDefault="008D0C0C" w:rsidP="008D0C0C">
      <w:pPr>
        <w:pStyle w:val="Heading3"/>
      </w:pPr>
      <w:bookmarkStart w:id="78" w:name="_Toc414010811"/>
      <w:r>
        <w:t>5.8.5</w:t>
      </w:r>
      <w:r>
        <w:tab/>
        <w:t>AuditValue</w:t>
      </w:r>
      <w:bookmarkEnd w:id="78"/>
    </w:p>
    <w:p w14:paraId="1CC5A732"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5.8.5</w:t>
        </w:r>
      </w:smartTag>
      <w:r>
        <w:t>.1: Descriptors used by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7"/>
        <w:gridCol w:w="3912"/>
        <w:gridCol w:w="3174"/>
      </w:tblGrid>
      <w:tr w:rsidR="008D0C0C" w14:paraId="19373298" w14:textId="77777777" w:rsidTr="00BE301E">
        <w:tblPrEx>
          <w:tblCellMar>
            <w:top w:w="0" w:type="dxa"/>
            <w:bottom w:w="0" w:type="dxa"/>
          </w:tblCellMar>
        </w:tblPrEx>
        <w:trPr>
          <w:cantSplit/>
        </w:trPr>
        <w:tc>
          <w:tcPr>
            <w:tcW w:w="2637" w:type="dxa"/>
          </w:tcPr>
          <w:p w14:paraId="65ABE0D6" w14:textId="77777777" w:rsidR="008D0C0C" w:rsidRPr="002B54A5" w:rsidRDefault="008D0C0C" w:rsidP="00BE301E">
            <w:pPr>
              <w:pStyle w:val="TAH"/>
            </w:pPr>
            <w:r w:rsidRPr="002B54A5">
              <w:t>Audited Properties:</w:t>
            </w:r>
          </w:p>
        </w:tc>
        <w:tc>
          <w:tcPr>
            <w:tcW w:w="4010" w:type="dxa"/>
          </w:tcPr>
          <w:p w14:paraId="0DDD6104" w14:textId="77777777" w:rsidR="008D0C0C" w:rsidRPr="002B54A5" w:rsidRDefault="008D0C0C" w:rsidP="00BE301E">
            <w:pPr>
              <w:pStyle w:val="TAH"/>
            </w:pPr>
            <w:r w:rsidRPr="002B54A5">
              <w:t>Property Name and Identity</w:t>
            </w:r>
          </w:p>
        </w:tc>
        <w:tc>
          <w:tcPr>
            <w:tcW w:w="3242" w:type="dxa"/>
          </w:tcPr>
          <w:p w14:paraId="00DF7FD1" w14:textId="77777777" w:rsidR="008D0C0C" w:rsidRPr="002B54A5" w:rsidRDefault="008D0C0C" w:rsidP="00BE301E">
            <w:pPr>
              <w:pStyle w:val="TAH"/>
            </w:pPr>
            <w:r w:rsidRPr="002B54A5">
              <w:t xml:space="preserve">Descriptor </w:t>
            </w:r>
          </w:p>
        </w:tc>
      </w:tr>
      <w:tr w:rsidR="008D0C0C" w14:paraId="2A194199" w14:textId="77777777" w:rsidTr="00BE301E">
        <w:tblPrEx>
          <w:tblCellMar>
            <w:top w:w="0" w:type="dxa"/>
            <w:bottom w:w="0" w:type="dxa"/>
          </w:tblCellMar>
        </w:tblPrEx>
        <w:trPr>
          <w:cantSplit/>
        </w:trPr>
        <w:tc>
          <w:tcPr>
            <w:tcW w:w="2637" w:type="dxa"/>
            <w:vMerge w:val="restart"/>
          </w:tcPr>
          <w:p w14:paraId="759CB780" w14:textId="77777777" w:rsidR="008D0C0C" w:rsidRPr="002B54A5" w:rsidRDefault="008D0C0C" w:rsidP="00BE301E">
            <w:pPr>
              <w:pStyle w:val="TAC"/>
            </w:pPr>
          </w:p>
        </w:tc>
        <w:tc>
          <w:tcPr>
            <w:tcW w:w="4010" w:type="dxa"/>
          </w:tcPr>
          <w:p w14:paraId="18389D61" w14:textId="77777777" w:rsidR="00B423FB" w:rsidRPr="00CC2EA5" w:rsidRDefault="00B423FB" w:rsidP="00B423FB">
            <w:pPr>
              <w:pStyle w:val="TAC"/>
            </w:pPr>
            <w:r>
              <w:t>Base root properties</w:t>
            </w:r>
            <w:r w:rsidRPr="00CC2EA5">
              <w:t>:</w:t>
            </w:r>
          </w:p>
          <w:p w14:paraId="4EFA5573" w14:textId="77777777" w:rsidR="008D0C0C" w:rsidRPr="002B54A5" w:rsidRDefault="00B423FB" w:rsidP="00B423FB">
            <w:pPr>
              <w:pStyle w:val="TAC"/>
            </w:pPr>
            <w:r w:rsidRPr="00CC2EA5">
              <w:t xml:space="preserve">- </w:t>
            </w:r>
            <w:r>
              <w:t>root/* (ROOT)</w:t>
            </w:r>
          </w:p>
        </w:tc>
        <w:tc>
          <w:tcPr>
            <w:tcW w:w="3242" w:type="dxa"/>
          </w:tcPr>
          <w:p w14:paraId="74ACF3FE" w14:textId="77777777" w:rsidR="008D0C0C" w:rsidRPr="002B54A5" w:rsidRDefault="00B423FB" w:rsidP="00BE301E">
            <w:pPr>
              <w:pStyle w:val="TAC"/>
            </w:pPr>
            <w:r>
              <w:t>TerminationState Descriptor</w:t>
            </w:r>
          </w:p>
        </w:tc>
      </w:tr>
      <w:tr w:rsidR="008D0C0C" w14:paraId="5CC612B9" w14:textId="77777777" w:rsidTr="00BE301E">
        <w:tblPrEx>
          <w:tblCellMar>
            <w:top w:w="0" w:type="dxa"/>
            <w:bottom w:w="0" w:type="dxa"/>
          </w:tblCellMar>
        </w:tblPrEx>
        <w:trPr>
          <w:cantSplit/>
        </w:trPr>
        <w:tc>
          <w:tcPr>
            <w:tcW w:w="2637" w:type="dxa"/>
            <w:vMerge/>
          </w:tcPr>
          <w:p w14:paraId="25F65AD5" w14:textId="77777777" w:rsidR="008D0C0C" w:rsidRPr="002B54A5" w:rsidRDefault="008D0C0C" w:rsidP="00BE301E">
            <w:pPr>
              <w:pStyle w:val="TAC"/>
            </w:pPr>
          </w:p>
        </w:tc>
        <w:tc>
          <w:tcPr>
            <w:tcW w:w="4010" w:type="dxa"/>
          </w:tcPr>
          <w:p w14:paraId="77076575" w14:textId="77777777" w:rsidR="008D0C0C" w:rsidRPr="00CC2EA5" w:rsidRDefault="008D0C0C" w:rsidP="00BE301E">
            <w:pPr>
              <w:pStyle w:val="TAC"/>
              <w:tabs>
                <w:tab w:val="left" w:pos="8222"/>
              </w:tabs>
            </w:pPr>
            <w:r w:rsidRPr="00CC2EA5">
              <w:t>TerminationState:</w:t>
            </w:r>
          </w:p>
          <w:p w14:paraId="71CC2FAA" w14:textId="77777777" w:rsidR="008D0C0C" w:rsidRPr="002B54A5" w:rsidRDefault="008D0C0C" w:rsidP="00BE301E">
            <w:pPr>
              <w:pStyle w:val="TAC"/>
            </w:pPr>
            <w:r>
              <w:t>- Root (MGW Audit)</w:t>
            </w:r>
          </w:p>
        </w:tc>
        <w:tc>
          <w:tcPr>
            <w:tcW w:w="3242" w:type="dxa"/>
          </w:tcPr>
          <w:p w14:paraId="414D77D5" w14:textId="77777777" w:rsidR="008D0C0C" w:rsidRPr="00CC2EA5" w:rsidRDefault="008D0C0C" w:rsidP="00BE301E">
            <w:pPr>
              <w:pStyle w:val="TAC"/>
              <w:tabs>
                <w:tab w:val="left" w:pos="8222"/>
              </w:tabs>
            </w:pPr>
            <w:r w:rsidRPr="00CC2EA5">
              <w:t>TerminationState Descriptor</w:t>
            </w:r>
          </w:p>
          <w:p w14:paraId="53FAEF95" w14:textId="77777777" w:rsidR="008D0C0C" w:rsidRPr="002B54A5" w:rsidRDefault="008D0C0C" w:rsidP="00BE301E">
            <w:pPr>
              <w:pStyle w:val="TAC"/>
            </w:pPr>
          </w:p>
        </w:tc>
      </w:tr>
      <w:tr w:rsidR="008D0C0C" w14:paraId="509CEB6D" w14:textId="77777777" w:rsidTr="00BE301E">
        <w:tblPrEx>
          <w:tblCellMar>
            <w:top w:w="0" w:type="dxa"/>
            <w:bottom w:w="0" w:type="dxa"/>
          </w:tblCellMar>
        </w:tblPrEx>
        <w:trPr>
          <w:cantSplit/>
        </w:trPr>
        <w:tc>
          <w:tcPr>
            <w:tcW w:w="2637" w:type="dxa"/>
            <w:vMerge/>
          </w:tcPr>
          <w:p w14:paraId="35C93D1E" w14:textId="77777777" w:rsidR="008D0C0C" w:rsidRPr="002B54A5" w:rsidRDefault="008D0C0C" w:rsidP="00BE301E">
            <w:pPr>
              <w:pStyle w:val="TAC"/>
            </w:pPr>
          </w:p>
        </w:tc>
        <w:tc>
          <w:tcPr>
            <w:tcW w:w="4010" w:type="dxa"/>
          </w:tcPr>
          <w:p w14:paraId="043A6FAF" w14:textId="77777777" w:rsidR="008D0C0C" w:rsidRPr="00CC2EA5" w:rsidRDefault="008D0C0C" w:rsidP="00BE301E">
            <w:pPr>
              <w:pStyle w:val="TAC"/>
            </w:pPr>
            <w:r w:rsidRPr="00CC2EA5">
              <w:t>For Packages:</w:t>
            </w:r>
          </w:p>
          <w:p w14:paraId="50DB4080" w14:textId="77777777" w:rsidR="008D0C0C" w:rsidRPr="002B54A5" w:rsidRDefault="008D0C0C" w:rsidP="00BE301E">
            <w:pPr>
              <w:pStyle w:val="TAC"/>
              <w:numPr>
                <w:ilvl w:val="0"/>
                <w:numId w:val="19"/>
              </w:numPr>
              <w:overflowPunct/>
              <w:autoSpaceDE/>
              <w:autoSpaceDN/>
              <w:adjustRightInd/>
              <w:textAlignment w:val="auto"/>
            </w:pPr>
            <w:r w:rsidRPr="00CC2EA5">
              <w:t>Root</w:t>
            </w:r>
            <w:r>
              <w:t xml:space="preserve">       </w:t>
            </w:r>
          </w:p>
        </w:tc>
        <w:tc>
          <w:tcPr>
            <w:tcW w:w="3242" w:type="dxa"/>
          </w:tcPr>
          <w:p w14:paraId="0646439F" w14:textId="77777777" w:rsidR="008D0C0C" w:rsidRPr="002B54A5" w:rsidRDefault="008D0C0C" w:rsidP="00BE301E">
            <w:pPr>
              <w:pStyle w:val="TAC"/>
            </w:pPr>
            <w:r w:rsidRPr="00CC2EA5">
              <w:rPr>
                <w:iCs/>
              </w:rPr>
              <w:t>Packages Descriptor</w:t>
            </w:r>
            <w:r>
              <w:rPr>
                <w:iCs/>
              </w:rPr>
              <w:t xml:space="preserve"> </w:t>
            </w:r>
          </w:p>
        </w:tc>
      </w:tr>
      <w:tr w:rsidR="008D0C0C" w14:paraId="028E7F04" w14:textId="77777777" w:rsidTr="00BE301E">
        <w:tblPrEx>
          <w:tblCellMar>
            <w:top w:w="0" w:type="dxa"/>
            <w:bottom w:w="0" w:type="dxa"/>
          </w:tblCellMar>
        </w:tblPrEx>
        <w:trPr>
          <w:cantSplit/>
        </w:trPr>
        <w:tc>
          <w:tcPr>
            <w:tcW w:w="2637" w:type="dxa"/>
            <w:vMerge/>
          </w:tcPr>
          <w:p w14:paraId="2F008512" w14:textId="77777777" w:rsidR="008D0C0C" w:rsidRDefault="008D0C0C" w:rsidP="00BE301E">
            <w:pPr>
              <w:pStyle w:val="TAC"/>
            </w:pPr>
          </w:p>
        </w:tc>
        <w:tc>
          <w:tcPr>
            <w:tcW w:w="4010" w:type="dxa"/>
          </w:tcPr>
          <w:p w14:paraId="41FDE086" w14:textId="77777777" w:rsidR="008D0C0C" w:rsidRPr="00CC2EA5" w:rsidRDefault="008D0C0C" w:rsidP="00BE301E">
            <w:pPr>
              <w:pStyle w:val="TAC"/>
            </w:pPr>
            <w:r>
              <w:t xml:space="preserve">None (MGW Audit) </w:t>
            </w:r>
            <w:r w:rsidRPr="00CC2EA5">
              <w:t>:</w:t>
            </w:r>
          </w:p>
          <w:p w14:paraId="439B5E7B" w14:textId="77777777" w:rsidR="008D0C0C" w:rsidRPr="00AC575D" w:rsidRDefault="008D0C0C" w:rsidP="00BE301E">
            <w:pPr>
              <w:pStyle w:val="TAC"/>
            </w:pPr>
            <w:r w:rsidRPr="00CC2EA5">
              <w:t>- Root</w:t>
            </w:r>
          </w:p>
        </w:tc>
        <w:tc>
          <w:tcPr>
            <w:tcW w:w="3242" w:type="dxa"/>
          </w:tcPr>
          <w:p w14:paraId="3A845A71" w14:textId="77777777" w:rsidR="008D0C0C" w:rsidRPr="00AC575D" w:rsidRDefault="008D0C0C" w:rsidP="00BE301E">
            <w:pPr>
              <w:pStyle w:val="TAC"/>
            </w:pPr>
            <w:r>
              <w:rPr>
                <w:iCs/>
              </w:rPr>
              <w:t>Audit (empty)</w:t>
            </w:r>
            <w:r w:rsidRPr="00CC2EA5">
              <w:rPr>
                <w:iCs/>
              </w:rPr>
              <w:t xml:space="preserve"> Descriptor</w:t>
            </w:r>
          </w:p>
        </w:tc>
      </w:tr>
      <w:tr w:rsidR="008D0C0C" w14:paraId="14E48660" w14:textId="77777777" w:rsidTr="00BE301E">
        <w:tblPrEx>
          <w:tblCellMar>
            <w:top w:w="0" w:type="dxa"/>
            <w:bottom w:w="0" w:type="dxa"/>
          </w:tblCellMar>
        </w:tblPrEx>
        <w:trPr>
          <w:cantSplit/>
        </w:trPr>
        <w:tc>
          <w:tcPr>
            <w:tcW w:w="2637" w:type="dxa"/>
            <w:vMerge/>
          </w:tcPr>
          <w:p w14:paraId="2FAB6763" w14:textId="77777777" w:rsidR="008D0C0C" w:rsidRDefault="008D0C0C" w:rsidP="00BE301E">
            <w:pPr>
              <w:pStyle w:val="TAC"/>
            </w:pPr>
          </w:p>
        </w:tc>
        <w:tc>
          <w:tcPr>
            <w:tcW w:w="4010" w:type="dxa"/>
          </w:tcPr>
          <w:p w14:paraId="5DAA1DE0" w14:textId="77777777" w:rsidR="008D0C0C" w:rsidRPr="00CC2EA5" w:rsidRDefault="008D0C0C" w:rsidP="00BE301E">
            <w:pPr>
              <w:pStyle w:val="TAC"/>
            </w:pPr>
            <w:r>
              <w:t xml:space="preserve">IP Realm Availability </w:t>
            </w:r>
            <w:r w:rsidRPr="00CC2EA5">
              <w:t>:</w:t>
            </w:r>
          </w:p>
          <w:p w14:paraId="62491435" w14:textId="77777777" w:rsidR="008D0C0C" w:rsidRPr="00AC575D" w:rsidRDefault="008D0C0C" w:rsidP="00BE301E">
            <w:pPr>
              <w:pStyle w:val="TAC"/>
            </w:pPr>
            <w:r w:rsidRPr="00CC2EA5">
              <w:t xml:space="preserve">- </w:t>
            </w:r>
            <w:r>
              <w:t>ipra/* (ROOT)</w:t>
            </w:r>
          </w:p>
        </w:tc>
        <w:tc>
          <w:tcPr>
            <w:tcW w:w="3242" w:type="dxa"/>
          </w:tcPr>
          <w:p w14:paraId="28991C6F" w14:textId="77777777" w:rsidR="008D0C0C" w:rsidRPr="00AC575D" w:rsidRDefault="008D0C0C" w:rsidP="00BE301E">
            <w:pPr>
              <w:pStyle w:val="TAC"/>
            </w:pPr>
            <w:r>
              <w:t>TerminationState Descriptor</w:t>
            </w:r>
          </w:p>
        </w:tc>
      </w:tr>
      <w:tr w:rsidR="008D0C0C" w14:paraId="253208FA" w14:textId="77777777" w:rsidTr="00BE301E">
        <w:tblPrEx>
          <w:tblCellMar>
            <w:top w:w="0" w:type="dxa"/>
            <w:bottom w:w="0" w:type="dxa"/>
          </w:tblCellMar>
        </w:tblPrEx>
        <w:trPr>
          <w:cantSplit/>
        </w:trPr>
        <w:tc>
          <w:tcPr>
            <w:tcW w:w="2637" w:type="dxa"/>
          </w:tcPr>
          <w:p w14:paraId="1E03BF42" w14:textId="77777777" w:rsidR="008D0C0C" w:rsidRDefault="008D0C0C" w:rsidP="00BE301E">
            <w:pPr>
              <w:pStyle w:val="TAH"/>
            </w:pPr>
            <w:r>
              <w:t>Audited Statistics:</w:t>
            </w:r>
          </w:p>
        </w:tc>
        <w:tc>
          <w:tcPr>
            <w:tcW w:w="7252" w:type="dxa"/>
            <w:gridSpan w:val="2"/>
          </w:tcPr>
          <w:p w14:paraId="10CD0B2A" w14:textId="77777777" w:rsidR="008D0C0C" w:rsidRDefault="00E11F04" w:rsidP="00BE301E">
            <w:pPr>
              <w:pStyle w:val="TAC"/>
            </w:pPr>
            <w:r>
              <w:t>None</w:t>
            </w:r>
          </w:p>
        </w:tc>
      </w:tr>
      <w:tr w:rsidR="008D0C0C" w14:paraId="7F0D0EAF" w14:textId="77777777" w:rsidTr="00BE301E">
        <w:tblPrEx>
          <w:tblCellMar>
            <w:top w:w="0" w:type="dxa"/>
            <w:bottom w:w="0" w:type="dxa"/>
          </w:tblCellMar>
        </w:tblPrEx>
        <w:trPr>
          <w:cantSplit/>
        </w:trPr>
        <w:tc>
          <w:tcPr>
            <w:tcW w:w="2637" w:type="dxa"/>
          </w:tcPr>
          <w:p w14:paraId="0B8F1393" w14:textId="77777777" w:rsidR="008D0C0C" w:rsidRDefault="008D0C0C" w:rsidP="00BE301E">
            <w:pPr>
              <w:pStyle w:val="TAH"/>
            </w:pPr>
            <w:r>
              <w:t>Audited Signals:</w:t>
            </w:r>
          </w:p>
        </w:tc>
        <w:tc>
          <w:tcPr>
            <w:tcW w:w="7252" w:type="dxa"/>
            <w:gridSpan w:val="2"/>
          </w:tcPr>
          <w:p w14:paraId="0AEE9D16" w14:textId="77777777" w:rsidR="008D0C0C" w:rsidRDefault="008D0C0C" w:rsidP="00BE301E">
            <w:pPr>
              <w:pStyle w:val="TAC"/>
            </w:pPr>
            <w:r>
              <w:t>None</w:t>
            </w:r>
          </w:p>
        </w:tc>
      </w:tr>
      <w:tr w:rsidR="008D0C0C" w14:paraId="2CB506A5" w14:textId="77777777" w:rsidTr="00BE301E">
        <w:tblPrEx>
          <w:tblCellMar>
            <w:top w:w="0" w:type="dxa"/>
            <w:bottom w:w="0" w:type="dxa"/>
          </w:tblCellMar>
        </w:tblPrEx>
        <w:trPr>
          <w:cantSplit/>
        </w:trPr>
        <w:tc>
          <w:tcPr>
            <w:tcW w:w="2637" w:type="dxa"/>
          </w:tcPr>
          <w:p w14:paraId="32F94A88" w14:textId="77777777" w:rsidR="008D0C0C" w:rsidRDefault="008D0C0C" w:rsidP="00BE301E">
            <w:pPr>
              <w:pStyle w:val="TAH"/>
            </w:pPr>
            <w:r>
              <w:t>Audited Events:</w:t>
            </w:r>
          </w:p>
        </w:tc>
        <w:tc>
          <w:tcPr>
            <w:tcW w:w="7252" w:type="dxa"/>
            <w:gridSpan w:val="2"/>
          </w:tcPr>
          <w:p w14:paraId="20AD2018" w14:textId="77777777" w:rsidR="008D0C0C" w:rsidRDefault="008D0C0C" w:rsidP="00BE301E">
            <w:pPr>
              <w:pStyle w:val="TAC"/>
            </w:pPr>
            <w:r>
              <w:t>None</w:t>
            </w:r>
          </w:p>
        </w:tc>
      </w:tr>
      <w:tr w:rsidR="008D0C0C" w14:paraId="1FAD8028" w14:textId="77777777" w:rsidTr="00BE301E">
        <w:tblPrEx>
          <w:tblCellMar>
            <w:top w:w="0" w:type="dxa"/>
            <w:bottom w:w="0" w:type="dxa"/>
          </w:tblCellMar>
        </w:tblPrEx>
        <w:trPr>
          <w:cantSplit/>
        </w:trPr>
        <w:tc>
          <w:tcPr>
            <w:tcW w:w="2637" w:type="dxa"/>
          </w:tcPr>
          <w:p w14:paraId="37CCBE2F" w14:textId="77777777" w:rsidR="008D0C0C" w:rsidRDefault="008D0C0C" w:rsidP="00BE301E">
            <w:pPr>
              <w:pStyle w:val="TAH"/>
            </w:pPr>
            <w:r>
              <w:t>Package Audit possible:</w:t>
            </w:r>
          </w:p>
        </w:tc>
        <w:tc>
          <w:tcPr>
            <w:tcW w:w="7252" w:type="dxa"/>
            <w:gridSpan w:val="2"/>
          </w:tcPr>
          <w:p w14:paraId="44A8ED89" w14:textId="77777777" w:rsidR="008D0C0C" w:rsidRDefault="008D0C0C" w:rsidP="00BE301E">
            <w:pPr>
              <w:pStyle w:val="TAC"/>
            </w:pPr>
            <w:r>
              <w:t>Yes</w:t>
            </w:r>
          </w:p>
        </w:tc>
      </w:tr>
      <w:tr w:rsidR="008D0C0C" w14:paraId="2F4D9945" w14:textId="77777777" w:rsidTr="00BE301E">
        <w:tblPrEx>
          <w:tblCellMar>
            <w:top w:w="0" w:type="dxa"/>
            <w:bottom w:w="0" w:type="dxa"/>
          </w:tblCellMar>
        </w:tblPrEx>
        <w:trPr>
          <w:cantSplit/>
        </w:trPr>
        <w:tc>
          <w:tcPr>
            <w:tcW w:w="9889" w:type="dxa"/>
            <w:gridSpan w:val="3"/>
          </w:tcPr>
          <w:p w14:paraId="5E1A3AC6" w14:textId="77777777" w:rsidR="008D0C0C" w:rsidRDefault="008D0C0C" w:rsidP="00BE301E">
            <w:pPr>
              <w:pStyle w:val="TAN"/>
            </w:pPr>
          </w:p>
        </w:tc>
      </w:tr>
    </w:tbl>
    <w:p w14:paraId="4EFDAFA7" w14:textId="77777777" w:rsidR="008D0C0C" w:rsidRDefault="008D0C0C" w:rsidP="008D0C0C"/>
    <w:p w14:paraId="75486D5C" w14:textId="77777777" w:rsidR="008D0C0C" w:rsidRDefault="008D0C0C" w:rsidP="008D0C0C">
      <w:pPr>
        <w:pStyle w:val="Heading3"/>
      </w:pPr>
      <w:bookmarkStart w:id="79" w:name="_Toc414010812"/>
      <w:smartTag w:uri="urn:schemas-microsoft-com:office:smarttags" w:element="chsdate">
        <w:smartTagPr>
          <w:attr w:name="IsROCDate" w:val="False"/>
          <w:attr w:name="IsLunarDate" w:val="False"/>
          <w:attr w:name="Day" w:val="30"/>
          <w:attr w:name="Month" w:val="12"/>
          <w:attr w:name="Year" w:val="1899"/>
        </w:smartTagPr>
        <w:r>
          <w:t>5.8.6</w:t>
        </w:r>
        <w:r>
          <w:tab/>
          <w:t>A</w:t>
        </w:r>
      </w:smartTag>
      <w:r>
        <w:t>uditCapabilities</w:t>
      </w:r>
      <w:bookmarkEnd w:id="79"/>
    </w:p>
    <w:p w14:paraId="76985E80"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5.8.6</w:t>
        </w:r>
      </w:smartTag>
      <w:r>
        <w:t>.1: AuditCapabilities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2"/>
        <w:gridCol w:w="4090"/>
        <w:gridCol w:w="3271"/>
      </w:tblGrid>
      <w:tr w:rsidR="008D0C0C" w14:paraId="68235811" w14:textId="77777777" w:rsidTr="00BE301E">
        <w:tblPrEx>
          <w:tblCellMar>
            <w:top w:w="0" w:type="dxa"/>
            <w:bottom w:w="0" w:type="dxa"/>
          </w:tblCellMar>
        </w:tblPrEx>
        <w:trPr>
          <w:cantSplit/>
        </w:trPr>
        <w:tc>
          <w:tcPr>
            <w:tcW w:w="2201" w:type="dxa"/>
          </w:tcPr>
          <w:p w14:paraId="4E6E4CE9" w14:textId="77777777" w:rsidR="008D0C0C" w:rsidRDefault="008D0C0C" w:rsidP="00BE301E">
            <w:pPr>
              <w:pStyle w:val="NF"/>
              <w:rPr>
                <w:b/>
              </w:rPr>
            </w:pPr>
            <w:r>
              <w:rPr>
                <w:b/>
              </w:rPr>
              <w:t>Audited Properties:</w:t>
            </w:r>
          </w:p>
        </w:tc>
        <w:tc>
          <w:tcPr>
            <w:tcW w:w="4284" w:type="dxa"/>
          </w:tcPr>
          <w:p w14:paraId="78895C96" w14:textId="77777777" w:rsidR="008D0C0C" w:rsidRDefault="008D0C0C" w:rsidP="00BE301E">
            <w:pPr>
              <w:pStyle w:val="TAH"/>
            </w:pPr>
            <w:r>
              <w:t>Property Name and Identity</w:t>
            </w:r>
          </w:p>
        </w:tc>
        <w:tc>
          <w:tcPr>
            <w:tcW w:w="3404" w:type="dxa"/>
          </w:tcPr>
          <w:p w14:paraId="48B1CD72" w14:textId="77777777" w:rsidR="008D0C0C" w:rsidRDefault="008D0C0C" w:rsidP="00BE301E">
            <w:pPr>
              <w:pStyle w:val="TAH"/>
            </w:pPr>
            <w:r>
              <w:t>Descriptor</w:t>
            </w:r>
          </w:p>
        </w:tc>
      </w:tr>
      <w:tr w:rsidR="008D0C0C" w14:paraId="0D98C165" w14:textId="77777777" w:rsidTr="00BE301E">
        <w:tblPrEx>
          <w:tblCellMar>
            <w:top w:w="0" w:type="dxa"/>
            <w:bottom w:w="0" w:type="dxa"/>
          </w:tblCellMar>
        </w:tblPrEx>
        <w:trPr>
          <w:cantSplit/>
        </w:trPr>
        <w:tc>
          <w:tcPr>
            <w:tcW w:w="2201" w:type="dxa"/>
          </w:tcPr>
          <w:p w14:paraId="2EF67339" w14:textId="77777777" w:rsidR="008D0C0C" w:rsidRDefault="008D0C0C" w:rsidP="00BE301E">
            <w:pPr>
              <w:pStyle w:val="NF"/>
              <w:rPr>
                <w:b/>
              </w:rPr>
            </w:pPr>
          </w:p>
        </w:tc>
        <w:tc>
          <w:tcPr>
            <w:tcW w:w="4284" w:type="dxa"/>
          </w:tcPr>
          <w:p w14:paraId="3FAF0C87" w14:textId="77777777" w:rsidR="008D0C0C" w:rsidRDefault="008D0C0C" w:rsidP="00BE301E">
            <w:pPr>
              <w:pStyle w:val="TAC"/>
            </w:pPr>
            <w:r>
              <w:t>None</w:t>
            </w:r>
          </w:p>
        </w:tc>
        <w:tc>
          <w:tcPr>
            <w:tcW w:w="3404" w:type="dxa"/>
          </w:tcPr>
          <w:p w14:paraId="39806113" w14:textId="77777777" w:rsidR="008D0C0C" w:rsidRDefault="008D0C0C" w:rsidP="00BE301E">
            <w:pPr>
              <w:pStyle w:val="TAC"/>
            </w:pPr>
          </w:p>
          <w:p w14:paraId="0D18DB11" w14:textId="77777777" w:rsidR="008D0C0C" w:rsidRDefault="008D0C0C" w:rsidP="00BE301E">
            <w:pPr>
              <w:pStyle w:val="TAC"/>
            </w:pPr>
            <w:r>
              <w:t>-</w:t>
            </w:r>
          </w:p>
        </w:tc>
      </w:tr>
      <w:tr w:rsidR="008D0C0C" w14:paraId="5B7D48F9" w14:textId="77777777" w:rsidTr="00BE301E">
        <w:tblPrEx>
          <w:tblCellMar>
            <w:top w:w="0" w:type="dxa"/>
            <w:bottom w:w="0" w:type="dxa"/>
          </w:tblCellMar>
        </w:tblPrEx>
        <w:trPr>
          <w:cantSplit/>
        </w:trPr>
        <w:tc>
          <w:tcPr>
            <w:tcW w:w="2201" w:type="dxa"/>
          </w:tcPr>
          <w:p w14:paraId="383FE53B" w14:textId="77777777" w:rsidR="008D0C0C" w:rsidRDefault="008D0C0C" w:rsidP="00BE301E">
            <w:pPr>
              <w:pStyle w:val="TAL"/>
              <w:rPr>
                <w:b/>
              </w:rPr>
            </w:pPr>
            <w:r>
              <w:rPr>
                <w:b/>
              </w:rPr>
              <w:t>Audited Statistics:</w:t>
            </w:r>
          </w:p>
        </w:tc>
        <w:tc>
          <w:tcPr>
            <w:tcW w:w="7688" w:type="dxa"/>
            <w:gridSpan w:val="2"/>
          </w:tcPr>
          <w:p w14:paraId="0649E25A" w14:textId="77777777" w:rsidR="008D0C0C" w:rsidRDefault="008D0C0C" w:rsidP="00BE301E">
            <w:pPr>
              <w:pStyle w:val="TAL"/>
              <w:rPr>
                <w:i/>
              </w:rPr>
            </w:pPr>
            <w:r>
              <w:t>None</w:t>
            </w:r>
          </w:p>
        </w:tc>
      </w:tr>
      <w:tr w:rsidR="008D0C0C" w14:paraId="7F110B49" w14:textId="77777777" w:rsidTr="00BE301E">
        <w:tblPrEx>
          <w:tblCellMar>
            <w:top w:w="0" w:type="dxa"/>
            <w:bottom w:w="0" w:type="dxa"/>
          </w:tblCellMar>
        </w:tblPrEx>
        <w:trPr>
          <w:cantSplit/>
        </w:trPr>
        <w:tc>
          <w:tcPr>
            <w:tcW w:w="2201" w:type="dxa"/>
          </w:tcPr>
          <w:p w14:paraId="70654DB9" w14:textId="77777777" w:rsidR="008D0C0C" w:rsidRDefault="008D0C0C" w:rsidP="00BE301E">
            <w:pPr>
              <w:pStyle w:val="TAL"/>
              <w:rPr>
                <w:b/>
              </w:rPr>
            </w:pPr>
            <w:r>
              <w:rPr>
                <w:b/>
              </w:rPr>
              <w:t>Audited Signals:</w:t>
            </w:r>
          </w:p>
        </w:tc>
        <w:tc>
          <w:tcPr>
            <w:tcW w:w="7688" w:type="dxa"/>
            <w:gridSpan w:val="2"/>
          </w:tcPr>
          <w:p w14:paraId="7963A72B" w14:textId="77777777" w:rsidR="008D0C0C" w:rsidRDefault="008D0C0C" w:rsidP="00BE301E">
            <w:pPr>
              <w:pStyle w:val="TAL"/>
            </w:pPr>
            <w:r>
              <w:t>None</w:t>
            </w:r>
          </w:p>
        </w:tc>
      </w:tr>
      <w:tr w:rsidR="008D0C0C" w14:paraId="40789E09" w14:textId="77777777" w:rsidTr="00BE301E">
        <w:tblPrEx>
          <w:tblCellMar>
            <w:top w:w="0" w:type="dxa"/>
            <w:bottom w:w="0" w:type="dxa"/>
          </w:tblCellMar>
        </w:tblPrEx>
        <w:trPr>
          <w:cantSplit/>
        </w:trPr>
        <w:tc>
          <w:tcPr>
            <w:tcW w:w="2201" w:type="dxa"/>
          </w:tcPr>
          <w:p w14:paraId="4BEAFAA9" w14:textId="77777777" w:rsidR="008D0C0C" w:rsidRDefault="008D0C0C" w:rsidP="00BE301E">
            <w:pPr>
              <w:pStyle w:val="TAL"/>
              <w:rPr>
                <w:b/>
              </w:rPr>
            </w:pPr>
            <w:r>
              <w:rPr>
                <w:b/>
              </w:rPr>
              <w:t>Audited Events:</w:t>
            </w:r>
          </w:p>
        </w:tc>
        <w:tc>
          <w:tcPr>
            <w:tcW w:w="7688" w:type="dxa"/>
            <w:gridSpan w:val="2"/>
          </w:tcPr>
          <w:p w14:paraId="109F0B13" w14:textId="77777777" w:rsidR="008D0C0C" w:rsidRDefault="008D0C0C" w:rsidP="00BE301E">
            <w:pPr>
              <w:pStyle w:val="TAL"/>
            </w:pPr>
            <w:r>
              <w:t>None</w:t>
            </w:r>
          </w:p>
        </w:tc>
      </w:tr>
    </w:tbl>
    <w:p w14:paraId="6E5399B5" w14:textId="77777777" w:rsidR="008D0C0C" w:rsidRDefault="008D0C0C" w:rsidP="008D0C0C"/>
    <w:p w14:paraId="183C97D0" w14:textId="77777777" w:rsidR="008D0C0C" w:rsidRPr="00704AD2" w:rsidRDefault="008D0C0C" w:rsidP="00704AD2">
      <w:pPr>
        <w:pStyle w:val="TH"/>
      </w:pPr>
      <w:r>
        <w:lastRenderedPageBreak/>
        <w:t>Table 5.8.6.2: Scoped Auditing</w:t>
      </w:r>
    </w:p>
    <w:tbl>
      <w:tblPr>
        <w:tblW w:w="9901"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81"/>
      </w:tblGrid>
      <w:tr w:rsidR="008D0C0C" w14:paraId="3842214B" w14:textId="77777777" w:rsidTr="007F241E">
        <w:tc>
          <w:tcPr>
            <w:tcW w:w="4920" w:type="dxa"/>
          </w:tcPr>
          <w:p w14:paraId="6798BF22" w14:textId="77777777" w:rsidR="008D0C0C" w:rsidRPr="00F175DB" w:rsidRDefault="008D0C0C" w:rsidP="00BE301E">
            <w:pPr>
              <w:pStyle w:val="TAL"/>
              <w:rPr>
                <w:b/>
                <w:bCs/>
              </w:rPr>
            </w:pPr>
            <w:r w:rsidRPr="00F175DB">
              <w:rPr>
                <w:b/>
                <w:bCs/>
              </w:rPr>
              <w:t>Audited Properties / ContextAttributes used for a scoped audit :</w:t>
            </w:r>
          </w:p>
        </w:tc>
        <w:tc>
          <w:tcPr>
            <w:tcW w:w="4981" w:type="dxa"/>
          </w:tcPr>
          <w:p w14:paraId="69E95A82" w14:textId="77777777" w:rsidR="008D0C0C" w:rsidRDefault="008D0C0C" w:rsidP="00BE301E">
            <w:pPr>
              <w:pStyle w:val="TAL"/>
            </w:pPr>
            <w:r>
              <w:t>None</w:t>
            </w:r>
          </w:p>
        </w:tc>
      </w:tr>
    </w:tbl>
    <w:p w14:paraId="5C03FB95" w14:textId="77777777" w:rsidR="008D0C0C" w:rsidRDefault="008D0C0C" w:rsidP="008D0C0C"/>
    <w:p w14:paraId="1FD76BF5" w14:textId="77777777" w:rsidR="008D0C0C" w:rsidRDefault="008D0C0C" w:rsidP="008D0C0C">
      <w:pPr>
        <w:pStyle w:val="Heading3"/>
      </w:pPr>
      <w:bookmarkStart w:id="80" w:name="_Toc414010813"/>
      <w:smartTag w:uri="urn:schemas-microsoft-com:office:smarttags" w:element="chsdate">
        <w:smartTagPr>
          <w:attr w:name="IsROCDate" w:val="False"/>
          <w:attr w:name="IsLunarDate" w:val="False"/>
          <w:attr w:name="Day" w:val="30"/>
          <w:attr w:name="Month" w:val="12"/>
          <w:attr w:name="Year" w:val="1899"/>
        </w:smartTagPr>
        <w:r>
          <w:t>5.8.7</w:t>
        </w:r>
        <w:r>
          <w:tab/>
        </w:r>
      </w:smartTag>
      <w:r>
        <w:t>Notify</w:t>
      </w:r>
      <w:bookmarkEnd w:id="80"/>
    </w:p>
    <w:p w14:paraId="26554DE7" w14:textId="77777777" w:rsidR="008D0C0C" w:rsidRPr="00BF7024"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5.8.7</w:t>
        </w:r>
      </w:smartTag>
      <w:r>
        <w:t>.1: Descriptors used by Notify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63"/>
      </w:tblGrid>
      <w:tr w:rsidR="008D0C0C" w14:paraId="5872BB5B" w14:textId="77777777" w:rsidTr="007F241E">
        <w:tblPrEx>
          <w:tblCellMar>
            <w:top w:w="0" w:type="dxa"/>
            <w:bottom w:w="0" w:type="dxa"/>
          </w:tblCellMar>
        </w:tblPrEx>
        <w:tc>
          <w:tcPr>
            <w:tcW w:w="4926" w:type="dxa"/>
          </w:tcPr>
          <w:p w14:paraId="319A5DBA" w14:textId="77777777" w:rsidR="008D0C0C" w:rsidRDefault="008D0C0C" w:rsidP="00BE301E">
            <w:pPr>
              <w:pStyle w:val="TAL"/>
              <w:rPr>
                <w:b/>
              </w:rPr>
            </w:pPr>
            <w:r w:rsidRPr="006C0DC0">
              <w:rPr>
                <w:b/>
              </w:rPr>
              <w:t>Descriptors used by Notify Request</w:t>
            </w:r>
            <w:r>
              <w:rPr>
                <w:b/>
              </w:rPr>
              <w:t>:</w:t>
            </w:r>
          </w:p>
          <w:p w14:paraId="0A0A7500" w14:textId="77777777" w:rsidR="008D0C0C" w:rsidRPr="006C0DC0" w:rsidRDefault="008D0C0C" w:rsidP="00BE301E">
            <w:pPr>
              <w:pStyle w:val="TAL"/>
              <w:rPr>
                <w:b/>
              </w:rPr>
            </w:pPr>
          </w:p>
        </w:tc>
        <w:tc>
          <w:tcPr>
            <w:tcW w:w="4963" w:type="dxa"/>
          </w:tcPr>
          <w:p w14:paraId="4E373EF7" w14:textId="77777777" w:rsidR="008D0C0C" w:rsidRDefault="008D0C0C" w:rsidP="00BE301E">
            <w:pPr>
              <w:pStyle w:val="TAL"/>
            </w:pPr>
            <w:r>
              <w:t>ObservedEvents</w:t>
            </w:r>
          </w:p>
          <w:p w14:paraId="38776BE3" w14:textId="77777777" w:rsidR="008D0C0C" w:rsidRDefault="008D0C0C" w:rsidP="00BE301E">
            <w:pPr>
              <w:pStyle w:val="TAL"/>
            </w:pPr>
          </w:p>
        </w:tc>
      </w:tr>
      <w:tr w:rsidR="008D0C0C" w14:paraId="0DD9B8DB" w14:textId="77777777" w:rsidTr="007F241E">
        <w:tblPrEx>
          <w:tblCellMar>
            <w:top w:w="0" w:type="dxa"/>
            <w:bottom w:w="0" w:type="dxa"/>
          </w:tblCellMar>
        </w:tblPrEx>
        <w:tc>
          <w:tcPr>
            <w:tcW w:w="4926" w:type="dxa"/>
          </w:tcPr>
          <w:p w14:paraId="448A6E5F" w14:textId="77777777" w:rsidR="008D0C0C" w:rsidRPr="006C0DC0" w:rsidRDefault="008D0C0C" w:rsidP="00BE301E">
            <w:pPr>
              <w:pStyle w:val="TAL"/>
              <w:rPr>
                <w:b/>
              </w:rPr>
            </w:pPr>
            <w:r w:rsidRPr="006C0DC0">
              <w:rPr>
                <w:b/>
              </w:rPr>
              <w:t xml:space="preserve">Descriptors used by Notify </w:t>
            </w:r>
            <w:r>
              <w:rPr>
                <w:b/>
              </w:rPr>
              <w:t>Reply:</w:t>
            </w:r>
          </w:p>
        </w:tc>
        <w:tc>
          <w:tcPr>
            <w:tcW w:w="4963" w:type="dxa"/>
          </w:tcPr>
          <w:p w14:paraId="0DB903F6" w14:textId="77777777" w:rsidR="008D0C0C" w:rsidRDefault="00E11F04" w:rsidP="00EE591C">
            <w:pPr>
              <w:pStyle w:val="TAL"/>
            </w:pPr>
            <w:r>
              <w:t>None, Error</w:t>
            </w:r>
          </w:p>
        </w:tc>
      </w:tr>
      <w:tr w:rsidR="008D0C0C" w14:paraId="213BB2A6" w14:textId="77777777" w:rsidTr="007F241E">
        <w:tblPrEx>
          <w:tblCellMar>
            <w:top w:w="0" w:type="dxa"/>
            <w:bottom w:w="0" w:type="dxa"/>
          </w:tblCellMar>
        </w:tblPrEx>
        <w:tc>
          <w:tcPr>
            <w:tcW w:w="9889" w:type="dxa"/>
            <w:gridSpan w:val="2"/>
          </w:tcPr>
          <w:p w14:paraId="74955DC8" w14:textId="77777777" w:rsidR="008D0C0C" w:rsidRDefault="008D0C0C" w:rsidP="00BE301E">
            <w:pPr>
              <w:pStyle w:val="TAL"/>
            </w:pPr>
          </w:p>
        </w:tc>
      </w:tr>
    </w:tbl>
    <w:p w14:paraId="0A4160DA" w14:textId="77777777" w:rsidR="008D0C0C" w:rsidRDefault="008D0C0C" w:rsidP="008D0C0C"/>
    <w:p w14:paraId="092D36CF" w14:textId="77777777" w:rsidR="008D0C0C" w:rsidRDefault="008D0C0C" w:rsidP="008D0C0C">
      <w:pPr>
        <w:pStyle w:val="Heading3"/>
      </w:pPr>
      <w:bookmarkStart w:id="81" w:name="_Toc414010814"/>
      <w:smartTag w:uri="urn:schemas-microsoft-com:office:smarttags" w:element="chsdate">
        <w:smartTagPr>
          <w:attr w:name="IsROCDate" w:val="False"/>
          <w:attr w:name="IsLunarDate" w:val="False"/>
          <w:attr w:name="Day" w:val="30"/>
          <w:attr w:name="Month" w:val="12"/>
          <w:attr w:name="Year" w:val="1899"/>
        </w:smartTagPr>
        <w:r>
          <w:t>5.8.8</w:t>
        </w:r>
        <w:r>
          <w:tab/>
        </w:r>
      </w:smartTag>
      <w:r>
        <w:t>ServiceChange</w:t>
      </w:r>
      <w:bookmarkEnd w:id="81"/>
    </w:p>
    <w:p w14:paraId="269C4BBD" w14:textId="77777777" w:rsidR="008D0C0C" w:rsidRPr="00695D91"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5.8.8</w:t>
        </w:r>
      </w:smartTag>
      <w:r>
        <w:t xml:space="preserve">.1: ServiceChangeMethods and </w:t>
      </w:r>
      <w:r w:rsidR="009922C1" w:rsidRPr="009922C1">
        <w:t>ServiceChangeReasons</w:t>
      </w:r>
      <w:r>
        <w:t xml:space="preserve"> sent by IBCF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5101"/>
      </w:tblGrid>
      <w:tr w:rsidR="008D0C0C" w14:paraId="66035760" w14:textId="77777777" w:rsidTr="007F241E">
        <w:tblPrEx>
          <w:tblCellMar>
            <w:top w:w="0" w:type="dxa"/>
            <w:bottom w:w="0" w:type="dxa"/>
          </w:tblCellMar>
        </w:tblPrEx>
        <w:tc>
          <w:tcPr>
            <w:tcW w:w="4788" w:type="dxa"/>
          </w:tcPr>
          <w:p w14:paraId="55124F66" w14:textId="77777777" w:rsidR="008D0C0C" w:rsidRDefault="008D0C0C" w:rsidP="00BE301E">
            <w:pPr>
              <w:pStyle w:val="TAL"/>
              <w:rPr>
                <w:b/>
              </w:rPr>
            </w:pPr>
            <w:r>
              <w:rPr>
                <w:b/>
              </w:rPr>
              <w:t>ServiceChangeMethods Supported:</w:t>
            </w:r>
          </w:p>
        </w:tc>
        <w:tc>
          <w:tcPr>
            <w:tcW w:w="5101" w:type="dxa"/>
          </w:tcPr>
          <w:p w14:paraId="3A7CEFAB" w14:textId="77777777" w:rsidR="008D0C0C" w:rsidRDefault="008D0C0C" w:rsidP="00BE301E">
            <w:pPr>
              <w:pStyle w:val="TAL"/>
              <w:rPr>
                <w:b/>
              </w:rPr>
            </w:pPr>
            <w:r>
              <w:rPr>
                <w:b/>
              </w:rPr>
              <w:t>ServiceChangeReasons supported:</w:t>
            </w:r>
          </w:p>
        </w:tc>
      </w:tr>
      <w:tr w:rsidR="008D0C0C" w14:paraId="298F7897" w14:textId="77777777" w:rsidTr="007F241E">
        <w:tblPrEx>
          <w:tblCellMar>
            <w:top w:w="0" w:type="dxa"/>
            <w:bottom w:w="0" w:type="dxa"/>
          </w:tblCellMar>
        </w:tblPrEx>
        <w:tc>
          <w:tcPr>
            <w:tcW w:w="4788" w:type="dxa"/>
          </w:tcPr>
          <w:p w14:paraId="293BD910" w14:textId="77777777" w:rsidR="008D0C0C" w:rsidRPr="008C0217" w:rsidRDefault="008D0C0C" w:rsidP="00BE301E">
            <w:pPr>
              <w:pStyle w:val="TAL"/>
              <w:rPr>
                <w:bCs/>
              </w:rPr>
            </w:pPr>
            <w:r>
              <w:t>Handoff (</w:t>
            </w:r>
            <w:r w:rsidR="00DA4279">
              <w:t>NOTE 2</w:t>
            </w:r>
            <w:r>
              <w:t xml:space="preserve">, </w:t>
            </w:r>
            <w:r w:rsidR="00DA4279">
              <w:t>NOTE 3</w:t>
            </w:r>
            <w:r>
              <w:t>)</w:t>
            </w:r>
          </w:p>
        </w:tc>
        <w:tc>
          <w:tcPr>
            <w:tcW w:w="5101" w:type="dxa"/>
          </w:tcPr>
          <w:p w14:paraId="780316D2" w14:textId="77777777" w:rsidR="008D0C0C" w:rsidRPr="008C0217" w:rsidRDefault="008D0C0C" w:rsidP="00BE301E">
            <w:pPr>
              <w:pStyle w:val="TAL"/>
              <w:rPr>
                <w:bCs/>
              </w:rPr>
            </w:pPr>
            <w:r>
              <w:rPr>
                <w:bCs/>
              </w:rPr>
              <w:t>"903 MGC Directed Change" (</w:t>
            </w:r>
            <w:r w:rsidR="009345D7">
              <w:rPr>
                <w:bCs/>
              </w:rPr>
              <w:t xml:space="preserve">Optional, NOTE </w:t>
            </w:r>
            <w:r w:rsidR="00DA4279">
              <w:rPr>
                <w:bCs/>
              </w:rPr>
              <w:t>4</w:t>
            </w:r>
            <w:r>
              <w:rPr>
                <w:bCs/>
              </w:rPr>
              <w:t>)</w:t>
            </w:r>
          </w:p>
        </w:tc>
      </w:tr>
      <w:tr w:rsidR="008D0C0C" w14:paraId="62C4A9BC" w14:textId="77777777" w:rsidTr="007F241E">
        <w:tblPrEx>
          <w:tblCellMar>
            <w:top w:w="0" w:type="dxa"/>
            <w:bottom w:w="0" w:type="dxa"/>
          </w:tblCellMar>
        </w:tblPrEx>
        <w:tc>
          <w:tcPr>
            <w:tcW w:w="4788" w:type="dxa"/>
          </w:tcPr>
          <w:p w14:paraId="00120DE7" w14:textId="77777777" w:rsidR="008D0C0C" w:rsidRPr="008C0217" w:rsidRDefault="008D0C0C" w:rsidP="00BE301E">
            <w:pPr>
              <w:pStyle w:val="TAL"/>
              <w:rPr>
                <w:bCs/>
              </w:rPr>
            </w:pPr>
            <w:r>
              <w:rPr>
                <w:bCs/>
              </w:rPr>
              <w:t>Restart (</w:t>
            </w:r>
            <w:r w:rsidR="00DA4279">
              <w:rPr>
                <w:bCs/>
              </w:rPr>
              <w:t>NOTE 2</w:t>
            </w:r>
            <w:r>
              <w:rPr>
                <w:bCs/>
              </w:rPr>
              <w:t>)</w:t>
            </w:r>
          </w:p>
        </w:tc>
        <w:tc>
          <w:tcPr>
            <w:tcW w:w="5101" w:type="dxa"/>
          </w:tcPr>
          <w:p w14:paraId="4FAC109D" w14:textId="77777777" w:rsidR="008D0C0C" w:rsidRDefault="008D0C0C" w:rsidP="00BE301E">
            <w:pPr>
              <w:pStyle w:val="TAL"/>
            </w:pPr>
            <w:r>
              <w:t>"901 Cold Boot" (Optional)</w:t>
            </w:r>
          </w:p>
          <w:p w14:paraId="17062BA2" w14:textId="77777777" w:rsidR="008D0C0C" w:rsidRPr="008C0217" w:rsidRDefault="008D0C0C" w:rsidP="00BE301E">
            <w:pPr>
              <w:pStyle w:val="TAL"/>
              <w:rPr>
                <w:bCs/>
              </w:rPr>
            </w:pPr>
            <w:r>
              <w:t>"902 Warm B</w:t>
            </w:r>
            <w:r w:rsidRPr="007E3593">
              <w:t>oot</w:t>
            </w:r>
            <w:r>
              <w:t>" (Optional)</w:t>
            </w:r>
            <w:r>
              <w:rPr>
                <w:bCs/>
              </w:rPr>
              <w:t xml:space="preserve"> </w:t>
            </w:r>
          </w:p>
        </w:tc>
      </w:tr>
      <w:tr w:rsidR="008D0C0C" w14:paraId="7E5276A5" w14:textId="77777777" w:rsidTr="007F241E">
        <w:tblPrEx>
          <w:tblCellMar>
            <w:top w:w="0" w:type="dxa"/>
            <w:bottom w:w="0" w:type="dxa"/>
          </w:tblCellMar>
        </w:tblPrEx>
        <w:tc>
          <w:tcPr>
            <w:tcW w:w="4788" w:type="dxa"/>
          </w:tcPr>
          <w:p w14:paraId="2DB080DE" w14:textId="77777777" w:rsidR="008D0C0C" w:rsidRPr="008C0217" w:rsidRDefault="008D0C0C" w:rsidP="00BE301E">
            <w:pPr>
              <w:pStyle w:val="TAL"/>
              <w:rPr>
                <w:bCs/>
              </w:rPr>
            </w:pPr>
            <w:r>
              <w:rPr>
                <w:bCs/>
              </w:rPr>
              <w:t>Forced (</w:t>
            </w:r>
            <w:r w:rsidR="00DA4279">
              <w:rPr>
                <w:bCs/>
              </w:rPr>
              <w:t>NOTE 2</w:t>
            </w:r>
            <w:r>
              <w:rPr>
                <w:bCs/>
              </w:rPr>
              <w:t>)</w:t>
            </w:r>
          </w:p>
        </w:tc>
        <w:tc>
          <w:tcPr>
            <w:tcW w:w="5101" w:type="dxa"/>
          </w:tcPr>
          <w:p w14:paraId="674C89E1" w14:textId="77777777" w:rsidR="008D0C0C" w:rsidRPr="008C0217" w:rsidRDefault="008D0C0C" w:rsidP="00BE301E">
            <w:pPr>
              <w:pStyle w:val="TAL"/>
              <w:rPr>
                <w:bCs/>
              </w:rPr>
            </w:pPr>
            <w:r>
              <w:rPr>
                <w:bCs/>
              </w:rPr>
              <w:t xml:space="preserve">"905 Termination Taken Out Of Service" (Optional) </w:t>
            </w:r>
          </w:p>
        </w:tc>
      </w:tr>
      <w:tr w:rsidR="008D0C0C" w14:paraId="71046303" w14:textId="77777777" w:rsidTr="007F241E">
        <w:tblPrEx>
          <w:tblCellMar>
            <w:top w:w="0" w:type="dxa"/>
            <w:bottom w:w="0" w:type="dxa"/>
          </w:tblCellMar>
        </w:tblPrEx>
        <w:tc>
          <w:tcPr>
            <w:tcW w:w="4788" w:type="dxa"/>
          </w:tcPr>
          <w:p w14:paraId="3C9E8616" w14:textId="77777777" w:rsidR="008D0C0C" w:rsidRPr="008C0217" w:rsidRDefault="008D0C0C" w:rsidP="00BE301E">
            <w:pPr>
              <w:pStyle w:val="TAL"/>
              <w:rPr>
                <w:bCs/>
              </w:rPr>
            </w:pPr>
            <w:r>
              <w:rPr>
                <w:bCs/>
              </w:rPr>
              <w:t>Graceful (</w:t>
            </w:r>
            <w:r w:rsidR="00DA4279">
              <w:rPr>
                <w:bCs/>
              </w:rPr>
              <w:t>NOTE 2</w:t>
            </w:r>
            <w:r>
              <w:rPr>
                <w:bCs/>
              </w:rPr>
              <w:t>)</w:t>
            </w:r>
          </w:p>
        </w:tc>
        <w:tc>
          <w:tcPr>
            <w:tcW w:w="5101" w:type="dxa"/>
          </w:tcPr>
          <w:p w14:paraId="288AD46F" w14:textId="77777777" w:rsidR="008D0C0C" w:rsidRPr="008C0217" w:rsidRDefault="008D0C0C" w:rsidP="00BE301E">
            <w:pPr>
              <w:pStyle w:val="TAL"/>
              <w:rPr>
                <w:bCs/>
              </w:rPr>
            </w:pPr>
            <w:r>
              <w:rPr>
                <w:bCs/>
              </w:rPr>
              <w:t xml:space="preserve">"905 Termination Taken Out Of Service" (Optional) </w:t>
            </w:r>
          </w:p>
        </w:tc>
      </w:tr>
      <w:tr w:rsidR="008D0C0C" w14:paraId="131A197D" w14:textId="77777777" w:rsidTr="007F241E">
        <w:tblPrEx>
          <w:tblCellMar>
            <w:top w:w="0" w:type="dxa"/>
            <w:bottom w:w="0" w:type="dxa"/>
          </w:tblCellMar>
        </w:tblPrEx>
        <w:tc>
          <w:tcPr>
            <w:tcW w:w="9889" w:type="dxa"/>
            <w:gridSpan w:val="2"/>
          </w:tcPr>
          <w:p w14:paraId="50576F3D" w14:textId="77777777" w:rsidR="008D0C0C" w:rsidRDefault="008D0C0C" w:rsidP="00BE301E">
            <w:pPr>
              <w:pStyle w:val="TAN"/>
            </w:pPr>
            <w:r>
              <w:t>NOTE</w:t>
            </w:r>
            <w:r w:rsidR="00DA4279">
              <w:t xml:space="preserve"> 1</w:t>
            </w:r>
            <w:r w:rsidRPr="006267AA">
              <w:t xml:space="preserve">: </w:t>
            </w:r>
            <w:r w:rsidRPr="006267AA">
              <w:tab/>
            </w:r>
            <w:r w:rsidRPr="00CC2EA5">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6267AA">
              <w:tab/>
            </w:r>
          </w:p>
          <w:p w14:paraId="45534875" w14:textId="77777777" w:rsidR="008D0C0C" w:rsidRDefault="00DA4279" w:rsidP="00BE301E">
            <w:pPr>
              <w:pStyle w:val="TAN"/>
            </w:pPr>
            <w:r>
              <w:t>NOTE 2</w:t>
            </w:r>
            <w:r w:rsidR="008D0C0C">
              <w:t>:</w:t>
            </w:r>
            <w:r w:rsidR="008D0C0C" w:rsidRPr="006267AA">
              <w:t xml:space="preserve"> </w:t>
            </w:r>
            <w:r w:rsidR="008D0C0C" w:rsidRPr="006267AA">
              <w:tab/>
            </w:r>
            <w:r w:rsidR="008D0C0C">
              <w:t>ROOT Only.</w:t>
            </w:r>
          </w:p>
          <w:p w14:paraId="270F8D6B" w14:textId="77777777" w:rsidR="008D0C0C" w:rsidRDefault="00DA4279" w:rsidP="00BE301E">
            <w:pPr>
              <w:pStyle w:val="TAN"/>
            </w:pPr>
            <w:r>
              <w:t>NOTE 3</w:t>
            </w:r>
            <w:r w:rsidR="008D0C0C">
              <w:t>:</w:t>
            </w:r>
            <w:r w:rsidR="008D0C0C" w:rsidRPr="006267AA">
              <w:t xml:space="preserve"> </w:t>
            </w:r>
            <w:r w:rsidR="008D0C0C" w:rsidRPr="006267AA">
              <w:tab/>
            </w:r>
            <w:r w:rsidR="008D0C0C">
              <w:t xml:space="preserve">Not involving more than 1 IBCF.  </w:t>
            </w:r>
            <w:r w:rsidR="008D0C0C" w:rsidRPr="00296EE1">
              <w:t xml:space="preserve">This does not preclude the use of the MGCId in a ServiceChange (Handoff) scenario, nor does it change the expected </w:t>
            </w:r>
            <w:r w:rsidR="008D0C0C">
              <w:t>TrGW</w:t>
            </w:r>
            <w:r w:rsidR="008D0C0C" w:rsidRPr="00296EE1">
              <w:t xml:space="preserve"> behaviour upon receipt of such a message, as the </w:t>
            </w:r>
            <w:r w:rsidR="008D0C0C">
              <w:t>TrGW</w:t>
            </w:r>
            <w:r w:rsidR="008D0C0C" w:rsidRPr="00296EE1">
              <w:t xml:space="preserve"> has actually no means to differentiate whether the ServiceChangeMgcId parameter that may be received in a ServiceChange (handoff) message relates to a logical </w:t>
            </w:r>
            <w:r w:rsidR="008D0C0C">
              <w:t>IBCF</w:t>
            </w:r>
            <w:r w:rsidR="008D0C0C" w:rsidRPr="00296EE1">
              <w:t xml:space="preserve"> inside the same </w:t>
            </w:r>
            <w:r w:rsidR="008D0C0C">
              <w:t>IBCF</w:t>
            </w:r>
            <w:r w:rsidR="008D0C0C" w:rsidRPr="00296EE1">
              <w:t xml:space="preserve"> server or is part of another </w:t>
            </w:r>
            <w:r w:rsidR="008D0C0C">
              <w:t>IBCF.</w:t>
            </w:r>
          </w:p>
          <w:p w14:paraId="1AB0FE57" w14:textId="77777777" w:rsidR="009345D7" w:rsidRDefault="009345D7" w:rsidP="00BE301E">
            <w:pPr>
              <w:pStyle w:val="TAN"/>
            </w:pPr>
            <w:r>
              <w:t xml:space="preserve">NOTE </w:t>
            </w:r>
            <w:r w:rsidR="00DA4279">
              <w:t>4</w:t>
            </w:r>
            <w:r>
              <w:t>:</w:t>
            </w:r>
            <w:r w:rsidRPr="006267AA">
              <w:t xml:space="preserve"> </w:t>
            </w:r>
            <w:r w:rsidRPr="006267AA">
              <w:tab/>
            </w:r>
            <w:r>
              <w:rPr>
                <w:noProof/>
              </w:rPr>
              <w:t>Support of this procedure is mandatory in the TrGW.</w:t>
            </w:r>
          </w:p>
        </w:tc>
      </w:tr>
    </w:tbl>
    <w:p w14:paraId="6B5087A1" w14:textId="77777777" w:rsidR="008D0C0C" w:rsidRDefault="008D0C0C" w:rsidP="008D0C0C"/>
    <w:p w14:paraId="0B7026AD" w14:textId="77777777" w:rsidR="008D0C0C" w:rsidRDefault="008D0C0C" w:rsidP="008D0C0C">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5.8.8</w:t>
        </w:r>
      </w:smartTag>
      <w:r>
        <w:t>.2:</w:t>
      </w:r>
      <w:r w:rsidRPr="00BF7024">
        <w:t xml:space="preserve"> </w:t>
      </w:r>
      <w:r>
        <w:t>Service Change Methods and Reason sent by TrGW</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5101"/>
      </w:tblGrid>
      <w:tr w:rsidR="008D0C0C" w14:paraId="236A6079" w14:textId="77777777" w:rsidTr="007F241E">
        <w:tblPrEx>
          <w:tblCellMar>
            <w:top w:w="0" w:type="dxa"/>
            <w:bottom w:w="0" w:type="dxa"/>
          </w:tblCellMar>
        </w:tblPrEx>
        <w:tc>
          <w:tcPr>
            <w:tcW w:w="4788" w:type="dxa"/>
          </w:tcPr>
          <w:p w14:paraId="68885FA3" w14:textId="77777777" w:rsidR="008D0C0C" w:rsidRDefault="008D0C0C" w:rsidP="00BE301E">
            <w:pPr>
              <w:pStyle w:val="TAL"/>
              <w:rPr>
                <w:b/>
              </w:rPr>
            </w:pPr>
            <w:r>
              <w:rPr>
                <w:b/>
              </w:rPr>
              <w:t>Service Change Methods Supported:</w:t>
            </w:r>
          </w:p>
        </w:tc>
        <w:tc>
          <w:tcPr>
            <w:tcW w:w="5101" w:type="dxa"/>
          </w:tcPr>
          <w:p w14:paraId="52C9D12C" w14:textId="77777777" w:rsidR="008D0C0C" w:rsidRDefault="008D0C0C" w:rsidP="00BE301E">
            <w:pPr>
              <w:pStyle w:val="TAL"/>
              <w:rPr>
                <w:b/>
              </w:rPr>
            </w:pPr>
            <w:r>
              <w:rPr>
                <w:b/>
              </w:rPr>
              <w:t>ServiceChange Reasons supported:</w:t>
            </w:r>
          </w:p>
        </w:tc>
      </w:tr>
      <w:tr w:rsidR="008D0C0C" w14:paraId="6C7DA3BB" w14:textId="77777777" w:rsidTr="007F241E">
        <w:tblPrEx>
          <w:tblCellMar>
            <w:top w:w="0" w:type="dxa"/>
            <w:bottom w:w="0" w:type="dxa"/>
          </w:tblCellMar>
        </w:tblPrEx>
        <w:tc>
          <w:tcPr>
            <w:tcW w:w="4788" w:type="dxa"/>
          </w:tcPr>
          <w:p w14:paraId="4303D37B" w14:textId="77777777" w:rsidR="008D0C0C" w:rsidRPr="007E3593" w:rsidRDefault="008D0C0C" w:rsidP="00BE301E">
            <w:pPr>
              <w:pStyle w:val="TAL"/>
            </w:pPr>
            <w:r>
              <w:t xml:space="preserve">Forced </w:t>
            </w:r>
          </w:p>
        </w:tc>
        <w:tc>
          <w:tcPr>
            <w:tcW w:w="5101" w:type="dxa"/>
          </w:tcPr>
          <w:p w14:paraId="04D4E124" w14:textId="77777777" w:rsidR="008D0C0C" w:rsidRPr="00D83D27" w:rsidRDefault="008D0C0C" w:rsidP="00BE301E">
            <w:pPr>
              <w:pStyle w:val="TAL"/>
              <w:rPr>
                <w:rFonts w:cs="Arial"/>
                <w:szCs w:val="18"/>
              </w:rPr>
            </w:pPr>
            <w:r w:rsidRPr="00D83D27">
              <w:rPr>
                <w:rFonts w:cs="Arial"/>
                <w:szCs w:val="18"/>
              </w:rPr>
              <w:t>"904 Termination Malfunction", ALL except ROOT (</w:t>
            </w:r>
            <w:r w:rsidR="009345D7">
              <w:rPr>
                <w:rFonts w:cs="Arial"/>
                <w:szCs w:val="18"/>
              </w:rPr>
              <w:t xml:space="preserve">Optional, NOTE </w:t>
            </w:r>
            <w:r w:rsidR="00DB6BF6">
              <w:rPr>
                <w:rFonts w:cs="Arial"/>
                <w:szCs w:val="18"/>
              </w:rPr>
              <w:t>4</w:t>
            </w:r>
            <w:r w:rsidRPr="00D83D27">
              <w:rPr>
                <w:rFonts w:cs="Arial"/>
                <w:szCs w:val="18"/>
              </w:rPr>
              <w:t>)</w:t>
            </w:r>
          </w:p>
          <w:p w14:paraId="75CDD22E" w14:textId="77777777" w:rsidR="008D0C0C" w:rsidRPr="00D83D27" w:rsidRDefault="008D0C0C" w:rsidP="00BE301E">
            <w:pPr>
              <w:pStyle w:val="TAL"/>
              <w:rPr>
                <w:rFonts w:cs="Arial"/>
                <w:bCs/>
                <w:szCs w:val="18"/>
              </w:rPr>
            </w:pPr>
            <w:r w:rsidRPr="00D83D27">
              <w:rPr>
                <w:rFonts w:cs="Arial"/>
                <w:bCs/>
                <w:szCs w:val="18"/>
              </w:rPr>
              <w:t xml:space="preserve">"905 Termination Taken Out Of Service" </w:t>
            </w:r>
            <w:r w:rsidRPr="00D83D27">
              <w:rPr>
                <w:rFonts w:cs="Arial"/>
                <w:szCs w:val="18"/>
              </w:rPr>
              <w:t xml:space="preserve">, </w:t>
            </w:r>
            <w:r w:rsidR="00594941">
              <w:rPr>
                <w:rFonts w:cs="Arial"/>
                <w:szCs w:val="18"/>
              </w:rPr>
              <w:t>ALL</w:t>
            </w:r>
            <w:r w:rsidR="007F241E">
              <w:rPr>
                <w:rFonts w:cs="Arial"/>
                <w:szCs w:val="18"/>
              </w:rPr>
              <w:t>(</w:t>
            </w:r>
            <w:r w:rsidRPr="00D83D27">
              <w:rPr>
                <w:rFonts w:cs="Arial"/>
                <w:bCs/>
                <w:szCs w:val="18"/>
              </w:rPr>
              <w:t>Mandatory)</w:t>
            </w:r>
          </w:p>
          <w:p w14:paraId="74052013" w14:textId="77777777" w:rsidR="008D0C0C" w:rsidRPr="00D83D27" w:rsidRDefault="008D0C0C" w:rsidP="00BE301E">
            <w:pPr>
              <w:pStyle w:val="TAL"/>
              <w:rPr>
                <w:rFonts w:cs="Arial"/>
                <w:bCs/>
                <w:szCs w:val="18"/>
              </w:rPr>
            </w:pPr>
            <w:r w:rsidRPr="00D83D27">
              <w:rPr>
                <w:rFonts w:cs="Arial"/>
                <w:bCs/>
                <w:szCs w:val="18"/>
              </w:rPr>
              <w:t xml:space="preserve">"906 Loss Of Lower Layer Connectivity" </w:t>
            </w:r>
            <w:r w:rsidRPr="00D83D27">
              <w:rPr>
                <w:rFonts w:cs="Arial"/>
                <w:szCs w:val="18"/>
              </w:rPr>
              <w:t>, ALL except ROOT</w:t>
            </w:r>
            <w:r w:rsidRPr="00D83D27">
              <w:rPr>
                <w:rFonts w:cs="Arial"/>
                <w:bCs/>
                <w:szCs w:val="18"/>
              </w:rPr>
              <w:t xml:space="preserve"> (</w:t>
            </w:r>
            <w:r w:rsidR="009345D7">
              <w:rPr>
                <w:rFonts w:cs="Arial"/>
                <w:szCs w:val="18"/>
              </w:rPr>
              <w:t xml:space="preserve">Optional, NOTE </w:t>
            </w:r>
            <w:r w:rsidR="00DB6BF6">
              <w:rPr>
                <w:rFonts w:cs="Arial"/>
                <w:szCs w:val="18"/>
              </w:rPr>
              <w:t>4</w:t>
            </w:r>
            <w:r w:rsidRPr="00D83D27">
              <w:rPr>
                <w:rFonts w:cs="Arial"/>
                <w:bCs/>
                <w:szCs w:val="18"/>
              </w:rPr>
              <w:t>)</w:t>
            </w:r>
          </w:p>
          <w:p w14:paraId="03AC725D" w14:textId="77777777" w:rsidR="008D0C0C" w:rsidRPr="00D83D27" w:rsidRDefault="008D0C0C" w:rsidP="00BE301E">
            <w:pPr>
              <w:pStyle w:val="TAL"/>
              <w:rPr>
                <w:rFonts w:cs="Arial"/>
                <w:bCs/>
                <w:szCs w:val="18"/>
              </w:rPr>
            </w:pPr>
            <w:r w:rsidRPr="00D83D27">
              <w:rPr>
                <w:rFonts w:cs="Arial"/>
                <w:bCs/>
                <w:szCs w:val="18"/>
              </w:rPr>
              <w:t xml:space="preserve">"907 Transmission Failure" </w:t>
            </w:r>
            <w:r w:rsidRPr="00D83D27">
              <w:rPr>
                <w:rFonts w:cs="Arial"/>
                <w:szCs w:val="18"/>
              </w:rPr>
              <w:t>, ALL except ROOT</w:t>
            </w:r>
            <w:r w:rsidRPr="00D83D27">
              <w:rPr>
                <w:rFonts w:cs="Arial"/>
                <w:bCs/>
                <w:szCs w:val="18"/>
              </w:rPr>
              <w:t xml:space="preserve"> (</w:t>
            </w:r>
            <w:r w:rsidR="009345D7">
              <w:rPr>
                <w:rFonts w:cs="Arial"/>
                <w:szCs w:val="18"/>
              </w:rPr>
              <w:t xml:space="preserve">Optional, NOTE </w:t>
            </w:r>
            <w:r w:rsidR="00DB6BF6">
              <w:rPr>
                <w:rFonts w:cs="Arial"/>
                <w:szCs w:val="18"/>
              </w:rPr>
              <w:t>4</w:t>
            </w:r>
            <w:r w:rsidRPr="00D83D27">
              <w:rPr>
                <w:rFonts w:cs="Arial"/>
                <w:bCs/>
                <w:szCs w:val="18"/>
              </w:rPr>
              <w:t>)</w:t>
            </w:r>
          </w:p>
          <w:p w14:paraId="09AC1E33" w14:textId="77777777" w:rsidR="008D0C0C" w:rsidRDefault="008D0C0C" w:rsidP="00BE301E">
            <w:pPr>
              <w:pStyle w:val="TAL"/>
              <w:rPr>
                <w:rFonts w:cs="Arial"/>
                <w:bCs/>
                <w:szCs w:val="18"/>
              </w:rPr>
            </w:pPr>
            <w:r w:rsidRPr="00D83D27">
              <w:rPr>
                <w:rFonts w:cs="Arial"/>
                <w:bCs/>
                <w:szCs w:val="18"/>
              </w:rPr>
              <w:t>"908 MG Impending Failure" ROOT only (Mandatory)</w:t>
            </w:r>
          </w:p>
          <w:p w14:paraId="2B0F37C9" w14:textId="77777777" w:rsidR="00594941" w:rsidRPr="00D83D27" w:rsidRDefault="00594941" w:rsidP="00594941">
            <w:pPr>
              <w:pStyle w:val="TAL"/>
              <w:rPr>
                <w:rFonts w:cs="Arial"/>
                <w:bCs/>
                <w:szCs w:val="18"/>
              </w:rPr>
            </w:pPr>
            <w:r w:rsidRPr="00D83D27">
              <w:rPr>
                <w:rFonts w:cs="Arial"/>
                <w:bCs/>
                <w:szCs w:val="18"/>
              </w:rPr>
              <w:t>"9</w:t>
            </w:r>
            <w:r>
              <w:rPr>
                <w:rFonts w:cs="Arial"/>
                <w:bCs/>
                <w:szCs w:val="18"/>
              </w:rPr>
              <w:t>10</w:t>
            </w:r>
            <w:r w:rsidRPr="00D83D27">
              <w:rPr>
                <w:rFonts w:cs="Arial"/>
                <w:bCs/>
                <w:szCs w:val="18"/>
              </w:rPr>
              <w:t xml:space="preserve"> </w:t>
            </w:r>
            <w:r>
              <w:rPr>
                <w:rFonts w:cs="Arial"/>
                <w:bCs/>
                <w:szCs w:val="18"/>
              </w:rPr>
              <w:t>Media Capability</w:t>
            </w:r>
            <w:r w:rsidRPr="00D83D27">
              <w:rPr>
                <w:rFonts w:cs="Arial"/>
                <w:bCs/>
                <w:szCs w:val="18"/>
              </w:rPr>
              <w:t xml:space="preserve"> Failure" </w:t>
            </w:r>
            <w:r w:rsidRPr="00D83D27">
              <w:rPr>
                <w:rFonts w:cs="Arial"/>
                <w:szCs w:val="18"/>
              </w:rPr>
              <w:t>, ALL except ROOT</w:t>
            </w:r>
            <w:r w:rsidRPr="00D83D27">
              <w:rPr>
                <w:rFonts w:cs="Arial"/>
                <w:bCs/>
                <w:szCs w:val="18"/>
              </w:rPr>
              <w:t xml:space="preserve"> (</w:t>
            </w:r>
            <w:r w:rsidR="009345D7">
              <w:rPr>
                <w:rFonts w:cs="Arial"/>
                <w:szCs w:val="18"/>
              </w:rPr>
              <w:t xml:space="preserve">Optional, NOTE </w:t>
            </w:r>
            <w:r w:rsidR="00DB6BF6">
              <w:rPr>
                <w:rFonts w:cs="Arial"/>
                <w:szCs w:val="18"/>
              </w:rPr>
              <w:t>4</w:t>
            </w:r>
          </w:p>
          <w:p w14:paraId="01DBE8C6" w14:textId="77777777" w:rsidR="00594941" w:rsidRPr="007E3593" w:rsidRDefault="009345D7" w:rsidP="00BE301E">
            <w:pPr>
              <w:pStyle w:val="TAL"/>
            </w:pPr>
            <w:r w:rsidRPr="005E4530">
              <w:rPr>
                <w:rFonts w:cs="Arial"/>
                <w:bCs/>
                <w:szCs w:val="18"/>
              </w:rPr>
              <w:t xml:space="preserve">"915 </w:t>
            </w:r>
            <w:r>
              <w:rPr>
                <w:rFonts w:cs="Arial"/>
                <w:bCs/>
                <w:szCs w:val="18"/>
              </w:rPr>
              <w:t xml:space="preserve">State Loss" ROOT only (Optional, NOTE </w:t>
            </w:r>
            <w:r w:rsidR="00DB6BF6">
              <w:rPr>
                <w:rFonts w:cs="Arial"/>
                <w:bCs/>
                <w:szCs w:val="18"/>
              </w:rPr>
              <w:t>4</w:t>
            </w:r>
            <w:r>
              <w:rPr>
                <w:rFonts w:cs="Arial"/>
                <w:bCs/>
                <w:szCs w:val="18"/>
              </w:rPr>
              <w:t>)</w:t>
            </w:r>
          </w:p>
        </w:tc>
      </w:tr>
      <w:tr w:rsidR="008D0C0C" w14:paraId="1BEC95F6" w14:textId="77777777" w:rsidTr="007F241E">
        <w:tblPrEx>
          <w:tblCellMar>
            <w:top w:w="0" w:type="dxa"/>
            <w:bottom w:w="0" w:type="dxa"/>
          </w:tblCellMar>
        </w:tblPrEx>
        <w:tc>
          <w:tcPr>
            <w:tcW w:w="4788" w:type="dxa"/>
          </w:tcPr>
          <w:p w14:paraId="2AFF38CB" w14:textId="77777777" w:rsidR="008D0C0C" w:rsidRPr="007E3593" w:rsidRDefault="008D0C0C" w:rsidP="00BE301E">
            <w:pPr>
              <w:pStyle w:val="TAL"/>
            </w:pPr>
            <w:r>
              <w:t>Graceful</w:t>
            </w:r>
          </w:p>
        </w:tc>
        <w:tc>
          <w:tcPr>
            <w:tcW w:w="5101" w:type="dxa"/>
          </w:tcPr>
          <w:p w14:paraId="1C3297E5" w14:textId="77777777" w:rsidR="008D0C0C" w:rsidRPr="00D83D27" w:rsidRDefault="008D0C0C" w:rsidP="00BE301E">
            <w:pPr>
              <w:pStyle w:val="TAL"/>
              <w:rPr>
                <w:rFonts w:cs="Arial"/>
                <w:bCs/>
                <w:szCs w:val="18"/>
              </w:rPr>
            </w:pPr>
            <w:r w:rsidRPr="00D83D27">
              <w:rPr>
                <w:rFonts w:cs="Arial"/>
                <w:bCs/>
                <w:szCs w:val="18"/>
              </w:rPr>
              <w:t>"</w:t>
            </w:r>
            <w:r w:rsidRPr="00BC69C5">
              <w:rPr>
                <w:rFonts w:cs="Arial"/>
                <w:bCs/>
                <w:szCs w:val="18"/>
              </w:rPr>
              <w:t xml:space="preserve">905 Termination Taken Out Of Service" </w:t>
            </w:r>
            <w:r w:rsidRPr="00BC69C5">
              <w:rPr>
                <w:rFonts w:cs="Arial"/>
                <w:szCs w:val="18"/>
              </w:rPr>
              <w:t>, (</w:t>
            </w:r>
            <w:r w:rsidR="00DB6BF6">
              <w:t>Optional, NOTE 4</w:t>
            </w:r>
            <w:r w:rsidRPr="00BC69C5">
              <w:rPr>
                <w:rFonts w:cs="Arial"/>
                <w:szCs w:val="18"/>
              </w:rPr>
              <w:t>)</w:t>
            </w:r>
          </w:p>
          <w:p w14:paraId="5BF9DEFE" w14:textId="77777777" w:rsidR="008D0C0C" w:rsidRPr="007E3593" w:rsidRDefault="008D0C0C" w:rsidP="00BE301E">
            <w:pPr>
              <w:pStyle w:val="TAL"/>
            </w:pPr>
            <w:r w:rsidRPr="00D83D27">
              <w:rPr>
                <w:rFonts w:cs="Arial"/>
                <w:bCs/>
                <w:szCs w:val="18"/>
              </w:rPr>
              <w:t>"908 MG Impending Failure" (</w:t>
            </w:r>
            <w:r w:rsidR="00DB6BF6">
              <w:t>Optional, NOTE 4</w:t>
            </w:r>
            <w:r w:rsidRPr="00D83D27">
              <w:rPr>
                <w:rFonts w:cs="Arial"/>
                <w:bCs/>
                <w:szCs w:val="18"/>
              </w:rPr>
              <w:t>)</w:t>
            </w:r>
          </w:p>
        </w:tc>
      </w:tr>
      <w:tr w:rsidR="008D0C0C" w14:paraId="51110E8E" w14:textId="77777777" w:rsidTr="007F241E">
        <w:tblPrEx>
          <w:tblCellMar>
            <w:top w:w="0" w:type="dxa"/>
            <w:bottom w:w="0" w:type="dxa"/>
          </w:tblCellMar>
        </w:tblPrEx>
        <w:tc>
          <w:tcPr>
            <w:tcW w:w="4788" w:type="dxa"/>
          </w:tcPr>
          <w:p w14:paraId="5E41B01E" w14:textId="77777777" w:rsidR="008D0C0C" w:rsidRPr="007E3593" w:rsidRDefault="008D0C0C" w:rsidP="00BE301E">
            <w:pPr>
              <w:pStyle w:val="TAL"/>
              <w:rPr>
                <w:bCs/>
              </w:rPr>
            </w:pPr>
            <w:r>
              <w:rPr>
                <w:bCs/>
              </w:rPr>
              <w:t>Disconnected (NOTE 1)</w:t>
            </w:r>
          </w:p>
        </w:tc>
        <w:tc>
          <w:tcPr>
            <w:tcW w:w="5101" w:type="dxa"/>
          </w:tcPr>
          <w:p w14:paraId="190E601E" w14:textId="77777777" w:rsidR="008D0C0C" w:rsidRPr="00D83D27" w:rsidRDefault="008D0C0C" w:rsidP="00BE301E">
            <w:pPr>
              <w:pStyle w:val="TAL"/>
              <w:rPr>
                <w:rFonts w:cs="Arial"/>
                <w:szCs w:val="18"/>
              </w:rPr>
            </w:pPr>
            <w:r w:rsidRPr="00D83D27">
              <w:rPr>
                <w:rFonts w:cs="Arial"/>
                <w:bCs/>
                <w:szCs w:val="18"/>
              </w:rPr>
              <w:t>"900 Service Restored" (Mandatory)</w:t>
            </w:r>
          </w:p>
          <w:p w14:paraId="578A23FB" w14:textId="77777777" w:rsidR="008D0C0C" w:rsidRPr="00D83D27" w:rsidRDefault="008D0C0C" w:rsidP="00BE301E">
            <w:pPr>
              <w:pStyle w:val="TAL"/>
              <w:rPr>
                <w:rFonts w:cs="Arial"/>
                <w:szCs w:val="18"/>
              </w:rPr>
            </w:pPr>
            <w:r w:rsidRPr="00D83D27">
              <w:rPr>
                <w:rFonts w:cs="Arial"/>
                <w:szCs w:val="18"/>
              </w:rPr>
              <w:t>"916 Packages Change" (Optional)</w:t>
            </w:r>
          </w:p>
          <w:p w14:paraId="69934027" w14:textId="77777777" w:rsidR="008D0C0C" w:rsidRPr="004670E3" w:rsidRDefault="008D0C0C" w:rsidP="00BE301E">
            <w:pPr>
              <w:pStyle w:val="TAL"/>
              <w:rPr>
                <w:bCs/>
              </w:rPr>
            </w:pPr>
            <w:r w:rsidRPr="00D83D27">
              <w:rPr>
                <w:rFonts w:cs="Arial"/>
                <w:szCs w:val="18"/>
              </w:rPr>
              <w:t>"917 Capability Change" (Optional)</w:t>
            </w:r>
          </w:p>
        </w:tc>
      </w:tr>
      <w:tr w:rsidR="008D0C0C" w14:paraId="1B530C36" w14:textId="77777777" w:rsidTr="007F241E">
        <w:tblPrEx>
          <w:tblCellMar>
            <w:top w:w="0" w:type="dxa"/>
            <w:bottom w:w="0" w:type="dxa"/>
          </w:tblCellMar>
        </w:tblPrEx>
        <w:tc>
          <w:tcPr>
            <w:tcW w:w="4788" w:type="dxa"/>
          </w:tcPr>
          <w:p w14:paraId="16683721" w14:textId="77777777" w:rsidR="008D0C0C" w:rsidRPr="007E3593" w:rsidRDefault="008D0C0C" w:rsidP="00BE301E">
            <w:pPr>
              <w:pStyle w:val="TAL"/>
              <w:rPr>
                <w:bCs/>
              </w:rPr>
            </w:pPr>
            <w:r>
              <w:rPr>
                <w:bCs/>
              </w:rPr>
              <w:t>Restart</w:t>
            </w:r>
            <w:r w:rsidR="009345D7">
              <w:rPr>
                <w:bCs/>
              </w:rPr>
              <w:t xml:space="preserve"> (NOTE 1)</w:t>
            </w:r>
          </w:p>
        </w:tc>
        <w:tc>
          <w:tcPr>
            <w:tcW w:w="5101" w:type="dxa"/>
          </w:tcPr>
          <w:p w14:paraId="3717A2CA" w14:textId="77777777" w:rsidR="008D0C0C" w:rsidRPr="00D83D27" w:rsidRDefault="008D0C0C" w:rsidP="00BE301E">
            <w:pPr>
              <w:pStyle w:val="TAL"/>
              <w:rPr>
                <w:rFonts w:cs="Arial"/>
                <w:szCs w:val="18"/>
              </w:rPr>
            </w:pPr>
            <w:r w:rsidRPr="00D83D27">
              <w:rPr>
                <w:rFonts w:cs="Arial"/>
                <w:szCs w:val="18"/>
              </w:rPr>
              <w:t>"900 Service Restored" (Mandatory)</w:t>
            </w:r>
            <w:r w:rsidRPr="00D83D27">
              <w:rPr>
                <w:rFonts w:cs="Arial"/>
                <w:szCs w:val="18"/>
              </w:rPr>
              <w:br/>
              <w:t xml:space="preserve">"901 Cold Boot" (Mandatory) </w:t>
            </w:r>
            <w:r w:rsidRPr="00D83D27">
              <w:rPr>
                <w:rFonts w:cs="Arial"/>
                <w:szCs w:val="18"/>
              </w:rPr>
              <w:br/>
              <w:t>"902 Warm Boot" (Mandatory)</w:t>
            </w:r>
          </w:p>
          <w:p w14:paraId="20CCE2E5" w14:textId="77777777" w:rsidR="008D0C0C" w:rsidRPr="00D83D27" w:rsidRDefault="008D0C0C" w:rsidP="00BE301E">
            <w:pPr>
              <w:pStyle w:val="TAL"/>
              <w:rPr>
                <w:rFonts w:cs="Arial"/>
                <w:szCs w:val="18"/>
              </w:rPr>
            </w:pPr>
            <w:r w:rsidRPr="00D83D27">
              <w:rPr>
                <w:rFonts w:cs="Arial"/>
                <w:szCs w:val="18"/>
              </w:rPr>
              <w:t>"916 Packages Change" (Optional)</w:t>
            </w:r>
          </w:p>
          <w:p w14:paraId="6F2937EA" w14:textId="77777777" w:rsidR="008D0C0C" w:rsidRPr="004670E3" w:rsidRDefault="008D0C0C" w:rsidP="00BE301E">
            <w:pPr>
              <w:pStyle w:val="TAL"/>
              <w:rPr>
                <w:bCs/>
              </w:rPr>
            </w:pPr>
            <w:r w:rsidRPr="00D83D27">
              <w:rPr>
                <w:rFonts w:cs="Arial"/>
                <w:szCs w:val="18"/>
              </w:rPr>
              <w:t>"917 Capability Change "(Optional)</w:t>
            </w:r>
          </w:p>
        </w:tc>
      </w:tr>
      <w:tr w:rsidR="008D0C0C" w14:paraId="471F128C" w14:textId="77777777" w:rsidTr="007F241E">
        <w:tblPrEx>
          <w:tblCellMar>
            <w:top w:w="0" w:type="dxa"/>
            <w:bottom w:w="0" w:type="dxa"/>
          </w:tblCellMar>
        </w:tblPrEx>
        <w:tc>
          <w:tcPr>
            <w:tcW w:w="4788" w:type="dxa"/>
          </w:tcPr>
          <w:p w14:paraId="5C08455D" w14:textId="77777777" w:rsidR="008D0C0C" w:rsidRPr="007E3593" w:rsidRDefault="008D0C0C" w:rsidP="00BE301E">
            <w:pPr>
              <w:pStyle w:val="TAL"/>
              <w:rPr>
                <w:bCs/>
              </w:rPr>
            </w:pPr>
            <w:r>
              <w:rPr>
                <w:bCs/>
              </w:rPr>
              <w:t xml:space="preserve">Handoff (NOTE 1, NOTE 2) </w:t>
            </w:r>
          </w:p>
        </w:tc>
        <w:tc>
          <w:tcPr>
            <w:tcW w:w="5101" w:type="dxa"/>
          </w:tcPr>
          <w:p w14:paraId="4459E125" w14:textId="77777777" w:rsidR="008D0C0C" w:rsidRPr="00E978D6" w:rsidRDefault="008D0C0C" w:rsidP="00BE301E">
            <w:pPr>
              <w:pStyle w:val="TAL"/>
              <w:rPr>
                <w:bCs/>
              </w:rPr>
            </w:pPr>
            <w:r w:rsidRPr="00D83D27">
              <w:rPr>
                <w:rFonts w:cs="Arial"/>
                <w:bCs/>
                <w:szCs w:val="18"/>
              </w:rPr>
              <w:t>"903 MGC Directed Change" (Mandatory)</w:t>
            </w:r>
          </w:p>
        </w:tc>
      </w:tr>
      <w:tr w:rsidR="008D0C0C" w:rsidDel="00FD01A4" w14:paraId="4368AF62" w14:textId="77777777" w:rsidTr="007F241E">
        <w:tblPrEx>
          <w:tblCellMar>
            <w:top w:w="0" w:type="dxa"/>
            <w:bottom w:w="0" w:type="dxa"/>
          </w:tblCellMar>
        </w:tblPrEx>
        <w:tc>
          <w:tcPr>
            <w:tcW w:w="9889" w:type="dxa"/>
            <w:gridSpan w:val="2"/>
          </w:tcPr>
          <w:p w14:paraId="0E1750FD" w14:textId="77777777" w:rsidR="008D0C0C" w:rsidRDefault="008D0C0C" w:rsidP="00BE301E">
            <w:pPr>
              <w:pStyle w:val="TAN"/>
            </w:pPr>
            <w:r w:rsidRPr="006267AA">
              <w:t>NOTE</w:t>
            </w:r>
            <w:r w:rsidR="00DB6BF6">
              <w:t xml:space="preserve"> 1</w:t>
            </w:r>
            <w:r w:rsidRPr="006267AA">
              <w:t>:</w:t>
            </w:r>
            <w:r w:rsidRPr="006267AA">
              <w:tab/>
            </w:r>
            <w:r w:rsidRPr="00CC2EA5">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2F8AC25E" w14:textId="77777777" w:rsidR="008D0C0C" w:rsidRDefault="008D0C0C" w:rsidP="00BE301E">
            <w:pPr>
              <w:pStyle w:val="TAN"/>
            </w:pPr>
            <w:r>
              <w:t xml:space="preserve">NOTE </w:t>
            </w:r>
            <w:r w:rsidR="00DB6BF6">
              <w:t>2</w:t>
            </w:r>
            <w:r>
              <w:t>:</w:t>
            </w:r>
            <w:r w:rsidRPr="006267AA">
              <w:t xml:space="preserve"> </w:t>
            </w:r>
            <w:r w:rsidRPr="006267AA">
              <w:tab/>
            </w:r>
            <w:r>
              <w:t>ROOT Only.</w:t>
            </w:r>
          </w:p>
          <w:p w14:paraId="794F5C6C" w14:textId="77777777" w:rsidR="008D0C0C" w:rsidRDefault="008D0C0C" w:rsidP="00BE301E">
            <w:pPr>
              <w:pStyle w:val="TAN"/>
            </w:pPr>
            <w:r>
              <w:t xml:space="preserve">NOTE </w:t>
            </w:r>
            <w:r w:rsidR="00DB6BF6">
              <w:t>3</w:t>
            </w:r>
            <w:r>
              <w:t>:</w:t>
            </w:r>
            <w:r w:rsidRPr="006267AA">
              <w:t xml:space="preserve"> </w:t>
            </w:r>
            <w:r w:rsidRPr="006267AA">
              <w:tab/>
            </w:r>
            <w:r>
              <w:t>In response to a</w:t>
            </w:r>
            <w:r w:rsidR="00684ADF">
              <w:t>n</w:t>
            </w:r>
            <w:r>
              <w:t xml:space="preserve"> </w:t>
            </w:r>
            <w:r w:rsidR="00684ADF">
              <w:rPr>
                <w:rFonts w:hint="eastAsia"/>
                <w:lang w:eastAsia="zh-CN"/>
              </w:rPr>
              <w:t>IBCF</w:t>
            </w:r>
            <w:r>
              <w:t xml:space="preserve"> Ordered Re-Register.</w:t>
            </w:r>
          </w:p>
          <w:p w14:paraId="749997FD" w14:textId="77777777" w:rsidR="009345D7" w:rsidRDefault="009345D7" w:rsidP="00BE301E">
            <w:pPr>
              <w:pStyle w:val="TAN"/>
            </w:pPr>
            <w:r>
              <w:t xml:space="preserve">NOTE </w:t>
            </w:r>
            <w:r w:rsidR="00DB6BF6">
              <w:t>4</w:t>
            </w:r>
            <w:r>
              <w:t>:</w:t>
            </w:r>
            <w:r w:rsidRPr="006267AA">
              <w:t xml:space="preserve"> </w:t>
            </w:r>
            <w:r w:rsidRPr="006267AA">
              <w:tab/>
            </w:r>
            <w:r>
              <w:rPr>
                <w:noProof/>
              </w:rPr>
              <w:t>Support of this procedure is mandatory in the IBCF.</w:t>
            </w:r>
          </w:p>
        </w:tc>
      </w:tr>
    </w:tbl>
    <w:p w14:paraId="221D20CA" w14:textId="77777777" w:rsidR="008D0C0C" w:rsidRDefault="008D0C0C" w:rsidP="008D0C0C"/>
    <w:p w14:paraId="527FA539"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5.8.8</w:t>
        </w:r>
      </w:smartTag>
      <w:r>
        <w:t>.3: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7"/>
        <w:gridCol w:w="4752"/>
      </w:tblGrid>
      <w:tr w:rsidR="008D0C0C" w14:paraId="0F9AC95B" w14:textId="77777777" w:rsidTr="00BE301E">
        <w:tblPrEx>
          <w:tblCellMar>
            <w:top w:w="0" w:type="dxa"/>
            <w:bottom w:w="0" w:type="dxa"/>
          </w:tblCellMar>
        </w:tblPrEx>
        <w:tc>
          <w:tcPr>
            <w:tcW w:w="4963" w:type="dxa"/>
          </w:tcPr>
          <w:p w14:paraId="05F24C42" w14:textId="77777777" w:rsidR="008D0C0C" w:rsidRDefault="008D0C0C" w:rsidP="00BE301E">
            <w:pPr>
              <w:pStyle w:val="TAL"/>
              <w:rPr>
                <w:b/>
              </w:rPr>
            </w:pPr>
            <w:r>
              <w:rPr>
                <w:b/>
              </w:rPr>
              <w:t>ServiceChangeAddress used:</w:t>
            </w:r>
          </w:p>
        </w:tc>
        <w:tc>
          <w:tcPr>
            <w:tcW w:w="4892" w:type="dxa"/>
          </w:tcPr>
          <w:p w14:paraId="3B643D91" w14:textId="77777777" w:rsidR="008D0C0C" w:rsidRDefault="008D0C0C" w:rsidP="00BE301E">
            <w:pPr>
              <w:pStyle w:val="TAL"/>
            </w:pPr>
            <w:r>
              <w:t>No</w:t>
            </w:r>
          </w:p>
        </w:tc>
      </w:tr>
    </w:tbl>
    <w:p w14:paraId="402B6E31" w14:textId="77777777" w:rsidR="008D0C0C" w:rsidRDefault="008D0C0C" w:rsidP="008D0C0C"/>
    <w:p w14:paraId="5D2F283D" w14:textId="77777777" w:rsidR="008D0C0C" w:rsidRDefault="008D0C0C" w:rsidP="008D0C0C">
      <w:pPr>
        <w:pStyle w:val="TH"/>
        <w:rPr>
          <w:i/>
        </w:rPr>
      </w:pPr>
      <w:r>
        <w:t xml:space="preserve">Table </w:t>
      </w:r>
      <w:smartTag w:uri="urn:schemas-microsoft-com:office:smarttags" w:element="chsdate">
        <w:smartTagPr>
          <w:attr w:name="IsROCDate" w:val="False"/>
          <w:attr w:name="IsLunarDate" w:val="False"/>
          <w:attr w:name="Day" w:val="30"/>
          <w:attr w:name="Month" w:val="12"/>
          <w:attr w:name="Year" w:val="1899"/>
        </w:smartTagPr>
        <w:r>
          <w:t>5.8.8</w:t>
        </w:r>
      </w:smartTag>
      <w:r>
        <w:t>.4: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2"/>
        <w:gridCol w:w="2951"/>
        <w:gridCol w:w="3416"/>
      </w:tblGrid>
      <w:tr w:rsidR="008D0C0C" w14:paraId="759FA37F" w14:textId="77777777" w:rsidTr="00BE301E">
        <w:tblPrEx>
          <w:tblCellMar>
            <w:top w:w="0" w:type="dxa"/>
            <w:bottom w:w="0" w:type="dxa"/>
          </w:tblCellMar>
        </w:tblPrEx>
        <w:trPr>
          <w:cantSplit/>
        </w:trPr>
        <w:tc>
          <w:tcPr>
            <w:tcW w:w="3369" w:type="dxa"/>
          </w:tcPr>
          <w:p w14:paraId="75278F36" w14:textId="77777777" w:rsidR="008D0C0C" w:rsidRDefault="008D0C0C" w:rsidP="00BE301E">
            <w:pPr>
              <w:pStyle w:val="TAL"/>
              <w:rPr>
                <w:b/>
              </w:rPr>
            </w:pPr>
            <w:r>
              <w:rPr>
                <w:b/>
              </w:rPr>
              <w:t>ServiceChangeDelay used:</w:t>
            </w:r>
          </w:p>
        </w:tc>
        <w:tc>
          <w:tcPr>
            <w:tcW w:w="6810" w:type="dxa"/>
            <w:gridSpan w:val="2"/>
          </w:tcPr>
          <w:p w14:paraId="09AE0FC5" w14:textId="77777777" w:rsidR="008D0C0C" w:rsidRDefault="008D0C0C" w:rsidP="00BE301E">
            <w:pPr>
              <w:pStyle w:val="TAL"/>
            </w:pPr>
            <w:r>
              <w:t>No</w:t>
            </w:r>
          </w:p>
        </w:tc>
      </w:tr>
      <w:tr w:rsidR="008D0C0C" w14:paraId="0128489E" w14:textId="77777777" w:rsidTr="00BE301E">
        <w:tblPrEx>
          <w:tblCellMar>
            <w:top w:w="0" w:type="dxa"/>
            <w:bottom w:w="0" w:type="dxa"/>
          </w:tblCellMar>
        </w:tblPrEx>
        <w:trPr>
          <w:cantSplit/>
        </w:trPr>
        <w:tc>
          <w:tcPr>
            <w:tcW w:w="3369" w:type="dxa"/>
          </w:tcPr>
          <w:p w14:paraId="0850426A" w14:textId="77777777" w:rsidR="008D0C0C" w:rsidRDefault="008D0C0C" w:rsidP="00BE301E">
            <w:pPr>
              <w:pStyle w:val="TAL"/>
              <w:rPr>
                <w:i/>
                <w:iCs/>
              </w:rPr>
            </w:pPr>
            <w:r>
              <w:rPr>
                <w:i/>
                <w:iCs/>
              </w:rPr>
              <w:t>If yes</w:t>
            </w:r>
          </w:p>
        </w:tc>
        <w:tc>
          <w:tcPr>
            <w:tcW w:w="3130" w:type="dxa"/>
          </w:tcPr>
          <w:p w14:paraId="0A1098FB" w14:textId="77777777" w:rsidR="008D0C0C" w:rsidRDefault="008D0C0C" w:rsidP="00BE301E">
            <w:pPr>
              <w:pStyle w:val="TAL"/>
              <w:rPr>
                <w:b/>
              </w:rPr>
            </w:pPr>
            <w:r>
              <w:rPr>
                <w:b/>
              </w:rPr>
              <w:t>Valid time period:</w:t>
            </w:r>
          </w:p>
        </w:tc>
        <w:tc>
          <w:tcPr>
            <w:tcW w:w="3680" w:type="dxa"/>
          </w:tcPr>
          <w:p w14:paraId="39C978B3" w14:textId="77777777" w:rsidR="008D0C0C" w:rsidRDefault="008D0C0C" w:rsidP="00BE301E">
            <w:pPr>
              <w:pStyle w:val="TAC"/>
            </w:pPr>
            <w:r>
              <w:t>-</w:t>
            </w:r>
          </w:p>
        </w:tc>
      </w:tr>
    </w:tbl>
    <w:p w14:paraId="017683DC" w14:textId="77777777" w:rsidR="008D0C0C" w:rsidRDefault="008D0C0C" w:rsidP="008D0C0C"/>
    <w:p w14:paraId="3AAD33B7"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5.8.8</w:t>
        </w:r>
      </w:smartTag>
      <w:r>
        <w:t>.5: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0"/>
        <w:gridCol w:w="4779"/>
      </w:tblGrid>
      <w:tr w:rsidR="008D0C0C" w14:paraId="6EDB45B4" w14:textId="77777777" w:rsidTr="00BE301E">
        <w:tblPrEx>
          <w:tblCellMar>
            <w:top w:w="0" w:type="dxa"/>
            <w:bottom w:w="0" w:type="dxa"/>
          </w:tblCellMar>
        </w:tblPrEx>
        <w:tc>
          <w:tcPr>
            <w:tcW w:w="5089" w:type="dxa"/>
          </w:tcPr>
          <w:p w14:paraId="21A5B993" w14:textId="77777777" w:rsidR="008D0C0C" w:rsidRDefault="008D0C0C" w:rsidP="00BE301E">
            <w:pPr>
              <w:pStyle w:val="TAL"/>
              <w:rPr>
                <w:b/>
              </w:rPr>
            </w:pPr>
            <w:r>
              <w:rPr>
                <w:b/>
              </w:rPr>
              <w:t>ServiceChange Incomplete Flag used:</w:t>
            </w:r>
          </w:p>
        </w:tc>
        <w:tc>
          <w:tcPr>
            <w:tcW w:w="5090" w:type="dxa"/>
          </w:tcPr>
          <w:p w14:paraId="6DCD0F92" w14:textId="77777777" w:rsidR="008D0C0C" w:rsidRDefault="008D0C0C" w:rsidP="00BE301E">
            <w:pPr>
              <w:pStyle w:val="TAL"/>
            </w:pPr>
            <w:r>
              <w:t>No</w:t>
            </w:r>
          </w:p>
        </w:tc>
      </w:tr>
    </w:tbl>
    <w:p w14:paraId="6D0DF95B" w14:textId="77777777" w:rsidR="008D0C0C" w:rsidRDefault="008D0C0C" w:rsidP="008D0C0C"/>
    <w:p w14:paraId="4C2418B6"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5.8.8</w:t>
        </w:r>
      </w:smartTag>
      <w:r>
        <w:t>.6: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8"/>
        <w:gridCol w:w="4771"/>
      </w:tblGrid>
      <w:tr w:rsidR="008D0C0C" w14:paraId="2B1F5805" w14:textId="77777777" w:rsidTr="00BE301E">
        <w:tblPrEx>
          <w:tblCellMar>
            <w:top w:w="0" w:type="dxa"/>
            <w:bottom w:w="0" w:type="dxa"/>
          </w:tblCellMar>
        </w:tblPrEx>
        <w:tc>
          <w:tcPr>
            <w:tcW w:w="4942" w:type="dxa"/>
          </w:tcPr>
          <w:p w14:paraId="1FD4D350" w14:textId="77777777" w:rsidR="008D0C0C" w:rsidRDefault="008D0C0C" w:rsidP="00BE301E">
            <w:pPr>
              <w:pStyle w:val="TAL"/>
              <w:rPr>
                <w:b/>
              </w:rPr>
            </w:pPr>
            <w:r>
              <w:rPr>
                <w:b/>
              </w:rPr>
              <w:t>Version used in ServiceChangeVersion:</w:t>
            </w:r>
          </w:p>
        </w:tc>
        <w:tc>
          <w:tcPr>
            <w:tcW w:w="4913" w:type="dxa"/>
          </w:tcPr>
          <w:p w14:paraId="42BB6BB2" w14:textId="77777777" w:rsidR="008D0C0C" w:rsidRDefault="008D0C0C" w:rsidP="00BE301E">
            <w:pPr>
              <w:pStyle w:val="TAL"/>
            </w:pPr>
            <w:r>
              <w:t>2 or 3</w:t>
            </w:r>
          </w:p>
        </w:tc>
      </w:tr>
      <w:tr w:rsidR="00E36C76" w14:paraId="162807D8" w14:textId="77777777" w:rsidTr="00E62E91">
        <w:tblPrEx>
          <w:tblCellMar>
            <w:top w:w="0" w:type="dxa"/>
            <w:bottom w:w="0" w:type="dxa"/>
          </w:tblCellMar>
        </w:tblPrEx>
        <w:tc>
          <w:tcPr>
            <w:tcW w:w="9855" w:type="dxa"/>
            <w:gridSpan w:val="2"/>
          </w:tcPr>
          <w:p w14:paraId="6C806ED0" w14:textId="77777777" w:rsidR="00E36C76" w:rsidRDefault="00E36C76" w:rsidP="00E36C76">
            <w:pPr>
              <w:pStyle w:val="TAN"/>
            </w:pPr>
            <w:r>
              <w:t>NOTE:</w:t>
            </w:r>
            <w:r w:rsidRPr="006267AA">
              <w:t xml:space="preserve"> </w:t>
            </w:r>
            <w:r w:rsidRPr="006267AA">
              <w:tab/>
            </w:r>
            <w:r>
              <w:rPr>
                <w:noProof/>
              </w:rPr>
              <w:t>Version 2 shall be supported as the minimum protocol version. See subclause 5.3.</w:t>
            </w:r>
          </w:p>
        </w:tc>
      </w:tr>
    </w:tbl>
    <w:p w14:paraId="18C19AB3" w14:textId="77777777" w:rsidR="008D0C0C" w:rsidRDefault="008D0C0C" w:rsidP="008D0C0C"/>
    <w:p w14:paraId="56588577" w14:textId="77777777" w:rsidR="001920AE" w:rsidRDefault="001920AE" w:rsidP="001920AE">
      <w:pPr>
        <w:pStyle w:val="TH"/>
      </w:pPr>
      <w:r>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3"/>
        <w:gridCol w:w="4786"/>
      </w:tblGrid>
      <w:tr w:rsidR="001920AE" w14:paraId="3CF19133" w14:textId="77777777" w:rsidTr="001920AE">
        <w:tblPrEx>
          <w:tblCellMar>
            <w:top w:w="0" w:type="dxa"/>
            <w:bottom w:w="0" w:type="dxa"/>
          </w:tblCellMar>
        </w:tblPrEx>
        <w:tc>
          <w:tcPr>
            <w:tcW w:w="4930" w:type="dxa"/>
          </w:tcPr>
          <w:p w14:paraId="1D05082A" w14:textId="77777777" w:rsidR="001920AE" w:rsidRPr="00350C83" w:rsidRDefault="001920AE" w:rsidP="001920AE">
            <w:pPr>
              <w:pStyle w:val="TAL"/>
              <w:rPr>
                <w:b/>
                <w:bCs/>
              </w:rPr>
            </w:pPr>
            <w:r w:rsidRPr="00350C83">
              <w:rPr>
                <w:b/>
                <w:bCs/>
              </w:rPr>
              <w:t>ServiceChangeProfile mandatory:</w:t>
            </w:r>
          </w:p>
        </w:tc>
        <w:tc>
          <w:tcPr>
            <w:tcW w:w="4925" w:type="dxa"/>
          </w:tcPr>
          <w:p w14:paraId="6516F63E" w14:textId="77777777" w:rsidR="001920AE" w:rsidRPr="00350C83" w:rsidRDefault="001920AE" w:rsidP="001920AE">
            <w:pPr>
              <w:pStyle w:val="TAL"/>
            </w:pPr>
            <w:r w:rsidRPr="00350C83">
              <w:t>Yes</w:t>
            </w:r>
          </w:p>
        </w:tc>
      </w:tr>
      <w:tr w:rsidR="001920AE" w14:paraId="5B8B773E" w14:textId="77777777" w:rsidTr="001920AE">
        <w:tblPrEx>
          <w:tblCellMar>
            <w:top w:w="0" w:type="dxa"/>
            <w:bottom w:w="0" w:type="dxa"/>
          </w:tblCellMar>
        </w:tblPrEx>
        <w:tc>
          <w:tcPr>
            <w:tcW w:w="9855" w:type="dxa"/>
            <w:gridSpan w:val="2"/>
          </w:tcPr>
          <w:p w14:paraId="1A5C21DA" w14:textId="77777777" w:rsidR="001920AE" w:rsidRPr="00350C83" w:rsidRDefault="001920AE" w:rsidP="001920AE">
            <w:pPr>
              <w:pStyle w:val="TAN"/>
            </w:pPr>
            <w:r w:rsidRPr="000A08F4">
              <w:t xml:space="preserve">NOTE: </w:t>
            </w:r>
            <w:r w:rsidRPr="000A08F4">
              <w:tab/>
              <w:t>The ServiceChangeProfile is mandatory in the TrGW Register and TrGW Re-Register procedures.</w:t>
            </w:r>
          </w:p>
        </w:tc>
      </w:tr>
    </w:tbl>
    <w:p w14:paraId="106A7791" w14:textId="77777777" w:rsidR="001920AE" w:rsidRDefault="001920AE" w:rsidP="001920AE"/>
    <w:p w14:paraId="5F79BAAF" w14:textId="77777777" w:rsidR="008D0C0C" w:rsidRDefault="008D0C0C" w:rsidP="008D0C0C">
      <w:pPr>
        <w:pStyle w:val="TH"/>
      </w:pPr>
      <w:r>
        <w:lastRenderedPageBreak/>
        <w:t>Table 5.8.8.</w:t>
      </w:r>
      <w:r w:rsidR="005B26D3">
        <w:t>8</w:t>
      </w:r>
      <w:r>
        <w:t>: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8"/>
        <w:gridCol w:w="4791"/>
      </w:tblGrid>
      <w:tr w:rsidR="008D0C0C" w14:paraId="029A50D0" w14:textId="77777777" w:rsidTr="00BE301E">
        <w:tblPrEx>
          <w:tblCellMar>
            <w:top w:w="0" w:type="dxa"/>
            <w:bottom w:w="0" w:type="dxa"/>
          </w:tblCellMar>
        </w:tblPrEx>
        <w:tc>
          <w:tcPr>
            <w:tcW w:w="5089" w:type="dxa"/>
          </w:tcPr>
          <w:p w14:paraId="5BFBB094" w14:textId="77777777" w:rsidR="008D0C0C" w:rsidRDefault="008D0C0C" w:rsidP="00BE301E">
            <w:pPr>
              <w:pStyle w:val="TAL"/>
              <w:rPr>
                <w:b/>
              </w:rPr>
            </w:pPr>
            <w:r>
              <w:rPr>
                <w:b/>
              </w:rPr>
              <w:t>Profile negotiation as per H.248.18:</w:t>
            </w:r>
          </w:p>
        </w:tc>
        <w:tc>
          <w:tcPr>
            <w:tcW w:w="5090" w:type="dxa"/>
          </w:tcPr>
          <w:p w14:paraId="61B1F1E9" w14:textId="77777777" w:rsidR="008D0C0C" w:rsidRDefault="008D0C0C" w:rsidP="00BE301E">
            <w:pPr>
              <w:pStyle w:val="TAL"/>
            </w:pPr>
            <w:r>
              <w:t>No</w:t>
            </w:r>
          </w:p>
        </w:tc>
      </w:tr>
    </w:tbl>
    <w:p w14:paraId="751AF4E1" w14:textId="77777777" w:rsidR="008D0C0C" w:rsidRDefault="008D0C0C" w:rsidP="008D0C0C"/>
    <w:p w14:paraId="26315A39" w14:textId="77777777" w:rsidR="008D0C0C" w:rsidRDefault="008D0C0C" w:rsidP="008D0C0C">
      <w:pPr>
        <w:pStyle w:val="TH"/>
      </w:pPr>
      <w:r>
        <w:t>Table 5.8.8.</w:t>
      </w:r>
      <w:r w:rsidR="005B26D3">
        <w:t>9</w:t>
      </w:r>
      <w:r>
        <w:t>: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1"/>
        <w:gridCol w:w="4758"/>
      </w:tblGrid>
      <w:tr w:rsidR="008D0C0C" w14:paraId="197780F8" w14:textId="77777777" w:rsidTr="00BE301E">
        <w:tblPrEx>
          <w:tblCellMar>
            <w:top w:w="0" w:type="dxa"/>
            <w:bottom w:w="0" w:type="dxa"/>
          </w:tblCellMar>
        </w:tblPrEx>
        <w:tc>
          <w:tcPr>
            <w:tcW w:w="5089" w:type="dxa"/>
          </w:tcPr>
          <w:p w14:paraId="4E5EF846" w14:textId="77777777" w:rsidR="008D0C0C" w:rsidRPr="001F133A" w:rsidRDefault="008D0C0C" w:rsidP="00BE301E">
            <w:pPr>
              <w:pStyle w:val="TAL"/>
              <w:rPr>
                <w:b/>
              </w:rPr>
            </w:pPr>
            <w:r w:rsidRPr="001F133A">
              <w:rPr>
                <w:b/>
              </w:rPr>
              <w:t>ServiceChangeMGCId used:</w:t>
            </w:r>
          </w:p>
        </w:tc>
        <w:tc>
          <w:tcPr>
            <w:tcW w:w="5090" w:type="dxa"/>
          </w:tcPr>
          <w:p w14:paraId="2C677EC8" w14:textId="77777777" w:rsidR="008D0C0C" w:rsidRDefault="008D0C0C" w:rsidP="00BE301E">
            <w:pPr>
              <w:pStyle w:val="TAL"/>
            </w:pPr>
            <w:r>
              <w:t xml:space="preserve">Yes </w:t>
            </w:r>
          </w:p>
        </w:tc>
      </w:tr>
    </w:tbl>
    <w:p w14:paraId="189B7A6B" w14:textId="77777777" w:rsidR="008D0C0C" w:rsidRDefault="008D0C0C" w:rsidP="008D0C0C"/>
    <w:p w14:paraId="1FB429EC" w14:textId="77777777" w:rsidR="008D0C0C" w:rsidRDefault="008D0C0C" w:rsidP="008D0C0C">
      <w:pPr>
        <w:pStyle w:val="Heading3"/>
      </w:pPr>
      <w:bookmarkStart w:id="82" w:name="_Toc414010815"/>
      <w:smartTag w:uri="urn:schemas-microsoft-com:office:smarttags" w:element="chsdate">
        <w:smartTagPr>
          <w:attr w:name="IsROCDate" w:val="False"/>
          <w:attr w:name="IsLunarDate" w:val="False"/>
          <w:attr w:name="Day" w:val="30"/>
          <w:attr w:name="Month" w:val="12"/>
          <w:attr w:name="Year" w:val="1899"/>
        </w:smartTagPr>
        <w:r>
          <w:t>5.8.9</w:t>
        </w:r>
        <w:r>
          <w:tab/>
        </w:r>
      </w:smartTag>
      <w:r>
        <w:t>Manipulating and auditing context attributes</w:t>
      </w:r>
      <w:bookmarkEnd w:id="82"/>
    </w:p>
    <w:p w14:paraId="5DB90E69" w14:textId="77777777" w:rsidR="00483FB9" w:rsidRPr="00BC091C" w:rsidRDefault="008D0C0C" w:rsidP="00483FB9">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5.8.9</w:t>
        </w:r>
      </w:smartTag>
      <w:r>
        <w:t>.1: Manipulating and Auditing Context Attributes</w:t>
      </w:r>
      <w:r w:rsidR="00483FB9" w:rsidRPr="00483FB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1"/>
        <w:gridCol w:w="4808"/>
      </w:tblGrid>
      <w:tr w:rsidR="00483FB9" w14:paraId="4AEF6C26" w14:textId="77777777" w:rsidTr="00483FB9">
        <w:tblPrEx>
          <w:tblCellMar>
            <w:top w:w="0" w:type="dxa"/>
            <w:bottom w:w="0" w:type="dxa"/>
          </w:tblCellMar>
        </w:tblPrEx>
        <w:tc>
          <w:tcPr>
            <w:tcW w:w="4931" w:type="dxa"/>
          </w:tcPr>
          <w:p w14:paraId="1F6ABD85" w14:textId="77777777" w:rsidR="00483FB9" w:rsidRPr="00BC091C" w:rsidRDefault="00483FB9" w:rsidP="00483FB9">
            <w:pPr>
              <w:pStyle w:val="TAL"/>
              <w:rPr>
                <w:b/>
              </w:rPr>
            </w:pPr>
            <w:r w:rsidRPr="00BC091C">
              <w:rPr>
                <w:b/>
              </w:rPr>
              <w:t>Context Attributes Manipulated:</w:t>
            </w:r>
          </w:p>
        </w:tc>
        <w:tc>
          <w:tcPr>
            <w:tcW w:w="4924" w:type="dxa"/>
          </w:tcPr>
          <w:p w14:paraId="5CF555F4" w14:textId="77777777" w:rsidR="00483FB9" w:rsidRPr="009B71B2" w:rsidRDefault="00483FB9" w:rsidP="00483FB9">
            <w:pPr>
              <w:pStyle w:val="TAL"/>
            </w:pPr>
            <w:r>
              <w:t>Emergency Indicator, Priority Indicator</w:t>
            </w:r>
          </w:p>
        </w:tc>
      </w:tr>
      <w:tr w:rsidR="00483FB9" w14:paraId="582B6568" w14:textId="77777777" w:rsidTr="00483FB9">
        <w:tblPrEx>
          <w:tblCellMar>
            <w:top w:w="0" w:type="dxa"/>
            <w:bottom w:w="0" w:type="dxa"/>
          </w:tblCellMar>
        </w:tblPrEx>
        <w:tc>
          <w:tcPr>
            <w:tcW w:w="4931" w:type="dxa"/>
          </w:tcPr>
          <w:p w14:paraId="5E14C6F8" w14:textId="77777777" w:rsidR="00483FB9" w:rsidRDefault="00483FB9" w:rsidP="00483FB9">
            <w:pPr>
              <w:pStyle w:val="TAL"/>
              <w:rPr>
                <w:b/>
              </w:rPr>
            </w:pPr>
            <w:r>
              <w:rPr>
                <w:b/>
              </w:rPr>
              <w:t>Context Attributes Audited:</w:t>
            </w:r>
          </w:p>
        </w:tc>
        <w:tc>
          <w:tcPr>
            <w:tcW w:w="4924" w:type="dxa"/>
          </w:tcPr>
          <w:p w14:paraId="5E21F7C7" w14:textId="77777777" w:rsidR="00483FB9" w:rsidRPr="009B71B2" w:rsidRDefault="00483FB9" w:rsidP="00483FB9">
            <w:pPr>
              <w:pStyle w:val="TAL"/>
            </w:pPr>
            <w:r>
              <w:t>None</w:t>
            </w:r>
          </w:p>
        </w:tc>
      </w:tr>
    </w:tbl>
    <w:p w14:paraId="13DE3800" w14:textId="77777777" w:rsidR="00483FB9" w:rsidRPr="006B5418" w:rsidRDefault="00483FB9" w:rsidP="00483FB9">
      <w:pPr>
        <w:rPr>
          <w:lang w:val="en-US"/>
        </w:rPr>
      </w:pPr>
    </w:p>
    <w:p w14:paraId="4F171D15" w14:textId="77777777" w:rsidR="008D0C0C" w:rsidRDefault="008D0C0C" w:rsidP="008D0C0C">
      <w:pPr>
        <w:pStyle w:val="Heading2"/>
      </w:pPr>
      <w:bookmarkStart w:id="83" w:name="_Toc414010816"/>
      <w:r>
        <w:t>5.9</w:t>
      </w:r>
      <w:r>
        <w:tab/>
        <w:t>Generic command syntax and encoding</w:t>
      </w:r>
      <w:bookmarkEnd w:id="83"/>
    </w:p>
    <w:p w14:paraId="44C39A9A"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5.9.1</w:t>
        </w:r>
      </w:smartTag>
      <w:r>
        <w:t>: Command Encoding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31"/>
        <w:gridCol w:w="4798"/>
      </w:tblGrid>
      <w:tr w:rsidR="008D0C0C" w14:paraId="29A87704" w14:textId="77777777" w:rsidTr="00BE301E">
        <w:tblPrEx>
          <w:tblCellMar>
            <w:top w:w="0" w:type="dxa"/>
            <w:bottom w:w="0" w:type="dxa"/>
          </w:tblCellMar>
        </w:tblPrEx>
        <w:trPr>
          <w:jc w:val="center"/>
        </w:trPr>
        <w:tc>
          <w:tcPr>
            <w:tcW w:w="4900" w:type="dxa"/>
          </w:tcPr>
          <w:p w14:paraId="1F0ED5F9" w14:textId="77777777" w:rsidR="008D0C0C" w:rsidRPr="001D50EC" w:rsidRDefault="008D0C0C" w:rsidP="00BE301E">
            <w:pPr>
              <w:pStyle w:val="TAL"/>
              <w:rPr>
                <w:b/>
                <w:bCs/>
              </w:rPr>
            </w:pPr>
            <w:r w:rsidRPr="001D50EC">
              <w:rPr>
                <w:b/>
                <w:bCs/>
              </w:rPr>
              <w:t>Supported Encodings:</w:t>
            </w:r>
          </w:p>
        </w:tc>
        <w:tc>
          <w:tcPr>
            <w:tcW w:w="4875" w:type="dxa"/>
          </w:tcPr>
          <w:p w14:paraId="173364A3" w14:textId="77777777" w:rsidR="008D0C0C" w:rsidRDefault="008D0C0C" w:rsidP="007F241E">
            <w:pPr>
              <w:pStyle w:val="TAL"/>
            </w:pPr>
            <w:r>
              <w:t>Text (NOTE 1, NOTE 2, NOTE 3) and Binary.</w:t>
            </w:r>
          </w:p>
        </w:tc>
      </w:tr>
      <w:tr w:rsidR="008D0C0C" w14:paraId="3DE8DEA4" w14:textId="77777777" w:rsidTr="00BE301E">
        <w:tblPrEx>
          <w:tblCellMar>
            <w:top w:w="0" w:type="dxa"/>
            <w:bottom w:w="0" w:type="dxa"/>
          </w:tblCellMar>
        </w:tblPrEx>
        <w:trPr>
          <w:jc w:val="center"/>
        </w:trPr>
        <w:tc>
          <w:tcPr>
            <w:tcW w:w="9775" w:type="dxa"/>
            <w:gridSpan w:val="2"/>
          </w:tcPr>
          <w:p w14:paraId="3EEA97F7" w14:textId="77777777" w:rsidR="008D0C0C" w:rsidRDefault="008D0C0C" w:rsidP="00BE301E">
            <w:pPr>
              <w:pStyle w:val="TAN"/>
            </w:pPr>
            <w:r>
              <w:t>NOTE 1:</w:t>
            </w:r>
            <w:r>
              <w:tab/>
              <w:t>The receiver shall be capable of receiving both Short Token Notation and Long Token Notation on an H.248 control association.</w:t>
            </w:r>
          </w:p>
          <w:p w14:paraId="48D4AB75" w14:textId="77777777" w:rsidR="008D0C0C" w:rsidRDefault="008D0C0C" w:rsidP="00BE301E">
            <w:pPr>
              <w:pStyle w:val="TAN"/>
            </w:pPr>
            <w:r>
              <w:t>NOTE 2:</w:t>
            </w:r>
            <w:r>
              <w:tab/>
              <w:t>The transmitter may select between long and short token forms per H.248 control association.</w:t>
            </w:r>
          </w:p>
          <w:p w14:paraId="21C28158" w14:textId="77777777" w:rsidR="008D0C0C" w:rsidRDefault="008D0C0C" w:rsidP="00BE301E">
            <w:pPr>
              <w:pStyle w:val="TAN"/>
            </w:pPr>
            <w:r>
              <w:t>NOTE 3:</w:t>
            </w:r>
            <w:r>
              <w:tab/>
              <w:t>ETSI TISPAN "Ia Profile</w:t>
            </w:r>
            <w:r w:rsidR="00773407">
              <w:t>"</w:t>
            </w:r>
            <w:r w:rsidR="009922C1" w:rsidRPr="005F6942">
              <w:t xml:space="preserve"> [</w:t>
            </w:r>
            <w:r w:rsidR="009922C1" w:rsidRPr="005F6942">
              <w:rPr>
                <w:rFonts w:hint="eastAsia"/>
                <w:lang w:eastAsia="zh-CN"/>
              </w:rPr>
              <w:t>4</w:t>
            </w:r>
            <w:r w:rsidR="009922C1" w:rsidRPr="005F6942">
              <w:t>]</w:t>
            </w:r>
            <w:r>
              <w:t xml:space="preserve"> uses only text encoding.</w:t>
            </w:r>
          </w:p>
        </w:tc>
      </w:tr>
    </w:tbl>
    <w:p w14:paraId="29B212F8" w14:textId="77777777" w:rsidR="008D0C0C" w:rsidRPr="00690174" w:rsidRDefault="008D0C0C" w:rsidP="008D0C0C"/>
    <w:p w14:paraId="2F8E8252" w14:textId="77777777" w:rsidR="008D0C0C" w:rsidRDefault="008D0C0C" w:rsidP="008D0C0C">
      <w:pPr>
        <w:pStyle w:val="Heading2"/>
      </w:pPr>
      <w:bookmarkStart w:id="84" w:name="_Toc414010817"/>
      <w:r>
        <w:t>5.10</w:t>
      </w:r>
      <w:r>
        <w:tab/>
        <w:t>Transactions</w:t>
      </w:r>
      <w:bookmarkEnd w:id="84"/>
    </w:p>
    <w:p w14:paraId="092A4F8C"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5.10.1</w:t>
        </w:r>
      </w:smartTag>
      <w:r>
        <w:t>: Transactions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5090"/>
      </w:tblGrid>
      <w:tr w:rsidR="008D0C0C" w14:paraId="68CEF19F" w14:textId="77777777" w:rsidTr="007F241E">
        <w:tblPrEx>
          <w:tblCellMar>
            <w:top w:w="0" w:type="dxa"/>
            <w:bottom w:w="0" w:type="dxa"/>
          </w:tblCellMar>
        </w:tblPrEx>
        <w:tc>
          <w:tcPr>
            <w:tcW w:w="4799" w:type="dxa"/>
          </w:tcPr>
          <w:p w14:paraId="373A5379" w14:textId="77777777" w:rsidR="008D0C0C" w:rsidRPr="007D251B" w:rsidRDefault="008D0C0C" w:rsidP="00BE301E">
            <w:pPr>
              <w:pStyle w:val="TAL"/>
              <w:rPr>
                <w:b/>
                <w:bCs/>
              </w:rPr>
            </w:pPr>
            <w:r w:rsidRPr="007D251B">
              <w:rPr>
                <w:b/>
                <w:bCs/>
              </w:rPr>
              <w:t>Maximum number of Transaction Requests / Replies / TransResponseAcks / Segment Replies per message:</w:t>
            </w:r>
          </w:p>
        </w:tc>
        <w:tc>
          <w:tcPr>
            <w:tcW w:w="5090" w:type="dxa"/>
          </w:tcPr>
          <w:p w14:paraId="53A129D7" w14:textId="77777777" w:rsidR="008D0C0C" w:rsidRPr="007F241E" w:rsidRDefault="008D0C0C" w:rsidP="007F241E">
            <w:pPr>
              <w:pStyle w:val="TAL"/>
              <w:ind w:right="-108"/>
            </w:pPr>
            <w:r>
              <w:t>10 (NOTE)</w:t>
            </w:r>
          </w:p>
        </w:tc>
      </w:tr>
      <w:tr w:rsidR="008D0C0C" w14:paraId="4FABBCA5" w14:textId="77777777" w:rsidTr="007F241E">
        <w:tblPrEx>
          <w:tblCellMar>
            <w:top w:w="0" w:type="dxa"/>
            <w:bottom w:w="0" w:type="dxa"/>
          </w:tblCellMar>
        </w:tblPrEx>
        <w:tc>
          <w:tcPr>
            <w:tcW w:w="9889" w:type="dxa"/>
            <w:gridSpan w:val="2"/>
          </w:tcPr>
          <w:p w14:paraId="66185CC4" w14:textId="77777777" w:rsidR="008D0C0C" w:rsidRDefault="008D0C0C" w:rsidP="00BE301E">
            <w:pPr>
              <w:pStyle w:val="TAN"/>
            </w:pPr>
            <w:r>
              <w:t xml:space="preserve">NOTE:    </w:t>
            </w:r>
            <w:r w:rsidR="009922C1" w:rsidRPr="005F6942">
              <w:t xml:space="preserve">ETSI </w:t>
            </w:r>
            <w:r>
              <w:t>TISPAN "Ia Profile"</w:t>
            </w:r>
            <w:r w:rsidR="00684ADF">
              <w:t xml:space="preserve"> [</w:t>
            </w:r>
            <w:r w:rsidR="00684ADF">
              <w:rPr>
                <w:rFonts w:hint="eastAsia"/>
                <w:lang w:eastAsia="zh-CN"/>
              </w:rPr>
              <w:t>4</w:t>
            </w:r>
            <w:r w:rsidR="00684ADF">
              <w:t>]</w:t>
            </w:r>
            <w:r>
              <w:t xml:space="preserve"> maximum is "1", this is foreseen to be the typical case</w:t>
            </w:r>
          </w:p>
        </w:tc>
      </w:tr>
    </w:tbl>
    <w:p w14:paraId="0A70DFEF" w14:textId="77777777" w:rsidR="008D0C0C" w:rsidRDefault="008D0C0C" w:rsidP="008D0C0C"/>
    <w:p w14:paraId="274B8D12" w14:textId="77777777" w:rsidR="008D0C0C" w:rsidRPr="009B71B2" w:rsidRDefault="008D0C0C" w:rsidP="008D0C0C">
      <w:pPr>
        <w:pStyle w:val="TH"/>
        <w:rPr>
          <w:lang w:val="fr-FR"/>
        </w:rPr>
      </w:pPr>
      <w:r>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Pr>
            <w:lang w:val="fr-FR"/>
          </w:rPr>
          <w:t>5.10.2</w:t>
        </w:r>
      </w:smartTag>
      <w:r w:rsidRPr="009B71B2">
        <w:rPr>
          <w:lang w:val="fr-FR"/>
        </w:rPr>
        <w:t>: Commands per Transaction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3"/>
        <w:gridCol w:w="4796"/>
      </w:tblGrid>
      <w:tr w:rsidR="008D0C0C" w14:paraId="3AC627B8" w14:textId="77777777" w:rsidTr="00BE301E">
        <w:tblPrEx>
          <w:tblCellMar>
            <w:top w:w="0" w:type="dxa"/>
            <w:bottom w:w="0" w:type="dxa"/>
          </w:tblCellMar>
        </w:tblPrEx>
        <w:tc>
          <w:tcPr>
            <w:tcW w:w="4945" w:type="dxa"/>
          </w:tcPr>
          <w:p w14:paraId="186FBCB0" w14:textId="77777777" w:rsidR="008D0C0C" w:rsidRPr="007D251B" w:rsidRDefault="008D0C0C" w:rsidP="00BE301E">
            <w:pPr>
              <w:pStyle w:val="TAL"/>
              <w:rPr>
                <w:b/>
                <w:bCs/>
              </w:rPr>
            </w:pPr>
            <w:r w:rsidRPr="007D251B">
              <w:rPr>
                <w:b/>
                <w:bCs/>
              </w:rPr>
              <w:t>Maximum number of commands per Transaction request:</w:t>
            </w:r>
          </w:p>
        </w:tc>
        <w:tc>
          <w:tcPr>
            <w:tcW w:w="4910" w:type="dxa"/>
          </w:tcPr>
          <w:p w14:paraId="11A67AEA" w14:textId="77777777" w:rsidR="008D0C0C" w:rsidRPr="007F241E" w:rsidRDefault="008D0C0C" w:rsidP="007F241E">
            <w:pPr>
              <w:pStyle w:val="TAL"/>
              <w:rPr>
                <w:highlight w:val="yellow"/>
              </w:rPr>
            </w:pPr>
            <w:r>
              <w:t>Unspecified (NOTE)</w:t>
            </w:r>
          </w:p>
        </w:tc>
      </w:tr>
      <w:tr w:rsidR="008D0C0C" w14:paraId="7FBCE315" w14:textId="77777777" w:rsidTr="00BE301E">
        <w:tblPrEx>
          <w:tblCellMar>
            <w:top w:w="0" w:type="dxa"/>
            <w:bottom w:w="0" w:type="dxa"/>
          </w:tblCellMar>
        </w:tblPrEx>
        <w:tc>
          <w:tcPr>
            <w:tcW w:w="9855" w:type="dxa"/>
            <w:gridSpan w:val="2"/>
          </w:tcPr>
          <w:p w14:paraId="5EEE86F9" w14:textId="77777777" w:rsidR="008D0C0C" w:rsidDel="0033331A" w:rsidRDefault="008D0C0C" w:rsidP="00BE301E">
            <w:pPr>
              <w:pStyle w:val="TAN"/>
            </w:pPr>
            <w:r>
              <w:t xml:space="preserve">NOTE:    </w:t>
            </w:r>
            <w:r w:rsidR="009922C1" w:rsidRPr="005F6942">
              <w:t xml:space="preserve">ETSI </w:t>
            </w:r>
            <w:r>
              <w:t>TISPAN "Ia Profile"</w:t>
            </w:r>
            <w:r w:rsidR="00684ADF">
              <w:t xml:space="preserve"> [</w:t>
            </w:r>
            <w:r w:rsidR="00684ADF">
              <w:rPr>
                <w:rFonts w:hint="eastAsia"/>
                <w:lang w:eastAsia="zh-CN"/>
              </w:rPr>
              <w:t>4</w:t>
            </w:r>
            <w:r w:rsidR="00684ADF">
              <w:t>]</w:t>
            </w:r>
            <w:r>
              <w:t xml:space="preserve"> maximum is "2", this is foreseen to be the typical case</w:t>
            </w:r>
          </w:p>
        </w:tc>
      </w:tr>
    </w:tbl>
    <w:p w14:paraId="0C609AA9" w14:textId="77777777" w:rsidR="008D0C0C" w:rsidRDefault="008D0C0C" w:rsidP="008D0C0C"/>
    <w:p w14:paraId="711A0CF3"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5.10.3</w:t>
        </w:r>
      </w:smartTag>
      <w:r>
        <w:t>: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3"/>
        <w:gridCol w:w="4796"/>
      </w:tblGrid>
      <w:tr w:rsidR="008D0C0C" w14:paraId="5DD40609" w14:textId="77777777" w:rsidTr="00BE301E">
        <w:tblPrEx>
          <w:tblCellMar>
            <w:top w:w="0" w:type="dxa"/>
            <w:bottom w:w="0" w:type="dxa"/>
          </w:tblCellMar>
        </w:tblPrEx>
        <w:tc>
          <w:tcPr>
            <w:tcW w:w="4945" w:type="dxa"/>
          </w:tcPr>
          <w:p w14:paraId="0F6FB207" w14:textId="77777777" w:rsidR="008D0C0C" w:rsidRPr="007D251B" w:rsidRDefault="008D0C0C" w:rsidP="00BE301E">
            <w:pPr>
              <w:pStyle w:val="TAL"/>
              <w:rPr>
                <w:b/>
                <w:bCs/>
              </w:rPr>
            </w:pPr>
            <w:r w:rsidRPr="007D251B">
              <w:rPr>
                <w:b/>
                <w:bCs/>
              </w:rPr>
              <w:t>Maximum number of commands per Transaction reply:</w:t>
            </w:r>
          </w:p>
        </w:tc>
        <w:tc>
          <w:tcPr>
            <w:tcW w:w="4910" w:type="dxa"/>
          </w:tcPr>
          <w:p w14:paraId="4B0D71D0" w14:textId="77777777" w:rsidR="008D0C0C" w:rsidRPr="007F241E" w:rsidRDefault="008D0C0C" w:rsidP="007F241E">
            <w:pPr>
              <w:pStyle w:val="TAL"/>
            </w:pPr>
            <w:r>
              <w:t>Unspecified (NOTE)</w:t>
            </w:r>
          </w:p>
        </w:tc>
      </w:tr>
      <w:tr w:rsidR="008D0C0C" w14:paraId="3D63CAC9" w14:textId="77777777" w:rsidTr="00BE301E">
        <w:tblPrEx>
          <w:tblCellMar>
            <w:top w:w="0" w:type="dxa"/>
            <w:bottom w:w="0" w:type="dxa"/>
          </w:tblCellMar>
        </w:tblPrEx>
        <w:tc>
          <w:tcPr>
            <w:tcW w:w="9855" w:type="dxa"/>
            <w:gridSpan w:val="2"/>
          </w:tcPr>
          <w:p w14:paraId="29F8806E" w14:textId="77777777" w:rsidR="008D0C0C" w:rsidDel="0033331A" w:rsidRDefault="008D0C0C" w:rsidP="00BE301E">
            <w:pPr>
              <w:pStyle w:val="TAN"/>
            </w:pPr>
            <w:r>
              <w:t xml:space="preserve">NOTE:    </w:t>
            </w:r>
            <w:r w:rsidR="009922C1" w:rsidRPr="005F6942">
              <w:t xml:space="preserve">ETSI </w:t>
            </w:r>
            <w:r>
              <w:t>TISPAN "Ia Profile"</w:t>
            </w:r>
            <w:r w:rsidR="00684ADF">
              <w:t xml:space="preserve"> [</w:t>
            </w:r>
            <w:r w:rsidR="00684ADF">
              <w:rPr>
                <w:rFonts w:hint="eastAsia"/>
                <w:lang w:eastAsia="zh-CN"/>
              </w:rPr>
              <w:t>4</w:t>
            </w:r>
            <w:r w:rsidR="00684ADF">
              <w:t>]</w:t>
            </w:r>
            <w:r>
              <w:t xml:space="preserve"> maximum is "2", this is foreseen to be the typical case</w:t>
            </w:r>
          </w:p>
        </w:tc>
      </w:tr>
    </w:tbl>
    <w:p w14:paraId="38675E28" w14:textId="77777777" w:rsidR="008D0C0C" w:rsidRDefault="008D0C0C" w:rsidP="008D0C0C"/>
    <w:p w14:paraId="7093F5E7"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5.10.4</w:t>
        </w:r>
      </w:smartTag>
      <w:r>
        <w:t>: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7"/>
        <w:gridCol w:w="4822"/>
      </w:tblGrid>
      <w:tr w:rsidR="008D0C0C" w14:paraId="4F6BE47D" w14:textId="77777777" w:rsidTr="00BE301E">
        <w:tblPrEx>
          <w:tblCellMar>
            <w:top w:w="0" w:type="dxa"/>
            <w:bottom w:w="0" w:type="dxa"/>
          </w:tblCellMar>
        </w:tblPrEx>
        <w:tc>
          <w:tcPr>
            <w:tcW w:w="4909" w:type="dxa"/>
          </w:tcPr>
          <w:p w14:paraId="774D82CB" w14:textId="77777777" w:rsidR="008D0C0C" w:rsidRDefault="008D0C0C" w:rsidP="00BE301E">
            <w:pPr>
              <w:pStyle w:val="TAL"/>
              <w:rPr>
                <w:b/>
              </w:rPr>
            </w:pPr>
            <w:r>
              <w:rPr>
                <w:b/>
              </w:rPr>
              <w:t>Commands able to be marked "Optional":</w:t>
            </w:r>
          </w:p>
        </w:tc>
        <w:tc>
          <w:tcPr>
            <w:tcW w:w="4946" w:type="dxa"/>
          </w:tcPr>
          <w:p w14:paraId="739FAAE4" w14:textId="77777777" w:rsidR="008D0C0C" w:rsidRDefault="008D0C0C" w:rsidP="00BE301E">
            <w:pPr>
              <w:pStyle w:val="TAL"/>
              <w:rPr>
                <w:i/>
              </w:rPr>
            </w:pPr>
            <w:r>
              <w:t>ALL</w:t>
            </w:r>
          </w:p>
        </w:tc>
      </w:tr>
      <w:tr w:rsidR="008D0C0C" w14:paraId="4530487D" w14:textId="77777777" w:rsidTr="00BE301E">
        <w:tblPrEx>
          <w:tblCellMar>
            <w:top w:w="0" w:type="dxa"/>
            <w:bottom w:w="0" w:type="dxa"/>
          </w:tblCellMar>
        </w:tblPrEx>
        <w:tc>
          <w:tcPr>
            <w:tcW w:w="9855" w:type="dxa"/>
            <w:gridSpan w:val="2"/>
          </w:tcPr>
          <w:p w14:paraId="79296C65" w14:textId="77777777" w:rsidR="008D0C0C" w:rsidRDefault="008D0C0C" w:rsidP="00BE301E">
            <w:pPr>
              <w:pStyle w:val="TAN"/>
            </w:pPr>
            <w:r>
              <w:t>NOTE:</w:t>
            </w:r>
            <w:r>
              <w:tab/>
              <w:t>The meaning of this table is that if one of the listed commands failed then the possibly present subsequent command within the same transaction will be processed.</w:t>
            </w:r>
          </w:p>
        </w:tc>
      </w:tr>
    </w:tbl>
    <w:p w14:paraId="6859CF88" w14:textId="77777777" w:rsidR="008D0C0C" w:rsidRDefault="008D0C0C" w:rsidP="00D928F0"/>
    <w:p w14:paraId="587B725D" w14:textId="77777777" w:rsidR="008D0C0C" w:rsidRDefault="008D0C0C" w:rsidP="008D0C0C">
      <w:pPr>
        <w:pStyle w:val="TH"/>
      </w:pPr>
      <w: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t>5.10.5</w:t>
        </w:r>
      </w:smartTag>
      <w:r>
        <w:t xml:space="preserve">: </w:t>
      </w:r>
      <w:r w:rsidR="004C7260">
        <w:t xml:space="preserve">Commands marked for </w:t>
      </w:r>
      <w:r>
        <w:t xml:space="preserve">Wildcarded </w:t>
      </w:r>
      <w:r w:rsidR="004C7260">
        <w:t>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24"/>
        <w:gridCol w:w="4805"/>
      </w:tblGrid>
      <w:tr w:rsidR="008D0C0C" w14:paraId="0609D5FD" w14:textId="77777777" w:rsidTr="00BE301E">
        <w:tblPrEx>
          <w:tblCellMar>
            <w:top w:w="0" w:type="dxa"/>
            <w:bottom w:w="0" w:type="dxa"/>
          </w:tblCellMar>
        </w:tblPrEx>
        <w:trPr>
          <w:jc w:val="center"/>
        </w:trPr>
        <w:tc>
          <w:tcPr>
            <w:tcW w:w="5089" w:type="dxa"/>
          </w:tcPr>
          <w:p w14:paraId="12DF5173" w14:textId="77777777" w:rsidR="008D0C0C" w:rsidRDefault="004C7260" w:rsidP="004C7260">
            <w:pPr>
              <w:pStyle w:val="TAL"/>
            </w:pPr>
            <w:r w:rsidRPr="004C7260">
              <w:rPr>
                <w:b/>
              </w:rPr>
              <w:t>Wildcarded responses may be requested for:</w:t>
            </w:r>
          </w:p>
        </w:tc>
        <w:tc>
          <w:tcPr>
            <w:tcW w:w="5090" w:type="dxa"/>
          </w:tcPr>
          <w:p w14:paraId="1C445F54" w14:textId="77777777" w:rsidR="008D0C0C" w:rsidRDefault="008D0C0C" w:rsidP="007F241E">
            <w:pPr>
              <w:pStyle w:val="TAL"/>
            </w:pPr>
            <w:r>
              <w:t>Subtract</w:t>
            </w:r>
          </w:p>
        </w:tc>
      </w:tr>
    </w:tbl>
    <w:p w14:paraId="4262EE6D" w14:textId="77777777" w:rsidR="008D0C0C" w:rsidRDefault="008D0C0C" w:rsidP="008D0C0C"/>
    <w:p w14:paraId="6861A92E" w14:textId="77777777" w:rsidR="004C7260" w:rsidRDefault="004C7260" w:rsidP="004C7260">
      <w:pPr>
        <w:pStyle w:val="TH"/>
      </w:pPr>
      <w:r>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0"/>
        <w:gridCol w:w="5069"/>
      </w:tblGrid>
      <w:tr w:rsidR="004C7260" w14:paraId="698CA0EC" w14:textId="77777777" w:rsidTr="00043FD3">
        <w:tblPrEx>
          <w:tblCellMar>
            <w:top w:w="0" w:type="dxa"/>
            <w:bottom w:w="0" w:type="dxa"/>
          </w:tblCellMar>
        </w:tblPrEx>
        <w:tc>
          <w:tcPr>
            <w:tcW w:w="0" w:type="auto"/>
            <w:shd w:val="clear" w:color="auto" w:fill="auto"/>
          </w:tcPr>
          <w:p w14:paraId="05A444E6" w14:textId="77777777" w:rsidR="004C7260" w:rsidRPr="003D3343" w:rsidRDefault="004C7260" w:rsidP="00043FD3">
            <w:pPr>
              <w:pStyle w:val="TAL"/>
              <w:rPr>
                <w:b/>
                <w:bCs/>
              </w:rPr>
            </w:pPr>
            <w:r w:rsidRPr="003D3343">
              <w:rPr>
                <w:b/>
                <w:bCs/>
              </w:rPr>
              <w:t>Procedures that make use of wildcarded responses:</w:t>
            </w:r>
          </w:p>
        </w:tc>
        <w:tc>
          <w:tcPr>
            <w:tcW w:w="5069" w:type="dxa"/>
          </w:tcPr>
          <w:p w14:paraId="09F3D059" w14:textId="77777777" w:rsidR="004C7260" w:rsidRPr="00D83D27" w:rsidRDefault="004C7260" w:rsidP="00043FD3">
            <w:pPr>
              <w:pStyle w:val="TAL"/>
            </w:pPr>
            <w:r w:rsidRPr="00D83D27">
              <w:t xml:space="preserve">Release </w:t>
            </w:r>
            <w:r>
              <w:t xml:space="preserve">TrGW </w:t>
            </w:r>
            <w:r w:rsidRPr="00D83D27">
              <w:t>Termination</w:t>
            </w:r>
          </w:p>
        </w:tc>
      </w:tr>
    </w:tbl>
    <w:p w14:paraId="53067F96" w14:textId="77777777" w:rsidR="004C7260" w:rsidRDefault="004C7260" w:rsidP="008D0C0C"/>
    <w:p w14:paraId="3B596F04" w14:textId="77777777" w:rsidR="008D0C0C" w:rsidRDefault="008D0C0C" w:rsidP="008D0C0C">
      <w:pPr>
        <w:pStyle w:val="TH"/>
      </w:pPr>
      <w:r>
        <w:t>Table 5.10.</w:t>
      </w:r>
      <w:r w:rsidR="004C7260">
        <w:t>7</w:t>
      </w:r>
      <w:r>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7"/>
        <w:gridCol w:w="4712"/>
      </w:tblGrid>
      <w:tr w:rsidR="008D0C0C" w14:paraId="4D1F31E7" w14:textId="77777777" w:rsidTr="00BE301E">
        <w:tblPrEx>
          <w:tblCellMar>
            <w:top w:w="0" w:type="dxa"/>
            <w:bottom w:w="0" w:type="dxa"/>
          </w:tblCellMar>
        </w:tblPrEx>
        <w:tc>
          <w:tcPr>
            <w:tcW w:w="4983" w:type="dxa"/>
          </w:tcPr>
          <w:p w14:paraId="7104B7E7" w14:textId="77777777" w:rsidR="008D0C0C" w:rsidRDefault="008D0C0C" w:rsidP="00BE301E">
            <w:pPr>
              <w:pStyle w:val="TAL"/>
              <w:rPr>
                <w:b/>
              </w:rPr>
            </w:pPr>
            <w:r>
              <w:rPr>
                <w:b/>
              </w:rPr>
              <w:t>Transaction Timer:</w:t>
            </w:r>
          </w:p>
        </w:tc>
        <w:tc>
          <w:tcPr>
            <w:tcW w:w="4872" w:type="dxa"/>
          </w:tcPr>
          <w:p w14:paraId="5D1015BF" w14:textId="77777777" w:rsidR="008D0C0C" w:rsidRDefault="008D0C0C" w:rsidP="00BE301E">
            <w:pPr>
              <w:pStyle w:val="TAL"/>
              <w:rPr>
                <w:b/>
              </w:rPr>
            </w:pPr>
            <w:r>
              <w:rPr>
                <w:b/>
              </w:rPr>
              <w:t>Value</w:t>
            </w:r>
          </w:p>
        </w:tc>
      </w:tr>
      <w:tr w:rsidR="008D0C0C" w14:paraId="0C470ED0" w14:textId="77777777" w:rsidTr="00BE301E">
        <w:tblPrEx>
          <w:tblCellMar>
            <w:top w:w="0" w:type="dxa"/>
            <w:bottom w:w="0" w:type="dxa"/>
          </w:tblCellMar>
        </w:tblPrEx>
        <w:tc>
          <w:tcPr>
            <w:tcW w:w="4983" w:type="dxa"/>
          </w:tcPr>
          <w:p w14:paraId="40CA4BE0" w14:textId="77777777" w:rsidR="008D0C0C" w:rsidRPr="00B233E2" w:rsidRDefault="008D0C0C" w:rsidP="00BE301E">
            <w:pPr>
              <w:pStyle w:val="TAL"/>
              <w:rPr>
                <w:b/>
                <w:bCs/>
              </w:rPr>
            </w:pPr>
            <w:r w:rsidRPr="00B233E2">
              <w:rPr>
                <w:b/>
                <w:bCs/>
              </w:rPr>
              <w:t>NormalMGExecutionTime</w:t>
            </w:r>
          </w:p>
        </w:tc>
        <w:tc>
          <w:tcPr>
            <w:tcW w:w="4872" w:type="dxa"/>
          </w:tcPr>
          <w:p w14:paraId="2BCDABDD" w14:textId="77777777" w:rsidR="008D0C0C" w:rsidRDefault="008D0C0C" w:rsidP="00BE301E">
            <w:pPr>
              <w:pStyle w:val="TAL"/>
            </w:pPr>
            <w:r>
              <w:t>Provisioned</w:t>
            </w:r>
          </w:p>
        </w:tc>
      </w:tr>
      <w:tr w:rsidR="008D0C0C" w14:paraId="3EEAE8B8" w14:textId="77777777" w:rsidTr="00BE301E">
        <w:tblPrEx>
          <w:tblCellMar>
            <w:top w:w="0" w:type="dxa"/>
            <w:bottom w:w="0" w:type="dxa"/>
          </w:tblCellMar>
        </w:tblPrEx>
        <w:tc>
          <w:tcPr>
            <w:tcW w:w="4983" w:type="dxa"/>
          </w:tcPr>
          <w:p w14:paraId="1D0FE6A8" w14:textId="77777777" w:rsidR="008D0C0C" w:rsidRPr="00B233E2" w:rsidRDefault="008D0C0C" w:rsidP="00BE301E">
            <w:pPr>
              <w:pStyle w:val="TAL"/>
              <w:rPr>
                <w:b/>
                <w:bCs/>
              </w:rPr>
            </w:pPr>
            <w:r w:rsidRPr="00B233E2">
              <w:rPr>
                <w:b/>
                <w:bCs/>
              </w:rPr>
              <w:t>NormalMGCExecutionTime</w:t>
            </w:r>
          </w:p>
        </w:tc>
        <w:tc>
          <w:tcPr>
            <w:tcW w:w="4872" w:type="dxa"/>
          </w:tcPr>
          <w:p w14:paraId="06106B24" w14:textId="77777777" w:rsidR="008D0C0C" w:rsidRDefault="008D0C0C" w:rsidP="00BE301E">
            <w:pPr>
              <w:pStyle w:val="TAL"/>
            </w:pPr>
            <w:r>
              <w:t>Provisioned</w:t>
            </w:r>
          </w:p>
        </w:tc>
      </w:tr>
      <w:tr w:rsidR="008D0C0C" w14:paraId="472EF93A" w14:textId="77777777" w:rsidTr="00BE301E">
        <w:tblPrEx>
          <w:tblCellMar>
            <w:top w:w="0" w:type="dxa"/>
            <w:bottom w:w="0" w:type="dxa"/>
          </w:tblCellMar>
        </w:tblPrEx>
        <w:tc>
          <w:tcPr>
            <w:tcW w:w="4983" w:type="dxa"/>
          </w:tcPr>
          <w:p w14:paraId="54EEADDD" w14:textId="77777777" w:rsidR="008D0C0C" w:rsidRPr="00B233E2" w:rsidRDefault="008D0C0C" w:rsidP="00BE301E">
            <w:pPr>
              <w:pStyle w:val="TAL"/>
              <w:rPr>
                <w:b/>
                <w:bCs/>
              </w:rPr>
            </w:pPr>
            <w:r w:rsidRPr="00B233E2">
              <w:rPr>
                <w:b/>
                <w:bCs/>
              </w:rPr>
              <w:t>MGOriginatedPendingLimit</w:t>
            </w:r>
          </w:p>
        </w:tc>
        <w:tc>
          <w:tcPr>
            <w:tcW w:w="4872" w:type="dxa"/>
          </w:tcPr>
          <w:p w14:paraId="6390DB03" w14:textId="77777777" w:rsidR="008D0C0C" w:rsidRDefault="008D0C0C" w:rsidP="00BE301E">
            <w:pPr>
              <w:pStyle w:val="TAL"/>
            </w:pPr>
            <w:r>
              <w:t>Provisioned</w:t>
            </w:r>
          </w:p>
        </w:tc>
      </w:tr>
      <w:tr w:rsidR="008D0C0C" w14:paraId="4CA1F688" w14:textId="77777777" w:rsidTr="00BE301E">
        <w:tblPrEx>
          <w:tblCellMar>
            <w:top w:w="0" w:type="dxa"/>
            <w:bottom w:w="0" w:type="dxa"/>
          </w:tblCellMar>
        </w:tblPrEx>
        <w:tc>
          <w:tcPr>
            <w:tcW w:w="4983" w:type="dxa"/>
          </w:tcPr>
          <w:p w14:paraId="701BF890" w14:textId="77777777" w:rsidR="008D0C0C" w:rsidRPr="00B233E2" w:rsidRDefault="008D0C0C" w:rsidP="00BE301E">
            <w:pPr>
              <w:pStyle w:val="TAL"/>
              <w:rPr>
                <w:b/>
                <w:bCs/>
              </w:rPr>
            </w:pPr>
            <w:r w:rsidRPr="00B233E2">
              <w:rPr>
                <w:b/>
                <w:bCs/>
              </w:rPr>
              <w:t>MGCOriginatedPendingLimit</w:t>
            </w:r>
          </w:p>
        </w:tc>
        <w:tc>
          <w:tcPr>
            <w:tcW w:w="4872" w:type="dxa"/>
          </w:tcPr>
          <w:p w14:paraId="7C1BABFD" w14:textId="77777777" w:rsidR="008D0C0C" w:rsidRDefault="008D0C0C" w:rsidP="00BE301E">
            <w:pPr>
              <w:pStyle w:val="TAL"/>
            </w:pPr>
            <w:r>
              <w:t>Provisioned</w:t>
            </w:r>
          </w:p>
        </w:tc>
      </w:tr>
      <w:tr w:rsidR="008D0C0C" w14:paraId="07B5C8ED" w14:textId="77777777" w:rsidTr="00BE301E">
        <w:tblPrEx>
          <w:tblCellMar>
            <w:top w:w="0" w:type="dxa"/>
            <w:bottom w:w="0" w:type="dxa"/>
          </w:tblCellMar>
        </w:tblPrEx>
        <w:tc>
          <w:tcPr>
            <w:tcW w:w="4983" w:type="dxa"/>
          </w:tcPr>
          <w:p w14:paraId="7C7B8F5A" w14:textId="77777777" w:rsidR="008D0C0C" w:rsidRPr="00B233E2" w:rsidRDefault="008D0C0C" w:rsidP="00BE301E">
            <w:pPr>
              <w:pStyle w:val="TAL"/>
              <w:rPr>
                <w:b/>
                <w:bCs/>
              </w:rPr>
            </w:pPr>
            <w:r w:rsidRPr="00B233E2">
              <w:rPr>
                <w:b/>
                <w:bCs/>
              </w:rPr>
              <w:t>MGProvisionalResponseTimerValue</w:t>
            </w:r>
          </w:p>
        </w:tc>
        <w:tc>
          <w:tcPr>
            <w:tcW w:w="4872" w:type="dxa"/>
          </w:tcPr>
          <w:p w14:paraId="2B3768A2" w14:textId="77777777" w:rsidR="008D0C0C" w:rsidRDefault="008D0C0C" w:rsidP="00BE301E">
            <w:pPr>
              <w:pStyle w:val="TAL"/>
            </w:pPr>
            <w:r>
              <w:t>Provisioned</w:t>
            </w:r>
          </w:p>
        </w:tc>
      </w:tr>
      <w:tr w:rsidR="008D0C0C" w14:paraId="3A033916" w14:textId="77777777" w:rsidTr="00BE301E">
        <w:tblPrEx>
          <w:tblCellMar>
            <w:top w:w="0" w:type="dxa"/>
            <w:bottom w:w="0" w:type="dxa"/>
          </w:tblCellMar>
        </w:tblPrEx>
        <w:tc>
          <w:tcPr>
            <w:tcW w:w="4983" w:type="dxa"/>
          </w:tcPr>
          <w:p w14:paraId="63E9D6CE" w14:textId="77777777" w:rsidR="008D0C0C" w:rsidRPr="00B233E2" w:rsidRDefault="008D0C0C" w:rsidP="00BE301E">
            <w:pPr>
              <w:pStyle w:val="TAL"/>
              <w:rPr>
                <w:b/>
                <w:bCs/>
              </w:rPr>
            </w:pPr>
            <w:r w:rsidRPr="00B233E2">
              <w:rPr>
                <w:b/>
                <w:bCs/>
              </w:rPr>
              <w:t>MGCProvisionalResponseTimerValue</w:t>
            </w:r>
          </w:p>
        </w:tc>
        <w:tc>
          <w:tcPr>
            <w:tcW w:w="4872" w:type="dxa"/>
          </w:tcPr>
          <w:p w14:paraId="1CE28B35" w14:textId="77777777" w:rsidR="008D0C0C" w:rsidRDefault="008D0C0C" w:rsidP="00BE301E">
            <w:pPr>
              <w:pStyle w:val="TAL"/>
            </w:pPr>
            <w:r>
              <w:t>Provisioned</w:t>
            </w:r>
          </w:p>
        </w:tc>
      </w:tr>
    </w:tbl>
    <w:p w14:paraId="28B1C9C0" w14:textId="77777777" w:rsidR="008D0C0C" w:rsidRDefault="008D0C0C" w:rsidP="008D0C0C"/>
    <w:p w14:paraId="47958C89" w14:textId="77777777" w:rsidR="008D0C0C" w:rsidRDefault="008D0C0C" w:rsidP="008D0C0C">
      <w:pPr>
        <w:pStyle w:val="Heading2"/>
      </w:pPr>
      <w:bookmarkStart w:id="85" w:name="_Toc414010818"/>
      <w:r>
        <w:t>5.11</w:t>
      </w:r>
      <w:r>
        <w:tab/>
        <w:t>Messages</w:t>
      </w:r>
      <w:bookmarkEnd w:id="85"/>
    </w:p>
    <w:p w14:paraId="4F3D500A" w14:textId="77777777" w:rsidR="008D0C0C" w:rsidRPr="00517E71" w:rsidRDefault="008D0C0C" w:rsidP="008D0C0C">
      <w:pPr>
        <w:rPr>
          <w:rFonts w:eastAsia="MS Mincho"/>
        </w:rPr>
      </w:pPr>
      <w:r w:rsidRPr="00517E71">
        <w:rPr>
          <w:rFonts w:eastAsia="MS Mincho"/>
        </w:rPr>
        <w:t xml:space="preserve">It is recommended that </w:t>
      </w:r>
      <w:r>
        <w:rPr>
          <w:rFonts w:eastAsia="MS Mincho"/>
        </w:rPr>
        <w:t>TrGW</w:t>
      </w:r>
      <w:r w:rsidRPr="00517E71">
        <w:rPr>
          <w:rFonts w:eastAsia="MS Mincho"/>
        </w:rPr>
        <w:t xml:space="preserve"> and </w:t>
      </w:r>
      <w:r>
        <w:rPr>
          <w:rFonts w:eastAsia="MS Mincho"/>
        </w:rPr>
        <w:t>IBCF</w:t>
      </w:r>
      <w:r w:rsidRPr="00517E71">
        <w:rPr>
          <w:rFonts w:eastAsia="MS Mincho"/>
        </w:rPr>
        <w:t xml:space="preserve"> names are in the form of fully qualified domain name. For example the domain name of the </w:t>
      </w:r>
      <w:r>
        <w:rPr>
          <w:rFonts w:eastAsia="MS Mincho"/>
        </w:rPr>
        <w:t>IBCF</w:t>
      </w:r>
      <w:r w:rsidRPr="00517E71">
        <w:rPr>
          <w:rFonts w:eastAsia="MS Mincho"/>
        </w:rPr>
        <w:t xml:space="preserve"> may be of the form</w:t>
      </w:r>
      <w:r>
        <w:rPr>
          <w:rFonts w:eastAsia="MS Mincho"/>
        </w:rPr>
        <w:t>:</w:t>
      </w:r>
      <w:r w:rsidRPr="00517E71">
        <w:rPr>
          <w:rFonts w:eastAsia="MS Mincho"/>
        </w:rPr>
        <w:t xml:space="preserve"> </w:t>
      </w:r>
      <w:r>
        <w:rPr>
          <w:rFonts w:eastAsia="MS Mincho"/>
        </w:rPr>
        <w:t>"</w:t>
      </w:r>
      <w:r w:rsidRPr="0078364B">
        <w:rPr>
          <w:rFonts w:eastAsia="MS Mincho"/>
        </w:rPr>
        <w:t>IBCF1.whatever.net.</w:t>
      </w:r>
      <w:r>
        <w:rPr>
          <w:rFonts w:eastAsia="MS Mincho"/>
        </w:rPr>
        <w:t>"</w:t>
      </w:r>
      <w:r w:rsidRPr="00517E71">
        <w:rPr>
          <w:rFonts w:eastAsia="MS Mincho"/>
        </w:rPr>
        <w:t xml:space="preserve"> and the name of the </w:t>
      </w:r>
      <w:r>
        <w:rPr>
          <w:rFonts w:eastAsia="MS Mincho"/>
        </w:rPr>
        <w:t>TrGW</w:t>
      </w:r>
      <w:r w:rsidRPr="00517E71">
        <w:rPr>
          <w:rFonts w:eastAsia="MS Mincho"/>
        </w:rPr>
        <w:t xml:space="preserve"> may be of the form</w:t>
      </w:r>
      <w:r>
        <w:rPr>
          <w:rFonts w:eastAsia="MS Mincho"/>
        </w:rPr>
        <w:t>:</w:t>
      </w:r>
      <w:r w:rsidRPr="00517E71">
        <w:rPr>
          <w:rFonts w:eastAsia="MS Mincho"/>
        </w:rPr>
        <w:t xml:space="preserve"> </w:t>
      </w:r>
      <w:r>
        <w:rPr>
          <w:rFonts w:eastAsia="MS Mincho"/>
        </w:rPr>
        <w:t>"</w:t>
      </w:r>
      <w:r w:rsidR="009922C1" w:rsidRPr="0078364B">
        <w:rPr>
          <w:rFonts w:eastAsia="MS Mincho" w:hint="eastAsia"/>
        </w:rPr>
        <w:t>TrGW</w:t>
      </w:r>
      <w:r w:rsidR="009922C1" w:rsidRPr="0078364B">
        <w:rPr>
          <w:rFonts w:eastAsia="MS Mincho"/>
        </w:rPr>
        <w:t>1</w:t>
      </w:r>
      <w:r w:rsidRPr="0078364B">
        <w:rPr>
          <w:rFonts w:eastAsia="MS Mincho"/>
        </w:rPr>
        <w:t>.whatever.net.</w:t>
      </w:r>
      <w:r>
        <w:rPr>
          <w:rFonts w:eastAsia="MS Mincho"/>
        </w:rPr>
        <w:t>"</w:t>
      </w:r>
      <w:r w:rsidRPr="00517E71">
        <w:rPr>
          <w:rFonts w:eastAsia="MS Mincho"/>
        </w:rPr>
        <w:t>.</w:t>
      </w:r>
    </w:p>
    <w:p w14:paraId="7E347B87" w14:textId="77777777" w:rsidR="008D0C0C" w:rsidRPr="00517E71" w:rsidRDefault="008D0C0C" w:rsidP="008D0C0C">
      <w:pPr>
        <w:rPr>
          <w:rFonts w:eastAsia="MS Mincho"/>
        </w:rPr>
      </w:pPr>
      <w:r w:rsidRPr="00517E71">
        <w:rPr>
          <w:rFonts w:eastAsia="MS Mincho"/>
        </w:rPr>
        <w:t xml:space="preserve">The fully qualified domain name will be used by the </w:t>
      </w:r>
      <w:r>
        <w:rPr>
          <w:rFonts w:eastAsia="MS Mincho"/>
        </w:rPr>
        <w:t>TrGW</w:t>
      </w:r>
      <w:r w:rsidRPr="00517E71">
        <w:rPr>
          <w:rFonts w:eastAsia="MS Mincho"/>
        </w:rPr>
        <w:t xml:space="preserve"> and </w:t>
      </w:r>
      <w:r>
        <w:rPr>
          <w:rFonts w:eastAsia="MS Mincho"/>
        </w:rPr>
        <w:t>IBCF</w:t>
      </w:r>
      <w:r w:rsidRPr="00517E71">
        <w:rPr>
          <w:rFonts w:eastAsia="MS Mincho"/>
        </w:rPr>
        <w:t xml:space="preserve"> as part of the </w:t>
      </w:r>
      <w:r>
        <w:rPr>
          <w:rFonts w:eastAsia="MS Mincho"/>
        </w:rPr>
        <w:t>"</w:t>
      </w:r>
      <w:r w:rsidRPr="00517E71">
        <w:rPr>
          <w:rFonts w:eastAsia="MS Mincho"/>
        </w:rPr>
        <w:t>Message Identifier</w:t>
      </w:r>
      <w:r>
        <w:rPr>
          <w:rFonts w:eastAsia="MS Mincho"/>
        </w:rPr>
        <w:t>"</w:t>
      </w:r>
      <w:r w:rsidRPr="00517E71">
        <w:rPr>
          <w:rFonts w:eastAsia="MS Mincho"/>
        </w:rPr>
        <w:t xml:space="preserve"> in the H.248 messages which identifies the originator of the message.</w:t>
      </w:r>
    </w:p>
    <w:p w14:paraId="3E73D976" w14:textId="77777777" w:rsidR="008D0C0C" w:rsidRPr="00517E71" w:rsidRDefault="008D0C0C" w:rsidP="008D0C0C">
      <w:pPr>
        <w:rPr>
          <w:rFonts w:eastAsia="MS Mincho"/>
        </w:rPr>
      </w:pPr>
      <w:r w:rsidRPr="00517E71">
        <w:rPr>
          <w:rFonts w:eastAsia="MS Mincho"/>
        </w:rPr>
        <w:t xml:space="preserve">The </w:t>
      </w:r>
      <w:r>
        <w:rPr>
          <w:rFonts w:eastAsia="MS Mincho"/>
        </w:rPr>
        <w:t>IBCF</w:t>
      </w:r>
      <w:r w:rsidRPr="00517E71">
        <w:rPr>
          <w:rFonts w:eastAsia="MS Mincho"/>
        </w:rPr>
        <w:t xml:space="preserve"> domain name is provisioned in the </w:t>
      </w:r>
      <w:r>
        <w:rPr>
          <w:rFonts w:eastAsia="MS Mincho"/>
        </w:rPr>
        <w:t>TrGW</w:t>
      </w:r>
      <w:r w:rsidRPr="00517E71">
        <w:rPr>
          <w:rFonts w:eastAsia="MS Mincho"/>
        </w:rPr>
        <w:t xml:space="preserve"> or retrieved from the DNS using SRV records.</w:t>
      </w:r>
    </w:p>
    <w:p w14:paraId="7D6A6199" w14:textId="77777777" w:rsidR="008D0C0C" w:rsidRDefault="008D0C0C" w:rsidP="008D0C0C">
      <w:pPr>
        <w:rPr>
          <w:rFonts w:eastAsia="MS Mincho"/>
          <w:sz w:val="24"/>
          <w:szCs w:val="24"/>
          <w:lang w:val="en-US"/>
        </w:rPr>
      </w:pPr>
      <w:r w:rsidRPr="00517E71">
        <w:rPr>
          <w:rFonts w:eastAsia="MS Mincho"/>
        </w:rPr>
        <w:t>The use of a domain name provides the following benefits:</w:t>
      </w:r>
    </w:p>
    <w:p w14:paraId="752F33B3" w14:textId="77777777" w:rsidR="008D0C0C" w:rsidRDefault="008D0C0C" w:rsidP="008D0C0C">
      <w:pPr>
        <w:pStyle w:val="B10"/>
        <w:numPr>
          <w:ilvl w:val="0"/>
          <w:numId w:val="16"/>
        </w:numPr>
        <w:tabs>
          <w:tab w:val="left" w:pos="567"/>
        </w:tabs>
      </w:pPr>
      <w:r>
        <w:t xml:space="preserve">TrGWs and IBCFs are identified by their domain name, not their network addresses. Several addresses can be associated with a domain name. If a command cannot be forwarded to one of the network addresses, implementations shall retry the transmission using another address. </w:t>
      </w:r>
    </w:p>
    <w:p w14:paraId="2EDF4374" w14:textId="77777777" w:rsidR="008D0C0C" w:rsidRPr="00517E71" w:rsidRDefault="008D0C0C" w:rsidP="008D0C0C">
      <w:pPr>
        <w:pStyle w:val="NO"/>
        <w:rPr>
          <w:rFonts w:eastAsia="MS Mincho"/>
        </w:rPr>
      </w:pPr>
      <w:r>
        <w:rPr>
          <w:rFonts w:eastAsia="MS Mincho"/>
        </w:rPr>
        <w:t>NOTE:</w:t>
      </w:r>
      <w:r>
        <w:rPr>
          <w:rFonts w:eastAsia="MS Mincho"/>
        </w:rPr>
        <w:tab/>
        <w:t>There are then e.g. multiple numerical address entries per single MGC entity in the "MG database of MGC entries"; see Table </w:t>
      </w:r>
      <w:smartTag w:uri="urn:schemas-microsoft-com:office:smarttags" w:element="chmetcnv">
        <w:smartTagPr>
          <w:attr w:name="TCSC" w:val="0"/>
          <w:attr w:name="NumberType" w:val="1"/>
          <w:attr w:name="Negative" w:val="False"/>
          <w:attr w:name="HasSpace" w:val="True"/>
          <w:attr w:name="SourceValue" w:val="5"/>
          <w:attr w:name="UnitName" w:val="in"/>
        </w:smartTagPr>
        <w:r>
          <w:rPr>
            <w:rFonts w:eastAsia="MS Mincho"/>
          </w:rPr>
          <w:t>5 in</w:t>
        </w:r>
      </w:smartTag>
      <w:r>
        <w:rPr>
          <w:rFonts w:eastAsia="MS Mincho"/>
        </w:rPr>
        <w:t xml:space="preserve"> ITU-T H.Sup7 [</w:t>
      </w:r>
      <w:r w:rsidR="00620BD7">
        <w:rPr>
          <w:rFonts w:eastAsia="MS Mincho"/>
        </w:rPr>
        <w:t>24</w:t>
      </w:r>
      <w:r>
        <w:rPr>
          <w:rFonts w:eastAsia="MS Mincho"/>
        </w:rPr>
        <w:t>].</w:t>
      </w:r>
    </w:p>
    <w:p w14:paraId="462B827F" w14:textId="77777777" w:rsidR="008D0C0C" w:rsidRDefault="008D0C0C" w:rsidP="008D0C0C">
      <w:pPr>
        <w:pStyle w:val="B10"/>
        <w:numPr>
          <w:ilvl w:val="0"/>
          <w:numId w:val="16"/>
        </w:numPr>
        <w:tabs>
          <w:tab w:val="left" w:pos="567"/>
        </w:tabs>
      </w:pPr>
      <w:r>
        <w:t>TrGWs and IBCFs may move to another platform. The association between a logical name (domain name) and the actual platform are kept in the Domain Name Service (DNS). TrGW and IBCF shall keep track of the record's time-to-live read from the DNS. They shall query the DNS to refresh the information if the time-to-live has expired.</w:t>
      </w:r>
    </w:p>
    <w:p w14:paraId="0E3A154F" w14:textId="77777777" w:rsidR="008D0C0C" w:rsidRPr="00E91F3D" w:rsidRDefault="008D0C0C" w:rsidP="008D0C0C">
      <w:pPr>
        <w:rPr>
          <w:rFonts w:eastAsia="MS Mincho"/>
        </w:rPr>
      </w:pPr>
      <w:r w:rsidRPr="00517E71">
        <w:rPr>
          <w:rFonts w:eastAsia="MS Mincho"/>
        </w:rPr>
        <w:t xml:space="preserve">The domain name may be used by </w:t>
      </w:r>
      <w:r>
        <w:rPr>
          <w:rFonts w:eastAsia="MS Mincho"/>
        </w:rPr>
        <w:t>IBCF</w:t>
      </w:r>
      <w:r w:rsidRPr="00517E71">
        <w:rPr>
          <w:rFonts w:eastAsia="MS Mincho"/>
        </w:rPr>
        <w:t>/</w:t>
      </w:r>
      <w:r>
        <w:rPr>
          <w:rFonts w:eastAsia="MS Mincho"/>
        </w:rPr>
        <w:t>TrGW</w:t>
      </w:r>
      <w:r w:rsidRPr="00517E71">
        <w:rPr>
          <w:rFonts w:eastAsia="MS Mincho"/>
        </w:rPr>
        <w:t xml:space="preserve"> for authentication purposes.</w:t>
      </w:r>
    </w:p>
    <w:p w14:paraId="65504300" w14:textId="77777777" w:rsidR="008D0C0C" w:rsidRDefault="008D0C0C" w:rsidP="008D0C0C">
      <w:pPr>
        <w:pStyle w:val="Heading2"/>
      </w:pPr>
      <w:bookmarkStart w:id="86" w:name="_Toc414010819"/>
      <w:r>
        <w:t>5.12</w:t>
      </w:r>
      <w:r>
        <w:tab/>
        <w:t>Transport</w:t>
      </w:r>
      <w:bookmarkEnd w:id="86"/>
    </w:p>
    <w:p w14:paraId="532745E5" w14:textId="77777777" w:rsidR="008D0C0C" w:rsidRDefault="008D0C0C" w:rsidP="008D0C0C">
      <w:pPr>
        <w:pStyle w:val="TH"/>
      </w:pPr>
      <w:r>
        <w:t xml:space="preserve">Table </w:t>
      </w:r>
      <w:bookmarkStart w:id="87" w:name="TAB_Transport"/>
      <w:smartTag w:uri="urn:schemas-microsoft-com:office:smarttags" w:element="chsdate">
        <w:smartTagPr>
          <w:attr w:name="IsROCDate" w:val="False"/>
          <w:attr w:name="IsLunarDate" w:val="False"/>
          <w:attr w:name="Day" w:val="30"/>
          <w:attr w:name="Month" w:val="12"/>
          <w:attr w:name="Year" w:val="1899"/>
        </w:smartTagPr>
        <w:r>
          <w:rPr>
            <w:noProof/>
          </w:rPr>
          <w:t>5.12.1</w:t>
        </w:r>
      </w:smartTag>
      <w:bookmarkEnd w:id="87"/>
      <w:r>
        <w:t>: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402"/>
        <w:gridCol w:w="4227"/>
      </w:tblGrid>
      <w:tr w:rsidR="008D0C0C" w14:paraId="0C9D20E8" w14:textId="77777777" w:rsidTr="007F241E">
        <w:tblPrEx>
          <w:tblCellMar>
            <w:top w:w="0" w:type="dxa"/>
            <w:bottom w:w="0" w:type="dxa"/>
          </w:tblCellMar>
        </w:tblPrEx>
        <w:trPr>
          <w:jc w:val="center"/>
        </w:trPr>
        <w:tc>
          <w:tcPr>
            <w:tcW w:w="5498" w:type="dxa"/>
          </w:tcPr>
          <w:p w14:paraId="24B13570" w14:textId="77777777" w:rsidR="008D0C0C" w:rsidRPr="000A1A2A" w:rsidRDefault="008D0C0C" w:rsidP="00BE301E">
            <w:pPr>
              <w:pStyle w:val="TAL"/>
              <w:rPr>
                <w:b/>
                <w:bCs/>
              </w:rPr>
            </w:pPr>
            <w:r w:rsidRPr="000A1A2A">
              <w:rPr>
                <w:b/>
                <w:bCs/>
              </w:rPr>
              <w:t>Supported Transports:</w:t>
            </w:r>
          </w:p>
        </w:tc>
        <w:tc>
          <w:tcPr>
            <w:tcW w:w="4264" w:type="dxa"/>
          </w:tcPr>
          <w:p w14:paraId="3D5BDBF6" w14:textId="77777777" w:rsidR="008D0C0C" w:rsidRDefault="008D0C0C" w:rsidP="00BE301E">
            <w:pPr>
              <w:pStyle w:val="TAL"/>
              <w:numPr>
                <w:ilvl w:val="0"/>
                <w:numId w:val="17"/>
              </w:numPr>
              <w:overflowPunct/>
              <w:autoSpaceDE/>
              <w:autoSpaceDN/>
              <w:adjustRightInd/>
              <w:textAlignment w:val="auto"/>
            </w:pPr>
            <w:r>
              <w:t>IPv4-based network control plane:</w:t>
            </w:r>
          </w:p>
          <w:p w14:paraId="081230C8" w14:textId="77777777" w:rsidR="008D0C0C" w:rsidRDefault="008D0C0C" w:rsidP="00BE301E">
            <w:pPr>
              <w:pStyle w:val="TAL"/>
              <w:numPr>
                <w:ilvl w:val="1"/>
                <w:numId w:val="17"/>
              </w:numPr>
              <w:overflowPunct/>
              <w:autoSpaceDE/>
              <w:autoSpaceDN/>
              <w:adjustRightInd/>
              <w:textAlignment w:val="auto"/>
            </w:pPr>
            <w:r>
              <w:t>SCTP/IPv4 (Recommended)</w:t>
            </w:r>
            <w:r w:rsidR="007607FA">
              <w:t xml:space="preserve"> NOTE1</w:t>
            </w:r>
          </w:p>
          <w:p w14:paraId="3CE615EA" w14:textId="77777777" w:rsidR="008D0C0C" w:rsidRDefault="008D0C0C" w:rsidP="00BE301E">
            <w:pPr>
              <w:pStyle w:val="TAL"/>
              <w:numPr>
                <w:ilvl w:val="1"/>
                <w:numId w:val="17"/>
              </w:numPr>
              <w:overflowPunct/>
              <w:autoSpaceDE/>
              <w:autoSpaceDN/>
              <w:adjustRightInd/>
              <w:textAlignment w:val="auto"/>
            </w:pPr>
            <w:r>
              <w:rPr>
                <w:bCs/>
              </w:rPr>
              <w:t>UDP/IPv4</w:t>
            </w:r>
            <w:r>
              <w:t xml:space="preserve"> (Optional)</w:t>
            </w:r>
          </w:p>
          <w:p w14:paraId="61E380C1" w14:textId="77777777" w:rsidR="008D0C0C" w:rsidRDefault="008D0C0C" w:rsidP="00BE301E">
            <w:pPr>
              <w:pStyle w:val="TAL"/>
              <w:numPr>
                <w:ilvl w:val="0"/>
                <w:numId w:val="17"/>
              </w:numPr>
              <w:overflowPunct/>
              <w:autoSpaceDE/>
              <w:autoSpaceDN/>
              <w:adjustRightInd/>
              <w:textAlignment w:val="auto"/>
            </w:pPr>
            <w:r>
              <w:t>IPv6-based network control plane:</w:t>
            </w:r>
          </w:p>
          <w:p w14:paraId="6FCF68A4" w14:textId="77777777" w:rsidR="008D0C0C" w:rsidRDefault="008D0C0C" w:rsidP="00BE301E">
            <w:pPr>
              <w:pStyle w:val="TAL"/>
              <w:numPr>
                <w:ilvl w:val="1"/>
                <w:numId w:val="17"/>
              </w:numPr>
              <w:overflowPunct/>
              <w:autoSpaceDE/>
              <w:autoSpaceDN/>
              <w:adjustRightInd/>
              <w:textAlignment w:val="auto"/>
            </w:pPr>
            <w:r>
              <w:t>SCTP/IPv6 (Recommended)</w:t>
            </w:r>
            <w:r w:rsidR="007607FA">
              <w:t xml:space="preserve"> NOTE1</w:t>
            </w:r>
          </w:p>
          <w:p w14:paraId="02EE5770" w14:textId="77777777" w:rsidR="008D0C0C" w:rsidRDefault="008D0C0C" w:rsidP="00BE301E">
            <w:pPr>
              <w:pStyle w:val="TAL"/>
              <w:numPr>
                <w:ilvl w:val="1"/>
                <w:numId w:val="17"/>
              </w:numPr>
              <w:overflowPunct/>
              <w:autoSpaceDE/>
              <w:autoSpaceDN/>
              <w:adjustRightInd/>
              <w:textAlignment w:val="auto"/>
            </w:pPr>
            <w:r>
              <w:rPr>
                <w:bCs/>
              </w:rPr>
              <w:t>UDP/IPv6</w:t>
            </w:r>
            <w:r>
              <w:t xml:space="preserve"> (Optional)</w:t>
            </w:r>
          </w:p>
        </w:tc>
      </w:tr>
      <w:tr w:rsidR="007607FA" w14:paraId="515D9BA1" w14:textId="77777777" w:rsidTr="007F241E">
        <w:tblPrEx>
          <w:tblCellMar>
            <w:top w:w="0" w:type="dxa"/>
            <w:bottom w:w="0" w:type="dxa"/>
          </w:tblCellMar>
        </w:tblPrEx>
        <w:trPr>
          <w:jc w:val="center"/>
        </w:trPr>
        <w:tc>
          <w:tcPr>
            <w:tcW w:w="9762" w:type="dxa"/>
            <w:gridSpan w:val="2"/>
          </w:tcPr>
          <w:p w14:paraId="03042720" w14:textId="77777777" w:rsidR="007607FA" w:rsidRDefault="007607FA" w:rsidP="007607FA">
            <w:pPr>
              <w:pStyle w:val="TAN"/>
            </w:pPr>
            <w:r>
              <w:t>NOTE1</w:t>
            </w:r>
            <w:r w:rsidRPr="00183862">
              <w:t xml:space="preserve">: </w:t>
            </w:r>
            <w:r>
              <w:tab/>
              <w:t>When</w:t>
            </w:r>
            <w:r w:rsidRPr="00183862">
              <w:t xml:space="preserve"> using SCTP </w:t>
            </w:r>
            <w:r w:rsidRPr="00096BCA">
              <w:t xml:space="preserve">as defined in IETF RFC </w:t>
            </w:r>
            <w:r>
              <w:t>4960</w:t>
            </w:r>
            <w:r w:rsidRPr="00096BCA">
              <w:t xml:space="preserve"> </w:t>
            </w:r>
            <w:r>
              <w:t>[26</w:t>
            </w:r>
            <w:r w:rsidRPr="00183862">
              <w:t xml:space="preserve">] the </w:t>
            </w:r>
            <w:r>
              <w:t>Tr</w:t>
            </w:r>
            <w:r w:rsidRPr="00183862">
              <w:t>GW shall always be the node to perform the "Initiation".</w:t>
            </w:r>
          </w:p>
        </w:tc>
      </w:tr>
    </w:tbl>
    <w:p w14:paraId="0F285619" w14:textId="77777777" w:rsidR="008D0C0C" w:rsidRDefault="008D0C0C" w:rsidP="008D0C0C"/>
    <w:p w14:paraId="197BC22B" w14:textId="77777777" w:rsidR="008D0C0C" w:rsidRDefault="008D0C0C" w:rsidP="008D0C0C">
      <w:pPr>
        <w:pStyle w:val="TH"/>
      </w:pPr>
      <w: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5.12.2</w:t>
        </w:r>
      </w:smartTag>
      <w:r>
        <w:t>: Segmentation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62"/>
        <w:gridCol w:w="4567"/>
      </w:tblGrid>
      <w:tr w:rsidR="008D0C0C" w14:paraId="095EB029" w14:textId="77777777" w:rsidTr="007E490B">
        <w:tblPrEx>
          <w:tblCellMar>
            <w:top w:w="0" w:type="dxa"/>
            <w:bottom w:w="0" w:type="dxa"/>
          </w:tblCellMar>
        </w:tblPrEx>
        <w:trPr>
          <w:jc w:val="center"/>
        </w:trPr>
        <w:tc>
          <w:tcPr>
            <w:tcW w:w="5173" w:type="dxa"/>
          </w:tcPr>
          <w:p w14:paraId="3BD4B13B" w14:textId="77777777" w:rsidR="008D0C0C" w:rsidRPr="00BB2B86" w:rsidRDefault="008D0C0C" w:rsidP="00BE301E">
            <w:pPr>
              <w:pStyle w:val="TAL"/>
              <w:rPr>
                <w:b/>
                <w:bCs/>
              </w:rPr>
            </w:pPr>
            <w:r w:rsidRPr="00BB2B86">
              <w:rPr>
                <w:b/>
                <w:bCs/>
              </w:rPr>
              <w:t>Segmentation Supported:</w:t>
            </w:r>
          </w:p>
        </w:tc>
        <w:tc>
          <w:tcPr>
            <w:tcW w:w="4676" w:type="dxa"/>
          </w:tcPr>
          <w:p w14:paraId="699FF474" w14:textId="77777777" w:rsidR="008D0C0C" w:rsidRDefault="008D0C0C" w:rsidP="00BE301E">
            <w:pPr>
              <w:pStyle w:val="TAL"/>
            </w:pPr>
            <w:r>
              <w:t>SCTP: Inherent in Transport</w:t>
            </w:r>
          </w:p>
          <w:p w14:paraId="3872060B" w14:textId="77777777" w:rsidR="008D0C0C" w:rsidRDefault="008D0C0C" w:rsidP="00BE301E">
            <w:pPr>
              <w:pStyle w:val="TAL"/>
            </w:pPr>
            <w:r>
              <w:t xml:space="preserve">UDP: </w:t>
            </w:r>
            <w:r w:rsidR="007607FA">
              <w:t>No</w:t>
            </w:r>
          </w:p>
        </w:tc>
      </w:tr>
    </w:tbl>
    <w:p w14:paraId="1098D868" w14:textId="77777777" w:rsidR="008D0C0C" w:rsidRDefault="008D0C0C" w:rsidP="008D0C0C"/>
    <w:p w14:paraId="52B2DA82"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5.12.3</w:t>
        </w:r>
      </w:smartTag>
      <w:r>
        <w:t>: Control Association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403"/>
        <w:gridCol w:w="4226"/>
      </w:tblGrid>
      <w:tr w:rsidR="008D0C0C" w14:paraId="1E3F6A94" w14:textId="77777777" w:rsidTr="007E490B">
        <w:tblPrEx>
          <w:tblCellMar>
            <w:top w:w="0" w:type="dxa"/>
            <w:bottom w:w="0" w:type="dxa"/>
          </w:tblCellMar>
        </w:tblPrEx>
        <w:trPr>
          <w:jc w:val="center"/>
        </w:trPr>
        <w:tc>
          <w:tcPr>
            <w:tcW w:w="5523" w:type="dxa"/>
          </w:tcPr>
          <w:p w14:paraId="32758711" w14:textId="77777777" w:rsidR="008D0C0C" w:rsidRPr="00BB2B86" w:rsidRDefault="008D0C0C" w:rsidP="007E490B">
            <w:pPr>
              <w:pStyle w:val="TAL"/>
              <w:ind w:left="164" w:hanging="164"/>
              <w:rPr>
                <w:b/>
                <w:bCs/>
              </w:rPr>
            </w:pPr>
            <w:r w:rsidRPr="00BB2B86">
              <w:rPr>
                <w:b/>
                <w:bCs/>
              </w:rPr>
              <w:t>Control Association Monitoring Supported:</w:t>
            </w:r>
          </w:p>
        </w:tc>
        <w:tc>
          <w:tcPr>
            <w:tcW w:w="4308" w:type="dxa"/>
          </w:tcPr>
          <w:p w14:paraId="61CB68D9" w14:textId="77777777" w:rsidR="008D0C0C" w:rsidRDefault="008D0C0C" w:rsidP="00BE301E">
            <w:pPr>
              <w:pStyle w:val="TAL"/>
              <w:ind w:left="249" w:hanging="249"/>
            </w:pPr>
            <w:r>
              <w:t>Monitoring mechanism is dependent on used H.248 transport (see above table </w:t>
            </w:r>
            <w:r w:rsidR="007607FA">
              <w:rPr>
                <w:noProof/>
              </w:rPr>
              <w:t>5.12.1</w:t>
            </w:r>
            <w:r>
              <w:t>):</w:t>
            </w:r>
          </w:p>
          <w:p w14:paraId="53822638" w14:textId="77777777" w:rsidR="008D0C0C" w:rsidRDefault="008D0C0C" w:rsidP="00BE301E">
            <w:pPr>
              <w:pStyle w:val="TAL"/>
              <w:ind w:left="249" w:hanging="249"/>
            </w:pPr>
            <w:r>
              <w:rPr>
                <w:b/>
                <w:bCs/>
              </w:rPr>
              <w:t>SCTP</w:t>
            </w:r>
            <w:r>
              <w:rPr>
                <w:b/>
              </w:rPr>
              <w:t>:</w:t>
            </w:r>
            <w:r>
              <w:t xml:space="preserve"> </w:t>
            </w:r>
            <w:r>
              <w:br/>
              <w:t>inherent capability of SCTP.</w:t>
            </w:r>
          </w:p>
          <w:p w14:paraId="430126EF" w14:textId="77777777" w:rsidR="008D0C0C" w:rsidRDefault="008D0C0C" w:rsidP="00BE301E">
            <w:pPr>
              <w:pStyle w:val="TAL"/>
              <w:ind w:left="249" w:hanging="249"/>
            </w:pPr>
            <w:r w:rsidRPr="006C22B9">
              <w:rPr>
                <w:b/>
              </w:rPr>
              <w:t xml:space="preserve">UDP: </w:t>
            </w:r>
            <w:r w:rsidRPr="006C22B9">
              <w:rPr>
                <w:b/>
              </w:rPr>
              <w:br/>
            </w:r>
            <w:r w:rsidRPr="006C22B9">
              <w:t>H.248.14 (MG-driven monitoring).</w:t>
            </w:r>
            <w:r w:rsidRPr="006C22B9">
              <w:br/>
            </w:r>
            <w:r>
              <w:t>Empty AuditValue on ROOT (MGC-driven monitoring).</w:t>
            </w:r>
          </w:p>
        </w:tc>
      </w:tr>
    </w:tbl>
    <w:p w14:paraId="01E87BBF" w14:textId="77777777" w:rsidR="008D0C0C" w:rsidRDefault="008D0C0C" w:rsidP="008D0C0C"/>
    <w:p w14:paraId="4EE008E8" w14:textId="77777777" w:rsidR="008D0C0C" w:rsidRDefault="008D0C0C" w:rsidP="008D0C0C">
      <w:pPr>
        <w:pStyle w:val="Heading2"/>
      </w:pPr>
      <w:bookmarkStart w:id="88" w:name="_Toc414010820"/>
      <w:r>
        <w:t>5.13</w:t>
      </w:r>
      <w:r>
        <w:tab/>
        <w:t>Security</w:t>
      </w:r>
      <w:bookmarkEnd w:id="88"/>
    </w:p>
    <w:p w14:paraId="03C280CF"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5.13.1</w:t>
        </w:r>
      </w:smartTag>
      <w:r>
        <w:t>: 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8"/>
        <w:gridCol w:w="6231"/>
      </w:tblGrid>
      <w:tr w:rsidR="008D0C0C" w14:paraId="3595D03E" w14:textId="77777777" w:rsidTr="007E490B">
        <w:tblPrEx>
          <w:tblCellMar>
            <w:top w:w="0" w:type="dxa"/>
            <w:bottom w:w="0" w:type="dxa"/>
          </w:tblCellMar>
        </w:tblPrEx>
        <w:trPr>
          <w:trHeight w:val="70"/>
          <w:jc w:val="center"/>
        </w:trPr>
        <w:tc>
          <w:tcPr>
            <w:tcW w:w="3434" w:type="dxa"/>
          </w:tcPr>
          <w:p w14:paraId="57D4251E" w14:textId="77777777" w:rsidR="008D0C0C" w:rsidRPr="008650DC" w:rsidRDefault="008D0C0C" w:rsidP="00BE301E">
            <w:pPr>
              <w:pStyle w:val="TAL"/>
              <w:rPr>
                <w:b/>
                <w:bCs/>
              </w:rPr>
            </w:pPr>
            <w:r w:rsidRPr="008650DC">
              <w:rPr>
                <w:b/>
                <w:bCs/>
              </w:rPr>
              <w:t>Supported Security:</w:t>
            </w:r>
          </w:p>
        </w:tc>
        <w:tc>
          <w:tcPr>
            <w:tcW w:w="6324" w:type="dxa"/>
          </w:tcPr>
          <w:p w14:paraId="00A0D847" w14:textId="77777777" w:rsidR="008D0C0C" w:rsidRPr="007E490B" w:rsidRDefault="008D0C0C" w:rsidP="007F241E">
            <w:pPr>
              <w:pStyle w:val="TAL"/>
            </w:pPr>
            <w:r>
              <w:t>None</w:t>
            </w:r>
          </w:p>
        </w:tc>
      </w:tr>
      <w:tr w:rsidR="008D0C0C" w14:paraId="2A7F0ECC" w14:textId="77777777" w:rsidTr="007E490B">
        <w:tblPrEx>
          <w:tblCellMar>
            <w:top w:w="0" w:type="dxa"/>
            <w:bottom w:w="0" w:type="dxa"/>
          </w:tblCellMar>
        </w:tblPrEx>
        <w:trPr>
          <w:trHeight w:val="70"/>
          <w:jc w:val="center"/>
        </w:trPr>
        <w:tc>
          <w:tcPr>
            <w:tcW w:w="9758" w:type="dxa"/>
            <w:gridSpan w:val="2"/>
          </w:tcPr>
          <w:p w14:paraId="4F62BA0F" w14:textId="77777777" w:rsidR="008D0C0C" w:rsidRPr="00EB3C77" w:rsidRDefault="008D0C0C" w:rsidP="00BE301E">
            <w:pPr>
              <w:pStyle w:val="TAN"/>
            </w:pPr>
            <w:r w:rsidRPr="00EB3C77">
              <w:t xml:space="preserve">NOTE:  </w:t>
            </w:r>
            <w:r>
              <w:t xml:space="preserve">    </w:t>
            </w:r>
            <w:r w:rsidRPr="00EB3C77">
              <w:t>IPsec shall not be used by the IBCF or TrGW for the Ix interface. Normally the Ix interface lies within a single operator's secure domain. If this is not the case then a Za interface (Security Gateway deploying IPSec) may be required, however this is a separate logical function/entity and thus is not applicable to the Ix profile, the IBCF or the TrGW; for further details see 3GPP TS 33.210</w:t>
            </w:r>
            <w:r>
              <w:t xml:space="preserve"> </w:t>
            </w:r>
            <w:r w:rsidRPr="00EB3C77">
              <w:t>[</w:t>
            </w:r>
            <w:r>
              <w:t>2</w:t>
            </w:r>
            <w:r w:rsidR="00B86C5B">
              <w:t>2</w:t>
            </w:r>
            <w:r w:rsidRPr="00EB3C77">
              <w:t>]</w:t>
            </w:r>
            <w:r>
              <w:t>.</w:t>
            </w:r>
          </w:p>
          <w:p w14:paraId="1988A718" w14:textId="77777777" w:rsidR="008D0C0C" w:rsidRDefault="008D0C0C" w:rsidP="00BE301E">
            <w:pPr>
              <w:pStyle w:val="TAN"/>
            </w:pPr>
          </w:p>
        </w:tc>
      </w:tr>
    </w:tbl>
    <w:p w14:paraId="67678219" w14:textId="77777777" w:rsidR="008D0C0C" w:rsidRDefault="008D0C0C" w:rsidP="008D0C0C"/>
    <w:p w14:paraId="08F6D8B2" w14:textId="77777777" w:rsidR="008D0C0C" w:rsidRPr="0088469B" w:rsidRDefault="008D0C0C" w:rsidP="00D928F0">
      <w:pPr>
        <w:pStyle w:val="Heading2"/>
      </w:pPr>
      <w:bookmarkStart w:id="89" w:name="_Toc414010821"/>
      <w:r>
        <w:t>5.14</w:t>
      </w:r>
      <w:r>
        <w:tab/>
        <w:t>Packages</w:t>
      </w:r>
      <w:bookmarkEnd w:id="89"/>
    </w:p>
    <w:p w14:paraId="00E3CF74" w14:textId="77777777" w:rsidR="008D0C0C" w:rsidRDefault="008D0C0C" w:rsidP="008D0C0C">
      <w:pPr>
        <w:pStyle w:val="Heading3"/>
      </w:pPr>
      <w:bookmarkStart w:id="90" w:name="_Toc414010822"/>
      <w:smartTag w:uri="urn:schemas-microsoft-com:office:smarttags" w:element="chsdate">
        <w:smartTagPr>
          <w:attr w:name="IsROCDate" w:val="False"/>
          <w:attr w:name="IsLunarDate" w:val="False"/>
          <w:attr w:name="Day" w:val="30"/>
          <w:attr w:name="Month" w:val="12"/>
          <w:attr w:name="Year" w:val="1899"/>
        </w:smartTagPr>
        <w:r>
          <w:t>5.14.1</w:t>
        </w:r>
        <w:r>
          <w:tab/>
        </w:r>
      </w:smartTag>
      <w:r>
        <w:t>Mandatory Packages</w:t>
      </w:r>
      <w:bookmarkEnd w:id="90"/>
    </w:p>
    <w:p w14:paraId="3E9A3DC1"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5.14.1</w:t>
        </w:r>
      </w:smartTag>
      <w:r>
        <w:t>.1: Mandatory Packages</w:t>
      </w:r>
    </w:p>
    <w:tbl>
      <w:tblPr>
        <w:tblW w:w="10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
        <w:gridCol w:w="6497"/>
        <w:gridCol w:w="1701"/>
        <w:gridCol w:w="1228"/>
        <w:gridCol w:w="338"/>
      </w:tblGrid>
      <w:tr w:rsidR="008D0C0C" w14:paraId="3294483F" w14:textId="77777777" w:rsidTr="007F241E">
        <w:tblPrEx>
          <w:tblCellMar>
            <w:top w:w="0" w:type="dxa"/>
            <w:bottom w:w="0" w:type="dxa"/>
          </w:tblCellMar>
        </w:tblPrEx>
        <w:trPr>
          <w:gridBefore w:val="1"/>
          <w:wBefore w:w="338" w:type="dxa"/>
          <w:cantSplit/>
          <w:jc w:val="center"/>
        </w:trPr>
        <w:tc>
          <w:tcPr>
            <w:tcW w:w="9764" w:type="dxa"/>
            <w:gridSpan w:val="4"/>
            <w:tcBorders>
              <w:top w:val="single" w:sz="4" w:space="0" w:color="auto"/>
              <w:left w:val="single" w:sz="4" w:space="0" w:color="auto"/>
              <w:bottom w:val="single" w:sz="4" w:space="0" w:color="auto"/>
              <w:right w:val="single" w:sz="4" w:space="0" w:color="auto"/>
            </w:tcBorders>
          </w:tcPr>
          <w:p w14:paraId="3E3FD9D3" w14:textId="77777777" w:rsidR="008D0C0C" w:rsidRPr="0049661D" w:rsidRDefault="008D0C0C" w:rsidP="00E026B1">
            <w:pPr>
              <w:pStyle w:val="TAH"/>
              <w:ind w:left="247" w:hanging="247"/>
            </w:pPr>
            <w:r w:rsidRPr="0049661D">
              <w:t>Mandatory Packages</w:t>
            </w:r>
          </w:p>
        </w:tc>
      </w:tr>
      <w:tr w:rsidR="008D0C0C" w14:paraId="055D409C" w14:textId="77777777" w:rsidTr="007F241E">
        <w:tblPrEx>
          <w:tblBorders>
            <w:insideH w:val="none" w:sz="0" w:space="0" w:color="auto"/>
            <w:insideV w:val="none" w:sz="0" w:space="0" w:color="auto"/>
          </w:tblBorders>
          <w:tblCellMar>
            <w:top w:w="0" w:type="dxa"/>
            <w:left w:w="28" w:type="dxa"/>
            <w:bottom w:w="0"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7DA4757F" w14:textId="77777777" w:rsidR="008D0C0C" w:rsidRDefault="008D0C0C" w:rsidP="00BE301E">
            <w:pPr>
              <w:pStyle w:val="TAH"/>
            </w:pPr>
            <w:r>
              <w:t>Package Name</w:t>
            </w:r>
          </w:p>
        </w:tc>
        <w:tc>
          <w:tcPr>
            <w:tcW w:w="1701" w:type="dxa"/>
            <w:tcBorders>
              <w:top w:val="single" w:sz="4" w:space="0" w:color="auto"/>
              <w:left w:val="single" w:sz="4" w:space="0" w:color="auto"/>
              <w:bottom w:val="single" w:sz="4" w:space="0" w:color="auto"/>
              <w:right w:val="single" w:sz="4" w:space="0" w:color="auto"/>
            </w:tcBorders>
          </w:tcPr>
          <w:p w14:paraId="293C7675" w14:textId="77777777" w:rsidR="008D0C0C" w:rsidRDefault="008D0C0C" w:rsidP="00BE301E">
            <w:pPr>
              <w:pStyle w:val="TAH"/>
            </w:pPr>
            <w:r>
              <w:t>Package ID</w:t>
            </w:r>
          </w:p>
        </w:tc>
        <w:tc>
          <w:tcPr>
            <w:tcW w:w="1228" w:type="dxa"/>
            <w:tcBorders>
              <w:top w:val="single" w:sz="4" w:space="0" w:color="auto"/>
              <w:left w:val="single" w:sz="4" w:space="0" w:color="auto"/>
              <w:bottom w:val="single" w:sz="4" w:space="0" w:color="auto"/>
              <w:right w:val="single" w:sz="4" w:space="0" w:color="auto"/>
            </w:tcBorders>
          </w:tcPr>
          <w:p w14:paraId="0F9940F2" w14:textId="77777777" w:rsidR="008D0C0C" w:rsidRDefault="008D0C0C" w:rsidP="00BE301E">
            <w:pPr>
              <w:pStyle w:val="TAH"/>
            </w:pPr>
            <w:r>
              <w:t>Version</w:t>
            </w:r>
          </w:p>
        </w:tc>
      </w:tr>
      <w:tr w:rsidR="008D0C0C" w14:paraId="1C6FD214" w14:textId="77777777" w:rsidTr="007F241E">
        <w:tblPrEx>
          <w:tblBorders>
            <w:insideH w:val="none" w:sz="0" w:space="0" w:color="auto"/>
            <w:insideV w:val="none" w:sz="0" w:space="0" w:color="auto"/>
          </w:tblBorders>
          <w:tblCellMar>
            <w:top w:w="0" w:type="dxa"/>
            <w:left w:w="28" w:type="dxa"/>
            <w:bottom w:w="0"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65845917" w14:textId="77777777" w:rsidR="008D0C0C" w:rsidRDefault="008D0C0C" w:rsidP="00BE301E">
            <w:pPr>
              <w:pStyle w:val="TAL"/>
              <w:rPr>
                <w:lang w:val="fr-FR"/>
              </w:rPr>
            </w:pPr>
            <w:r w:rsidRPr="004D534B">
              <w:rPr>
                <w:lang w:val="fr-FR"/>
              </w:rPr>
              <w:t>Generic (ITU-T Recommendation H.248.1 [</w:t>
            </w:r>
            <w:r>
              <w:rPr>
                <w:noProof/>
                <w:lang w:val="fr-FR"/>
              </w:rPr>
              <w:t>3</w:t>
            </w:r>
            <w:r w:rsidRPr="004D534B">
              <w:rPr>
                <w:lang w:val="fr-FR"/>
              </w:rPr>
              <w:t>], annex E.1)</w:t>
            </w:r>
          </w:p>
          <w:p w14:paraId="215ABEF1" w14:textId="77777777" w:rsidR="008D0C0C" w:rsidRPr="00614ED2" w:rsidRDefault="008D0C0C" w:rsidP="00E026B1">
            <w:pPr>
              <w:pStyle w:val="EditorsNote"/>
              <w:tabs>
                <w:tab w:val="left" w:pos="139"/>
              </w:tabs>
              <w:rPr>
                <w:lang w:val="fr-FR"/>
              </w:rPr>
            </w:pPr>
          </w:p>
        </w:tc>
        <w:tc>
          <w:tcPr>
            <w:tcW w:w="1701" w:type="dxa"/>
            <w:tcBorders>
              <w:top w:val="single" w:sz="4" w:space="0" w:color="auto"/>
              <w:left w:val="single" w:sz="4" w:space="0" w:color="auto"/>
              <w:bottom w:val="single" w:sz="4" w:space="0" w:color="auto"/>
              <w:right w:val="single" w:sz="4" w:space="0" w:color="auto"/>
            </w:tcBorders>
          </w:tcPr>
          <w:p w14:paraId="315BF97F" w14:textId="77777777" w:rsidR="008D0C0C" w:rsidRDefault="008D0C0C" w:rsidP="00BE301E">
            <w:pPr>
              <w:pStyle w:val="TAC"/>
            </w:pPr>
            <w:r>
              <w:t>g, (0x0001)</w:t>
            </w:r>
          </w:p>
        </w:tc>
        <w:tc>
          <w:tcPr>
            <w:tcW w:w="1228" w:type="dxa"/>
            <w:tcBorders>
              <w:top w:val="single" w:sz="4" w:space="0" w:color="auto"/>
              <w:left w:val="single" w:sz="4" w:space="0" w:color="auto"/>
              <w:bottom w:val="single" w:sz="4" w:space="0" w:color="auto"/>
              <w:right w:val="single" w:sz="4" w:space="0" w:color="auto"/>
            </w:tcBorders>
          </w:tcPr>
          <w:p w14:paraId="307F3DBA" w14:textId="77777777" w:rsidR="008D0C0C" w:rsidRDefault="008D0C0C" w:rsidP="00BE301E">
            <w:pPr>
              <w:pStyle w:val="TAC"/>
            </w:pPr>
            <w:r>
              <w:t>1</w:t>
            </w:r>
          </w:p>
        </w:tc>
      </w:tr>
      <w:tr w:rsidR="008D0C0C" w14:paraId="106CFEFC" w14:textId="77777777" w:rsidTr="007F241E">
        <w:tblPrEx>
          <w:tblBorders>
            <w:insideH w:val="none" w:sz="0" w:space="0" w:color="auto"/>
            <w:insideV w:val="none" w:sz="0" w:space="0" w:color="auto"/>
          </w:tblBorders>
          <w:tblCellMar>
            <w:top w:w="0" w:type="dxa"/>
            <w:left w:w="28" w:type="dxa"/>
            <w:bottom w:w="0"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08DB0403" w14:textId="77777777" w:rsidR="008D0C0C" w:rsidRPr="004D534B" w:rsidRDefault="008D0C0C" w:rsidP="00BE301E">
            <w:pPr>
              <w:pStyle w:val="TAL"/>
              <w:rPr>
                <w:lang w:val="fr-FR"/>
              </w:rPr>
            </w:pPr>
            <w:r w:rsidRPr="004D534B">
              <w:rPr>
                <w:lang w:val="fr-FR"/>
              </w:rPr>
              <w:t>Base root (ITU-T Recommendation H.248.1 [</w:t>
            </w:r>
            <w:r>
              <w:rPr>
                <w:lang w:val="fr-FR"/>
              </w:rPr>
              <w:t>3</w:t>
            </w:r>
            <w:r w:rsidRPr="004D534B">
              <w:rPr>
                <w:lang w:val="fr-FR"/>
              </w:rPr>
              <w:t>], annex E.2)</w:t>
            </w:r>
          </w:p>
        </w:tc>
        <w:tc>
          <w:tcPr>
            <w:tcW w:w="1701" w:type="dxa"/>
            <w:tcBorders>
              <w:top w:val="single" w:sz="4" w:space="0" w:color="auto"/>
              <w:left w:val="single" w:sz="4" w:space="0" w:color="auto"/>
              <w:bottom w:val="single" w:sz="4" w:space="0" w:color="auto"/>
              <w:right w:val="single" w:sz="4" w:space="0" w:color="auto"/>
            </w:tcBorders>
          </w:tcPr>
          <w:p w14:paraId="5535AA26" w14:textId="77777777" w:rsidR="008D0C0C" w:rsidRDefault="00D13EFE" w:rsidP="00BE301E">
            <w:pPr>
              <w:pStyle w:val="TAC"/>
            </w:pPr>
            <w:r>
              <w:t>r</w:t>
            </w:r>
            <w:r w:rsidR="008D0C0C">
              <w:t>oot, (0x0051)</w:t>
            </w:r>
          </w:p>
        </w:tc>
        <w:tc>
          <w:tcPr>
            <w:tcW w:w="1228" w:type="dxa"/>
            <w:tcBorders>
              <w:top w:val="single" w:sz="4" w:space="0" w:color="auto"/>
              <w:left w:val="single" w:sz="4" w:space="0" w:color="auto"/>
              <w:bottom w:val="single" w:sz="4" w:space="0" w:color="auto"/>
              <w:right w:val="single" w:sz="4" w:space="0" w:color="auto"/>
            </w:tcBorders>
          </w:tcPr>
          <w:p w14:paraId="06CD6374" w14:textId="77777777" w:rsidR="008D0C0C" w:rsidRDefault="008D0C0C" w:rsidP="00BE301E">
            <w:pPr>
              <w:pStyle w:val="TAC"/>
            </w:pPr>
            <w:r>
              <w:t>2</w:t>
            </w:r>
          </w:p>
        </w:tc>
      </w:tr>
      <w:tr w:rsidR="008D0C0C" w14:paraId="65D61088" w14:textId="77777777" w:rsidTr="007F241E">
        <w:tblPrEx>
          <w:tblBorders>
            <w:insideH w:val="none" w:sz="0" w:space="0" w:color="auto"/>
            <w:insideV w:val="none" w:sz="0" w:space="0" w:color="auto"/>
          </w:tblBorders>
          <w:tblCellMar>
            <w:top w:w="0" w:type="dxa"/>
            <w:left w:w="28" w:type="dxa"/>
            <w:bottom w:w="0"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407EB29C" w14:textId="77777777" w:rsidR="008D0C0C" w:rsidRPr="00DA4279" w:rsidRDefault="008D0C0C" w:rsidP="00BE301E">
            <w:pPr>
              <w:pStyle w:val="TAL"/>
              <w:rPr>
                <w:lang w:val="fr-FR"/>
              </w:rPr>
            </w:pPr>
            <w:r w:rsidRPr="00DA4279">
              <w:rPr>
                <w:lang w:val="fr-FR"/>
              </w:rPr>
              <w:t xml:space="preserve">RTP Control Protocol Package </w:t>
            </w:r>
            <w:r w:rsidR="0068414B" w:rsidRPr="00DA4279">
              <w:rPr>
                <w:lang w:val="fr-FR"/>
              </w:rPr>
              <w:t xml:space="preserve">(ITU-T Recommendation </w:t>
            </w:r>
            <w:r w:rsidRPr="00DA4279">
              <w:rPr>
                <w:lang w:val="fr-FR"/>
              </w:rPr>
              <w:t>H.248.57 [5]</w:t>
            </w:r>
            <w:r w:rsidR="0068414B" w:rsidRPr="00DA4279">
              <w:rPr>
                <w:lang w:val="fr-FR"/>
              </w:rPr>
              <w:t>)</w:t>
            </w:r>
          </w:p>
        </w:tc>
        <w:tc>
          <w:tcPr>
            <w:tcW w:w="1701" w:type="dxa"/>
            <w:tcBorders>
              <w:top w:val="single" w:sz="4" w:space="0" w:color="auto"/>
              <w:left w:val="single" w:sz="4" w:space="0" w:color="auto"/>
              <w:bottom w:val="single" w:sz="4" w:space="0" w:color="auto"/>
              <w:right w:val="single" w:sz="4" w:space="0" w:color="auto"/>
            </w:tcBorders>
          </w:tcPr>
          <w:p w14:paraId="5796D2D4" w14:textId="77777777" w:rsidR="008D0C0C" w:rsidRDefault="008D0C0C" w:rsidP="00BE301E">
            <w:pPr>
              <w:pStyle w:val="TAC"/>
            </w:pPr>
            <w:r>
              <w:t>rtcph. (0x00b5)</w:t>
            </w:r>
          </w:p>
        </w:tc>
        <w:tc>
          <w:tcPr>
            <w:tcW w:w="1228" w:type="dxa"/>
            <w:tcBorders>
              <w:top w:val="single" w:sz="4" w:space="0" w:color="auto"/>
              <w:left w:val="single" w:sz="4" w:space="0" w:color="auto"/>
              <w:bottom w:val="single" w:sz="4" w:space="0" w:color="auto"/>
              <w:right w:val="single" w:sz="4" w:space="0" w:color="auto"/>
            </w:tcBorders>
          </w:tcPr>
          <w:p w14:paraId="5022E5C8" w14:textId="77777777" w:rsidR="008D0C0C" w:rsidRDefault="008D0C0C" w:rsidP="00BE301E">
            <w:pPr>
              <w:pStyle w:val="TAC"/>
            </w:pPr>
            <w:r>
              <w:t>1</w:t>
            </w:r>
          </w:p>
        </w:tc>
      </w:tr>
      <w:tr w:rsidR="008D0C0C" w14:paraId="23E1EF4D" w14:textId="77777777" w:rsidTr="007F241E">
        <w:tblPrEx>
          <w:tblBorders>
            <w:insideH w:val="none" w:sz="0" w:space="0" w:color="auto"/>
            <w:insideV w:val="none" w:sz="0" w:space="0" w:color="auto"/>
          </w:tblBorders>
          <w:tblCellMar>
            <w:top w:w="0" w:type="dxa"/>
            <w:left w:w="28" w:type="dxa"/>
            <w:bottom w:w="0"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60451A4E" w14:textId="77777777" w:rsidR="008D0C0C" w:rsidRDefault="008D0C0C" w:rsidP="00BE301E">
            <w:pPr>
              <w:pStyle w:val="TAL"/>
              <w:rPr>
                <w:lang w:val="fr-FR"/>
              </w:rPr>
            </w:pPr>
            <w:r w:rsidRPr="004D534B">
              <w:rPr>
                <w:lang w:val="fr-FR"/>
              </w:rPr>
              <w:t xml:space="preserve">Gate management </w:t>
            </w:r>
            <w:r>
              <w:rPr>
                <w:lang w:eastAsia="zh-CN"/>
              </w:rPr>
              <w:t>Source Address/Port Filtering</w:t>
            </w:r>
            <w:r>
              <w:t xml:space="preserve"> </w:t>
            </w:r>
            <w:r>
              <w:rPr>
                <w:lang w:eastAsia="zh-CN"/>
              </w:rPr>
              <w:t>Package</w:t>
            </w:r>
            <w:r w:rsidRPr="004D534B">
              <w:rPr>
                <w:lang w:val="fr-FR"/>
              </w:rPr>
              <w:t xml:space="preserve"> (ITU-T Recommendation H.248.43</w:t>
            </w:r>
            <w:r>
              <w:rPr>
                <w:lang w:val="fr-FR"/>
              </w:rPr>
              <w:t>, Clause 7</w:t>
            </w:r>
            <w:r w:rsidRPr="004D534B">
              <w:rPr>
                <w:lang w:val="fr-FR"/>
              </w:rPr>
              <w:t xml:space="preserve"> [</w:t>
            </w:r>
            <w:r>
              <w:rPr>
                <w:lang w:val="fr-FR"/>
              </w:rPr>
              <w:t>6</w:t>
            </w:r>
            <w:r w:rsidR="004C6923" w:rsidRPr="005F6942">
              <w:rPr>
                <w:lang w:val="fr-FR"/>
              </w:rPr>
              <w:t>]</w:t>
            </w:r>
            <w:r w:rsidR="004C6923">
              <w:rPr>
                <w:rFonts w:hint="eastAsia"/>
                <w:lang w:val="fr-FR" w:eastAsia="zh-CN"/>
              </w:rPr>
              <w:t>)</w:t>
            </w:r>
          </w:p>
          <w:p w14:paraId="560F0790" w14:textId="77777777" w:rsidR="008D0C0C" w:rsidRPr="004D534B" w:rsidRDefault="008D0C0C" w:rsidP="00BE301E">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19A2085D" w14:textId="77777777" w:rsidR="008D0C0C" w:rsidRDefault="008D0C0C" w:rsidP="00BE301E">
            <w:pPr>
              <w:pStyle w:val="TAC"/>
            </w:pPr>
            <w:r>
              <w:t xml:space="preserve">gm, </w:t>
            </w:r>
            <w:r>
              <w:rPr>
                <w:lang w:eastAsia="zh-CN"/>
              </w:rPr>
              <w:t>(</w:t>
            </w:r>
            <w:r>
              <w:t>0x008c</w:t>
            </w:r>
            <w:r>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7827A495" w14:textId="77777777" w:rsidR="008D0C0C" w:rsidRDefault="008D0C0C" w:rsidP="00BE301E">
            <w:pPr>
              <w:pStyle w:val="TAC"/>
            </w:pPr>
            <w:r>
              <w:t>2</w:t>
            </w:r>
          </w:p>
        </w:tc>
      </w:tr>
      <w:tr w:rsidR="008D0C0C" w14:paraId="480AC5FF" w14:textId="77777777" w:rsidTr="007F241E">
        <w:tblPrEx>
          <w:tblBorders>
            <w:insideH w:val="none" w:sz="0" w:space="0" w:color="auto"/>
            <w:insideV w:val="none" w:sz="0" w:space="0" w:color="auto"/>
          </w:tblBorders>
          <w:tblCellMar>
            <w:top w:w="0" w:type="dxa"/>
            <w:left w:w="28" w:type="dxa"/>
            <w:bottom w:w="0"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2DA62A86" w14:textId="77777777" w:rsidR="008D0C0C" w:rsidRDefault="008D0C0C" w:rsidP="00BE301E">
            <w:pPr>
              <w:pStyle w:val="TAL"/>
              <w:keepNext w:val="0"/>
              <w:keepLines w:val="0"/>
              <w:rPr>
                <w:lang w:val="fr-FR"/>
              </w:rPr>
            </w:pPr>
            <w:r w:rsidRPr="003942AA">
              <w:rPr>
                <w:lang w:val="fr-FR"/>
              </w:rPr>
              <w:t>Traffic management (ITU-T Recommendation H.248.53 [</w:t>
            </w:r>
            <w:r>
              <w:rPr>
                <w:lang w:val="fr-FR"/>
              </w:rPr>
              <w:t>1</w:t>
            </w:r>
            <w:r w:rsidR="00B86C5B">
              <w:rPr>
                <w:lang w:val="fr-FR"/>
              </w:rPr>
              <w:t>3</w:t>
            </w:r>
            <w:r w:rsidRPr="003942AA">
              <w:rPr>
                <w:lang w:val="fr-FR"/>
              </w:rPr>
              <w:t>])</w:t>
            </w:r>
          </w:p>
          <w:p w14:paraId="5ABA3071" w14:textId="77777777" w:rsidR="008D0C0C" w:rsidRPr="00DA4279" w:rsidRDefault="008D0C0C" w:rsidP="00BE301E">
            <w:pPr>
              <w:pStyle w:val="EditorsNote"/>
              <w:rPr>
                <w:lang w:val="fr-FR"/>
              </w:rPr>
            </w:pPr>
          </w:p>
        </w:tc>
        <w:tc>
          <w:tcPr>
            <w:tcW w:w="1701" w:type="dxa"/>
            <w:tcBorders>
              <w:top w:val="single" w:sz="4" w:space="0" w:color="auto"/>
              <w:left w:val="single" w:sz="4" w:space="0" w:color="auto"/>
              <w:bottom w:val="single" w:sz="4" w:space="0" w:color="auto"/>
              <w:right w:val="single" w:sz="4" w:space="0" w:color="auto"/>
            </w:tcBorders>
          </w:tcPr>
          <w:p w14:paraId="33E1501E" w14:textId="77777777" w:rsidR="008D0C0C" w:rsidRDefault="008D0C0C" w:rsidP="00BE301E">
            <w:pPr>
              <w:pStyle w:val="TAC"/>
            </w:pPr>
            <w:r>
              <w:rPr>
                <w:lang w:val="fr-FR"/>
              </w:rPr>
              <w:t>tman</w:t>
            </w:r>
            <w:r>
              <w:t xml:space="preserve">, </w:t>
            </w:r>
            <w:r>
              <w:rPr>
                <w:lang w:eastAsia="zh-CN"/>
              </w:rPr>
              <w:t>(</w:t>
            </w:r>
            <w:r>
              <w:t>0x008d</w:t>
            </w:r>
            <w:r>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65CB6C68" w14:textId="77777777" w:rsidR="008D0C0C" w:rsidRDefault="008D0C0C" w:rsidP="00BE301E">
            <w:pPr>
              <w:pStyle w:val="TAC"/>
            </w:pPr>
            <w:r>
              <w:rPr>
                <w:lang w:val="fr-FR"/>
              </w:rPr>
              <w:t>1</w:t>
            </w:r>
          </w:p>
        </w:tc>
      </w:tr>
      <w:tr w:rsidR="008D0C0C" w14:paraId="76F39A45" w14:textId="77777777" w:rsidTr="007F241E">
        <w:tblPrEx>
          <w:tblBorders>
            <w:insideH w:val="none" w:sz="0" w:space="0" w:color="auto"/>
            <w:insideV w:val="none" w:sz="0" w:space="0" w:color="auto"/>
          </w:tblBorders>
          <w:tblCellMar>
            <w:top w:w="0" w:type="dxa"/>
            <w:left w:w="28" w:type="dxa"/>
            <w:bottom w:w="0"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605A96E9" w14:textId="77777777" w:rsidR="008D0C0C" w:rsidRDefault="008D0C0C" w:rsidP="00BE301E">
            <w:pPr>
              <w:pStyle w:val="TAL"/>
              <w:keepNext w:val="0"/>
              <w:keepLines w:val="0"/>
              <w:rPr>
                <w:lang w:val="fr-FR"/>
              </w:rPr>
            </w:pPr>
            <w:r w:rsidRPr="004C77D4">
              <w:rPr>
                <w:lang w:val="fr-FR"/>
              </w:rPr>
              <w:t>IP Domain Connection (ITU</w:t>
            </w:r>
            <w:r>
              <w:rPr>
                <w:lang w:val="fr-FR"/>
              </w:rPr>
              <w:t>-</w:t>
            </w:r>
            <w:r w:rsidRPr="004C77D4">
              <w:rPr>
                <w:lang w:val="fr-FR"/>
              </w:rPr>
              <w:t>T Recommendation H.248.41 [</w:t>
            </w:r>
            <w:r>
              <w:rPr>
                <w:lang w:val="fr-FR"/>
              </w:rPr>
              <w:t>1</w:t>
            </w:r>
            <w:r w:rsidR="00B86C5B">
              <w:rPr>
                <w:lang w:val="fr-FR"/>
              </w:rPr>
              <w:t>4</w:t>
            </w:r>
            <w:r w:rsidRPr="004C77D4">
              <w:rPr>
                <w:lang w:val="fr-FR"/>
              </w:rPr>
              <w:t>])</w:t>
            </w:r>
          </w:p>
          <w:p w14:paraId="0E5C493B" w14:textId="77777777" w:rsidR="008D0C0C" w:rsidRPr="00503A5E" w:rsidRDefault="008D0C0C" w:rsidP="00BE301E">
            <w:pPr>
              <w:pStyle w:val="EditorsNote"/>
              <w:rPr>
                <w:lang w:val="fr-FR"/>
              </w:rPr>
            </w:pPr>
          </w:p>
        </w:tc>
        <w:tc>
          <w:tcPr>
            <w:tcW w:w="1701" w:type="dxa"/>
            <w:tcBorders>
              <w:top w:val="single" w:sz="4" w:space="0" w:color="auto"/>
              <w:left w:val="single" w:sz="4" w:space="0" w:color="auto"/>
              <w:bottom w:val="single" w:sz="4" w:space="0" w:color="auto"/>
              <w:right w:val="single" w:sz="4" w:space="0" w:color="auto"/>
            </w:tcBorders>
          </w:tcPr>
          <w:p w14:paraId="05721515" w14:textId="77777777" w:rsidR="008D0C0C" w:rsidRDefault="008D0C0C" w:rsidP="00BE301E">
            <w:pPr>
              <w:pStyle w:val="TAC"/>
            </w:pPr>
            <w:r w:rsidRPr="00D4433B">
              <w:t>ipdc</w:t>
            </w:r>
            <w:r w:rsidRPr="00AD283B">
              <w:t xml:space="preserve">, </w:t>
            </w:r>
            <w:r w:rsidRPr="00AD283B">
              <w:rPr>
                <w:lang w:eastAsia="zh-CN"/>
              </w:rPr>
              <w:t>(</w:t>
            </w:r>
            <w:r w:rsidRPr="00AD283B">
              <w:t>0x009d</w:t>
            </w:r>
            <w:r w:rsidRPr="00AD283B">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049F8666" w14:textId="77777777" w:rsidR="008D0C0C" w:rsidRDefault="008D0C0C" w:rsidP="00BE301E">
            <w:pPr>
              <w:pStyle w:val="TAC"/>
            </w:pPr>
            <w:r>
              <w:t>1</w:t>
            </w:r>
          </w:p>
        </w:tc>
      </w:tr>
      <w:tr w:rsidR="008D0C0C" w14:paraId="6BD1FA6A" w14:textId="77777777" w:rsidTr="007F241E">
        <w:tblPrEx>
          <w:tblBorders>
            <w:insideH w:val="none" w:sz="0" w:space="0" w:color="auto"/>
            <w:insideV w:val="none" w:sz="0" w:space="0" w:color="auto"/>
          </w:tblBorders>
          <w:tblCellMar>
            <w:top w:w="0" w:type="dxa"/>
            <w:left w:w="28" w:type="dxa"/>
            <w:bottom w:w="0"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7A723123" w14:textId="77777777" w:rsidR="008D0C0C" w:rsidRPr="004D534B" w:rsidRDefault="008D0C0C" w:rsidP="00BE301E">
            <w:pPr>
              <w:pStyle w:val="TAL"/>
              <w:keepNext w:val="0"/>
              <w:keepLines w:val="0"/>
              <w:rPr>
                <w:lang w:val="fr-FR"/>
              </w:rPr>
            </w:pPr>
            <w:r w:rsidRPr="00762FC2">
              <w:rPr>
                <w:bCs/>
              </w:rPr>
              <w:t>Hanging Termination Detection (</w:t>
            </w:r>
            <w:r w:rsidRPr="00593501">
              <w:t xml:space="preserve">ITU-T Recommendation </w:t>
            </w:r>
            <w:r w:rsidRPr="00593501">
              <w:rPr>
                <w:bCs/>
              </w:rPr>
              <w:t>H.248.36 [</w:t>
            </w:r>
            <w:r>
              <w:t>1</w:t>
            </w:r>
            <w:r w:rsidR="00B86C5B">
              <w:t>5</w:t>
            </w:r>
            <w:r w:rsidRPr="00593501">
              <w:rPr>
                <w:bCs/>
              </w:rPr>
              <w:t>]</w:t>
            </w:r>
            <w:r w:rsidRPr="00762FC2">
              <w:rPr>
                <w:bCs/>
              </w:rPr>
              <w:t>)</w:t>
            </w:r>
          </w:p>
        </w:tc>
        <w:tc>
          <w:tcPr>
            <w:tcW w:w="1701" w:type="dxa"/>
            <w:tcBorders>
              <w:top w:val="single" w:sz="4" w:space="0" w:color="auto"/>
              <w:left w:val="single" w:sz="4" w:space="0" w:color="auto"/>
              <w:bottom w:val="single" w:sz="4" w:space="0" w:color="auto"/>
              <w:right w:val="single" w:sz="4" w:space="0" w:color="auto"/>
            </w:tcBorders>
          </w:tcPr>
          <w:p w14:paraId="09D41776" w14:textId="77777777" w:rsidR="008D0C0C" w:rsidRDefault="00D13EFE" w:rsidP="00BE301E">
            <w:pPr>
              <w:pStyle w:val="TAC"/>
            </w:pPr>
            <w:r>
              <w:t>h</w:t>
            </w:r>
            <w:r w:rsidR="008D0C0C" w:rsidRPr="00762FC2">
              <w:t>angterm</w:t>
            </w:r>
            <w:r w:rsidR="008D0C0C">
              <w:t xml:space="preserve">, </w:t>
            </w:r>
            <w:r w:rsidR="008D0C0C" w:rsidRPr="00D83D27">
              <w:t>(0x</w:t>
            </w:r>
            <w:r w:rsidR="008D0C0C" w:rsidRPr="00D83D27">
              <w:rPr>
                <w:lang w:eastAsia="zh-CN"/>
              </w:rPr>
              <w:t>0098</w:t>
            </w:r>
            <w:r w:rsidR="008D0C0C" w:rsidRPr="00D83D27">
              <w:t>)</w:t>
            </w:r>
          </w:p>
        </w:tc>
        <w:tc>
          <w:tcPr>
            <w:tcW w:w="1228" w:type="dxa"/>
            <w:tcBorders>
              <w:top w:val="single" w:sz="4" w:space="0" w:color="auto"/>
              <w:left w:val="single" w:sz="4" w:space="0" w:color="auto"/>
              <w:bottom w:val="single" w:sz="4" w:space="0" w:color="auto"/>
              <w:right w:val="single" w:sz="4" w:space="0" w:color="auto"/>
            </w:tcBorders>
          </w:tcPr>
          <w:p w14:paraId="2894B434" w14:textId="77777777" w:rsidR="008D0C0C" w:rsidRDefault="008D0C0C" w:rsidP="00BE301E">
            <w:pPr>
              <w:pStyle w:val="TAC"/>
            </w:pPr>
            <w:r>
              <w:t>1</w:t>
            </w:r>
          </w:p>
        </w:tc>
      </w:tr>
      <w:tr w:rsidR="00E026B1" w14:paraId="217946BA" w14:textId="77777777" w:rsidTr="007F241E">
        <w:tblPrEx>
          <w:tblBorders>
            <w:insideH w:val="none" w:sz="0" w:space="0" w:color="auto"/>
            <w:insideV w:val="none" w:sz="0" w:space="0" w:color="auto"/>
          </w:tblBorders>
          <w:tblCellMar>
            <w:top w:w="0" w:type="dxa"/>
            <w:left w:w="28" w:type="dxa"/>
            <w:bottom w:w="0"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7180B84E" w14:textId="77777777" w:rsidR="00E026B1" w:rsidRPr="00DA4279" w:rsidRDefault="00E026B1" w:rsidP="00BE301E">
            <w:pPr>
              <w:pStyle w:val="TAL"/>
              <w:keepNext w:val="0"/>
              <w:keepLines w:val="0"/>
              <w:rPr>
                <w:bCs/>
                <w:lang w:val="fr-FR"/>
              </w:rPr>
            </w:pPr>
            <w:r w:rsidRPr="008D0775">
              <w:rPr>
                <w:lang w:val="fr-FR"/>
              </w:rPr>
              <w:t>Diffserv (ITU-T Recommendation H.248.52 [</w:t>
            </w:r>
            <w:r>
              <w:rPr>
                <w:lang w:val="fr-FR"/>
              </w:rPr>
              <w:t>1</w:t>
            </w:r>
            <w:r w:rsidR="0068414B">
              <w:rPr>
                <w:lang w:val="fr-FR"/>
              </w:rPr>
              <w:t>2</w:t>
            </w:r>
            <w:r w:rsidRPr="008D0775">
              <w:rPr>
                <w:lang w:val="fr-FR"/>
              </w:rPr>
              <w:t>])</w:t>
            </w:r>
          </w:p>
        </w:tc>
        <w:tc>
          <w:tcPr>
            <w:tcW w:w="1701" w:type="dxa"/>
            <w:tcBorders>
              <w:top w:val="single" w:sz="4" w:space="0" w:color="auto"/>
              <w:left w:val="single" w:sz="4" w:space="0" w:color="auto"/>
              <w:bottom w:val="single" w:sz="4" w:space="0" w:color="auto"/>
              <w:right w:val="single" w:sz="4" w:space="0" w:color="auto"/>
            </w:tcBorders>
          </w:tcPr>
          <w:p w14:paraId="722B75A7" w14:textId="77777777" w:rsidR="00E026B1" w:rsidRPr="00762FC2" w:rsidRDefault="00E026B1" w:rsidP="00BE301E">
            <w:pPr>
              <w:pStyle w:val="TAC"/>
            </w:pPr>
            <w:r>
              <w:rPr>
                <w:lang w:val="fr-FR"/>
              </w:rPr>
              <w:t>ds</w:t>
            </w:r>
            <w:r>
              <w:t xml:space="preserve">, </w:t>
            </w:r>
            <w:r>
              <w:rPr>
                <w:lang w:eastAsia="zh-CN"/>
              </w:rPr>
              <w:t>(</w:t>
            </w:r>
            <w:r>
              <w:t>0x008b</w:t>
            </w:r>
            <w:r>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084D8879" w14:textId="77777777" w:rsidR="00E026B1" w:rsidRDefault="00E026B1" w:rsidP="00BE301E">
            <w:pPr>
              <w:pStyle w:val="TAC"/>
            </w:pPr>
            <w:r>
              <w:rPr>
                <w:lang w:val="fr-FR"/>
              </w:rPr>
              <w:t>2</w:t>
            </w:r>
          </w:p>
        </w:tc>
      </w:tr>
    </w:tbl>
    <w:p w14:paraId="449B0CF6" w14:textId="77777777" w:rsidR="008D0C0C" w:rsidRDefault="008D0C0C" w:rsidP="008D0C0C"/>
    <w:p w14:paraId="0B4D0679" w14:textId="77777777" w:rsidR="008D0C0C" w:rsidRDefault="008D0C0C" w:rsidP="008D0C0C">
      <w:pPr>
        <w:pStyle w:val="Heading3"/>
      </w:pPr>
      <w:bookmarkStart w:id="91" w:name="_Toc414010823"/>
      <w:smartTag w:uri="urn:schemas-microsoft-com:office:smarttags" w:element="chsdate">
        <w:smartTagPr>
          <w:attr w:name="Year" w:val="1899"/>
          <w:attr w:name="Month" w:val="12"/>
          <w:attr w:name="Day" w:val="30"/>
          <w:attr w:name="IsLunarDate" w:val="False"/>
          <w:attr w:name="IsROCDate" w:val="False"/>
        </w:smartTagPr>
        <w:r>
          <w:lastRenderedPageBreak/>
          <w:t>5.14.2</w:t>
        </w:r>
        <w:r>
          <w:tab/>
        </w:r>
      </w:smartTag>
      <w:r>
        <w:t>Optional Packages</w:t>
      </w:r>
      <w:bookmarkEnd w:id="91"/>
    </w:p>
    <w:p w14:paraId="24FDFFEA"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5.14.2</w:t>
        </w:r>
      </w:smartTag>
      <w:r>
        <w:t>.1: Optional Packages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775"/>
        <w:gridCol w:w="1407"/>
        <w:gridCol w:w="1099"/>
        <w:gridCol w:w="4348"/>
      </w:tblGrid>
      <w:tr w:rsidR="008D0C0C" w14:paraId="65B1C12A" w14:textId="77777777" w:rsidTr="007F241E">
        <w:trPr>
          <w:jc w:val="center"/>
        </w:trPr>
        <w:tc>
          <w:tcPr>
            <w:tcW w:w="9750" w:type="dxa"/>
            <w:gridSpan w:val="4"/>
            <w:tcBorders>
              <w:top w:val="single" w:sz="4" w:space="0" w:color="auto"/>
              <w:left w:val="single" w:sz="4" w:space="0" w:color="auto"/>
              <w:bottom w:val="single" w:sz="4" w:space="0" w:color="auto"/>
              <w:right w:val="single" w:sz="4" w:space="0" w:color="auto"/>
            </w:tcBorders>
          </w:tcPr>
          <w:p w14:paraId="3F4F7113" w14:textId="77777777" w:rsidR="008D0C0C" w:rsidRDefault="008D0C0C" w:rsidP="00BE301E">
            <w:pPr>
              <w:pStyle w:val="TAH"/>
            </w:pPr>
            <w:r>
              <w:t>Optional Packages</w:t>
            </w:r>
          </w:p>
        </w:tc>
      </w:tr>
      <w:tr w:rsidR="008D0C0C" w14:paraId="7C74F71F"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6F4C4B3C" w14:textId="77777777" w:rsidR="008D0C0C" w:rsidRDefault="008D0C0C" w:rsidP="00BE301E">
            <w:pPr>
              <w:pStyle w:val="TAH"/>
            </w:pPr>
            <w:r>
              <w:t>Package Name</w:t>
            </w:r>
          </w:p>
        </w:tc>
        <w:tc>
          <w:tcPr>
            <w:tcW w:w="1418" w:type="dxa"/>
            <w:tcBorders>
              <w:top w:val="single" w:sz="4" w:space="0" w:color="auto"/>
              <w:left w:val="single" w:sz="4" w:space="0" w:color="auto"/>
              <w:bottom w:val="single" w:sz="4" w:space="0" w:color="auto"/>
              <w:right w:val="single" w:sz="4" w:space="0" w:color="auto"/>
            </w:tcBorders>
          </w:tcPr>
          <w:p w14:paraId="5CEF3AFA" w14:textId="77777777" w:rsidR="008D0C0C" w:rsidRDefault="008D0C0C" w:rsidP="00BE301E">
            <w:pPr>
              <w:pStyle w:val="TAH"/>
            </w:pPr>
            <w:r>
              <w:t>Package ID</w:t>
            </w:r>
          </w:p>
        </w:tc>
        <w:tc>
          <w:tcPr>
            <w:tcW w:w="1106" w:type="dxa"/>
            <w:tcBorders>
              <w:top w:val="single" w:sz="4" w:space="0" w:color="auto"/>
              <w:left w:val="single" w:sz="4" w:space="0" w:color="auto"/>
              <w:bottom w:val="single" w:sz="4" w:space="0" w:color="auto"/>
              <w:right w:val="single" w:sz="4" w:space="0" w:color="auto"/>
            </w:tcBorders>
          </w:tcPr>
          <w:p w14:paraId="60B65E29" w14:textId="77777777" w:rsidR="008D0C0C" w:rsidRDefault="008D0C0C" w:rsidP="00BE301E">
            <w:pPr>
              <w:pStyle w:val="TAH"/>
            </w:pPr>
            <w:r>
              <w:t>Version</w:t>
            </w:r>
          </w:p>
        </w:tc>
        <w:tc>
          <w:tcPr>
            <w:tcW w:w="4422" w:type="dxa"/>
            <w:tcBorders>
              <w:top w:val="single" w:sz="4" w:space="0" w:color="auto"/>
              <w:left w:val="single" w:sz="4" w:space="0" w:color="auto"/>
              <w:bottom w:val="single" w:sz="4" w:space="0" w:color="auto"/>
              <w:right w:val="single" w:sz="4" w:space="0" w:color="auto"/>
            </w:tcBorders>
          </w:tcPr>
          <w:p w14:paraId="4F4746D3" w14:textId="77777777" w:rsidR="008D0C0C" w:rsidRDefault="008D0C0C" w:rsidP="00BE301E">
            <w:pPr>
              <w:pStyle w:val="TAH"/>
            </w:pPr>
            <w:r>
              <w:t>Support dependent on</w:t>
            </w:r>
          </w:p>
        </w:tc>
      </w:tr>
      <w:tr w:rsidR="008D0C0C" w14:paraId="0E8560A0"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2E3964BD" w14:textId="77777777" w:rsidR="008D0C0C" w:rsidRPr="004D534B" w:rsidRDefault="008D0C0C" w:rsidP="00BE301E">
            <w:pPr>
              <w:pStyle w:val="TAL"/>
              <w:rPr>
                <w:lang w:val="fr-FR"/>
              </w:rPr>
            </w:pPr>
            <w:r w:rsidRPr="008B251F">
              <w:rPr>
                <w:rFonts w:cs="Arial"/>
                <w:szCs w:val="18"/>
                <w:lang w:val="fr-FR"/>
              </w:rPr>
              <w:t>Inactivity Timer (ITU-T Recommendation H.248.14 [</w:t>
            </w:r>
            <w:r w:rsidR="00B86C5B">
              <w:rPr>
                <w:rFonts w:cs="Arial"/>
                <w:szCs w:val="18"/>
                <w:lang w:val="fr-FR"/>
              </w:rPr>
              <w:t>19</w:t>
            </w:r>
            <w:r w:rsidRPr="008B251F">
              <w:rPr>
                <w:rFonts w:cs="Arial"/>
                <w:szCs w:val="18"/>
                <w:lang w:val="fr-FR"/>
              </w:rPr>
              <w:t>])</w:t>
            </w:r>
          </w:p>
        </w:tc>
        <w:tc>
          <w:tcPr>
            <w:tcW w:w="1418" w:type="dxa"/>
            <w:tcBorders>
              <w:top w:val="single" w:sz="4" w:space="0" w:color="auto"/>
              <w:left w:val="single" w:sz="4" w:space="0" w:color="auto"/>
              <w:bottom w:val="single" w:sz="4" w:space="0" w:color="auto"/>
              <w:right w:val="single" w:sz="4" w:space="0" w:color="auto"/>
            </w:tcBorders>
          </w:tcPr>
          <w:p w14:paraId="6ADA5F87" w14:textId="77777777" w:rsidR="008D0C0C" w:rsidRDefault="008D0C0C" w:rsidP="00BE301E">
            <w:pPr>
              <w:pStyle w:val="TAC"/>
            </w:pPr>
            <w:r w:rsidRPr="008B251F">
              <w:rPr>
                <w:rFonts w:cs="Arial"/>
                <w:szCs w:val="18"/>
              </w:rPr>
              <w:t>it</w:t>
            </w:r>
            <w:r>
              <w:rPr>
                <w:rFonts w:cs="Arial"/>
                <w:szCs w:val="18"/>
              </w:rPr>
              <w:t xml:space="preserve">, </w:t>
            </w:r>
            <w:r w:rsidRPr="00023DB3">
              <w:rPr>
                <w:rFonts w:cs="Arial"/>
                <w:szCs w:val="18"/>
              </w:rPr>
              <w:t>(0x0045)</w:t>
            </w:r>
          </w:p>
        </w:tc>
        <w:tc>
          <w:tcPr>
            <w:tcW w:w="1106" w:type="dxa"/>
            <w:tcBorders>
              <w:top w:val="single" w:sz="4" w:space="0" w:color="auto"/>
              <w:left w:val="single" w:sz="4" w:space="0" w:color="auto"/>
              <w:bottom w:val="single" w:sz="4" w:space="0" w:color="auto"/>
              <w:right w:val="single" w:sz="4" w:space="0" w:color="auto"/>
            </w:tcBorders>
          </w:tcPr>
          <w:p w14:paraId="568FB913" w14:textId="77777777" w:rsidR="008D0C0C" w:rsidRDefault="008D0C0C" w:rsidP="00BE301E">
            <w:pPr>
              <w:pStyle w:val="TAC"/>
            </w:pPr>
            <w:r w:rsidRPr="008B251F">
              <w:rPr>
                <w:rFonts w:cs="Arial"/>
                <w:szCs w:val="18"/>
              </w:rPr>
              <w:t>1</w:t>
            </w:r>
          </w:p>
        </w:tc>
        <w:tc>
          <w:tcPr>
            <w:tcW w:w="4422" w:type="dxa"/>
            <w:tcBorders>
              <w:top w:val="single" w:sz="4" w:space="0" w:color="auto"/>
              <w:left w:val="single" w:sz="4" w:space="0" w:color="auto"/>
              <w:bottom w:val="single" w:sz="4" w:space="0" w:color="auto"/>
              <w:right w:val="single" w:sz="4" w:space="0" w:color="auto"/>
            </w:tcBorders>
          </w:tcPr>
          <w:p w14:paraId="62BBF1A1" w14:textId="77777777" w:rsidR="008D0C0C" w:rsidRPr="008B251F" w:rsidRDefault="008D0C0C" w:rsidP="00BE301E">
            <w:pPr>
              <w:pStyle w:val="TAL"/>
              <w:rPr>
                <w:rFonts w:cs="Arial"/>
                <w:szCs w:val="18"/>
              </w:rPr>
            </w:pPr>
            <w:r w:rsidRPr="008B251F">
              <w:rPr>
                <w:rFonts w:cs="Arial"/>
                <w:szCs w:val="18"/>
              </w:rPr>
              <w:t>MGC polling by MG.</w:t>
            </w:r>
          </w:p>
          <w:p w14:paraId="5F31A49F" w14:textId="77777777" w:rsidR="008D0C0C" w:rsidRDefault="008D0C0C" w:rsidP="00BE301E">
            <w:pPr>
              <w:pStyle w:val="TAL"/>
            </w:pPr>
            <w:r w:rsidRPr="008B251F">
              <w:rPr>
                <w:rFonts w:cs="Arial"/>
                <w:szCs w:val="18"/>
              </w:rPr>
              <w:t>Only applicable for UDP transport.</w:t>
            </w:r>
          </w:p>
        </w:tc>
      </w:tr>
      <w:tr w:rsidR="008D0C0C" w:rsidRPr="008D0775" w14:paraId="70F2FBD7"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2DD88D14" w14:textId="77777777" w:rsidR="008D0C0C" w:rsidRPr="00503A5E" w:rsidRDefault="008D0C0C" w:rsidP="00BE301E">
            <w:pPr>
              <w:pStyle w:val="TAL"/>
            </w:pPr>
            <w:r w:rsidRPr="001B3513">
              <w:rPr>
                <w:bCs/>
              </w:rPr>
              <w:t>Media Gateway Overload Control (ITU-T Recommendation H.248.11 [1</w:t>
            </w:r>
            <w:r w:rsidR="00B86C5B">
              <w:rPr>
                <w:bCs/>
              </w:rPr>
              <w:t>6</w:t>
            </w:r>
            <w:r w:rsidRPr="001B3513">
              <w:rPr>
                <w:bCs/>
              </w:rPr>
              <w:t>])</w:t>
            </w:r>
          </w:p>
        </w:tc>
        <w:tc>
          <w:tcPr>
            <w:tcW w:w="1418" w:type="dxa"/>
            <w:tcBorders>
              <w:top w:val="single" w:sz="4" w:space="0" w:color="auto"/>
              <w:left w:val="single" w:sz="4" w:space="0" w:color="auto"/>
              <w:bottom w:val="single" w:sz="4" w:space="0" w:color="auto"/>
              <w:right w:val="single" w:sz="4" w:space="0" w:color="auto"/>
            </w:tcBorders>
          </w:tcPr>
          <w:p w14:paraId="67A8FF85" w14:textId="77777777" w:rsidR="008D0C0C" w:rsidRPr="00C87BBC" w:rsidRDefault="008D0C0C" w:rsidP="00BE301E">
            <w:pPr>
              <w:pStyle w:val="TAC"/>
            </w:pPr>
            <w:r w:rsidRPr="001B3513">
              <w:rPr>
                <w:bCs/>
              </w:rPr>
              <w:t>ocp</w:t>
            </w:r>
            <w:r>
              <w:t xml:space="preserve">, </w:t>
            </w:r>
            <w:r>
              <w:rPr>
                <w:lang w:eastAsia="zh-CN"/>
              </w:rPr>
              <w:t>(</w:t>
            </w:r>
            <w:r>
              <w:t>0x0051</w:t>
            </w:r>
            <w:r>
              <w:rPr>
                <w:lang w:eastAsia="zh-CN"/>
              </w:rPr>
              <w:t>)</w:t>
            </w:r>
          </w:p>
        </w:tc>
        <w:tc>
          <w:tcPr>
            <w:tcW w:w="1106" w:type="dxa"/>
            <w:tcBorders>
              <w:top w:val="single" w:sz="4" w:space="0" w:color="auto"/>
              <w:left w:val="single" w:sz="4" w:space="0" w:color="auto"/>
              <w:bottom w:val="single" w:sz="4" w:space="0" w:color="auto"/>
              <w:right w:val="single" w:sz="4" w:space="0" w:color="auto"/>
            </w:tcBorders>
          </w:tcPr>
          <w:p w14:paraId="595F878D" w14:textId="77777777" w:rsidR="008D0C0C" w:rsidRDefault="008D0C0C" w:rsidP="00BE301E">
            <w:pPr>
              <w:pStyle w:val="TAC"/>
              <w:rPr>
                <w:lang w:val="fr-FR"/>
              </w:rPr>
            </w:pPr>
            <w:r w:rsidRPr="001B3513">
              <w:rPr>
                <w:bCs/>
              </w:rPr>
              <w:t>1</w:t>
            </w:r>
          </w:p>
        </w:tc>
        <w:tc>
          <w:tcPr>
            <w:tcW w:w="4422" w:type="dxa"/>
            <w:tcBorders>
              <w:top w:val="single" w:sz="4" w:space="0" w:color="auto"/>
              <w:left w:val="single" w:sz="4" w:space="0" w:color="auto"/>
              <w:bottom w:val="single" w:sz="4" w:space="0" w:color="auto"/>
              <w:right w:val="single" w:sz="4" w:space="0" w:color="auto"/>
            </w:tcBorders>
          </w:tcPr>
          <w:p w14:paraId="40E01E30" w14:textId="77777777" w:rsidR="008D0C0C" w:rsidRPr="00C87BBC" w:rsidRDefault="008D0C0C" w:rsidP="00BE301E">
            <w:pPr>
              <w:pStyle w:val="TAL"/>
            </w:pPr>
            <w:r w:rsidRPr="001B3513">
              <w:rPr>
                <w:bCs/>
              </w:rPr>
              <w:t>Support of message throttling, based on rate limitation, from MGC towards MG.</w:t>
            </w:r>
          </w:p>
        </w:tc>
      </w:tr>
      <w:tr w:rsidR="008D0C0C" w:rsidRPr="008D0775" w14:paraId="4056A1BF"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34B4503B" w14:textId="77777777" w:rsidR="008D0C0C" w:rsidRPr="001B3513" w:rsidRDefault="008D0C0C" w:rsidP="00BE301E">
            <w:pPr>
              <w:pStyle w:val="TAL"/>
              <w:rPr>
                <w:bCs/>
              </w:rPr>
            </w:pPr>
            <w:r w:rsidRPr="00D83D27">
              <w:t>Media Gateway Resource Congestion Handling Package (see I</w:t>
            </w:r>
            <w:r>
              <w:t>TU-T Recommendation H.248.10 [2</w:t>
            </w:r>
            <w:r w:rsidR="00B86C5B">
              <w:t>0</w:t>
            </w:r>
            <w:r w:rsidRPr="00D83D27">
              <w:t>] )</w:t>
            </w:r>
          </w:p>
        </w:tc>
        <w:tc>
          <w:tcPr>
            <w:tcW w:w="1418" w:type="dxa"/>
            <w:tcBorders>
              <w:top w:val="single" w:sz="4" w:space="0" w:color="auto"/>
              <w:left w:val="single" w:sz="4" w:space="0" w:color="auto"/>
              <w:bottom w:val="single" w:sz="4" w:space="0" w:color="auto"/>
              <w:right w:val="single" w:sz="4" w:space="0" w:color="auto"/>
            </w:tcBorders>
          </w:tcPr>
          <w:p w14:paraId="0476BB48" w14:textId="77777777" w:rsidR="008D0C0C" w:rsidRPr="001B3513" w:rsidRDefault="008D0C0C" w:rsidP="00BE301E">
            <w:pPr>
              <w:pStyle w:val="TAC"/>
              <w:rPr>
                <w:bCs/>
              </w:rPr>
            </w:pPr>
            <w:r w:rsidRPr="00D83D27">
              <w:t>chp, (0x0029)</w:t>
            </w:r>
          </w:p>
        </w:tc>
        <w:tc>
          <w:tcPr>
            <w:tcW w:w="1106" w:type="dxa"/>
            <w:tcBorders>
              <w:top w:val="single" w:sz="4" w:space="0" w:color="auto"/>
              <w:left w:val="single" w:sz="4" w:space="0" w:color="auto"/>
              <w:bottom w:val="single" w:sz="4" w:space="0" w:color="auto"/>
              <w:right w:val="single" w:sz="4" w:space="0" w:color="auto"/>
            </w:tcBorders>
          </w:tcPr>
          <w:p w14:paraId="59FB7672" w14:textId="77777777" w:rsidR="008D0C0C" w:rsidRPr="001B3513" w:rsidRDefault="008D0C0C" w:rsidP="00BE301E">
            <w:pPr>
              <w:pStyle w:val="TAC"/>
              <w:rPr>
                <w:bCs/>
              </w:rPr>
            </w:pPr>
            <w:r>
              <w:rPr>
                <w:bCs/>
              </w:rPr>
              <w:t>1</w:t>
            </w:r>
          </w:p>
        </w:tc>
        <w:tc>
          <w:tcPr>
            <w:tcW w:w="4422" w:type="dxa"/>
            <w:tcBorders>
              <w:top w:val="single" w:sz="4" w:space="0" w:color="auto"/>
              <w:left w:val="single" w:sz="4" w:space="0" w:color="auto"/>
              <w:bottom w:val="single" w:sz="4" w:space="0" w:color="auto"/>
              <w:right w:val="single" w:sz="4" w:space="0" w:color="auto"/>
            </w:tcBorders>
          </w:tcPr>
          <w:p w14:paraId="1EFBE396" w14:textId="77777777" w:rsidR="008D0C0C" w:rsidRPr="001B3513" w:rsidRDefault="008D0C0C" w:rsidP="00BE301E">
            <w:pPr>
              <w:pStyle w:val="TAL"/>
              <w:rPr>
                <w:bCs/>
              </w:rPr>
            </w:pPr>
            <w:r w:rsidRPr="001B3513">
              <w:rPr>
                <w:bCs/>
              </w:rPr>
              <w:t xml:space="preserve">Support of message throttling, based on </w:t>
            </w:r>
            <w:r>
              <w:rPr>
                <w:bCs/>
              </w:rPr>
              <w:t>percentage</w:t>
            </w:r>
            <w:r w:rsidRPr="001B3513">
              <w:rPr>
                <w:bCs/>
              </w:rPr>
              <w:t xml:space="preserve"> limitation, from MGC towards MG.</w:t>
            </w:r>
          </w:p>
        </w:tc>
      </w:tr>
      <w:tr w:rsidR="008D0C0C" w:rsidRPr="008D0775" w14:paraId="7E1B919E"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5687F553" w14:textId="77777777" w:rsidR="008D0C0C" w:rsidRPr="00D83D27" w:rsidRDefault="008D0C0C" w:rsidP="00BE301E">
            <w:pPr>
              <w:pStyle w:val="TAL"/>
            </w:pPr>
            <w:r>
              <w:rPr>
                <w:bCs/>
              </w:rPr>
              <w:t>IP realm availability (ITU-T Recommendation H.248.41  Amendment 1</w:t>
            </w:r>
            <w:r w:rsidR="00171380">
              <w:rPr>
                <w:bCs/>
              </w:rPr>
              <w:t xml:space="preserve"> [14]</w:t>
            </w:r>
            <w:r>
              <w:rPr>
                <w:bCs/>
              </w:rPr>
              <w:t>)</w:t>
            </w:r>
          </w:p>
        </w:tc>
        <w:tc>
          <w:tcPr>
            <w:tcW w:w="1418" w:type="dxa"/>
            <w:tcBorders>
              <w:top w:val="single" w:sz="4" w:space="0" w:color="auto"/>
              <w:left w:val="single" w:sz="4" w:space="0" w:color="auto"/>
              <w:bottom w:val="single" w:sz="4" w:space="0" w:color="auto"/>
              <w:right w:val="single" w:sz="4" w:space="0" w:color="auto"/>
            </w:tcBorders>
          </w:tcPr>
          <w:p w14:paraId="38DB624B" w14:textId="77777777" w:rsidR="008D0C0C" w:rsidRPr="00D83D27" w:rsidRDefault="008D0C0C" w:rsidP="00BE301E">
            <w:pPr>
              <w:pStyle w:val="TAC"/>
            </w:pPr>
            <w:r>
              <w:rPr>
                <w:bCs/>
                <w:szCs w:val="18"/>
              </w:rPr>
              <w:t>ipra (0x00e0)</w:t>
            </w:r>
          </w:p>
        </w:tc>
        <w:tc>
          <w:tcPr>
            <w:tcW w:w="1106" w:type="dxa"/>
            <w:tcBorders>
              <w:top w:val="single" w:sz="4" w:space="0" w:color="auto"/>
              <w:left w:val="single" w:sz="4" w:space="0" w:color="auto"/>
              <w:bottom w:val="single" w:sz="4" w:space="0" w:color="auto"/>
              <w:right w:val="single" w:sz="4" w:space="0" w:color="auto"/>
            </w:tcBorders>
          </w:tcPr>
          <w:p w14:paraId="5356BBB9" w14:textId="77777777" w:rsidR="008D0C0C" w:rsidRDefault="008D0C0C" w:rsidP="00BE301E">
            <w:pPr>
              <w:pStyle w:val="TAC"/>
              <w:rPr>
                <w:bCs/>
              </w:rPr>
            </w:pPr>
            <w:r>
              <w:rPr>
                <w:bCs/>
                <w:szCs w:val="18"/>
              </w:rPr>
              <w:t>1</w:t>
            </w:r>
          </w:p>
        </w:tc>
        <w:tc>
          <w:tcPr>
            <w:tcW w:w="4422" w:type="dxa"/>
            <w:tcBorders>
              <w:top w:val="single" w:sz="4" w:space="0" w:color="auto"/>
              <w:left w:val="single" w:sz="4" w:space="0" w:color="auto"/>
              <w:bottom w:val="single" w:sz="4" w:space="0" w:color="auto"/>
              <w:right w:val="single" w:sz="4" w:space="0" w:color="auto"/>
            </w:tcBorders>
          </w:tcPr>
          <w:p w14:paraId="416C984D" w14:textId="77777777" w:rsidR="008D0C0C" w:rsidRPr="001B3513" w:rsidRDefault="008D0C0C" w:rsidP="00BE301E">
            <w:pPr>
              <w:pStyle w:val="TAL"/>
              <w:rPr>
                <w:bCs/>
              </w:rPr>
            </w:pPr>
            <w:r>
              <w:rPr>
                <w:bCs/>
              </w:rPr>
              <w:t>Support of mechanisms allowing the MGC to discover the IP realms that are available at the MG at a certain time and allowing the MG to inform the MGC about any changes in the availability of realms.</w:t>
            </w:r>
          </w:p>
        </w:tc>
      </w:tr>
      <w:tr w:rsidR="008D0C0C" w:rsidRPr="008D0775" w14:paraId="2E7261DE"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02AE5DD4" w14:textId="77777777" w:rsidR="008D0C0C" w:rsidRDefault="008D0C0C" w:rsidP="00BE301E">
            <w:pPr>
              <w:pStyle w:val="TAL"/>
              <w:rPr>
                <w:bCs/>
              </w:rPr>
            </w:pPr>
            <w:r w:rsidRPr="00050E80">
              <w:rPr>
                <w:rFonts w:cs="Arial"/>
                <w:szCs w:val="18"/>
              </w:rPr>
              <w:t>3G Interface Type package</w:t>
            </w:r>
            <w:r>
              <w:rPr>
                <w:rFonts w:cs="Arial"/>
                <w:szCs w:val="18"/>
              </w:rPr>
              <w:t xml:space="preserve"> </w:t>
            </w:r>
            <w:r>
              <w:t>(see subclause 15.2</w:t>
            </w:r>
            <w:r w:rsidRPr="00132775">
              <w:t>.1</w:t>
            </w:r>
            <w:r>
              <w:t>1 of 3GPP TS 29.232 [2</w:t>
            </w:r>
            <w:r w:rsidR="00B86C5B">
              <w:t>1</w:t>
            </w:r>
            <w:r w:rsidRPr="00132775">
              <w:t>])</w:t>
            </w:r>
          </w:p>
        </w:tc>
        <w:tc>
          <w:tcPr>
            <w:tcW w:w="1418" w:type="dxa"/>
            <w:tcBorders>
              <w:top w:val="single" w:sz="4" w:space="0" w:color="auto"/>
              <w:left w:val="single" w:sz="4" w:space="0" w:color="auto"/>
              <w:bottom w:val="single" w:sz="4" w:space="0" w:color="auto"/>
              <w:right w:val="single" w:sz="4" w:space="0" w:color="auto"/>
            </w:tcBorders>
          </w:tcPr>
          <w:p w14:paraId="76523234" w14:textId="77777777" w:rsidR="008D0C0C" w:rsidRDefault="008D0C0C" w:rsidP="00BE301E">
            <w:pPr>
              <w:pStyle w:val="TAC"/>
              <w:rPr>
                <w:bCs/>
                <w:szCs w:val="18"/>
              </w:rPr>
            </w:pPr>
            <w:r w:rsidRPr="00050E80">
              <w:rPr>
                <w:rFonts w:cs="Arial"/>
                <w:szCs w:val="18"/>
              </w:rPr>
              <w:t>threegint (0x</w:t>
            </w:r>
            <w:r>
              <w:rPr>
                <w:rFonts w:cs="Arial"/>
                <w:szCs w:val="18"/>
              </w:rPr>
              <w:t>00e3</w:t>
            </w:r>
            <w:r w:rsidRPr="00050E80">
              <w:rPr>
                <w:rFonts w:cs="Arial"/>
                <w:szCs w:val="18"/>
              </w:rPr>
              <w:t>)</w:t>
            </w:r>
          </w:p>
        </w:tc>
        <w:tc>
          <w:tcPr>
            <w:tcW w:w="1106" w:type="dxa"/>
            <w:tcBorders>
              <w:top w:val="single" w:sz="4" w:space="0" w:color="auto"/>
              <w:left w:val="single" w:sz="4" w:space="0" w:color="auto"/>
              <w:bottom w:val="single" w:sz="4" w:space="0" w:color="auto"/>
              <w:right w:val="single" w:sz="4" w:space="0" w:color="auto"/>
            </w:tcBorders>
          </w:tcPr>
          <w:p w14:paraId="4A5CEAD4" w14:textId="77777777" w:rsidR="008D0C0C" w:rsidRDefault="008D0C0C" w:rsidP="00BE301E">
            <w:pPr>
              <w:pStyle w:val="TAC"/>
              <w:rPr>
                <w:bCs/>
                <w:szCs w:val="18"/>
              </w:rPr>
            </w:pPr>
            <w:r>
              <w:rPr>
                <w:bCs/>
              </w:rPr>
              <w:t>1</w:t>
            </w:r>
          </w:p>
        </w:tc>
        <w:tc>
          <w:tcPr>
            <w:tcW w:w="4422" w:type="dxa"/>
            <w:tcBorders>
              <w:top w:val="single" w:sz="4" w:space="0" w:color="auto"/>
              <w:left w:val="single" w:sz="4" w:space="0" w:color="auto"/>
              <w:bottom w:val="single" w:sz="4" w:space="0" w:color="auto"/>
              <w:right w:val="single" w:sz="4" w:space="0" w:color="auto"/>
            </w:tcBorders>
          </w:tcPr>
          <w:p w14:paraId="69A9B42F" w14:textId="77777777" w:rsidR="008D0C0C" w:rsidRDefault="00D13EFE" w:rsidP="00BE301E">
            <w:pPr>
              <w:pStyle w:val="TAL"/>
              <w:rPr>
                <w:bCs/>
              </w:rPr>
            </w:pPr>
            <w:r w:rsidRPr="00997158">
              <w:rPr>
                <w:rFonts w:cs="Arial"/>
                <w:szCs w:val="18"/>
              </w:rPr>
              <w:t>Indication of interface type for statistical purposes at the MG.</w:t>
            </w:r>
          </w:p>
        </w:tc>
      </w:tr>
      <w:tr w:rsidR="000E6933" w:rsidRPr="008D0775" w14:paraId="4D532943"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75213F9C" w14:textId="77777777" w:rsidR="000E6933" w:rsidRPr="00050E80" w:rsidRDefault="000E6933" w:rsidP="00BE301E">
            <w:pPr>
              <w:pStyle w:val="TAL"/>
              <w:rPr>
                <w:rFonts w:cs="Arial"/>
                <w:szCs w:val="18"/>
              </w:rPr>
            </w:pPr>
            <w:r>
              <w:rPr>
                <w:bCs/>
              </w:rPr>
              <w:t>Application Data Inactivity Detection (</w:t>
            </w:r>
            <w:r>
              <w:t xml:space="preserve">ITU-T Recommendation </w:t>
            </w:r>
            <w:r>
              <w:rPr>
                <w:bCs/>
              </w:rPr>
              <w:t>H.248.40 [</w:t>
            </w:r>
            <w:r w:rsidR="00773407">
              <w:t>27</w:t>
            </w:r>
            <w:r>
              <w:rPr>
                <w:bCs/>
              </w:rPr>
              <w:t>])</w:t>
            </w:r>
          </w:p>
        </w:tc>
        <w:tc>
          <w:tcPr>
            <w:tcW w:w="1418" w:type="dxa"/>
            <w:tcBorders>
              <w:top w:val="single" w:sz="4" w:space="0" w:color="auto"/>
              <w:left w:val="single" w:sz="4" w:space="0" w:color="auto"/>
              <w:bottom w:val="single" w:sz="4" w:space="0" w:color="auto"/>
              <w:right w:val="single" w:sz="4" w:space="0" w:color="auto"/>
            </w:tcBorders>
          </w:tcPr>
          <w:p w14:paraId="17924C32" w14:textId="77777777" w:rsidR="000E6933" w:rsidRPr="00050E80" w:rsidRDefault="000E6933" w:rsidP="00BE301E">
            <w:pPr>
              <w:pStyle w:val="TAC"/>
              <w:rPr>
                <w:rFonts w:cs="Arial"/>
                <w:szCs w:val="18"/>
              </w:rPr>
            </w:pPr>
            <w:r>
              <w:rPr>
                <w:rFonts w:cs="Arial"/>
              </w:rPr>
              <w:t>adid (</w:t>
            </w:r>
            <w:r w:rsidRPr="00AD283B">
              <w:t>0x00</w:t>
            </w:r>
            <w:r>
              <w:t>9c)</w:t>
            </w:r>
          </w:p>
        </w:tc>
        <w:tc>
          <w:tcPr>
            <w:tcW w:w="1106" w:type="dxa"/>
            <w:tcBorders>
              <w:top w:val="single" w:sz="4" w:space="0" w:color="auto"/>
              <w:left w:val="single" w:sz="4" w:space="0" w:color="auto"/>
              <w:bottom w:val="single" w:sz="4" w:space="0" w:color="auto"/>
              <w:right w:val="single" w:sz="4" w:space="0" w:color="auto"/>
            </w:tcBorders>
          </w:tcPr>
          <w:p w14:paraId="6281CBD7" w14:textId="77777777" w:rsidR="000E6933" w:rsidRDefault="000E6933" w:rsidP="00BE301E">
            <w:pPr>
              <w:pStyle w:val="TAC"/>
              <w:rPr>
                <w:bCs/>
              </w:rPr>
            </w:pPr>
            <w:r>
              <w:rPr>
                <w:bCs/>
              </w:rPr>
              <w:t>1</w:t>
            </w:r>
          </w:p>
        </w:tc>
        <w:tc>
          <w:tcPr>
            <w:tcW w:w="4422" w:type="dxa"/>
            <w:tcBorders>
              <w:top w:val="single" w:sz="4" w:space="0" w:color="auto"/>
              <w:left w:val="single" w:sz="4" w:space="0" w:color="auto"/>
              <w:bottom w:val="single" w:sz="4" w:space="0" w:color="auto"/>
              <w:right w:val="single" w:sz="4" w:space="0" w:color="auto"/>
            </w:tcBorders>
          </w:tcPr>
          <w:p w14:paraId="2875E15B" w14:textId="77777777" w:rsidR="000E6933" w:rsidRDefault="000E6933" w:rsidP="00BE301E">
            <w:pPr>
              <w:pStyle w:val="TAL"/>
              <w:rPr>
                <w:bCs/>
              </w:rPr>
            </w:pPr>
            <w:r>
              <w:rPr>
                <w:bCs/>
              </w:rPr>
              <w:t>MGC requires to be explicitly informed of a cessation of an application data flow.</w:t>
            </w:r>
          </w:p>
        </w:tc>
      </w:tr>
      <w:tr w:rsidR="00F24AA7" w:rsidRPr="003C7525" w14:paraId="099371B6" w14:textId="77777777" w:rsidTr="005500A0">
        <w:trPr>
          <w:jc w:val="center"/>
        </w:trPr>
        <w:tc>
          <w:tcPr>
            <w:tcW w:w="2804" w:type="dxa"/>
            <w:tcBorders>
              <w:top w:val="single" w:sz="4" w:space="0" w:color="auto"/>
              <w:bottom w:val="single" w:sz="4" w:space="0" w:color="auto"/>
              <w:right w:val="single" w:sz="4" w:space="0" w:color="auto"/>
            </w:tcBorders>
          </w:tcPr>
          <w:p w14:paraId="0A62DAF1" w14:textId="77777777" w:rsidR="00F24AA7" w:rsidRPr="003C7525" w:rsidRDefault="00F24AA7" w:rsidP="005500A0">
            <w:pPr>
              <w:pStyle w:val="TAL"/>
              <w:rPr>
                <w:bCs/>
              </w:rPr>
            </w:pPr>
            <w:r w:rsidRPr="003C7525">
              <w:rPr>
                <w:bCs/>
              </w:rPr>
              <w:t xml:space="preserve">Explicit Congestion Notification  </w:t>
            </w:r>
            <w:r w:rsidRPr="003C7525">
              <w:t xml:space="preserve">for RTP-over-UDP Support </w:t>
            </w:r>
            <w:r w:rsidRPr="003C7525">
              <w:rPr>
                <w:bCs/>
              </w:rPr>
              <w:t>(</w:t>
            </w:r>
            <w:r w:rsidR="00171380">
              <w:rPr>
                <w:bCs/>
              </w:rPr>
              <w:t>ITU-T Recommendation H.248.</w:t>
            </w:r>
            <w:r w:rsidR="00171380">
              <w:rPr>
                <w:rFonts w:hint="eastAsia"/>
                <w:bCs/>
                <w:lang w:eastAsia="zh-CN"/>
              </w:rPr>
              <w:t>82</w:t>
            </w:r>
            <w:r w:rsidR="00171380">
              <w:rPr>
                <w:bCs/>
                <w:lang w:eastAsia="zh-CN"/>
              </w:rPr>
              <w:t xml:space="preserve"> </w:t>
            </w:r>
            <w:r w:rsidRPr="003C7525">
              <w:rPr>
                <w:bCs/>
              </w:rPr>
              <w:t xml:space="preserve">see </w:t>
            </w:r>
            <w:r w:rsidR="00DA36DF">
              <w:rPr>
                <w:bCs/>
              </w:rPr>
              <w:t>[40]</w:t>
            </w:r>
            <w:r w:rsidRPr="003C7525">
              <w:rPr>
                <w:bCs/>
              </w:rPr>
              <w:t>)</w:t>
            </w:r>
          </w:p>
        </w:tc>
        <w:tc>
          <w:tcPr>
            <w:tcW w:w="1418" w:type="dxa"/>
            <w:tcBorders>
              <w:top w:val="single" w:sz="4" w:space="0" w:color="auto"/>
              <w:left w:val="single" w:sz="4" w:space="0" w:color="auto"/>
              <w:bottom w:val="single" w:sz="4" w:space="0" w:color="auto"/>
              <w:right w:val="single" w:sz="4" w:space="0" w:color="auto"/>
            </w:tcBorders>
          </w:tcPr>
          <w:p w14:paraId="0D75FCBC" w14:textId="77777777" w:rsidR="00F24AA7" w:rsidRPr="003C7525" w:rsidRDefault="00F24AA7" w:rsidP="005500A0">
            <w:pPr>
              <w:pStyle w:val="TAC"/>
              <w:rPr>
                <w:rFonts w:cs="Arial"/>
              </w:rPr>
            </w:pPr>
            <w:r w:rsidRPr="003C7525">
              <w:rPr>
                <w:rFonts w:cs="Arial"/>
              </w:rPr>
              <w:t>ecnrous (0x</w:t>
            </w:r>
            <w:r w:rsidR="00171380">
              <w:rPr>
                <w:rFonts w:cs="Arial"/>
              </w:rPr>
              <w:t>010b</w:t>
            </w:r>
            <w:r w:rsidR="00171380" w:rsidRPr="003C7525">
              <w:rPr>
                <w:rFonts w:cs="Arial"/>
              </w:rPr>
              <w:t>)</w:t>
            </w:r>
          </w:p>
        </w:tc>
        <w:tc>
          <w:tcPr>
            <w:tcW w:w="1106" w:type="dxa"/>
            <w:tcBorders>
              <w:top w:val="single" w:sz="4" w:space="0" w:color="auto"/>
              <w:left w:val="single" w:sz="4" w:space="0" w:color="auto"/>
              <w:bottom w:val="single" w:sz="4" w:space="0" w:color="auto"/>
              <w:right w:val="single" w:sz="4" w:space="0" w:color="auto"/>
            </w:tcBorders>
          </w:tcPr>
          <w:p w14:paraId="026D8015" w14:textId="77777777" w:rsidR="00F24AA7" w:rsidRPr="003C7525" w:rsidRDefault="00F24AA7" w:rsidP="005500A0">
            <w:pPr>
              <w:pStyle w:val="TAC"/>
              <w:rPr>
                <w:bCs/>
              </w:rPr>
            </w:pPr>
            <w:r w:rsidRPr="003C7525">
              <w:rPr>
                <w:bCs/>
              </w:rPr>
              <w:t>1</w:t>
            </w:r>
          </w:p>
        </w:tc>
        <w:tc>
          <w:tcPr>
            <w:tcW w:w="4422" w:type="dxa"/>
            <w:tcBorders>
              <w:top w:val="single" w:sz="4" w:space="0" w:color="auto"/>
              <w:left w:val="single" w:sz="4" w:space="0" w:color="auto"/>
              <w:bottom w:val="single" w:sz="4" w:space="0" w:color="auto"/>
            </w:tcBorders>
          </w:tcPr>
          <w:p w14:paraId="3DD7598E" w14:textId="77777777" w:rsidR="00F24AA7" w:rsidRPr="003C7525" w:rsidRDefault="00F24AA7" w:rsidP="005500A0">
            <w:pPr>
              <w:pStyle w:val="TAL"/>
              <w:rPr>
                <w:bCs/>
              </w:rPr>
            </w:pPr>
            <w:r w:rsidRPr="003C7525">
              <w:rPr>
                <w:bCs/>
              </w:rPr>
              <w:t>Support of ECN feature</w:t>
            </w:r>
          </w:p>
        </w:tc>
      </w:tr>
      <w:tr w:rsidR="001D378E" w:rsidRPr="003C7525" w14:paraId="59E66BA3" w14:textId="77777777" w:rsidTr="008C6BF4">
        <w:trPr>
          <w:jc w:val="center"/>
        </w:trPr>
        <w:tc>
          <w:tcPr>
            <w:tcW w:w="2804" w:type="dxa"/>
            <w:tcBorders>
              <w:top w:val="single" w:sz="4" w:space="0" w:color="auto"/>
              <w:bottom w:val="single" w:sz="4" w:space="0" w:color="auto"/>
              <w:right w:val="single" w:sz="4" w:space="0" w:color="auto"/>
            </w:tcBorders>
          </w:tcPr>
          <w:p w14:paraId="787E046B" w14:textId="77777777" w:rsidR="001D378E" w:rsidRPr="003C7525" w:rsidRDefault="001D378E" w:rsidP="008C6BF4">
            <w:pPr>
              <w:pStyle w:val="TAL"/>
              <w:rPr>
                <w:bCs/>
              </w:rPr>
            </w:pPr>
            <w:r w:rsidRPr="00810078">
              <w:rPr>
                <w:bCs/>
              </w:rPr>
              <w:t>MG Act-as STUN Server (ITU-T Recommendation H.248.50 </w:t>
            </w:r>
            <w:r w:rsidR="00E3103B">
              <w:rPr>
                <w:bCs/>
              </w:rPr>
              <w:t>[44]</w:t>
            </w:r>
            <w:r w:rsidRPr="00810078">
              <w:rPr>
                <w:bCs/>
              </w:rPr>
              <w:t>)</w:t>
            </w:r>
          </w:p>
        </w:tc>
        <w:tc>
          <w:tcPr>
            <w:tcW w:w="1418" w:type="dxa"/>
            <w:tcBorders>
              <w:top w:val="single" w:sz="4" w:space="0" w:color="auto"/>
              <w:left w:val="single" w:sz="4" w:space="0" w:color="auto"/>
              <w:bottom w:val="single" w:sz="4" w:space="0" w:color="auto"/>
              <w:right w:val="single" w:sz="4" w:space="0" w:color="auto"/>
            </w:tcBorders>
          </w:tcPr>
          <w:p w14:paraId="157C6AA5" w14:textId="77777777" w:rsidR="001D378E" w:rsidRPr="003C7525" w:rsidRDefault="001D378E" w:rsidP="008C6BF4">
            <w:pPr>
              <w:pStyle w:val="TAC"/>
              <w:rPr>
                <w:rFonts w:cs="Arial"/>
              </w:rPr>
            </w:pPr>
            <w:r w:rsidRPr="00810078">
              <w:rPr>
                <w:rFonts w:cs="Arial"/>
              </w:rPr>
              <w:t>mgastuns (0x00c2)</w:t>
            </w:r>
          </w:p>
        </w:tc>
        <w:tc>
          <w:tcPr>
            <w:tcW w:w="1106" w:type="dxa"/>
            <w:tcBorders>
              <w:top w:val="single" w:sz="4" w:space="0" w:color="auto"/>
              <w:left w:val="single" w:sz="4" w:space="0" w:color="auto"/>
              <w:bottom w:val="single" w:sz="4" w:space="0" w:color="auto"/>
              <w:right w:val="single" w:sz="4" w:space="0" w:color="auto"/>
            </w:tcBorders>
          </w:tcPr>
          <w:p w14:paraId="6113F376" w14:textId="77777777" w:rsidR="001D378E" w:rsidRPr="003C7525" w:rsidRDefault="001D378E" w:rsidP="008C6BF4">
            <w:pPr>
              <w:pStyle w:val="TAC"/>
              <w:rPr>
                <w:bCs/>
              </w:rPr>
            </w:pPr>
            <w:r w:rsidRPr="00810078">
              <w:rPr>
                <w:bCs/>
              </w:rPr>
              <w:t>1</w:t>
            </w:r>
          </w:p>
        </w:tc>
        <w:tc>
          <w:tcPr>
            <w:tcW w:w="4422" w:type="dxa"/>
            <w:tcBorders>
              <w:top w:val="single" w:sz="4" w:space="0" w:color="auto"/>
              <w:left w:val="single" w:sz="4" w:space="0" w:color="auto"/>
              <w:bottom w:val="single" w:sz="4" w:space="0" w:color="auto"/>
            </w:tcBorders>
          </w:tcPr>
          <w:p w14:paraId="556FE68F" w14:textId="77777777" w:rsidR="001D378E" w:rsidRPr="00810078" w:rsidRDefault="001D378E" w:rsidP="008C6BF4">
            <w:pPr>
              <w:pStyle w:val="TAC"/>
              <w:jc w:val="left"/>
              <w:rPr>
                <w:bCs/>
              </w:rPr>
            </w:pPr>
            <w:r w:rsidRPr="00810078">
              <w:rPr>
                <w:bCs/>
              </w:rPr>
              <w:t xml:space="preserve">Support of incoming STUN connectivity checks. </w:t>
            </w:r>
          </w:p>
          <w:p w14:paraId="40ECDCFB" w14:textId="77777777" w:rsidR="001D378E" w:rsidRPr="003C7525" w:rsidRDefault="001D378E" w:rsidP="008C6BF4">
            <w:pPr>
              <w:pStyle w:val="TAL"/>
              <w:rPr>
                <w:bCs/>
              </w:rPr>
            </w:pPr>
            <w:r w:rsidRPr="00810078">
              <w:rPr>
                <w:bCs/>
              </w:rPr>
              <w:t xml:space="preserve">Applicable for ICE lite and full ICE </w:t>
            </w:r>
          </w:p>
        </w:tc>
      </w:tr>
      <w:tr w:rsidR="001D378E" w:rsidRPr="003C7525" w14:paraId="283DA556" w14:textId="77777777" w:rsidTr="008C6BF4">
        <w:trPr>
          <w:jc w:val="center"/>
        </w:trPr>
        <w:tc>
          <w:tcPr>
            <w:tcW w:w="2804" w:type="dxa"/>
            <w:tcBorders>
              <w:top w:val="single" w:sz="4" w:space="0" w:color="auto"/>
              <w:bottom w:val="single" w:sz="4" w:space="0" w:color="auto"/>
              <w:right w:val="single" w:sz="4" w:space="0" w:color="auto"/>
            </w:tcBorders>
          </w:tcPr>
          <w:p w14:paraId="77BC3FFA" w14:textId="77777777" w:rsidR="001D378E" w:rsidRPr="003C7525" w:rsidRDefault="001D378E" w:rsidP="008C6BF4">
            <w:pPr>
              <w:pStyle w:val="TAL"/>
              <w:rPr>
                <w:bCs/>
              </w:rPr>
            </w:pPr>
            <w:r w:rsidRPr="00153D02">
              <w:rPr>
                <w:bCs/>
              </w:rPr>
              <w:t>Originate STUN Continuity Check</w:t>
            </w:r>
            <w:r w:rsidRPr="00C24803">
              <w:t xml:space="preserve"> </w:t>
            </w:r>
            <w:r w:rsidRPr="00C24803">
              <w:rPr>
                <w:bCs/>
              </w:rPr>
              <w:t xml:space="preserve">(see </w:t>
            </w:r>
            <w:r w:rsidRPr="00CE5555">
              <w:t>ITU-T Recommendation H.248.</w:t>
            </w:r>
            <w:r>
              <w:rPr>
                <w:rFonts w:hint="eastAsia"/>
                <w:lang w:eastAsia="zh-CN"/>
              </w:rPr>
              <w:t>50</w:t>
            </w:r>
            <w:r>
              <w:rPr>
                <w:lang w:val="en-US" w:eastAsia="zh-CN"/>
              </w:rPr>
              <w:t> </w:t>
            </w:r>
            <w:r w:rsidR="00E3103B">
              <w:t>[44]</w:t>
            </w:r>
            <w:r w:rsidRPr="00C24803">
              <w:rPr>
                <w:bCs/>
              </w:rPr>
              <w:t>)</w:t>
            </w:r>
          </w:p>
        </w:tc>
        <w:tc>
          <w:tcPr>
            <w:tcW w:w="1418" w:type="dxa"/>
            <w:tcBorders>
              <w:top w:val="single" w:sz="4" w:space="0" w:color="auto"/>
              <w:left w:val="single" w:sz="4" w:space="0" w:color="auto"/>
              <w:bottom w:val="single" w:sz="4" w:space="0" w:color="auto"/>
              <w:right w:val="single" w:sz="4" w:space="0" w:color="auto"/>
            </w:tcBorders>
          </w:tcPr>
          <w:p w14:paraId="0BEF4C04" w14:textId="77777777" w:rsidR="001D378E" w:rsidRPr="003C7525" w:rsidRDefault="001D378E" w:rsidP="008C6BF4">
            <w:pPr>
              <w:pStyle w:val="TAC"/>
              <w:rPr>
                <w:rFonts w:cs="Arial"/>
              </w:rPr>
            </w:pPr>
            <w:r w:rsidRPr="00153D02">
              <w:rPr>
                <w:rFonts w:cs="Arial"/>
              </w:rPr>
              <w:t>ostuncc (0x00c3)</w:t>
            </w:r>
          </w:p>
        </w:tc>
        <w:tc>
          <w:tcPr>
            <w:tcW w:w="1106" w:type="dxa"/>
            <w:tcBorders>
              <w:top w:val="single" w:sz="4" w:space="0" w:color="auto"/>
              <w:left w:val="single" w:sz="4" w:space="0" w:color="auto"/>
              <w:bottom w:val="single" w:sz="4" w:space="0" w:color="auto"/>
              <w:right w:val="single" w:sz="4" w:space="0" w:color="auto"/>
            </w:tcBorders>
          </w:tcPr>
          <w:p w14:paraId="7643E208" w14:textId="77777777" w:rsidR="001D378E" w:rsidRPr="003C7525" w:rsidRDefault="001D378E" w:rsidP="008C6BF4">
            <w:pPr>
              <w:pStyle w:val="TAC"/>
              <w:rPr>
                <w:bCs/>
              </w:rPr>
            </w:pPr>
            <w:r>
              <w:rPr>
                <w:rFonts w:hint="eastAsia"/>
                <w:bCs/>
                <w:lang w:eastAsia="zh-CN"/>
              </w:rPr>
              <w:t>1</w:t>
            </w:r>
          </w:p>
        </w:tc>
        <w:tc>
          <w:tcPr>
            <w:tcW w:w="4422" w:type="dxa"/>
            <w:tcBorders>
              <w:top w:val="single" w:sz="4" w:space="0" w:color="auto"/>
              <w:left w:val="single" w:sz="4" w:space="0" w:color="auto"/>
              <w:bottom w:val="single" w:sz="4" w:space="0" w:color="auto"/>
            </w:tcBorders>
          </w:tcPr>
          <w:p w14:paraId="25435008" w14:textId="77777777" w:rsidR="001D378E" w:rsidRDefault="001D378E" w:rsidP="008C6BF4">
            <w:pPr>
              <w:pStyle w:val="TAL"/>
              <w:rPr>
                <w:rFonts w:hint="eastAsia"/>
                <w:bCs/>
                <w:lang w:eastAsia="zh-CN"/>
              </w:rPr>
            </w:pPr>
            <w:r>
              <w:rPr>
                <w:rFonts w:hint="eastAsia"/>
                <w:bCs/>
                <w:lang w:eastAsia="zh-CN"/>
              </w:rPr>
              <w:t xml:space="preserve">Support of </w:t>
            </w:r>
            <w:r w:rsidRPr="00810078">
              <w:rPr>
                <w:bCs/>
              </w:rPr>
              <w:t>originating STUN connectivity checks</w:t>
            </w:r>
            <w:r>
              <w:rPr>
                <w:rFonts w:hint="eastAsia"/>
                <w:bCs/>
                <w:lang w:eastAsia="zh-CN"/>
              </w:rPr>
              <w:t>.</w:t>
            </w:r>
          </w:p>
          <w:p w14:paraId="226217F4" w14:textId="77777777" w:rsidR="001D378E" w:rsidRPr="003C7525" w:rsidRDefault="001D378E" w:rsidP="008C6BF4">
            <w:pPr>
              <w:pStyle w:val="TAL"/>
              <w:rPr>
                <w:bCs/>
              </w:rPr>
            </w:pPr>
            <w:r w:rsidRPr="00810078">
              <w:rPr>
                <w:bCs/>
              </w:rPr>
              <w:t>Only applicable for full ICE</w:t>
            </w:r>
          </w:p>
        </w:tc>
      </w:tr>
      <w:tr w:rsidR="0043700B" w14:paraId="1CD0DCE3" w14:textId="77777777" w:rsidTr="00046004">
        <w:trPr>
          <w:jc w:val="center"/>
        </w:trPr>
        <w:tc>
          <w:tcPr>
            <w:tcW w:w="2804" w:type="dxa"/>
            <w:tcBorders>
              <w:top w:val="single" w:sz="4" w:space="0" w:color="auto"/>
              <w:bottom w:val="single" w:sz="4" w:space="0" w:color="auto"/>
              <w:right w:val="single" w:sz="4" w:space="0" w:color="auto"/>
            </w:tcBorders>
          </w:tcPr>
          <w:p w14:paraId="5FFCA8D6" w14:textId="77777777" w:rsidR="0043700B" w:rsidRPr="00153D02" w:rsidRDefault="0043700B" w:rsidP="00046004">
            <w:pPr>
              <w:pStyle w:val="TAL"/>
              <w:rPr>
                <w:bCs/>
              </w:rPr>
            </w:pPr>
            <w:r w:rsidRPr="005D54E6">
              <w:rPr>
                <w:bCs/>
              </w:rPr>
              <w:t xml:space="preserve">MG located Bearer Level ALG [ITU-T Recommendation H.248.78 </w:t>
            </w:r>
            <w:r w:rsidR="00BB3C43">
              <w:rPr>
                <w:bCs/>
              </w:rPr>
              <w:t>[46]</w:t>
            </w:r>
            <w:r w:rsidRPr="005D54E6">
              <w:rPr>
                <w:bCs/>
              </w:rPr>
              <w:t>)</w:t>
            </w:r>
          </w:p>
        </w:tc>
        <w:tc>
          <w:tcPr>
            <w:tcW w:w="1418" w:type="dxa"/>
            <w:tcBorders>
              <w:top w:val="single" w:sz="4" w:space="0" w:color="auto"/>
              <w:left w:val="single" w:sz="4" w:space="0" w:color="auto"/>
              <w:bottom w:val="single" w:sz="4" w:space="0" w:color="auto"/>
              <w:right w:val="single" w:sz="4" w:space="0" w:color="auto"/>
            </w:tcBorders>
          </w:tcPr>
          <w:p w14:paraId="7AE5F65A" w14:textId="77777777" w:rsidR="0043700B" w:rsidRPr="00153D02" w:rsidRDefault="0043700B" w:rsidP="00046004">
            <w:pPr>
              <w:pStyle w:val="TAC"/>
              <w:rPr>
                <w:rFonts w:cs="Arial"/>
              </w:rPr>
            </w:pPr>
            <w:r w:rsidRPr="005D54E6">
              <w:rPr>
                <w:rFonts w:cs="Arial"/>
              </w:rPr>
              <w:t>mgbalg (0x011d)</w:t>
            </w:r>
          </w:p>
        </w:tc>
        <w:tc>
          <w:tcPr>
            <w:tcW w:w="1106" w:type="dxa"/>
            <w:tcBorders>
              <w:top w:val="single" w:sz="4" w:space="0" w:color="auto"/>
              <w:left w:val="single" w:sz="4" w:space="0" w:color="auto"/>
              <w:bottom w:val="single" w:sz="4" w:space="0" w:color="auto"/>
              <w:right w:val="single" w:sz="4" w:space="0" w:color="auto"/>
            </w:tcBorders>
          </w:tcPr>
          <w:p w14:paraId="6328C804" w14:textId="77777777" w:rsidR="0043700B" w:rsidRDefault="0043700B" w:rsidP="00046004">
            <w:pPr>
              <w:pStyle w:val="TAC"/>
              <w:rPr>
                <w:rFonts w:hint="eastAsia"/>
                <w:bCs/>
                <w:lang w:eastAsia="zh-CN"/>
              </w:rPr>
            </w:pPr>
            <w:r w:rsidRPr="005D54E6">
              <w:rPr>
                <w:bCs/>
              </w:rPr>
              <w:t>1</w:t>
            </w:r>
          </w:p>
        </w:tc>
        <w:tc>
          <w:tcPr>
            <w:tcW w:w="4422" w:type="dxa"/>
            <w:tcBorders>
              <w:top w:val="single" w:sz="4" w:space="0" w:color="auto"/>
              <w:left w:val="single" w:sz="4" w:space="0" w:color="auto"/>
              <w:bottom w:val="single" w:sz="4" w:space="0" w:color="auto"/>
            </w:tcBorders>
          </w:tcPr>
          <w:p w14:paraId="2E8E1BE5" w14:textId="77777777" w:rsidR="0043700B" w:rsidRDefault="0043700B" w:rsidP="00046004">
            <w:pPr>
              <w:pStyle w:val="TAL"/>
              <w:rPr>
                <w:rFonts w:hint="eastAsia"/>
                <w:bCs/>
                <w:lang w:eastAsia="zh-CN"/>
              </w:rPr>
            </w:pPr>
            <w:r>
              <w:rPr>
                <w:bCs/>
              </w:rPr>
              <w:t>Support of a bearer level application gateway (B-ALG) function for application-aware MSRP interworking.</w:t>
            </w:r>
          </w:p>
        </w:tc>
      </w:tr>
    </w:tbl>
    <w:p w14:paraId="13B6A8E4" w14:textId="77777777" w:rsidR="008D0C0C" w:rsidRDefault="008D0C0C" w:rsidP="008D0C0C">
      <w:pPr>
        <w:rPr>
          <w:lang w:val="en-US"/>
        </w:rPr>
      </w:pPr>
    </w:p>
    <w:p w14:paraId="6179DDAF" w14:textId="77777777" w:rsidR="008D0C0C" w:rsidRPr="00A13985" w:rsidRDefault="008D0C0C" w:rsidP="008D0C0C">
      <w:pPr>
        <w:pStyle w:val="Heading3"/>
        <w:rPr>
          <w:lang w:val="de-DE"/>
        </w:rPr>
      </w:pPr>
      <w:bookmarkStart w:id="92" w:name="_Toc414010824"/>
      <w:smartTag w:uri="urn:schemas-microsoft-com:office:smarttags" w:element="chsdate">
        <w:smartTagPr>
          <w:attr w:name="IsROCDate" w:val="False"/>
          <w:attr w:name="IsLunarDate" w:val="False"/>
          <w:attr w:name="Day" w:val="30"/>
          <w:attr w:name="Month" w:val="12"/>
          <w:attr w:name="Year" w:val="1899"/>
        </w:smartTagPr>
        <w:r w:rsidRPr="00A13985">
          <w:rPr>
            <w:lang w:val="de-DE"/>
          </w:rPr>
          <w:lastRenderedPageBreak/>
          <w:t>5.14.3</w:t>
        </w:r>
        <w:r w:rsidRPr="00A13985">
          <w:rPr>
            <w:lang w:val="de-DE"/>
          </w:rPr>
          <w:tab/>
          <w:t>P</w:t>
        </w:r>
      </w:smartTag>
      <w:r w:rsidRPr="00A13985">
        <w:rPr>
          <w:lang w:val="de-DE"/>
        </w:rPr>
        <w:t>ackage usage information</w:t>
      </w:r>
      <w:bookmarkEnd w:id="92"/>
    </w:p>
    <w:p w14:paraId="1B3A7EE2" w14:textId="77777777" w:rsidR="008D0C0C" w:rsidRPr="00A13985" w:rsidRDefault="008D0C0C" w:rsidP="008D0C0C">
      <w:pPr>
        <w:pStyle w:val="Heading4"/>
        <w:rPr>
          <w:lang w:val="de-DE"/>
        </w:rPr>
      </w:pPr>
      <w:bookmarkStart w:id="93" w:name="_Toc414010825"/>
      <w:r w:rsidRPr="00A13985">
        <w:rPr>
          <w:lang w:val="de-DE"/>
        </w:rPr>
        <w:t>5.14.3.1</w:t>
      </w:r>
      <w:r w:rsidRPr="00A13985">
        <w:rPr>
          <w:lang w:val="de-DE"/>
        </w:rPr>
        <w:tab/>
        <w:t>Generic (g)</w:t>
      </w:r>
      <w:bookmarkEnd w:id="93"/>
    </w:p>
    <w:p w14:paraId="2E2264B1" w14:textId="77777777" w:rsidR="008D0C0C" w:rsidRDefault="008D0C0C" w:rsidP="008D0C0C">
      <w:pPr>
        <w:pStyle w:val="TH"/>
      </w:pPr>
      <w:r>
        <w:t xml:space="preserve">Table </w:t>
      </w:r>
      <w:r>
        <w:rPr>
          <w:noProof/>
        </w:rPr>
        <w:t>5.14.3.1.1</w:t>
      </w:r>
      <w:r>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2"/>
        <w:gridCol w:w="2576"/>
        <w:gridCol w:w="1827"/>
        <w:gridCol w:w="230"/>
        <w:gridCol w:w="325"/>
        <w:gridCol w:w="1283"/>
        <w:gridCol w:w="1786"/>
      </w:tblGrid>
      <w:tr w:rsidR="008D0C0C" w14:paraId="276EF079" w14:textId="77777777" w:rsidTr="00BE301E">
        <w:tblPrEx>
          <w:tblCellMar>
            <w:top w:w="0" w:type="dxa"/>
            <w:bottom w:w="0" w:type="dxa"/>
          </w:tblCellMar>
        </w:tblPrEx>
        <w:trPr>
          <w:cantSplit/>
          <w:jc w:val="center"/>
        </w:trPr>
        <w:tc>
          <w:tcPr>
            <w:tcW w:w="1613" w:type="dxa"/>
            <w:shd w:val="clear" w:color="auto" w:fill="E0E0E0"/>
          </w:tcPr>
          <w:p w14:paraId="787DA3CD" w14:textId="77777777" w:rsidR="008D0C0C" w:rsidRDefault="008D0C0C" w:rsidP="00BE301E">
            <w:pPr>
              <w:pStyle w:val="TAH"/>
            </w:pPr>
            <w:r>
              <w:t>Properties</w:t>
            </w:r>
          </w:p>
        </w:tc>
        <w:tc>
          <w:tcPr>
            <w:tcW w:w="2625" w:type="dxa"/>
            <w:shd w:val="clear" w:color="auto" w:fill="E0E0E0"/>
          </w:tcPr>
          <w:p w14:paraId="0701F6F2" w14:textId="77777777" w:rsidR="008D0C0C" w:rsidRDefault="008D0C0C" w:rsidP="00BE301E">
            <w:pPr>
              <w:pStyle w:val="TAH"/>
            </w:pPr>
            <w:r>
              <w:t>Mandatory/Optional</w:t>
            </w:r>
          </w:p>
        </w:tc>
        <w:tc>
          <w:tcPr>
            <w:tcW w:w="2071" w:type="dxa"/>
            <w:gridSpan w:val="2"/>
            <w:shd w:val="clear" w:color="auto" w:fill="E0E0E0"/>
          </w:tcPr>
          <w:p w14:paraId="716B64F9" w14:textId="77777777" w:rsidR="008D0C0C" w:rsidRDefault="008D0C0C" w:rsidP="00BE301E">
            <w:pPr>
              <w:pStyle w:val="TAH"/>
            </w:pPr>
            <w:r>
              <w:t>Used in command</w:t>
            </w:r>
          </w:p>
        </w:tc>
        <w:tc>
          <w:tcPr>
            <w:tcW w:w="1639" w:type="dxa"/>
            <w:gridSpan w:val="2"/>
            <w:shd w:val="clear" w:color="auto" w:fill="E0E0E0"/>
          </w:tcPr>
          <w:p w14:paraId="400D941A" w14:textId="77777777" w:rsidR="008D0C0C" w:rsidRDefault="008D0C0C" w:rsidP="00BE301E">
            <w:pPr>
              <w:pStyle w:val="TAH"/>
            </w:pPr>
            <w:r>
              <w:t>Supported Values</w:t>
            </w:r>
          </w:p>
        </w:tc>
        <w:tc>
          <w:tcPr>
            <w:tcW w:w="1827" w:type="dxa"/>
            <w:shd w:val="clear" w:color="auto" w:fill="E0E0E0"/>
          </w:tcPr>
          <w:p w14:paraId="63F775CC" w14:textId="77777777" w:rsidR="008D0C0C" w:rsidRDefault="008D0C0C" w:rsidP="00BE301E">
            <w:pPr>
              <w:pStyle w:val="TAH"/>
            </w:pPr>
            <w:r>
              <w:t>Provisioned Value</w:t>
            </w:r>
          </w:p>
        </w:tc>
      </w:tr>
      <w:tr w:rsidR="008D0C0C" w14:paraId="6B824D20" w14:textId="77777777" w:rsidTr="00BE301E">
        <w:tblPrEx>
          <w:tblCellMar>
            <w:top w:w="0" w:type="dxa"/>
            <w:bottom w:w="0" w:type="dxa"/>
          </w:tblCellMar>
        </w:tblPrEx>
        <w:trPr>
          <w:cantSplit/>
          <w:jc w:val="center"/>
        </w:trPr>
        <w:tc>
          <w:tcPr>
            <w:tcW w:w="1613" w:type="dxa"/>
            <w:tcBorders>
              <w:bottom w:val="single" w:sz="4" w:space="0" w:color="auto"/>
            </w:tcBorders>
          </w:tcPr>
          <w:p w14:paraId="660C11DE" w14:textId="77777777" w:rsidR="008D0C0C" w:rsidRDefault="008D0C0C" w:rsidP="00BE301E">
            <w:pPr>
              <w:pStyle w:val="TAC"/>
            </w:pPr>
            <w:r>
              <w:t>None</w:t>
            </w:r>
          </w:p>
        </w:tc>
        <w:tc>
          <w:tcPr>
            <w:tcW w:w="2625" w:type="dxa"/>
            <w:tcBorders>
              <w:bottom w:val="single" w:sz="4" w:space="0" w:color="auto"/>
            </w:tcBorders>
          </w:tcPr>
          <w:p w14:paraId="78166F86" w14:textId="77777777" w:rsidR="008D0C0C" w:rsidRDefault="008D0C0C" w:rsidP="00BE301E">
            <w:pPr>
              <w:pStyle w:val="TAC"/>
            </w:pPr>
            <w:r>
              <w:t>-</w:t>
            </w:r>
          </w:p>
        </w:tc>
        <w:tc>
          <w:tcPr>
            <w:tcW w:w="2071" w:type="dxa"/>
            <w:gridSpan w:val="2"/>
            <w:tcBorders>
              <w:bottom w:val="single" w:sz="4" w:space="0" w:color="auto"/>
            </w:tcBorders>
          </w:tcPr>
          <w:p w14:paraId="0FC16DE1" w14:textId="77777777" w:rsidR="008D0C0C" w:rsidRDefault="008D0C0C" w:rsidP="00BE301E">
            <w:pPr>
              <w:pStyle w:val="TAC"/>
            </w:pPr>
            <w:r>
              <w:t>-</w:t>
            </w:r>
          </w:p>
        </w:tc>
        <w:tc>
          <w:tcPr>
            <w:tcW w:w="1639" w:type="dxa"/>
            <w:gridSpan w:val="2"/>
            <w:tcBorders>
              <w:bottom w:val="single" w:sz="4" w:space="0" w:color="auto"/>
            </w:tcBorders>
          </w:tcPr>
          <w:p w14:paraId="0AA11081" w14:textId="77777777" w:rsidR="008D0C0C" w:rsidRDefault="008D0C0C" w:rsidP="00BE301E">
            <w:pPr>
              <w:pStyle w:val="TAC"/>
            </w:pPr>
            <w:r>
              <w:t>-</w:t>
            </w:r>
          </w:p>
        </w:tc>
        <w:tc>
          <w:tcPr>
            <w:tcW w:w="1827" w:type="dxa"/>
            <w:tcBorders>
              <w:bottom w:val="single" w:sz="4" w:space="0" w:color="auto"/>
            </w:tcBorders>
          </w:tcPr>
          <w:p w14:paraId="6002EE71" w14:textId="77777777" w:rsidR="008D0C0C" w:rsidRDefault="008D0C0C" w:rsidP="00BE301E">
            <w:pPr>
              <w:pStyle w:val="TAC"/>
            </w:pPr>
            <w:r>
              <w:t>-</w:t>
            </w:r>
          </w:p>
        </w:tc>
      </w:tr>
      <w:tr w:rsidR="008D0C0C" w14:paraId="6BB68274" w14:textId="77777777" w:rsidTr="00BE301E">
        <w:tblPrEx>
          <w:tblCellMar>
            <w:top w:w="0" w:type="dxa"/>
            <w:bottom w:w="0" w:type="dxa"/>
          </w:tblCellMar>
        </w:tblPrEx>
        <w:trPr>
          <w:cantSplit/>
          <w:jc w:val="center"/>
        </w:trPr>
        <w:tc>
          <w:tcPr>
            <w:tcW w:w="1613" w:type="dxa"/>
          </w:tcPr>
          <w:p w14:paraId="00D5A9EF" w14:textId="77777777" w:rsidR="008D0C0C" w:rsidRDefault="008D0C0C" w:rsidP="00BE301E">
            <w:pPr>
              <w:pStyle w:val="TAH"/>
            </w:pPr>
            <w:r>
              <w:t>Signals</w:t>
            </w:r>
          </w:p>
        </w:tc>
        <w:tc>
          <w:tcPr>
            <w:tcW w:w="2625" w:type="dxa"/>
          </w:tcPr>
          <w:p w14:paraId="1FE4D91E" w14:textId="77777777" w:rsidR="008D0C0C" w:rsidRDefault="008D0C0C" w:rsidP="00BE301E">
            <w:pPr>
              <w:pStyle w:val="TAH"/>
            </w:pPr>
            <w:r>
              <w:t>Mandatory/Optional</w:t>
            </w:r>
          </w:p>
        </w:tc>
        <w:tc>
          <w:tcPr>
            <w:tcW w:w="3710" w:type="dxa"/>
            <w:gridSpan w:val="4"/>
          </w:tcPr>
          <w:p w14:paraId="296A1C95" w14:textId="77777777" w:rsidR="008D0C0C" w:rsidRDefault="008D0C0C" w:rsidP="00BE301E">
            <w:pPr>
              <w:pStyle w:val="TAH"/>
            </w:pPr>
            <w:r>
              <w:t>Used in command</w:t>
            </w:r>
          </w:p>
        </w:tc>
        <w:tc>
          <w:tcPr>
            <w:tcW w:w="1827" w:type="dxa"/>
            <w:shd w:val="clear" w:color="auto" w:fill="D9D9D9"/>
          </w:tcPr>
          <w:p w14:paraId="66D74672" w14:textId="77777777" w:rsidR="008D0C0C" w:rsidRDefault="008D0C0C" w:rsidP="00BE301E">
            <w:pPr>
              <w:pStyle w:val="TAH"/>
            </w:pPr>
            <w:r>
              <w:t>Duration Provisioned Value</w:t>
            </w:r>
          </w:p>
        </w:tc>
      </w:tr>
      <w:tr w:rsidR="008D0C0C" w14:paraId="4BDE5D8B" w14:textId="77777777" w:rsidTr="00BE301E">
        <w:tblPrEx>
          <w:tblCellMar>
            <w:top w:w="0" w:type="dxa"/>
            <w:bottom w:w="0" w:type="dxa"/>
          </w:tblCellMar>
        </w:tblPrEx>
        <w:trPr>
          <w:cantSplit/>
          <w:jc w:val="center"/>
        </w:trPr>
        <w:tc>
          <w:tcPr>
            <w:tcW w:w="1613" w:type="dxa"/>
            <w:vMerge w:val="restart"/>
          </w:tcPr>
          <w:p w14:paraId="53B78809" w14:textId="77777777" w:rsidR="008D0C0C" w:rsidRDefault="008D0C0C" w:rsidP="00BE301E">
            <w:pPr>
              <w:pStyle w:val="TAC"/>
            </w:pPr>
            <w:r>
              <w:t>None</w:t>
            </w:r>
          </w:p>
        </w:tc>
        <w:tc>
          <w:tcPr>
            <w:tcW w:w="2625" w:type="dxa"/>
            <w:tcBorders>
              <w:bottom w:val="single" w:sz="4" w:space="0" w:color="auto"/>
            </w:tcBorders>
          </w:tcPr>
          <w:p w14:paraId="42EAB0B0" w14:textId="77777777" w:rsidR="008D0C0C" w:rsidRDefault="008D0C0C" w:rsidP="00BE301E">
            <w:pPr>
              <w:pStyle w:val="TAC"/>
              <w:rPr>
                <w:b/>
                <w:bCs/>
              </w:rPr>
            </w:pPr>
            <w:r>
              <w:rPr>
                <w:b/>
                <w:bCs/>
              </w:rPr>
              <w:t>-</w:t>
            </w:r>
          </w:p>
        </w:tc>
        <w:tc>
          <w:tcPr>
            <w:tcW w:w="3710" w:type="dxa"/>
            <w:gridSpan w:val="4"/>
            <w:tcBorders>
              <w:bottom w:val="single" w:sz="4" w:space="0" w:color="auto"/>
            </w:tcBorders>
          </w:tcPr>
          <w:p w14:paraId="40892D99" w14:textId="77777777" w:rsidR="008D0C0C" w:rsidRDefault="008D0C0C" w:rsidP="00BE301E">
            <w:pPr>
              <w:pStyle w:val="TAC"/>
              <w:rPr>
                <w:b/>
                <w:bCs/>
              </w:rPr>
            </w:pPr>
            <w:r>
              <w:rPr>
                <w:b/>
                <w:bCs/>
              </w:rPr>
              <w:t>-</w:t>
            </w:r>
          </w:p>
        </w:tc>
        <w:tc>
          <w:tcPr>
            <w:tcW w:w="1827" w:type="dxa"/>
            <w:tcBorders>
              <w:bottom w:val="single" w:sz="4" w:space="0" w:color="auto"/>
            </w:tcBorders>
          </w:tcPr>
          <w:p w14:paraId="69A7225E" w14:textId="77777777" w:rsidR="008D0C0C" w:rsidRDefault="008D0C0C" w:rsidP="00BE301E">
            <w:pPr>
              <w:pStyle w:val="TAC"/>
              <w:rPr>
                <w:b/>
                <w:bCs/>
              </w:rPr>
            </w:pPr>
            <w:r>
              <w:rPr>
                <w:b/>
                <w:bCs/>
              </w:rPr>
              <w:t>-</w:t>
            </w:r>
          </w:p>
        </w:tc>
      </w:tr>
      <w:tr w:rsidR="008D0C0C" w14:paraId="393EBA44" w14:textId="77777777" w:rsidTr="00BE301E">
        <w:tblPrEx>
          <w:tblCellMar>
            <w:top w:w="0" w:type="dxa"/>
            <w:bottom w:w="0" w:type="dxa"/>
          </w:tblCellMar>
        </w:tblPrEx>
        <w:trPr>
          <w:cantSplit/>
          <w:jc w:val="center"/>
        </w:trPr>
        <w:tc>
          <w:tcPr>
            <w:tcW w:w="1613" w:type="dxa"/>
            <w:vMerge/>
          </w:tcPr>
          <w:p w14:paraId="2CB77ED4" w14:textId="77777777" w:rsidR="008D0C0C" w:rsidRDefault="008D0C0C" w:rsidP="00BE301E">
            <w:pPr>
              <w:pStyle w:val="TAL"/>
            </w:pPr>
          </w:p>
        </w:tc>
        <w:tc>
          <w:tcPr>
            <w:tcW w:w="2625" w:type="dxa"/>
            <w:shd w:val="clear" w:color="auto" w:fill="E0E0E0"/>
          </w:tcPr>
          <w:p w14:paraId="168962FC" w14:textId="77777777" w:rsidR="008D0C0C" w:rsidRDefault="008D0C0C" w:rsidP="00BE301E">
            <w:pPr>
              <w:pStyle w:val="TAH"/>
            </w:pPr>
            <w:r>
              <w:t>Signal Parameters</w:t>
            </w:r>
          </w:p>
        </w:tc>
        <w:tc>
          <w:tcPr>
            <w:tcW w:w="1827" w:type="dxa"/>
            <w:shd w:val="clear" w:color="auto" w:fill="E0E0E0"/>
          </w:tcPr>
          <w:p w14:paraId="2FA71A77" w14:textId="77777777" w:rsidR="008D0C0C" w:rsidRDefault="008D0C0C" w:rsidP="00BE301E">
            <w:pPr>
              <w:pStyle w:val="TAH"/>
            </w:pPr>
            <w:r>
              <w:t>Mandatory/Optional</w:t>
            </w:r>
          </w:p>
        </w:tc>
        <w:tc>
          <w:tcPr>
            <w:tcW w:w="1883" w:type="dxa"/>
            <w:gridSpan w:val="3"/>
            <w:shd w:val="clear" w:color="auto" w:fill="E0E0E0"/>
          </w:tcPr>
          <w:p w14:paraId="38AF148F" w14:textId="77777777" w:rsidR="008D0C0C" w:rsidRDefault="008D0C0C" w:rsidP="00BE301E">
            <w:pPr>
              <w:pStyle w:val="TAH"/>
            </w:pPr>
            <w:r>
              <w:t>Supported Values</w:t>
            </w:r>
          </w:p>
        </w:tc>
        <w:tc>
          <w:tcPr>
            <w:tcW w:w="1827" w:type="dxa"/>
            <w:shd w:val="clear" w:color="auto" w:fill="E0E0E0"/>
          </w:tcPr>
          <w:p w14:paraId="2FB476CF" w14:textId="77777777" w:rsidR="008D0C0C" w:rsidRDefault="008D0C0C" w:rsidP="00BE301E">
            <w:pPr>
              <w:pStyle w:val="TAH"/>
            </w:pPr>
            <w:r>
              <w:t>Duration Provisioned Value</w:t>
            </w:r>
          </w:p>
        </w:tc>
      </w:tr>
      <w:tr w:rsidR="008D0C0C" w14:paraId="20BDD882" w14:textId="77777777" w:rsidTr="00BE301E">
        <w:tblPrEx>
          <w:tblCellMar>
            <w:top w:w="0" w:type="dxa"/>
            <w:bottom w:w="0" w:type="dxa"/>
          </w:tblCellMar>
        </w:tblPrEx>
        <w:trPr>
          <w:cantSplit/>
          <w:jc w:val="center"/>
        </w:trPr>
        <w:tc>
          <w:tcPr>
            <w:tcW w:w="1613" w:type="dxa"/>
            <w:vMerge/>
            <w:tcBorders>
              <w:bottom w:val="single" w:sz="4" w:space="0" w:color="auto"/>
            </w:tcBorders>
          </w:tcPr>
          <w:p w14:paraId="367C9F17" w14:textId="77777777" w:rsidR="008D0C0C" w:rsidRDefault="008D0C0C" w:rsidP="00BE301E">
            <w:pPr>
              <w:pStyle w:val="TAL"/>
            </w:pPr>
          </w:p>
        </w:tc>
        <w:tc>
          <w:tcPr>
            <w:tcW w:w="2625" w:type="dxa"/>
            <w:tcBorders>
              <w:bottom w:val="single" w:sz="4" w:space="0" w:color="auto"/>
            </w:tcBorders>
          </w:tcPr>
          <w:p w14:paraId="65F00DC5" w14:textId="77777777" w:rsidR="008D0C0C" w:rsidRDefault="008D0C0C" w:rsidP="00BE301E">
            <w:pPr>
              <w:pStyle w:val="TAC"/>
            </w:pPr>
            <w:r>
              <w:t>-</w:t>
            </w:r>
          </w:p>
        </w:tc>
        <w:tc>
          <w:tcPr>
            <w:tcW w:w="1827" w:type="dxa"/>
            <w:tcBorders>
              <w:bottom w:val="single" w:sz="4" w:space="0" w:color="auto"/>
            </w:tcBorders>
          </w:tcPr>
          <w:p w14:paraId="454D254B" w14:textId="77777777" w:rsidR="008D0C0C" w:rsidRDefault="008D0C0C" w:rsidP="00BE301E">
            <w:pPr>
              <w:pStyle w:val="TAC"/>
            </w:pPr>
            <w:r>
              <w:t>-</w:t>
            </w:r>
          </w:p>
        </w:tc>
        <w:tc>
          <w:tcPr>
            <w:tcW w:w="1883" w:type="dxa"/>
            <w:gridSpan w:val="3"/>
            <w:tcBorders>
              <w:bottom w:val="single" w:sz="4" w:space="0" w:color="auto"/>
            </w:tcBorders>
          </w:tcPr>
          <w:p w14:paraId="3B9C8936" w14:textId="77777777" w:rsidR="008D0C0C" w:rsidRDefault="008D0C0C" w:rsidP="00BE301E">
            <w:pPr>
              <w:pStyle w:val="TAC"/>
            </w:pPr>
            <w:r>
              <w:t>-</w:t>
            </w:r>
          </w:p>
        </w:tc>
        <w:tc>
          <w:tcPr>
            <w:tcW w:w="1827" w:type="dxa"/>
            <w:tcBorders>
              <w:bottom w:val="single" w:sz="4" w:space="0" w:color="auto"/>
            </w:tcBorders>
          </w:tcPr>
          <w:p w14:paraId="7F48A3B8" w14:textId="77777777" w:rsidR="008D0C0C" w:rsidRDefault="008D0C0C" w:rsidP="00BE301E">
            <w:pPr>
              <w:pStyle w:val="TAC"/>
            </w:pPr>
            <w:r>
              <w:t>-</w:t>
            </w:r>
          </w:p>
        </w:tc>
      </w:tr>
      <w:tr w:rsidR="008D0C0C" w14:paraId="1E5374B7" w14:textId="77777777" w:rsidTr="00BE301E">
        <w:tblPrEx>
          <w:tblCellMar>
            <w:top w:w="0" w:type="dxa"/>
            <w:bottom w:w="0" w:type="dxa"/>
          </w:tblCellMar>
        </w:tblPrEx>
        <w:trPr>
          <w:cantSplit/>
          <w:jc w:val="center"/>
        </w:trPr>
        <w:tc>
          <w:tcPr>
            <w:tcW w:w="1613" w:type="dxa"/>
            <w:shd w:val="clear" w:color="auto" w:fill="E0E0E0"/>
          </w:tcPr>
          <w:p w14:paraId="2E27C713" w14:textId="77777777" w:rsidR="008D0C0C" w:rsidRDefault="008D0C0C" w:rsidP="00BE301E">
            <w:pPr>
              <w:pStyle w:val="TAH"/>
            </w:pPr>
            <w:r>
              <w:t>Events</w:t>
            </w:r>
          </w:p>
        </w:tc>
        <w:tc>
          <w:tcPr>
            <w:tcW w:w="2625" w:type="dxa"/>
            <w:shd w:val="clear" w:color="auto" w:fill="E0E0E0"/>
          </w:tcPr>
          <w:p w14:paraId="470CE132" w14:textId="77777777" w:rsidR="008D0C0C" w:rsidRDefault="008D0C0C" w:rsidP="00BE301E">
            <w:pPr>
              <w:pStyle w:val="TAH"/>
            </w:pPr>
            <w:r>
              <w:t>Mandatory/Optional</w:t>
            </w:r>
          </w:p>
        </w:tc>
        <w:tc>
          <w:tcPr>
            <w:tcW w:w="5537" w:type="dxa"/>
            <w:gridSpan w:val="5"/>
            <w:shd w:val="clear" w:color="auto" w:fill="E0E0E0"/>
          </w:tcPr>
          <w:p w14:paraId="542804F8" w14:textId="77777777" w:rsidR="008D0C0C" w:rsidRDefault="008D0C0C" w:rsidP="00BE301E">
            <w:pPr>
              <w:pStyle w:val="TAH"/>
            </w:pPr>
            <w:r>
              <w:t>Used in command</w:t>
            </w:r>
          </w:p>
        </w:tc>
      </w:tr>
      <w:tr w:rsidR="008D0C0C" w14:paraId="38164BF5" w14:textId="77777777" w:rsidTr="00BE301E">
        <w:tblPrEx>
          <w:tblCellMar>
            <w:top w:w="0" w:type="dxa"/>
            <w:bottom w:w="0" w:type="dxa"/>
          </w:tblCellMar>
        </w:tblPrEx>
        <w:trPr>
          <w:cantSplit/>
          <w:jc w:val="center"/>
        </w:trPr>
        <w:tc>
          <w:tcPr>
            <w:tcW w:w="1613" w:type="dxa"/>
            <w:vMerge w:val="restart"/>
          </w:tcPr>
          <w:p w14:paraId="02B14310" w14:textId="77777777" w:rsidR="008D0C0C" w:rsidRPr="007871C2" w:rsidRDefault="008D0C0C" w:rsidP="00BE301E">
            <w:pPr>
              <w:pStyle w:val="TAC"/>
              <w:rPr>
                <w:lang w:val="fr-FR"/>
              </w:rPr>
            </w:pPr>
            <w:r w:rsidRPr="007871C2">
              <w:rPr>
                <w:lang w:val="fr-FR"/>
              </w:rPr>
              <w:t>Cause (g/cause, 0x0001/0x0001)</w:t>
            </w:r>
          </w:p>
        </w:tc>
        <w:tc>
          <w:tcPr>
            <w:tcW w:w="2625" w:type="dxa"/>
            <w:tcBorders>
              <w:bottom w:val="single" w:sz="4" w:space="0" w:color="auto"/>
            </w:tcBorders>
          </w:tcPr>
          <w:p w14:paraId="6566613A" w14:textId="77777777" w:rsidR="008D0C0C" w:rsidRDefault="008D0C0C" w:rsidP="00BE301E">
            <w:pPr>
              <w:pStyle w:val="TAC"/>
            </w:pPr>
            <w:r>
              <w:t>M</w:t>
            </w:r>
          </w:p>
        </w:tc>
        <w:tc>
          <w:tcPr>
            <w:tcW w:w="5537" w:type="dxa"/>
            <w:gridSpan w:val="5"/>
            <w:tcBorders>
              <w:bottom w:val="single" w:sz="4" w:space="0" w:color="auto"/>
            </w:tcBorders>
          </w:tcPr>
          <w:p w14:paraId="23ACD28E" w14:textId="77777777" w:rsidR="008D0C0C" w:rsidRDefault="008D0C0C" w:rsidP="00BE301E">
            <w:pPr>
              <w:pStyle w:val="TAC"/>
              <w:rPr>
                <w:b/>
                <w:bCs/>
              </w:rPr>
            </w:pPr>
            <w:r>
              <w:t>ADD, MOD, NOTIFY</w:t>
            </w:r>
          </w:p>
        </w:tc>
      </w:tr>
      <w:tr w:rsidR="008D0C0C" w14:paraId="1AE1D52C" w14:textId="77777777" w:rsidTr="00BE301E">
        <w:tblPrEx>
          <w:tblCellMar>
            <w:top w:w="0" w:type="dxa"/>
            <w:bottom w:w="0" w:type="dxa"/>
          </w:tblCellMar>
        </w:tblPrEx>
        <w:trPr>
          <w:cantSplit/>
          <w:jc w:val="center"/>
        </w:trPr>
        <w:tc>
          <w:tcPr>
            <w:tcW w:w="1613" w:type="dxa"/>
            <w:vMerge/>
          </w:tcPr>
          <w:p w14:paraId="4A6CBC96" w14:textId="77777777" w:rsidR="008D0C0C" w:rsidRDefault="008D0C0C" w:rsidP="00BE301E">
            <w:pPr>
              <w:pStyle w:val="TAL"/>
              <w:rPr>
                <w:b/>
                <w:bCs/>
              </w:rPr>
            </w:pPr>
          </w:p>
        </w:tc>
        <w:tc>
          <w:tcPr>
            <w:tcW w:w="2625" w:type="dxa"/>
            <w:shd w:val="clear" w:color="auto" w:fill="E0E0E0"/>
          </w:tcPr>
          <w:p w14:paraId="488BA461" w14:textId="77777777" w:rsidR="008D0C0C" w:rsidRDefault="008D0C0C" w:rsidP="00BE301E">
            <w:pPr>
              <w:pStyle w:val="TAH"/>
            </w:pPr>
            <w:r>
              <w:t>Event Parameters</w:t>
            </w:r>
          </w:p>
        </w:tc>
        <w:tc>
          <w:tcPr>
            <w:tcW w:w="1827" w:type="dxa"/>
            <w:shd w:val="clear" w:color="auto" w:fill="E0E0E0"/>
          </w:tcPr>
          <w:p w14:paraId="302DE792" w14:textId="77777777" w:rsidR="008D0C0C" w:rsidRDefault="008D0C0C" w:rsidP="00BE301E">
            <w:pPr>
              <w:pStyle w:val="TAH"/>
            </w:pPr>
            <w:r>
              <w:t>Mandatory/Optional</w:t>
            </w:r>
          </w:p>
        </w:tc>
        <w:tc>
          <w:tcPr>
            <w:tcW w:w="1883" w:type="dxa"/>
            <w:gridSpan w:val="3"/>
            <w:shd w:val="clear" w:color="auto" w:fill="E0E0E0"/>
          </w:tcPr>
          <w:p w14:paraId="6C1986B5" w14:textId="77777777" w:rsidR="008D0C0C" w:rsidRDefault="008D0C0C" w:rsidP="00BE301E">
            <w:pPr>
              <w:pStyle w:val="TAH"/>
            </w:pPr>
            <w:r>
              <w:t>Supported Values</w:t>
            </w:r>
          </w:p>
        </w:tc>
        <w:tc>
          <w:tcPr>
            <w:tcW w:w="1827" w:type="dxa"/>
            <w:shd w:val="clear" w:color="auto" w:fill="E0E0E0"/>
          </w:tcPr>
          <w:p w14:paraId="2A51B036" w14:textId="77777777" w:rsidR="008D0C0C" w:rsidRDefault="008D0C0C" w:rsidP="00BE301E">
            <w:pPr>
              <w:pStyle w:val="TAH"/>
            </w:pPr>
            <w:r>
              <w:t>Provisioned Value</w:t>
            </w:r>
          </w:p>
        </w:tc>
      </w:tr>
      <w:tr w:rsidR="008D0C0C" w14:paraId="578F0357" w14:textId="77777777" w:rsidTr="00BE301E">
        <w:tblPrEx>
          <w:tblCellMar>
            <w:top w:w="0" w:type="dxa"/>
            <w:bottom w:w="0" w:type="dxa"/>
          </w:tblCellMar>
        </w:tblPrEx>
        <w:trPr>
          <w:cantSplit/>
          <w:jc w:val="center"/>
        </w:trPr>
        <w:tc>
          <w:tcPr>
            <w:tcW w:w="1613" w:type="dxa"/>
            <w:vMerge/>
          </w:tcPr>
          <w:p w14:paraId="64BBAC62" w14:textId="77777777" w:rsidR="008D0C0C" w:rsidRDefault="008D0C0C" w:rsidP="00BE301E">
            <w:pPr>
              <w:pStyle w:val="TAL"/>
              <w:rPr>
                <w:b/>
                <w:bCs/>
              </w:rPr>
            </w:pPr>
          </w:p>
        </w:tc>
        <w:tc>
          <w:tcPr>
            <w:tcW w:w="2625" w:type="dxa"/>
            <w:tcBorders>
              <w:bottom w:val="single" w:sz="4" w:space="0" w:color="auto"/>
            </w:tcBorders>
          </w:tcPr>
          <w:p w14:paraId="0ED11CAC" w14:textId="77777777" w:rsidR="008D0C0C" w:rsidRDefault="008D0C0C" w:rsidP="00BE301E">
            <w:pPr>
              <w:pStyle w:val="TAC"/>
              <w:rPr>
                <w:b/>
                <w:bCs/>
              </w:rPr>
            </w:pPr>
            <w:r>
              <w:t>None</w:t>
            </w:r>
          </w:p>
        </w:tc>
        <w:tc>
          <w:tcPr>
            <w:tcW w:w="1827" w:type="dxa"/>
            <w:tcBorders>
              <w:bottom w:val="single" w:sz="4" w:space="0" w:color="auto"/>
            </w:tcBorders>
          </w:tcPr>
          <w:p w14:paraId="0745A9A3" w14:textId="77777777" w:rsidR="008D0C0C" w:rsidRDefault="008D0C0C" w:rsidP="00BE301E">
            <w:pPr>
              <w:pStyle w:val="TAC"/>
              <w:rPr>
                <w:b/>
                <w:bCs/>
              </w:rPr>
            </w:pPr>
            <w:r>
              <w:rPr>
                <w:b/>
                <w:bCs/>
              </w:rPr>
              <w:t>-</w:t>
            </w:r>
          </w:p>
        </w:tc>
        <w:tc>
          <w:tcPr>
            <w:tcW w:w="1883" w:type="dxa"/>
            <w:gridSpan w:val="3"/>
            <w:tcBorders>
              <w:bottom w:val="single" w:sz="4" w:space="0" w:color="auto"/>
            </w:tcBorders>
          </w:tcPr>
          <w:p w14:paraId="168979B4" w14:textId="77777777" w:rsidR="008D0C0C" w:rsidRDefault="008D0C0C" w:rsidP="00BE301E">
            <w:pPr>
              <w:pStyle w:val="TAC"/>
            </w:pPr>
            <w:r>
              <w:t>-</w:t>
            </w:r>
          </w:p>
        </w:tc>
        <w:tc>
          <w:tcPr>
            <w:tcW w:w="1827" w:type="dxa"/>
            <w:tcBorders>
              <w:bottom w:val="single" w:sz="4" w:space="0" w:color="auto"/>
            </w:tcBorders>
          </w:tcPr>
          <w:p w14:paraId="330EBDAA" w14:textId="77777777" w:rsidR="008D0C0C" w:rsidRDefault="008D0C0C" w:rsidP="00BE301E">
            <w:pPr>
              <w:pStyle w:val="TAC"/>
              <w:rPr>
                <w:b/>
                <w:bCs/>
              </w:rPr>
            </w:pPr>
            <w:r>
              <w:rPr>
                <w:b/>
                <w:bCs/>
              </w:rPr>
              <w:t>-</w:t>
            </w:r>
          </w:p>
        </w:tc>
      </w:tr>
      <w:tr w:rsidR="008D0C0C" w14:paraId="52CE9116" w14:textId="77777777" w:rsidTr="00BE301E">
        <w:tblPrEx>
          <w:tblCellMar>
            <w:top w:w="0" w:type="dxa"/>
            <w:bottom w:w="0" w:type="dxa"/>
          </w:tblCellMar>
        </w:tblPrEx>
        <w:trPr>
          <w:cantSplit/>
          <w:jc w:val="center"/>
        </w:trPr>
        <w:tc>
          <w:tcPr>
            <w:tcW w:w="1613" w:type="dxa"/>
            <w:vMerge/>
          </w:tcPr>
          <w:p w14:paraId="247FFF9E" w14:textId="77777777" w:rsidR="008D0C0C" w:rsidRDefault="008D0C0C" w:rsidP="00BE301E">
            <w:pPr>
              <w:pStyle w:val="TAL"/>
              <w:rPr>
                <w:b/>
                <w:bCs/>
              </w:rPr>
            </w:pPr>
          </w:p>
        </w:tc>
        <w:tc>
          <w:tcPr>
            <w:tcW w:w="2625" w:type="dxa"/>
            <w:shd w:val="clear" w:color="auto" w:fill="E0E0E0"/>
          </w:tcPr>
          <w:p w14:paraId="5D7E1029" w14:textId="77777777" w:rsidR="008D0C0C" w:rsidRDefault="008D0C0C" w:rsidP="00BE301E">
            <w:pPr>
              <w:pStyle w:val="TAH"/>
            </w:pPr>
            <w:r>
              <w:t>ObservedEvent Parameters</w:t>
            </w:r>
          </w:p>
        </w:tc>
        <w:tc>
          <w:tcPr>
            <w:tcW w:w="1827" w:type="dxa"/>
            <w:shd w:val="clear" w:color="auto" w:fill="E0E0E0"/>
          </w:tcPr>
          <w:p w14:paraId="483EE4D6" w14:textId="77777777" w:rsidR="008D0C0C" w:rsidRDefault="008D0C0C" w:rsidP="00BE301E">
            <w:pPr>
              <w:pStyle w:val="TAH"/>
            </w:pPr>
            <w:r>
              <w:t>Mandatory/Optional</w:t>
            </w:r>
          </w:p>
        </w:tc>
        <w:tc>
          <w:tcPr>
            <w:tcW w:w="1883" w:type="dxa"/>
            <w:gridSpan w:val="3"/>
            <w:shd w:val="clear" w:color="auto" w:fill="E0E0E0"/>
          </w:tcPr>
          <w:p w14:paraId="2FDDCDD2" w14:textId="77777777" w:rsidR="008D0C0C" w:rsidRDefault="008D0C0C" w:rsidP="00BE301E">
            <w:pPr>
              <w:pStyle w:val="TAH"/>
            </w:pPr>
            <w:r>
              <w:t>Supported Values</w:t>
            </w:r>
          </w:p>
        </w:tc>
        <w:tc>
          <w:tcPr>
            <w:tcW w:w="1827" w:type="dxa"/>
            <w:shd w:val="clear" w:color="auto" w:fill="E0E0E0"/>
          </w:tcPr>
          <w:p w14:paraId="6B2DB03A" w14:textId="77777777" w:rsidR="008D0C0C" w:rsidRDefault="008D0C0C" w:rsidP="00BE301E">
            <w:pPr>
              <w:pStyle w:val="TAH"/>
            </w:pPr>
            <w:r>
              <w:t>Provisioned Value</w:t>
            </w:r>
          </w:p>
        </w:tc>
      </w:tr>
      <w:tr w:rsidR="008D0C0C" w14:paraId="6782DAE9" w14:textId="77777777" w:rsidTr="00BE301E">
        <w:tblPrEx>
          <w:tblCellMar>
            <w:top w:w="0" w:type="dxa"/>
            <w:bottom w:w="0" w:type="dxa"/>
          </w:tblCellMar>
        </w:tblPrEx>
        <w:trPr>
          <w:cantSplit/>
          <w:jc w:val="center"/>
        </w:trPr>
        <w:tc>
          <w:tcPr>
            <w:tcW w:w="1613" w:type="dxa"/>
            <w:vMerge/>
          </w:tcPr>
          <w:p w14:paraId="59A0E81C" w14:textId="77777777" w:rsidR="008D0C0C" w:rsidRDefault="008D0C0C" w:rsidP="00BE301E">
            <w:pPr>
              <w:pStyle w:val="TAL"/>
              <w:rPr>
                <w:b/>
                <w:bCs/>
              </w:rPr>
            </w:pPr>
          </w:p>
        </w:tc>
        <w:tc>
          <w:tcPr>
            <w:tcW w:w="2625" w:type="dxa"/>
          </w:tcPr>
          <w:p w14:paraId="0CF56253" w14:textId="77777777" w:rsidR="008D0C0C" w:rsidRDefault="008D0C0C" w:rsidP="00BE301E">
            <w:pPr>
              <w:pStyle w:val="TAC"/>
            </w:pPr>
            <w:r>
              <w:t xml:space="preserve">General cause (Generalcause, </w:t>
            </w:r>
            <w:r w:rsidRPr="00AD283B">
              <w:rPr>
                <w:rFonts w:cs="Arial"/>
                <w:szCs w:val="18"/>
              </w:rPr>
              <w:t xml:space="preserve"> 0x0001</w:t>
            </w:r>
            <w:r>
              <w:t>)</w:t>
            </w:r>
          </w:p>
        </w:tc>
        <w:tc>
          <w:tcPr>
            <w:tcW w:w="1827" w:type="dxa"/>
          </w:tcPr>
          <w:p w14:paraId="3CC9D010" w14:textId="77777777" w:rsidR="008D0C0C" w:rsidRDefault="008D0C0C" w:rsidP="00BE301E">
            <w:pPr>
              <w:pStyle w:val="TAC"/>
            </w:pPr>
            <w:r>
              <w:t>M</w:t>
            </w:r>
          </w:p>
        </w:tc>
        <w:tc>
          <w:tcPr>
            <w:tcW w:w="1883" w:type="dxa"/>
            <w:gridSpan w:val="3"/>
          </w:tcPr>
          <w:p w14:paraId="253FBB59" w14:textId="77777777" w:rsidR="008D0C0C" w:rsidRPr="00AD283B" w:rsidRDefault="008D0C0C" w:rsidP="00BE301E">
            <w:pPr>
              <w:pStyle w:val="TAC"/>
              <w:rPr>
                <w:rFonts w:eastAsia="MS Mincho" w:cs="Arial"/>
                <w:szCs w:val="18"/>
                <w:lang w:val="en-US"/>
              </w:rPr>
            </w:pPr>
            <w:r w:rsidRPr="00AD283B">
              <w:rPr>
                <w:rFonts w:eastAsia="MS Mincho" w:cs="Arial"/>
                <w:szCs w:val="18"/>
                <w:lang w:val="en-US"/>
              </w:rPr>
              <w:t xml:space="preserve">"NR" (0x0001) Normal Release </w:t>
            </w:r>
            <w:r w:rsidRPr="00AD283B">
              <w:rPr>
                <w:rFonts w:eastAsia="MS Mincho" w:cs="Arial"/>
                <w:szCs w:val="18"/>
                <w:lang w:val="en-US"/>
              </w:rPr>
              <w:br/>
            </w:r>
            <w:r w:rsidRPr="00AD283B">
              <w:rPr>
                <w:rFonts w:eastAsia="MS Mincho" w:cs="Arial"/>
                <w:szCs w:val="18"/>
                <w:lang w:val="en-US"/>
              </w:rPr>
              <w:tab/>
              <w:t>"</w:t>
            </w:r>
            <w:smartTag w:uri="urn:schemas-microsoft-com:office:smarttags" w:element="City">
              <w:smartTag w:uri="urn:schemas-microsoft-com:office:smarttags" w:element="place">
                <w:r w:rsidRPr="00AD283B">
                  <w:rPr>
                    <w:rFonts w:eastAsia="MS Mincho" w:cs="Arial"/>
                    <w:szCs w:val="18"/>
                    <w:lang w:val="en-US"/>
                  </w:rPr>
                  <w:t>UR</w:t>
                </w:r>
              </w:smartTag>
            </w:smartTag>
            <w:r w:rsidRPr="00AD283B">
              <w:rPr>
                <w:rFonts w:eastAsia="MS Mincho" w:cs="Arial"/>
                <w:szCs w:val="18"/>
                <w:lang w:val="en-US"/>
              </w:rPr>
              <w:t xml:space="preserve">" (0x0002) Unavailable Resources </w:t>
            </w:r>
          </w:p>
          <w:p w14:paraId="19030E64" w14:textId="77777777" w:rsidR="008D0C0C" w:rsidRDefault="008D0C0C" w:rsidP="00BE301E">
            <w:pPr>
              <w:pStyle w:val="TAC"/>
            </w:pPr>
            <w:r w:rsidRPr="00AD283B">
              <w:rPr>
                <w:rFonts w:eastAsia="MS Mincho" w:cs="Arial"/>
                <w:szCs w:val="18"/>
                <w:lang w:val="en-US"/>
              </w:rPr>
              <w:t xml:space="preserve">"FT" (0x0003) Failure, Temporary </w:t>
            </w:r>
            <w:r w:rsidRPr="00AD283B">
              <w:rPr>
                <w:rFonts w:eastAsia="MS Mincho" w:cs="Arial"/>
                <w:szCs w:val="18"/>
                <w:lang w:val="en-US"/>
              </w:rPr>
              <w:br/>
              <w:t xml:space="preserve">"FP" (0x0004) Failure, Permanent </w:t>
            </w:r>
            <w:r w:rsidRPr="00AD283B">
              <w:rPr>
                <w:rFonts w:eastAsia="MS Mincho" w:cs="Arial"/>
                <w:szCs w:val="18"/>
                <w:lang w:val="en-US"/>
              </w:rPr>
              <w:br/>
              <w:t xml:space="preserve">"IW" (0x0005) Interworking Error </w:t>
            </w:r>
            <w:r w:rsidRPr="00AD283B">
              <w:rPr>
                <w:rFonts w:eastAsia="MS Mincho" w:cs="Arial"/>
                <w:szCs w:val="18"/>
                <w:lang w:val="en-US"/>
              </w:rPr>
              <w:br/>
              <w:t>"UN" (0x0006) Unsupported</w:t>
            </w:r>
          </w:p>
        </w:tc>
        <w:tc>
          <w:tcPr>
            <w:tcW w:w="1827" w:type="dxa"/>
          </w:tcPr>
          <w:p w14:paraId="254BC9A1" w14:textId="77777777" w:rsidR="008D0C0C" w:rsidRDefault="008D0C0C" w:rsidP="00BE301E">
            <w:pPr>
              <w:pStyle w:val="TAC"/>
            </w:pPr>
            <w:r>
              <w:t>Not Applicable</w:t>
            </w:r>
          </w:p>
        </w:tc>
      </w:tr>
      <w:tr w:rsidR="008D0C0C" w14:paraId="24516C62" w14:textId="77777777" w:rsidTr="00BE301E">
        <w:tblPrEx>
          <w:tblCellMar>
            <w:top w:w="0" w:type="dxa"/>
            <w:bottom w:w="0" w:type="dxa"/>
          </w:tblCellMar>
        </w:tblPrEx>
        <w:trPr>
          <w:cantSplit/>
          <w:jc w:val="center"/>
        </w:trPr>
        <w:tc>
          <w:tcPr>
            <w:tcW w:w="1613" w:type="dxa"/>
            <w:vMerge/>
            <w:tcBorders>
              <w:bottom w:val="single" w:sz="4" w:space="0" w:color="auto"/>
            </w:tcBorders>
          </w:tcPr>
          <w:p w14:paraId="22150A0B" w14:textId="77777777" w:rsidR="008D0C0C" w:rsidRDefault="008D0C0C" w:rsidP="00BE301E">
            <w:pPr>
              <w:pStyle w:val="TAL"/>
              <w:rPr>
                <w:b/>
                <w:bCs/>
              </w:rPr>
            </w:pPr>
          </w:p>
        </w:tc>
        <w:tc>
          <w:tcPr>
            <w:tcW w:w="2625" w:type="dxa"/>
            <w:tcBorders>
              <w:bottom w:val="single" w:sz="4" w:space="0" w:color="auto"/>
            </w:tcBorders>
          </w:tcPr>
          <w:p w14:paraId="1C2F02F8" w14:textId="77777777" w:rsidR="008D0C0C" w:rsidRDefault="008D0C0C" w:rsidP="00BE301E">
            <w:pPr>
              <w:pStyle w:val="TAC"/>
            </w:pPr>
            <w:r>
              <w:t xml:space="preserve">Failure cause (Failurecause, </w:t>
            </w:r>
            <w:r w:rsidRPr="00AD283B">
              <w:rPr>
                <w:rFonts w:cs="Arial"/>
                <w:szCs w:val="18"/>
              </w:rPr>
              <w:t>0x0002</w:t>
            </w:r>
            <w:r>
              <w:t>)</w:t>
            </w:r>
          </w:p>
        </w:tc>
        <w:tc>
          <w:tcPr>
            <w:tcW w:w="1827" w:type="dxa"/>
            <w:tcBorders>
              <w:bottom w:val="single" w:sz="4" w:space="0" w:color="auto"/>
            </w:tcBorders>
          </w:tcPr>
          <w:p w14:paraId="529195B2" w14:textId="77777777" w:rsidR="008D0C0C" w:rsidRDefault="008D0C0C" w:rsidP="00BE301E">
            <w:pPr>
              <w:pStyle w:val="TAC"/>
            </w:pPr>
            <w:r w:rsidRPr="00B40E55">
              <w:t>O</w:t>
            </w:r>
          </w:p>
        </w:tc>
        <w:tc>
          <w:tcPr>
            <w:tcW w:w="1883" w:type="dxa"/>
            <w:gridSpan w:val="3"/>
            <w:tcBorders>
              <w:bottom w:val="single" w:sz="4" w:space="0" w:color="auto"/>
            </w:tcBorders>
          </w:tcPr>
          <w:p w14:paraId="3628B0F2" w14:textId="77777777" w:rsidR="008D0C0C" w:rsidRDefault="00DB6BF6" w:rsidP="00BE301E">
            <w:pPr>
              <w:pStyle w:val="TAC"/>
            </w:pPr>
            <w:r w:rsidRPr="005D639D">
              <w:t>Octet String</w:t>
            </w:r>
          </w:p>
        </w:tc>
        <w:tc>
          <w:tcPr>
            <w:tcW w:w="1827" w:type="dxa"/>
            <w:tcBorders>
              <w:bottom w:val="single" w:sz="4" w:space="0" w:color="auto"/>
            </w:tcBorders>
          </w:tcPr>
          <w:p w14:paraId="5219013D" w14:textId="77777777" w:rsidR="008D0C0C" w:rsidRDefault="00DB6BF6" w:rsidP="00BE301E">
            <w:pPr>
              <w:pStyle w:val="TAC"/>
            </w:pPr>
            <w:r w:rsidRPr="005D639D">
              <w:t>Not Applicable</w:t>
            </w:r>
          </w:p>
        </w:tc>
      </w:tr>
      <w:tr w:rsidR="008D0C0C" w14:paraId="322DD64D" w14:textId="77777777" w:rsidTr="00BE301E">
        <w:tblPrEx>
          <w:tblCellMar>
            <w:top w:w="0" w:type="dxa"/>
            <w:bottom w:w="0" w:type="dxa"/>
          </w:tblCellMar>
        </w:tblPrEx>
        <w:trPr>
          <w:cantSplit/>
          <w:jc w:val="center"/>
        </w:trPr>
        <w:tc>
          <w:tcPr>
            <w:tcW w:w="1613" w:type="dxa"/>
            <w:tcBorders>
              <w:bottom w:val="single" w:sz="4" w:space="0" w:color="auto"/>
            </w:tcBorders>
            <w:shd w:val="clear" w:color="auto" w:fill="E0E0E0"/>
          </w:tcPr>
          <w:p w14:paraId="62B7C2AB" w14:textId="77777777" w:rsidR="008D0C0C" w:rsidRDefault="008D0C0C" w:rsidP="00BE301E">
            <w:pPr>
              <w:pStyle w:val="TAH"/>
              <w:rPr>
                <w:bCs/>
              </w:rPr>
            </w:pPr>
            <w:r>
              <w:t>Events</w:t>
            </w:r>
          </w:p>
        </w:tc>
        <w:tc>
          <w:tcPr>
            <w:tcW w:w="2625" w:type="dxa"/>
            <w:tcBorders>
              <w:bottom w:val="single" w:sz="4" w:space="0" w:color="auto"/>
            </w:tcBorders>
            <w:shd w:val="clear" w:color="auto" w:fill="E0E0E0"/>
          </w:tcPr>
          <w:p w14:paraId="3EB3F682" w14:textId="77777777" w:rsidR="008D0C0C" w:rsidRDefault="008D0C0C" w:rsidP="00BE301E">
            <w:pPr>
              <w:pStyle w:val="TAH"/>
            </w:pPr>
            <w:r>
              <w:t>Mandatory/Optional</w:t>
            </w:r>
          </w:p>
        </w:tc>
        <w:tc>
          <w:tcPr>
            <w:tcW w:w="5537" w:type="dxa"/>
            <w:gridSpan w:val="5"/>
            <w:tcBorders>
              <w:bottom w:val="single" w:sz="4" w:space="0" w:color="auto"/>
            </w:tcBorders>
            <w:shd w:val="clear" w:color="auto" w:fill="E0E0E0"/>
          </w:tcPr>
          <w:p w14:paraId="1904B1A5" w14:textId="77777777" w:rsidR="008D0C0C" w:rsidRDefault="008D0C0C" w:rsidP="00BE301E">
            <w:pPr>
              <w:pStyle w:val="TAH"/>
            </w:pPr>
            <w:r>
              <w:t>Used in command</w:t>
            </w:r>
          </w:p>
          <w:p w14:paraId="641FC74E" w14:textId="77777777" w:rsidR="008D0C0C" w:rsidRDefault="008D0C0C" w:rsidP="00BE301E">
            <w:pPr>
              <w:pStyle w:val="TAH"/>
            </w:pPr>
          </w:p>
        </w:tc>
      </w:tr>
      <w:tr w:rsidR="008D0C0C" w14:paraId="6011120B" w14:textId="77777777" w:rsidTr="00BE301E">
        <w:tblPrEx>
          <w:tblCellMar>
            <w:top w:w="0" w:type="dxa"/>
            <w:bottom w:w="0" w:type="dxa"/>
          </w:tblCellMar>
        </w:tblPrEx>
        <w:trPr>
          <w:cantSplit/>
          <w:jc w:val="center"/>
        </w:trPr>
        <w:tc>
          <w:tcPr>
            <w:tcW w:w="1613" w:type="dxa"/>
            <w:vMerge w:val="restart"/>
          </w:tcPr>
          <w:p w14:paraId="23830F15" w14:textId="77777777" w:rsidR="008D0C0C" w:rsidRDefault="008D0C0C" w:rsidP="00BE301E">
            <w:pPr>
              <w:pStyle w:val="TAL"/>
              <w:rPr>
                <w:b/>
                <w:bCs/>
              </w:rPr>
            </w:pPr>
            <w:r w:rsidRPr="00AD283B">
              <w:rPr>
                <w:rFonts w:cs="Arial"/>
                <w:szCs w:val="18"/>
              </w:rPr>
              <w:t>Signal Completion. (g/sc, 0x0001/0x0002)</w:t>
            </w:r>
          </w:p>
        </w:tc>
        <w:tc>
          <w:tcPr>
            <w:tcW w:w="2625" w:type="dxa"/>
            <w:tcBorders>
              <w:bottom w:val="single" w:sz="4" w:space="0" w:color="auto"/>
            </w:tcBorders>
          </w:tcPr>
          <w:p w14:paraId="75E65A90" w14:textId="77777777" w:rsidR="008D0C0C" w:rsidRDefault="008D0C0C" w:rsidP="00BE301E">
            <w:pPr>
              <w:pStyle w:val="TAC"/>
            </w:pPr>
            <w:r>
              <w:t>Not Used</w:t>
            </w:r>
          </w:p>
        </w:tc>
        <w:tc>
          <w:tcPr>
            <w:tcW w:w="5537" w:type="dxa"/>
            <w:gridSpan w:val="5"/>
            <w:tcBorders>
              <w:bottom w:val="single" w:sz="4" w:space="0" w:color="auto"/>
            </w:tcBorders>
          </w:tcPr>
          <w:p w14:paraId="212D4086" w14:textId="77777777" w:rsidR="008D0C0C" w:rsidRDefault="008D0C0C" w:rsidP="00BE301E">
            <w:pPr>
              <w:pStyle w:val="TAC"/>
            </w:pPr>
            <w:r>
              <w:t>-</w:t>
            </w:r>
          </w:p>
        </w:tc>
      </w:tr>
      <w:tr w:rsidR="008D0C0C" w14:paraId="77986889" w14:textId="77777777" w:rsidTr="00BE301E">
        <w:tblPrEx>
          <w:tblCellMar>
            <w:top w:w="0" w:type="dxa"/>
            <w:bottom w:w="0" w:type="dxa"/>
          </w:tblCellMar>
        </w:tblPrEx>
        <w:trPr>
          <w:cantSplit/>
          <w:jc w:val="center"/>
        </w:trPr>
        <w:tc>
          <w:tcPr>
            <w:tcW w:w="1613" w:type="dxa"/>
            <w:vMerge/>
          </w:tcPr>
          <w:p w14:paraId="09EE2723" w14:textId="77777777" w:rsidR="008D0C0C" w:rsidRPr="00AD283B" w:rsidRDefault="008D0C0C" w:rsidP="00BE301E">
            <w:pPr>
              <w:pStyle w:val="TAL"/>
              <w:rPr>
                <w:rFonts w:cs="Arial"/>
                <w:szCs w:val="18"/>
              </w:rPr>
            </w:pPr>
          </w:p>
        </w:tc>
        <w:tc>
          <w:tcPr>
            <w:tcW w:w="2625" w:type="dxa"/>
            <w:tcBorders>
              <w:bottom w:val="single" w:sz="4" w:space="0" w:color="auto"/>
            </w:tcBorders>
            <w:shd w:val="clear" w:color="auto" w:fill="D9D9D9"/>
          </w:tcPr>
          <w:p w14:paraId="106015DA" w14:textId="77777777" w:rsidR="008D0C0C" w:rsidRDefault="008D0C0C" w:rsidP="00BE301E">
            <w:pPr>
              <w:pStyle w:val="TAH"/>
            </w:pPr>
            <w:r>
              <w:t>Event Parameters</w:t>
            </w:r>
          </w:p>
        </w:tc>
        <w:tc>
          <w:tcPr>
            <w:tcW w:w="1827" w:type="dxa"/>
            <w:tcBorders>
              <w:bottom w:val="single" w:sz="4" w:space="0" w:color="auto"/>
            </w:tcBorders>
            <w:shd w:val="clear" w:color="auto" w:fill="D9D9D9"/>
          </w:tcPr>
          <w:p w14:paraId="5132FF25" w14:textId="77777777" w:rsidR="008D0C0C" w:rsidRDefault="008D0C0C" w:rsidP="00BE301E">
            <w:pPr>
              <w:pStyle w:val="TAH"/>
            </w:pPr>
            <w:r>
              <w:t>Mandatory/Optional</w:t>
            </w:r>
          </w:p>
        </w:tc>
        <w:tc>
          <w:tcPr>
            <w:tcW w:w="1883" w:type="dxa"/>
            <w:gridSpan w:val="3"/>
            <w:tcBorders>
              <w:bottom w:val="single" w:sz="4" w:space="0" w:color="auto"/>
            </w:tcBorders>
            <w:shd w:val="clear" w:color="auto" w:fill="D9D9D9"/>
          </w:tcPr>
          <w:p w14:paraId="2C731C10" w14:textId="77777777" w:rsidR="008D0C0C" w:rsidRDefault="008D0C0C" w:rsidP="00BE301E">
            <w:pPr>
              <w:pStyle w:val="TAH"/>
            </w:pPr>
            <w:r>
              <w:t>Supported Values</w:t>
            </w:r>
          </w:p>
        </w:tc>
        <w:tc>
          <w:tcPr>
            <w:tcW w:w="1827" w:type="dxa"/>
            <w:tcBorders>
              <w:bottom w:val="single" w:sz="4" w:space="0" w:color="auto"/>
            </w:tcBorders>
            <w:shd w:val="clear" w:color="auto" w:fill="D9D9D9"/>
          </w:tcPr>
          <w:p w14:paraId="570861AF" w14:textId="77777777" w:rsidR="008D0C0C" w:rsidRDefault="008D0C0C" w:rsidP="00BE301E">
            <w:pPr>
              <w:pStyle w:val="TAH"/>
            </w:pPr>
            <w:r>
              <w:t>Provisioned Value</w:t>
            </w:r>
          </w:p>
        </w:tc>
      </w:tr>
      <w:tr w:rsidR="008D0C0C" w14:paraId="06C1881E" w14:textId="77777777" w:rsidTr="00BE301E">
        <w:tblPrEx>
          <w:tblCellMar>
            <w:top w:w="0" w:type="dxa"/>
            <w:bottom w:w="0" w:type="dxa"/>
          </w:tblCellMar>
        </w:tblPrEx>
        <w:trPr>
          <w:cantSplit/>
          <w:jc w:val="center"/>
        </w:trPr>
        <w:tc>
          <w:tcPr>
            <w:tcW w:w="1613" w:type="dxa"/>
            <w:vMerge/>
          </w:tcPr>
          <w:p w14:paraId="2CEF5A8A" w14:textId="77777777" w:rsidR="008D0C0C" w:rsidRPr="00AD283B" w:rsidRDefault="008D0C0C" w:rsidP="00BE301E">
            <w:pPr>
              <w:pStyle w:val="TAL"/>
              <w:rPr>
                <w:rFonts w:cs="Arial"/>
                <w:szCs w:val="18"/>
              </w:rPr>
            </w:pPr>
          </w:p>
        </w:tc>
        <w:tc>
          <w:tcPr>
            <w:tcW w:w="2625" w:type="dxa"/>
            <w:tcBorders>
              <w:bottom w:val="single" w:sz="4" w:space="0" w:color="auto"/>
            </w:tcBorders>
          </w:tcPr>
          <w:p w14:paraId="757122E4" w14:textId="77777777" w:rsidR="008D0C0C" w:rsidRDefault="008D0C0C" w:rsidP="00BE301E">
            <w:pPr>
              <w:pStyle w:val="TAC"/>
            </w:pPr>
            <w:r>
              <w:t>-</w:t>
            </w:r>
          </w:p>
        </w:tc>
        <w:tc>
          <w:tcPr>
            <w:tcW w:w="1827" w:type="dxa"/>
            <w:tcBorders>
              <w:bottom w:val="single" w:sz="4" w:space="0" w:color="auto"/>
            </w:tcBorders>
          </w:tcPr>
          <w:p w14:paraId="10547EF7" w14:textId="77777777" w:rsidR="008D0C0C" w:rsidRDefault="008D0C0C" w:rsidP="00BE301E">
            <w:pPr>
              <w:pStyle w:val="TAC"/>
            </w:pPr>
            <w:r>
              <w:t>-</w:t>
            </w:r>
          </w:p>
        </w:tc>
        <w:tc>
          <w:tcPr>
            <w:tcW w:w="1883" w:type="dxa"/>
            <w:gridSpan w:val="3"/>
            <w:tcBorders>
              <w:bottom w:val="single" w:sz="4" w:space="0" w:color="auto"/>
            </w:tcBorders>
          </w:tcPr>
          <w:p w14:paraId="14978035" w14:textId="77777777" w:rsidR="008D0C0C" w:rsidRDefault="008D0C0C" w:rsidP="00BE301E">
            <w:pPr>
              <w:pStyle w:val="TAC"/>
            </w:pPr>
            <w:r>
              <w:t>-</w:t>
            </w:r>
          </w:p>
        </w:tc>
        <w:tc>
          <w:tcPr>
            <w:tcW w:w="1827" w:type="dxa"/>
            <w:tcBorders>
              <w:bottom w:val="single" w:sz="4" w:space="0" w:color="auto"/>
            </w:tcBorders>
          </w:tcPr>
          <w:p w14:paraId="131E26C1" w14:textId="77777777" w:rsidR="008D0C0C" w:rsidRDefault="008D0C0C" w:rsidP="00BE301E">
            <w:pPr>
              <w:pStyle w:val="TAC"/>
            </w:pPr>
            <w:r>
              <w:t>-</w:t>
            </w:r>
          </w:p>
        </w:tc>
      </w:tr>
      <w:tr w:rsidR="008D0C0C" w14:paraId="73E622AB" w14:textId="77777777" w:rsidTr="00BE301E">
        <w:tblPrEx>
          <w:tblCellMar>
            <w:top w:w="0" w:type="dxa"/>
            <w:bottom w:w="0" w:type="dxa"/>
          </w:tblCellMar>
        </w:tblPrEx>
        <w:trPr>
          <w:cantSplit/>
          <w:jc w:val="center"/>
        </w:trPr>
        <w:tc>
          <w:tcPr>
            <w:tcW w:w="1613" w:type="dxa"/>
            <w:vMerge/>
          </w:tcPr>
          <w:p w14:paraId="498F9DBF" w14:textId="77777777" w:rsidR="008D0C0C" w:rsidRPr="00AD283B" w:rsidRDefault="008D0C0C" w:rsidP="00BE301E">
            <w:pPr>
              <w:pStyle w:val="TAL"/>
              <w:rPr>
                <w:rFonts w:cs="Arial"/>
                <w:szCs w:val="18"/>
              </w:rPr>
            </w:pPr>
          </w:p>
        </w:tc>
        <w:tc>
          <w:tcPr>
            <w:tcW w:w="2625" w:type="dxa"/>
            <w:tcBorders>
              <w:bottom w:val="single" w:sz="4" w:space="0" w:color="auto"/>
            </w:tcBorders>
            <w:shd w:val="clear" w:color="auto" w:fill="D9D9D9"/>
          </w:tcPr>
          <w:p w14:paraId="25A380BB" w14:textId="77777777" w:rsidR="008D0C0C" w:rsidRDefault="008D0C0C" w:rsidP="00BE301E">
            <w:pPr>
              <w:pStyle w:val="TAH"/>
            </w:pPr>
            <w:r>
              <w:t>ObservedEvent Parameters</w:t>
            </w:r>
          </w:p>
        </w:tc>
        <w:tc>
          <w:tcPr>
            <w:tcW w:w="1827" w:type="dxa"/>
            <w:tcBorders>
              <w:bottom w:val="single" w:sz="4" w:space="0" w:color="auto"/>
            </w:tcBorders>
            <w:shd w:val="clear" w:color="auto" w:fill="D9D9D9"/>
          </w:tcPr>
          <w:p w14:paraId="0C8E3F55" w14:textId="77777777" w:rsidR="008D0C0C" w:rsidRDefault="008D0C0C" w:rsidP="00BE301E">
            <w:pPr>
              <w:pStyle w:val="TAH"/>
            </w:pPr>
            <w:r>
              <w:t>Mandatory/Optional</w:t>
            </w:r>
          </w:p>
        </w:tc>
        <w:tc>
          <w:tcPr>
            <w:tcW w:w="1883" w:type="dxa"/>
            <w:gridSpan w:val="3"/>
            <w:tcBorders>
              <w:bottom w:val="single" w:sz="4" w:space="0" w:color="auto"/>
            </w:tcBorders>
            <w:shd w:val="clear" w:color="auto" w:fill="D9D9D9"/>
          </w:tcPr>
          <w:p w14:paraId="48205899" w14:textId="77777777" w:rsidR="008D0C0C" w:rsidRDefault="008D0C0C" w:rsidP="00BE301E">
            <w:pPr>
              <w:pStyle w:val="TAH"/>
            </w:pPr>
            <w:r>
              <w:t>Supported Values</w:t>
            </w:r>
          </w:p>
        </w:tc>
        <w:tc>
          <w:tcPr>
            <w:tcW w:w="1827" w:type="dxa"/>
            <w:tcBorders>
              <w:bottom w:val="single" w:sz="4" w:space="0" w:color="auto"/>
            </w:tcBorders>
            <w:shd w:val="clear" w:color="auto" w:fill="D9D9D9"/>
          </w:tcPr>
          <w:p w14:paraId="1BF3D2AE" w14:textId="77777777" w:rsidR="008D0C0C" w:rsidRDefault="008D0C0C" w:rsidP="00BE301E">
            <w:pPr>
              <w:pStyle w:val="TAH"/>
            </w:pPr>
            <w:r>
              <w:t>Provisioned Value</w:t>
            </w:r>
          </w:p>
        </w:tc>
      </w:tr>
      <w:tr w:rsidR="008D0C0C" w14:paraId="238F30E5" w14:textId="77777777" w:rsidTr="00BE301E">
        <w:tblPrEx>
          <w:tblCellMar>
            <w:top w:w="0" w:type="dxa"/>
            <w:bottom w:w="0" w:type="dxa"/>
          </w:tblCellMar>
        </w:tblPrEx>
        <w:trPr>
          <w:cantSplit/>
          <w:jc w:val="center"/>
        </w:trPr>
        <w:tc>
          <w:tcPr>
            <w:tcW w:w="1613" w:type="dxa"/>
            <w:vMerge/>
            <w:tcBorders>
              <w:bottom w:val="single" w:sz="4" w:space="0" w:color="auto"/>
            </w:tcBorders>
          </w:tcPr>
          <w:p w14:paraId="5ECCE292" w14:textId="77777777" w:rsidR="008D0C0C" w:rsidRPr="00AD283B" w:rsidRDefault="008D0C0C" w:rsidP="00BE301E">
            <w:pPr>
              <w:pStyle w:val="TAL"/>
              <w:rPr>
                <w:rFonts w:cs="Arial"/>
                <w:szCs w:val="18"/>
              </w:rPr>
            </w:pPr>
          </w:p>
        </w:tc>
        <w:tc>
          <w:tcPr>
            <w:tcW w:w="2625" w:type="dxa"/>
            <w:tcBorders>
              <w:bottom w:val="single" w:sz="4" w:space="0" w:color="auto"/>
            </w:tcBorders>
          </w:tcPr>
          <w:p w14:paraId="751CDCF8" w14:textId="77777777" w:rsidR="008D0C0C" w:rsidRDefault="008D0C0C" w:rsidP="00BE301E">
            <w:pPr>
              <w:pStyle w:val="TAC"/>
            </w:pPr>
            <w:r>
              <w:t>-</w:t>
            </w:r>
          </w:p>
        </w:tc>
        <w:tc>
          <w:tcPr>
            <w:tcW w:w="1827" w:type="dxa"/>
            <w:tcBorders>
              <w:bottom w:val="single" w:sz="4" w:space="0" w:color="auto"/>
            </w:tcBorders>
          </w:tcPr>
          <w:p w14:paraId="6F55FF71" w14:textId="77777777" w:rsidR="008D0C0C" w:rsidRDefault="008D0C0C" w:rsidP="00BE301E">
            <w:pPr>
              <w:pStyle w:val="TAC"/>
            </w:pPr>
            <w:r>
              <w:t>-</w:t>
            </w:r>
          </w:p>
        </w:tc>
        <w:tc>
          <w:tcPr>
            <w:tcW w:w="1883" w:type="dxa"/>
            <w:gridSpan w:val="3"/>
            <w:tcBorders>
              <w:bottom w:val="single" w:sz="4" w:space="0" w:color="auto"/>
            </w:tcBorders>
          </w:tcPr>
          <w:p w14:paraId="51357AE0" w14:textId="77777777" w:rsidR="008D0C0C" w:rsidRDefault="008D0C0C" w:rsidP="00BE301E">
            <w:pPr>
              <w:pStyle w:val="TAC"/>
            </w:pPr>
            <w:r>
              <w:t>-</w:t>
            </w:r>
          </w:p>
        </w:tc>
        <w:tc>
          <w:tcPr>
            <w:tcW w:w="1827" w:type="dxa"/>
            <w:tcBorders>
              <w:bottom w:val="single" w:sz="4" w:space="0" w:color="auto"/>
            </w:tcBorders>
          </w:tcPr>
          <w:p w14:paraId="0BB7C1B7" w14:textId="77777777" w:rsidR="008D0C0C" w:rsidRDefault="008D0C0C" w:rsidP="00BE301E">
            <w:pPr>
              <w:pStyle w:val="TAC"/>
            </w:pPr>
            <w:r>
              <w:t>-</w:t>
            </w:r>
          </w:p>
        </w:tc>
      </w:tr>
      <w:tr w:rsidR="008D0C0C" w14:paraId="14F41BC2" w14:textId="77777777" w:rsidTr="00BE301E">
        <w:tblPrEx>
          <w:tblCellMar>
            <w:top w:w="0" w:type="dxa"/>
            <w:bottom w:w="0" w:type="dxa"/>
          </w:tblCellMar>
        </w:tblPrEx>
        <w:trPr>
          <w:cantSplit/>
          <w:jc w:val="center"/>
        </w:trPr>
        <w:tc>
          <w:tcPr>
            <w:tcW w:w="1613" w:type="dxa"/>
            <w:shd w:val="clear" w:color="auto" w:fill="E0E0E0"/>
          </w:tcPr>
          <w:p w14:paraId="4753897F" w14:textId="77777777" w:rsidR="008D0C0C" w:rsidRDefault="008D0C0C" w:rsidP="00BE301E">
            <w:pPr>
              <w:pStyle w:val="TAH"/>
            </w:pPr>
            <w:r>
              <w:t>Statistics</w:t>
            </w:r>
          </w:p>
        </w:tc>
        <w:tc>
          <w:tcPr>
            <w:tcW w:w="2625" w:type="dxa"/>
            <w:shd w:val="clear" w:color="auto" w:fill="E0E0E0"/>
          </w:tcPr>
          <w:p w14:paraId="6ACEB1D7" w14:textId="77777777" w:rsidR="008D0C0C" w:rsidRDefault="008D0C0C" w:rsidP="00BE301E">
            <w:pPr>
              <w:pStyle w:val="TAH"/>
            </w:pPr>
            <w:r>
              <w:t>Mandatory/Optional</w:t>
            </w:r>
          </w:p>
        </w:tc>
        <w:tc>
          <w:tcPr>
            <w:tcW w:w="2396" w:type="dxa"/>
            <w:gridSpan w:val="3"/>
            <w:shd w:val="clear" w:color="auto" w:fill="E0E0E0"/>
          </w:tcPr>
          <w:p w14:paraId="168963BE" w14:textId="77777777" w:rsidR="008D0C0C" w:rsidRDefault="008D0C0C" w:rsidP="00BE301E">
            <w:pPr>
              <w:pStyle w:val="TAH"/>
            </w:pPr>
            <w:r>
              <w:t>Used in command</w:t>
            </w:r>
          </w:p>
        </w:tc>
        <w:tc>
          <w:tcPr>
            <w:tcW w:w="3141" w:type="dxa"/>
            <w:gridSpan w:val="2"/>
            <w:shd w:val="clear" w:color="auto" w:fill="E0E0E0"/>
          </w:tcPr>
          <w:p w14:paraId="2FC43363" w14:textId="77777777" w:rsidR="008D0C0C" w:rsidRDefault="008D0C0C" w:rsidP="00BE301E">
            <w:pPr>
              <w:pStyle w:val="TAH"/>
            </w:pPr>
            <w:r>
              <w:t>Supported Values</w:t>
            </w:r>
          </w:p>
        </w:tc>
      </w:tr>
      <w:tr w:rsidR="008D0C0C" w14:paraId="1184805D" w14:textId="77777777" w:rsidTr="00BE301E">
        <w:tblPrEx>
          <w:tblCellMar>
            <w:top w:w="0" w:type="dxa"/>
            <w:bottom w:w="0" w:type="dxa"/>
          </w:tblCellMar>
        </w:tblPrEx>
        <w:trPr>
          <w:cantSplit/>
          <w:jc w:val="center"/>
        </w:trPr>
        <w:tc>
          <w:tcPr>
            <w:tcW w:w="1613" w:type="dxa"/>
            <w:tcBorders>
              <w:bottom w:val="single" w:sz="4" w:space="0" w:color="auto"/>
            </w:tcBorders>
          </w:tcPr>
          <w:p w14:paraId="73D99D31" w14:textId="77777777" w:rsidR="008D0C0C" w:rsidRDefault="008D0C0C" w:rsidP="00BE301E">
            <w:pPr>
              <w:pStyle w:val="TAC"/>
            </w:pPr>
            <w:r>
              <w:t>None</w:t>
            </w:r>
          </w:p>
        </w:tc>
        <w:tc>
          <w:tcPr>
            <w:tcW w:w="2625" w:type="dxa"/>
            <w:tcBorders>
              <w:bottom w:val="single" w:sz="4" w:space="0" w:color="auto"/>
            </w:tcBorders>
          </w:tcPr>
          <w:p w14:paraId="7E705815" w14:textId="77777777" w:rsidR="008D0C0C" w:rsidRDefault="008D0C0C" w:rsidP="00BE301E">
            <w:pPr>
              <w:pStyle w:val="TAC"/>
            </w:pPr>
            <w:r>
              <w:t>-</w:t>
            </w:r>
          </w:p>
        </w:tc>
        <w:tc>
          <w:tcPr>
            <w:tcW w:w="2396" w:type="dxa"/>
            <w:gridSpan w:val="3"/>
            <w:tcBorders>
              <w:bottom w:val="single" w:sz="4" w:space="0" w:color="auto"/>
            </w:tcBorders>
          </w:tcPr>
          <w:p w14:paraId="36F0246D" w14:textId="77777777" w:rsidR="008D0C0C" w:rsidRDefault="008D0C0C" w:rsidP="00BE301E">
            <w:pPr>
              <w:pStyle w:val="TAC"/>
            </w:pPr>
            <w:r>
              <w:t>-</w:t>
            </w:r>
          </w:p>
        </w:tc>
        <w:tc>
          <w:tcPr>
            <w:tcW w:w="3141" w:type="dxa"/>
            <w:gridSpan w:val="2"/>
            <w:tcBorders>
              <w:bottom w:val="single" w:sz="4" w:space="0" w:color="auto"/>
            </w:tcBorders>
          </w:tcPr>
          <w:p w14:paraId="35B23ABF" w14:textId="77777777" w:rsidR="008D0C0C" w:rsidRDefault="008D0C0C" w:rsidP="00BE301E">
            <w:pPr>
              <w:pStyle w:val="TAC"/>
            </w:pPr>
            <w:r>
              <w:t>-</w:t>
            </w:r>
          </w:p>
        </w:tc>
      </w:tr>
      <w:tr w:rsidR="008D0C0C" w14:paraId="551DD655" w14:textId="77777777" w:rsidTr="00BE301E">
        <w:tblPrEx>
          <w:tblCellMar>
            <w:top w:w="0" w:type="dxa"/>
            <w:bottom w:w="0" w:type="dxa"/>
          </w:tblCellMar>
        </w:tblPrEx>
        <w:trPr>
          <w:cantSplit/>
          <w:jc w:val="center"/>
        </w:trPr>
        <w:tc>
          <w:tcPr>
            <w:tcW w:w="1613" w:type="dxa"/>
            <w:shd w:val="clear" w:color="auto" w:fill="E0E0E0"/>
          </w:tcPr>
          <w:p w14:paraId="233D347F" w14:textId="77777777" w:rsidR="008D0C0C" w:rsidRDefault="008D0C0C" w:rsidP="00BE301E">
            <w:pPr>
              <w:pStyle w:val="TAH"/>
            </w:pPr>
            <w:r>
              <w:t>Error Codes</w:t>
            </w:r>
          </w:p>
        </w:tc>
        <w:tc>
          <w:tcPr>
            <w:tcW w:w="8162" w:type="dxa"/>
            <w:gridSpan w:val="6"/>
            <w:shd w:val="clear" w:color="auto" w:fill="E0E0E0"/>
          </w:tcPr>
          <w:p w14:paraId="7E13B543" w14:textId="77777777" w:rsidR="008D0C0C" w:rsidRDefault="008D0C0C" w:rsidP="00BE301E">
            <w:pPr>
              <w:pStyle w:val="TAH"/>
            </w:pPr>
            <w:r>
              <w:t>Mandatory/Optional</w:t>
            </w:r>
          </w:p>
        </w:tc>
      </w:tr>
      <w:tr w:rsidR="008D0C0C" w14:paraId="578B548E" w14:textId="77777777" w:rsidTr="00BE301E">
        <w:tblPrEx>
          <w:tblCellMar>
            <w:top w:w="0" w:type="dxa"/>
            <w:bottom w:w="0" w:type="dxa"/>
          </w:tblCellMar>
        </w:tblPrEx>
        <w:trPr>
          <w:cantSplit/>
          <w:jc w:val="center"/>
        </w:trPr>
        <w:tc>
          <w:tcPr>
            <w:tcW w:w="1613" w:type="dxa"/>
          </w:tcPr>
          <w:p w14:paraId="74B4529E" w14:textId="77777777" w:rsidR="008D0C0C" w:rsidRDefault="008D0C0C" w:rsidP="00BE301E">
            <w:pPr>
              <w:pStyle w:val="TAC"/>
            </w:pPr>
            <w:r>
              <w:t>None</w:t>
            </w:r>
          </w:p>
        </w:tc>
        <w:tc>
          <w:tcPr>
            <w:tcW w:w="8162" w:type="dxa"/>
            <w:gridSpan w:val="6"/>
          </w:tcPr>
          <w:p w14:paraId="44D26C23" w14:textId="77777777" w:rsidR="008D0C0C" w:rsidRDefault="008D0C0C" w:rsidP="00BE301E">
            <w:pPr>
              <w:pStyle w:val="TAC"/>
            </w:pPr>
            <w:r>
              <w:t>-</w:t>
            </w:r>
          </w:p>
        </w:tc>
      </w:tr>
    </w:tbl>
    <w:p w14:paraId="17379D43" w14:textId="77777777" w:rsidR="008D0C0C" w:rsidRDefault="008D0C0C" w:rsidP="008D0C0C"/>
    <w:p w14:paraId="4B98C65E" w14:textId="77777777" w:rsidR="008D0C0C" w:rsidRDefault="008D0C0C" w:rsidP="008D0C0C">
      <w:pPr>
        <w:pStyle w:val="Heading4"/>
      </w:pPr>
      <w:bookmarkStart w:id="94" w:name="_Toc414010826"/>
      <w:r>
        <w:lastRenderedPageBreak/>
        <w:t>5.14.3.2</w:t>
      </w:r>
      <w:r>
        <w:tab/>
        <w:t>Base root (root)</w:t>
      </w:r>
      <w:bookmarkEnd w:id="94"/>
    </w:p>
    <w:p w14:paraId="3EFED260" w14:textId="77777777" w:rsidR="008D0C0C" w:rsidRDefault="008D0C0C" w:rsidP="008D0C0C">
      <w:pPr>
        <w:pStyle w:val="TH"/>
      </w:pPr>
      <w:r>
        <w:t xml:space="preserve">Table </w:t>
      </w:r>
      <w:r>
        <w:rPr>
          <w:noProof/>
        </w:rPr>
        <w:t>5.14.3.2.1</w:t>
      </w:r>
      <w:r>
        <w:t>: Base root package</w:t>
      </w:r>
      <w:r w:rsidRPr="002743B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0"/>
        <w:gridCol w:w="1843"/>
        <w:gridCol w:w="1842"/>
        <w:gridCol w:w="862"/>
        <w:gridCol w:w="698"/>
        <w:gridCol w:w="1910"/>
      </w:tblGrid>
      <w:tr w:rsidR="008D0C0C" w14:paraId="51F50501" w14:textId="77777777" w:rsidTr="00BE301E">
        <w:tblPrEx>
          <w:tblCellMar>
            <w:top w:w="0" w:type="dxa"/>
            <w:bottom w:w="0" w:type="dxa"/>
          </w:tblCellMar>
        </w:tblPrEx>
        <w:trPr>
          <w:cantSplit/>
          <w:jc w:val="center"/>
        </w:trPr>
        <w:tc>
          <w:tcPr>
            <w:tcW w:w="2620" w:type="dxa"/>
            <w:shd w:val="clear" w:color="auto" w:fill="E0E0E0"/>
          </w:tcPr>
          <w:p w14:paraId="50D978A0" w14:textId="77777777" w:rsidR="008D0C0C" w:rsidRDefault="008D0C0C" w:rsidP="00BE301E">
            <w:pPr>
              <w:pStyle w:val="TAH"/>
            </w:pPr>
            <w:r>
              <w:t>Properties</w:t>
            </w:r>
          </w:p>
        </w:tc>
        <w:tc>
          <w:tcPr>
            <w:tcW w:w="1843" w:type="dxa"/>
            <w:shd w:val="clear" w:color="auto" w:fill="E0E0E0"/>
          </w:tcPr>
          <w:p w14:paraId="41F58477" w14:textId="77777777" w:rsidR="008D0C0C" w:rsidRDefault="008D0C0C" w:rsidP="00BE301E">
            <w:pPr>
              <w:pStyle w:val="TAH"/>
            </w:pPr>
            <w:r>
              <w:t>Mandatory/Optional</w:t>
            </w:r>
          </w:p>
        </w:tc>
        <w:tc>
          <w:tcPr>
            <w:tcW w:w="1842" w:type="dxa"/>
            <w:shd w:val="clear" w:color="auto" w:fill="E0E0E0"/>
          </w:tcPr>
          <w:p w14:paraId="02E7AA1E" w14:textId="77777777" w:rsidR="008D0C0C" w:rsidRDefault="008D0C0C" w:rsidP="00BE301E">
            <w:pPr>
              <w:pStyle w:val="TAH"/>
            </w:pPr>
            <w:r>
              <w:t>Used in command</w:t>
            </w:r>
          </w:p>
        </w:tc>
        <w:tc>
          <w:tcPr>
            <w:tcW w:w="1560" w:type="dxa"/>
            <w:gridSpan w:val="2"/>
            <w:shd w:val="clear" w:color="auto" w:fill="E0E0E0"/>
          </w:tcPr>
          <w:p w14:paraId="0C75EF0F" w14:textId="77777777" w:rsidR="008D0C0C" w:rsidRDefault="008D0C0C" w:rsidP="00BE301E">
            <w:pPr>
              <w:pStyle w:val="TAH"/>
            </w:pPr>
            <w:r>
              <w:t>Supported Values</w:t>
            </w:r>
          </w:p>
        </w:tc>
        <w:tc>
          <w:tcPr>
            <w:tcW w:w="1910" w:type="dxa"/>
            <w:shd w:val="clear" w:color="auto" w:fill="E0E0E0"/>
          </w:tcPr>
          <w:p w14:paraId="2360C1BC" w14:textId="77777777" w:rsidR="008D0C0C" w:rsidRDefault="008D0C0C" w:rsidP="00BE301E">
            <w:pPr>
              <w:pStyle w:val="TAH"/>
            </w:pPr>
            <w:r>
              <w:t>Provisioned Value</w:t>
            </w:r>
          </w:p>
        </w:tc>
      </w:tr>
      <w:tr w:rsidR="008D0C0C" w14:paraId="14E3C49A" w14:textId="77777777" w:rsidTr="00BE301E">
        <w:tblPrEx>
          <w:tblCellMar>
            <w:top w:w="0" w:type="dxa"/>
            <w:bottom w:w="0" w:type="dxa"/>
          </w:tblCellMar>
        </w:tblPrEx>
        <w:trPr>
          <w:cantSplit/>
          <w:jc w:val="center"/>
        </w:trPr>
        <w:tc>
          <w:tcPr>
            <w:tcW w:w="2620" w:type="dxa"/>
          </w:tcPr>
          <w:p w14:paraId="3FCDDF67" w14:textId="77777777" w:rsidR="008D0C0C" w:rsidRDefault="008D0C0C" w:rsidP="00BE301E">
            <w:pPr>
              <w:pStyle w:val="TAC"/>
            </w:pPr>
            <w:r>
              <w:t xml:space="preserve">MaxNrOfContexts (root/maxNumberOfContexts, </w:t>
            </w:r>
            <w:r w:rsidRPr="00AD283B">
              <w:t>0x0002/0x0001</w:t>
            </w:r>
            <w:r>
              <w:t>)</w:t>
            </w:r>
          </w:p>
        </w:tc>
        <w:tc>
          <w:tcPr>
            <w:tcW w:w="1843" w:type="dxa"/>
          </w:tcPr>
          <w:p w14:paraId="58004117" w14:textId="77777777" w:rsidR="008D0C0C" w:rsidRDefault="008D0C0C" w:rsidP="00BE301E">
            <w:pPr>
              <w:pStyle w:val="TAC"/>
            </w:pPr>
            <w:r>
              <w:t>O</w:t>
            </w:r>
          </w:p>
        </w:tc>
        <w:tc>
          <w:tcPr>
            <w:tcW w:w="1842" w:type="dxa"/>
          </w:tcPr>
          <w:p w14:paraId="1CCE04EC" w14:textId="77777777" w:rsidR="008D0C0C" w:rsidRDefault="00B423FB" w:rsidP="00BE301E">
            <w:pPr>
              <w:pStyle w:val="TAC"/>
            </w:pPr>
            <w:r>
              <w:t>AUDITVALUE</w:t>
            </w:r>
          </w:p>
        </w:tc>
        <w:tc>
          <w:tcPr>
            <w:tcW w:w="1560" w:type="dxa"/>
            <w:gridSpan w:val="2"/>
          </w:tcPr>
          <w:p w14:paraId="269F84FD" w14:textId="77777777" w:rsidR="008D0C0C" w:rsidRDefault="00B423FB" w:rsidP="00BE301E">
            <w:pPr>
              <w:pStyle w:val="TAC"/>
            </w:pPr>
            <w:r>
              <w:t>ALL</w:t>
            </w:r>
          </w:p>
        </w:tc>
        <w:tc>
          <w:tcPr>
            <w:tcW w:w="1910" w:type="dxa"/>
          </w:tcPr>
          <w:p w14:paraId="50BD9AAD" w14:textId="77777777" w:rsidR="008D0C0C" w:rsidRDefault="008D0C0C" w:rsidP="00BE301E">
            <w:pPr>
              <w:pStyle w:val="TAC"/>
            </w:pPr>
            <w:r>
              <w:t>YES</w:t>
            </w:r>
          </w:p>
        </w:tc>
      </w:tr>
      <w:tr w:rsidR="008D0C0C" w14:paraId="00AAE840" w14:textId="77777777" w:rsidTr="00BE301E">
        <w:tblPrEx>
          <w:tblCellMar>
            <w:top w:w="0" w:type="dxa"/>
            <w:bottom w:w="0" w:type="dxa"/>
          </w:tblCellMar>
        </w:tblPrEx>
        <w:trPr>
          <w:cantSplit/>
          <w:jc w:val="center"/>
        </w:trPr>
        <w:tc>
          <w:tcPr>
            <w:tcW w:w="2620" w:type="dxa"/>
          </w:tcPr>
          <w:p w14:paraId="00FA150D" w14:textId="77777777" w:rsidR="008D0C0C" w:rsidRPr="007871C2" w:rsidRDefault="008D0C0C" w:rsidP="00BE301E">
            <w:pPr>
              <w:pStyle w:val="TAC"/>
              <w:rPr>
                <w:lang w:val="fr-FR"/>
              </w:rPr>
            </w:pPr>
            <w:r w:rsidRPr="007871C2">
              <w:rPr>
                <w:lang w:val="fr-FR"/>
              </w:rPr>
              <w:t xml:space="preserve">MaxTerminationsPerContext (root/maxTerminationPerContext, </w:t>
            </w:r>
            <w:r w:rsidRPr="00AD283B">
              <w:rPr>
                <w:lang w:val="fr-FR"/>
              </w:rPr>
              <w:t>0x0002/0x0002</w:t>
            </w:r>
            <w:r w:rsidRPr="007871C2">
              <w:rPr>
                <w:lang w:val="fr-FR"/>
              </w:rPr>
              <w:t>)</w:t>
            </w:r>
          </w:p>
        </w:tc>
        <w:tc>
          <w:tcPr>
            <w:tcW w:w="1843" w:type="dxa"/>
          </w:tcPr>
          <w:p w14:paraId="150643AE" w14:textId="77777777" w:rsidR="008D0C0C" w:rsidRDefault="008D0C0C" w:rsidP="00BE301E">
            <w:pPr>
              <w:pStyle w:val="TAC"/>
            </w:pPr>
            <w:r>
              <w:t>O</w:t>
            </w:r>
          </w:p>
        </w:tc>
        <w:tc>
          <w:tcPr>
            <w:tcW w:w="1842" w:type="dxa"/>
          </w:tcPr>
          <w:p w14:paraId="2C5F2748" w14:textId="77777777" w:rsidR="008D0C0C" w:rsidRDefault="00B423FB" w:rsidP="00BE301E">
            <w:pPr>
              <w:pStyle w:val="TAC"/>
            </w:pPr>
            <w:r>
              <w:t>AUDITVALUE</w:t>
            </w:r>
          </w:p>
        </w:tc>
        <w:tc>
          <w:tcPr>
            <w:tcW w:w="1560" w:type="dxa"/>
            <w:gridSpan w:val="2"/>
          </w:tcPr>
          <w:p w14:paraId="5972B58E" w14:textId="77777777" w:rsidR="008D0C0C" w:rsidRDefault="00B423FB" w:rsidP="00BE301E">
            <w:pPr>
              <w:pStyle w:val="TAC"/>
            </w:pPr>
            <w:r>
              <w:t>ALL</w:t>
            </w:r>
          </w:p>
        </w:tc>
        <w:tc>
          <w:tcPr>
            <w:tcW w:w="1910" w:type="dxa"/>
          </w:tcPr>
          <w:p w14:paraId="20ABFA38" w14:textId="77777777" w:rsidR="008D0C0C" w:rsidRDefault="008D0C0C" w:rsidP="00BE301E">
            <w:pPr>
              <w:pStyle w:val="TAC"/>
            </w:pPr>
            <w:r>
              <w:t>YES</w:t>
            </w:r>
          </w:p>
        </w:tc>
      </w:tr>
      <w:tr w:rsidR="008D0C0C" w14:paraId="4C80A988" w14:textId="77777777" w:rsidTr="00BE301E">
        <w:tblPrEx>
          <w:tblCellMar>
            <w:top w:w="0" w:type="dxa"/>
            <w:bottom w:w="0" w:type="dxa"/>
          </w:tblCellMar>
        </w:tblPrEx>
        <w:trPr>
          <w:cantSplit/>
          <w:jc w:val="center"/>
        </w:trPr>
        <w:tc>
          <w:tcPr>
            <w:tcW w:w="2620" w:type="dxa"/>
          </w:tcPr>
          <w:p w14:paraId="379C91AD" w14:textId="77777777" w:rsidR="008D0C0C" w:rsidRDefault="008D0C0C" w:rsidP="00BE301E">
            <w:pPr>
              <w:pStyle w:val="TAC"/>
            </w:pPr>
            <w:r>
              <w:t xml:space="preserve">normalMGExecutionTime (root/normalMGExecutionTime, </w:t>
            </w:r>
            <w:r w:rsidRPr="00AD283B">
              <w:t>0x0002/0x0003</w:t>
            </w:r>
            <w:r>
              <w:t>)</w:t>
            </w:r>
          </w:p>
        </w:tc>
        <w:tc>
          <w:tcPr>
            <w:tcW w:w="1843" w:type="dxa"/>
          </w:tcPr>
          <w:p w14:paraId="0C8D7D0F" w14:textId="77777777" w:rsidR="008D0C0C" w:rsidRDefault="008D0C0C" w:rsidP="00BE301E">
            <w:pPr>
              <w:pStyle w:val="TAC"/>
            </w:pPr>
            <w:r>
              <w:t>O</w:t>
            </w:r>
          </w:p>
        </w:tc>
        <w:tc>
          <w:tcPr>
            <w:tcW w:w="1842" w:type="dxa"/>
          </w:tcPr>
          <w:p w14:paraId="2B0353E9" w14:textId="77777777" w:rsidR="008D0C0C" w:rsidRDefault="00B423FB" w:rsidP="00BE301E">
            <w:pPr>
              <w:pStyle w:val="TAC"/>
            </w:pPr>
            <w:r>
              <w:t>AUDITVALUE</w:t>
            </w:r>
          </w:p>
        </w:tc>
        <w:tc>
          <w:tcPr>
            <w:tcW w:w="1560" w:type="dxa"/>
            <w:gridSpan w:val="2"/>
          </w:tcPr>
          <w:p w14:paraId="39B6D29C" w14:textId="77777777" w:rsidR="008D0C0C" w:rsidRDefault="00B423FB" w:rsidP="00BE301E">
            <w:pPr>
              <w:pStyle w:val="TAC"/>
            </w:pPr>
            <w:r>
              <w:t>ALL</w:t>
            </w:r>
          </w:p>
        </w:tc>
        <w:tc>
          <w:tcPr>
            <w:tcW w:w="1910" w:type="dxa"/>
          </w:tcPr>
          <w:p w14:paraId="35BA70A8" w14:textId="77777777" w:rsidR="008D0C0C" w:rsidRDefault="008D0C0C" w:rsidP="00BE301E">
            <w:pPr>
              <w:pStyle w:val="TAC"/>
            </w:pPr>
            <w:r>
              <w:t>YES</w:t>
            </w:r>
          </w:p>
        </w:tc>
      </w:tr>
      <w:tr w:rsidR="008D0C0C" w14:paraId="5DB3C8CE" w14:textId="77777777" w:rsidTr="00BE301E">
        <w:tblPrEx>
          <w:tblCellMar>
            <w:top w:w="0" w:type="dxa"/>
            <w:bottom w:w="0" w:type="dxa"/>
          </w:tblCellMar>
        </w:tblPrEx>
        <w:trPr>
          <w:cantSplit/>
          <w:jc w:val="center"/>
        </w:trPr>
        <w:tc>
          <w:tcPr>
            <w:tcW w:w="2620" w:type="dxa"/>
          </w:tcPr>
          <w:p w14:paraId="7EF4B1B3" w14:textId="77777777" w:rsidR="008D0C0C" w:rsidRDefault="008D0C0C" w:rsidP="00BE301E">
            <w:pPr>
              <w:pStyle w:val="TAC"/>
            </w:pPr>
            <w:r>
              <w:t xml:space="preserve">normalMGCExecutionTime (root/normalMGCExecutionTime, </w:t>
            </w:r>
            <w:r w:rsidRPr="00AD283B">
              <w:t>0x0002/0x0004</w:t>
            </w:r>
            <w:r>
              <w:t>)</w:t>
            </w:r>
          </w:p>
        </w:tc>
        <w:tc>
          <w:tcPr>
            <w:tcW w:w="1843" w:type="dxa"/>
          </w:tcPr>
          <w:p w14:paraId="0C52246E" w14:textId="77777777" w:rsidR="008D0C0C" w:rsidRDefault="008D0C0C" w:rsidP="00BE301E">
            <w:pPr>
              <w:pStyle w:val="TAC"/>
            </w:pPr>
            <w:r>
              <w:t>O</w:t>
            </w:r>
          </w:p>
        </w:tc>
        <w:tc>
          <w:tcPr>
            <w:tcW w:w="1842" w:type="dxa"/>
          </w:tcPr>
          <w:p w14:paraId="464C41F0" w14:textId="77777777" w:rsidR="008D0C0C" w:rsidRDefault="00B423FB" w:rsidP="00BE301E">
            <w:pPr>
              <w:pStyle w:val="TAC"/>
            </w:pPr>
            <w:r>
              <w:t>AUDITVALUE</w:t>
            </w:r>
          </w:p>
        </w:tc>
        <w:tc>
          <w:tcPr>
            <w:tcW w:w="1560" w:type="dxa"/>
            <w:gridSpan w:val="2"/>
          </w:tcPr>
          <w:p w14:paraId="768A73F1" w14:textId="77777777" w:rsidR="008D0C0C" w:rsidRDefault="00B423FB" w:rsidP="00BE301E">
            <w:pPr>
              <w:pStyle w:val="TAC"/>
            </w:pPr>
            <w:r>
              <w:t>ALL</w:t>
            </w:r>
          </w:p>
        </w:tc>
        <w:tc>
          <w:tcPr>
            <w:tcW w:w="1910" w:type="dxa"/>
          </w:tcPr>
          <w:p w14:paraId="388EEA00" w14:textId="77777777" w:rsidR="008D0C0C" w:rsidRDefault="008D0C0C" w:rsidP="00BE301E">
            <w:pPr>
              <w:pStyle w:val="TAC"/>
            </w:pPr>
            <w:r>
              <w:t>YES</w:t>
            </w:r>
          </w:p>
        </w:tc>
      </w:tr>
      <w:tr w:rsidR="008D0C0C" w14:paraId="3DAB5CF1" w14:textId="77777777" w:rsidTr="00BE301E">
        <w:tblPrEx>
          <w:tblCellMar>
            <w:top w:w="0" w:type="dxa"/>
            <w:bottom w:w="0" w:type="dxa"/>
          </w:tblCellMar>
        </w:tblPrEx>
        <w:trPr>
          <w:cantSplit/>
          <w:jc w:val="center"/>
        </w:trPr>
        <w:tc>
          <w:tcPr>
            <w:tcW w:w="2620" w:type="dxa"/>
          </w:tcPr>
          <w:p w14:paraId="552B79A0" w14:textId="77777777" w:rsidR="008D0C0C" w:rsidRDefault="008D0C0C" w:rsidP="00BE301E">
            <w:pPr>
              <w:pStyle w:val="TAC"/>
            </w:pPr>
            <w:r>
              <w:t>MGProvisionalResponseTimerValue (root/MGProvisionalResponseTimerValue,</w:t>
            </w:r>
            <w:r w:rsidRPr="00AD283B">
              <w:t xml:space="preserve"> 0x0002/0x0005</w:t>
            </w:r>
            <w:r>
              <w:t>)</w:t>
            </w:r>
          </w:p>
        </w:tc>
        <w:tc>
          <w:tcPr>
            <w:tcW w:w="1843" w:type="dxa"/>
          </w:tcPr>
          <w:p w14:paraId="7FE5D373" w14:textId="77777777" w:rsidR="008D0C0C" w:rsidRDefault="008D0C0C" w:rsidP="00BE301E">
            <w:pPr>
              <w:pStyle w:val="TAC"/>
            </w:pPr>
            <w:r>
              <w:t>O</w:t>
            </w:r>
          </w:p>
        </w:tc>
        <w:tc>
          <w:tcPr>
            <w:tcW w:w="1842" w:type="dxa"/>
          </w:tcPr>
          <w:p w14:paraId="2EEDEB4C" w14:textId="77777777" w:rsidR="008D0C0C" w:rsidRDefault="00B423FB" w:rsidP="00BE301E">
            <w:pPr>
              <w:pStyle w:val="TAC"/>
            </w:pPr>
            <w:r>
              <w:t>AUDITVALUE</w:t>
            </w:r>
          </w:p>
        </w:tc>
        <w:tc>
          <w:tcPr>
            <w:tcW w:w="1560" w:type="dxa"/>
            <w:gridSpan w:val="2"/>
          </w:tcPr>
          <w:p w14:paraId="78689AA6" w14:textId="77777777" w:rsidR="008D0C0C" w:rsidRDefault="00B423FB" w:rsidP="00BE301E">
            <w:pPr>
              <w:pStyle w:val="TAC"/>
            </w:pPr>
            <w:r>
              <w:t>ALL</w:t>
            </w:r>
          </w:p>
        </w:tc>
        <w:tc>
          <w:tcPr>
            <w:tcW w:w="1910" w:type="dxa"/>
          </w:tcPr>
          <w:p w14:paraId="6001BC8D" w14:textId="77777777" w:rsidR="008D0C0C" w:rsidRDefault="008D0C0C" w:rsidP="00BE301E">
            <w:pPr>
              <w:pStyle w:val="TAC"/>
            </w:pPr>
            <w:r>
              <w:t>YES</w:t>
            </w:r>
          </w:p>
        </w:tc>
      </w:tr>
      <w:tr w:rsidR="008D0C0C" w14:paraId="6D91761C" w14:textId="77777777" w:rsidTr="00BE301E">
        <w:tblPrEx>
          <w:tblCellMar>
            <w:top w:w="0" w:type="dxa"/>
            <w:bottom w:w="0" w:type="dxa"/>
          </w:tblCellMar>
        </w:tblPrEx>
        <w:trPr>
          <w:cantSplit/>
          <w:jc w:val="center"/>
        </w:trPr>
        <w:tc>
          <w:tcPr>
            <w:tcW w:w="2620" w:type="dxa"/>
          </w:tcPr>
          <w:p w14:paraId="72195CB8" w14:textId="77777777" w:rsidR="008D0C0C" w:rsidRDefault="008D0C0C" w:rsidP="00BE301E">
            <w:pPr>
              <w:pStyle w:val="TAC"/>
            </w:pPr>
            <w:r>
              <w:t xml:space="preserve">MGCProvisionalResponseTimerValue (root/MGCProvisionalResponseTimerValue, </w:t>
            </w:r>
            <w:r w:rsidRPr="00AD283B">
              <w:t>0x0002/0x0006</w:t>
            </w:r>
            <w:r>
              <w:t>)</w:t>
            </w:r>
          </w:p>
        </w:tc>
        <w:tc>
          <w:tcPr>
            <w:tcW w:w="1843" w:type="dxa"/>
          </w:tcPr>
          <w:p w14:paraId="5206F082" w14:textId="77777777" w:rsidR="008D0C0C" w:rsidRDefault="008D0C0C" w:rsidP="00BE301E">
            <w:pPr>
              <w:pStyle w:val="TAC"/>
            </w:pPr>
            <w:r>
              <w:t>O</w:t>
            </w:r>
          </w:p>
        </w:tc>
        <w:tc>
          <w:tcPr>
            <w:tcW w:w="1842" w:type="dxa"/>
          </w:tcPr>
          <w:p w14:paraId="6F459A31" w14:textId="77777777" w:rsidR="008D0C0C" w:rsidRDefault="00B423FB" w:rsidP="00BE301E">
            <w:pPr>
              <w:pStyle w:val="TAC"/>
            </w:pPr>
            <w:r>
              <w:t>AUDITVALUE</w:t>
            </w:r>
          </w:p>
        </w:tc>
        <w:tc>
          <w:tcPr>
            <w:tcW w:w="1560" w:type="dxa"/>
            <w:gridSpan w:val="2"/>
          </w:tcPr>
          <w:p w14:paraId="5C394A60" w14:textId="77777777" w:rsidR="008D0C0C" w:rsidRDefault="00B423FB" w:rsidP="00BE301E">
            <w:pPr>
              <w:pStyle w:val="TAC"/>
            </w:pPr>
            <w:r>
              <w:t>ALL</w:t>
            </w:r>
          </w:p>
        </w:tc>
        <w:tc>
          <w:tcPr>
            <w:tcW w:w="1910" w:type="dxa"/>
          </w:tcPr>
          <w:p w14:paraId="1CE73964" w14:textId="77777777" w:rsidR="008D0C0C" w:rsidRDefault="008D0C0C" w:rsidP="00BE301E">
            <w:pPr>
              <w:pStyle w:val="TAC"/>
            </w:pPr>
            <w:r>
              <w:t>YES</w:t>
            </w:r>
          </w:p>
        </w:tc>
      </w:tr>
      <w:tr w:rsidR="008D0C0C" w14:paraId="74A92E92" w14:textId="77777777" w:rsidTr="00BE301E">
        <w:tblPrEx>
          <w:tblCellMar>
            <w:top w:w="0" w:type="dxa"/>
            <w:bottom w:w="0" w:type="dxa"/>
          </w:tblCellMar>
        </w:tblPrEx>
        <w:trPr>
          <w:cantSplit/>
          <w:jc w:val="center"/>
        </w:trPr>
        <w:tc>
          <w:tcPr>
            <w:tcW w:w="2620" w:type="dxa"/>
          </w:tcPr>
          <w:p w14:paraId="006D06A3" w14:textId="77777777" w:rsidR="008D0C0C" w:rsidRDefault="008D0C0C" w:rsidP="00BE301E">
            <w:pPr>
              <w:pStyle w:val="TAC"/>
            </w:pPr>
            <w:r>
              <w:t xml:space="preserve">MGCOriginatedPendingLimit (root/MGCOriginatedPendingLimit, </w:t>
            </w:r>
            <w:r w:rsidRPr="00AD283B">
              <w:t>0x0002/0x0007</w:t>
            </w:r>
            <w:r>
              <w:t>)</w:t>
            </w:r>
          </w:p>
        </w:tc>
        <w:tc>
          <w:tcPr>
            <w:tcW w:w="1843" w:type="dxa"/>
          </w:tcPr>
          <w:p w14:paraId="71A4556E" w14:textId="77777777" w:rsidR="008D0C0C" w:rsidRDefault="008D0C0C" w:rsidP="00BE301E">
            <w:pPr>
              <w:pStyle w:val="TAC"/>
            </w:pPr>
            <w:r>
              <w:t>O</w:t>
            </w:r>
          </w:p>
        </w:tc>
        <w:tc>
          <w:tcPr>
            <w:tcW w:w="1842" w:type="dxa"/>
          </w:tcPr>
          <w:p w14:paraId="486E6256" w14:textId="77777777" w:rsidR="008D0C0C" w:rsidRDefault="00B423FB" w:rsidP="00BE301E">
            <w:pPr>
              <w:pStyle w:val="TAC"/>
            </w:pPr>
            <w:r>
              <w:t>AUDITVALUE</w:t>
            </w:r>
          </w:p>
        </w:tc>
        <w:tc>
          <w:tcPr>
            <w:tcW w:w="1560" w:type="dxa"/>
            <w:gridSpan w:val="2"/>
          </w:tcPr>
          <w:p w14:paraId="4DBF488B" w14:textId="77777777" w:rsidR="008D0C0C" w:rsidRDefault="00B423FB" w:rsidP="00BE301E">
            <w:pPr>
              <w:pStyle w:val="TAC"/>
            </w:pPr>
            <w:r>
              <w:t>ALL</w:t>
            </w:r>
          </w:p>
        </w:tc>
        <w:tc>
          <w:tcPr>
            <w:tcW w:w="1910" w:type="dxa"/>
          </w:tcPr>
          <w:p w14:paraId="3E4EEB64" w14:textId="77777777" w:rsidR="008D0C0C" w:rsidRDefault="008D0C0C" w:rsidP="00BE301E">
            <w:pPr>
              <w:pStyle w:val="TAC"/>
            </w:pPr>
            <w:r>
              <w:t>YES</w:t>
            </w:r>
          </w:p>
        </w:tc>
      </w:tr>
      <w:tr w:rsidR="008D0C0C" w14:paraId="098FB561" w14:textId="77777777" w:rsidTr="00BE301E">
        <w:tblPrEx>
          <w:tblCellMar>
            <w:top w:w="0" w:type="dxa"/>
            <w:bottom w:w="0" w:type="dxa"/>
          </w:tblCellMar>
        </w:tblPrEx>
        <w:trPr>
          <w:cantSplit/>
          <w:jc w:val="center"/>
        </w:trPr>
        <w:tc>
          <w:tcPr>
            <w:tcW w:w="2620" w:type="dxa"/>
            <w:tcBorders>
              <w:bottom w:val="single" w:sz="4" w:space="0" w:color="auto"/>
            </w:tcBorders>
          </w:tcPr>
          <w:p w14:paraId="196C8FAD" w14:textId="77777777" w:rsidR="008D0C0C" w:rsidRDefault="008D0C0C" w:rsidP="00BE301E">
            <w:pPr>
              <w:pStyle w:val="TAC"/>
            </w:pPr>
            <w:r>
              <w:t xml:space="preserve">MGOriginatedPendingLimit (root/MGOriginatedPendingLimit, </w:t>
            </w:r>
            <w:r w:rsidRPr="00AD283B">
              <w:t>0x0002/0x0008</w:t>
            </w:r>
            <w:r>
              <w:t>)</w:t>
            </w:r>
          </w:p>
        </w:tc>
        <w:tc>
          <w:tcPr>
            <w:tcW w:w="1843" w:type="dxa"/>
            <w:tcBorders>
              <w:bottom w:val="single" w:sz="4" w:space="0" w:color="auto"/>
            </w:tcBorders>
          </w:tcPr>
          <w:p w14:paraId="74D0A467" w14:textId="77777777" w:rsidR="008D0C0C" w:rsidRDefault="008D0C0C" w:rsidP="00BE301E">
            <w:pPr>
              <w:pStyle w:val="TAC"/>
            </w:pPr>
            <w:r>
              <w:t>O</w:t>
            </w:r>
          </w:p>
        </w:tc>
        <w:tc>
          <w:tcPr>
            <w:tcW w:w="1842" w:type="dxa"/>
            <w:tcBorders>
              <w:bottom w:val="single" w:sz="4" w:space="0" w:color="auto"/>
            </w:tcBorders>
          </w:tcPr>
          <w:p w14:paraId="03400B58" w14:textId="77777777" w:rsidR="008D0C0C" w:rsidRDefault="00B423FB" w:rsidP="00BE301E">
            <w:pPr>
              <w:pStyle w:val="TAC"/>
            </w:pPr>
            <w:r>
              <w:t>AUDITVALUE</w:t>
            </w:r>
          </w:p>
        </w:tc>
        <w:tc>
          <w:tcPr>
            <w:tcW w:w="1560" w:type="dxa"/>
            <w:gridSpan w:val="2"/>
            <w:tcBorders>
              <w:bottom w:val="single" w:sz="4" w:space="0" w:color="auto"/>
            </w:tcBorders>
          </w:tcPr>
          <w:p w14:paraId="4AFFCF43" w14:textId="77777777" w:rsidR="008D0C0C" w:rsidRDefault="00B423FB" w:rsidP="00BE301E">
            <w:pPr>
              <w:pStyle w:val="TAC"/>
            </w:pPr>
            <w:r>
              <w:t>ALL</w:t>
            </w:r>
          </w:p>
        </w:tc>
        <w:tc>
          <w:tcPr>
            <w:tcW w:w="1910" w:type="dxa"/>
            <w:tcBorders>
              <w:bottom w:val="single" w:sz="4" w:space="0" w:color="auto"/>
            </w:tcBorders>
          </w:tcPr>
          <w:p w14:paraId="52BF2232" w14:textId="77777777" w:rsidR="008D0C0C" w:rsidRDefault="008D0C0C" w:rsidP="00BE301E">
            <w:pPr>
              <w:pStyle w:val="TAC"/>
            </w:pPr>
            <w:r>
              <w:t>YES</w:t>
            </w:r>
          </w:p>
        </w:tc>
      </w:tr>
      <w:tr w:rsidR="008D0C0C" w14:paraId="35C43EB9" w14:textId="77777777" w:rsidTr="00BE301E">
        <w:tblPrEx>
          <w:tblCellMar>
            <w:top w:w="0" w:type="dxa"/>
            <w:bottom w:w="0" w:type="dxa"/>
          </w:tblCellMar>
        </w:tblPrEx>
        <w:trPr>
          <w:cantSplit/>
          <w:jc w:val="center"/>
        </w:trPr>
        <w:tc>
          <w:tcPr>
            <w:tcW w:w="2620" w:type="dxa"/>
            <w:shd w:val="clear" w:color="auto" w:fill="E0E0E0"/>
          </w:tcPr>
          <w:p w14:paraId="692DFC37" w14:textId="77777777" w:rsidR="008D0C0C" w:rsidRDefault="008D0C0C" w:rsidP="00BE301E">
            <w:pPr>
              <w:pStyle w:val="TAH"/>
            </w:pPr>
            <w:r>
              <w:t>Signals</w:t>
            </w:r>
          </w:p>
        </w:tc>
        <w:tc>
          <w:tcPr>
            <w:tcW w:w="1843" w:type="dxa"/>
            <w:shd w:val="clear" w:color="auto" w:fill="E0E0E0"/>
          </w:tcPr>
          <w:p w14:paraId="2431A9BE" w14:textId="77777777" w:rsidR="008D0C0C" w:rsidRDefault="008D0C0C" w:rsidP="00BE301E">
            <w:pPr>
              <w:pStyle w:val="TAH"/>
            </w:pPr>
            <w:r>
              <w:t>Mandatory/Optional</w:t>
            </w:r>
          </w:p>
        </w:tc>
        <w:tc>
          <w:tcPr>
            <w:tcW w:w="3402" w:type="dxa"/>
            <w:gridSpan w:val="3"/>
            <w:shd w:val="clear" w:color="auto" w:fill="E0E0E0"/>
          </w:tcPr>
          <w:p w14:paraId="204996BF" w14:textId="77777777" w:rsidR="008D0C0C" w:rsidRDefault="008D0C0C" w:rsidP="00BE301E">
            <w:pPr>
              <w:pStyle w:val="TAH"/>
            </w:pPr>
            <w:r>
              <w:t>Used in command</w:t>
            </w:r>
          </w:p>
        </w:tc>
        <w:tc>
          <w:tcPr>
            <w:tcW w:w="1910" w:type="dxa"/>
            <w:shd w:val="clear" w:color="auto" w:fill="E0E0E0"/>
          </w:tcPr>
          <w:p w14:paraId="4228E41F" w14:textId="77777777" w:rsidR="008D0C0C" w:rsidRDefault="008D0C0C" w:rsidP="00BE301E">
            <w:pPr>
              <w:pStyle w:val="TAH"/>
            </w:pPr>
            <w:r>
              <w:t>Duration Provisioned Value</w:t>
            </w:r>
          </w:p>
        </w:tc>
      </w:tr>
      <w:tr w:rsidR="008D0C0C" w14:paraId="7A28E598" w14:textId="77777777" w:rsidTr="00BE301E">
        <w:tblPrEx>
          <w:tblCellMar>
            <w:top w:w="0" w:type="dxa"/>
            <w:bottom w:w="0" w:type="dxa"/>
          </w:tblCellMar>
        </w:tblPrEx>
        <w:trPr>
          <w:cantSplit/>
          <w:jc w:val="center"/>
        </w:trPr>
        <w:tc>
          <w:tcPr>
            <w:tcW w:w="2620" w:type="dxa"/>
            <w:vMerge w:val="restart"/>
          </w:tcPr>
          <w:p w14:paraId="44A7014B" w14:textId="77777777" w:rsidR="008D0C0C" w:rsidRDefault="008D0C0C" w:rsidP="00BE301E">
            <w:pPr>
              <w:pStyle w:val="TAC"/>
            </w:pPr>
            <w:r>
              <w:t>None</w:t>
            </w:r>
          </w:p>
        </w:tc>
        <w:tc>
          <w:tcPr>
            <w:tcW w:w="1843" w:type="dxa"/>
            <w:tcBorders>
              <w:bottom w:val="single" w:sz="4" w:space="0" w:color="auto"/>
            </w:tcBorders>
          </w:tcPr>
          <w:p w14:paraId="55E97C07" w14:textId="77777777" w:rsidR="008D0C0C" w:rsidRDefault="00AA71EA" w:rsidP="00BE301E">
            <w:pPr>
              <w:pStyle w:val="TAC"/>
            </w:pPr>
            <w:r>
              <w:t>-</w:t>
            </w:r>
          </w:p>
        </w:tc>
        <w:tc>
          <w:tcPr>
            <w:tcW w:w="3402" w:type="dxa"/>
            <w:gridSpan w:val="3"/>
            <w:tcBorders>
              <w:bottom w:val="single" w:sz="4" w:space="0" w:color="auto"/>
            </w:tcBorders>
          </w:tcPr>
          <w:p w14:paraId="7947F3F4" w14:textId="77777777" w:rsidR="008D0C0C" w:rsidRDefault="00AA71EA" w:rsidP="00BE301E">
            <w:pPr>
              <w:pStyle w:val="TAC"/>
            </w:pPr>
            <w:r>
              <w:t>-</w:t>
            </w:r>
          </w:p>
        </w:tc>
        <w:tc>
          <w:tcPr>
            <w:tcW w:w="1910" w:type="dxa"/>
            <w:tcBorders>
              <w:bottom w:val="single" w:sz="4" w:space="0" w:color="auto"/>
            </w:tcBorders>
          </w:tcPr>
          <w:p w14:paraId="5866C88E" w14:textId="77777777" w:rsidR="008D0C0C" w:rsidRDefault="00AA71EA" w:rsidP="00BE301E">
            <w:pPr>
              <w:pStyle w:val="TAC"/>
            </w:pPr>
            <w:r>
              <w:t>-</w:t>
            </w:r>
          </w:p>
        </w:tc>
      </w:tr>
      <w:tr w:rsidR="008D0C0C" w14:paraId="12D42CB5" w14:textId="77777777" w:rsidTr="00BE301E">
        <w:tblPrEx>
          <w:tblCellMar>
            <w:top w:w="0" w:type="dxa"/>
            <w:bottom w:w="0" w:type="dxa"/>
          </w:tblCellMar>
        </w:tblPrEx>
        <w:trPr>
          <w:cantSplit/>
          <w:jc w:val="center"/>
        </w:trPr>
        <w:tc>
          <w:tcPr>
            <w:tcW w:w="2620" w:type="dxa"/>
            <w:vMerge/>
          </w:tcPr>
          <w:p w14:paraId="0DFCFBA5" w14:textId="77777777" w:rsidR="008D0C0C" w:rsidRDefault="008D0C0C" w:rsidP="00BE301E">
            <w:pPr>
              <w:pStyle w:val="TAL"/>
            </w:pPr>
          </w:p>
        </w:tc>
        <w:tc>
          <w:tcPr>
            <w:tcW w:w="1843" w:type="dxa"/>
            <w:shd w:val="clear" w:color="auto" w:fill="E0E0E0"/>
          </w:tcPr>
          <w:p w14:paraId="3D4EB37F" w14:textId="77777777" w:rsidR="008D0C0C" w:rsidRDefault="008D0C0C" w:rsidP="00BE301E">
            <w:pPr>
              <w:pStyle w:val="TAH"/>
            </w:pPr>
            <w:r>
              <w:t>Signal Parameters</w:t>
            </w:r>
          </w:p>
        </w:tc>
        <w:tc>
          <w:tcPr>
            <w:tcW w:w="1842" w:type="dxa"/>
            <w:shd w:val="clear" w:color="auto" w:fill="E0E0E0"/>
          </w:tcPr>
          <w:p w14:paraId="0F48DEB7" w14:textId="77777777" w:rsidR="008D0C0C" w:rsidRDefault="008D0C0C" w:rsidP="00BE301E">
            <w:pPr>
              <w:pStyle w:val="TAH"/>
            </w:pPr>
            <w:r>
              <w:t>Mandatory/Optional</w:t>
            </w:r>
          </w:p>
        </w:tc>
        <w:tc>
          <w:tcPr>
            <w:tcW w:w="1560" w:type="dxa"/>
            <w:gridSpan w:val="2"/>
            <w:shd w:val="clear" w:color="auto" w:fill="E0E0E0"/>
          </w:tcPr>
          <w:p w14:paraId="7994C235" w14:textId="77777777" w:rsidR="008D0C0C" w:rsidRDefault="008D0C0C" w:rsidP="00BE301E">
            <w:pPr>
              <w:pStyle w:val="TAH"/>
            </w:pPr>
            <w:r>
              <w:t>Supported Values</w:t>
            </w:r>
          </w:p>
        </w:tc>
        <w:tc>
          <w:tcPr>
            <w:tcW w:w="1910" w:type="dxa"/>
            <w:shd w:val="clear" w:color="auto" w:fill="E0E0E0"/>
          </w:tcPr>
          <w:p w14:paraId="5AEB6024" w14:textId="77777777" w:rsidR="008D0C0C" w:rsidRDefault="008D0C0C" w:rsidP="00BE301E">
            <w:pPr>
              <w:pStyle w:val="TAH"/>
            </w:pPr>
            <w:r>
              <w:t>Duration Provisioned Value</w:t>
            </w:r>
          </w:p>
        </w:tc>
      </w:tr>
      <w:tr w:rsidR="008D0C0C" w14:paraId="29F669E5" w14:textId="77777777" w:rsidTr="00BE301E">
        <w:tblPrEx>
          <w:tblCellMar>
            <w:top w:w="0" w:type="dxa"/>
            <w:bottom w:w="0" w:type="dxa"/>
          </w:tblCellMar>
        </w:tblPrEx>
        <w:trPr>
          <w:cantSplit/>
          <w:jc w:val="center"/>
        </w:trPr>
        <w:tc>
          <w:tcPr>
            <w:tcW w:w="2620" w:type="dxa"/>
            <w:vMerge/>
            <w:tcBorders>
              <w:bottom w:val="single" w:sz="4" w:space="0" w:color="auto"/>
            </w:tcBorders>
          </w:tcPr>
          <w:p w14:paraId="70C3D73F" w14:textId="77777777" w:rsidR="008D0C0C" w:rsidRDefault="008D0C0C" w:rsidP="00BE301E">
            <w:pPr>
              <w:pStyle w:val="TAL"/>
            </w:pPr>
          </w:p>
        </w:tc>
        <w:tc>
          <w:tcPr>
            <w:tcW w:w="1843" w:type="dxa"/>
            <w:tcBorders>
              <w:bottom w:val="single" w:sz="4" w:space="0" w:color="auto"/>
            </w:tcBorders>
          </w:tcPr>
          <w:p w14:paraId="24256E45" w14:textId="77777777" w:rsidR="008D0C0C" w:rsidRDefault="00AA71EA" w:rsidP="00BE301E">
            <w:pPr>
              <w:pStyle w:val="TAC"/>
            </w:pPr>
            <w:r>
              <w:t>-</w:t>
            </w:r>
          </w:p>
        </w:tc>
        <w:tc>
          <w:tcPr>
            <w:tcW w:w="1842" w:type="dxa"/>
            <w:tcBorders>
              <w:bottom w:val="single" w:sz="4" w:space="0" w:color="auto"/>
            </w:tcBorders>
          </w:tcPr>
          <w:p w14:paraId="4B041393" w14:textId="77777777" w:rsidR="008D0C0C" w:rsidRDefault="00AA71EA" w:rsidP="00BE301E">
            <w:pPr>
              <w:pStyle w:val="TAC"/>
            </w:pPr>
            <w:r>
              <w:t>-</w:t>
            </w:r>
          </w:p>
        </w:tc>
        <w:tc>
          <w:tcPr>
            <w:tcW w:w="1560" w:type="dxa"/>
            <w:gridSpan w:val="2"/>
            <w:tcBorders>
              <w:bottom w:val="single" w:sz="4" w:space="0" w:color="auto"/>
            </w:tcBorders>
          </w:tcPr>
          <w:p w14:paraId="766FC551" w14:textId="77777777" w:rsidR="008D0C0C" w:rsidRDefault="00AA71EA" w:rsidP="00BE301E">
            <w:pPr>
              <w:pStyle w:val="TAC"/>
            </w:pPr>
            <w:r>
              <w:t>-</w:t>
            </w:r>
          </w:p>
        </w:tc>
        <w:tc>
          <w:tcPr>
            <w:tcW w:w="1910" w:type="dxa"/>
            <w:tcBorders>
              <w:bottom w:val="single" w:sz="4" w:space="0" w:color="auto"/>
            </w:tcBorders>
          </w:tcPr>
          <w:p w14:paraId="38F1A93D" w14:textId="77777777" w:rsidR="008D0C0C" w:rsidRDefault="00AA71EA" w:rsidP="00BE301E">
            <w:pPr>
              <w:pStyle w:val="TAC"/>
            </w:pPr>
            <w:r>
              <w:t>-</w:t>
            </w:r>
          </w:p>
        </w:tc>
      </w:tr>
      <w:tr w:rsidR="008D0C0C" w14:paraId="46206784" w14:textId="77777777" w:rsidTr="00BE301E">
        <w:tblPrEx>
          <w:tblCellMar>
            <w:top w:w="0" w:type="dxa"/>
            <w:bottom w:w="0" w:type="dxa"/>
          </w:tblCellMar>
        </w:tblPrEx>
        <w:trPr>
          <w:cantSplit/>
          <w:jc w:val="center"/>
        </w:trPr>
        <w:tc>
          <w:tcPr>
            <w:tcW w:w="2620" w:type="dxa"/>
            <w:shd w:val="clear" w:color="auto" w:fill="E0E0E0"/>
          </w:tcPr>
          <w:p w14:paraId="6D493CC5" w14:textId="77777777" w:rsidR="008D0C0C" w:rsidRDefault="008D0C0C" w:rsidP="00BE301E">
            <w:pPr>
              <w:pStyle w:val="TAH"/>
            </w:pPr>
            <w:r>
              <w:t>Events</w:t>
            </w:r>
          </w:p>
        </w:tc>
        <w:tc>
          <w:tcPr>
            <w:tcW w:w="1843" w:type="dxa"/>
            <w:shd w:val="clear" w:color="auto" w:fill="E0E0E0"/>
          </w:tcPr>
          <w:p w14:paraId="2DAD55D1" w14:textId="77777777" w:rsidR="008D0C0C" w:rsidRDefault="008D0C0C" w:rsidP="00BE301E">
            <w:pPr>
              <w:pStyle w:val="TAH"/>
            </w:pPr>
            <w:r>
              <w:t>Mandatory/Optional</w:t>
            </w:r>
          </w:p>
        </w:tc>
        <w:tc>
          <w:tcPr>
            <w:tcW w:w="5312" w:type="dxa"/>
            <w:gridSpan w:val="4"/>
            <w:shd w:val="clear" w:color="auto" w:fill="E0E0E0"/>
          </w:tcPr>
          <w:p w14:paraId="6DC1FD54" w14:textId="77777777" w:rsidR="008D0C0C" w:rsidRDefault="008D0C0C" w:rsidP="00BE301E">
            <w:pPr>
              <w:pStyle w:val="TAH"/>
            </w:pPr>
            <w:r>
              <w:t>Used in command</w:t>
            </w:r>
          </w:p>
        </w:tc>
      </w:tr>
      <w:tr w:rsidR="008D0C0C" w14:paraId="2A4FDFBC" w14:textId="77777777" w:rsidTr="00BE301E">
        <w:tblPrEx>
          <w:tblCellMar>
            <w:top w:w="0" w:type="dxa"/>
            <w:bottom w:w="0" w:type="dxa"/>
          </w:tblCellMar>
        </w:tblPrEx>
        <w:trPr>
          <w:cantSplit/>
          <w:jc w:val="center"/>
        </w:trPr>
        <w:tc>
          <w:tcPr>
            <w:tcW w:w="2620" w:type="dxa"/>
            <w:vMerge w:val="restart"/>
          </w:tcPr>
          <w:p w14:paraId="64301149" w14:textId="77777777" w:rsidR="008D0C0C" w:rsidRDefault="008D0C0C" w:rsidP="00BE301E">
            <w:pPr>
              <w:pStyle w:val="TAC"/>
            </w:pPr>
            <w:r>
              <w:t>None</w:t>
            </w:r>
          </w:p>
        </w:tc>
        <w:tc>
          <w:tcPr>
            <w:tcW w:w="1843" w:type="dxa"/>
            <w:tcBorders>
              <w:bottom w:val="single" w:sz="4" w:space="0" w:color="auto"/>
            </w:tcBorders>
          </w:tcPr>
          <w:p w14:paraId="231411A9" w14:textId="77777777" w:rsidR="008D0C0C" w:rsidRDefault="00AA71EA" w:rsidP="00BE301E">
            <w:pPr>
              <w:pStyle w:val="TAC"/>
            </w:pPr>
            <w:r>
              <w:t>-</w:t>
            </w:r>
          </w:p>
        </w:tc>
        <w:tc>
          <w:tcPr>
            <w:tcW w:w="5312" w:type="dxa"/>
            <w:gridSpan w:val="4"/>
            <w:tcBorders>
              <w:bottom w:val="single" w:sz="4" w:space="0" w:color="auto"/>
            </w:tcBorders>
          </w:tcPr>
          <w:p w14:paraId="53F648B3" w14:textId="77777777" w:rsidR="008D0C0C" w:rsidRDefault="00AA71EA" w:rsidP="00BE301E">
            <w:pPr>
              <w:pStyle w:val="TAC"/>
            </w:pPr>
            <w:r>
              <w:t>-</w:t>
            </w:r>
          </w:p>
        </w:tc>
      </w:tr>
      <w:tr w:rsidR="008D0C0C" w14:paraId="760E1777" w14:textId="77777777" w:rsidTr="00BE301E">
        <w:tblPrEx>
          <w:tblCellMar>
            <w:top w:w="0" w:type="dxa"/>
            <w:bottom w:w="0" w:type="dxa"/>
          </w:tblCellMar>
        </w:tblPrEx>
        <w:trPr>
          <w:cantSplit/>
          <w:jc w:val="center"/>
        </w:trPr>
        <w:tc>
          <w:tcPr>
            <w:tcW w:w="2620" w:type="dxa"/>
            <w:vMerge/>
          </w:tcPr>
          <w:p w14:paraId="5546E791" w14:textId="77777777" w:rsidR="008D0C0C" w:rsidRDefault="008D0C0C" w:rsidP="00BE301E">
            <w:pPr>
              <w:pStyle w:val="TAC"/>
              <w:rPr>
                <w:b/>
                <w:bCs/>
              </w:rPr>
            </w:pPr>
          </w:p>
        </w:tc>
        <w:tc>
          <w:tcPr>
            <w:tcW w:w="1843" w:type="dxa"/>
            <w:shd w:val="clear" w:color="auto" w:fill="E0E0E0"/>
          </w:tcPr>
          <w:p w14:paraId="1C2E8F54" w14:textId="77777777" w:rsidR="008D0C0C" w:rsidRDefault="008D0C0C" w:rsidP="00BE301E">
            <w:pPr>
              <w:pStyle w:val="TAH"/>
            </w:pPr>
            <w:r>
              <w:t>Event</w:t>
            </w:r>
          </w:p>
          <w:p w14:paraId="413D4156" w14:textId="77777777" w:rsidR="008D0C0C" w:rsidRDefault="008D0C0C" w:rsidP="00BE301E">
            <w:pPr>
              <w:pStyle w:val="TAH"/>
            </w:pPr>
            <w:r>
              <w:t>Parameters</w:t>
            </w:r>
          </w:p>
        </w:tc>
        <w:tc>
          <w:tcPr>
            <w:tcW w:w="1842" w:type="dxa"/>
            <w:shd w:val="clear" w:color="auto" w:fill="E0E0E0"/>
          </w:tcPr>
          <w:p w14:paraId="66006671" w14:textId="77777777" w:rsidR="008D0C0C" w:rsidRDefault="008D0C0C" w:rsidP="00BE301E">
            <w:pPr>
              <w:pStyle w:val="TAH"/>
            </w:pPr>
            <w:r>
              <w:t>Mandatory/Optional</w:t>
            </w:r>
          </w:p>
        </w:tc>
        <w:tc>
          <w:tcPr>
            <w:tcW w:w="1560" w:type="dxa"/>
            <w:gridSpan w:val="2"/>
            <w:shd w:val="clear" w:color="auto" w:fill="E0E0E0"/>
          </w:tcPr>
          <w:p w14:paraId="3866F3F6" w14:textId="77777777" w:rsidR="008D0C0C" w:rsidRDefault="008D0C0C" w:rsidP="00BE301E">
            <w:pPr>
              <w:pStyle w:val="TAH"/>
            </w:pPr>
            <w:r>
              <w:t>Supported Values</w:t>
            </w:r>
          </w:p>
        </w:tc>
        <w:tc>
          <w:tcPr>
            <w:tcW w:w="1910" w:type="dxa"/>
            <w:shd w:val="clear" w:color="auto" w:fill="E0E0E0"/>
          </w:tcPr>
          <w:p w14:paraId="60AA0852" w14:textId="77777777" w:rsidR="008D0C0C" w:rsidRDefault="008D0C0C" w:rsidP="00BE301E">
            <w:pPr>
              <w:pStyle w:val="TAH"/>
            </w:pPr>
            <w:r>
              <w:t>Provisioned Value</w:t>
            </w:r>
          </w:p>
        </w:tc>
      </w:tr>
      <w:tr w:rsidR="008D0C0C" w14:paraId="6A18935F" w14:textId="77777777" w:rsidTr="00BE301E">
        <w:tblPrEx>
          <w:tblCellMar>
            <w:top w:w="0" w:type="dxa"/>
            <w:bottom w:w="0" w:type="dxa"/>
          </w:tblCellMar>
        </w:tblPrEx>
        <w:trPr>
          <w:cantSplit/>
          <w:jc w:val="center"/>
        </w:trPr>
        <w:tc>
          <w:tcPr>
            <w:tcW w:w="2620" w:type="dxa"/>
            <w:vMerge/>
          </w:tcPr>
          <w:p w14:paraId="15A71CBB" w14:textId="77777777" w:rsidR="008D0C0C" w:rsidRDefault="008D0C0C" w:rsidP="00BE301E">
            <w:pPr>
              <w:pStyle w:val="TAC"/>
              <w:rPr>
                <w:b/>
                <w:bCs/>
              </w:rPr>
            </w:pPr>
          </w:p>
        </w:tc>
        <w:tc>
          <w:tcPr>
            <w:tcW w:w="1843" w:type="dxa"/>
            <w:tcBorders>
              <w:bottom w:val="single" w:sz="4" w:space="0" w:color="auto"/>
            </w:tcBorders>
          </w:tcPr>
          <w:p w14:paraId="4705E602" w14:textId="77777777" w:rsidR="008D0C0C" w:rsidRDefault="00AA71EA" w:rsidP="00BE301E">
            <w:pPr>
              <w:pStyle w:val="TAC"/>
            </w:pPr>
            <w:r>
              <w:t>-</w:t>
            </w:r>
          </w:p>
        </w:tc>
        <w:tc>
          <w:tcPr>
            <w:tcW w:w="1842" w:type="dxa"/>
            <w:tcBorders>
              <w:bottom w:val="single" w:sz="4" w:space="0" w:color="auto"/>
            </w:tcBorders>
          </w:tcPr>
          <w:p w14:paraId="4855BDC8" w14:textId="77777777" w:rsidR="008D0C0C" w:rsidRDefault="00AA71EA" w:rsidP="00BE301E">
            <w:pPr>
              <w:pStyle w:val="TAC"/>
            </w:pPr>
            <w:r>
              <w:t>-</w:t>
            </w:r>
          </w:p>
        </w:tc>
        <w:tc>
          <w:tcPr>
            <w:tcW w:w="1560" w:type="dxa"/>
            <w:gridSpan w:val="2"/>
            <w:tcBorders>
              <w:bottom w:val="single" w:sz="4" w:space="0" w:color="auto"/>
            </w:tcBorders>
          </w:tcPr>
          <w:p w14:paraId="1C5E8071" w14:textId="77777777" w:rsidR="008D0C0C" w:rsidRDefault="00AA71EA" w:rsidP="00BE301E">
            <w:pPr>
              <w:pStyle w:val="TAC"/>
            </w:pPr>
            <w:r>
              <w:t>-</w:t>
            </w:r>
          </w:p>
        </w:tc>
        <w:tc>
          <w:tcPr>
            <w:tcW w:w="1910" w:type="dxa"/>
            <w:tcBorders>
              <w:bottom w:val="single" w:sz="4" w:space="0" w:color="auto"/>
            </w:tcBorders>
          </w:tcPr>
          <w:p w14:paraId="70724045" w14:textId="77777777" w:rsidR="008D0C0C" w:rsidRDefault="00AA71EA" w:rsidP="00BE301E">
            <w:pPr>
              <w:pStyle w:val="TAC"/>
            </w:pPr>
            <w:r>
              <w:t>-</w:t>
            </w:r>
          </w:p>
        </w:tc>
      </w:tr>
      <w:tr w:rsidR="008D0C0C" w14:paraId="31521E42" w14:textId="77777777" w:rsidTr="00BE301E">
        <w:tblPrEx>
          <w:tblCellMar>
            <w:top w:w="0" w:type="dxa"/>
            <w:bottom w:w="0" w:type="dxa"/>
          </w:tblCellMar>
        </w:tblPrEx>
        <w:trPr>
          <w:cantSplit/>
          <w:jc w:val="center"/>
        </w:trPr>
        <w:tc>
          <w:tcPr>
            <w:tcW w:w="2620" w:type="dxa"/>
            <w:vMerge/>
          </w:tcPr>
          <w:p w14:paraId="4BDA8A8A" w14:textId="77777777" w:rsidR="008D0C0C" w:rsidRDefault="008D0C0C" w:rsidP="00BE301E">
            <w:pPr>
              <w:pStyle w:val="TAC"/>
              <w:rPr>
                <w:b/>
                <w:bCs/>
              </w:rPr>
            </w:pPr>
          </w:p>
        </w:tc>
        <w:tc>
          <w:tcPr>
            <w:tcW w:w="1843" w:type="dxa"/>
            <w:shd w:val="clear" w:color="auto" w:fill="E0E0E0"/>
          </w:tcPr>
          <w:p w14:paraId="1A01A09C" w14:textId="77777777" w:rsidR="008D0C0C" w:rsidRDefault="008D0C0C" w:rsidP="00BE301E">
            <w:pPr>
              <w:pStyle w:val="TAH"/>
            </w:pPr>
            <w:r>
              <w:t>ObservedEvent</w:t>
            </w:r>
          </w:p>
          <w:p w14:paraId="4B7B374B" w14:textId="77777777" w:rsidR="008D0C0C" w:rsidRDefault="008D0C0C" w:rsidP="00BE301E">
            <w:pPr>
              <w:pStyle w:val="TAH"/>
            </w:pPr>
            <w:r>
              <w:t>Parameters</w:t>
            </w:r>
          </w:p>
        </w:tc>
        <w:tc>
          <w:tcPr>
            <w:tcW w:w="1842" w:type="dxa"/>
            <w:shd w:val="clear" w:color="auto" w:fill="E0E0E0"/>
          </w:tcPr>
          <w:p w14:paraId="5105220B" w14:textId="77777777" w:rsidR="008D0C0C" w:rsidRDefault="008D0C0C" w:rsidP="00BE301E">
            <w:pPr>
              <w:pStyle w:val="TAH"/>
            </w:pPr>
            <w:r>
              <w:t>Mandatory/Optional</w:t>
            </w:r>
          </w:p>
        </w:tc>
        <w:tc>
          <w:tcPr>
            <w:tcW w:w="1560" w:type="dxa"/>
            <w:gridSpan w:val="2"/>
            <w:shd w:val="clear" w:color="auto" w:fill="E0E0E0"/>
          </w:tcPr>
          <w:p w14:paraId="4CF7EC1E" w14:textId="77777777" w:rsidR="008D0C0C" w:rsidRDefault="008D0C0C" w:rsidP="00BE301E">
            <w:pPr>
              <w:pStyle w:val="TAH"/>
            </w:pPr>
            <w:r>
              <w:t>Supported</w:t>
            </w:r>
          </w:p>
          <w:p w14:paraId="5E2A18DB" w14:textId="77777777" w:rsidR="008D0C0C" w:rsidRDefault="008D0C0C" w:rsidP="00BE301E">
            <w:pPr>
              <w:pStyle w:val="TAH"/>
            </w:pPr>
            <w:r>
              <w:t>Values</w:t>
            </w:r>
          </w:p>
        </w:tc>
        <w:tc>
          <w:tcPr>
            <w:tcW w:w="1910" w:type="dxa"/>
            <w:shd w:val="clear" w:color="auto" w:fill="E0E0E0"/>
          </w:tcPr>
          <w:p w14:paraId="10088139" w14:textId="77777777" w:rsidR="008D0C0C" w:rsidRDefault="008D0C0C" w:rsidP="00BE301E">
            <w:pPr>
              <w:pStyle w:val="TAH"/>
            </w:pPr>
            <w:r>
              <w:t>Provisioned Value</w:t>
            </w:r>
          </w:p>
        </w:tc>
      </w:tr>
      <w:tr w:rsidR="008D0C0C" w14:paraId="7CABA62A" w14:textId="77777777" w:rsidTr="00BE301E">
        <w:tblPrEx>
          <w:tblCellMar>
            <w:top w:w="0" w:type="dxa"/>
            <w:bottom w:w="0" w:type="dxa"/>
          </w:tblCellMar>
        </w:tblPrEx>
        <w:trPr>
          <w:cantSplit/>
          <w:jc w:val="center"/>
        </w:trPr>
        <w:tc>
          <w:tcPr>
            <w:tcW w:w="2620" w:type="dxa"/>
            <w:vMerge/>
            <w:tcBorders>
              <w:bottom w:val="single" w:sz="4" w:space="0" w:color="auto"/>
            </w:tcBorders>
          </w:tcPr>
          <w:p w14:paraId="365F8672" w14:textId="77777777" w:rsidR="008D0C0C" w:rsidRDefault="008D0C0C" w:rsidP="00BE301E">
            <w:pPr>
              <w:pStyle w:val="TAC"/>
              <w:rPr>
                <w:b/>
                <w:bCs/>
              </w:rPr>
            </w:pPr>
          </w:p>
        </w:tc>
        <w:tc>
          <w:tcPr>
            <w:tcW w:w="1843" w:type="dxa"/>
            <w:tcBorders>
              <w:bottom w:val="single" w:sz="4" w:space="0" w:color="auto"/>
            </w:tcBorders>
          </w:tcPr>
          <w:p w14:paraId="09B58D4C" w14:textId="77777777" w:rsidR="008D0C0C" w:rsidRDefault="00AA71EA" w:rsidP="00BE301E">
            <w:pPr>
              <w:pStyle w:val="TAC"/>
            </w:pPr>
            <w:r>
              <w:t>-</w:t>
            </w:r>
          </w:p>
        </w:tc>
        <w:tc>
          <w:tcPr>
            <w:tcW w:w="1842" w:type="dxa"/>
            <w:tcBorders>
              <w:bottom w:val="single" w:sz="4" w:space="0" w:color="auto"/>
            </w:tcBorders>
          </w:tcPr>
          <w:p w14:paraId="14FA53D6" w14:textId="77777777" w:rsidR="008D0C0C" w:rsidRDefault="00AA71EA" w:rsidP="00BE301E">
            <w:pPr>
              <w:pStyle w:val="TAC"/>
            </w:pPr>
            <w:r>
              <w:t>-</w:t>
            </w:r>
          </w:p>
        </w:tc>
        <w:tc>
          <w:tcPr>
            <w:tcW w:w="1560" w:type="dxa"/>
            <w:gridSpan w:val="2"/>
            <w:tcBorders>
              <w:bottom w:val="single" w:sz="4" w:space="0" w:color="auto"/>
            </w:tcBorders>
          </w:tcPr>
          <w:p w14:paraId="626EE732" w14:textId="77777777" w:rsidR="008D0C0C" w:rsidRDefault="00AA71EA" w:rsidP="00BE301E">
            <w:pPr>
              <w:pStyle w:val="TAC"/>
            </w:pPr>
            <w:r>
              <w:t>-</w:t>
            </w:r>
          </w:p>
        </w:tc>
        <w:tc>
          <w:tcPr>
            <w:tcW w:w="1910" w:type="dxa"/>
            <w:tcBorders>
              <w:bottom w:val="single" w:sz="4" w:space="0" w:color="auto"/>
            </w:tcBorders>
          </w:tcPr>
          <w:p w14:paraId="53A85AAE" w14:textId="77777777" w:rsidR="008D0C0C" w:rsidRDefault="00AA71EA" w:rsidP="00BE301E">
            <w:pPr>
              <w:pStyle w:val="TAC"/>
            </w:pPr>
            <w:r>
              <w:t>-</w:t>
            </w:r>
          </w:p>
        </w:tc>
      </w:tr>
      <w:tr w:rsidR="008D0C0C" w14:paraId="1A20E45B" w14:textId="77777777" w:rsidTr="00BE301E">
        <w:tblPrEx>
          <w:tblCellMar>
            <w:top w:w="0" w:type="dxa"/>
            <w:bottom w:w="0" w:type="dxa"/>
          </w:tblCellMar>
        </w:tblPrEx>
        <w:trPr>
          <w:cantSplit/>
          <w:jc w:val="center"/>
        </w:trPr>
        <w:tc>
          <w:tcPr>
            <w:tcW w:w="2620" w:type="dxa"/>
            <w:shd w:val="clear" w:color="auto" w:fill="E0E0E0"/>
          </w:tcPr>
          <w:p w14:paraId="60129B1B" w14:textId="77777777" w:rsidR="008D0C0C" w:rsidRDefault="008D0C0C" w:rsidP="00BE301E">
            <w:pPr>
              <w:pStyle w:val="TAH"/>
            </w:pPr>
            <w:r>
              <w:t>Statistics</w:t>
            </w:r>
          </w:p>
        </w:tc>
        <w:tc>
          <w:tcPr>
            <w:tcW w:w="1843" w:type="dxa"/>
            <w:shd w:val="clear" w:color="auto" w:fill="E0E0E0"/>
          </w:tcPr>
          <w:p w14:paraId="44D552C5" w14:textId="77777777" w:rsidR="008D0C0C" w:rsidRDefault="008D0C0C" w:rsidP="00BE301E">
            <w:pPr>
              <w:pStyle w:val="TAH"/>
            </w:pPr>
            <w:r>
              <w:t>Mandatory/Optional</w:t>
            </w:r>
          </w:p>
        </w:tc>
        <w:tc>
          <w:tcPr>
            <w:tcW w:w="2704" w:type="dxa"/>
            <w:gridSpan w:val="2"/>
            <w:shd w:val="clear" w:color="auto" w:fill="E0E0E0"/>
          </w:tcPr>
          <w:p w14:paraId="46D521FD" w14:textId="77777777" w:rsidR="008D0C0C" w:rsidRDefault="008D0C0C" w:rsidP="00BE301E">
            <w:pPr>
              <w:pStyle w:val="TAH"/>
            </w:pPr>
            <w:r>
              <w:t>Used in command</w:t>
            </w:r>
          </w:p>
        </w:tc>
        <w:tc>
          <w:tcPr>
            <w:tcW w:w="2608" w:type="dxa"/>
            <w:gridSpan w:val="2"/>
            <w:shd w:val="clear" w:color="auto" w:fill="E0E0E0"/>
          </w:tcPr>
          <w:p w14:paraId="7985B941" w14:textId="77777777" w:rsidR="008D0C0C" w:rsidRDefault="008D0C0C" w:rsidP="00BE301E">
            <w:pPr>
              <w:pStyle w:val="TAH"/>
            </w:pPr>
            <w:r>
              <w:t>Supported Values</w:t>
            </w:r>
          </w:p>
        </w:tc>
      </w:tr>
      <w:tr w:rsidR="008D0C0C" w14:paraId="2FF24E12" w14:textId="77777777" w:rsidTr="00BE301E">
        <w:tblPrEx>
          <w:tblCellMar>
            <w:top w:w="0" w:type="dxa"/>
            <w:bottom w:w="0" w:type="dxa"/>
          </w:tblCellMar>
        </w:tblPrEx>
        <w:trPr>
          <w:cantSplit/>
          <w:jc w:val="center"/>
        </w:trPr>
        <w:tc>
          <w:tcPr>
            <w:tcW w:w="2620" w:type="dxa"/>
            <w:tcBorders>
              <w:bottom w:val="single" w:sz="4" w:space="0" w:color="auto"/>
            </w:tcBorders>
          </w:tcPr>
          <w:p w14:paraId="7AE546B4" w14:textId="77777777" w:rsidR="008D0C0C" w:rsidRDefault="008D0C0C" w:rsidP="00BE301E">
            <w:pPr>
              <w:pStyle w:val="TAC"/>
            </w:pPr>
            <w:r>
              <w:t>None</w:t>
            </w:r>
          </w:p>
        </w:tc>
        <w:tc>
          <w:tcPr>
            <w:tcW w:w="1843" w:type="dxa"/>
            <w:tcBorders>
              <w:bottom w:val="single" w:sz="4" w:space="0" w:color="auto"/>
            </w:tcBorders>
          </w:tcPr>
          <w:p w14:paraId="48D66AD1" w14:textId="77777777" w:rsidR="008D0C0C" w:rsidRDefault="00AA71EA" w:rsidP="00BE301E">
            <w:pPr>
              <w:pStyle w:val="TAC"/>
            </w:pPr>
            <w:r>
              <w:t>-</w:t>
            </w:r>
          </w:p>
        </w:tc>
        <w:tc>
          <w:tcPr>
            <w:tcW w:w="2704" w:type="dxa"/>
            <w:gridSpan w:val="2"/>
            <w:tcBorders>
              <w:bottom w:val="single" w:sz="4" w:space="0" w:color="auto"/>
            </w:tcBorders>
          </w:tcPr>
          <w:p w14:paraId="64CC9E7A" w14:textId="77777777" w:rsidR="008D0C0C" w:rsidRDefault="00AA71EA" w:rsidP="00BE301E">
            <w:pPr>
              <w:pStyle w:val="TAC"/>
            </w:pPr>
            <w:r>
              <w:t>-</w:t>
            </w:r>
          </w:p>
        </w:tc>
        <w:tc>
          <w:tcPr>
            <w:tcW w:w="2608" w:type="dxa"/>
            <w:gridSpan w:val="2"/>
            <w:tcBorders>
              <w:bottom w:val="single" w:sz="4" w:space="0" w:color="auto"/>
            </w:tcBorders>
          </w:tcPr>
          <w:p w14:paraId="18E8A443" w14:textId="77777777" w:rsidR="008D0C0C" w:rsidRDefault="00AA71EA" w:rsidP="00BE301E">
            <w:pPr>
              <w:pStyle w:val="TAC"/>
            </w:pPr>
            <w:r>
              <w:t>-</w:t>
            </w:r>
          </w:p>
        </w:tc>
      </w:tr>
      <w:tr w:rsidR="008D0C0C" w14:paraId="2C2F729F" w14:textId="77777777" w:rsidTr="00BE301E">
        <w:tblPrEx>
          <w:tblCellMar>
            <w:top w:w="0" w:type="dxa"/>
            <w:bottom w:w="0" w:type="dxa"/>
          </w:tblCellMar>
        </w:tblPrEx>
        <w:trPr>
          <w:cantSplit/>
          <w:jc w:val="center"/>
        </w:trPr>
        <w:tc>
          <w:tcPr>
            <w:tcW w:w="2620" w:type="dxa"/>
            <w:shd w:val="clear" w:color="auto" w:fill="E0E0E0"/>
          </w:tcPr>
          <w:p w14:paraId="7DA9D70F" w14:textId="77777777" w:rsidR="008D0C0C" w:rsidRDefault="008D0C0C" w:rsidP="00BE301E">
            <w:pPr>
              <w:pStyle w:val="TAH"/>
            </w:pPr>
            <w:r>
              <w:t>Error Codes</w:t>
            </w:r>
          </w:p>
        </w:tc>
        <w:tc>
          <w:tcPr>
            <w:tcW w:w="7155" w:type="dxa"/>
            <w:gridSpan w:val="5"/>
            <w:shd w:val="clear" w:color="auto" w:fill="E0E0E0"/>
          </w:tcPr>
          <w:p w14:paraId="77AC686F" w14:textId="77777777" w:rsidR="008D0C0C" w:rsidRDefault="008D0C0C" w:rsidP="00BE301E">
            <w:pPr>
              <w:pStyle w:val="TAH"/>
            </w:pPr>
            <w:r>
              <w:t>Mandatory/Optional</w:t>
            </w:r>
          </w:p>
        </w:tc>
      </w:tr>
      <w:tr w:rsidR="008D0C0C" w14:paraId="32110807" w14:textId="77777777" w:rsidTr="00BE301E">
        <w:tblPrEx>
          <w:tblCellMar>
            <w:top w:w="0" w:type="dxa"/>
            <w:bottom w:w="0" w:type="dxa"/>
          </w:tblCellMar>
        </w:tblPrEx>
        <w:trPr>
          <w:cantSplit/>
          <w:jc w:val="center"/>
        </w:trPr>
        <w:tc>
          <w:tcPr>
            <w:tcW w:w="2620" w:type="dxa"/>
          </w:tcPr>
          <w:p w14:paraId="334D00D3" w14:textId="77777777" w:rsidR="008D0C0C" w:rsidRDefault="008D0C0C" w:rsidP="00BE301E">
            <w:pPr>
              <w:pStyle w:val="TAC"/>
            </w:pPr>
            <w:r>
              <w:t>None</w:t>
            </w:r>
          </w:p>
        </w:tc>
        <w:tc>
          <w:tcPr>
            <w:tcW w:w="7155" w:type="dxa"/>
            <w:gridSpan w:val="5"/>
          </w:tcPr>
          <w:p w14:paraId="2C2567EF" w14:textId="77777777" w:rsidR="008D0C0C" w:rsidRDefault="00AA71EA" w:rsidP="00BE301E">
            <w:pPr>
              <w:pStyle w:val="TAC"/>
            </w:pPr>
            <w:r>
              <w:t>-</w:t>
            </w:r>
          </w:p>
        </w:tc>
      </w:tr>
    </w:tbl>
    <w:p w14:paraId="526DC3F7" w14:textId="77777777" w:rsidR="008D0C0C" w:rsidRDefault="008D0C0C" w:rsidP="00D928F0"/>
    <w:p w14:paraId="5803C940" w14:textId="77777777" w:rsidR="008D0C0C" w:rsidRPr="00762FC2" w:rsidRDefault="008D0C0C" w:rsidP="008D0C0C">
      <w:pPr>
        <w:pStyle w:val="Heading4"/>
      </w:pPr>
      <w:bookmarkStart w:id="95" w:name="_Toc414010827"/>
      <w:r w:rsidRPr="00762FC2">
        <w:lastRenderedPageBreak/>
        <w:t>5.14.</w:t>
      </w:r>
      <w:r>
        <w:t>3</w:t>
      </w:r>
      <w:r w:rsidRPr="00762FC2">
        <w:t>.</w:t>
      </w:r>
      <w:r w:rsidR="005B26D3">
        <w:t>3</w:t>
      </w:r>
      <w:r w:rsidRPr="00762FC2">
        <w:tab/>
        <w:t>Differentiated Services (</w:t>
      </w:r>
      <w:r>
        <w:t>ds</w:t>
      </w:r>
      <w:r w:rsidRPr="00762FC2">
        <w:t>)</w:t>
      </w:r>
      <w:bookmarkEnd w:id="95"/>
    </w:p>
    <w:p w14:paraId="244C7305" w14:textId="77777777" w:rsidR="008D0C0C" w:rsidRPr="00762FC2" w:rsidRDefault="008D0C0C" w:rsidP="008D0C0C">
      <w:pPr>
        <w:pStyle w:val="TH"/>
        <w:ind w:left="567"/>
      </w:pPr>
      <w:r w:rsidRPr="00762FC2">
        <w:t xml:space="preserve">Table </w:t>
      </w:r>
      <w:r>
        <w:rPr>
          <w:noProof/>
        </w:rPr>
        <w:t>5.14.3.</w:t>
      </w:r>
      <w:r w:rsidR="005B26D3">
        <w:rPr>
          <w:noProof/>
        </w:rPr>
        <w:t>3</w:t>
      </w:r>
      <w:r>
        <w:rPr>
          <w:noProof/>
        </w:rPr>
        <w:t>.1</w:t>
      </w:r>
      <w:r w:rsidRPr="00762FC2">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6"/>
        <w:gridCol w:w="2029"/>
        <w:gridCol w:w="46"/>
        <w:gridCol w:w="1780"/>
        <w:gridCol w:w="1780"/>
      </w:tblGrid>
      <w:tr w:rsidR="008D0C0C" w:rsidRPr="00762FC2" w14:paraId="4EDD7A3C" w14:textId="77777777" w:rsidTr="00BE301E">
        <w:trPr>
          <w:cantSplit/>
          <w:jc w:val="center"/>
        </w:trPr>
        <w:tc>
          <w:tcPr>
            <w:tcW w:w="2158" w:type="dxa"/>
            <w:shd w:val="clear" w:color="auto" w:fill="E0E0E0"/>
          </w:tcPr>
          <w:p w14:paraId="23E54755" w14:textId="77777777" w:rsidR="008D0C0C" w:rsidRPr="00762FC2" w:rsidRDefault="008D0C0C" w:rsidP="00BE301E">
            <w:pPr>
              <w:pStyle w:val="TAH"/>
            </w:pPr>
            <w:r w:rsidRPr="00762FC2">
              <w:t xml:space="preserve">Properties </w:t>
            </w:r>
          </w:p>
        </w:tc>
        <w:tc>
          <w:tcPr>
            <w:tcW w:w="1837" w:type="dxa"/>
            <w:shd w:val="clear" w:color="auto" w:fill="E0E0E0"/>
          </w:tcPr>
          <w:p w14:paraId="2DEE4A6B" w14:textId="77777777" w:rsidR="008D0C0C" w:rsidRPr="00762FC2" w:rsidRDefault="008D0C0C" w:rsidP="00BE301E">
            <w:pPr>
              <w:pStyle w:val="TAH"/>
            </w:pPr>
            <w:r w:rsidRPr="00762FC2">
              <w:t>Mandatory/Optional</w:t>
            </w:r>
          </w:p>
        </w:tc>
        <w:tc>
          <w:tcPr>
            <w:tcW w:w="2083" w:type="dxa"/>
            <w:gridSpan w:val="2"/>
            <w:shd w:val="clear" w:color="auto" w:fill="E0E0E0"/>
          </w:tcPr>
          <w:p w14:paraId="29A9A9BD" w14:textId="77777777" w:rsidR="008D0C0C" w:rsidRPr="00762FC2" w:rsidRDefault="008D0C0C" w:rsidP="00BE301E">
            <w:pPr>
              <w:pStyle w:val="TAH"/>
            </w:pPr>
            <w:r w:rsidRPr="00762FC2">
              <w:t>Used in command</w:t>
            </w:r>
          </w:p>
        </w:tc>
        <w:tc>
          <w:tcPr>
            <w:tcW w:w="1804" w:type="dxa"/>
            <w:shd w:val="clear" w:color="auto" w:fill="E0E0E0"/>
          </w:tcPr>
          <w:p w14:paraId="6CE17A58" w14:textId="77777777" w:rsidR="008D0C0C" w:rsidRPr="00762FC2" w:rsidRDefault="008D0C0C" w:rsidP="00BE301E">
            <w:pPr>
              <w:pStyle w:val="TAH"/>
            </w:pPr>
            <w:r w:rsidRPr="00762FC2">
              <w:t>Supported Values</w:t>
            </w:r>
          </w:p>
        </w:tc>
        <w:tc>
          <w:tcPr>
            <w:tcW w:w="1800" w:type="dxa"/>
            <w:shd w:val="clear" w:color="auto" w:fill="E0E0E0"/>
          </w:tcPr>
          <w:p w14:paraId="211F7523" w14:textId="77777777" w:rsidR="008D0C0C" w:rsidRPr="00762FC2" w:rsidRDefault="008D0C0C" w:rsidP="00BE301E">
            <w:pPr>
              <w:pStyle w:val="TAH"/>
            </w:pPr>
            <w:r w:rsidRPr="00762FC2">
              <w:t>Provisioned Value</w:t>
            </w:r>
          </w:p>
        </w:tc>
      </w:tr>
      <w:tr w:rsidR="008D0C0C" w:rsidRPr="00762FC2" w14:paraId="631EA68C" w14:textId="77777777" w:rsidTr="00BE301E">
        <w:trPr>
          <w:cantSplit/>
          <w:jc w:val="center"/>
        </w:trPr>
        <w:tc>
          <w:tcPr>
            <w:tcW w:w="2158" w:type="dxa"/>
          </w:tcPr>
          <w:p w14:paraId="21A72451" w14:textId="77777777" w:rsidR="008D0C0C" w:rsidRPr="00762FC2" w:rsidRDefault="008D0C0C" w:rsidP="00BE301E">
            <w:pPr>
              <w:pStyle w:val="TAC"/>
            </w:pPr>
            <w:r w:rsidRPr="00C61B8A">
              <w:t xml:space="preserve">Differentiated Services Code Point </w:t>
            </w:r>
            <w:r>
              <w:br/>
              <w:t>(ds/dscp,</w:t>
            </w:r>
            <w:r w:rsidRPr="00AD283B">
              <w:t>0x00</w:t>
            </w:r>
            <w:r>
              <w:t>8b</w:t>
            </w:r>
            <w:r w:rsidRPr="00AD283B">
              <w:t>/0x000</w:t>
            </w:r>
            <w:r>
              <w:t>1)</w:t>
            </w:r>
          </w:p>
        </w:tc>
        <w:tc>
          <w:tcPr>
            <w:tcW w:w="1837" w:type="dxa"/>
          </w:tcPr>
          <w:p w14:paraId="24290D12" w14:textId="77777777" w:rsidR="008D0C0C" w:rsidRPr="00762FC2" w:rsidRDefault="008D0C0C" w:rsidP="00BE301E">
            <w:pPr>
              <w:pStyle w:val="TAC"/>
            </w:pPr>
            <w:r w:rsidRPr="00762FC2">
              <w:t>M</w:t>
            </w:r>
          </w:p>
        </w:tc>
        <w:tc>
          <w:tcPr>
            <w:tcW w:w="2083" w:type="dxa"/>
            <w:gridSpan w:val="2"/>
          </w:tcPr>
          <w:p w14:paraId="55E7369E" w14:textId="77777777" w:rsidR="008D0C0C" w:rsidRPr="00762FC2" w:rsidRDefault="008D0C0C" w:rsidP="00BE301E">
            <w:pPr>
              <w:pStyle w:val="TAC"/>
            </w:pPr>
            <w:r w:rsidRPr="00762FC2">
              <w:t>ADD, MODIFY</w:t>
            </w:r>
          </w:p>
        </w:tc>
        <w:tc>
          <w:tcPr>
            <w:tcW w:w="1804" w:type="dxa"/>
          </w:tcPr>
          <w:p w14:paraId="22272564" w14:textId="77777777" w:rsidR="008D0C0C" w:rsidRPr="00762FC2" w:rsidRDefault="008D0C0C" w:rsidP="00BE301E">
            <w:pPr>
              <w:pStyle w:val="TAC"/>
            </w:pPr>
            <w:r w:rsidRPr="00762FC2">
              <w:t>ALL</w:t>
            </w:r>
          </w:p>
        </w:tc>
        <w:tc>
          <w:tcPr>
            <w:tcW w:w="1800" w:type="dxa"/>
          </w:tcPr>
          <w:p w14:paraId="52D22693" w14:textId="77777777" w:rsidR="008D0C0C" w:rsidRPr="00762FC2" w:rsidRDefault="008D0C0C" w:rsidP="00BE301E">
            <w:pPr>
              <w:pStyle w:val="TAC"/>
            </w:pPr>
            <w:r>
              <w:t xml:space="preserve">Yes </w:t>
            </w:r>
          </w:p>
        </w:tc>
      </w:tr>
      <w:tr w:rsidR="008D0C0C" w:rsidRPr="00762FC2" w14:paraId="76037361" w14:textId="77777777" w:rsidTr="00BE301E">
        <w:trPr>
          <w:cantSplit/>
          <w:jc w:val="center"/>
        </w:trPr>
        <w:tc>
          <w:tcPr>
            <w:tcW w:w="2158" w:type="dxa"/>
          </w:tcPr>
          <w:p w14:paraId="29E83E33" w14:textId="77777777" w:rsidR="008D0C0C" w:rsidRPr="00C61B8A" w:rsidRDefault="008D0C0C" w:rsidP="00BE301E">
            <w:pPr>
              <w:pStyle w:val="TAC"/>
            </w:pPr>
            <w:r w:rsidRPr="00076C95">
              <w:t>T</w:t>
            </w:r>
            <w:r>
              <w:t>agging</w:t>
            </w:r>
            <w:r w:rsidRPr="00076C95">
              <w:t xml:space="preserve"> Behaviour</w:t>
            </w:r>
            <w:r>
              <w:br/>
              <w:t>(ds/tb, 0x008b/0x0002)</w:t>
            </w:r>
          </w:p>
        </w:tc>
        <w:tc>
          <w:tcPr>
            <w:tcW w:w="1837" w:type="dxa"/>
          </w:tcPr>
          <w:p w14:paraId="4DA6EF3C" w14:textId="77777777" w:rsidR="008D0C0C" w:rsidRPr="00762FC2" w:rsidRDefault="008D0C0C" w:rsidP="00BE301E">
            <w:pPr>
              <w:pStyle w:val="TAC"/>
            </w:pPr>
            <w:r>
              <w:t>O</w:t>
            </w:r>
          </w:p>
        </w:tc>
        <w:tc>
          <w:tcPr>
            <w:tcW w:w="2083" w:type="dxa"/>
            <w:gridSpan w:val="2"/>
          </w:tcPr>
          <w:p w14:paraId="1834C04B" w14:textId="77777777" w:rsidR="008D0C0C" w:rsidRPr="00762FC2" w:rsidRDefault="008D0C0C" w:rsidP="00BE301E">
            <w:pPr>
              <w:pStyle w:val="TAC"/>
            </w:pPr>
            <w:r>
              <w:t>ADD, MODIFY</w:t>
            </w:r>
          </w:p>
        </w:tc>
        <w:tc>
          <w:tcPr>
            <w:tcW w:w="1804" w:type="dxa"/>
          </w:tcPr>
          <w:p w14:paraId="3AC1BB83" w14:textId="77777777" w:rsidR="008D0C0C" w:rsidRPr="00762FC2" w:rsidRDefault="008D0C0C" w:rsidP="00BE301E">
            <w:pPr>
              <w:pStyle w:val="TAC"/>
            </w:pPr>
            <w:r>
              <w:t>ALL</w:t>
            </w:r>
          </w:p>
        </w:tc>
        <w:tc>
          <w:tcPr>
            <w:tcW w:w="1800" w:type="dxa"/>
          </w:tcPr>
          <w:p w14:paraId="35436842" w14:textId="77777777" w:rsidR="008D0C0C" w:rsidRDefault="008D0C0C" w:rsidP="00BE301E">
            <w:pPr>
              <w:pStyle w:val="TAC"/>
            </w:pPr>
            <w:r>
              <w:t>Yes</w:t>
            </w:r>
          </w:p>
        </w:tc>
      </w:tr>
      <w:tr w:rsidR="008D0C0C" w:rsidRPr="00762FC2" w14:paraId="15F47267" w14:textId="77777777" w:rsidTr="00BE301E">
        <w:trPr>
          <w:cantSplit/>
          <w:jc w:val="center"/>
        </w:trPr>
        <w:tc>
          <w:tcPr>
            <w:tcW w:w="2158" w:type="dxa"/>
            <w:shd w:val="clear" w:color="auto" w:fill="E0E0E0"/>
          </w:tcPr>
          <w:p w14:paraId="7D6E5469" w14:textId="77777777" w:rsidR="008D0C0C" w:rsidRPr="00762FC2" w:rsidRDefault="008D0C0C" w:rsidP="00BE301E">
            <w:pPr>
              <w:pStyle w:val="TAH"/>
            </w:pPr>
            <w:r w:rsidRPr="00762FC2">
              <w:t>Signals</w:t>
            </w:r>
          </w:p>
        </w:tc>
        <w:tc>
          <w:tcPr>
            <w:tcW w:w="1837" w:type="dxa"/>
            <w:shd w:val="clear" w:color="auto" w:fill="E0E0E0"/>
          </w:tcPr>
          <w:p w14:paraId="0CA929DF" w14:textId="77777777" w:rsidR="008D0C0C" w:rsidRPr="00762FC2" w:rsidRDefault="008D0C0C" w:rsidP="00BE301E">
            <w:pPr>
              <w:pStyle w:val="TAH"/>
            </w:pPr>
            <w:r w:rsidRPr="00762FC2">
              <w:t>Mandatory/Optional</w:t>
            </w:r>
          </w:p>
        </w:tc>
        <w:tc>
          <w:tcPr>
            <w:tcW w:w="3887" w:type="dxa"/>
            <w:gridSpan w:val="3"/>
            <w:shd w:val="clear" w:color="auto" w:fill="E0E0E0"/>
          </w:tcPr>
          <w:p w14:paraId="50B80EE0" w14:textId="77777777" w:rsidR="008D0C0C" w:rsidRPr="00762FC2" w:rsidRDefault="008D0C0C" w:rsidP="00BE301E">
            <w:pPr>
              <w:pStyle w:val="TAH"/>
            </w:pPr>
            <w:r w:rsidRPr="00762FC2">
              <w:t>Used in command</w:t>
            </w:r>
          </w:p>
        </w:tc>
        <w:tc>
          <w:tcPr>
            <w:tcW w:w="1800" w:type="dxa"/>
            <w:shd w:val="clear" w:color="auto" w:fill="E0E0E0"/>
          </w:tcPr>
          <w:p w14:paraId="401F906D" w14:textId="77777777" w:rsidR="008D0C0C" w:rsidRPr="00762FC2" w:rsidRDefault="008D0C0C" w:rsidP="00BE301E">
            <w:pPr>
              <w:pStyle w:val="TAH"/>
            </w:pPr>
            <w:r w:rsidRPr="00762FC2">
              <w:t>Duration Provisioned Value</w:t>
            </w:r>
          </w:p>
        </w:tc>
      </w:tr>
      <w:tr w:rsidR="008D0C0C" w:rsidRPr="00762FC2" w14:paraId="16EAB5F9" w14:textId="77777777" w:rsidTr="00BE301E">
        <w:trPr>
          <w:cantSplit/>
          <w:jc w:val="center"/>
        </w:trPr>
        <w:tc>
          <w:tcPr>
            <w:tcW w:w="2158" w:type="dxa"/>
            <w:vMerge w:val="restart"/>
          </w:tcPr>
          <w:p w14:paraId="5DD593DC" w14:textId="77777777" w:rsidR="008D0C0C" w:rsidRPr="00762FC2" w:rsidRDefault="008D0C0C" w:rsidP="00BE301E">
            <w:pPr>
              <w:pStyle w:val="TAC"/>
            </w:pPr>
            <w:r w:rsidRPr="00762FC2">
              <w:t>None</w:t>
            </w:r>
          </w:p>
        </w:tc>
        <w:tc>
          <w:tcPr>
            <w:tcW w:w="1837" w:type="dxa"/>
          </w:tcPr>
          <w:p w14:paraId="659652D5" w14:textId="77777777" w:rsidR="008D0C0C" w:rsidRPr="00762FC2" w:rsidRDefault="008D0C0C" w:rsidP="00BE301E">
            <w:pPr>
              <w:pStyle w:val="TAC"/>
              <w:rPr>
                <w:b/>
                <w:bCs/>
              </w:rPr>
            </w:pPr>
            <w:r>
              <w:rPr>
                <w:b/>
                <w:bCs/>
              </w:rPr>
              <w:t>-</w:t>
            </w:r>
          </w:p>
        </w:tc>
        <w:tc>
          <w:tcPr>
            <w:tcW w:w="3887" w:type="dxa"/>
            <w:gridSpan w:val="3"/>
          </w:tcPr>
          <w:p w14:paraId="52F4B581" w14:textId="77777777" w:rsidR="008D0C0C" w:rsidRPr="00762FC2" w:rsidRDefault="008D0C0C" w:rsidP="00BE301E">
            <w:pPr>
              <w:pStyle w:val="TAC"/>
              <w:rPr>
                <w:b/>
                <w:bCs/>
              </w:rPr>
            </w:pPr>
            <w:r>
              <w:rPr>
                <w:b/>
                <w:bCs/>
              </w:rPr>
              <w:t>-</w:t>
            </w:r>
          </w:p>
        </w:tc>
        <w:tc>
          <w:tcPr>
            <w:tcW w:w="1800" w:type="dxa"/>
          </w:tcPr>
          <w:p w14:paraId="10E406EF" w14:textId="77777777" w:rsidR="008D0C0C" w:rsidRPr="00762FC2" w:rsidRDefault="008D0C0C" w:rsidP="00BE301E">
            <w:pPr>
              <w:pStyle w:val="TAC"/>
              <w:rPr>
                <w:b/>
                <w:bCs/>
              </w:rPr>
            </w:pPr>
            <w:r>
              <w:rPr>
                <w:b/>
                <w:bCs/>
              </w:rPr>
              <w:t>-</w:t>
            </w:r>
          </w:p>
        </w:tc>
      </w:tr>
      <w:tr w:rsidR="008D0C0C" w:rsidRPr="00762FC2" w14:paraId="2696C956" w14:textId="77777777" w:rsidTr="00BE301E">
        <w:trPr>
          <w:cantSplit/>
          <w:jc w:val="center"/>
        </w:trPr>
        <w:tc>
          <w:tcPr>
            <w:tcW w:w="2158" w:type="dxa"/>
            <w:vMerge/>
          </w:tcPr>
          <w:p w14:paraId="4553DF4F" w14:textId="77777777" w:rsidR="008D0C0C" w:rsidRPr="00762FC2" w:rsidRDefault="008D0C0C" w:rsidP="00BE301E">
            <w:pPr>
              <w:pStyle w:val="TAC"/>
            </w:pPr>
          </w:p>
        </w:tc>
        <w:tc>
          <w:tcPr>
            <w:tcW w:w="1837" w:type="dxa"/>
            <w:shd w:val="clear" w:color="auto" w:fill="E0E0E0"/>
          </w:tcPr>
          <w:p w14:paraId="3DAAA8F9" w14:textId="77777777" w:rsidR="008D0C0C" w:rsidRPr="00762FC2" w:rsidRDefault="008D0C0C" w:rsidP="00BE301E">
            <w:pPr>
              <w:pStyle w:val="TAH"/>
            </w:pPr>
            <w:r w:rsidRPr="00762FC2">
              <w:t>Signal Parameters</w:t>
            </w:r>
          </w:p>
        </w:tc>
        <w:tc>
          <w:tcPr>
            <w:tcW w:w="2036" w:type="dxa"/>
            <w:shd w:val="clear" w:color="auto" w:fill="E0E0E0"/>
          </w:tcPr>
          <w:p w14:paraId="5721390A" w14:textId="77777777" w:rsidR="008D0C0C" w:rsidRPr="00762FC2" w:rsidRDefault="008D0C0C" w:rsidP="00BE301E">
            <w:pPr>
              <w:pStyle w:val="TAH"/>
            </w:pPr>
            <w:r w:rsidRPr="00762FC2">
              <w:t>Mandatory/Optional</w:t>
            </w:r>
          </w:p>
        </w:tc>
        <w:tc>
          <w:tcPr>
            <w:tcW w:w="1851" w:type="dxa"/>
            <w:gridSpan w:val="2"/>
            <w:shd w:val="clear" w:color="auto" w:fill="E0E0E0"/>
          </w:tcPr>
          <w:p w14:paraId="309613A5" w14:textId="77777777" w:rsidR="008D0C0C" w:rsidRPr="00762FC2" w:rsidRDefault="008D0C0C" w:rsidP="00BE301E">
            <w:pPr>
              <w:pStyle w:val="TAH"/>
            </w:pPr>
            <w:r w:rsidRPr="00762FC2">
              <w:t>Supported Values</w:t>
            </w:r>
          </w:p>
        </w:tc>
        <w:tc>
          <w:tcPr>
            <w:tcW w:w="1800" w:type="dxa"/>
            <w:shd w:val="clear" w:color="auto" w:fill="E0E0E0"/>
          </w:tcPr>
          <w:p w14:paraId="087C60B6" w14:textId="77777777" w:rsidR="008D0C0C" w:rsidRPr="00762FC2" w:rsidRDefault="008D0C0C" w:rsidP="00BE301E">
            <w:pPr>
              <w:pStyle w:val="TAH"/>
            </w:pPr>
            <w:r w:rsidRPr="00762FC2">
              <w:t>Duration Provisioned Value</w:t>
            </w:r>
          </w:p>
        </w:tc>
      </w:tr>
      <w:tr w:rsidR="008D0C0C" w:rsidRPr="00762FC2" w14:paraId="172BE302" w14:textId="77777777" w:rsidTr="00BE301E">
        <w:trPr>
          <w:cantSplit/>
          <w:jc w:val="center"/>
        </w:trPr>
        <w:tc>
          <w:tcPr>
            <w:tcW w:w="2158" w:type="dxa"/>
            <w:vMerge/>
          </w:tcPr>
          <w:p w14:paraId="01B6A9F5" w14:textId="77777777" w:rsidR="008D0C0C" w:rsidRPr="00762FC2" w:rsidRDefault="008D0C0C" w:rsidP="00BE301E">
            <w:pPr>
              <w:pStyle w:val="TAC"/>
            </w:pPr>
          </w:p>
        </w:tc>
        <w:tc>
          <w:tcPr>
            <w:tcW w:w="1837" w:type="dxa"/>
          </w:tcPr>
          <w:p w14:paraId="57A2DAF1" w14:textId="77777777" w:rsidR="008D0C0C" w:rsidRPr="00762FC2" w:rsidRDefault="008D0C0C" w:rsidP="00BE301E">
            <w:pPr>
              <w:pStyle w:val="TAC"/>
              <w:rPr>
                <w:b/>
                <w:bCs/>
              </w:rPr>
            </w:pPr>
            <w:r>
              <w:rPr>
                <w:b/>
                <w:bCs/>
              </w:rPr>
              <w:t>-</w:t>
            </w:r>
          </w:p>
        </w:tc>
        <w:tc>
          <w:tcPr>
            <w:tcW w:w="2036" w:type="dxa"/>
          </w:tcPr>
          <w:p w14:paraId="1DB63F93" w14:textId="77777777" w:rsidR="008D0C0C" w:rsidRPr="00762FC2" w:rsidRDefault="008D0C0C" w:rsidP="00BE301E">
            <w:pPr>
              <w:pStyle w:val="TAC"/>
              <w:rPr>
                <w:b/>
                <w:bCs/>
              </w:rPr>
            </w:pPr>
            <w:r>
              <w:rPr>
                <w:b/>
                <w:bCs/>
              </w:rPr>
              <w:t>-</w:t>
            </w:r>
          </w:p>
        </w:tc>
        <w:tc>
          <w:tcPr>
            <w:tcW w:w="1851" w:type="dxa"/>
            <w:gridSpan w:val="2"/>
          </w:tcPr>
          <w:p w14:paraId="73B1A3B8" w14:textId="77777777" w:rsidR="008D0C0C" w:rsidRPr="00762FC2" w:rsidRDefault="008D0C0C" w:rsidP="00BE301E">
            <w:pPr>
              <w:pStyle w:val="TAC"/>
            </w:pPr>
            <w:r>
              <w:t>-</w:t>
            </w:r>
          </w:p>
        </w:tc>
        <w:tc>
          <w:tcPr>
            <w:tcW w:w="1800" w:type="dxa"/>
          </w:tcPr>
          <w:p w14:paraId="00E2C854" w14:textId="77777777" w:rsidR="008D0C0C" w:rsidRPr="00762FC2" w:rsidRDefault="008D0C0C" w:rsidP="00BE301E">
            <w:pPr>
              <w:pStyle w:val="TAC"/>
              <w:rPr>
                <w:b/>
                <w:bCs/>
              </w:rPr>
            </w:pPr>
            <w:r>
              <w:rPr>
                <w:b/>
                <w:bCs/>
              </w:rPr>
              <w:t>-</w:t>
            </w:r>
          </w:p>
        </w:tc>
      </w:tr>
      <w:tr w:rsidR="008D0C0C" w:rsidRPr="00762FC2" w14:paraId="39E24D72" w14:textId="77777777" w:rsidTr="00BE301E">
        <w:trPr>
          <w:cantSplit/>
          <w:jc w:val="center"/>
        </w:trPr>
        <w:tc>
          <w:tcPr>
            <w:tcW w:w="2158" w:type="dxa"/>
            <w:shd w:val="clear" w:color="auto" w:fill="E0E0E0"/>
          </w:tcPr>
          <w:p w14:paraId="09B088D1" w14:textId="77777777" w:rsidR="008D0C0C" w:rsidRPr="00762FC2" w:rsidRDefault="008D0C0C" w:rsidP="00BE301E">
            <w:pPr>
              <w:pStyle w:val="TAH"/>
            </w:pPr>
            <w:r w:rsidRPr="00762FC2">
              <w:t>Events</w:t>
            </w:r>
          </w:p>
        </w:tc>
        <w:tc>
          <w:tcPr>
            <w:tcW w:w="1837" w:type="dxa"/>
            <w:shd w:val="clear" w:color="auto" w:fill="E0E0E0"/>
          </w:tcPr>
          <w:p w14:paraId="547D64AC" w14:textId="77777777" w:rsidR="008D0C0C" w:rsidRPr="00762FC2" w:rsidRDefault="008D0C0C" w:rsidP="00BE301E">
            <w:pPr>
              <w:pStyle w:val="TAH"/>
            </w:pPr>
            <w:r w:rsidRPr="00762FC2">
              <w:t>Mandatory/Optional</w:t>
            </w:r>
          </w:p>
        </w:tc>
        <w:tc>
          <w:tcPr>
            <w:tcW w:w="5687" w:type="dxa"/>
            <w:gridSpan w:val="4"/>
            <w:shd w:val="clear" w:color="auto" w:fill="E0E0E0"/>
          </w:tcPr>
          <w:p w14:paraId="698BF927" w14:textId="77777777" w:rsidR="008D0C0C" w:rsidRPr="00762FC2" w:rsidRDefault="008D0C0C" w:rsidP="00BE301E">
            <w:pPr>
              <w:pStyle w:val="TAH"/>
            </w:pPr>
            <w:r w:rsidRPr="00762FC2">
              <w:t>Used in command</w:t>
            </w:r>
          </w:p>
        </w:tc>
      </w:tr>
      <w:tr w:rsidR="008D0C0C" w:rsidRPr="00762FC2" w14:paraId="393789A0" w14:textId="77777777" w:rsidTr="00BE301E">
        <w:trPr>
          <w:cantSplit/>
          <w:jc w:val="center"/>
        </w:trPr>
        <w:tc>
          <w:tcPr>
            <w:tcW w:w="2158" w:type="dxa"/>
            <w:vMerge w:val="restart"/>
          </w:tcPr>
          <w:p w14:paraId="39C1E70E" w14:textId="77777777" w:rsidR="008D0C0C" w:rsidRPr="00762FC2" w:rsidRDefault="008D0C0C" w:rsidP="00BE301E">
            <w:pPr>
              <w:pStyle w:val="TAC"/>
            </w:pPr>
            <w:r w:rsidRPr="00762FC2">
              <w:t>None</w:t>
            </w:r>
          </w:p>
        </w:tc>
        <w:tc>
          <w:tcPr>
            <w:tcW w:w="1837" w:type="dxa"/>
          </w:tcPr>
          <w:p w14:paraId="5EC9D95A" w14:textId="77777777" w:rsidR="008D0C0C" w:rsidRPr="00762FC2" w:rsidRDefault="008D0C0C" w:rsidP="00BE301E">
            <w:pPr>
              <w:pStyle w:val="TAC"/>
              <w:rPr>
                <w:b/>
                <w:bCs/>
              </w:rPr>
            </w:pPr>
            <w:r>
              <w:rPr>
                <w:b/>
                <w:bCs/>
              </w:rPr>
              <w:t>-</w:t>
            </w:r>
          </w:p>
        </w:tc>
        <w:tc>
          <w:tcPr>
            <w:tcW w:w="5687" w:type="dxa"/>
            <w:gridSpan w:val="4"/>
          </w:tcPr>
          <w:p w14:paraId="00A446AA" w14:textId="77777777" w:rsidR="008D0C0C" w:rsidRPr="00762FC2" w:rsidRDefault="008D0C0C" w:rsidP="00BE301E">
            <w:pPr>
              <w:pStyle w:val="TAC"/>
              <w:rPr>
                <w:b/>
                <w:bCs/>
              </w:rPr>
            </w:pPr>
            <w:r>
              <w:rPr>
                <w:b/>
                <w:bCs/>
              </w:rPr>
              <w:t>-</w:t>
            </w:r>
          </w:p>
        </w:tc>
      </w:tr>
      <w:tr w:rsidR="008D0C0C" w:rsidRPr="00762FC2" w14:paraId="60A24443" w14:textId="77777777" w:rsidTr="00BE301E">
        <w:trPr>
          <w:cantSplit/>
          <w:jc w:val="center"/>
        </w:trPr>
        <w:tc>
          <w:tcPr>
            <w:tcW w:w="2158" w:type="dxa"/>
            <w:vMerge/>
          </w:tcPr>
          <w:p w14:paraId="22A79CDD" w14:textId="77777777" w:rsidR="008D0C0C" w:rsidRPr="00762FC2" w:rsidRDefault="008D0C0C" w:rsidP="00BE301E">
            <w:pPr>
              <w:pStyle w:val="TAC"/>
              <w:rPr>
                <w:b/>
                <w:bCs/>
              </w:rPr>
            </w:pPr>
          </w:p>
        </w:tc>
        <w:tc>
          <w:tcPr>
            <w:tcW w:w="1837" w:type="dxa"/>
            <w:shd w:val="clear" w:color="auto" w:fill="E0E0E0"/>
          </w:tcPr>
          <w:p w14:paraId="13399225" w14:textId="77777777" w:rsidR="008D0C0C" w:rsidRPr="00762FC2" w:rsidRDefault="008D0C0C" w:rsidP="00BE301E">
            <w:pPr>
              <w:pStyle w:val="TAH"/>
            </w:pPr>
            <w:r w:rsidRPr="00762FC2">
              <w:t>Event Parameters</w:t>
            </w:r>
          </w:p>
        </w:tc>
        <w:tc>
          <w:tcPr>
            <w:tcW w:w="2036" w:type="dxa"/>
            <w:shd w:val="clear" w:color="auto" w:fill="E0E0E0"/>
          </w:tcPr>
          <w:p w14:paraId="22A85056" w14:textId="77777777" w:rsidR="008D0C0C" w:rsidRPr="00762FC2" w:rsidRDefault="008D0C0C" w:rsidP="00BE301E">
            <w:pPr>
              <w:pStyle w:val="TAH"/>
            </w:pPr>
            <w:r w:rsidRPr="00762FC2">
              <w:t>Mandatory/Optional</w:t>
            </w:r>
          </w:p>
        </w:tc>
        <w:tc>
          <w:tcPr>
            <w:tcW w:w="1851" w:type="dxa"/>
            <w:gridSpan w:val="2"/>
            <w:shd w:val="clear" w:color="auto" w:fill="E0E0E0"/>
          </w:tcPr>
          <w:p w14:paraId="2E1EC43E" w14:textId="77777777" w:rsidR="008D0C0C" w:rsidRPr="00762FC2" w:rsidRDefault="008D0C0C" w:rsidP="00BE301E">
            <w:pPr>
              <w:pStyle w:val="TAH"/>
            </w:pPr>
            <w:r w:rsidRPr="00762FC2">
              <w:t>Supported Values</w:t>
            </w:r>
          </w:p>
        </w:tc>
        <w:tc>
          <w:tcPr>
            <w:tcW w:w="1800" w:type="dxa"/>
            <w:shd w:val="clear" w:color="auto" w:fill="E0E0E0"/>
          </w:tcPr>
          <w:p w14:paraId="6D5B3F8F" w14:textId="77777777" w:rsidR="008D0C0C" w:rsidRPr="00762FC2" w:rsidRDefault="008D0C0C" w:rsidP="00BE301E">
            <w:pPr>
              <w:pStyle w:val="TAH"/>
            </w:pPr>
            <w:r w:rsidRPr="00762FC2">
              <w:t>Provisioned Value</w:t>
            </w:r>
          </w:p>
        </w:tc>
      </w:tr>
      <w:tr w:rsidR="008D0C0C" w:rsidRPr="00762FC2" w14:paraId="5154CD65" w14:textId="77777777" w:rsidTr="00BE301E">
        <w:trPr>
          <w:cantSplit/>
          <w:jc w:val="center"/>
        </w:trPr>
        <w:tc>
          <w:tcPr>
            <w:tcW w:w="2158" w:type="dxa"/>
            <w:vMerge/>
          </w:tcPr>
          <w:p w14:paraId="4C21AD29" w14:textId="77777777" w:rsidR="008D0C0C" w:rsidRPr="00762FC2" w:rsidRDefault="008D0C0C" w:rsidP="00BE301E">
            <w:pPr>
              <w:pStyle w:val="TAC"/>
              <w:rPr>
                <w:b/>
                <w:bCs/>
              </w:rPr>
            </w:pPr>
          </w:p>
        </w:tc>
        <w:tc>
          <w:tcPr>
            <w:tcW w:w="1837" w:type="dxa"/>
          </w:tcPr>
          <w:p w14:paraId="42FCCA2C" w14:textId="77777777" w:rsidR="008D0C0C" w:rsidRPr="00762FC2" w:rsidRDefault="008D0C0C" w:rsidP="00BE301E">
            <w:pPr>
              <w:pStyle w:val="TAC"/>
              <w:rPr>
                <w:b/>
                <w:bCs/>
              </w:rPr>
            </w:pPr>
            <w:r>
              <w:rPr>
                <w:b/>
                <w:bCs/>
              </w:rPr>
              <w:t>-</w:t>
            </w:r>
          </w:p>
        </w:tc>
        <w:tc>
          <w:tcPr>
            <w:tcW w:w="2036" w:type="dxa"/>
          </w:tcPr>
          <w:p w14:paraId="76E4D060" w14:textId="77777777" w:rsidR="008D0C0C" w:rsidRPr="00762FC2" w:rsidRDefault="008D0C0C" w:rsidP="00BE301E">
            <w:pPr>
              <w:pStyle w:val="TAC"/>
              <w:rPr>
                <w:b/>
                <w:bCs/>
              </w:rPr>
            </w:pPr>
            <w:r>
              <w:rPr>
                <w:b/>
                <w:bCs/>
              </w:rPr>
              <w:t>-</w:t>
            </w:r>
          </w:p>
        </w:tc>
        <w:tc>
          <w:tcPr>
            <w:tcW w:w="1851" w:type="dxa"/>
            <w:gridSpan w:val="2"/>
          </w:tcPr>
          <w:p w14:paraId="431ADD46" w14:textId="77777777" w:rsidR="008D0C0C" w:rsidRPr="00762FC2" w:rsidRDefault="008D0C0C" w:rsidP="00BE301E">
            <w:pPr>
              <w:pStyle w:val="TAC"/>
            </w:pPr>
            <w:r>
              <w:t>-</w:t>
            </w:r>
          </w:p>
        </w:tc>
        <w:tc>
          <w:tcPr>
            <w:tcW w:w="1800" w:type="dxa"/>
          </w:tcPr>
          <w:p w14:paraId="78A79D91" w14:textId="77777777" w:rsidR="008D0C0C" w:rsidRPr="00762FC2" w:rsidRDefault="008D0C0C" w:rsidP="00BE301E">
            <w:pPr>
              <w:pStyle w:val="TAC"/>
              <w:rPr>
                <w:b/>
                <w:bCs/>
              </w:rPr>
            </w:pPr>
            <w:r>
              <w:rPr>
                <w:b/>
                <w:bCs/>
              </w:rPr>
              <w:t>-</w:t>
            </w:r>
          </w:p>
        </w:tc>
      </w:tr>
      <w:tr w:rsidR="008D0C0C" w:rsidRPr="00762FC2" w14:paraId="5AC9D746" w14:textId="77777777" w:rsidTr="00BE301E">
        <w:trPr>
          <w:cantSplit/>
          <w:jc w:val="center"/>
        </w:trPr>
        <w:tc>
          <w:tcPr>
            <w:tcW w:w="2158" w:type="dxa"/>
            <w:vMerge/>
          </w:tcPr>
          <w:p w14:paraId="3D587023" w14:textId="77777777" w:rsidR="008D0C0C" w:rsidRPr="00762FC2" w:rsidRDefault="008D0C0C" w:rsidP="00BE301E">
            <w:pPr>
              <w:pStyle w:val="TAC"/>
              <w:rPr>
                <w:b/>
                <w:bCs/>
              </w:rPr>
            </w:pPr>
          </w:p>
        </w:tc>
        <w:tc>
          <w:tcPr>
            <w:tcW w:w="1837" w:type="dxa"/>
            <w:shd w:val="clear" w:color="auto" w:fill="E0E0E0"/>
          </w:tcPr>
          <w:p w14:paraId="04D2BD65" w14:textId="77777777" w:rsidR="008D0C0C" w:rsidRPr="00762FC2" w:rsidRDefault="008D0C0C" w:rsidP="00BE301E">
            <w:pPr>
              <w:pStyle w:val="TAH"/>
            </w:pPr>
            <w:r w:rsidRPr="00762FC2">
              <w:t>ObservedEvent</w:t>
            </w:r>
          </w:p>
          <w:p w14:paraId="23B87488" w14:textId="77777777" w:rsidR="008D0C0C" w:rsidRPr="00762FC2" w:rsidRDefault="008D0C0C" w:rsidP="00BE301E">
            <w:pPr>
              <w:pStyle w:val="TAH"/>
            </w:pPr>
            <w:r w:rsidRPr="00762FC2">
              <w:t>Parameters</w:t>
            </w:r>
          </w:p>
        </w:tc>
        <w:tc>
          <w:tcPr>
            <w:tcW w:w="2036" w:type="dxa"/>
            <w:shd w:val="clear" w:color="auto" w:fill="E0E0E0"/>
          </w:tcPr>
          <w:p w14:paraId="765B38A7" w14:textId="77777777" w:rsidR="008D0C0C" w:rsidRPr="00762FC2" w:rsidRDefault="008D0C0C" w:rsidP="00BE301E">
            <w:pPr>
              <w:pStyle w:val="TAH"/>
            </w:pPr>
            <w:r w:rsidRPr="00762FC2">
              <w:t>Mandatory/Optional</w:t>
            </w:r>
          </w:p>
        </w:tc>
        <w:tc>
          <w:tcPr>
            <w:tcW w:w="1851" w:type="dxa"/>
            <w:gridSpan w:val="2"/>
            <w:shd w:val="clear" w:color="auto" w:fill="E0E0E0"/>
          </w:tcPr>
          <w:p w14:paraId="2499682A" w14:textId="77777777" w:rsidR="008D0C0C" w:rsidRPr="00762FC2" w:rsidRDefault="008D0C0C" w:rsidP="00BE301E">
            <w:pPr>
              <w:pStyle w:val="TAH"/>
            </w:pPr>
            <w:r w:rsidRPr="00762FC2">
              <w:t>Supported Values</w:t>
            </w:r>
          </w:p>
        </w:tc>
        <w:tc>
          <w:tcPr>
            <w:tcW w:w="1800" w:type="dxa"/>
            <w:shd w:val="clear" w:color="auto" w:fill="E0E0E0"/>
          </w:tcPr>
          <w:p w14:paraId="2C3DD2B9" w14:textId="77777777" w:rsidR="008D0C0C" w:rsidRPr="00762FC2" w:rsidRDefault="008D0C0C" w:rsidP="00BE301E">
            <w:pPr>
              <w:pStyle w:val="TAH"/>
            </w:pPr>
            <w:r w:rsidRPr="00762FC2">
              <w:t>Provisioned Value</w:t>
            </w:r>
          </w:p>
        </w:tc>
      </w:tr>
      <w:tr w:rsidR="008D0C0C" w:rsidRPr="00762FC2" w14:paraId="6F219286" w14:textId="77777777" w:rsidTr="00BE301E">
        <w:trPr>
          <w:cantSplit/>
          <w:jc w:val="center"/>
        </w:trPr>
        <w:tc>
          <w:tcPr>
            <w:tcW w:w="2158" w:type="dxa"/>
            <w:vMerge/>
          </w:tcPr>
          <w:p w14:paraId="0C5490FE" w14:textId="77777777" w:rsidR="008D0C0C" w:rsidRPr="00762FC2" w:rsidRDefault="008D0C0C" w:rsidP="00BE301E">
            <w:pPr>
              <w:pStyle w:val="TAC"/>
              <w:rPr>
                <w:b/>
                <w:bCs/>
              </w:rPr>
            </w:pPr>
          </w:p>
        </w:tc>
        <w:tc>
          <w:tcPr>
            <w:tcW w:w="1837" w:type="dxa"/>
          </w:tcPr>
          <w:p w14:paraId="234B1DB7" w14:textId="77777777" w:rsidR="008D0C0C" w:rsidRPr="00762FC2" w:rsidRDefault="008D0C0C" w:rsidP="00BE301E">
            <w:pPr>
              <w:pStyle w:val="TAC"/>
            </w:pPr>
            <w:r>
              <w:t>-</w:t>
            </w:r>
          </w:p>
        </w:tc>
        <w:tc>
          <w:tcPr>
            <w:tcW w:w="2036" w:type="dxa"/>
          </w:tcPr>
          <w:p w14:paraId="13BFCD39" w14:textId="77777777" w:rsidR="008D0C0C" w:rsidRPr="00762FC2" w:rsidRDefault="008D0C0C" w:rsidP="00BE301E">
            <w:pPr>
              <w:pStyle w:val="TAC"/>
            </w:pPr>
            <w:r>
              <w:t>-</w:t>
            </w:r>
          </w:p>
        </w:tc>
        <w:tc>
          <w:tcPr>
            <w:tcW w:w="1851" w:type="dxa"/>
            <w:gridSpan w:val="2"/>
          </w:tcPr>
          <w:p w14:paraId="4030D215" w14:textId="77777777" w:rsidR="008D0C0C" w:rsidRPr="00762FC2" w:rsidRDefault="008D0C0C" w:rsidP="00BE301E">
            <w:pPr>
              <w:pStyle w:val="TAC"/>
            </w:pPr>
            <w:r>
              <w:t>-</w:t>
            </w:r>
          </w:p>
        </w:tc>
        <w:tc>
          <w:tcPr>
            <w:tcW w:w="1800" w:type="dxa"/>
          </w:tcPr>
          <w:p w14:paraId="2BF84952" w14:textId="77777777" w:rsidR="008D0C0C" w:rsidRPr="00762FC2" w:rsidRDefault="008D0C0C" w:rsidP="00BE301E">
            <w:pPr>
              <w:pStyle w:val="TAC"/>
            </w:pPr>
            <w:r>
              <w:t>-</w:t>
            </w:r>
          </w:p>
        </w:tc>
      </w:tr>
      <w:tr w:rsidR="008D0C0C" w:rsidRPr="00762FC2" w14:paraId="7984EEBF" w14:textId="77777777" w:rsidTr="00BE301E">
        <w:trPr>
          <w:cantSplit/>
          <w:jc w:val="center"/>
        </w:trPr>
        <w:tc>
          <w:tcPr>
            <w:tcW w:w="2158" w:type="dxa"/>
            <w:shd w:val="clear" w:color="auto" w:fill="E0E0E0"/>
          </w:tcPr>
          <w:p w14:paraId="75FF004F" w14:textId="77777777" w:rsidR="008D0C0C" w:rsidRPr="00762FC2" w:rsidRDefault="008D0C0C" w:rsidP="00BE301E">
            <w:pPr>
              <w:pStyle w:val="TAH"/>
            </w:pPr>
            <w:r w:rsidRPr="00762FC2">
              <w:t>Statistics</w:t>
            </w:r>
          </w:p>
        </w:tc>
        <w:tc>
          <w:tcPr>
            <w:tcW w:w="1837" w:type="dxa"/>
            <w:shd w:val="clear" w:color="auto" w:fill="E0E0E0"/>
          </w:tcPr>
          <w:p w14:paraId="52BBCA9D" w14:textId="77777777" w:rsidR="008D0C0C" w:rsidRPr="00762FC2" w:rsidRDefault="008D0C0C" w:rsidP="00BE301E">
            <w:pPr>
              <w:pStyle w:val="TAH"/>
            </w:pPr>
            <w:r w:rsidRPr="00762FC2">
              <w:t>Mandatory/Optional</w:t>
            </w:r>
          </w:p>
        </w:tc>
        <w:tc>
          <w:tcPr>
            <w:tcW w:w="2036" w:type="dxa"/>
            <w:shd w:val="clear" w:color="auto" w:fill="E0E0E0"/>
          </w:tcPr>
          <w:p w14:paraId="0958C2E1" w14:textId="77777777" w:rsidR="008D0C0C" w:rsidRPr="00762FC2" w:rsidRDefault="008D0C0C" w:rsidP="00BE301E">
            <w:pPr>
              <w:pStyle w:val="TAH"/>
            </w:pPr>
            <w:r w:rsidRPr="00762FC2">
              <w:t>Used in command</w:t>
            </w:r>
          </w:p>
        </w:tc>
        <w:tc>
          <w:tcPr>
            <w:tcW w:w="3651" w:type="dxa"/>
            <w:gridSpan w:val="3"/>
            <w:shd w:val="clear" w:color="auto" w:fill="E0E0E0"/>
          </w:tcPr>
          <w:p w14:paraId="2D38DD0C" w14:textId="77777777" w:rsidR="008D0C0C" w:rsidRPr="00762FC2" w:rsidRDefault="008D0C0C" w:rsidP="00BE301E">
            <w:pPr>
              <w:pStyle w:val="TAH"/>
            </w:pPr>
            <w:r w:rsidRPr="00762FC2">
              <w:t>Supported Values</w:t>
            </w:r>
          </w:p>
        </w:tc>
      </w:tr>
      <w:tr w:rsidR="008D0C0C" w:rsidRPr="00762FC2" w14:paraId="40A1B3AC" w14:textId="77777777" w:rsidTr="00BE301E">
        <w:trPr>
          <w:cantSplit/>
          <w:jc w:val="center"/>
        </w:trPr>
        <w:tc>
          <w:tcPr>
            <w:tcW w:w="2158" w:type="dxa"/>
          </w:tcPr>
          <w:p w14:paraId="7BC809F9" w14:textId="77777777" w:rsidR="008D0C0C" w:rsidRPr="00762FC2" w:rsidRDefault="008D0C0C" w:rsidP="00BE301E">
            <w:pPr>
              <w:pStyle w:val="TAC"/>
            </w:pPr>
            <w:r w:rsidRPr="00762FC2">
              <w:t>None</w:t>
            </w:r>
          </w:p>
        </w:tc>
        <w:tc>
          <w:tcPr>
            <w:tcW w:w="1837" w:type="dxa"/>
          </w:tcPr>
          <w:p w14:paraId="44338793" w14:textId="77777777" w:rsidR="008D0C0C" w:rsidRPr="00762FC2" w:rsidRDefault="008D0C0C" w:rsidP="00BE301E">
            <w:pPr>
              <w:pStyle w:val="TAC"/>
            </w:pPr>
            <w:r>
              <w:t>-</w:t>
            </w:r>
          </w:p>
        </w:tc>
        <w:tc>
          <w:tcPr>
            <w:tcW w:w="2036" w:type="dxa"/>
          </w:tcPr>
          <w:p w14:paraId="07E4DE75" w14:textId="77777777" w:rsidR="008D0C0C" w:rsidRPr="00762FC2" w:rsidRDefault="008D0C0C" w:rsidP="00BE301E">
            <w:pPr>
              <w:pStyle w:val="TAC"/>
            </w:pPr>
            <w:r>
              <w:t>-</w:t>
            </w:r>
          </w:p>
        </w:tc>
        <w:tc>
          <w:tcPr>
            <w:tcW w:w="3651" w:type="dxa"/>
            <w:gridSpan w:val="3"/>
          </w:tcPr>
          <w:p w14:paraId="7236EFFD" w14:textId="77777777" w:rsidR="008D0C0C" w:rsidRPr="00762FC2" w:rsidRDefault="008D0C0C" w:rsidP="00BE301E">
            <w:pPr>
              <w:pStyle w:val="TAC"/>
            </w:pPr>
            <w:r>
              <w:t>-</w:t>
            </w:r>
          </w:p>
        </w:tc>
      </w:tr>
      <w:tr w:rsidR="008D0C0C" w:rsidRPr="00762FC2" w14:paraId="7EB28581" w14:textId="77777777" w:rsidTr="00BE301E">
        <w:trPr>
          <w:cantSplit/>
          <w:jc w:val="center"/>
        </w:trPr>
        <w:tc>
          <w:tcPr>
            <w:tcW w:w="2158" w:type="dxa"/>
            <w:shd w:val="clear" w:color="auto" w:fill="E0E0E0"/>
          </w:tcPr>
          <w:p w14:paraId="1676A394" w14:textId="77777777" w:rsidR="008D0C0C" w:rsidRPr="00762FC2" w:rsidRDefault="008D0C0C" w:rsidP="00BE301E">
            <w:pPr>
              <w:pStyle w:val="TAH"/>
            </w:pPr>
            <w:r w:rsidRPr="00762FC2">
              <w:t>Error Codes</w:t>
            </w:r>
          </w:p>
        </w:tc>
        <w:tc>
          <w:tcPr>
            <w:tcW w:w="7524" w:type="dxa"/>
            <w:gridSpan w:val="5"/>
            <w:shd w:val="clear" w:color="auto" w:fill="E0E0E0"/>
          </w:tcPr>
          <w:p w14:paraId="606E334A" w14:textId="77777777" w:rsidR="008D0C0C" w:rsidRPr="00762FC2" w:rsidRDefault="008D0C0C" w:rsidP="00BE301E">
            <w:pPr>
              <w:pStyle w:val="TAH"/>
            </w:pPr>
            <w:r w:rsidRPr="00762FC2">
              <w:t>Mandatory/Optional</w:t>
            </w:r>
          </w:p>
        </w:tc>
      </w:tr>
      <w:tr w:rsidR="008D0C0C" w:rsidRPr="00762FC2" w14:paraId="758C7F43" w14:textId="77777777" w:rsidTr="00BE301E">
        <w:trPr>
          <w:cantSplit/>
          <w:jc w:val="center"/>
        </w:trPr>
        <w:tc>
          <w:tcPr>
            <w:tcW w:w="2158" w:type="dxa"/>
          </w:tcPr>
          <w:p w14:paraId="21B8AE16" w14:textId="77777777" w:rsidR="008D0C0C" w:rsidRPr="00762FC2" w:rsidRDefault="008D0C0C" w:rsidP="00BE301E">
            <w:pPr>
              <w:pStyle w:val="TAC"/>
            </w:pPr>
            <w:r w:rsidRPr="00762FC2">
              <w:t>None</w:t>
            </w:r>
          </w:p>
        </w:tc>
        <w:tc>
          <w:tcPr>
            <w:tcW w:w="7524" w:type="dxa"/>
            <w:gridSpan w:val="5"/>
          </w:tcPr>
          <w:p w14:paraId="44FB3E29" w14:textId="77777777" w:rsidR="008D0C0C" w:rsidRPr="00762FC2" w:rsidRDefault="008D0C0C" w:rsidP="00BE301E">
            <w:pPr>
              <w:pStyle w:val="TAC"/>
            </w:pPr>
            <w:r>
              <w:t>-</w:t>
            </w:r>
          </w:p>
        </w:tc>
      </w:tr>
      <w:tr w:rsidR="008D0C0C" w14:paraId="21575E8B" w14:textId="77777777" w:rsidTr="00BE301E">
        <w:trPr>
          <w:cantSplit/>
          <w:jc w:val="center"/>
        </w:trPr>
        <w:tc>
          <w:tcPr>
            <w:tcW w:w="9682" w:type="dxa"/>
            <w:gridSpan w:val="6"/>
          </w:tcPr>
          <w:p w14:paraId="29FB1B69" w14:textId="77777777" w:rsidR="008D0C0C" w:rsidRPr="00F31BAC" w:rsidRDefault="008D0C0C" w:rsidP="00BE301E">
            <w:pPr>
              <w:pStyle w:val="TAN"/>
              <w:ind w:left="1987"/>
            </w:pPr>
          </w:p>
        </w:tc>
      </w:tr>
    </w:tbl>
    <w:p w14:paraId="2FD2B458" w14:textId="77777777" w:rsidR="008D0C0C" w:rsidRPr="00690174" w:rsidRDefault="008D0C0C" w:rsidP="008D0C0C"/>
    <w:p w14:paraId="415D5023" w14:textId="77777777" w:rsidR="008D0C0C" w:rsidRPr="007E1E59" w:rsidRDefault="008D0C0C" w:rsidP="00D928F0">
      <w:pPr>
        <w:pStyle w:val="Heading4"/>
      </w:pPr>
      <w:bookmarkStart w:id="96" w:name="_Toc414010828"/>
      <w:r>
        <w:lastRenderedPageBreak/>
        <w:t>5.14.3.</w:t>
      </w:r>
      <w:r w:rsidR="005B26D3">
        <w:t>4</w:t>
      </w:r>
      <w:r>
        <w:tab/>
        <w:t>Gate Management (gm)</w:t>
      </w:r>
      <w:bookmarkEnd w:id="96"/>
    </w:p>
    <w:p w14:paraId="33D82316" w14:textId="77777777" w:rsidR="008D0C0C" w:rsidRDefault="008D0C0C" w:rsidP="008D0C0C">
      <w:pPr>
        <w:pStyle w:val="TH"/>
      </w:pPr>
      <w:r>
        <w:t xml:space="preserve">Table </w:t>
      </w:r>
      <w:r>
        <w:rPr>
          <w:noProof/>
        </w:rPr>
        <w:t>5.14.3.</w:t>
      </w:r>
      <w:r w:rsidR="005B26D3">
        <w:rPr>
          <w:noProof/>
        </w:rPr>
        <w:t>4</w:t>
      </w:r>
      <w:r>
        <w:rPr>
          <w:noProof/>
        </w:rPr>
        <w:t>.1</w:t>
      </w:r>
      <w:r>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7"/>
        <w:gridCol w:w="1827"/>
        <w:gridCol w:w="1389"/>
        <w:gridCol w:w="132"/>
        <w:gridCol w:w="280"/>
        <w:gridCol w:w="1102"/>
        <w:gridCol w:w="1452"/>
      </w:tblGrid>
      <w:tr w:rsidR="008D0C0C" w14:paraId="7DBD92D5" w14:textId="77777777" w:rsidTr="00BE301E">
        <w:tblPrEx>
          <w:tblCellMar>
            <w:top w:w="0" w:type="dxa"/>
            <w:bottom w:w="0" w:type="dxa"/>
          </w:tblCellMar>
        </w:tblPrEx>
        <w:trPr>
          <w:cantSplit/>
          <w:jc w:val="center"/>
        </w:trPr>
        <w:tc>
          <w:tcPr>
            <w:tcW w:w="3639" w:type="dxa"/>
            <w:shd w:val="clear" w:color="auto" w:fill="E0E0E0"/>
          </w:tcPr>
          <w:p w14:paraId="05C6CAB4" w14:textId="77777777" w:rsidR="008D0C0C" w:rsidRDefault="008D0C0C" w:rsidP="00BE301E">
            <w:pPr>
              <w:pStyle w:val="TAH"/>
            </w:pPr>
            <w:r>
              <w:t xml:space="preserve">Properties </w:t>
            </w:r>
          </w:p>
        </w:tc>
        <w:tc>
          <w:tcPr>
            <w:tcW w:w="1827" w:type="dxa"/>
            <w:shd w:val="clear" w:color="auto" w:fill="E0E0E0"/>
          </w:tcPr>
          <w:p w14:paraId="365B0859" w14:textId="77777777" w:rsidR="008D0C0C" w:rsidRDefault="008D0C0C" w:rsidP="00BE301E">
            <w:pPr>
              <w:pStyle w:val="TAH"/>
            </w:pPr>
            <w:r>
              <w:t>Mandatory/Optional</w:t>
            </w:r>
          </w:p>
        </w:tc>
        <w:tc>
          <w:tcPr>
            <w:tcW w:w="1587" w:type="dxa"/>
            <w:gridSpan w:val="2"/>
            <w:shd w:val="clear" w:color="auto" w:fill="E0E0E0"/>
          </w:tcPr>
          <w:p w14:paraId="5D5C1792" w14:textId="77777777" w:rsidR="008D0C0C" w:rsidRDefault="008D0C0C" w:rsidP="00BE301E">
            <w:pPr>
              <w:pStyle w:val="TAH"/>
            </w:pPr>
            <w:r>
              <w:t>Used in command</w:t>
            </w:r>
          </w:p>
        </w:tc>
        <w:tc>
          <w:tcPr>
            <w:tcW w:w="1436" w:type="dxa"/>
            <w:gridSpan w:val="2"/>
            <w:shd w:val="clear" w:color="auto" w:fill="E0E0E0"/>
          </w:tcPr>
          <w:p w14:paraId="310122B1" w14:textId="77777777" w:rsidR="008D0C0C" w:rsidRDefault="008D0C0C" w:rsidP="00BE301E">
            <w:pPr>
              <w:pStyle w:val="TAH"/>
            </w:pPr>
            <w:r>
              <w:t>Supported Values</w:t>
            </w:r>
          </w:p>
        </w:tc>
        <w:tc>
          <w:tcPr>
            <w:tcW w:w="1497" w:type="dxa"/>
            <w:shd w:val="clear" w:color="auto" w:fill="E0E0E0"/>
          </w:tcPr>
          <w:p w14:paraId="139CB44C" w14:textId="77777777" w:rsidR="008D0C0C" w:rsidRDefault="008D0C0C" w:rsidP="00BE301E">
            <w:pPr>
              <w:pStyle w:val="TAH"/>
            </w:pPr>
            <w:r>
              <w:t>Provisioned Value</w:t>
            </w:r>
          </w:p>
        </w:tc>
      </w:tr>
      <w:tr w:rsidR="008D0C0C" w14:paraId="75E74B1B" w14:textId="77777777" w:rsidTr="00BE301E">
        <w:tblPrEx>
          <w:tblCellMar>
            <w:top w:w="0" w:type="dxa"/>
            <w:bottom w:w="0" w:type="dxa"/>
          </w:tblCellMar>
        </w:tblPrEx>
        <w:trPr>
          <w:cantSplit/>
          <w:jc w:val="center"/>
        </w:trPr>
        <w:tc>
          <w:tcPr>
            <w:tcW w:w="3639" w:type="dxa"/>
          </w:tcPr>
          <w:p w14:paraId="6CB703AA" w14:textId="77777777" w:rsidR="008D0C0C" w:rsidRDefault="008D0C0C" w:rsidP="00BE301E">
            <w:pPr>
              <w:pStyle w:val="TAC"/>
            </w:pPr>
            <w:r>
              <w:t>Remote Source Address Filtering (gm/saf,</w:t>
            </w:r>
            <w:r w:rsidRPr="00AD283B">
              <w:t>0x00</w:t>
            </w:r>
            <w:r>
              <w:t>8c</w:t>
            </w:r>
            <w:r w:rsidRPr="00AD283B">
              <w:t>/0x000</w:t>
            </w:r>
            <w:r>
              <w:t>1)</w:t>
            </w:r>
          </w:p>
        </w:tc>
        <w:tc>
          <w:tcPr>
            <w:tcW w:w="1827" w:type="dxa"/>
          </w:tcPr>
          <w:p w14:paraId="44148E90" w14:textId="77777777" w:rsidR="008D0C0C" w:rsidRDefault="008D0C0C" w:rsidP="00BE301E">
            <w:pPr>
              <w:pStyle w:val="TAC"/>
            </w:pPr>
            <w:r>
              <w:t>M</w:t>
            </w:r>
          </w:p>
        </w:tc>
        <w:tc>
          <w:tcPr>
            <w:tcW w:w="1587" w:type="dxa"/>
            <w:gridSpan w:val="2"/>
          </w:tcPr>
          <w:p w14:paraId="63AE0340" w14:textId="77777777" w:rsidR="008D0C0C" w:rsidRDefault="008D0C0C" w:rsidP="00BE301E">
            <w:pPr>
              <w:pStyle w:val="TAC"/>
            </w:pPr>
            <w:r>
              <w:t>ADD, MODIFY</w:t>
            </w:r>
          </w:p>
        </w:tc>
        <w:tc>
          <w:tcPr>
            <w:tcW w:w="1436" w:type="dxa"/>
            <w:gridSpan w:val="2"/>
          </w:tcPr>
          <w:p w14:paraId="25BF9F65" w14:textId="77777777" w:rsidR="008D0C0C" w:rsidRDefault="008D0C0C" w:rsidP="00BE301E">
            <w:pPr>
              <w:pStyle w:val="TAC"/>
            </w:pPr>
            <w:r>
              <w:t>ALL</w:t>
            </w:r>
          </w:p>
        </w:tc>
        <w:tc>
          <w:tcPr>
            <w:tcW w:w="1497" w:type="dxa"/>
          </w:tcPr>
          <w:p w14:paraId="4352A3CF" w14:textId="77777777" w:rsidR="008D0C0C" w:rsidRDefault="008D0C0C" w:rsidP="00BE301E">
            <w:pPr>
              <w:pStyle w:val="TAC"/>
            </w:pPr>
            <w:r>
              <w:t>Not Applicable</w:t>
            </w:r>
          </w:p>
          <w:p w14:paraId="546305EE" w14:textId="77777777" w:rsidR="008D0C0C" w:rsidRDefault="008D0C0C" w:rsidP="00BE301E">
            <w:pPr>
              <w:pStyle w:val="TAC"/>
            </w:pPr>
          </w:p>
        </w:tc>
      </w:tr>
      <w:tr w:rsidR="008D0C0C" w14:paraId="7BF5867E" w14:textId="77777777" w:rsidTr="00BE301E">
        <w:tblPrEx>
          <w:tblCellMar>
            <w:top w:w="0" w:type="dxa"/>
            <w:bottom w:w="0" w:type="dxa"/>
          </w:tblCellMar>
        </w:tblPrEx>
        <w:trPr>
          <w:cantSplit/>
          <w:jc w:val="center"/>
        </w:trPr>
        <w:tc>
          <w:tcPr>
            <w:tcW w:w="3639" w:type="dxa"/>
          </w:tcPr>
          <w:p w14:paraId="45394E3C" w14:textId="77777777" w:rsidR="008D0C0C" w:rsidRDefault="008D0C0C" w:rsidP="00BE301E">
            <w:pPr>
              <w:pStyle w:val="TAC"/>
            </w:pPr>
            <w:r>
              <w:t>Remote Source Address Mask (gm/sam,</w:t>
            </w:r>
            <w:r w:rsidRPr="00AD283B">
              <w:t>0x00</w:t>
            </w:r>
            <w:r>
              <w:t>8c</w:t>
            </w:r>
            <w:r w:rsidRPr="00AD283B">
              <w:t>/0x000</w:t>
            </w:r>
            <w:r>
              <w:t>2)</w:t>
            </w:r>
          </w:p>
        </w:tc>
        <w:tc>
          <w:tcPr>
            <w:tcW w:w="1827" w:type="dxa"/>
          </w:tcPr>
          <w:p w14:paraId="427B1E5A" w14:textId="77777777" w:rsidR="008D0C0C" w:rsidRDefault="008D0C0C" w:rsidP="00BE301E">
            <w:pPr>
              <w:pStyle w:val="TAC"/>
            </w:pPr>
            <w:r>
              <w:t>O</w:t>
            </w:r>
          </w:p>
        </w:tc>
        <w:tc>
          <w:tcPr>
            <w:tcW w:w="1587" w:type="dxa"/>
            <w:gridSpan w:val="2"/>
          </w:tcPr>
          <w:p w14:paraId="08483246" w14:textId="77777777" w:rsidR="008D0C0C" w:rsidRDefault="008D0C0C" w:rsidP="00BE301E">
            <w:pPr>
              <w:pStyle w:val="TAC"/>
            </w:pPr>
            <w:r>
              <w:t>ADD, MODIFY</w:t>
            </w:r>
          </w:p>
        </w:tc>
        <w:tc>
          <w:tcPr>
            <w:tcW w:w="1436" w:type="dxa"/>
            <w:gridSpan w:val="2"/>
          </w:tcPr>
          <w:p w14:paraId="54BD5728" w14:textId="77777777" w:rsidR="008D0C0C" w:rsidRDefault="008D0C0C" w:rsidP="00BE301E">
            <w:pPr>
              <w:pStyle w:val="TAC"/>
            </w:pPr>
            <w:r>
              <w:t>ALL</w:t>
            </w:r>
          </w:p>
        </w:tc>
        <w:tc>
          <w:tcPr>
            <w:tcW w:w="1497" w:type="dxa"/>
          </w:tcPr>
          <w:p w14:paraId="7EC58E6A" w14:textId="77777777" w:rsidR="008D0C0C" w:rsidRDefault="008D0C0C" w:rsidP="00BE301E">
            <w:pPr>
              <w:pStyle w:val="TAC"/>
            </w:pPr>
            <w:r>
              <w:t>Not Applicable</w:t>
            </w:r>
          </w:p>
        </w:tc>
      </w:tr>
      <w:tr w:rsidR="008D0C0C" w14:paraId="7D128B3E" w14:textId="77777777" w:rsidTr="00BE301E">
        <w:tblPrEx>
          <w:tblCellMar>
            <w:top w:w="0" w:type="dxa"/>
            <w:bottom w:w="0" w:type="dxa"/>
          </w:tblCellMar>
        </w:tblPrEx>
        <w:trPr>
          <w:cantSplit/>
          <w:jc w:val="center"/>
        </w:trPr>
        <w:tc>
          <w:tcPr>
            <w:tcW w:w="3639" w:type="dxa"/>
          </w:tcPr>
          <w:p w14:paraId="15359812" w14:textId="77777777" w:rsidR="008D0C0C" w:rsidRPr="00704AD2" w:rsidRDefault="008D0C0C" w:rsidP="00BE301E">
            <w:pPr>
              <w:pStyle w:val="TAC"/>
            </w:pPr>
            <w:smartTag w:uri="urn:schemas-microsoft-com:office:smarttags" w:element="place">
              <w:smartTag w:uri="urn:schemas-microsoft-com:office:smarttags" w:element="PlaceName">
                <w:r w:rsidRPr="00704AD2">
                  <w:t>Remote</w:t>
                </w:r>
              </w:smartTag>
              <w:r w:rsidRPr="00704AD2">
                <w:t xml:space="preserve"> </w:t>
              </w:r>
              <w:smartTag w:uri="urn:schemas-microsoft-com:office:smarttags" w:element="PlaceName">
                <w:r w:rsidRPr="00704AD2">
                  <w:t>Source</w:t>
                </w:r>
              </w:smartTag>
              <w:r w:rsidRPr="00704AD2">
                <w:t xml:space="preserve"> </w:t>
              </w:r>
              <w:smartTag w:uri="urn:schemas-microsoft-com:office:smarttags" w:element="PlaceType">
                <w:r w:rsidRPr="00704AD2">
                  <w:t>Port</w:t>
                </w:r>
              </w:smartTag>
            </w:smartTag>
            <w:r w:rsidRPr="00704AD2">
              <w:t xml:space="preserve"> Filtering (gm/spf,0x008c/0x0003)</w:t>
            </w:r>
          </w:p>
        </w:tc>
        <w:tc>
          <w:tcPr>
            <w:tcW w:w="1827" w:type="dxa"/>
          </w:tcPr>
          <w:p w14:paraId="4417AD9A" w14:textId="77777777" w:rsidR="008D0C0C" w:rsidRDefault="008D0C0C" w:rsidP="00BE301E">
            <w:pPr>
              <w:pStyle w:val="TAC"/>
            </w:pPr>
            <w:r>
              <w:t>M</w:t>
            </w:r>
          </w:p>
        </w:tc>
        <w:tc>
          <w:tcPr>
            <w:tcW w:w="1587" w:type="dxa"/>
            <w:gridSpan w:val="2"/>
          </w:tcPr>
          <w:p w14:paraId="5B6BB639" w14:textId="77777777" w:rsidR="008D0C0C" w:rsidRDefault="008D0C0C" w:rsidP="00BE301E">
            <w:pPr>
              <w:pStyle w:val="TAC"/>
            </w:pPr>
            <w:r>
              <w:t>ADD, MODIFY</w:t>
            </w:r>
          </w:p>
        </w:tc>
        <w:tc>
          <w:tcPr>
            <w:tcW w:w="1436" w:type="dxa"/>
            <w:gridSpan w:val="2"/>
          </w:tcPr>
          <w:p w14:paraId="4E3A9B46" w14:textId="77777777" w:rsidR="008D0C0C" w:rsidRDefault="008D0C0C" w:rsidP="00BE301E">
            <w:pPr>
              <w:pStyle w:val="TAC"/>
            </w:pPr>
            <w:r>
              <w:t>ALL</w:t>
            </w:r>
          </w:p>
        </w:tc>
        <w:tc>
          <w:tcPr>
            <w:tcW w:w="1497" w:type="dxa"/>
          </w:tcPr>
          <w:p w14:paraId="39639BDB" w14:textId="77777777" w:rsidR="008D0C0C" w:rsidRDefault="008D0C0C" w:rsidP="00BE301E">
            <w:pPr>
              <w:pStyle w:val="TAC"/>
            </w:pPr>
            <w:r>
              <w:t>Not Applicable</w:t>
            </w:r>
          </w:p>
          <w:p w14:paraId="3D5EE8B7" w14:textId="77777777" w:rsidR="008D0C0C" w:rsidRDefault="008D0C0C" w:rsidP="00BE301E">
            <w:pPr>
              <w:pStyle w:val="TAC"/>
            </w:pPr>
          </w:p>
        </w:tc>
      </w:tr>
      <w:tr w:rsidR="008D0C0C" w14:paraId="0F2D9F4B" w14:textId="77777777" w:rsidTr="00BE301E">
        <w:tblPrEx>
          <w:tblCellMar>
            <w:top w:w="0" w:type="dxa"/>
            <w:bottom w:w="0" w:type="dxa"/>
          </w:tblCellMar>
        </w:tblPrEx>
        <w:trPr>
          <w:cantSplit/>
          <w:jc w:val="center"/>
        </w:trPr>
        <w:tc>
          <w:tcPr>
            <w:tcW w:w="3639" w:type="dxa"/>
          </w:tcPr>
          <w:p w14:paraId="4B74D6C3" w14:textId="77777777" w:rsidR="008D0C0C" w:rsidRPr="004D534B" w:rsidRDefault="008D0C0C" w:rsidP="00BE301E">
            <w:pPr>
              <w:pStyle w:val="TAC"/>
              <w:rPr>
                <w:lang w:val="fr-FR"/>
              </w:rPr>
            </w:pPr>
            <w:r w:rsidRPr="004D534B">
              <w:rPr>
                <w:lang w:val="fr-FR"/>
              </w:rPr>
              <w:t>Remote Source Port (gm/spr</w:t>
            </w:r>
            <w:r w:rsidRPr="009F6DA8">
              <w:rPr>
                <w:lang w:val="fr-FR"/>
              </w:rPr>
              <w:t>,0x008c/0x0004</w:t>
            </w:r>
            <w:r w:rsidRPr="004D534B">
              <w:rPr>
                <w:lang w:val="fr-FR"/>
              </w:rPr>
              <w:t>)</w:t>
            </w:r>
          </w:p>
        </w:tc>
        <w:tc>
          <w:tcPr>
            <w:tcW w:w="1827" w:type="dxa"/>
          </w:tcPr>
          <w:p w14:paraId="5C5FDFD0" w14:textId="77777777" w:rsidR="008D0C0C" w:rsidRDefault="008D0C0C" w:rsidP="00BE301E">
            <w:pPr>
              <w:pStyle w:val="TAC"/>
            </w:pPr>
            <w:r>
              <w:t>O</w:t>
            </w:r>
          </w:p>
        </w:tc>
        <w:tc>
          <w:tcPr>
            <w:tcW w:w="1587" w:type="dxa"/>
            <w:gridSpan w:val="2"/>
          </w:tcPr>
          <w:p w14:paraId="651A1AC2" w14:textId="77777777" w:rsidR="008D0C0C" w:rsidRDefault="008D0C0C" w:rsidP="00BE301E">
            <w:pPr>
              <w:pStyle w:val="TAC"/>
            </w:pPr>
            <w:r>
              <w:t>ADD, MODIFY</w:t>
            </w:r>
          </w:p>
        </w:tc>
        <w:tc>
          <w:tcPr>
            <w:tcW w:w="1436" w:type="dxa"/>
            <w:gridSpan w:val="2"/>
          </w:tcPr>
          <w:p w14:paraId="35816968" w14:textId="77777777" w:rsidR="008D0C0C" w:rsidRDefault="008D0C0C" w:rsidP="00BE301E">
            <w:pPr>
              <w:pStyle w:val="TAC"/>
            </w:pPr>
            <w:r>
              <w:t>ALL</w:t>
            </w:r>
          </w:p>
        </w:tc>
        <w:tc>
          <w:tcPr>
            <w:tcW w:w="1497" w:type="dxa"/>
          </w:tcPr>
          <w:p w14:paraId="40B587F5" w14:textId="77777777" w:rsidR="008D0C0C" w:rsidRDefault="008D0C0C" w:rsidP="00BE301E">
            <w:pPr>
              <w:pStyle w:val="TAC"/>
            </w:pPr>
            <w:r>
              <w:t>Not Applicable</w:t>
            </w:r>
          </w:p>
        </w:tc>
      </w:tr>
      <w:tr w:rsidR="008D0C0C" w14:paraId="6ADC2750" w14:textId="77777777" w:rsidTr="00BE301E">
        <w:tblPrEx>
          <w:tblCellMar>
            <w:top w:w="0" w:type="dxa"/>
            <w:bottom w:w="0" w:type="dxa"/>
          </w:tblCellMar>
        </w:tblPrEx>
        <w:trPr>
          <w:cantSplit/>
          <w:jc w:val="center"/>
        </w:trPr>
        <w:tc>
          <w:tcPr>
            <w:tcW w:w="3639" w:type="dxa"/>
          </w:tcPr>
          <w:p w14:paraId="6444B931" w14:textId="77777777" w:rsidR="008D0C0C" w:rsidRDefault="008D0C0C" w:rsidP="00BE301E">
            <w:pPr>
              <w:pStyle w:val="TAC"/>
            </w:pPr>
            <w:r>
              <w:t>Explicit Source Address Setting (gm/esas,</w:t>
            </w:r>
            <w:r w:rsidRPr="00AD283B">
              <w:t>0x00</w:t>
            </w:r>
            <w:r>
              <w:t>8c</w:t>
            </w:r>
            <w:r w:rsidRPr="00AD283B">
              <w:t>/0x000</w:t>
            </w:r>
            <w:r>
              <w:t>5)</w:t>
            </w:r>
          </w:p>
        </w:tc>
        <w:tc>
          <w:tcPr>
            <w:tcW w:w="1827" w:type="dxa"/>
          </w:tcPr>
          <w:p w14:paraId="3B816870" w14:textId="77777777" w:rsidR="008D0C0C" w:rsidRDefault="008D0C0C" w:rsidP="00BE301E">
            <w:pPr>
              <w:pStyle w:val="TAC"/>
            </w:pPr>
            <w:r>
              <w:t>Not Supported</w:t>
            </w:r>
          </w:p>
        </w:tc>
        <w:tc>
          <w:tcPr>
            <w:tcW w:w="1587" w:type="dxa"/>
            <w:gridSpan w:val="2"/>
          </w:tcPr>
          <w:p w14:paraId="6E907025" w14:textId="77777777" w:rsidR="008D0C0C" w:rsidRDefault="008D0C0C" w:rsidP="00BE301E">
            <w:pPr>
              <w:pStyle w:val="TAC"/>
            </w:pPr>
            <w:r>
              <w:t>NONE</w:t>
            </w:r>
          </w:p>
        </w:tc>
        <w:tc>
          <w:tcPr>
            <w:tcW w:w="1436" w:type="dxa"/>
            <w:gridSpan w:val="2"/>
          </w:tcPr>
          <w:p w14:paraId="362B2504" w14:textId="77777777" w:rsidR="008D0C0C" w:rsidRDefault="008D0C0C" w:rsidP="00BE301E">
            <w:pPr>
              <w:pStyle w:val="TAC"/>
            </w:pPr>
            <w:r>
              <w:t>-</w:t>
            </w:r>
          </w:p>
        </w:tc>
        <w:tc>
          <w:tcPr>
            <w:tcW w:w="1497" w:type="dxa"/>
          </w:tcPr>
          <w:p w14:paraId="3037E1BF" w14:textId="77777777" w:rsidR="008D0C0C" w:rsidRDefault="008D0C0C" w:rsidP="00BE301E">
            <w:pPr>
              <w:pStyle w:val="TAC"/>
            </w:pPr>
            <w:r>
              <w:t>-</w:t>
            </w:r>
          </w:p>
        </w:tc>
      </w:tr>
      <w:tr w:rsidR="008D0C0C" w14:paraId="4504EC8B" w14:textId="77777777" w:rsidTr="00BE301E">
        <w:tblPrEx>
          <w:tblCellMar>
            <w:top w:w="0" w:type="dxa"/>
            <w:bottom w:w="0" w:type="dxa"/>
          </w:tblCellMar>
        </w:tblPrEx>
        <w:trPr>
          <w:cantSplit/>
          <w:jc w:val="center"/>
        </w:trPr>
        <w:tc>
          <w:tcPr>
            <w:tcW w:w="3639" w:type="dxa"/>
          </w:tcPr>
          <w:p w14:paraId="1ADD1A7B" w14:textId="77777777" w:rsidR="008D0C0C" w:rsidRDefault="008D0C0C" w:rsidP="00BE301E">
            <w:pPr>
              <w:pStyle w:val="TAC"/>
            </w:pPr>
            <w:r>
              <w:t>Local Source Address (gm/lsa,</w:t>
            </w:r>
            <w:r w:rsidRPr="00AD283B">
              <w:t>0x00</w:t>
            </w:r>
            <w:r>
              <w:t>8c</w:t>
            </w:r>
            <w:r w:rsidRPr="00AD283B">
              <w:t>/0x000</w:t>
            </w:r>
            <w:r>
              <w:t>6)</w:t>
            </w:r>
          </w:p>
        </w:tc>
        <w:tc>
          <w:tcPr>
            <w:tcW w:w="1827" w:type="dxa"/>
          </w:tcPr>
          <w:p w14:paraId="2F4DA23F" w14:textId="77777777" w:rsidR="008D0C0C" w:rsidRDefault="008D0C0C" w:rsidP="00BE301E">
            <w:pPr>
              <w:pStyle w:val="TAC"/>
            </w:pPr>
            <w:r>
              <w:t>Not Supported</w:t>
            </w:r>
          </w:p>
        </w:tc>
        <w:tc>
          <w:tcPr>
            <w:tcW w:w="1587" w:type="dxa"/>
            <w:gridSpan w:val="2"/>
          </w:tcPr>
          <w:p w14:paraId="50562241" w14:textId="77777777" w:rsidR="008D0C0C" w:rsidRDefault="008D0C0C" w:rsidP="00BE301E">
            <w:pPr>
              <w:pStyle w:val="TAC"/>
            </w:pPr>
            <w:r>
              <w:t>NONE</w:t>
            </w:r>
          </w:p>
        </w:tc>
        <w:tc>
          <w:tcPr>
            <w:tcW w:w="1436" w:type="dxa"/>
            <w:gridSpan w:val="2"/>
          </w:tcPr>
          <w:p w14:paraId="136CE983" w14:textId="77777777" w:rsidR="008D0C0C" w:rsidRDefault="008D0C0C" w:rsidP="00BE301E">
            <w:pPr>
              <w:pStyle w:val="TAC"/>
            </w:pPr>
            <w:r>
              <w:t>-</w:t>
            </w:r>
          </w:p>
        </w:tc>
        <w:tc>
          <w:tcPr>
            <w:tcW w:w="1497" w:type="dxa"/>
          </w:tcPr>
          <w:p w14:paraId="54470E85" w14:textId="77777777" w:rsidR="008D0C0C" w:rsidRDefault="008D0C0C" w:rsidP="00BE301E">
            <w:pPr>
              <w:pStyle w:val="TAC"/>
            </w:pPr>
            <w:r>
              <w:t>-</w:t>
            </w:r>
          </w:p>
        </w:tc>
      </w:tr>
      <w:tr w:rsidR="008D0C0C" w14:paraId="782837AD" w14:textId="77777777" w:rsidTr="00BE301E">
        <w:tblPrEx>
          <w:tblCellMar>
            <w:top w:w="0" w:type="dxa"/>
            <w:bottom w:w="0" w:type="dxa"/>
          </w:tblCellMar>
        </w:tblPrEx>
        <w:trPr>
          <w:cantSplit/>
          <w:jc w:val="center"/>
        </w:trPr>
        <w:tc>
          <w:tcPr>
            <w:tcW w:w="3639" w:type="dxa"/>
          </w:tcPr>
          <w:p w14:paraId="68F35D5F" w14:textId="77777777" w:rsidR="008D0C0C" w:rsidRPr="004D534B" w:rsidRDefault="008D0C0C" w:rsidP="00BE301E">
            <w:pPr>
              <w:pStyle w:val="TAC"/>
              <w:rPr>
                <w:lang w:val="fr-FR"/>
              </w:rPr>
            </w:pPr>
            <w:r w:rsidRPr="004D534B">
              <w:rPr>
                <w:lang w:val="fr-FR"/>
              </w:rPr>
              <w:t>Explicit Source Port Setting (gm/esps</w:t>
            </w:r>
            <w:r w:rsidRPr="009F6DA8">
              <w:rPr>
                <w:lang w:val="fr-FR"/>
              </w:rPr>
              <w:t>,0x008c/0x0007</w:t>
            </w:r>
            <w:r w:rsidRPr="004D534B">
              <w:rPr>
                <w:lang w:val="fr-FR"/>
              </w:rPr>
              <w:t>)</w:t>
            </w:r>
          </w:p>
        </w:tc>
        <w:tc>
          <w:tcPr>
            <w:tcW w:w="1827" w:type="dxa"/>
          </w:tcPr>
          <w:p w14:paraId="5B51ED49" w14:textId="77777777" w:rsidR="008D0C0C" w:rsidRDefault="008D0C0C" w:rsidP="00BE301E">
            <w:pPr>
              <w:pStyle w:val="TAC"/>
            </w:pPr>
            <w:r>
              <w:t>Not Supported</w:t>
            </w:r>
          </w:p>
        </w:tc>
        <w:tc>
          <w:tcPr>
            <w:tcW w:w="1587" w:type="dxa"/>
            <w:gridSpan w:val="2"/>
          </w:tcPr>
          <w:p w14:paraId="7108F94F" w14:textId="77777777" w:rsidR="008D0C0C" w:rsidRDefault="008D0C0C" w:rsidP="00BE301E">
            <w:pPr>
              <w:pStyle w:val="TAC"/>
            </w:pPr>
            <w:r>
              <w:t>NONE</w:t>
            </w:r>
          </w:p>
        </w:tc>
        <w:tc>
          <w:tcPr>
            <w:tcW w:w="1436" w:type="dxa"/>
            <w:gridSpan w:val="2"/>
          </w:tcPr>
          <w:p w14:paraId="00514C35" w14:textId="77777777" w:rsidR="008D0C0C" w:rsidRDefault="008D0C0C" w:rsidP="00BE301E">
            <w:pPr>
              <w:pStyle w:val="TAC"/>
            </w:pPr>
            <w:r>
              <w:t>-</w:t>
            </w:r>
          </w:p>
        </w:tc>
        <w:tc>
          <w:tcPr>
            <w:tcW w:w="1497" w:type="dxa"/>
          </w:tcPr>
          <w:p w14:paraId="49E52E26" w14:textId="77777777" w:rsidR="008D0C0C" w:rsidRDefault="008D0C0C" w:rsidP="00BE301E">
            <w:pPr>
              <w:pStyle w:val="TAC"/>
            </w:pPr>
            <w:r>
              <w:t>-</w:t>
            </w:r>
          </w:p>
        </w:tc>
      </w:tr>
      <w:tr w:rsidR="008D0C0C" w14:paraId="68176E9E" w14:textId="77777777" w:rsidTr="00BE301E">
        <w:tblPrEx>
          <w:tblCellMar>
            <w:top w:w="0" w:type="dxa"/>
            <w:bottom w:w="0" w:type="dxa"/>
          </w:tblCellMar>
        </w:tblPrEx>
        <w:trPr>
          <w:cantSplit/>
          <w:jc w:val="center"/>
        </w:trPr>
        <w:tc>
          <w:tcPr>
            <w:tcW w:w="3639" w:type="dxa"/>
          </w:tcPr>
          <w:p w14:paraId="39ECE833" w14:textId="77777777" w:rsidR="008D0C0C" w:rsidRDefault="008D0C0C" w:rsidP="00BE301E">
            <w:pPr>
              <w:pStyle w:val="TAC"/>
              <w:rPr>
                <w:lang w:val="fr-FR"/>
              </w:rPr>
            </w:pPr>
            <w:r w:rsidRPr="004D534B">
              <w:rPr>
                <w:lang w:val="fr-FR"/>
              </w:rPr>
              <w:t xml:space="preserve">Local Source Port </w:t>
            </w:r>
          </w:p>
          <w:p w14:paraId="5094CC36" w14:textId="77777777" w:rsidR="008D0C0C" w:rsidRPr="004D534B" w:rsidRDefault="008D0C0C" w:rsidP="00BE301E">
            <w:pPr>
              <w:pStyle w:val="TAC"/>
              <w:rPr>
                <w:lang w:val="fr-FR"/>
              </w:rPr>
            </w:pPr>
            <w:r w:rsidRPr="004D534B">
              <w:rPr>
                <w:lang w:val="fr-FR"/>
              </w:rPr>
              <w:t>(gm/lsp</w:t>
            </w:r>
            <w:r w:rsidRPr="009F6DA8">
              <w:rPr>
                <w:lang w:val="fr-FR"/>
              </w:rPr>
              <w:t>,0x008c/0x0008</w:t>
            </w:r>
            <w:r w:rsidRPr="004D534B">
              <w:rPr>
                <w:lang w:val="fr-FR"/>
              </w:rPr>
              <w:t>)</w:t>
            </w:r>
          </w:p>
        </w:tc>
        <w:tc>
          <w:tcPr>
            <w:tcW w:w="1827" w:type="dxa"/>
          </w:tcPr>
          <w:p w14:paraId="776B0BBB" w14:textId="77777777" w:rsidR="008D0C0C" w:rsidRPr="004B7F75" w:rsidRDefault="008D0C0C" w:rsidP="00BE301E">
            <w:pPr>
              <w:pStyle w:val="TAC"/>
            </w:pPr>
            <w:r>
              <w:t>Not Supported</w:t>
            </w:r>
          </w:p>
        </w:tc>
        <w:tc>
          <w:tcPr>
            <w:tcW w:w="1587" w:type="dxa"/>
            <w:gridSpan w:val="2"/>
          </w:tcPr>
          <w:p w14:paraId="60ADF626" w14:textId="77777777" w:rsidR="008D0C0C" w:rsidRDefault="008D0C0C" w:rsidP="00BE301E">
            <w:pPr>
              <w:pStyle w:val="TAC"/>
            </w:pPr>
            <w:r>
              <w:t>NONE</w:t>
            </w:r>
          </w:p>
        </w:tc>
        <w:tc>
          <w:tcPr>
            <w:tcW w:w="1436" w:type="dxa"/>
            <w:gridSpan w:val="2"/>
          </w:tcPr>
          <w:p w14:paraId="0CC8FB55" w14:textId="77777777" w:rsidR="008D0C0C" w:rsidRDefault="008D0C0C" w:rsidP="00BE301E">
            <w:pPr>
              <w:pStyle w:val="TAC"/>
            </w:pPr>
            <w:r>
              <w:t>-</w:t>
            </w:r>
          </w:p>
        </w:tc>
        <w:tc>
          <w:tcPr>
            <w:tcW w:w="1497" w:type="dxa"/>
          </w:tcPr>
          <w:p w14:paraId="155E9218" w14:textId="77777777" w:rsidR="008D0C0C" w:rsidRDefault="008D0C0C" w:rsidP="00BE301E">
            <w:pPr>
              <w:pStyle w:val="TAC"/>
            </w:pPr>
            <w:r>
              <w:t>-</w:t>
            </w:r>
          </w:p>
        </w:tc>
      </w:tr>
      <w:tr w:rsidR="008D0C0C" w14:paraId="2BFC3DDB" w14:textId="77777777" w:rsidTr="00BE301E">
        <w:tblPrEx>
          <w:tblCellMar>
            <w:top w:w="0" w:type="dxa"/>
            <w:bottom w:w="0" w:type="dxa"/>
          </w:tblCellMar>
        </w:tblPrEx>
        <w:trPr>
          <w:cantSplit/>
          <w:jc w:val="center"/>
        </w:trPr>
        <w:tc>
          <w:tcPr>
            <w:tcW w:w="3639" w:type="dxa"/>
          </w:tcPr>
          <w:p w14:paraId="65FBA3AC" w14:textId="77777777" w:rsidR="008D0C0C" w:rsidRPr="004D534B" w:rsidRDefault="008D0C0C" w:rsidP="00BE301E">
            <w:pPr>
              <w:pStyle w:val="TAC"/>
              <w:rPr>
                <w:lang w:val="fr-FR"/>
              </w:rPr>
            </w:pPr>
            <w:r w:rsidRPr="00437715">
              <w:rPr>
                <w:lang w:val="fr-FR"/>
              </w:rPr>
              <w:t>Remote Source Port Range (gm/sprr</w:t>
            </w:r>
            <w:r w:rsidRPr="009F6DA8">
              <w:rPr>
                <w:lang w:val="fr-FR"/>
              </w:rPr>
              <w:t>,0x008c/0x000</w:t>
            </w:r>
            <w:r>
              <w:rPr>
                <w:lang w:val="fr-FR"/>
              </w:rPr>
              <w:t>A</w:t>
            </w:r>
            <w:r w:rsidRPr="00437715">
              <w:rPr>
                <w:lang w:val="fr-FR"/>
              </w:rPr>
              <w:t>)</w:t>
            </w:r>
          </w:p>
        </w:tc>
        <w:tc>
          <w:tcPr>
            <w:tcW w:w="1827" w:type="dxa"/>
          </w:tcPr>
          <w:p w14:paraId="01C2FC7E" w14:textId="77777777" w:rsidR="008D0C0C" w:rsidRDefault="008D0C0C" w:rsidP="00BE301E">
            <w:pPr>
              <w:pStyle w:val="TAC"/>
            </w:pPr>
            <w:r>
              <w:t xml:space="preserve">O </w:t>
            </w:r>
            <w:r>
              <w:br/>
            </w:r>
          </w:p>
        </w:tc>
        <w:tc>
          <w:tcPr>
            <w:tcW w:w="1587" w:type="dxa"/>
            <w:gridSpan w:val="2"/>
          </w:tcPr>
          <w:p w14:paraId="305D1CAE" w14:textId="77777777" w:rsidR="008D0C0C" w:rsidRDefault="008D0C0C" w:rsidP="00BE301E">
            <w:pPr>
              <w:pStyle w:val="TAC"/>
            </w:pPr>
            <w:r>
              <w:t>ADD, MODIFY</w:t>
            </w:r>
          </w:p>
        </w:tc>
        <w:tc>
          <w:tcPr>
            <w:tcW w:w="1436" w:type="dxa"/>
            <w:gridSpan w:val="2"/>
          </w:tcPr>
          <w:p w14:paraId="7F220DCF" w14:textId="77777777" w:rsidR="008D0C0C" w:rsidRDefault="008D0C0C" w:rsidP="00BE301E">
            <w:pPr>
              <w:pStyle w:val="TAC"/>
            </w:pPr>
            <w:r>
              <w:t>ALL</w:t>
            </w:r>
          </w:p>
        </w:tc>
        <w:tc>
          <w:tcPr>
            <w:tcW w:w="1497" w:type="dxa"/>
          </w:tcPr>
          <w:p w14:paraId="5878C3CC" w14:textId="77777777" w:rsidR="008D0C0C" w:rsidRDefault="008D0C0C" w:rsidP="00BE301E">
            <w:pPr>
              <w:pStyle w:val="TAC"/>
            </w:pPr>
            <w:r>
              <w:t>Not Applicable</w:t>
            </w:r>
          </w:p>
        </w:tc>
      </w:tr>
      <w:tr w:rsidR="008D0C0C" w14:paraId="2899D758" w14:textId="77777777" w:rsidTr="00BE301E">
        <w:tblPrEx>
          <w:tblCellMar>
            <w:top w:w="0" w:type="dxa"/>
            <w:bottom w:w="0" w:type="dxa"/>
          </w:tblCellMar>
        </w:tblPrEx>
        <w:trPr>
          <w:cantSplit/>
          <w:jc w:val="center"/>
        </w:trPr>
        <w:tc>
          <w:tcPr>
            <w:tcW w:w="3639" w:type="dxa"/>
            <w:tcBorders>
              <w:bottom w:val="single" w:sz="4" w:space="0" w:color="auto"/>
            </w:tcBorders>
          </w:tcPr>
          <w:p w14:paraId="06DDBEBF" w14:textId="77777777" w:rsidR="008D0C0C" w:rsidRDefault="008D0C0C" w:rsidP="00BE301E">
            <w:pPr>
              <w:pStyle w:val="TAC"/>
            </w:pPr>
          </w:p>
        </w:tc>
        <w:tc>
          <w:tcPr>
            <w:tcW w:w="1827" w:type="dxa"/>
            <w:tcBorders>
              <w:bottom w:val="single" w:sz="4" w:space="0" w:color="auto"/>
            </w:tcBorders>
          </w:tcPr>
          <w:p w14:paraId="03EB641B" w14:textId="77777777" w:rsidR="008D0C0C" w:rsidRDefault="008D0C0C" w:rsidP="00BE301E">
            <w:pPr>
              <w:pStyle w:val="TAC"/>
            </w:pPr>
          </w:p>
        </w:tc>
        <w:tc>
          <w:tcPr>
            <w:tcW w:w="1587" w:type="dxa"/>
            <w:gridSpan w:val="2"/>
            <w:tcBorders>
              <w:bottom w:val="single" w:sz="4" w:space="0" w:color="auto"/>
            </w:tcBorders>
          </w:tcPr>
          <w:p w14:paraId="786C148E" w14:textId="77777777" w:rsidR="008D0C0C" w:rsidRDefault="008D0C0C" w:rsidP="00BE301E">
            <w:pPr>
              <w:pStyle w:val="TAC"/>
            </w:pPr>
          </w:p>
        </w:tc>
        <w:tc>
          <w:tcPr>
            <w:tcW w:w="1436" w:type="dxa"/>
            <w:gridSpan w:val="2"/>
            <w:tcBorders>
              <w:bottom w:val="single" w:sz="4" w:space="0" w:color="auto"/>
            </w:tcBorders>
          </w:tcPr>
          <w:p w14:paraId="655D86FE" w14:textId="77777777" w:rsidR="008D0C0C" w:rsidRDefault="008D0C0C" w:rsidP="00BE301E">
            <w:pPr>
              <w:pStyle w:val="TAC"/>
            </w:pPr>
          </w:p>
        </w:tc>
        <w:tc>
          <w:tcPr>
            <w:tcW w:w="1497" w:type="dxa"/>
            <w:tcBorders>
              <w:bottom w:val="single" w:sz="4" w:space="0" w:color="auto"/>
            </w:tcBorders>
          </w:tcPr>
          <w:p w14:paraId="50109E68" w14:textId="77777777" w:rsidR="008D0C0C" w:rsidRDefault="008D0C0C" w:rsidP="00BE301E">
            <w:pPr>
              <w:pStyle w:val="TAC"/>
            </w:pPr>
          </w:p>
        </w:tc>
      </w:tr>
      <w:tr w:rsidR="008D0C0C" w14:paraId="7EE9800C" w14:textId="77777777" w:rsidTr="00BE301E">
        <w:tblPrEx>
          <w:tblCellMar>
            <w:top w:w="0" w:type="dxa"/>
            <w:bottom w:w="0" w:type="dxa"/>
          </w:tblCellMar>
        </w:tblPrEx>
        <w:trPr>
          <w:cantSplit/>
          <w:jc w:val="center"/>
        </w:trPr>
        <w:tc>
          <w:tcPr>
            <w:tcW w:w="3639" w:type="dxa"/>
            <w:shd w:val="clear" w:color="auto" w:fill="E0E0E0"/>
          </w:tcPr>
          <w:p w14:paraId="30E72376" w14:textId="77777777" w:rsidR="008D0C0C" w:rsidRDefault="008D0C0C" w:rsidP="00BE301E">
            <w:pPr>
              <w:pStyle w:val="TAH"/>
            </w:pPr>
            <w:r>
              <w:t>Signals</w:t>
            </w:r>
          </w:p>
        </w:tc>
        <w:tc>
          <w:tcPr>
            <w:tcW w:w="1827" w:type="dxa"/>
            <w:shd w:val="clear" w:color="auto" w:fill="E0E0E0"/>
          </w:tcPr>
          <w:p w14:paraId="2E482D33" w14:textId="77777777" w:rsidR="008D0C0C" w:rsidRDefault="008D0C0C" w:rsidP="00BE301E">
            <w:pPr>
              <w:pStyle w:val="TAH"/>
            </w:pPr>
            <w:r>
              <w:t>Mandatory/Optional</w:t>
            </w:r>
          </w:p>
        </w:tc>
        <w:tc>
          <w:tcPr>
            <w:tcW w:w="3023" w:type="dxa"/>
            <w:gridSpan w:val="4"/>
            <w:shd w:val="clear" w:color="auto" w:fill="E0E0E0"/>
          </w:tcPr>
          <w:p w14:paraId="21FAD45F" w14:textId="77777777" w:rsidR="008D0C0C" w:rsidRDefault="008D0C0C" w:rsidP="00BE301E">
            <w:pPr>
              <w:pStyle w:val="TAH"/>
            </w:pPr>
            <w:r>
              <w:t>Used in command</w:t>
            </w:r>
          </w:p>
        </w:tc>
        <w:tc>
          <w:tcPr>
            <w:tcW w:w="1497" w:type="dxa"/>
            <w:shd w:val="clear" w:color="auto" w:fill="E0E0E0"/>
          </w:tcPr>
          <w:p w14:paraId="2EB207FF" w14:textId="77777777" w:rsidR="008D0C0C" w:rsidRDefault="008D0C0C" w:rsidP="00BE301E">
            <w:pPr>
              <w:pStyle w:val="TAH"/>
            </w:pPr>
            <w:r>
              <w:t>Duration Provisioned Value</w:t>
            </w:r>
          </w:p>
        </w:tc>
      </w:tr>
      <w:tr w:rsidR="008D0C0C" w14:paraId="0E86D545" w14:textId="77777777" w:rsidTr="00BE301E">
        <w:tblPrEx>
          <w:tblCellMar>
            <w:top w:w="0" w:type="dxa"/>
            <w:bottom w:w="0" w:type="dxa"/>
          </w:tblCellMar>
        </w:tblPrEx>
        <w:trPr>
          <w:cantSplit/>
          <w:jc w:val="center"/>
        </w:trPr>
        <w:tc>
          <w:tcPr>
            <w:tcW w:w="3639" w:type="dxa"/>
            <w:vMerge w:val="restart"/>
          </w:tcPr>
          <w:p w14:paraId="5EE25853" w14:textId="77777777" w:rsidR="008D0C0C" w:rsidRDefault="008D0C0C" w:rsidP="00BE301E">
            <w:pPr>
              <w:pStyle w:val="TAC"/>
            </w:pPr>
            <w:r>
              <w:t>None</w:t>
            </w:r>
          </w:p>
        </w:tc>
        <w:tc>
          <w:tcPr>
            <w:tcW w:w="1827" w:type="dxa"/>
            <w:tcBorders>
              <w:bottom w:val="single" w:sz="4" w:space="0" w:color="auto"/>
            </w:tcBorders>
          </w:tcPr>
          <w:p w14:paraId="2C634DAF" w14:textId="77777777" w:rsidR="008D0C0C" w:rsidRDefault="008D0C0C" w:rsidP="00BE301E">
            <w:pPr>
              <w:pStyle w:val="TAC"/>
              <w:rPr>
                <w:bCs/>
              </w:rPr>
            </w:pPr>
            <w:r>
              <w:rPr>
                <w:bCs/>
              </w:rPr>
              <w:t>-</w:t>
            </w:r>
          </w:p>
        </w:tc>
        <w:tc>
          <w:tcPr>
            <w:tcW w:w="3023" w:type="dxa"/>
            <w:gridSpan w:val="4"/>
            <w:tcBorders>
              <w:bottom w:val="single" w:sz="4" w:space="0" w:color="auto"/>
            </w:tcBorders>
          </w:tcPr>
          <w:p w14:paraId="78A7EAC4" w14:textId="77777777" w:rsidR="008D0C0C" w:rsidRDefault="008D0C0C" w:rsidP="00BE301E">
            <w:pPr>
              <w:pStyle w:val="TAC"/>
              <w:rPr>
                <w:bCs/>
              </w:rPr>
            </w:pPr>
            <w:r>
              <w:rPr>
                <w:bCs/>
              </w:rPr>
              <w:t>-</w:t>
            </w:r>
          </w:p>
        </w:tc>
        <w:tc>
          <w:tcPr>
            <w:tcW w:w="1497" w:type="dxa"/>
            <w:tcBorders>
              <w:bottom w:val="single" w:sz="4" w:space="0" w:color="auto"/>
            </w:tcBorders>
          </w:tcPr>
          <w:p w14:paraId="5CE66A3F" w14:textId="77777777" w:rsidR="008D0C0C" w:rsidRDefault="008D0C0C" w:rsidP="00BE301E">
            <w:pPr>
              <w:pStyle w:val="TAC"/>
              <w:rPr>
                <w:bCs/>
              </w:rPr>
            </w:pPr>
            <w:r>
              <w:rPr>
                <w:bCs/>
              </w:rPr>
              <w:t>-</w:t>
            </w:r>
          </w:p>
        </w:tc>
      </w:tr>
      <w:tr w:rsidR="008D0C0C" w14:paraId="5999AA39" w14:textId="77777777" w:rsidTr="00BE301E">
        <w:tblPrEx>
          <w:tblCellMar>
            <w:top w:w="0" w:type="dxa"/>
            <w:bottom w:w="0" w:type="dxa"/>
          </w:tblCellMar>
        </w:tblPrEx>
        <w:trPr>
          <w:cantSplit/>
          <w:jc w:val="center"/>
        </w:trPr>
        <w:tc>
          <w:tcPr>
            <w:tcW w:w="3639" w:type="dxa"/>
            <w:vMerge/>
          </w:tcPr>
          <w:p w14:paraId="65B07E7F" w14:textId="77777777" w:rsidR="008D0C0C" w:rsidRDefault="008D0C0C" w:rsidP="00BE301E">
            <w:pPr>
              <w:pStyle w:val="TAC"/>
            </w:pPr>
          </w:p>
        </w:tc>
        <w:tc>
          <w:tcPr>
            <w:tcW w:w="1827" w:type="dxa"/>
            <w:shd w:val="clear" w:color="auto" w:fill="E0E0E0"/>
          </w:tcPr>
          <w:p w14:paraId="3EF1C473" w14:textId="77777777" w:rsidR="008D0C0C" w:rsidRDefault="008D0C0C" w:rsidP="00BE301E">
            <w:pPr>
              <w:pStyle w:val="TAH"/>
            </w:pPr>
            <w:r>
              <w:t>Signal Parameters</w:t>
            </w:r>
          </w:p>
        </w:tc>
        <w:tc>
          <w:tcPr>
            <w:tcW w:w="1435" w:type="dxa"/>
            <w:shd w:val="clear" w:color="auto" w:fill="E0E0E0"/>
          </w:tcPr>
          <w:p w14:paraId="5C0A4259" w14:textId="77777777" w:rsidR="008D0C0C" w:rsidRDefault="008D0C0C" w:rsidP="00BE301E">
            <w:pPr>
              <w:pStyle w:val="TAH"/>
            </w:pPr>
            <w:r>
              <w:t>Mandatory/</w:t>
            </w:r>
          </w:p>
          <w:p w14:paraId="10A0309E" w14:textId="77777777" w:rsidR="008D0C0C" w:rsidRDefault="008D0C0C" w:rsidP="00BE301E">
            <w:pPr>
              <w:pStyle w:val="TAH"/>
            </w:pPr>
            <w:r>
              <w:t>Optional</w:t>
            </w:r>
          </w:p>
        </w:tc>
        <w:tc>
          <w:tcPr>
            <w:tcW w:w="1588" w:type="dxa"/>
            <w:gridSpan w:val="3"/>
            <w:shd w:val="clear" w:color="auto" w:fill="E0E0E0"/>
          </w:tcPr>
          <w:p w14:paraId="6C75E088" w14:textId="77777777" w:rsidR="008D0C0C" w:rsidRDefault="008D0C0C" w:rsidP="00BE301E">
            <w:pPr>
              <w:pStyle w:val="TAH"/>
            </w:pPr>
            <w:r>
              <w:t>Supported</w:t>
            </w:r>
          </w:p>
          <w:p w14:paraId="0133B806" w14:textId="77777777" w:rsidR="008D0C0C" w:rsidRDefault="008D0C0C" w:rsidP="00BE301E">
            <w:pPr>
              <w:pStyle w:val="TAH"/>
            </w:pPr>
            <w:r>
              <w:t>Values</w:t>
            </w:r>
          </w:p>
        </w:tc>
        <w:tc>
          <w:tcPr>
            <w:tcW w:w="1497" w:type="dxa"/>
            <w:shd w:val="clear" w:color="auto" w:fill="E0E0E0"/>
          </w:tcPr>
          <w:p w14:paraId="38275FF9" w14:textId="77777777" w:rsidR="008D0C0C" w:rsidRDefault="008D0C0C" w:rsidP="00BE301E">
            <w:pPr>
              <w:pStyle w:val="TAH"/>
            </w:pPr>
            <w:r>
              <w:t>Duration Provisioned Value</w:t>
            </w:r>
          </w:p>
        </w:tc>
      </w:tr>
      <w:tr w:rsidR="008D0C0C" w14:paraId="73363B4C" w14:textId="77777777" w:rsidTr="00BE301E">
        <w:tblPrEx>
          <w:tblCellMar>
            <w:top w:w="0" w:type="dxa"/>
            <w:bottom w:w="0" w:type="dxa"/>
          </w:tblCellMar>
        </w:tblPrEx>
        <w:trPr>
          <w:cantSplit/>
          <w:jc w:val="center"/>
        </w:trPr>
        <w:tc>
          <w:tcPr>
            <w:tcW w:w="3639" w:type="dxa"/>
            <w:vMerge/>
            <w:tcBorders>
              <w:bottom w:val="single" w:sz="4" w:space="0" w:color="auto"/>
            </w:tcBorders>
          </w:tcPr>
          <w:p w14:paraId="77243F0B" w14:textId="77777777" w:rsidR="008D0C0C" w:rsidRDefault="008D0C0C" w:rsidP="00BE301E">
            <w:pPr>
              <w:pStyle w:val="TAC"/>
            </w:pPr>
          </w:p>
        </w:tc>
        <w:tc>
          <w:tcPr>
            <w:tcW w:w="1827" w:type="dxa"/>
            <w:tcBorders>
              <w:bottom w:val="single" w:sz="4" w:space="0" w:color="auto"/>
            </w:tcBorders>
          </w:tcPr>
          <w:p w14:paraId="4493903E" w14:textId="77777777" w:rsidR="008D0C0C" w:rsidRDefault="008D0C0C" w:rsidP="00BE301E">
            <w:pPr>
              <w:pStyle w:val="TAC"/>
              <w:rPr>
                <w:bCs/>
              </w:rPr>
            </w:pPr>
            <w:r>
              <w:rPr>
                <w:bCs/>
              </w:rPr>
              <w:t>-</w:t>
            </w:r>
          </w:p>
        </w:tc>
        <w:tc>
          <w:tcPr>
            <w:tcW w:w="1435" w:type="dxa"/>
            <w:tcBorders>
              <w:bottom w:val="single" w:sz="4" w:space="0" w:color="auto"/>
            </w:tcBorders>
          </w:tcPr>
          <w:p w14:paraId="6C116F1D" w14:textId="77777777" w:rsidR="008D0C0C" w:rsidRDefault="008D0C0C" w:rsidP="00BE301E">
            <w:pPr>
              <w:pStyle w:val="TAC"/>
              <w:rPr>
                <w:bCs/>
              </w:rPr>
            </w:pPr>
            <w:r>
              <w:rPr>
                <w:bCs/>
              </w:rPr>
              <w:t>-</w:t>
            </w:r>
          </w:p>
        </w:tc>
        <w:tc>
          <w:tcPr>
            <w:tcW w:w="1588" w:type="dxa"/>
            <w:gridSpan w:val="3"/>
            <w:tcBorders>
              <w:bottom w:val="single" w:sz="4" w:space="0" w:color="auto"/>
            </w:tcBorders>
          </w:tcPr>
          <w:p w14:paraId="73E0AE82" w14:textId="77777777" w:rsidR="008D0C0C" w:rsidRDefault="008D0C0C" w:rsidP="00BE301E">
            <w:pPr>
              <w:pStyle w:val="TAC"/>
            </w:pPr>
            <w:r>
              <w:t>-</w:t>
            </w:r>
          </w:p>
        </w:tc>
        <w:tc>
          <w:tcPr>
            <w:tcW w:w="1497" w:type="dxa"/>
            <w:tcBorders>
              <w:bottom w:val="single" w:sz="4" w:space="0" w:color="auto"/>
            </w:tcBorders>
          </w:tcPr>
          <w:p w14:paraId="0D939E8D" w14:textId="77777777" w:rsidR="008D0C0C" w:rsidRDefault="008D0C0C" w:rsidP="00BE301E">
            <w:pPr>
              <w:pStyle w:val="TAC"/>
              <w:rPr>
                <w:bCs/>
              </w:rPr>
            </w:pPr>
            <w:r>
              <w:rPr>
                <w:bCs/>
              </w:rPr>
              <w:t>-</w:t>
            </w:r>
          </w:p>
        </w:tc>
      </w:tr>
      <w:tr w:rsidR="008D0C0C" w14:paraId="0AABE593" w14:textId="77777777" w:rsidTr="00BE301E">
        <w:tblPrEx>
          <w:tblCellMar>
            <w:top w:w="0" w:type="dxa"/>
            <w:bottom w:w="0" w:type="dxa"/>
          </w:tblCellMar>
        </w:tblPrEx>
        <w:trPr>
          <w:cantSplit/>
          <w:jc w:val="center"/>
        </w:trPr>
        <w:tc>
          <w:tcPr>
            <w:tcW w:w="3639" w:type="dxa"/>
            <w:shd w:val="clear" w:color="auto" w:fill="E0E0E0"/>
          </w:tcPr>
          <w:p w14:paraId="028DB5AB" w14:textId="77777777" w:rsidR="008D0C0C" w:rsidRDefault="008D0C0C" w:rsidP="00BE301E">
            <w:pPr>
              <w:pStyle w:val="TAH"/>
            </w:pPr>
            <w:r>
              <w:t>Events</w:t>
            </w:r>
          </w:p>
        </w:tc>
        <w:tc>
          <w:tcPr>
            <w:tcW w:w="1827" w:type="dxa"/>
            <w:shd w:val="clear" w:color="auto" w:fill="E0E0E0"/>
          </w:tcPr>
          <w:p w14:paraId="117F19B2" w14:textId="77777777" w:rsidR="008D0C0C" w:rsidRDefault="008D0C0C" w:rsidP="00BE301E">
            <w:pPr>
              <w:pStyle w:val="TAH"/>
            </w:pPr>
            <w:r>
              <w:t>Mandatory/Optional</w:t>
            </w:r>
          </w:p>
        </w:tc>
        <w:tc>
          <w:tcPr>
            <w:tcW w:w="4520" w:type="dxa"/>
            <w:gridSpan w:val="5"/>
            <w:shd w:val="clear" w:color="auto" w:fill="E0E0E0"/>
          </w:tcPr>
          <w:p w14:paraId="54097A76" w14:textId="77777777" w:rsidR="008D0C0C" w:rsidRDefault="008D0C0C" w:rsidP="00BE301E">
            <w:pPr>
              <w:pStyle w:val="TAH"/>
            </w:pPr>
            <w:r>
              <w:t>Used in command</w:t>
            </w:r>
          </w:p>
        </w:tc>
      </w:tr>
      <w:tr w:rsidR="008D0C0C" w14:paraId="65E06BB6" w14:textId="77777777" w:rsidTr="00BE301E">
        <w:tblPrEx>
          <w:tblCellMar>
            <w:top w:w="0" w:type="dxa"/>
            <w:bottom w:w="0" w:type="dxa"/>
          </w:tblCellMar>
        </w:tblPrEx>
        <w:trPr>
          <w:cantSplit/>
          <w:jc w:val="center"/>
        </w:trPr>
        <w:tc>
          <w:tcPr>
            <w:tcW w:w="3639" w:type="dxa"/>
            <w:vMerge w:val="restart"/>
          </w:tcPr>
          <w:p w14:paraId="7F92F0AC" w14:textId="77777777" w:rsidR="008D0C0C" w:rsidRDefault="008D0C0C" w:rsidP="00BE301E">
            <w:pPr>
              <w:pStyle w:val="TAC"/>
            </w:pPr>
            <w:r>
              <w:t>None</w:t>
            </w:r>
          </w:p>
        </w:tc>
        <w:tc>
          <w:tcPr>
            <w:tcW w:w="1827" w:type="dxa"/>
            <w:tcBorders>
              <w:bottom w:val="single" w:sz="4" w:space="0" w:color="auto"/>
            </w:tcBorders>
          </w:tcPr>
          <w:p w14:paraId="4327E022" w14:textId="77777777" w:rsidR="008D0C0C" w:rsidRDefault="008D0C0C" w:rsidP="00BE301E">
            <w:pPr>
              <w:pStyle w:val="TAC"/>
              <w:rPr>
                <w:bCs/>
              </w:rPr>
            </w:pPr>
            <w:r>
              <w:rPr>
                <w:bCs/>
              </w:rPr>
              <w:t>-</w:t>
            </w:r>
          </w:p>
        </w:tc>
        <w:tc>
          <w:tcPr>
            <w:tcW w:w="4520" w:type="dxa"/>
            <w:gridSpan w:val="5"/>
            <w:tcBorders>
              <w:bottom w:val="single" w:sz="4" w:space="0" w:color="auto"/>
            </w:tcBorders>
          </w:tcPr>
          <w:p w14:paraId="6BCE56AF" w14:textId="77777777" w:rsidR="008D0C0C" w:rsidRDefault="008D0C0C" w:rsidP="00BE301E">
            <w:pPr>
              <w:pStyle w:val="TAC"/>
              <w:rPr>
                <w:bCs/>
              </w:rPr>
            </w:pPr>
            <w:r>
              <w:rPr>
                <w:bCs/>
              </w:rPr>
              <w:t>-</w:t>
            </w:r>
          </w:p>
        </w:tc>
      </w:tr>
      <w:tr w:rsidR="008D0C0C" w14:paraId="5A220616" w14:textId="77777777" w:rsidTr="00BE301E">
        <w:tblPrEx>
          <w:tblCellMar>
            <w:top w:w="0" w:type="dxa"/>
            <w:bottom w:w="0" w:type="dxa"/>
          </w:tblCellMar>
        </w:tblPrEx>
        <w:trPr>
          <w:cantSplit/>
          <w:jc w:val="center"/>
        </w:trPr>
        <w:tc>
          <w:tcPr>
            <w:tcW w:w="3639" w:type="dxa"/>
            <w:vMerge/>
          </w:tcPr>
          <w:p w14:paraId="6D9113EF" w14:textId="77777777" w:rsidR="008D0C0C" w:rsidRDefault="008D0C0C" w:rsidP="00BE301E">
            <w:pPr>
              <w:pStyle w:val="TAC"/>
              <w:rPr>
                <w:b/>
                <w:bCs/>
              </w:rPr>
            </w:pPr>
          </w:p>
        </w:tc>
        <w:tc>
          <w:tcPr>
            <w:tcW w:w="1827" w:type="dxa"/>
            <w:shd w:val="clear" w:color="auto" w:fill="E0E0E0"/>
          </w:tcPr>
          <w:p w14:paraId="71B6AA76" w14:textId="77777777" w:rsidR="008D0C0C" w:rsidRDefault="008D0C0C" w:rsidP="00BE301E">
            <w:pPr>
              <w:pStyle w:val="TAH"/>
            </w:pPr>
            <w:r>
              <w:t>Event Parameters</w:t>
            </w:r>
          </w:p>
        </w:tc>
        <w:tc>
          <w:tcPr>
            <w:tcW w:w="1435" w:type="dxa"/>
            <w:shd w:val="clear" w:color="auto" w:fill="E0E0E0"/>
          </w:tcPr>
          <w:p w14:paraId="07B66DC7" w14:textId="77777777" w:rsidR="008D0C0C" w:rsidRDefault="008D0C0C" w:rsidP="00BE301E">
            <w:pPr>
              <w:pStyle w:val="TAH"/>
            </w:pPr>
            <w:r>
              <w:t>Mandatory/</w:t>
            </w:r>
          </w:p>
          <w:p w14:paraId="7C9E16F9" w14:textId="77777777" w:rsidR="008D0C0C" w:rsidRDefault="008D0C0C" w:rsidP="00BE301E">
            <w:pPr>
              <w:pStyle w:val="TAH"/>
            </w:pPr>
            <w:r>
              <w:t>Optional</w:t>
            </w:r>
          </w:p>
        </w:tc>
        <w:tc>
          <w:tcPr>
            <w:tcW w:w="1588" w:type="dxa"/>
            <w:gridSpan w:val="3"/>
            <w:shd w:val="clear" w:color="auto" w:fill="E0E0E0"/>
          </w:tcPr>
          <w:p w14:paraId="57E44AB0" w14:textId="77777777" w:rsidR="008D0C0C" w:rsidRDefault="008D0C0C" w:rsidP="00BE301E">
            <w:pPr>
              <w:pStyle w:val="TAH"/>
            </w:pPr>
            <w:r>
              <w:t>Supported</w:t>
            </w:r>
          </w:p>
          <w:p w14:paraId="6C122211" w14:textId="77777777" w:rsidR="008D0C0C" w:rsidRDefault="008D0C0C" w:rsidP="00BE301E">
            <w:pPr>
              <w:pStyle w:val="TAH"/>
            </w:pPr>
            <w:r>
              <w:t>Values</w:t>
            </w:r>
          </w:p>
        </w:tc>
        <w:tc>
          <w:tcPr>
            <w:tcW w:w="1497" w:type="dxa"/>
            <w:shd w:val="clear" w:color="auto" w:fill="E0E0E0"/>
          </w:tcPr>
          <w:p w14:paraId="0EB1E81B" w14:textId="77777777" w:rsidR="008D0C0C" w:rsidRDefault="008D0C0C" w:rsidP="00BE301E">
            <w:pPr>
              <w:pStyle w:val="TAH"/>
            </w:pPr>
            <w:r>
              <w:t>Provisioned Value</w:t>
            </w:r>
          </w:p>
        </w:tc>
      </w:tr>
      <w:tr w:rsidR="008D0C0C" w14:paraId="62B20BE7" w14:textId="77777777" w:rsidTr="00BE301E">
        <w:tblPrEx>
          <w:tblCellMar>
            <w:top w:w="0" w:type="dxa"/>
            <w:bottom w:w="0" w:type="dxa"/>
          </w:tblCellMar>
        </w:tblPrEx>
        <w:trPr>
          <w:cantSplit/>
          <w:jc w:val="center"/>
        </w:trPr>
        <w:tc>
          <w:tcPr>
            <w:tcW w:w="3639" w:type="dxa"/>
            <w:vMerge/>
          </w:tcPr>
          <w:p w14:paraId="66504F42" w14:textId="77777777" w:rsidR="008D0C0C" w:rsidRDefault="008D0C0C" w:rsidP="00BE301E">
            <w:pPr>
              <w:pStyle w:val="TAC"/>
              <w:rPr>
                <w:b/>
                <w:bCs/>
              </w:rPr>
            </w:pPr>
          </w:p>
        </w:tc>
        <w:tc>
          <w:tcPr>
            <w:tcW w:w="1827" w:type="dxa"/>
            <w:tcBorders>
              <w:bottom w:val="single" w:sz="4" w:space="0" w:color="auto"/>
            </w:tcBorders>
          </w:tcPr>
          <w:p w14:paraId="31FD8BF1" w14:textId="77777777" w:rsidR="008D0C0C" w:rsidRDefault="008D0C0C" w:rsidP="00BE301E">
            <w:pPr>
              <w:pStyle w:val="TAC"/>
              <w:rPr>
                <w:bCs/>
              </w:rPr>
            </w:pPr>
            <w:r>
              <w:rPr>
                <w:bCs/>
              </w:rPr>
              <w:t>-</w:t>
            </w:r>
          </w:p>
        </w:tc>
        <w:tc>
          <w:tcPr>
            <w:tcW w:w="1435" w:type="dxa"/>
            <w:tcBorders>
              <w:bottom w:val="single" w:sz="4" w:space="0" w:color="auto"/>
            </w:tcBorders>
          </w:tcPr>
          <w:p w14:paraId="66EE64C8" w14:textId="77777777" w:rsidR="008D0C0C" w:rsidRDefault="008D0C0C" w:rsidP="00BE301E">
            <w:pPr>
              <w:pStyle w:val="TAC"/>
              <w:rPr>
                <w:bCs/>
              </w:rPr>
            </w:pPr>
            <w:r>
              <w:rPr>
                <w:bCs/>
              </w:rPr>
              <w:t>-</w:t>
            </w:r>
          </w:p>
        </w:tc>
        <w:tc>
          <w:tcPr>
            <w:tcW w:w="1588" w:type="dxa"/>
            <w:gridSpan w:val="3"/>
            <w:tcBorders>
              <w:bottom w:val="single" w:sz="4" w:space="0" w:color="auto"/>
            </w:tcBorders>
          </w:tcPr>
          <w:p w14:paraId="629D2A64" w14:textId="77777777" w:rsidR="008D0C0C" w:rsidRDefault="008D0C0C" w:rsidP="00BE301E">
            <w:pPr>
              <w:pStyle w:val="TAC"/>
            </w:pPr>
            <w:r>
              <w:t>-</w:t>
            </w:r>
          </w:p>
        </w:tc>
        <w:tc>
          <w:tcPr>
            <w:tcW w:w="1497" w:type="dxa"/>
            <w:tcBorders>
              <w:bottom w:val="single" w:sz="4" w:space="0" w:color="auto"/>
            </w:tcBorders>
          </w:tcPr>
          <w:p w14:paraId="42702115" w14:textId="77777777" w:rsidR="008D0C0C" w:rsidRDefault="008D0C0C" w:rsidP="00BE301E">
            <w:pPr>
              <w:pStyle w:val="TAC"/>
              <w:rPr>
                <w:bCs/>
              </w:rPr>
            </w:pPr>
            <w:r>
              <w:rPr>
                <w:bCs/>
              </w:rPr>
              <w:t>-</w:t>
            </w:r>
          </w:p>
        </w:tc>
      </w:tr>
      <w:tr w:rsidR="008D0C0C" w14:paraId="52F46534" w14:textId="77777777" w:rsidTr="00BE301E">
        <w:tblPrEx>
          <w:tblCellMar>
            <w:top w:w="0" w:type="dxa"/>
            <w:bottom w:w="0" w:type="dxa"/>
          </w:tblCellMar>
        </w:tblPrEx>
        <w:trPr>
          <w:cantSplit/>
          <w:jc w:val="center"/>
        </w:trPr>
        <w:tc>
          <w:tcPr>
            <w:tcW w:w="3639" w:type="dxa"/>
            <w:vMerge/>
          </w:tcPr>
          <w:p w14:paraId="637F7E9F" w14:textId="77777777" w:rsidR="008D0C0C" w:rsidRDefault="008D0C0C" w:rsidP="00BE301E">
            <w:pPr>
              <w:pStyle w:val="TAC"/>
              <w:rPr>
                <w:b/>
                <w:bCs/>
              </w:rPr>
            </w:pPr>
          </w:p>
        </w:tc>
        <w:tc>
          <w:tcPr>
            <w:tcW w:w="1827" w:type="dxa"/>
            <w:shd w:val="clear" w:color="auto" w:fill="E0E0E0"/>
          </w:tcPr>
          <w:p w14:paraId="2D299492" w14:textId="77777777" w:rsidR="008D0C0C" w:rsidRDefault="008D0C0C" w:rsidP="00BE301E">
            <w:pPr>
              <w:pStyle w:val="TAH"/>
            </w:pPr>
            <w:r>
              <w:t>ObservedEvent</w:t>
            </w:r>
          </w:p>
          <w:p w14:paraId="2F3573B7" w14:textId="77777777" w:rsidR="008D0C0C" w:rsidRDefault="008D0C0C" w:rsidP="00BE301E">
            <w:pPr>
              <w:pStyle w:val="TAH"/>
            </w:pPr>
            <w:r>
              <w:t>Parameters</w:t>
            </w:r>
          </w:p>
        </w:tc>
        <w:tc>
          <w:tcPr>
            <w:tcW w:w="1435" w:type="dxa"/>
            <w:shd w:val="clear" w:color="auto" w:fill="E0E0E0"/>
          </w:tcPr>
          <w:p w14:paraId="30A502AE" w14:textId="77777777" w:rsidR="008D0C0C" w:rsidRDefault="008D0C0C" w:rsidP="00BE301E">
            <w:pPr>
              <w:pStyle w:val="TAH"/>
            </w:pPr>
            <w:r>
              <w:t>Mandatory/</w:t>
            </w:r>
          </w:p>
          <w:p w14:paraId="4564A6D3" w14:textId="77777777" w:rsidR="008D0C0C" w:rsidRDefault="008D0C0C" w:rsidP="00BE301E">
            <w:pPr>
              <w:pStyle w:val="TAH"/>
            </w:pPr>
            <w:r>
              <w:t>Optional</w:t>
            </w:r>
          </w:p>
        </w:tc>
        <w:tc>
          <w:tcPr>
            <w:tcW w:w="1588" w:type="dxa"/>
            <w:gridSpan w:val="3"/>
            <w:shd w:val="clear" w:color="auto" w:fill="E0E0E0"/>
          </w:tcPr>
          <w:p w14:paraId="4160CFC8" w14:textId="77777777" w:rsidR="008D0C0C" w:rsidRDefault="008D0C0C" w:rsidP="00BE301E">
            <w:pPr>
              <w:pStyle w:val="TAH"/>
            </w:pPr>
            <w:r>
              <w:t>Supported</w:t>
            </w:r>
          </w:p>
          <w:p w14:paraId="3A101169" w14:textId="77777777" w:rsidR="008D0C0C" w:rsidRDefault="008D0C0C" w:rsidP="00BE301E">
            <w:pPr>
              <w:pStyle w:val="TAH"/>
            </w:pPr>
            <w:r>
              <w:t>Values</w:t>
            </w:r>
          </w:p>
        </w:tc>
        <w:tc>
          <w:tcPr>
            <w:tcW w:w="1497" w:type="dxa"/>
            <w:shd w:val="clear" w:color="auto" w:fill="E0E0E0"/>
          </w:tcPr>
          <w:p w14:paraId="1578B640" w14:textId="77777777" w:rsidR="008D0C0C" w:rsidRDefault="008D0C0C" w:rsidP="00BE301E">
            <w:pPr>
              <w:pStyle w:val="TAH"/>
            </w:pPr>
            <w:r>
              <w:t>Provisioned Value</w:t>
            </w:r>
          </w:p>
        </w:tc>
      </w:tr>
      <w:tr w:rsidR="008D0C0C" w14:paraId="50E1850A" w14:textId="77777777" w:rsidTr="00BE301E">
        <w:tblPrEx>
          <w:tblCellMar>
            <w:top w:w="0" w:type="dxa"/>
            <w:bottom w:w="0" w:type="dxa"/>
          </w:tblCellMar>
        </w:tblPrEx>
        <w:trPr>
          <w:cantSplit/>
          <w:jc w:val="center"/>
        </w:trPr>
        <w:tc>
          <w:tcPr>
            <w:tcW w:w="3639" w:type="dxa"/>
            <w:vMerge/>
            <w:tcBorders>
              <w:bottom w:val="single" w:sz="4" w:space="0" w:color="auto"/>
            </w:tcBorders>
          </w:tcPr>
          <w:p w14:paraId="04DB5F53" w14:textId="77777777" w:rsidR="008D0C0C" w:rsidRDefault="008D0C0C" w:rsidP="00BE301E">
            <w:pPr>
              <w:pStyle w:val="TAC"/>
              <w:rPr>
                <w:b/>
                <w:bCs/>
              </w:rPr>
            </w:pPr>
          </w:p>
        </w:tc>
        <w:tc>
          <w:tcPr>
            <w:tcW w:w="1827" w:type="dxa"/>
            <w:tcBorders>
              <w:bottom w:val="single" w:sz="4" w:space="0" w:color="auto"/>
            </w:tcBorders>
          </w:tcPr>
          <w:p w14:paraId="6EE4A80D" w14:textId="77777777" w:rsidR="008D0C0C" w:rsidRDefault="008D0C0C" w:rsidP="00BE301E">
            <w:pPr>
              <w:pStyle w:val="TAC"/>
            </w:pPr>
            <w:r>
              <w:t>-</w:t>
            </w:r>
          </w:p>
        </w:tc>
        <w:tc>
          <w:tcPr>
            <w:tcW w:w="1435" w:type="dxa"/>
            <w:tcBorders>
              <w:bottom w:val="single" w:sz="4" w:space="0" w:color="auto"/>
            </w:tcBorders>
          </w:tcPr>
          <w:p w14:paraId="550FDDB4" w14:textId="77777777" w:rsidR="008D0C0C" w:rsidRDefault="008D0C0C" w:rsidP="00BE301E">
            <w:pPr>
              <w:pStyle w:val="TAC"/>
            </w:pPr>
            <w:r>
              <w:t>-</w:t>
            </w:r>
          </w:p>
        </w:tc>
        <w:tc>
          <w:tcPr>
            <w:tcW w:w="1588" w:type="dxa"/>
            <w:gridSpan w:val="3"/>
            <w:tcBorders>
              <w:bottom w:val="single" w:sz="4" w:space="0" w:color="auto"/>
            </w:tcBorders>
          </w:tcPr>
          <w:p w14:paraId="5CB91A48" w14:textId="77777777" w:rsidR="008D0C0C" w:rsidRDefault="008D0C0C" w:rsidP="00BE301E">
            <w:pPr>
              <w:pStyle w:val="TAC"/>
            </w:pPr>
            <w:r>
              <w:t>-</w:t>
            </w:r>
          </w:p>
        </w:tc>
        <w:tc>
          <w:tcPr>
            <w:tcW w:w="1497" w:type="dxa"/>
            <w:tcBorders>
              <w:bottom w:val="single" w:sz="4" w:space="0" w:color="auto"/>
            </w:tcBorders>
          </w:tcPr>
          <w:p w14:paraId="44321878" w14:textId="77777777" w:rsidR="008D0C0C" w:rsidRDefault="008D0C0C" w:rsidP="00BE301E">
            <w:pPr>
              <w:pStyle w:val="TAC"/>
            </w:pPr>
            <w:r>
              <w:t>-</w:t>
            </w:r>
          </w:p>
        </w:tc>
      </w:tr>
      <w:tr w:rsidR="008D0C0C" w14:paraId="74048D22" w14:textId="77777777" w:rsidTr="00BE301E">
        <w:tblPrEx>
          <w:tblCellMar>
            <w:top w:w="0" w:type="dxa"/>
            <w:bottom w:w="0" w:type="dxa"/>
          </w:tblCellMar>
        </w:tblPrEx>
        <w:trPr>
          <w:cantSplit/>
          <w:jc w:val="center"/>
        </w:trPr>
        <w:tc>
          <w:tcPr>
            <w:tcW w:w="3639" w:type="dxa"/>
            <w:shd w:val="clear" w:color="auto" w:fill="E0E0E0"/>
          </w:tcPr>
          <w:p w14:paraId="76B9BB7A" w14:textId="77777777" w:rsidR="008D0C0C" w:rsidRDefault="008D0C0C" w:rsidP="00BE301E">
            <w:pPr>
              <w:pStyle w:val="TAH"/>
            </w:pPr>
            <w:r>
              <w:t>Statistics</w:t>
            </w:r>
          </w:p>
        </w:tc>
        <w:tc>
          <w:tcPr>
            <w:tcW w:w="1827" w:type="dxa"/>
            <w:shd w:val="clear" w:color="auto" w:fill="E0E0E0"/>
          </w:tcPr>
          <w:p w14:paraId="4E5A3845" w14:textId="77777777" w:rsidR="008D0C0C" w:rsidRDefault="008D0C0C" w:rsidP="00BE301E">
            <w:pPr>
              <w:pStyle w:val="TAH"/>
            </w:pPr>
            <w:r>
              <w:t>Mandatory/Optional</w:t>
            </w:r>
          </w:p>
        </w:tc>
        <w:tc>
          <w:tcPr>
            <w:tcW w:w="1867" w:type="dxa"/>
            <w:gridSpan w:val="3"/>
            <w:shd w:val="clear" w:color="auto" w:fill="E0E0E0"/>
          </w:tcPr>
          <w:p w14:paraId="762DA021" w14:textId="77777777" w:rsidR="008D0C0C" w:rsidRDefault="008D0C0C" w:rsidP="00BE301E">
            <w:pPr>
              <w:pStyle w:val="TAH"/>
            </w:pPr>
            <w:r>
              <w:t>Used in command</w:t>
            </w:r>
          </w:p>
        </w:tc>
        <w:tc>
          <w:tcPr>
            <w:tcW w:w="2653" w:type="dxa"/>
            <w:gridSpan w:val="2"/>
            <w:shd w:val="clear" w:color="auto" w:fill="E0E0E0"/>
          </w:tcPr>
          <w:p w14:paraId="4F6515DD" w14:textId="77777777" w:rsidR="008D0C0C" w:rsidRDefault="008D0C0C" w:rsidP="00BE301E">
            <w:pPr>
              <w:pStyle w:val="TAH"/>
            </w:pPr>
            <w:r>
              <w:t>Supported Values</w:t>
            </w:r>
          </w:p>
        </w:tc>
      </w:tr>
      <w:tr w:rsidR="008D0C0C" w14:paraId="0EC670E6" w14:textId="77777777" w:rsidTr="00BE301E">
        <w:tblPrEx>
          <w:tblCellMar>
            <w:top w:w="0" w:type="dxa"/>
            <w:bottom w:w="0" w:type="dxa"/>
          </w:tblCellMar>
        </w:tblPrEx>
        <w:trPr>
          <w:cantSplit/>
          <w:jc w:val="center"/>
        </w:trPr>
        <w:tc>
          <w:tcPr>
            <w:tcW w:w="3639" w:type="dxa"/>
            <w:tcBorders>
              <w:bottom w:val="single" w:sz="4" w:space="0" w:color="auto"/>
            </w:tcBorders>
          </w:tcPr>
          <w:p w14:paraId="6DA746FD" w14:textId="77777777" w:rsidR="008D0C0C" w:rsidRDefault="008D0C0C" w:rsidP="00BE301E">
            <w:pPr>
              <w:pStyle w:val="TAC"/>
            </w:pPr>
            <w:r>
              <w:t>Discarded Packets</w:t>
            </w:r>
            <w:r>
              <w:br/>
              <w:t>(gm/dp,</w:t>
            </w:r>
            <w:r w:rsidRPr="00AD283B">
              <w:t>0x00</w:t>
            </w:r>
            <w:r>
              <w:t>8c</w:t>
            </w:r>
            <w:r w:rsidRPr="00AD283B">
              <w:t>/0x000</w:t>
            </w:r>
            <w:r>
              <w:t>1)</w:t>
            </w:r>
          </w:p>
        </w:tc>
        <w:tc>
          <w:tcPr>
            <w:tcW w:w="1827" w:type="dxa"/>
            <w:tcBorders>
              <w:bottom w:val="single" w:sz="4" w:space="0" w:color="auto"/>
            </w:tcBorders>
          </w:tcPr>
          <w:p w14:paraId="455B38A5" w14:textId="77777777" w:rsidR="008D0C0C" w:rsidRDefault="00D4787F" w:rsidP="00BE301E">
            <w:pPr>
              <w:pStyle w:val="TAC"/>
            </w:pPr>
            <w:r>
              <w:t>Not Supported</w:t>
            </w:r>
          </w:p>
        </w:tc>
        <w:tc>
          <w:tcPr>
            <w:tcW w:w="1867" w:type="dxa"/>
            <w:gridSpan w:val="3"/>
            <w:tcBorders>
              <w:bottom w:val="single" w:sz="4" w:space="0" w:color="auto"/>
            </w:tcBorders>
          </w:tcPr>
          <w:p w14:paraId="5798D899" w14:textId="77777777" w:rsidR="008D0C0C" w:rsidRDefault="00D4787F" w:rsidP="00BE301E">
            <w:pPr>
              <w:pStyle w:val="TAC"/>
            </w:pPr>
            <w:r>
              <w:t>None</w:t>
            </w:r>
          </w:p>
        </w:tc>
        <w:tc>
          <w:tcPr>
            <w:tcW w:w="2653" w:type="dxa"/>
            <w:gridSpan w:val="2"/>
            <w:tcBorders>
              <w:bottom w:val="single" w:sz="4" w:space="0" w:color="auto"/>
            </w:tcBorders>
          </w:tcPr>
          <w:p w14:paraId="1DBA4A70" w14:textId="77777777" w:rsidR="008D0C0C" w:rsidRDefault="00D4787F" w:rsidP="00BE301E">
            <w:pPr>
              <w:pStyle w:val="TAC"/>
            </w:pPr>
            <w:r>
              <w:t>-</w:t>
            </w:r>
          </w:p>
        </w:tc>
      </w:tr>
      <w:tr w:rsidR="008D0C0C" w14:paraId="66C2352F" w14:textId="77777777" w:rsidTr="00BE301E">
        <w:tblPrEx>
          <w:tblCellMar>
            <w:top w:w="0" w:type="dxa"/>
            <w:bottom w:w="0" w:type="dxa"/>
          </w:tblCellMar>
        </w:tblPrEx>
        <w:trPr>
          <w:cantSplit/>
          <w:jc w:val="center"/>
        </w:trPr>
        <w:tc>
          <w:tcPr>
            <w:tcW w:w="3639" w:type="dxa"/>
            <w:shd w:val="clear" w:color="auto" w:fill="E0E0E0"/>
          </w:tcPr>
          <w:p w14:paraId="6DE5E299" w14:textId="77777777" w:rsidR="008D0C0C" w:rsidRDefault="008D0C0C" w:rsidP="00BE301E">
            <w:pPr>
              <w:pStyle w:val="TAH"/>
            </w:pPr>
            <w:r>
              <w:t>Error Codes</w:t>
            </w:r>
          </w:p>
        </w:tc>
        <w:tc>
          <w:tcPr>
            <w:tcW w:w="6347" w:type="dxa"/>
            <w:gridSpan w:val="6"/>
            <w:shd w:val="clear" w:color="auto" w:fill="E0E0E0"/>
          </w:tcPr>
          <w:p w14:paraId="2732E685" w14:textId="77777777" w:rsidR="008D0C0C" w:rsidRDefault="008D0C0C" w:rsidP="00BE301E">
            <w:pPr>
              <w:pStyle w:val="TAH"/>
            </w:pPr>
            <w:r>
              <w:t>Mandatory/Optional</w:t>
            </w:r>
          </w:p>
        </w:tc>
      </w:tr>
      <w:tr w:rsidR="008D0C0C" w14:paraId="6316512A" w14:textId="77777777" w:rsidTr="00BE301E">
        <w:tblPrEx>
          <w:tblCellMar>
            <w:top w:w="0" w:type="dxa"/>
            <w:bottom w:w="0" w:type="dxa"/>
          </w:tblCellMar>
        </w:tblPrEx>
        <w:trPr>
          <w:cantSplit/>
          <w:jc w:val="center"/>
        </w:trPr>
        <w:tc>
          <w:tcPr>
            <w:tcW w:w="3639" w:type="dxa"/>
          </w:tcPr>
          <w:p w14:paraId="437F471B" w14:textId="77777777" w:rsidR="008D0C0C" w:rsidRDefault="008D0C0C" w:rsidP="00BE301E">
            <w:pPr>
              <w:pStyle w:val="TAC"/>
            </w:pPr>
            <w:r>
              <w:t>None</w:t>
            </w:r>
          </w:p>
        </w:tc>
        <w:tc>
          <w:tcPr>
            <w:tcW w:w="6347" w:type="dxa"/>
            <w:gridSpan w:val="6"/>
          </w:tcPr>
          <w:p w14:paraId="04D7BA64" w14:textId="77777777" w:rsidR="008D0C0C" w:rsidRDefault="008D0C0C" w:rsidP="00BE301E">
            <w:pPr>
              <w:pStyle w:val="TAC"/>
            </w:pPr>
            <w:r>
              <w:t>-</w:t>
            </w:r>
          </w:p>
        </w:tc>
      </w:tr>
      <w:tr w:rsidR="008D0C0C" w14:paraId="31EBAE31" w14:textId="77777777" w:rsidTr="00BE301E">
        <w:tblPrEx>
          <w:tblCellMar>
            <w:top w:w="0" w:type="dxa"/>
            <w:bottom w:w="0" w:type="dxa"/>
          </w:tblCellMar>
        </w:tblPrEx>
        <w:trPr>
          <w:cantSplit/>
          <w:jc w:val="center"/>
        </w:trPr>
        <w:tc>
          <w:tcPr>
            <w:tcW w:w="9986" w:type="dxa"/>
            <w:gridSpan w:val="7"/>
          </w:tcPr>
          <w:p w14:paraId="6A3492FE" w14:textId="77777777" w:rsidR="008D0C0C" w:rsidRDefault="008D0C0C" w:rsidP="00BE301E">
            <w:pPr>
              <w:pStyle w:val="TAN"/>
            </w:pPr>
            <w:r>
              <w:t>NOTE :</w:t>
            </w:r>
            <w:r>
              <w:tab/>
              <w:t xml:space="preserve">This package extends </w:t>
            </w:r>
            <w:r w:rsidRPr="00B40E55">
              <w:t>RTP Control Protocol</w:t>
            </w:r>
            <w:r>
              <w:rPr>
                <w:i/>
              </w:rPr>
              <w:t xml:space="preserve"> </w:t>
            </w:r>
            <w:r>
              <w:t>package (ITU-T Recommendation H.248.57 [5]) and thus inherits RTCP Allocation Specific Behaviour property (</w:t>
            </w:r>
            <w:r>
              <w:rPr>
                <w:i/>
              </w:rPr>
              <w:t>rsb</w:t>
            </w:r>
            <w:r>
              <w:t xml:space="preserve">). </w:t>
            </w:r>
          </w:p>
          <w:p w14:paraId="7DF81933" w14:textId="77777777" w:rsidR="008D0C0C" w:rsidRDefault="008D0C0C" w:rsidP="00BE301E">
            <w:pPr>
              <w:pStyle w:val="TAN"/>
            </w:pPr>
          </w:p>
        </w:tc>
      </w:tr>
    </w:tbl>
    <w:p w14:paraId="39866099" w14:textId="77777777" w:rsidR="008D0C0C" w:rsidRDefault="008D0C0C" w:rsidP="00D928F0"/>
    <w:p w14:paraId="73349C67" w14:textId="77777777" w:rsidR="008D0C0C" w:rsidRDefault="008D0C0C" w:rsidP="008D0C0C">
      <w:pPr>
        <w:pStyle w:val="Heading4"/>
      </w:pPr>
      <w:bookmarkStart w:id="97" w:name="_Toc414010829"/>
      <w:r>
        <w:lastRenderedPageBreak/>
        <w:t>5.14.3.</w:t>
      </w:r>
      <w:r w:rsidR="005B26D3">
        <w:t>5</w:t>
      </w:r>
      <w:r>
        <w:tab/>
        <w:t>Traffic management (tman)</w:t>
      </w:r>
      <w:bookmarkEnd w:id="97"/>
    </w:p>
    <w:p w14:paraId="44611EEB" w14:textId="77777777" w:rsidR="008D0C0C" w:rsidRDefault="008D0C0C" w:rsidP="008D0C0C">
      <w:pPr>
        <w:pStyle w:val="TH"/>
      </w:pPr>
      <w:r>
        <w:t xml:space="preserve">Table </w:t>
      </w:r>
      <w:r>
        <w:rPr>
          <w:noProof/>
        </w:rPr>
        <w:t>5.14.3.</w:t>
      </w:r>
      <w:r w:rsidR="005B26D3">
        <w:rPr>
          <w:noProof/>
        </w:rPr>
        <w:t>5</w:t>
      </w:r>
      <w:r>
        <w:rPr>
          <w:noProof/>
        </w:rPr>
        <w:t>.1</w:t>
      </w:r>
      <w:r>
        <w:t>: Traffic Management Package</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3"/>
        <w:gridCol w:w="10"/>
        <w:gridCol w:w="1827"/>
        <w:gridCol w:w="10"/>
        <w:gridCol w:w="1827"/>
        <w:gridCol w:w="285"/>
        <w:gridCol w:w="350"/>
        <w:gridCol w:w="1450"/>
        <w:gridCol w:w="10"/>
        <w:gridCol w:w="2165"/>
        <w:gridCol w:w="19"/>
      </w:tblGrid>
      <w:tr w:rsidR="008D0C0C" w14:paraId="3D52347A" w14:textId="77777777" w:rsidTr="00223FBD">
        <w:tblPrEx>
          <w:tblCellMar>
            <w:top w:w="0" w:type="dxa"/>
            <w:bottom w:w="0" w:type="dxa"/>
          </w:tblCellMar>
        </w:tblPrEx>
        <w:trPr>
          <w:gridAfter w:val="1"/>
          <w:wAfter w:w="19" w:type="dxa"/>
          <w:cantSplit/>
          <w:jc w:val="center"/>
        </w:trPr>
        <w:tc>
          <w:tcPr>
            <w:tcW w:w="1763" w:type="dxa"/>
            <w:shd w:val="clear" w:color="auto" w:fill="E0E0E0"/>
          </w:tcPr>
          <w:p w14:paraId="5CEBEED1" w14:textId="77777777" w:rsidR="008D0C0C" w:rsidRDefault="008D0C0C" w:rsidP="00BE301E">
            <w:pPr>
              <w:pStyle w:val="TAH"/>
            </w:pPr>
            <w:r>
              <w:t>Properties</w:t>
            </w:r>
          </w:p>
        </w:tc>
        <w:tc>
          <w:tcPr>
            <w:tcW w:w="1837" w:type="dxa"/>
            <w:gridSpan w:val="2"/>
            <w:shd w:val="clear" w:color="auto" w:fill="E0E0E0"/>
          </w:tcPr>
          <w:p w14:paraId="6235B2C6" w14:textId="77777777" w:rsidR="008D0C0C" w:rsidRDefault="008D0C0C" w:rsidP="00BE301E">
            <w:pPr>
              <w:pStyle w:val="TAH"/>
            </w:pPr>
            <w:r>
              <w:t>Mandatory/Optional</w:t>
            </w:r>
          </w:p>
        </w:tc>
        <w:tc>
          <w:tcPr>
            <w:tcW w:w="2122" w:type="dxa"/>
            <w:gridSpan w:val="3"/>
            <w:shd w:val="clear" w:color="auto" w:fill="E0E0E0"/>
          </w:tcPr>
          <w:p w14:paraId="41183085" w14:textId="77777777" w:rsidR="008D0C0C" w:rsidRDefault="008D0C0C" w:rsidP="00BE301E">
            <w:pPr>
              <w:pStyle w:val="TAH"/>
            </w:pPr>
            <w:r>
              <w:t>Used in command</w:t>
            </w:r>
          </w:p>
        </w:tc>
        <w:tc>
          <w:tcPr>
            <w:tcW w:w="1800" w:type="dxa"/>
            <w:gridSpan w:val="2"/>
            <w:shd w:val="clear" w:color="auto" w:fill="E0E0E0"/>
          </w:tcPr>
          <w:p w14:paraId="580A28F2" w14:textId="77777777" w:rsidR="008D0C0C" w:rsidRDefault="008D0C0C" w:rsidP="00BE301E">
            <w:pPr>
              <w:pStyle w:val="TAH"/>
            </w:pPr>
            <w:r>
              <w:t>Supported Values</w:t>
            </w:r>
          </w:p>
        </w:tc>
        <w:tc>
          <w:tcPr>
            <w:tcW w:w="2175" w:type="dxa"/>
            <w:gridSpan w:val="2"/>
            <w:shd w:val="clear" w:color="auto" w:fill="E0E0E0"/>
          </w:tcPr>
          <w:p w14:paraId="18D1A275" w14:textId="77777777" w:rsidR="008D0C0C" w:rsidRDefault="008D0C0C" w:rsidP="00BE301E">
            <w:pPr>
              <w:pStyle w:val="TAH"/>
            </w:pPr>
            <w:r>
              <w:t>Provisioned Value</w:t>
            </w:r>
          </w:p>
        </w:tc>
      </w:tr>
      <w:tr w:rsidR="008D0C0C" w14:paraId="78179C9E" w14:textId="77777777" w:rsidTr="00223FBD">
        <w:tblPrEx>
          <w:tblCellMar>
            <w:top w:w="0" w:type="dxa"/>
            <w:bottom w:w="0" w:type="dxa"/>
          </w:tblCellMar>
        </w:tblPrEx>
        <w:trPr>
          <w:gridAfter w:val="1"/>
          <w:wAfter w:w="19" w:type="dxa"/>
          <w:cantSplit/>
          <w:jc w:val="center"/>
        </w:trPr>
        <w:tc>
          <w:tcPr>
            <w:tcW w:w="1763" w:type="dxa"/>
            <w:tcBorders>
              <w:bottom w:val="single" w:sz="4" w:space="0" w:color="auto"/>
            </w:tcBorders>
          </w:tcPr>
          <w:p w14:paraId="15B3FB39" w14:textId="77777777" w:rsidR="008D0C0C" w:rsidRPr="00267778" w:rsidRDefault="008D0C0C" w:rsidP="00BE301E">
            <w:pPr>
              <w:pStyle w:val="TAC"/>
              <w:rPr>
                <w:lang w:val="en-US"/>
              </w:rPr>
            </w:pPr>
            <w:r w:rsidRPr="00267778">
              <w:rPr>
                <w:lang w:val="en-US"/>
              </w:rPr>
              <w:t>Policing</w:t>
            </w:r>
            <w:r>
              <w:rPr>
                <w:lang w:val="en-US"/>
              </w:rPr>
              <w:t xml:space="preserve"> (</w:t>
            </w:r>
            <w:r>
              <w:t>tman/pol,</w:t>
            </w:r>
            <w:r w:rsidRPr="00AD283B">
              <w:t xml:space="preserve"> 0x00</w:t>
            </w:r>
            <w:r>
              <w:t>8d</w:t>
            </w:r>
            <w:r w:rsidRPr="00AD283B">
              <w:t>/0x000</w:t>
            </w:r>
            <w:r>
              <w:t>5</w:t>
            </w:r>
            <w:r>
              <w:rPr>
                <w:lang w:val="en-US"/>
              </w:rPr>
              <w:t>)</w:t>
            </w:r>
          </w:p>
        </w:tc>
        <w:tc>
          <w:tcPr>
            <w:tcW w:w="1837" w:type="dxa"/>
            <w:gridSpan w:val="2"/>
            <w:tcBorders>
              <w:bottom w:val="single" w:sz="4" w:space="0" w:color="auto"/>
            </w:tcBorders>
          </w:tcPr>
          <w:p w14:paraId="34B97773" w14:textId="77777777" w:rsidR="008D0C0C" w:rsidRDefault="00223FBD" w:rsidP="00BE301E">
            <w:pPr>
              <w:pStyle w:val="TAC"/>
            </w:pPr>
            <w:r>
              <w:t>M</w:t>
            </w:r>
          </w:p>
        </w:tc>
        <w:tc>
          <w:tcPr>
            <w:tcW w:w="2122" w:type="dxa"/>
            <w:gridSpan w:val="3"/>
            <w:tcBorders>
              <w:bottom w:val="single" w:sz="4" w:space="0" w:color="auto"/>
            </w:tcBorders>
          </w:tcPr>
          <w:p w14:paraId="4A284407" w14:textId="77777777" w:rsidR="008D0C0C" w:rsidRDefault="008D0C0C" w:rsidP="00BE301E">
            <w:pPr>
              <w:pStyle w:val="TAC"/>
            </w:pPr>
            <w:r>
              <w:t>ADD, MODIFY</w:t>
            </w:r>
          </w:p>
        </w:tc>
        <w:tc>
          <w:tcPr>
            <w:tcW w:w="1800" w:type="dxa"/>
            <w:gridSpan w:val="2"/>
            <w:tcBorders>
              <w:bottom w:val="single" w:sz="4" w:space="0" w:color="auto"/>
            </w:tcBorders>
          </w:tcPr>
          <w:p w14:paraId="05C6A4CD" w14:textId="77777777" w:rsidR="008D0C0C" w:rsidRDefault="008D0C0C" w:rsidP="00BE301E">
            <w:pPr>
              <w:pStyle w:val="TAC"/>
            </w:pPr>
            <w:r>
              <w:t>ALL</w:t>
            </w:r>
          </w:p>
        </w:tc>
        <w:tc>
          <w:tcPr>
            <w:tcW w:w="2175" w:type="dxa"/>
            <w:gridSpan w:val="2"/>
            <w:tcBorders>
              <w:bottom w:val="single" w:sz="4" w:space="0" w:color="auto"/>
            </w:tcBorders>
          </w:tcPr>
          <w:p w14:paraId="30AD014C" w14:textId="77777777" w:rsidR="008D0C0C" w:rsidRDefault="00223FBD" w:rsidP="00BE301E">
            <w:pPr>
              <w:pStyle w:val="TAC"/>
            </w:pPr>
            <w:r>
              <w:t>Not Applicable</w:t>
            </w:r>
          </w:p>
        </w:tc>
      </w:tr>
      <w:tr w:rsidR="008D0C0C" w14:paraId="6A362F83" w14:textId="77777777" w:rsidTr="00223FBD">
        <w:tblPrEx>
          <w:tblCellMar>
            <w:top w:w="0" w:type="dxa"/>
            <w:bottom w:w="0" w:type="dxa"/>
          </w:tblCellMar>
        </w:tblPrEx>
        <w:trPr>
          <w:gridAfter w:val="1"/>
          <w:wAfter w:w="19" w:type="dxa"/>
          <w:cantSplit/>
          <w:jc w:val="center"/>
        </w:trPr>
        <w:tc>
          <w:tcPr>
            <w:tcW w:w="1763" w:type="dxa"/>
            <w:tcBorders>
              <w:bottom w:val="single" w:sz="4" w:space="0" w:color="auto"/>
            </w:tcBorders>
          </w:tcPr>
          <w:p w14:paraId="3CE05BB3" w14:textId="77777777" w:rsidR="008D0C0C" w:rsidRPr="00267778" w:rsidRDefault="008D0C0C" w:rsidP="00BE301E">
            <w:pPr>
              <w:pStyle w:val="TAC"/>
              <w:rPr>
                <w:lang w:val="en-US"/>
              </w:rPr>
            </w:pPr>
            <w:r w:rsidRPr="00267778">
              <w:t xml:space="preserve">Peak Data Rate </w:t>
            </w:r>
          </w:p>
          <w:p w14:paraId="062AB713" w14:textId="77777777" w:rsidR="008D0C0C" w:rsidRDefault="008D0C0C" w:rsidP="00BE301E">
            <w:pPr>
              <w:pStyle w:val="TAC"/>
            </w:pPr>
            <w:r>
              <w:t>(tman/pdr,</w:t>
            </w:r>
            <w:r w:rsidRPr="00AD283B">
              <w:t xml:space="preserve"> 0x00</w:t>
            </w:r>
            <w:r>
              <w:t>8d</w:t>
            </w:r>
            <w:r w:rsidRPr="00AD283B">
              <w:t>/0x000</w:t>
            </w:r>
            <w:r>
              <w:t>1</w:t>
            </w:r>
            <w:r>
              <w:rPr>
                <w:lang w:val="en-US"/>
              </w:rPr>
              <w:t>)</w:t>
            </w:r>
          </w:p>
        </w:tc>
        <w:tc>
          <w:tcPr>
            <w:tcW w:w="1837" w:type="dxa"/>
            <w:gridSpan w:val="2"/>
            <w:tcBorders>
              <w:bottom w:val="single" w:sz="4" w:space="0" w:color="auto"/>
            </w:tcBorders>
          </w:tcPr>
          <w:p w14:paraId="2FBE0D99" w14:textId="77777777" w:rsidR="008D0C0C" w:rsidRDefault="00223FBD" w:rsidP="00BE301E">
            <w:pPr>
              <w:pStyle w:val="TAC"/>
            </w:pPr>
            <w:r>
              <w:t>O</w:t>
            </w:r>
          </w:p>
        </w:tc>
        <w:tc>
          <w:tcPr>
            <w:tcW w:w="2122" w:type="dxa"/>
            <w:gridSpan w:val="3"/>
            <w:tcBorders>
              <w:bottom w:val="single" w:sz="4" w:space="0" w:color="auto"/>
            </w:tcBorders>
          </w:tcPr>
          <w:p w14:paraId="291C7B2E" w14:textId="77777777" w:rsidR="008D0C0C" w:rsidRDefault="008D0C0C" w:rsidP="00BE301E">
            <w:pPr>
              <w:pStyle w:val="TAC"/>
            </w:pPr>
            <w:r>
              <w:t>ADD, MODIFY</w:t>
            </w:r>
          </w:p>
        </w:tc>
        <w:tc>
          <w:tcPr>
            <w:tcW w:w="1800" w:type="dxa"/>
            <w:gridSpan w:val="2"/>
            <w:tcBorders>
              <w:bottom w:val="single" w:sz="4" w:space="0" w:color="auto"/>
            </w:tcBorders>
          </w:tcPr>
          <w:p w14:paraId="44AE49F6" w14:textId="77777777" w:rsidR="008D0C0C" w:rsidRDefault="008D0C0C" w:rsidP="00BE301E">
            <w:pPr>
              <w:pStyle w:val="TAC"/>
            </w:pPr>
            <w:r>
              <w:t>ALL</w:t>
            </w:r>
          </w:p>
        </w:tc>
        <w:tc>
          <w:tcPr>
            <w:tcW w:w="2175" w:type="dxa"/>
            <w:gridSpan w:val="2"/>
            <w:tcBorders>
              <w:bottom w:val="single" w:sz="4" w:space="0" w:color="auto"/>
            </w:tcBorders>
          </w:tcPr>
          <w:p w14:paraId="6D582952" w14:textId="77777777" w:rsidR="008D0C0C" w:rsidRDefault="008D0C0C" w:rsidP="00BE301E">
            <w:pPr>
              <w:pStyle w:val="TAC"/>
            </w:pPr>
            <w:r>
              <w:t>Not Applicable</w:t>
            </w:r>
          </w:p>
        </w:tc>
      </w:tr>
      <w:tr w:rsidR="008D0C0C" w14:paraId="7979A529" w14:textId="77777777" w:rsidTr="00223FBD">
        <w:tblPrEx>
          <w:tblCellMar>
            <w:top w:w="0" w:type="dxa"/>
            <w:bottom w:w="0" w:type="dxa"/>
          </w:tblCellMar>
        </w:tblPrEx>
        <w:trPr>
          <w:gridAfter w:val="1"/>
          <w:wAfter w:w="19" w:type="dxa"/>
          <w:cantSplit/>
          <w:jc w:val="center"/>
        </w:trPr>
        <w:tc>
          <w:tcPr>
            <w:tcW w:w="1763" w:type="dxa"/>
            <w:tcBorders>
              <w:bottom w:val="single" w:sz="4" w:space="0" w:color="auto"/>
            </w:tcBorders>
          </w:tcPr>
          <w:p w14:paraId="3BC9B731" w14:textId="77777777" w:rsidR="008D0C0C" w:rsidRPr="009F6DA8" w:rsidRDefault="008D0C0C" w:rsidP="00BE301E">
            <w:pPr>
              <w:pStyle w:val="TAC"/>
              <w:rPr>
                <w:lang w:val="en-US"/>
              </w:rPr>
            </w:pPr>
            <w:r w:rsidRPr="009F6DA8">
              <w:rPr>
                <w:lang w:val="en-US"/>
              </w:rPr>
              <w:t xml:space="preserve">Delay Variation Tolerance </w:t>
            </w:r>
          </w:p>
          <w:p w14:paraId="44859D48" w14:textId="77777777" w:rsidR="008D0C0C" w:rsidRDefault="008D0C0C" w:rsidP="00BE301E">
            <w:pPr>
              <w:pStyle w:val="TAC"/>
            </w:pPr>
            <w:r>
              <w:t>(tman/dvt,</w:t>
            </w:r>
            <w:r w:rsidRPr="00AD283B">
              <w:t xml:space="preserve"> 0x00</w:t>
            </w:r>
            <w:r>
              <w:t>8d</w:t>
            </w:r>
            <w:r w:rsidRPr="00AD283B">
              <w:t>/0x000</w:t>
            </w:r>
            <w:r>
              <w:t>4</w:t>
            </w:r>
            <w:r>
              <w:rPr>
                <w:lang w:val="en-US"/>
              </w:rPr>
              <w:t>)</w:t>
            </w:r>
          </w:p>
        </w:tc>
        <w:tc>
          <w:tcPr>
            <w:tcW w:w="1837" w:type="dxa"/>
            <w:gridSpan w:val="2"/>
            <w:tcBorders>
              <w:bottom w:val="single" w:sz="4" w:space="0" w:color="auto"/>
            </w:tcBorders>
          </w:tcPr>
          <w:p w14:paraId="54EF9BC3" w14:textId="77777777" w:rsidR="008D0C0C" w:rsidRDefault="00223FBD" w:rsidP="00BE301E">
            <w:pPr>
              <w:pStyle w:val="TAC"/>
            </w:pPr>
            <w:r>
              <w:t>O</w:t>
            </w:r>
          </w:p>
        </w:tc>
        <w:tc>
          <w:tcPr>
            <w:tcW w:w="2122" w:type="dxa"/>
            <w:gridSpan w:val="3"/>
            <w:tcBorders>
              <w:bottom w:val="single" w:sz="4" w:space="0" w:color="auto"/>
            </w:tcBorders>
          </w:tcPr>
          <w:p w14:paraId="0737620F" w14:textId="77777777" w:rsidR="008D0C0C" w:rsidRDefault="008D0C0C" w:rsidP="00BE301E">
            <w:pPr>
              <w:pStyle w:val="TAC"/>
            </w:pPr>
            <w:r>
              <w:t>ADD, MODIFY</w:t>
            </w:r>
          </w:p>
        </w:tc>
        <w:tc>
          <w:tcPr>
            <w:tcW w:w="1800" w:type="dxa"/>
            <w:gridSpan w:val="2"/>
            <w:tcBorders>
              <w:bottom w:val="single" w:sz="4" w:space="0" w:color="auto"/>
            </w:tcBorders>
          </w:tcPr>
          <w:p w14:paraId="72B9813C" w14:textId="77777777" w:rsidR="008D0C0C" w:rsidRDefault="008D0C0C" w:rsidP="00BE301E">
            <w:pPr>
              <w:pStyle w:val="TAC"/>
            </w:pPr>
            <w:r>
              <w:t>ALL</w:t>
            </w:r>
          </w:p>
        </w:tc>
        <w:tc>
          <w:tcPr>
            <w:tcW w:w="2175" w:type="dxa"/>
            <w:gridSpan w:val="2"/>
            <w:tcBorders>
              <w:bottom w:val="single" w:sz="4" w:space="0" w:color="auto"/>
            </w:tcBorders>
          </w:tcPr>
          <w:p w14:paraId="519FC5F2" w14:textId="77777777" w:rsidR="008D0C0C" w:rsidRDefault="00223FBD" w:rsidP="00BE301E">
            <w:pPr>
              <w:pStyle w:val="TAC"/>
            </w:pPr>
            <w:r>
              <w:t>A</w:t>
            </w:r>
            <w:r w:rsidR="00AA71EA">
              <w:t>NY</w:t>
            </w:r>
          </w:p>
        </w:tc>
      </w:tr>
      <w:tr w:rsidR="008D0C0C" w14:paraId="304F21E5" w14:textId="77777777" w:rsidTr="00223FBD">
        <w:tblPrEx>
          <w:tblCellMar>
            <w:top w:w="0" w:type="dxa"/>
            <w:bottom w:w="0" w:type="dxa"/>
          </w:tblCellMar>
        </w:tblPrEx>
        <w:trPr>
          <w:gridAfter w:val="1"/>
          <w:wAfter w:w="19" w:type="dxa"/>
          <w:cantSplit/>
          <w:jc w:val="center"/>
        </w:trPr>
        <w:tc>
          <w:tcPr>
            <w:tcW w:w="1763" w:type="dxa"/>
            <w:tcBorders>
              <w:bottom w:val="single" w:sz="4" w:space="0" w:color="auto"/>
            </w:tcBorders>
          </w:tcPr>
          <w:p w14:paraId="4AC20457" w14:textId="77777777" w:rsidR="008D0C0C" w:rsidRPr="009F6DA8" w:rsidRDefault="008D0C0C" w:rsidP="00BE301E">
            <w:pPr>
              <w:pStyle w:val="TAC"/>
              <w:rPr>
                <w:lang w:val="en-US"/>
              </w:rPr>
            </w:pPr>
            <w:r w:rsidRPr="009F6DA8">
              <w:t xml:space="preserve">Sustainable Data Rate </w:t>
            </w:r>
          </w:p>
          <w:p w14:paraId="102D4D8F" w14:textId="77777777" w:rsidR="008D0C0C" w:rsidRDefault="008D0C0C" w:rsidP="00BE301E">
            <w:pPr>
              <w:pStyle w:val="TAC"/>
            </w:pPr>
            <w:r>
              <w:t>(tman/sdr,</w:t>
            </w:r>
            <w:r w:rsidRPr="00AD283B">
              <w:t xml:space="preserve"> 0x00</w:t>
            </w:r>
            <w:r>
              <w:t>8d</w:t>
            </w:r>
            <w:r w:rsidRPr="00AD283B">
              <w:t>/0x000</w:t>
            </w:r>
            <w:r>
              <w:t>2</w:t>
            </w:r>
            <w:r>
              <w:rPr>
                <w:lang w:val="en-US"/>
              </w:rPr>
              <w:t>)</w:t>
            </w:r>
          </w:p>
        </w:tc>
        <w:tc>
          <w:tcPr>
            <w:tcW w:w="1837" w:type="dxa"/>
            <w:gridSpan w:val="2"/>
            <w:tcBorders>
              <w:bottom w:val="single" w:sz="4" w:space="0" w:color="auto"/>
            </w:tcBorders>
          </w:tcPr>
          <w:p w14:paraId="35051328" w14:textId="77777777" w:rsidR="008D0C0C" w:rsidRDefault="00223FBD" w:rsidP="00BE301E">
            <w:pPr>
              <w:pStyle w:val="TAC"/>
            </w:pPr>
            <w:r>
              <w:t>M</w:t>
            </w:r>
          </w:p>
        </w:tc>
        <w:tc>
          <w:tcPr>
            <w:tcW w:w="2122" w:type="dxa"/>
            <w:gridSpan w:val="3"/>
            <w:tcBorders>
              <w:bottom w:val="single" w:sz="4" w:space="0" w:color="auto"/>
            </w:tcBorders>
          </w:tcPr>
          <w:p w14:paraId="1EBCC5D1" w14:textId="77777777" w:rsidR="008D0C0C" w:rsidRDefault="008D0C0C" w:rsidP="00BE301E">
            <w:pPr>
              <w:pStyle w:val="TAC"/>
            </w:pPr>
            <w:r>
              <w:t>ADD, MODIFY</w:t>
            </w:r>
          </w:p>
        </w:tc>
        <w:tc>
          <w:tcPr>
            <w:tcW w:w="1800" w:type="dxa"/>
            <w:gridSpan w:val="2"/>
            <w:tcBorders>
              <w:bottom w:val="single" w:sz="4" w:space="0" w:color="auto"/>
            </w:tcBorders>
          </w:tcPr>
          <w:p w14:paraId="4AFDA610" w14:textId="77777777" w:rsidR="008D0C0C" w:rsidRDefault="008D0C0C" w:rsidP="00BE301E">
            <w:pPr>
              <w:pStyle w:val="TAC"/>
            </w:pPr>
            <w:r>
              <w:t>ALL</w:t>
            </w:r>
          </w:p>
        </w:tc>
        <w:tc>
          <w:tcPr>
            <w:tcW w:w="2175" w:type="dxa"/>
            <w:gridSpan w:val="2"/>
            <w:tcBorders>
              <w:bottom w:val="single" w:sz="4" w:space="0" w:color="auto"/>
            </w:tcBorders>
          </w:tcPr>
          <w:p w14:paraId="7FD8840F" w14:textId="77777777" w:rsidR="008D0C0C" w:rsidRDefault="008D0C0C" w:rsidP="00BE301E">
            <w:pPr>
              <w:pStyle w:val="TAC"/>
            </w:pPr>
            <w:r>
              <w:t>Not Applicable</w:t>
            </w:r>
          </w:p>
        </w:tc>
      </w:tr>
      <w:tr w:rsidR="008D0C0C" w14:paraId="4FD2ACD7" w14:textId="77777777" w:rsidTr="00223FBD">
        <w:tblPrEx>
          <w:tblCellMar>
            <w:top w:w="0" w:type="dxa"/>
            <w:bottom w:w="0" w:type="dxa"/>
          </w:tblCellMar>
        </w:tblPrEx>
        <w:trPr>
          <w:gridAfter w:val="1"/>
          <w:wAfter w:w="19" w:type="dxa"/>
          <w:cantSplit/>
          <w:jc w:val="center"/>
        </w:trPr>
        <w:tc>
          <w:tcPr>
            <w:tcW w:w="1763" w:type="dxa"/>
            <w:tcBorders>
              <w:bottom w:val="single" w:sz="4" w:space="0" w:color="auto"/>
            </w:tcBorders>
          </w:tcPr>
          <w:p w14:paraId="66D41E23" w14:textId="77777777" w:rsidR="008D0C0C" w:rsidRPr="009F6DA8" w:rsidRDefault="008D0C0C" w:rsidP="00BE301E">
            <w:pPr>
              <w:pStyle w:val="TAC"/>
              <w:rPr>
                <w:lang w:val="en-US"/>
              </w:rPr>
            </w:pPr>
            <w:r w:rsidRPr="009F6DA8">
              <w:rPr>
                <w:lang w:val="en-US"/>
              </w:rPr>
              <w:t xml:space="preserve">Maximum burst size </w:t>
            </w:r>
          </w:p>
          <w:p w14:paraId="72951DA5" w14:textId="77777777" w:rsidR="008D0C0C" w:rsidRDefault="008D0C0C" w:rsidP="00BE301E">
            <w:pPr>
              <w:pStyle w:val="TAC"/>
            </w:pPr>
            <w:r>
              <w:t>(tman/mbs,</w:t>
            </w:r>
            <w:r w:rsidRPr="00AD283B">
              <w:t xml:space="preserve"> 0x00</w:t>
            </w:r>
            <w:r>
              <w:t>8d</w:t>
            </w:r>
            <w:r w:rsidRPr="00AD283B">
              <w:t>/0x000</w:t>
            </w:r>
            <w:r>
              <w:t>3</w:t>
            </w:r>
            <w:r>
              <w:rPr>
                <w:lang w:val="en-US"/>
              </w:rPr>
              <w:t>)</w:t>
            </w:r>
          </w:p>
        </w:tc>
        <w:tc>
          <w:tcPr>
            <w:tcW w:w="1837" w:type="dxa"/>
            <w:gridSpan w:val="2"/>
            <w:tcBorders>
              <w:bottom w:val="single" w:sz="4" w:space="0" w:color="auto"/>
            </w:tcBorders>
          </w:tcPr>
          <w:p w14:paraId="5D9F4996" w14:textId="77777777" w:rsidR="008D0C0C" w:rsidRDefault="00223FBD" w:rsidP="00BE301E">
            <w:pPr>
              <w:pStyle w:val="TAC"/>
            </w:pPr>
            <w:r>
              <w:t>M</w:t>
            </w:r>
          </w:p>
        </w:tc>
        <w:tc>
          <w:tcPr>
            <w:tcW w:w="2122" w:type="dxa"/>
            <w:gridSpan w:val="3"/>
            <w:tcBorders>
              <w:bottom w:val="single" w:sz="4" w:space="0" w:color="auto"/>
            </w:tcBorders>
          </w:tcPr>
          <w:p w14:paraId="42D6E911" w14:textId="77777777" w:rsidR="008D0C0C" w:rsidRDefault="008D0C0C" w:rsidP="00BE301E">
            <w:pPr>
              <w:pStyle w:val="TAC"/>
            </w:pPr>
            <w:r>
              <w:t>ADD, MODIFY</w:t>
            </w:r>
          </w:p>
        </w:tc>
        <w:tc>
          <w:tcPr>
            <w:tcW w:w="1800" w:type="dxa"/>
            <w:gridSpan w:val="2"/>
            <w:tcBorders>
              <w:bottom w:val="single" w:sz="4" w:space="0" w:color="auto"/>
            </w:tcBorders>
          </w:tcPr>
          <w:p w14:paraId="49B80864" w14:textId="77777777" w:rsidR="008D0C0C" w:rsidRDefault="008D0C0C" w:rsidP="00BE301E">
            <w:pPr>
              <w:pStyle w:val="TAC"/>
            </w:pPr>
            <w:r>
              <w:t>ALL</w:t>
            </w:r>
          </w:p>
        </w:tc>
        <w:tc>
          <w:tcPr>
            <w:tcW w:w="2175" w:type="dxa"/>
            <w:gridSpan w:val="2"/>
            <w:tcBorders>
              <w:bottom w:val="single" w:sz="4" w:space="0" w:color="auto"/>
            </w:tcBorders>
          </w:tcPr>
          <w:p w14:paraId="3426CEA7" w14:textId="77777777" w:rsidR="008D0C0C" w:rsidRDefault="00223FBD" w:rsidP="00BE301E">
            <w:pPr>
              <w:pStyle w:val="TAC"/>
            </w:pPr>
            <w:r>
              <w:t>Not Applicable</w:t>
            </w:r>
          </w:p>
        </w:tc>
      </w:tr>
      <w:tr w:rsidR="008D0C0C" w14:paraId="144AAC6E" w14:textId="77777777" w:rsidTr="00223FBD">
        <w:tblPrEx>
          <w:tblCellMar>
            <w:top w:w="0" w:type="dxa"/>
            <w:bottom w:w="0" w:type="dxa"/>
          </w:tblCellMar>
        </w:tblPrEx>
        <w:trPr>
          <w:gridAfter w:val="1"/>
          <w:wAfter w:w="19" w:type="dxa"/>
          <w:cantSplit/>
          <w:jc w:val="center"/>
        </w:trPr>
        <w:tc>
          <w:tcPr>
            <w:tcW w:w="1763" w:type="dxa"/>
            <w:shd w:val="clear" w:color="auto" w:fill="E0E0E0"/>
          </w:tcPr>
          <w:p w14:paraId="603D9B94" w14:textId="77777777" w:rsidR="008D0C0C" w:rsidRDefault="008D0C0C" w:rsidP="00BE301E">
            <w:pPr>
              <w:pStyle w:val="TAH"/>
            </w:pPr>
            <w:r>
              <w:t>Signals</w:t>
            </w:r>
          </w:p>
        </w:tc>
        <w:tc>
          <w:tcPr>
            <w:tcW w:w="1837" w:type="dxa"/>
            <w:gridSpan w:val="2"/>
            <w:shd w:val="clear" w:color="auto" w:fill="E0E0E0"/>
          </w:tcPr>
          <w:p w14:paraId="3686770D" w14:textId="77777777" w:rsidR="008D0C0C" w:rsidRDefault="008D0C0C" w:rsidP="00BE301E">
            <w:pPr>
              <w:pStyle w:val="TAH"/>
            </w:pPr>
            <w:r>
              <w:t>Mandatory/Optional</w:t>
            </w:r>
          </w:p>
        </w:tc>
        <w:tc>
          <w:tcPr>
            <w:tcW w:w="3922" w:type="dxa"/>
            <w:gridSpan w:val="5"/>
            <w:shd w:val="clear" w:color="auto" w:fill="E0E0E0"/>
          </w:tcPr>
          <w:p w14:paraId="5F91F1FB" w14:textId="77777777" w:rsidR="008D0C0C" w:rsidRDefault="008D0C0C" w:rsidP="00BE301E">
            <w:pPr>
              <w:pStyle w:val="TAH"/>
            </w:pPr>
            <w:r>
              <w:t>Used in command</w:t>
            </w:r>
          </w:p>
        </w:tc>
        <w:tc>
          <w:tcPr>
            <w:tcW w:w="2175" w:type="dxa"/>
            <w:gridSpan w:val="2"/>
            <w:shd w:val="clear" w:color="auto" w:fill="E0E0E0"/>
          </w:tcPr>
          <w:p w14:paraId="7CFD163A" w14:textId="77777777" w:rsidR="008D0C0C" w:rsidRDefault="008D0C0C" w:rsidP="00BE301E">
            <w:pPr>
              <w:pStyle w:val="TAH"/>
            </w:pPr>
            <w:r>
              <w:t>Duration Provisioned Value</w:t>
            </w:r>
          </w:p>
        </w:tc>
      </w:tr>
      <w:tr w:rsidR="008D0C0C" w14:paraId="2E3E89BC" w14:textId="77777777" w:rsidTr="00223FBD">
        <w:tblPrEx>
          <w:tblCellMar>
            <w:top w:w="0" w:type="dxa"/>
            <w:bottom w:w="0" w:type="dxa"/>
          </w:tblCellMar>
        </w:tblPrEx>
        <w:trPr>
          <w:cantSplit/>
          <w:jc w:val="center"/>
        </w:trPr>
        <w:tc>
          <w:tcPr>
            <w:tcW w:w="1773" w:type="dxa"/>
            <w:gridSpan w:val="2"/>
            <w:vMerge w:val="restart"/>
          </w:tcPr>
          <w:p w14:paraId="0FC5A718" w14:textId="77777777" w:rsidR="008D0C0C" w:rsidRDefault="008D0C0C" w:rsidP="00BE301E">
            <w:pPr>
              <w:pStyle w:val="TAC"/>
            </w:pPr>
            <w:r>
              <w:t>None</w:t>
            </w:r>
          </w:p>
        </w:tc>
        <w:tc>
          <w:tcPr>
            <w:tcW w:w="1837" w:type="dxa"/>
            <w:gridSpan w:val="2"/>
            <w:tcBorders>
              <w:bottom w:val="single" w:sz="4" w:space="0" w:color="auto"/>
            </w:tcBorders>
          </w:tcPr>
          <w:p w14:paraId="2CA800DD" w14:textId="77777777" w:rsidR="008D0C0C" w:rsidRDefault="008D0C0C" w:rsidP="00BE301E">
            <w:pPr>
              <w:pStyle w:val="TAC"/>
              <w:rPr>
                <w:bCs/>
              </w:rPr>
            </w:pPr>
            <w:r>
              <w:rPr>
                <w:bCs/>
              </w:rPr>
              <w:t>-</w:t>
            </w:r>
          </w:p>
        </w:tc>
        <w:tc>
          <w:tcPr>
            <w:tcW w:w="3922" w:type="dxa"/>
            <w:gridSpan w:val="5"/>
            <w:tcBorders>
              <w:bottom w:val="single" w:sz="4" w:space="0" w:color="auto"/>
            </w:tcBorders>
          </w:tcPr>
          <w:p w14:paraId="4435DA27" w14:textId="77777777" w:rsidR="008D0C0C" w:rsidRDefault="008D0C0C" w:rsidP="00BE301E">
            <w:pPr>
              <w:pStyle w:val="TAC"/>
              <w:rPr>
                <w:bCs/>
              </w:rPr>
            </w:pPr>
            <w:r>
              <w:rPr>
                <w:bCs/>
              </w:rPr>
              <w:t>-</w:t>
            </w:r>
          </w:p>
        </w:tc>
        <w:tc>
          <w:tcPr>
            <w:tcW w:w="2184" w:type="dxa"/>
            <w:gridSpan w:val="2"/>
            <w:tcBorders>
              <w:bottom w:val="single" w:sz="4" w:space="0" w:color="auto"/>
            </w:tcBorders>
          </w:tcPr>
          <w:p w14:paraId="60FEE907" w14:textId="77777777" w:rsidR="008D0C0C" w:rsidRDefault="008D0C0C" w:rsidP="00BE301E">
            <w:pPr>
              <w:pStyle w:val="TAC"/>
              <w:rPr>
                <w:bCs/>
              </w:rPr>
            </w:pPr>
            <w:r>
              <w:rPr>
                <w:bCs/>
              </w:rPr>
              <w:t>-</w:t>
            </w:r>
          </w:p>
        </w:tc>
      </w:tr>
      <w:tr w:rsidR="008D0C0C" w14:paraId="6F4FC16A" w14:textId="77777777" w:rsidTr="00223FBD">
        <w:tblPrEx>
          <w:tblCellMar>
            <w:top w:w="0" w:type="dxa"/>
            <w:bottom w:w="0" w:type="dxa"/>
          </w:tblCellMar>
        </w:tblPrEx>
        <w:trPr>
          <w:cantSplit/>
          <w:jc w:val="center"/>
        </w:trPr>
        <w:tc>
          <w:tcPr>
            <w:tcW w:w="1773" w:type="dxa"/>
            <w:gridSpan w:val="2"/>
            <w:vMerge/>
          </w:tcPr>
          <w:p w14:paraId="3036C31F" w14:textId="77777777" w:rsidR="008D0C0C" w:rsidRDefault="008D0C0C" w:rsidP="00BE301E">
            <w:pPr>
              <w:pStyle w:val="TAC"/>
            </w:pPr>
          </w:p>
        </w:tc>
        <w:tc>
          <w:tcPr>
            <w:tcW w:w="1837" w:type="dxa"/>
            <w:gridSpan w:val="2"/>
            <w:shd w:val="clear" w:color="auto" w:fill="E0E0E0"/>
          </w:tcPr>
          <w:p w14:paraId="3FE83D3A" w14:textId="77777777" w:rsidR="008D0C0C" w:rsidRDefault="008D0C0C" w:rsidP="00BE301E">
            <w:pPr>
              <w:pStyle w:val="TAH"/>
            </w:pPr>
            <w:r>
              <w:t>Signal Parameters</w:t>
            </w:r>
          </w:p>
        </w:tc>
        <w:tc>
          <w:tcPr>
            <w:tcW w:w="1827" w:type="dxa"/>
            <w:shd w:val="clear" w:color="auto" w:fill="E0E0E0"/>
          </w:tcPr>
          <w:p w14:paraId="4B81A00E" w14:textId="77777777" w:rsidR="008D0C0C" w:rsidRDefault="008D0C0C" w:rsidP="00BE301E">
            <w:pPr>
              <w:pStyle w:val="TAH"/>
            </w:pPr>
            <w:r>
              <w:t>Mandatory/Optional</w:t>
            </w:r>
          </w:p>
        </w:tc>
        <w:tc>
          <w:tcPr>
            <w:tcW w:w="2095" w:type="dxa"/>
            <w:gridSpan w:val="4"/>
            <w:shd w:val="clear" w:color="auto" w:fill="E0E0E0"/>
          </w:tcPr>
          <w:p w14:paraId="46E60596" w14:textId="77777777" w:rsidR="008D0C0C" w:rsidRDefault="008D0C0C" w:rsidP="00BE301E">
            <w:pPr>
              <w:pStyle w:val="TAH"/>
            </w:pPr>
            <w:r>
              <w:t>Supported Values</w:t>
            </w:r>
          </w:p>
        </w:tc>
        <w:tc>
          <w:tcPr>
            <w:tcW w:w="2184" w:type="dxa"/>
            <w:gridSpan w:val="2"/>
            <w:shd w:val="clear" w:color="auto" w:fill="E0E0E0"/>
          </w:tcPr>
          <w:p w14:paraId="017136CB" w14:textId="77777777" w:rsidR="008D0C0C" w:rsidRDefault="008D0C0C" w:rsidP="00BE301E">
            <w:pPr>
              <w:pStyle w:val="TAH"/>
            </w:pPr>
            <w:r>
              <w:t>Duration Provisioned Value</w:t>
            </w:r>
          </w:p>
        </w:tc>
      </w:tr>
      <w:tr w:rsidR="008D0C0C" w14:paraId="78436A49" w14:textId="77777777" w:rsidTr="00223FBD">
        <w:tblPrEx>
          <w:tblCellMar>
            <w:top w:w="0" w:type="dxa"/>
            <w:bottom w:w="0" w:type="dxa"/>
          </w:tblCellMar>
        </w:tblPrEx>
        <w:trPr>
          <w:cantSplit/>
          <w:jc w:val="center"/>
        </w:trPr>
        <w:tc>
          <w:tcPr>
            <w:tcW w:w="1773" w:type="dxa"/>
            <w:gridSpan w:val="2"/>
            <w:vMerge/>
            <w:tcBorders>
              <w:bottom w:val="single" w:sz="4" w:space="0" w:color="auto"/>
            </w:tcBorders>
          </w:tcPr>
          <w:p w14:paraId="61BBFE23" w14:textId="77777777" w:rsidR="008D0C0C" w:rsidRDefault="008D0C0C" w:rsidP="00BE301E">
            <w:pPr>
              <w:pStyle w:val="TAC"/>
            </w:pPr>
          </w:p>
        </w:tc>
        <w:tc>
          <w:tcPr>
            <w:tcW w:w="1837" w:type="dxa"/>
            <w:gridSpan w:val="2"/>
            <w:tcBorders>
              <w:bottom w:val="single" w:sz="4" w:space="0" w:color="auto"/>
            </w:tcBorders>
          </w:tcPr>
          <w:p w14:paraId="0411690C" w14:textId="77777777" w:rsidR="008D0C0C" w:rsidRDefault="008D0C0C" w:rsidP="00BE301E">
            <w:pPr>
              <w:pStyle w:val="TAC"/>
              <w:rPr>
                <w:bCs/>
              </w:rPr>
            </w:pPr>
            <w:r>
              <w:rPr>
                <w:bCs/>
              </w:rPr>
              <w:t>-</w:t>
            </w:r>
          </w:p>
        </w:tc>
        <w:tc>
          <w:tcPr>
            <w:tcW w:w="1827" w:type="dxa"/>
            <w:tcBorders>
              <w:bottom w:val="single" w:sz="4" w:space="0" w:color="auto"/>
            </w:tcBorders>
          </w:tcPr>
          <w:p w14:paraId="2AF7AD27" w14:textId="77777777" w:rsidR="008D0C0C" w:rsidRDefault="008D0C0C" w:rsidP="00BE301E">
            <w:pPr>
              <w:pStyle w:val="TAC"/>
              <w:rPr>
                <w:bCs/>
              </w:rPr>
            </w:pPr>
            <w:r>
              <w:rPr>
                <w:bCs/>
              </w:rPr>
              <w:t>-</w:t>
            </w:r>
          </w:p>
        </w:tc>
        <w:tc>
          <w:tcPr>
            <w:tcW w:w="2095" w:type="dxa"/>
            <w:gridSpan w:val="4"/>
            <w:tcBorders>
              <w:bottom w:val="single" w:sz="4" w:space="0" w:color="auto"/>
            </w:tcBorders>
          </w:tcPr>
          <w:p w14:paraId="7ABA890E" w14:textId="77777777" w:rsidR="008D0C0C" w:rsidRDefault="008D0C0C" w:rsidP="00BE301E">
            <w:pPr>
              <w:pStyle w:val="TAC"/>
            </w:pPr>
            <w:r>
              <w:t>-</w:t>
            </w:r>
          </w:p>
        </w:tc>
        <w:tc>
          <w:tcPr>
            <w:tcW w:w="2184" w:type="dxa"/>
            <w:gridSpan w:val="2"/>
            <w:tcBorders>
              <w:bottom w:val="single" w:sz="4" w:space="0" w:color="auto"/>
            </w:tcBorders>
          </w:tcPr>
          <w:p w14:paraId="6128E0C2" w14:textId="77777777" w:rsidR="008D0C0C" w:rsidRDefault="008D0C0C" w:rsidP="00BE301E">
            <w:pPr>
              <w:pStyle w:val="TAC"/>
              <w:rPr>
                <w:bCs/>
              </w:rPr>
            </w:pPr>
            <w:r>
              <w:rPr>
                <w:bCs/>
              </w:rPr>
              <w:t>-</w:t>
            </w:r>
          </w:p>
        </w:tc>
      </w:tr>
      <w:tr w:rsidR="008D0C0C" w14:paraId="65778B34" w14:textId="77777777" w:rsidTr="00223FBD">
        <w:tblPrEx>
          <w:tblCellMar>
            <w:top w:w="0" w:type="dxa"/>
            <w:bottom w:w="0" w:type="dxa"/>
          </w:tblCellMar>
        </w:tblPrEx>
        <w:trPr>
          <w:gridAfter w:val="1"/>
          <w:wAfter w:w="19" w:type="dxa"/>
          <w:cantSplit/>
          <w:jc w:val="center"/>
        </w:trPr>
        <w:tc>
          <w:tcPr>
            <w:tcW w:w="1763" w:type="dxa"/>
            <w:shd w:val="clear" w:color="auto" w:fill="E0E0E0"/>
          </w:tcPr>
          <w:p w14:paraId="4D515D5E" w14:textId="77777777" w:rsidR="008D0C0C" w:rsidRDefault="008D0C0C" w:rsidP="00BE301E">
            <w:pPr>
              <w:pStyle w:val="TAH"/>
            </w:pPr>
            <w:r>
              <w:t>Events</w:t>
            </w:r>
          </w:p>
        </w:tc>
        <w:tc>
          <w:tcPr>
            <w:tcW w:w="1837" w:type="dxa"/>
            <w:gridSpan w:val="2"/>
            <w:shd w:val="clear" w:color="auto" w:fill="E0E0E0"/>
          </w:tcPr>
          <w:p w14:paraId="4577B9E3" w14:textId="77777777" w:rsidR="008D0C0C" w:rsidRDefault="008D0C0C" w:rsidP="00BE301E">
            <w:pPr>
              <w:pStyle w:val="TAH"/>
            </w:pPr>
            <w:r>
              <w:t>Mandatory/Optional</w:t>
            </w:r>
          </w:p>
        </w:tc>
        <w:tc>
          <w:tcPr>
            <w:tcW w:w="6097" w:type="dxa"/>
            <w:gridSpan w:val="7"/>
            <w:shd w:val="clear" w:color="auto" w:fill="E0E0E0"/>
          </w:tcPr>
          <w:p w14:paraId="1D231208" w14:textId="77777777" w:rsidR="008D0C0C" w:rsidRDefault="008D0C0C" w:rsidP="00BE301E">
            <w:pPr>
              <w:pStyle w:val="TAH"/>
            </w:pPr>
            <w:r>
              <w:t>Used in command</w:t>
            </w:r>
          </w:p>
        </w:tc>
      </w:tr>
      <w:tr w:rsidR="008D0C0C" w14:paraId="373BAACF" w14:textId="77777777" w:rsidTr="00223FBD">
        <w:tblPrEx>
          <w:tblCellMar>
            <w:top w:w="0" w:type="dxa"/>
            <w:bottom w:w="0" w:type="dxa"/>
          </w:tblCellMar>
        </w:tblPrEx>
        <w:trPr>
          <w:gridAfter w:val="1"/>
          <w:wAfter w:w="19" w:type="dxa"/>
          <w:cantSplit/>
          <w:jc w:val="center"/>
        </w:trPr>
        <w:tc>
          <w:tcPr>
            <w:tcW w:w="1763" w:type="dxa"/>
            <w:vMerge w:val="restart"/>
          </w:tcPr>
          <w:p w14:paraId="362442FA" w14:textId="77777777" w:rsidR="008D0C0C" w:rsidRDefault="008D0C0C" w:rsidP="00BE301E">
            <w:pPr>
              <w:pStyle w:val="TAC"/>
            </w:pPr>
            <w:r>
              <w:t>None</w:t>
            </w:r>
          </w:p>
        </w:tc>
        <w:tc>
          <w:tcPr>
            <w:tcW w:w="1837" w:type="dxa"/>
            <w:gridSpan w:val="2"/>
            <w:tcBorders>
              <w:bottom w:val="single" w:sz="4" w:space="0" w:color="auto"/>
            </w:tcBorders>
          </w:tcPr>
          <w:p w14:paraId="282A38AE" w14:textId="77777777" w:rsidR="008D0C0C" w:rsidRDefault="008D0C0C" w:rsidP="00BE301E">
            <w:pPr>
              <w:pStyle w:val="TAC"/>
              <w:rPr>
                <w:bCs/>
              </w:rPr>
            </w:pPr>
            <w:r>
              <w:rPr>
                <w:bCs/>
              </w:rPr>
              <w:t>-</w:t>
            </w:r>
          </w:p>
        </w:tc>
        <w:tc>
          <w:tcPr>
            <w:tcW w:w="6097" w:type="dxa"/>
            <w:gridSpan w:val="7"/>
            <w:tcBorders>
              <w:bottom w:val="single" w:sz="4" w:space="0" w:color="auto"/>
            </w:tcBorders>
          </w:tcPr>
          <w:p w14:paraId="76CD261A" w14:textId="77777777" w:rsidR="008D0C0C" w:rsidRDefault="008D0C0C" w:rsidP="00BE301E">
            <w:pPr>
              <w:pStyle w:val="TAC"/>
              <w:rPr>
                <w:bCs/>
              </w:rPr>
            </w:pPr>
            <w:r>
              <w:rPr>
                <w:bCs/>
              </w:rPr>
              <w:t>-</w:t>
            </w:r>
          </w:p>
        </w:tc>
      </w:tr>
      <w:tr w:rsidR="008D0C0C" w14:paraId="3CB22423" w14:textId="77777777" w:rsidTr="00223FBD">
        <w:tblPrEx>
          <w:tblCellMar>
            <w:top w:w="0" w:type="dxa"/>
            <w:bottom w:w="0" w:type="dxa"/>
          </w:tblCellMar>
        </w:tblPrEx>
        <w:trPr>
          <w:gridAfter w:val="1"/>
          <w:wAfter w:w="19" w:type="dxa"/>
          <w:cantSplit/>
          <w:jc w:val="center"/>
        </w:trPr>
        <w:tc>
          <w:tcPr>
            <w:tcW w:w="1763" w:type="dxa"/>
            <w:vMerge/>
          </w:tcPr>
          <w:p w14:paraId="07148851" w14:textId="77777777" w:rsidR="008D0C0C" w:rsidRDefault="008D0C0C" w:rsidP="00BE301E">
            <w:pPr>
              <w:pStyle w:val="TAC"/>
              <w:rPr>
                <w:b/>
                <w:bCs/>
              </w:rPr>
            </w:pPr>
          </w:p>
        </w:tc>
        <w:tc>
          <w:tcPr>
            <w:tcW w:w="1837" w:type="dxa"/>
            <w:gridSpan w:val="2"/>
            <w:shd w:val="clear" w:color="auto" w:fill="E0E0E0"/>
          </w:tcPr>
          <w:p w14:paraId="39BE38FC" w14:textId="77777777" w:rsidR="008D0C0C" w:rsidRDefault="008D0C0C" w:rsidP="00BE301E">
            <w:pPr>
              <w:pStyle w:val="TAH"/>
            </w:pPr>
            <w:r>
              <w:t>Event Parameters</w:t>
            </w:r>
          </w:p>
        </w:tc>
        <w:tc>
          <w:tcPr>
            <w:tcW w:w="1837" w:type="dxa"/>
            <w:gridSpan w:val="2"/>
            <w:shd w:val="clear" w:color="auto" w:fill="E0E0E0"/>
          </w:tcPr>
          <w:p w14:paraId="519CDFCE" w14:textId="77777777" w:rsidR="008D0C0C" w:rsidRDefault="008D0C0C" w:rsidP="00BE301E">
            <w:pPr>
              <w:pStyle w:val="TAH"/>
            </w:pPr>
            <w:r>
              <w:t>Mandatory/Optional</w:t>
            </w:r>
          </w:p>
        </w:tc>
        <w:tc>
          <w:tcPr>
            <w:tcW w:w="2085" w:type="dxa"/>
            <w:gridSpan w:val="3"/>
            <w:shd w:val="clear" w:color="auto" w:fill="E0E0E0"/>
          </w:tcPr>
          <w:p w14:paraId="0A42CDE3" w14:textId="77777777" w:rsidR="008D0C0C" w:rsidRDefault="008D0C0C" w:rsidP="00BE301E">
            <w:pPr>
              <w:pStyle w:val="TAH"/>
            </w:pPr>
            <w:r>
              <w:t>Supported Values</w:t>
            </w:r>
          </w:p>
        </w:tc>
        <w:tc>
          <w:tcPr>
            <w:tcW w:w="2175" w:type="dxa"/>
            <w:gridSpan w:val="2"/>
            <w:shd w:val="clear" w:color="auto" w:fill="E0E0E0"/>
          </w:tcPr>
          <w:p w14:paraId="3FE12E18" w14:textId="77777777" w:rsidR="008D0C0C" w:rsidRDefault="008D0C0C" w:rsidP="00BE301E">
            <w:pPr>
              <w:pStyle w:val="TAH"/>
            </w:pPr>
            <w:r>
              <w:t>Provisioned Value</w:t>
            </w:r>
          </w:p>
        </w:tc>
      </w:tr>
      <w:tr w:rsidR="008D0C0C" w14:paraId="02AFE51A" w14:textId="77777777" w:rsidTr="00223FBD">
        <w:tblPrEx>
          <w:tblCellMar>
            <w:top w:w="0" w:type="dxa"/>
            <w:bottom w:w="0" w:type="dxa"/>
          </w:tblCellMar>
        </w:tblPrEx>
        <w:trPr>
          <w:gridAfter w:val="1"/>
          <w:wAfter w:w="19" w:type="dxa"/>
          <w:cantSplit/>
          <w:jc w:val="center"/>
        </w:trPr>
        <w:tc>
          <w:tcPr>
            <w:tcW w:w="1763" w:type="dxa"/>
            <w:vMerge/>
          </w:tcPr>
          <w:p w14:paraId="19212F41" w14:textId="77777777" w:rsidR="008D0C0C" w:rsidRDefault="008D0C0C" w:rsidP="00BE301E">
            <w:pPr>
              <w:pStyle w:val="TAC"/>
              <w:rPr>
                <w:b/>
                <w:bCs/>
              </w:rPr>
            </w:pPr>
          </w:p>
        </w:tc>
        <w:tc>
          <w:tcPr>
            <w:tcW w:w="1837" w:type="dxa"/>
            <w:gridSpan w:val="2"/>
            <w:tcBorders>
              <w:bottom w:val="single" w:sz="4" w:space="0" w:color="auto"/>
            </w:tcBorders>
          </w:tcPr>
          <w:p w14:paraId="291E909B" w14:textId="77777777" w:rsidR="008D0C0C" w:rsidRDefault="008D0C0C" w:rsidP="00BE301E">
            <w:pPr>
              <w:pStyle w:val="TAC"/>
              <w:rPr>
                <w:bCs/>
              </w:rPr>
            </w:pPr>
            <w:r>
              <w:rPr>
                <w:bCs/>
              </w:rPr>
              <w:t>-</w:t>
            </w:r>
          </w:p>
        </w:tc>
        <w:tc>
          <w:tcPr>
            <w:tcW w:w="1837" w:type="dxa"/>
            <w:gridSpan w:val="2"/>
            <w:tcBorders>
              <w:bottom w:val="single" w:sz="4" w:space="0" w:color="auto"/>
            </w:tcBorders>
          </w:tcPr>
          <w:p w14:paraId="149E426F" w14:textId="77777777" w:rsidR="008D0C0C" w:rsidRDefault="008D0C0C" w:rsidP="00BE301E">
            <w:pPr>
              <w:pStyle w:val="TAC"/>
              <w:rPr>
                <w:bCs/>
              </w:rPr>
            </w:pPr>
            <w:r>
              <w:rPr>
                <w:bCs/>
              </w:rPr>
              <w:t>-</w:t>
            </w:r>
          </w:p>
        </w:tc>
        <w:tc>
          <w:tcPr>
            <w:tcW w:w="2085" w:type="dxa"/>
            <w:gridSpan w:val="3"/>
            <w:tcBorders>
              <w:bottom w:val="single" w:sz="4" w:space="0" w:color="auto"/>
            </w:tcBorders>
          </w:tcPr>
          <w:p w14:paraId="166751AD" w14:textId="77777777" w:rsidR="008D0C0C" w:rsidRDefault="008D0C0C" w:rsidP="00BE301E">
            <w:pPr>
              <w:pStyle w:val="TAC"/>
            </w:pPr>
            <w:r>
              <w:t>-</w:t>
            </w:r>
          </w:p>
        </w:tc>
        <w:tc>
          <w:tcPr>
            <w:tcW w:w="2175" w:type="dxa"/>
            <w:gridSpan w:val="2"/>
            <w:tcBorders>
              <w:bottom w:val="single" w:sz="4" w:space="0" w:color="auto"/>
            </w:tcBorders>
          </w:tcPr>
          <w:p w14:paraId="14B519EA" w14:textId="77777777" w:rsidR="008D0C0C" w:rsidRDefault="008D0C0C" w:rsidP="00BE301E">
            <w:pPr>
              <w:pStyle w:val="TAC"/>
              <w:rPr>
                <w:bCs/>
              </w:rPr>
            </w:pPr>
            <w:r>
              <w:rPr>
                <w:bCs/>
              </w:rPr>
              <w:t>-</w:t>
            </w:r>
          </w:p>
        </w:tc>
      </w:tr>
      <w:tr w:rsidR="008D0C0C" w14:paraId="55DA41F0" w14:textId="77777777" w:rsidTr="00223FBD">
        <w:tblPrEx>
          <w:tblCellMar>
            <w:top w:w="0" w:type="dxa"/>
            <w:bottom w:w="0" w:type="dxa"/>
          </w:tblCellMar>
        </w:tblPrEx>
        <w:trPr>
          <w:gridAfter w:val="1"/>
          <w:wAfter w:w="19" w:type="dxa"/>
          <w:cantSplit/>
          <w:jc w:val="center"/>
        </w:trPr>
        <w:tc>
          <w:tcPr>
            <w:tcW w:w="1763" w:type="dxa"/>
            <w:vMerge/>
          </w:tcPr>
          <w:p w14:paraId="30F4C7AD" w14:textId="77777777" w:rsidR="008D0C0C" w:rsidRDefault="008D0C0C" w:rsidP="00BE301E">
            <w:pPr>
              <w:pStyle w:val="TAC"/>
              <w:rPr>
                <w:b/>
                <w:bCs/>
              </w:rPr>
            </w:pPr>
          </w:p>
        </w:tc>
        <w:tc>
          <w:tcPr>
            <w:tcW w:w="1837" w:type="dxa"/>
            <w:gridSpan w:val="2"/>
            <w:shd w:val="clear" w:color="auto" w:fill="E0E0E0"/>
          </w:tcPr>
          <w:p w14:paraId="399CF84A" w14:textId="77777777" w:rsidR="008D0C0C" w:rsidRDefault="008D0C0C" w:rsidP="00BE301E">
            <w:pPr>
              <w:pStyle w:val="TAH"/>
            </w:pPr>
            <w:r>
              <w:t>ObservedEvent</w:t>
            </w:r>
          </w:p>
          <w:p w14:paraId="55EE0174" w14:textId="77777777" w:rsidR="008D0C0C" w:rsidRDefault="008D0C0C" w:rsidP="00BE301E">
            <w:pPr>
              <w:pStyle w:val="TAH"/>
            </w:pPr>
            <w:r>
              <w:t>Parameters</w:t>
            </w:r>
          </w:p>
        </w:tc>
        <w:tc>
          <w:tcPr>
            <w:tcW w:w="1837" w:type="dxa"/>
            <w:gridSpan w:val="2"/>
            <w:shd w:val="clear" w:color="auto" w:fill="E0E0E0"/>
          </w:tcPr>
          <w:p w14:paraId="26BA9F6D" w14:textId="77777777" w:rsidR="008D0C0C" w:rsidRDefault="008D0C0C" w:rsidP="00BE301E">
            <w:pPr>
              <w:pStyle w:val="TAH"/>
            </w:pPr>
            <w:r>
              <w:t>Mandatory/Optional</w:t>
            </w:r>
          </w:p>
        </w:tc>
        <w:tc>
          <w:tcPr>
            <w:tcW w:w="2085" w:type="dxa"/>
            <w:gridSpan w:val="3"/>
            <w:shd w:val="clear" w:color="auto" w:fill="E0E0E0"/>
          </w:tcPr>
          <w:p w14:paraId="6082DBBB" w14:textId="77777777" w:rsidR="008D0C0C" w:rsidRDefault="008D0C0C" w:rsidP="00BE301E">
            <w:pPr>
              <w:pStyle w:val="TAH"/>
            </w:pPr>
            <w:r>
              <w:t>Supported Values</w:t>
            </w:r>
          </w:p>
        </w:tc>
        <w:tc>
          <w:tcPr>
            <w:tcW w:w="2175" w:type="dxa"/>
            <w:gridSpan w:val="2"/>
            <w:shd w:val="clear" w:color="auto" w:fill="E0E0E0"/>
          </w:tcPr>
          <w:p w14:paraId="17348B8C" w14:textId="77777777" w:rsidR="008D0C0C" w:rsidRDefault="008D0C0C" w:rsidP="00BE301E">
            <w:pPr>
              <w:pStyle w:val="TAH"/>
            </w:pPr>
            <w:r>
              <w:t>Provisioned Value</w:t>
            </w:r>
          </w:p>
        </w:tc>
      </w:tr>
      <w:tr w:rsidR="008D0C0C" w14:paraId="1FEFC01F" w14:textId="77777777" w:rsidTr="00223FBD">
        <w:tblPrEx>
          <w:tblCellMar>
            <w:top w:w="0" w:type="dxa"/>
            <w:bottom w:w="0" w:type="dxa"/>
          </w:tblCellMar>
        </w:tblPrEx>
        <w:trPr>
          <w:gridAfter w:val="1"/>
          <w:wAfter w:w="19" w:type="dxa"/>
          <w:cantSplit/>
          <w:jc w:val="center"/>
        </w:trPr>
        <w:tc>
          <w:tcPr>
            <w:tcW w:w="1763" w:type="dxa"/>
            <w:vMerge/>
            <w:tcBorders>
              <w:bottom w:val="single" w:sz="4" w:space="0" w:color="auto"/>
            </w:tcBorders>
          </w:tcPr>
          <w:p w14:paraId="31208A5A" w14:textId="77777777" w:rsidR="008D0C0C" w:rsidRDefault="008D0C0C" w:rsidP="00BE301E">
            <w:pPr>
              <w:pStyle w:val="TAC"/>
              <w:rPr>
                <w:b/>
                <w:bCs/>
              </w:rPr>
            </w:pPr>
          </w:p>
        </w:tc>
        <w:tc>
          <w:tcPr>
            <w:tcW w:w="1837" w:type="dxa"/>
            <w:gridSpan w:val="2"/>
            <w:tcBorders>
              <w:bottom w:val="single" w:sz="4" w:space="0" w:color="auto"/>
            </w:tcBorders>
          </w:tcPr>
          <w:p w14:paraId="48686354" w14:textId="77777777" w:rsidR="008D0C0C" w:rsidRDefault="008D0C0C" w:rsidP="00BE301E">
            <w:pPr>
              <w:pStyle w:val="TAC"/>
            </w:pPr>
            <w:r>
              <w:t>-</w:t>
            </w:r>
          </w:p>
        </w:tc>
        <w:tc>
          <w:tcPr>
            <w:tcW w:w="1837" w:type="dxa"/>
            <w:gridSpan w:val="2"/>
            <w:tcBorders>
              <w:bottom w:val="single" w:sz="4" w:space="0" w:color="auto"/>
            </w:tcBorders>
          </w:tcPr>
          <w:p w14:paraId="67B7760A" w14:textId="77777777" w:rsidR="008D0C0C" w:rsidRDefault="008D0C0C" w:rsidP="00BE301E">
            <w:pPr>
              <w:pStyle w:val="TAC"/>
            </w:pPr>
            <w:r>
              <w:t>-</w:t>
            </w:r>
          </w:p>
        </w:tc>
        <w:tc>
          <w:tcPr>
            <w:tcW w:w="2085" w:type="dxa"/>
            <w:gridSpan w:val="3"/>
            <w:tcBorders>
              <w:bottom w:val="single" w:sz="4" w:space="0" w:color="auto"/>
            </w:tcBorders>
          </w:tcPr>
          <w:p w14:paraId="04384663" w14:textId="77777777" w:rsidR="008D0C0C" w:rsidRDefault="008D0C0C" w:rsidP="00BE301E">
            <w:pPr>
              <w:pStyle w:val="TAC"/>
            </w:pPr>
            <w:r>
              <w:t>-</w:t>
            </w:r>
          </w:p>
        </w:tc>
        <w:tc>
          <w:tcPr>
            <w:tcW w:w="2175" w:type="dxa"/>
            <w:gridSpan w:val="2"/>
            <w:tcBorders>
              <w:bottom w:val="single" w:sz="4" w:space="0" w:color="auto"/>
            </w:tcBorders>
          </w:tcPr>
          <w:p w14:paraId="7DF0F4E4" w14:textId="77777777" w:rsidR="008D0C0C" w:rsidRDefault="008D0C0C" w:rsidP="00BE301E">
            <w:pPr>
              <w:pStyle w:val="TAC"/>
            </w:pPr>
            <w:r>
              <w:t>-</w:t>
            </w:r>
          </w:p>
        </w:tc>
      </w:tr>
      <w:tr w:rsidR="008D0C0C" w14:paraId="025A7D09" w14:textId="77777777" w:rsidTr="00223FBD">
        <w:tblPrEx>
          <w:tblCellMar>
            <w:top w:w="0" w:type="dxa"/>
            <w:bottom w:w="0" w:type="dxa"/>
          </w:tblCellMar>
        </w:tblPrEx>
        <w:trPr>
          <w:gridAfter w:val="1"/>
          <w:wAfter w:w="19" w:type="dxa"/>
          <w:cantSplit/>
          <w:jc w:val="center"/>
        </w:trPr>
        <w:tc>
          <w:tcPr>
            <w:tcW w:w="1763" w:type="dxa"/>
            <w:shd w:val="clear" w:color="auto" w:fill="E0E0E0"/>
          </w:tcPr>
          <w:p w14:paraId="4BAA3150" w14:textId="77777777" w:rsidR="008D0C0C" w:rsidRDefault="008D0C0C" w:rsidP="00BE301E">
            <w:pPr>
              <w:pStyle w:val="TAH"/>
            </w:pPr>
            <w:r>
              <w:t>Statistics</w:t>
            </w:r>
          </w:p>
        </w:tc>
        <w:tc>
          <w:tcPr>
            <w:tcW w:w="1837" w:type="dxa"/>
            <w:gridSpan w:val="2"/>
            <w:shd w:val="clear" w:color="auto" w:fill="E0E0E0"/>
          </w:tcPr>
          <w:p w14:paraId="5B32B1E9" w14:textId="77777777" w:rsidR="008D0C0C" w:rsidRDefault="008D0C0C" w:rsidP="00BE301E">
            <w:pPr>
              <w:pStyle w:val="TAH"/>
            </w:pPr>
            <w:r>
              <w:t>Mandatory/Optional</w:t>
            </w:r>
          </w:p>
        </w:tc>
        <w:tc>
          <w:tcPr>
            <w:tcW w:w="2472" w:type="dxa"/>
            <w:gridSpan w:val="4"/>
            <w:shd w:val="clear" w:color="auto" w:fill="E0E0E0"/>
          </w:tcPr>
          <w:p w14:paraId="42E02E68" w14:textId="77777777" w:rsidR="008D0C0C" w:rsidRDefault="008D0C0C" w:rsidP="00BE301E">
            <w:pPr>
              <w:pStyle w:val="TAH"/>
            </w:pPr>
            <w:r>
              <w:t>Used in command</w:t>
            </w:r>
          </w:p>
        </w:tc>
        <w:tc>
          <w:tcPr>
            <w:tcW w:w="3625" w:type="dxa"/>
            <w:gridSpan w:val="3"/>
            <w:shd w:val="clear" w:color="auto" w:fill="E0E0E0"/>
          </w:tcPr>
          <w:p w14:paraId="2D6121CD" w14:textId="77777777" w:rsidR="008D0C0C" w:rsidRDefault="008D0C0C" w:rsidP="00BE301E">
            <w:pPr>
              <w:pStyle w:val="TAH"/>
            </w:pPr>
            <w:r>
              <w:t>Supported Values</w:t>
            </w:r>
          </w:p>
        </w:tc>
      </w:tr>
      <w:tr w:rsidR="008D0C0C" w14:paraId="01CD7934" w14:textId="77777777" w:rsidTr="00223FBD">
        <w:tblPrEx>
          <w:tblCellMar>
            <w:top w:w="0" w:type="dxa"/>
            <w:bottom w:w="0" w:type="dxa"/>
          </w:tblCellMar>
        </w:tblPrEx>
        <w:trPr>
          <w:gridAfter w:val="1"/>
          <w:wAfter w:w="19" w:type="dxa"/>
          <w:cantSplit/>
          <w:jc w:val="center"/>
        </w:trPr>
        <w:tc>
          <w:tcPr>
            <w:tcW w:w="1763" w:type="dxa"/>
            <w:tcBorders>
              <w:bottom w:val="single" w:sz="4" w:space="0" w:color="auto"/>
            </w:tcBorders>
          </w:tcPr>
          <w:p w14:paraId="647B614A" w14:textId="77777777" w:rsidR="008D0C0C" w:rsidRDefault="008D0C0C" w:rsidP="00BE301E">
            <w:pPr>
              <w:pStyle w:val="TAC"/>
            </w:pPr>
            <w:r>
              <w:t>None</w:t>
            </w:r>
          </w:p>
        </w:tc>
        <w:tc>
          <w:tcPr>
            <w:tcW w:w="1837" w:type="dxa"/>
            <w:gridSpan w:val="2"/>
            <w:tcBorders>
              <w:bottom w:val="single" w:sz="4" w:space="0" w:color="auto"/>
            </w:tcBorders>
          </w:tcPr>
          <w:p w14:paraId="6C50355D" w14:textId="77777777" w:rsidR="008D0C0C" w:rsidRDefault="008D0C0C" w:rsidP="00BE301E">
            <w:pPr>
              <w:pStyle w:val="TAC"/>
            </w:pPr>
            <w:r>
              <w:t>-</w:t>
            </w:r>
          </w:p>
        </w:tc>
        <w:tc>
          <w:tcPr>
            <w:tcW w:w="2472" w:type="dxa"/>
            <w:gridSpan w:val="4"/>
            <w:tcBorders>
              <w:bottom w:val="single" w:sz="4" w:space="0" w:color="auto"/>
            </w:tcBorders>
          </w:tcPr>
          <w:p w14:paraId="5C1C2DB0" w14:textId="77777777" w:rsidR="008D0C0C" w:rsidRDefault="008D0C0C" w:rsidP="00BE301E">
            <w:pPr>
              <w:pStyle w:val="TAC"/>
            </w:pPr>
            <w:r>
              <w:t>-</w:t>
            </w:r>
          </w:p>
        </w:tc>
        <w:tc>
          <w:tcPr>
            <w:tcW w:w="3625" w:type="dxa"/>
            <w:gridSpan w:val="3"/>
            <w:tcBorders>
              <w:bottom w:val="single" w:sz="4" w:space="0" w:color="auto"/>
            </w:tcBorders>
          </w:tcPr>
          <w:p w14:paraId="4011B159" w14:textId="77777777" w:rsidR="008D0C0C" w:rsidRDefault="008D0C0C" w:rsidP="00BE301E">
            <w:pPr>
              <w:pStyle w:val="TAC"/>
            </w:pPr>
            <w:r>
              <w:t>-</w:t>
            </w:r>
          </w:p>
        </w:tc>
      </w:tr>
      <w:tr w:rsidR="008D0C0C" w14:paraId="757289B7" w14:textId="77777777" w:rsidTr="00223FBD">
        <w:tblPrEx>
          <w:tblCellMar>
            <w:top w:w="0" w:type="dxa"/>
            <w:bottom w:w="0" w:type="dxa"/>
          </w:tblCellMar>
        </w:tblPrEx>
        <w:trPr>
          <w:gridAfter w:val="1"/>
          <w:wAfter w:w="19" w:type="dxa"/>
          <w:cantSplit/>
          <w:jc w:val="center"/>
        </w:trPr>
        <w:tc>
          <w:tcPr>
            <w:tcW w:w="1763" w:type="dxa"/>
            <w:shd w:val="clear" w:color="auto" w:fill="E0E0E0"/>
          </w:tcPr>
          <w:p w14:paraId="42AF7983" w14:textId="77777777" w:rsidR="008D0C0C" w:rsidRDefault="008D0C0C" w:rsidP="00BE301E">
            <w:pPr>
              <w:pStyle w:val="TAH"/>
            </w:pPr>
            <w:r>
              <w:t>Error Codes</w:t>
            </w:r>
          </w:p>
        </w:tc>
        <w:tc>
          <w:tcPr>
            <w:tcW w:w="7934" w:type="dxa"/>
            <w:gridSpan w:val="9"/>
            <w:shd w:val="clear" w:color="auto" w:fill="E0E0E0"/>
          </w:tcPr>
          <w:p w14:paraId="60D56437" w14:textId="77777777" w:rsidR="008D0C0C" w:rsidRDefault="008D0C0C" w:rsidP="00BE301E">
            <w:pPr>
              <w:pStyle w:val="TAH"/>
            </w:pPr>
            <w:r>
              <w:t>Mandatory/Optional</w:t>
            </w:r>
          </w:p>
        </w:tc>
      </w:tr>
      <w:tr w:rsidR="008D0C0C" w14:paraId="5FAF4779" w14:textId="77777777" w:rsidTr="00223FBD">
        <w:tblPrEx>
          <w:tblCellMar>
            <w:top w:w="0" w:type="dxa"/>
            <w:bottom w:w="0" w:type="dxa"/>
          </w:tblCellMar>
        </w:tblPrEx>
        <w:trPr>
          <w:gridAfter w:val="1"/>
          <w:wAfter w:w="19" w:type="dxa"/>
          <w:cantSplit/>
          <w:jc w:val="center"/>
        </w:trPr>
        <w:tc>
          <w:tcPr>
            <w:tcW w:w="1763" w:type="dxa"/>
          </w:tcPr>
          <w:p w14:paraId="461A155C" w14:textId="77777777" w:rsidR="008D0C0C" w:rsidRDefault="008D0C0C" w:rsidP="00BE301E">
            <w:pPr>
              <w:pStyle w:val="TAC"/>
            </w:pPr>
            <w:r>
              <w:t>None</w:t>
            </w:r>
          </w:p>
        </w:tc>
        <w:tc>
          <w:tcPr>
            <w:tcW w:w="7934" w:type="dxa"/>
            <w:gridSpan w:val="9"/>
          </w:tcPr>
          <w:p w14:paraId="71B24934" w14:textId="77777777" w:rsidR="008D0C0C" w:rsidRDefault="008D0C0C" w:rsidP="00BE301E">
            <w:pPr>
              <w:pStyle w:val="TAC"/>
            </w:pPr>
            <w:r>
              <w:t>-</w:t>
            </w:r>
          </w:p>
        </w:tc>
      </w:tr>
      <w:tr w:rsidR="00223FBD" w14:paraId="14E2964B" w14:textId="77777777" w:rsidTr="00E62E91">
        <w:tblPrEx>
          <w:tblCellMar>
            <w:top w:w="0" w:type="dxa"/>
            <w:bottom w:w="0" w:type="dxa"/>
          </w:tblCellMar>
        </w:tblPrEx>
        <w:trPr>
          <w:gridAfter w:val="1"/>
          <w:wAfter w:w="19" w:type="dxa"/>
          <w:cantSplit/>
          <w:jc w:val="center"/>
        </w:trPr>
        <w:tc>
          <w:tcPr>
            <w:tcW w:w="9697" w:type="dxa"/>
            <w:gridSpan w:val="10"/>
          </w:tcPr>
          <w:p w14:paraId="6255E943" w14:textId="77777777" w:rsidR="00223FBD" w:rsidRDefault="00223FBD" w:rsidP="00223FBD">
            <w:pPr>
              <w:pStyle w:val="TAN"/>
            </w:pPr>
            <w:r>
              <w:t>NOTE:</w:t>
            </w:r>
            <w:r w:rsidRPr="006267AA">
              <w:t xml:space="preserve"> </w:t>
            </w:r>
            <w:r w:rsidRPr="006267AA">
              <w:tab/>
            </w:r>
            <w:r>
              <w:rPr>
                <w:lang w:eastAsia="zh-CN"/>
              </w:rPr>
              <w:t xml:space="preserve">The data rate shall be calculated using the packet size from IP layer upwards. The Token Bucket method as described by </w:t>
            </w:r>
            <w:r>
              <w:t>ITU-T Recommendation H.248.53 [1</w:t>
            </w:r>
            <w:r w:rsidR="00DA4279">
              <w:t>3</w:t>
            </w:r>
            <w:r>
              <w:t xml:space="preserve">] sub-clause 9.4.3 (as per </w:t>
            </w:r>
            <w:r w:rsidR="00DA4279">
              <w:t xml:space="preserve">IETF </w:t>
            </w:r>
            <w:r>
              <w:t>RFC 2216</w:t>
            </w:r>
            <w:r w:rsidR="00DA4279">
              <w:t xml:space="preserve"> [32]</w:t>
            </w:r>
            <w:r>
              <w:t>) shall be followed where SDR = "r" and MBS = "b" (i.e. the additional "M" value does not apply).</w:t>
            </w:r>
          </w:p>
        </w:tc>
      </w:tr>
    </w:tbl>
    <w:p w14:paraId="53AC84C0" w14:textId="77777777" w:rsidR="008D0C0C" w:rsidRDefault="008D0C0C" w:rsidP="008D0C0C"/>
    <w:p w14:paraId="1C6D9ADC" w14:textId="77777777" w:rsidR="008D0C0C" w:rsidRDefault="008D0C0C" w:rsidP="008D0C0C">
      <w:pPr>
        <w:pStyle w:val="Heading4"/>
        <w:rPr>
          <w:rFonts w:eastAsia="Arial Unicode MS"/>
          <w:lang w:eastAsia="zh-CN"/>
        </w:rPr>
      </w:pPr>
      <w:bookmarkStart w:id="98" w:name="_Toc414010830"/>
      <w:r>
        <w:rPr>
          <w:rFonts w:eastAsia="Arial Unicode MS"/>
          <w:lang w:eastAsia="zh-CN"/>
        </w:rPr>
        <w:lastRenderedPageBreak/>
        <w:t>5.14.3.</w:t>
      </w:r>
      <w:r w:rsidR="005B26D3">
        <w:rPr>
          <w:rFonts w:eastAsia="Arial Unicode MS"/>
          <w:lang w:eastAsia="zh-CN"/>
        </w:rPr>
        <w:t>6</w:t>
      </w:r>
      <w:r>
        <w:rPr>
          <w:rFonts w:eastAsia="Arial Unicode MS"/>
          <w:lang w:eastAsia="zh-CN"/>
        </w:rPr>
        <w:tab/>
        <w:t>Inactivity Timer (it)</w:t>
      </w:r>
      <w:bookmarkEnd w:id="98"/>
    </w:p>
    <w:p w14:paraId="33DAACFC" w14:textId="77777777" w:rsidR="008D0C0C" w:rsidRDefault="008D0C0C" w:rsidP="008D0C0C">
      <w:pPr>
        <w:pStyle w:val="TH"/>
      </w:pPr>
      <w:r>
        <w:t xml:space="preserve">Table </w:t>
      </w:r>
      <w:r>
        <w:rPr>
          <w:noProof/>
        </w:rPr>
        <w:t>5.14.3.</w:t>
      </w:r>
      <w:r w:rsidR="005B26D3">
        <w:rPr>
          <w:noProof/>
        </w:rPr>
        <w:t>6</w:t>
      </w:r>
      <w:r>
        <w:rPr>
          <w:noProof/>
        </w:rPr>
        <w:t>.1</w:t>
      </w:r>
      <w:r>
        <w:t>: Inactivity Timer Package</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
        <w:gridCol w:w="208"/>
        <w:gridCol w:w="1509"/>
        <w:gridCol w:w="13"/>
        <w:gridCol w:w="217"/>
        <w:gridCol w:w="1811"/>
        <w:gridCol w:w="13"/>
        <w:gridCol w:w="206"/>
        <w:gridCol w:w="1827"/>
        <w:gridCol w:w="241"/>
        <w:gridCol w:w="326"/>
        <w:gridCol w:w="1348"/>
        <w:gridCol w:w="90"/>
        <w:gridCol w:w="14"/>
        <w:gridCol w:w="1900"/>
        <w:gridCol w:w="13"/>
        <w:gridCol w:w="204"/>
      </w:tblGrid>
      <w:tr w:rsidR="008366BB" w14:paraId="6AE96755" w14:textId="77777777" w:rsidTr="00C353F6">
        <w:tblPrEx>
          <w:tblCellMar>
            <w:top w:w="0" w:type="dxa"/>
            <w:bottom w:w="0" w:type="dxa"/>
          </w:tblCellMar>
        </w:tblPrEx>
        <w:trPr>
          <w:gridAfter w:val="2"/>
          <w:wAfter w:w="217" w:type="dxa"/>
          <w:cantSplit/>
          <w:jc w:val="center"/>
        </w:trPr>
        <w:tc>
          <w:tcPr>
            <w:tcW w:w="1731" w:type="dxa"/>
            <w:gridSpan w:val="3"/>
            <w:shd w:val="clear" w:color="auto" w:fill="E0E0E0"/>
          </w:tcPr>
          <w:p w14:paraId="672B08D3" w14:textId="77777777" w:rsidR="008D0C0C" w:rsidRDefault="008D0C0C" w:rsidP="00BE301E">
            <w:pPr>
              <w:pStyle w:val="TAH"/>
            </w:pPr>
            <w:r>
              <w:t>Properties</w:t>
            </w:r>
          </w:p>
        </w:tc>
        <w:tc>
          <w:tcPr>
            <w:tcW w:w="2041" w:type="dxa"/>
            <w:gridSpan w:val="3"/>
            <w:shd w:val="clear" w:color="auto" w:fill="E0E0E0"/>
          </w:tcPr>
          <w:p w14:paraId="78FE7937" w14:textId="77777777" w:rsidR="008D0C0C" w:rsidRDefault="008D0C0C" w:rsidP="00BE301E">
            <w:pPr>
              <w:pStyle w:val="TAH"/>
            </w:pPr>
            <w:r>
              <w:t>Mandatory/Optional</w:t>
            </w:r>
          </w:p>
        </w:tc>
        <w:tc>
          <w:tcPr>
            <w:tcW w:w="2282" w:type="dxa"/>
            <w:gridSpan w:val="4"/>
            <w:shd w:val="clear" w:color="auto" w:fill="E0E0E0"/>
          </w:tcPr>
          <w:p w14:paraId="557D28C4" w14:textId="77777777" w:rsidR="008D0C0C" w:rsidRDefault="008D0C0C" w:rsidP="00BE301E">
            <w:pPr>
              <w:pStyle w:val="TAH"/>
            </w:pPr>
            <w:r>
              <w:t>Used in command</w:t>
            </w:r>
          </w:p>
        </w:tc>
        <w:tc>
          <w:tcPr>
            <w:tcW w:w="1765" w:type="dxa"/>
            <w:gridSpan w:val="3"/>
            <w:shd w:val="clear" w:color="auto" w:fill="E0E0E0"/>
          </w:tcPr>
          <w:p w14:paraId="3D91D5B9" w14:textId="77777777" w:rsidR="008D0C0C" w:rsidRDefault="008D0C0C" w:rsidP="00BE301E">
            <w:pPr>
              <w:pStyle w:val="TAH"/>
            </w:pPr>
            <w:r>
              <w:t>Supported Values</w:t>
            </w:r>
          </w:p>
        </w:tc>
        <w:tc>
          <w:tcPr>
            <w:tcW w:w="1916" w:type="dxa"/>
            <w:gridSpan w:val="2"/>
            <w:shd w:val="clear" w:color="auto" w:fill="E0E0E0"/>
          </w:tcPr>
          <w:p w14:paraId="1EC0F0FA" w14:textId="77777777" w:rsidR="008D0C0C" w:rsidRDefault="008D0C0C" w:rsidP="00BE301E">
            <w:pPr>
              <w:pStyle w:val="TAH"/>
            </w:pPr>
            <w:r>
              <w:t>Provisioned Value</w:t>
            </w:r>
          </w:p>
        </w:tc>
      </w:tr>
      <w:tr w:rsidR="008366BB" w14:paraId="5794146A" w14:textId="77777777" w:rsidTr="00C353F6">
        <w:tblPrEx>
          <w:tblCellMar>
            <w:top w:w="0" w:type="dxa"/>
            <w:bottom w:w="0" w:type="dxa"/>
          </w:tblCellMar>
        </w:tblPrEx>
        <w:trPr>
          <w:gridAfter w:val="2"/>
          <w:wAfter w:w="217" w:type="dxa"/>
          <w:cantSplit/>
          <w:jc w:val="center"/>
        </w:trPr>
        <w:tc>
          <w:tcPr>
            <w:tcW w:w="1731" w:type="dxa"/>
            <w:gridSpan w:val="3"/>
            <w:tcBorders>
              <w:bottom w:val="single" w:sz="4" w:space="0" w:color="auto"/>
            </w:tcBorders>
          </w:tcPr>
          <w:p w14:paraId="172E10C8" w14:textId="77777777" w:rsidR="008D0C0C" w:rsidRDefault="008D0C0C" w:rsidP="00BE301E">
            <w:pPr>
              <w:pStyle w:val="TAC"/>
            </w:pPr>
            <w:r>
              <w:t>None</w:t>
            </w:r>
          </w:p>
        </w:tc>
        <w:tc>
          <w:tcPr>
            <w:tcW w:w="2041" w:type="dxa"/>
            <w:gridSpan w:val="3"/>
            <w:tcBorders>
              <w:bottom w:val="single" w:sz="4" w:space="0" w:color="auto"/>
            </w:tcBorders>
          </w:tcPr>
          <w:p w14:paraId="5D468785" w14:textId="77777777" w:rsidR="008D0C0C" w:rsidRDefault="008D0C0C" w:rsidP="00BE301E">
            <w:pPr>
              <w:pStyle w:val="TAC"/>
            </w:pPr>
            <w:r>
              <w:t>-</w:t>
            </w:r>
          </w:p>
        </w:tc>
        <w:tc>
          <w:tcPr>
            <w:tcW w:w="2282" w:type="dxa"/>
            <w:gridSpan w:val="4"/>
            <w:tcBorders>
              <w:bottom w:val="single" w:sz="4" w:space="0" w:color="auto"/>
            </w:tcBorders>
          </w:tcPr>
          <w:p w14:paraId="75C9E25D" w14:textId="77777777" w:rsidR="008D0C0C" w:rsidRDefault="008D0C0C" w:rsidP="00BE301E">
            <w:pPr>
              <w:pStyle w:val="TAC"/>
            </w:pPr>
            <w:r>
              <w:t>-</w:t>
            </w:r>
          </w:p>
        </w:tc>
        <w:tc>
          <w:tcPr>
            <w:tcW w:w="1765" w:type="dxa"/>
            <w:gridSpan w:val="3"/>
            <w:tcBorders>
              <w:bottom w:val="single" w:sz="4" w:space="0" w:color="auto"/>
            </w:tcBorders>
          </w:tcPr>
          <w:p w14:paraId="5CFDFCF3" w14:textId="77777777" w:rsidR="008D0C0C" w:rsidRDefault="008D0C0C" w:rsidP="00BE301E">
            <w:pPr>
              <w:pStyle w:val="TAC"/>
            </w:pPr>
            <w:r>
              <w:t>-</w:t>
            </w:r>
          </w:p>
        </w:tc>
        <w:tc>
          <w:tcPr>
            <w:tcW w:w="1916" w:type="dxa"/>
            <w:gridSpan w:val="2"/>
            <w:tcBorders>
              <w:bottom w:val="single" w:sz="4" w:space="0" w:color="auto"/>
            </w:tcBorders>
          </w:tcPr>
          <w:p w14:paraId="16DDD72A" w14:textId="77777777" w:rsidR="008D0C0C" w:rsidRDefault="008D0C0C" w:rsidP="00BE301E">
            <w:pPr>
              <w:pStyle w:val="TAC"/>
            </w:pPr>
            <w:r>
              <w:t>-</w:t>
            </w:r>
          </w:p>
        </w:tc>
      </w:tr>
      <w:tr w:rsidR="008366BB" w14:paraId="59C949B1" w14:textId="77777777" w:rsidTr="00C353F6">
        <w:tblPrEx>
          <w:tblCellMar>
            <w:top w:w="0" w:type="dxa"/>
            <w:bottom w:w="0" w:type="dxa"/>
          </w:tblCellMar>
        </w:tblPrEx>
        <w:trPr>
          <w:gridAfter w:val="2"/>
          <w:wAfter w:w="217" w:type="dxa"/>
          <w:cantSplit/>
          <w:jc w:val="center"/>
        </w:trPr>
        <w:tc>
          <w:tcPr>
            <w:tcW w:w="1731" w:type="dxa"/>
            <w:gridSpan w:val="3"/>
            <w:shd w:val="clear" w:color="auto" w:fill="E0E0E0"/>
          </w:tcPr>
          <w:p w14:paraId="66DFFC26" w14:textId="77777777" w:rsidR="008D0C0C" w:rsidRDefault="008D0C0C" w:rsidP="00BE301E">
            <w:pPr>
              <w:pStyle w:val="TAH"/>
            </w:pPr>
            <w:r>
              <w:t>Signals</w:t>
            </w:r>
          </w:p>
        </w:tc>
        <w:tc>
          <w:tcPr>
            <w:tcW w:w="2041" w:type="dxa"/>
            <w:gridSpan w:val="3"/>
            <w:shd w:val="clear" w:color="auto" w:fill="E0E0E0"/>
          </w:tcPr>
          <w:p w14:paraId="39D92F3F" w14:textId="77777777" w:rsidR="008D0C0C" w:rsidRDefault="008D0C0C" w:rsidP="00BE301E">
            <w:pPr>
              <w:pStyle w:val="TAH"/>
            </w:pPr>
            <w:r>
              <w:t>Mandatory/Optional</w:t>
            </w:r>
          </w:p>
        </w:tc>
        <w:tc>
          <w:tcPr>
            <w:tcW w:w="4047" w:type="dxa"/>
            <w:gridSpan w:val="7"/>
            <w:shd w:val="clear" w:color="auto" w:fill="E0E0E0"/>
          </w:tcPr>
          <w:p w14:paraId="5BF65DE0" w14:textId="77777777" w:rsidR="008D0C0C" w:rsidRDefault="008D0C0C" w:rsidP="00BE301E">
            <w:pPr>
              <w:pStyle w:val="TAH"/>
            </w:pPr>
            <w:r>
              <w:t>Used in command</w:t>
            </w:r>
          </w:p>
        </w:tc>
        <w:tc>
          <w:tcPr>
            <w:tcW w:w="1916" w:type="dxa"/>
            <w:gridSpan w:val="2"/>
            <w:shd w:val="clear" w:color="auto" w:fill="E0E0E0"/>
          </w:tcPr>
          <w:p w14:paraId="157C39FD" w14:textId="77777777" w:rsidR="008D0C0C" w:rsidRDefault="008D0C0C" w:rsidP="00BE301E">
            <w:pPr>
              <w:pStyle w:val="TAH"/>
            </w:pPr>
            <w:r>
              <w:t>Duration Provisioned Value</w:t>
            </w:r>
          </w:p>
        </w:tc>
      </w:tr>
      <w:tr w:rsidR="008366BB" w14:paraId="29319D96" w14:textId="77777777" w:rsidTr="00C353F6">
        <w:tblPrEx>
          <w:tblCellMar>
            <w:top w:w="0" w:type="dxa"/>
            <w:bottom w:w="0" w:type="dxa"/>
          </w:tblCellMar>
        </w:tblPrEx>
        <w:trPr>
          <w:gridBefore w:val="1"/>
          <w:gridAfter w:val="1"/>
          <w:wBefore w:w="12" w:type="dxa"/>
          <w:wAfter w:w="204" w:type="dxa"/>
          <w:cantSplit/>
          <w:jc w:val="center"/>
        </w:trPr>
        <w:tc>
          <w:tcPr>
            <w:tcW w:w="1732" w:type="dxa"/>
            <w:gridSpan w:val="3"/>
            <w:vMerge w:val="restart"/>
          </w:tcPr>
          <w:p w14:paraId="1A1D00A4" w14:textId="77777777" w:rsidR="008D0C0C" w:rsidRDefault="008D0C0C" w:rsidP="00BE301E">
            <w:pPr>
              <w:pStyle w:val="TAC"/>
            </w:pPr>
            <w:r>
              <w:t>None</w:t>
            </w:r>
          </w:p>
        </w:tc>
        <w:tc>
          <w:tcPr>
            <w:tcW w:w="2041" w:type="dxa"/>
            <w:gridSpan w:val="3"/>
            <w:tcBorders>
              <w:bottom w:val="single" w:sz="4" w:space="0" w:color="auto"/>
            </w:tcBorders>
          </w:tcPr>
          <w:p w14:paraId="65AE5849" w14:textId="77777777" w:rsidR="008D0C0C" w:rsidRDefault="008D0C0C" w:rsidP="00BE301E">
            <w:pPr>
              <w:pStyle w:val="TAC"/>
            </w:pPr>
            <w:r>
              <w:t>-</w:t>
            </w:r>
          </w:p>
        </w:tc>
        <w:tc>
          <w:tcPr>
            <w:tcW w:w="4048" w:type="dxa"/>
            <w:gridSpan w:val="7"/>
            <w:tcBorders>
              <w:bottom w:val="single" w:sz="4" w:space="0" w:color="auto"/>
            </w:tcBorders>
          </w:tcPr>
          <w:p w14:paraId="6C7DD803" w14:textId="77777777" w:rsidR="008D0C0C" w:rsidRDefault="008D0C0C" w:rsidP="00BE301E">
            <w:pPr>
              <w:pStyle w:val="TAC"/>
            </w:pPr>
            <w:r>
              <w:t>-</w:t>
            </w:r>
          </w:p>
        </w:tc>
        <w:tc>
          <w:tcPr>
            <w:tcW w:w="1915" w:type="dxa"/>
            <w:gridSpan w:val="2"/>
            <w:tcBorders>
              <w:bottom w:val="single" w:sz="4" w:space="0" w:color="auto"/>
            </w:tcBorders>
          </w:tcPr>
          <w:p w14:paraId="32D4CFB8" w14:textId="77777777" w:rsidR="008D0C0C" w:rsidRDefault="008D0C0C" w:rsidP="00BE301E">
            <w:pPr>
              <w:pStyle w:val="TAC"/>
            </w:pPr>
            <w:r>
              <w:t>-</w:t>
            </w:r>
          </w:p>
        </w:tc>
      </w:tr>
      <w:tr w:rsidR="008366BB" w14:paraId="7A5C1C36" w14:textId="77777777" w:rsidTr="00C353F6">
        <w:tblPrEx>
          <w:tblCellMar>
            <w:top w:w="0" w:type="dxa"/>
            <w:bottom w:w="0" w:type="dxa"/>
          </w:tblCellMar>
        </w:tblPrEx>
        <w:trPr>
          <w:gridBefore w:val="1"/>
          <w:gridAfter w:val="1"/>
          <w:wBefore w:w="12" w:type="dxa"/>
          <w:wAfter w:w="204" w:type="dxa"/>
          <w:cantSplit/>
          <w:jc w:val="center"/>
        </w:trPr>
        <w:tc>
          <w:tcPr>
            <w:tcW w:w="1732" w:type="dxa"/>
            <w:gridSpan w:val="3"/>
            <w:vMerge/>
          </w:tcPr>
          <w:p w14:paraId="6F7751DD" w14:textId="77777777" w:rsidR="008D0C0C" w:rsidRDefault="008D0C0C" w:rsidP="00BE301E">
            <w:pPr>
              <w:pStyle w:val="TAL"/>
            </w:pPr>
          </w:p>
        </w:tc>
        <w:tc>
          <w:tcPr>
            <w:tcW w:w="2041" w:type="dxa"/>
            <w:gridSpan w:val="3"/>
            <w:shd w:val="clear" w:color="auto" w:fill="E0E0E0"/>
          </w:tcPr>
          <w:p w14:paraId="4F8C8B56" w14:textId="77777777" w:rsidR="008D0C0C" w:rsidRDefault="008D0C0C" w:rsidP="00BE301E">
            <w:pPr>
              <w:pStyle w:val="TAH"/>
            </w:pPr>
            <w:r>
              <w:t>Signal Parameters</w:t>
            </w:r>
          </w:p>
        </w:tc>
        <w:tc>
          <w:tcPr>
            <w:tcW w:w="2027" w:type="dxa"/>
            <w:gridSpan w:val="2"/>
            <w:shd w:val="clear" w:color="auto" w:fill="E0E0E0"/>
          </w:tcPr>
          <w:p w14:paraId="5DCA4C6A" w14:textId="77777777" w:rsidR="008D0C0C" w:rsidRDefault="008D0C0C" w:rsidP="00BE301E">
            <w:pPr>
              <w:pStyle w:val="TAH"/>
            </w:pPr>
            <w:r>
              <w:t>Mandatory/Optional</w:t>
            </w:r>
          </w:p>
        </w:tc>
        <w:tc>
          <w:tcPr>
            <w:tcW w:w="2021" w:type="dxa"/>
            <w:gridSpan w:val="5"/>
            <w:shd w:val="clear" w:color="auto" w:fill="E0E0E0"/>
          </w:tcPr>
          <w:p w14:paraId="34E2671C" w14:textId="77777777" w:rsidR="008D0C0C" w:rsidRDefault="008D0C0C" w:rsidP="00BE301E">
            <w:pPr>
              <w:pStyle w:val="TAH"/>
            </w:pPr>
            <w:r>
              <w:t>Supported Values</w:t>
            </w:r>
          </w:p>
        </w:tc>
        <w:tc>
          <w:tcPr>
            <w:tcW w:w="1915" w:type="dxa"/>
            <w:gridSpan w:val="2"/>
            <w:shd w:val="clear" w:color="auto" w:fill="E0E0E0"/>
          </w:tcPr>
          <w:p w14:paraId="6C9A6686" w14:textId="77777777" w:rsidR="008D0C0C" w:rsidRDefault="008D0C0C" w:rsidP="00BE301E">
            <w:pPr>
              <w:pStyle w:val="TAH"/>
            </w:pPr>
            <w:r>
              <w:t>Duration Provisioned Value</w:t>
            </w:r>
          </w:p>
        </w:tc>
      </w:tr>
      <w:tr w:rsidR="008366BB" w14:paraId="7FCA9FBF" w14:textId="77777777" w:rsidTr="00C353F6">
        <w:tblPrEx>
          <w:tblCellMar>
            <w:top w:w="0" w:type="dxa"/>
            <w:bottom w:w="0" w:type="dxa"/>
          </w:tblCellMar>
        </w:tblPrEx>
        <w:trPr>
          <w:gridBefore w:val="1"/>
          <w:gridAfter w:val="1"/>
          <w:wBefore w:w="12" w:type="dxa"/>
          <w:wAfter w:w="204" w:type="dxa"/>
          <w:cantSplit/>
          <w:jc w:val="center"/>
        </w:trPr>
        <w:tc>
          <w:tcPr>
            <w:tcW w:w="1732" w:type="dxa"/>
            <w:gridSpan w:val="3"/>
            <w:vMerge/>
            <w:tcBorders>
              <w:bottom w:val="single" w:sz="4" w:space="0" w:color="auto"/>
            </w:tcBorders>
          </w:tcPr>
          <w:p w14:paraId="3AB3356F" w14:textId="77777777" w:rsidR="008D0C0C" w:rsidRDefault="008D0C0C" w:rsidP="00BE301E">
            <w:pPr>
              <w:pStyle w:val="TAL"/>
            </w:pPr>
          </w:p>
        </w:tc>
        <w:tc>
          <w:tcPr>
            <w:tcW w:w="2041" w:type="dxa"/>
            <w:gridSpan w:val="3"/>
            <w:tcBorders>
              <w:bottom w:val="single" w:sz="4" w:space="0" w:color="auto"/>
            </w:tcBorders>
          </w:tcPr>
          <w:p w14:paraId="0815B9DF" w14:textId="77777777" w:rsidR="008D0C0C" w:rsidRDefault="008D0C0C" w:rsidP="00BE301E">
            <w:pPr>
              <w:pStyle w:val="TAC"/>
            </w:pPr>
            <w:r>
              <w:t>-</w:t>
            </w:r>
          </w:p>
        </w:tc>
        <w:tc>
          <w:tcPr>
            <w:tcW w:w="2027" w:type="dxa"/>
            <w:gridSpan w:val="2"/>
            <w:tcBorders>
              <w:bottom w:val="single" w:sz="4" w:space="0" w:color="auto"/>
            </w:tcBorders>
          </w:tcPr>
          <w:p w14:paraId="44884B9F" w14:textId="77777777" w:rsidR="008D0C0C" w:rsidRDefault="008D0C0C" w:rsidP="00BE301E">
            <w:pPr>
              <w:pStyle w:val="TAC"/>
            </w:pPr>
            <w:r>
              <w:t>-</w:t>
            </w:r>
          </w:p>
        </w:tc>
        <w:tc>
          <w:tcPr>
            <w:tcW w:w="2021" w:type="dxa"/>
            <w:gridSpan w:val="5"/>
            <w:tcBorders>
              <w:bottom w:val="single" w:sz="4" w:space="0" w:color="auto"/>
            </w:tcBorders>
          </w:tcPr>
          <w:p w14:paraId="3BC9E1A9" w14:textId="77777777" w:rsidR="008D0C0C" w:rsidRDefault="008D0C0C" w:rsidP="00BE301E">
            <w:pPr>
              <w:pStyle w:val="TAC"/>
            </w:pPr>
            <w:r>
              <w:t>-</w:t>
            </w:r>
          </w:p>
        </w:tc>
        <w:tc>
          <w:tcPr>
            <w:tcW w:w="1915" w:type="dxa"/>
            <w:gridSpan w:val="2"/>
            <w:tcBorders>
              <w:bottom w:val="single" w:sz="4" w:space="0" w:color="auto"/>
            </w:tcBorders>
          </w:tcPr>
          <w:p w14:paraId="4AE2F480" w14:textId="77777777" w:rsidR="008D0C0C" w:rsidRDefault="008D0C0C" w:rsidP="00BE301E">
            <w:pPr>
              <w:pStyle w:val="TAC"/>
            </w:pPr>
            <w:r>
              <w:t>-</w:t>
            </w:r>
          </w:p>
        </w:tc>
      </w:tr>
      <w:tr w:rsidR="0010149B" w14:paraId="61818083" w14:textId="77777777" w:rsidTr="00C353F6">
        <w:tblPrEx>
          <w:tblCellMar>
            <w:top w:w="0" w:type="dxa"/>
            <w:bottom w:w="0" w:type="dxa"/>
          </w:tblCellMar>
        </w:tblPrEx>
        <w:trPr>
          <w:gridAfter w:val="2"/>
          <w:wAfter w:w="217" w:type="dxa"/>
          <w:cantSplit/>
          <w:jc w:val="center"/>
        </w:trPr>
        <w:tc>
          <w:tcPr>
            <w:tcW w:w="1731" w:type="dxa"/>
            <w:gridSpan w:val="3"/>
            <w:shd w:val="clear" w:color="auto" w:fill="E0E0E0"/>
          </w:tcPr>
          <w:p w14:paraId="1B5F6D02" w14:textId="77777777" w:rsidR="008D0C0C" w:rsidRDefault="008D0C0C" w:rsidP="00BE301E">
            <w:pPr>
              <w:pStyle w:val="TAH"/>
            </w:pPr>
            <w:r>
              <w:t>Events</w:t>
            </w:r>
          </w:p>
        </w:tc>
        <w:tc>
          <w:tcPr>
            <w:tcW w:w="2041" w:type="dxa"/>
            <w:gridSpan w:val="3"/>
            <w:shd w:val="clear" w:color="auto" w:fill="E0E0E0"/>
          </w:tcPr>
          <w:p w14:paraId="36E59AB4" w14:textId="77777777" w:rsidR="008D0C0C" w:rsidRDefault="008D0C0C" w:rsidP="00BE301E">
            <w:pPr>
              <w:pStyle w:val="TAH"/>
            </w:pPr>
            <w:r>
              <w:t>Mandatory/Optional</w:t>
            </w:r>
          </w:p>
        </w:tc>
        <w:tc>
          <w:tcPr>
            <w:tcW w:w="5963" w:type="dxa"/>
            <w:gridSpan w:val="9"/>
            <w:shd w:val="clear" w:color="auto" w:fill="E0E0E0"/>
          </w:tcPr>
          <w:p w14:paraId="216CAEFA" w14:textId="77777777" w:rsidR="008D0C0C" w:rsidRDefault="008D0C0C" w:rsidP="00BE301E">
            <w:pPr>
              <w:pStyle w:val="TAH"/>
            </w:pPr>
            <w:r>
              <w:t>Used in command</w:t>
            </w:r>
          </w:p>
        </w:tc>
      </w:tr>
      <w:tr w:rsidR="008366BB" w14:paraId="3A5C4190" w14:textId="77777777" w:rsidTr="00C353F6">
        <w:tblPrEx>
          <w:tblCellMar>
            <w:top w:w="0" w:type="dxa"/>
            <w:bottom w:w="0" w:type="dxa"/>
          </w:tblCellMar>
        </w:tblPrEx>
        <w:trPr>
          <w:gridBefore w:val="2"/>
          <w:wBefore w:w="221" w:type="dxa"/>
          <w:cantSplit/>
          <w:jc w:val="center"/>
        </w:trPr>
        <w:tc>
          <w:tcPr>
            <w:tcW w:w="1740" w:type="dxa"/>
            <w:gridSpan w:val="3"/>
            <w:vMerge w:val="restart"/>
          </w:tcPr>
          <w:p w14:paraId="402C1DAC" w14:textId="77777777" w:rsidR="008D0C0C" w:rsidRDefault="008D0C0C" w:rsidP="00BE301E">
            <w:pPr>
              <w:pStyle w:val="TAC"/>
            </w:pPr>
            <w:r>
              <w:rPr>
                <w:rFonts w:eastAsia="Arial Unicode MS"/>
                <w:lang w:eastAsia="zh-CN"/>
              </w:rPr>
              <w:t xml:space="preserve">Inactivity Timeout (it/ito, </w:t>
            </w:r>
            <w:r>
              <w:rPr>
                <w:rFonts w:eastAsia="Arial Unicode MS"/>
                <w:lang w:eastAsia="zh-CN"/>
              </w:rPr>
              <w:br/>
            </w:r>
            <w:r w:rsidRPr="00023DB3">
              <w:rPr>
                <w:rFonts w:eastAsia="Arial Unicode MS"/>
                <w:lang w:eastAsia="zh-CN"/>
              </w:rPr>
              <w:t>0x0045/0x0001</w:t>
            </w:r>
            <w:r>
              <w:rPr>
                <w:rFonts w:eastAsia="Arial Unicode MS"/>
                <w:lang w:eastAsia="zh-CN"/>
              </w:rPr>
              <w:t>)</w:t>
            </w:r>
          </w:p>
        </w:tc>
        <w:tc>
          <w:tcPr>
            <w:tcW w:w="2030" w:type="dxa"/>
            <w:gridSpan w:val="3"/>
            <w:tcBorders>
              <w:bottom w:val="single" w:sz="4" w:space="0" w:color="auto"/>
            </w:tcBorders>
          </w:tcPr>
          <w:p w14:paraId="777B2187" w14:textId="77777777" w:rsidR="008D0C0C" w:rsidRDefault="008D0C0C" w:rsidP="00BE301E">
            <w:pPr>
              <w:pStyle w:val="TAC"/>
            </w:pPr>
            <w:r>
              <w:t>M</w:t>
            </w:r>
          </w:p>
        </w:tc>
        <w:tc>
          <w:tcPr>
            <w:tcW w:w="5961" w:type="dxa"/>
            <w:gridSpan w:val="9"/>
            <w:tcBorders>
              <w:bottom w:val="single" w:sz="4" w:space="0" w:color="auto"/>
            </w:tcBorders>
          </w:tcPr>
          <w:p w14:paraId="49C23446" w14:textId="77777777" w:rsidR="008D0C0C" w:rsidRDefault="008D0C0C" w:rsidP="00BE301E">
            <w:pPr>
              <w:pStyle w:val="TAC"/>
            </w:pPr>
            <w:r>
              <w:t>MODIFY, NOTIFY</w:t>
            </w:r>
          </w:p>
        </w:tc>
      </w:tr>
      <w:tr w:rsidR="008366BB" w14:paraId="1A803445" w14:textId="77777777" w:rsidTr="00C353F6">
        <w:tblPrEx>
          <w:tblCellMar>
            <w:top w:w="0" w:type="dxa"/>
            <w:bottom w:w="0" w:type="dxa"/>
          </w:tblCellMar>
        </w:tblPrEx>
        <w:trPr>
          <w:gridBefore w:val="2"/>
          <w:wBefore w:w="221" w:type="dxa"/>
          <w:cantSplit/>
          <w:jc w:val="center"/>
        </w:trPr>
        <w:tc>
          <w:tcPr>
            <w:tcW w:w="1740" w:type="dxa"/>
            <w:gridSpan w:val="3"/>
            <w:vMerge/>
          </w:tcPr>
          <w:p w14:paraId="004C0CE1" w14:textId="77777777" w:rsidR="008D0C0C" w:rsidRDefault="008D0C0C" w:rsidP="00BE301E">
            <w:pPr>
              <w:pStyle w:val="TAL"/>
              <w:rPr>
                <w:b/>
                <w:bCs/>
              </w:rPr>
            </w:pPr>
          </w:p>
        </w:tc>
        <w:tc>
          <w:tcPr>
            <w:tcW w:w="2030" w:type="dxa"/>
            <w:gridSpan w:val="3"/>
            <w:shd w:val="clear" w:color="auto" w:fill="E0E0E0"/>
          </w:tcPr>
          <w:p w14:paraId="0096C5DF" w14:textId="77777777" w:rsidR="008D0C0C" w:rsidRDefault="008D0C0C" w:rsidP="00BE301E">
            <w:pPr>
              <w:pStyle w:val="TAH"/>
            </w:pPr>
            <w:r>
              <w:rPr>
                <w:rFonts w:eastAsia="Arial Unicode MS"/>
                <w:lang w:eastAsia="zh-CN"/>
              </w:rPr>
              <w:t>Event Parameters</w:t>
            </w:r>
          </w:p>
        </w:tc>
        <w:tc>
          <w:tcPr>
            <w:tcW w:w="1821" w:type="dxa"/>
            <w:shd w:val="clear" w:color="auto" w:fill="E0E0E0"/>
          </w:tcPr>
          <w:p w14:paraId="33319CFC" w14:textId="77777777" w:rsidR="008D0C0C" w:rsidRDefault="008D0C0C" w:rsidP="00BE301E">
            <w:pPr>
              <w:pStyle w:val="TAH"/>
            </w:pPr>
            <w:r>
              <w:t>Mandatory/Optional</w:t>
            </w:r>
          </w:p>
        </w:tc>
        <w:tc>
          <w:tcPr>
            <w:tcW w:w="1917" w:type="dxa"/>
            <w:gridSpan w:val="3"/>
            <w:shd w:val="clear" w:color="auto" w:fill="E0E0E0"/>
          </w:tcPr>
          <w:p w14:paraId="11602E67" w14:textId="77777777" w:rsidR="008D0C0C" w:rsidRDefault="008D0C0C" w:rsidP="00BE301E">
            <w:pPr>
              <w:pStyle w:val="TAH"/>
            </w:pPr>
            <w:r>
              <w:t>Supported Values</w:t>
            </w:r>
          </w:p>
        </w:tc>
        <w:tc>
          <w:tcPr>
            <w:tcW w:w="2223" w:type="dxa"/>
            <w:gridSpan w:val="5"/>
            <w:shd w:val="clear" w:color="auto" w:fill="E0E0E0"/>
          </w:tcPr>
          <w:p w14:paraId="31E0DCB7" w14:textId="77777777" w:rsidR="008D0C0C" w:rsidRDefault="008D0C0C" w:rsidP="00BE301E">
            <w:pPr>
              <w:pStyle w:val="TAH"/>
            </w:pPr>
            <w:r>
              <w:t>Provisioned Value</w:t>
            </w:r>
          </w:p>
        </w:tc>
      </w:tr>
      <w:tr w:rsidR="008366BB" w14:paraId="67F01644" w14:textId="77777777" w:rsidTr="00C353F6">
        <w:tblPrEx>
          <w:tblCellMar>
            <w:top w:w="0" w:type="dxa"/>
            <w:bottom w:w="0" w:type="dxa"/>
          </w:tblCellMar>
        </w:tblPrEx>
        <w:trPr>
          <w:gridBefore w:val="2"/>
          <w:wBefore w:w="221" w:type="dxa"/>
          <w:cantSplit/>
          <w:jc w:val="center"/>
        </w:trPr>
        <w:tc>
          <w:tcPr>
            <w:tcW w:w="1740" w:type="dxa"/>
            <w:gridSpan w:val="3"/>
            <w:vMerge/>
          </w:tcPr>
          <w:p w14:paraId="43620219" w14:textId="77777777" w:rsidR="008D0C0C" w:rsidRDefault="008D0C0C" w:rsidP="00BE301E">
            <w:pPr>
              <w:pStyle w:val="TAL"/>
              <w:rPr>
                <w:b/>
                <w:bCs/>
              </w:rPr>
            </w:pPr>
          </w:p>
        </w:tc>
        <w:tc>
          <w:tcPr>
            <w:tcW w:w="2030" w:type="dxa"/>
            <w:gridSpan w:val="3"/>
            <w:tcBorders>
              <w:bottom w:val="single" w:sz="4" w:space="0" w:color="auto"/>
            </w:tcBorders>
          </w:tcPr>
          <w:p w14:paraId="21F75A6B" w14:textId="77777777" w:rsidR="008D0C0C" w:rsidRDefault="008D0C0C" w:rsidP="00BE301E">
            <w:pPr>
              <w:pStyle w:val="TAC"/>
              <w:rPr>
                <w:bCs/>
              </w:rPr>
            </w:pPr>
            <w:r>
              <w:rPr>
                <w:rFonts w:eastAsia="Arial Unicode MS"/>
                <w:lang w:eastAsia="zh-CN"/>
              </w:rPr>
              <w:t xml:space="preserve">Maximum Inactivity Time (mit, </w:t>
            </w:r>
            <w:r w:rsidRPr="00F52254">
              <w:rPr>
                <w:rFonts w:cs="Arial"/>
                <w:szCs w:val="18"/>
                <w:lang w:val="en-US"/>
              </w:rPr>
              <w:t>0x0001</w:t>
            </w:r>
            <w:r>
              <w:rPr>
                <w:rFonts w:eastAsia="Arial Unicode MS"/>
                <w:lang w:eastAsia="zh-CN"/>
              </w:rPr>
              <w:t>)</w:t>
            </w:r>
          </w:p>
        </w:tc>
        <w:tc>
          <w:tcPr>
            <w:tcW w:w="1821" w:type="dxa"/>
            <w:tcBorders>
              <w:bottom w:val="single" w:sz="4" w:space="0" w:color="auto"/>
            </w:tcBorders>
          </w:tcPr>
          <w:p w14:paraId="29546C7A" w14:textId="77777777" w:rsidR="008D0C0C" w:rsidRDefault="008D0C0C" w:rsidP="00BE301E">
            <w:pPr>
              <w:pStyle w:val="TAC"/>
            </w:pPr>
            <w:r>
              <w:t>O</w:t>
            </w:r>
          </w:p>
        </w:tc>
        <w:tc>
          <w:tcPr>
            <w:tcW w:w="1917" w:type="dxa"/>
            <w:gridSpan w:val="3"/>
            <w:tcBorders>
              <w:bottom w:val="single" w:sz="4" w:space="0" w:color="auto"/>
            </w:tcBorders>
          </w:tcPr>
          <w:p w14:paraId="26D2413D" w14:textId="77777777" w:rsidR="008D0C0C" w:rsidRDefault="008D0C0C" w:rsidP="00BE301E">
            <w:pPr>
              <w:pStyle w:val="TAC"/>
            </w:pPr>
            <w:r>
              <w:t>ALL</w:t>
            </w:r>
          </w:p>
        </w:tc>
        <w:tc>
          <w:tcPr>
            <w:tcW w:w="2223" w:type="dxa"/>
            <w:gridSpan w:val="5"/>
            <w:tcBorders>
              <w:bottom w:val="single" w:sz="4" w:space="0" w:color="auto"/>
            </w:tcBorders>
          </w:tcPr>
          <w:p w14:paraId="6B1D8E7C" w14:textId="77777777" w:rsidR="008D0C0C" w:rsidRDefault="008D0C0C" w:rsidP="00BE301E">
            <w:pPr>
              <w:pStyle w:val="TAC"/>
            </w:pPr>
            <w:r>
              <w:t>Yes</w:t>
            </w:r>
          </w:p>
        </w:tc>
      </w:tr>
      <w:tr w:rsidR="008366BB" w14:paraId="31516390" w14:textId="77777777" w:rsidTr="00C353F6">
        <w:tblPrEx>
          <w:tblCellMar>
            <w:top w:w="0" w:type="dxa"/>
            <w:bottom w:w="0" w:type="dxa"/>
          </w:tblCellMar>
        </w:tblPrEx>
        <w:trPr>
          <w:gridBefore w:val="2"/>
          <w:wBefore w:w="221" w:type="dxa"/>
          <w:cantSplit/>
          <w:jc w:val="center"/>
        </w:trPr>
        <w:tc>
          <w:tcPr>
            <w:tcW w:w="1740" w:type="dxa"/>
            <w:gridSpan w:val="3"/>
            <w:vMerge/>
          </w:tcPr>
          <w:p w14:paraId="00932C36" w14:textId="77777777" w:rsidR="008D0C0C" w:rsidRDefault="008D0C0C" w:rsidP="00BE301E">
            <w:pPr>
              <w:pStyle w:val="TAL"/>
              <w:rPr>
                <w:b/>
                <w:bCs/>
              </w:rPr>
            </w:pPr>
          </w:p>
        </w:tc>
        <w:tc>
          <w:tcPr>
            <w:tcW w:w="2030" w:type="dxa"/>
            <w:gridSpan w:val="3"/>
            <w:shd w:val="clear" w:color="auto" w:fill="E0E0E0"/>
          </w:tcPr>
          <w:p w14:paraId="2913D09C" w14:textId="77777777" w:rsidR="008D0C0C" w:rsidRDefault="008D0C0C" w:rsidP="00BE301E">
            <w:pPr>
              <w:pStyle w:val="TAH"/>
              <w:rPr>
                <w:rFonts w:eastAsia="Arial Unicode MS"/>
                <w:lang w:eastAsia="zh-CN"/>
              </w:rPr>
            </w:pPr>
            <w:r>
              <w:rPr>
                <w:rFonts w:eastAsia="Arial Unicode MS"/>
                <w:lang w:eastAsia="zh-CN"/>
              </w:rPr>
              <w:t>ObservedEvent</w:t>
            </w:r>
          </w:p>
          <w:p w14:paraId="7836C4F7" w14:textId="77777777" w:rsidR="008D0C0C" w:rsidRDefault="008D0C0C" w:rsidP="00BE301E">
            <w:pPr>
              <w:pStyle w:val="TAH"/>
            </w:pPr>
            <w:r>
              <w:rPr>
                <w:rFonts w:eastAsia="Arial Unicode MS"/>
                <w:lang w:eastAsia="zh-CN"/>
              </w:rPr>
              <w:t>Parameters</w:t>
            </w:r>
          </w:p>
        </w:tc>
        <w:tc>
          <w:tcPr>
            <w:tcW w:w="1821" w:type="dxa"/>
            <w:shd w:val="clear" w:color="auto" w:fill="E0E0E0"/>
          </w:tcPr>
          <w:p w14:paraId="682F2A55" w14:textId="77777777" w:rsidR="008D0C0C" w:rsidRDefault="008D0C0C" w:rsidP="00BE301E">
            <w:pPr>
              <w:pStyle w:val="TAH"/>
            </w:pPr>
            <w:r>
              <w:rPr>
                <w:rFonts w:eastAsia="Arial Unicode MS"/>
                <w:lang w:eastAsia="zh-CN"/>
              </w:rPr>
              <w:t>Mandatory/Optional</w:t>
            </w:r>
          </w:p>
        </w:tc>
        <w:tc>
          <w:tcPr>
            <w:tcW w:w="1917" w:type="dxa"/>
            <w:gridSpan w:val="3"/>
            <w:shd w:val="clear" w:color="auto" w:fill="E0E0E0"/>
          </w:tcPr>
          <w:p w14:paraId="7477E501" w14:textId="77777777" w:rsidR="008D0C0C" w:rsidRDefault="008D0C0C" w:rsidP="00BE301E">
            <w:pPr>
              <w:pStyle w:val="TAH"/>
            </w:pPr>
            <w:r>
              <w:rPr>
                <w:rFonts w:eastAsia="Arial Unicode MS"/>
                <w:lang w:eastAsia="zh-CN"/>
              </w:rPr>
              <w:t>Supported Values</w:t>
            </w:r>
          </w:p>
        </w:tc>
        <w:tc>
          <w:tcPr>
            <w:tcW w:w="2223" w:type="dxa"/>
            <w:gridSpan w:val="5"/>
            <w:shd w:val="clear" w:color="auto" w:fill="E0E0E0"/>
          </w:tcPr>
          <w:p w14:paraId="3699474F" w14:textId="77777777" w:rsidR="008D0C0C" w:rsidRDefault="008D0C0C" w:rsidP="00BE301E">
            <w:pPr>
              <w:pStyle w:val="TAH"/>
            </w:pPr>
            <w:r>
              <w:rPr>
                <w:rFonts w:eastAsia="Arial Unicode MS"/>
                <w:lang w:eastAsia="zh-CN"/>
              </w:rPr>
              <w:t>Provisioned Value</w:t>
            </w:r>
          </w:p>
        </w:tc>
      </w:tr>
      <w:tr w:rsidR="008366BB" w14:paraId="7DEA074B" w14:textId="77777777" w:rsidTr="00C353F6">
        <w:tblPrEx>
          <w:tblCellMar>
            <w:top w:w="0" w:type="dxa"/>
            <w:bottom w:w="0" w:type="dxa"/>
          </w:tblCellMar>
        </w:tblPrEx>
        <w:trPr>
          <w:gridBefore w:val="2"/>
          <w:wBefore w:w="221" w:type="dxa"/>
          <w:cantSplit/>
          <w:jc w:val="center"/>
        </w:trPr>
        <w:tc>
          <w:tcPr>
            <w:tcW w:w="1740" w:type="dxa"/>
            <w:gridSpan w:val="3"/>
            <w:vMerge/>
            <w:tcBorders>
              <w:bottom w:val="single" w:sz="4" w:space="0" w:color="auto"/>
            </w:tcBorders>
          </w:tcPr>
          <w:p w14:paraId="1A655831" w14:textId="77777777" w:rsidR="008D0C0C" w:rsidRDefault="008D0C0C" w:rsidP="00BE301E">
            <w:pPr>
              <w:pStyle w:val="TAL"/>
              <w:rPr>
                <w:b/>
                <w:bCs/>
              </w:rPr>
            </w:pPr>
          </w:p>
        </w:tc>
        <w:tc>
          <w:tcPr>
            <w:tcW w:w="2030" w:type="dxa"/>
            <w:gridSpan w:val="3"/>
            <w:tcBorders>
              <w:bottom w:val="single" w:sz="4" w:space="0" w:color="auto"/>
            </w:tcBorders>
          </w:tcPr>
          <w:p w14:paraId="3CF51137" w14:textId="77777777" w:rsidR="008D0C0C" w:rsidRDefault="008D0C0C" w:rsidP="00BE301E">
            <w:pPr>
              <w:pStyle w:val="TAC"/>
            </w:pPr>
            <w:r>
              <w:t>None</w:t>
            </w:r>
            <w:r>
              <w:softHyphen/>
            </w:r>
            <w:r>
              <w:softHyphen/>
            </w:r>
          </w:p>
        </w:tc>
        <w:tc>
          <w:tcPr>
            <w:tcW w:w="1821" w:type="dxa"/>
            <w:tcBorders>
              <w:bottom w:val="single" w:sz="4" w:space="0" w:color="auto"/>
            </w:tcBorders>
          </w:tcPr>
          <w:p w14:paraId="20A2346A" w14:textId="77777777" w:rsidR="008D0C0C" w:rsidRDefault="008D0C0C" w:rsidP="00BE301E">
            <w:pPr>
              <w:pStyle w:val="TAC"/>
            </w:pPr>
            <w:r>
              <w:t>-</w:t>
            </w:r>
          </w:p>
        </w:tc>
        <w:tc>
          <w:tcPr>
            <w:tcW w:w="1917" w:type="dxa"/>
            <w:gridSpan w:val="3"/>
            <w:tcBorders>
              <w:bottom w:val="single" w:sz="4" w:space="0" w:color="auto"/>
            </w:tcBorders>
          </w:tcPr>
          <w:p w14:paraId="09C17A49" w14:textId="77777777" w:rsidR="008D0C0C" w:rsidRDefault="008D0C0C" w:rsidP="00BE301E">
            <w:pPr>
              <w:pStyle w:val="TAC"/>
            </w:pPr>
            <w:r>
              <w:t>-</w:t>
            </w:r>
          </w:p>
        </w:tc>
        <w:tc>
          <w:tcPr>
            <w:tcW w:w="2223" w:type="dxa"/>
            <w:gridSpan w:val="5"/>
            <w:tcBorders>
              <w:bottom w:val="single" w:sz="4" w:space="0" w:color="auto"/>
            </w:tcBorders>
          </w:tcPr>
          <w:p w14:paraId="5E7D09B3" w14:textId="77777777" w:rsidR="008D0C0C" w:rsidRDefault="008D0C0C" w:rsidP="00BE301E">
            <w:pPr>
              <w:pStyle w:val="TAC"/>
            </w:pPr>
            <w:r>
              <w:t>-</w:t>
            </w:r>
          </w:p>
        </w:tc>
      </w:tr>
      <w:tr w:rsidR="0010149B" w14:paraId="61B2A6C5" w14:textId="77777777" w:rsidTr="00C353F6">
        <w:tblPrEx>
          <w:tblCellMar>
            <w:top w:w="0" w:type="dxa"/>
            <w:bottom w:w="0" w:type="dxa"/>
          </w:tblCellMar>
        </w:tblPrEx>
        <w:trPr>
          <w:gridAfter w:val="2"/>
          <w:wAfter w:w="217" w:type="dxa"/>
          <w:cantSplit/>
          <w:jc w:val="center"/>
        </w:trPr>
        <w:tc>
          <w:tcPr>
            <w:tcW w:w="1731" w:type="dxa"/>
            <w:gridSpan w:val="3"/>
            <w:shd w:val="clear" w:color="auto" w:fill="E0E0E0"/>
          </w:tcPr>
          <w:p w14:paraId="1626BE56" w14:textId="77777777" w:rsidR="008D0C0C" w:rsidRDefault="008D0C0C" w:rsidP="00BE301E">
            <w:pPr>
              <w:pStyle w:val="TAH"/>
            </w:pPr>
            <w:r>
              <w:rPr>
                <w:rFonts w:eastAsia="Arial Unicode MS"/>
                <w:lang w:eastAsia="zh-CN"/>
              </w:rPr>
              <w:t>Statistics</w:t>
            </w:r>
          </w:p>
        </w:tc>
        <w:tc>
          <w:tcPr>
            <w:tcW w:w="2041" w:type="dxa"/>
            <w:gridSpan w:val="3"/>
            <w:shd w:val="clear" w:color="auto" w:fill="E0E0E0"/>
          </w:tcPr>
          <w:p w14:paraId="6760A6E8" w14:textId="77777777" w:rsidR="008D0C0C" w:rsidRDefault="008D0C0C" w:rsidP="00BE301E">
            <w:pPr>
              <w:pStyle w:val="TAH"/>
            </w:pPr>
            <w:r>
              <w:rPr>
                <w:rFonts w:eastAsia="Arial Unicode MS"/>
                <w:lang w:eastAsia="zh-CN"/>
              </w:rPr>
              <w:t>Mandatory/Optional</w:t>
            </w:r>
          </w:p>
        </w:tc>
        <w:tc>
          <w:tcPr>
            <w:tcW w:w="2608" w:type="dxa"/>
            <w:gridSpan w:val="5"/>
            <w:shd w:val="clear" w:color="auto" w:fill="E0E0E0"/>
          </w:tcPr>
          <w:p w14:paraId="01EFFEEE" w14:textId="77777777" w:rsidR="008D0C0C" w:rsidRDefault="008D0C0C" w:rsidP="00BE301E">
            <w:pPr>
              <w:pStyle w:val="TAH"/>
            </w:pPr>
            <w:r>
              <w:t>Used in command</w:t>
            </w:r>
          </w:p>
        </w:tc>
        <w:tc>
          <w:tcPr>
            <w:tcW w:w="3355" w:type="dxa"/>
            <w:gridSpan w:val="4"/>
            <w:shd w:val="clear" w:color="auto" w:fill="E0E0E0"/>
          </w:tcPr>
          <w:p w14:paraId="6F13B278" w14:textId="77777777" w:rsidR="008D0C0C" w:rsidRDefault="008D0C0C" w:rsidP="00BE301E">
            <w:pPr>
              <w:pStyle w:val="TAH"/>
            </w:pPr>
            <w:r>
              <w:t>Supported Values</w:t>
            </w:r>
          </w:p>
        </w:tc>
      </w:tr>
      <w:tr w:rsidR="0010149B" w14:paraId="24DDC64D" w14:textId="77777777" w:rsidTr="00C353F6">
        <w:tblPrEx>
          <w:tblCellMar>
            <w:top w:w="0" w:type="dxa"/>
            <w:bottom w:w="0" w:type="dxa"/>
          </w:tblCellMar>
        </w:tblPrEx>
        <w:trPr>
          <w:gridAfter w:val="2"/>
          <w:wAfter w:w="217" w:type="dxa"/>
          <w:cantSplit/>
          <w:jc w:val="center"/>
        </w:trPr>
        <w:tc>
          <w:tcPr>
            <w:tcW w:w="1731" w:type="dxa"/>
            <w:gridSpan w:val="3"/>
            <w:tcBorders>
              <w:bottom w:val="single" w:sz="4" w:space="0" w:color="auto"/>
            </w:tcBorders>
          </w:tcPr>
          <w:p w14:paraId="1DB4CA2E" w14:textId="77777777" w:rsidR="008D0C0C" w:rsidRDefault="008D0C0C" w:rsidP="00BE301E">
            <w:pPr>
              <w:pStyle w:val="TAC"/>
            </w:pPr>
            <w:r>
              <w:t>None</w:t>
            </w:r>
          </w:p>
        </w:tc>
        <w:tc>
          <w:tcPr>
            <w:tcW w:w="2041" w:type="dxa"/>
            <w:gridSpan w:val="3"/>
            <w:tcBorders>
              <w:bottom w:val="single" w:sz="4" w:space="0" w:color="auto"/>
            </w:tcBorders>
          </w:tcPr>
          <w:p w14:paraId="3BBD0ECB" w14:textId="77777777" w:rsidR="008D0C0C" w:rsidRDefault="008D0C0C" w:rsidP="00BE301E">
            <w:pPr>
              <w:pStyle w:val="TAC"/>
            </w:pPr>
            <w:r>
              <w:t>-</w:t>
            </w:r>
          </w:p>
        </w:tc>
        <w:tc>
          <w:tcPr>
            <w:tcW w:w="2608" w:type="dxa"/>
            <w:gridSpan w:val="5"/>
            <w:tcBorders>
              <w:bottom w:val="single" w:sz="4" w:space="0" w:color="auto"/>
            </w:tcBorders>
          </w:tcPr>
          <w:p w14:paraId="5EED518B" w14:textId="77777777" w:rsidR="008D0C0C" w:rsidRDefault="008D0C0C" w:rsidP="00BE301E">
            <w:pPr>
              <w:pStyle w:val="TAC"/>
            </w:pPr>
            <w:r>
              <w:t>-</w:t>
            </w:r>
          </w:p>
        </w:tc>
        <w:tc>
          <w:tcPr>
            <w:tcW w:w="3355" w:type="dxa"/>
            <w:gridSpan w:val="4"/>
            <w:tcBorders>
              <w:bottom w:val="single" w:sz="4" w:space="0" w:color="auto"/>
            </w:tcBorders>
          </w:tcPr>
          <w:p w14:paraId="515E2C7E" w14:textId="77777777" w:rsidR="008D0C0C" w:rsidRDefault="008D0C0C" w:rsidP="00BE301E">
            <w:pPr>
              <w:pStyle w:val="TAC"/>
            </w:pPr>
            <w:r>
              <w:t>-</w:t>
            </w:r>
          </w:p>
        </w:tc>
      </w:tr>
      <w:tr w:rsidR="0010149B" w14:paraId="7EC8E17B" w14:textId="77777777" w:rsidTr="00C353F6">
        <w:tblPrEx>
          <w:tblCellMar>
            <w:top w:w="0" w:type="dxa"/>
            <w:bottom w:w="0" w:type="dxa"/>
          </w:tblCellMar>
        </w:tblPrEx>
        <w:trPr>
          <w:gridAfter w:val="2"/>
          <w:wAfter w:w="217" w:type="dxa"/>
          <w:cantSplit/>
          <w:jc w:val="center"/>
        </w:trPr>
        <w:tc>
          <w:tcPr>
            <w:tcW w:w="1731" w:type="dxa"/>
            <w:gridSpan w:val="3"/>
            <w:shd w:val="clear" w:color="auto" w:fill="E0E0E0"/>
          </w:tcPr>
          <w:p w14:paraId="6B0D3A5B" w14:textId="77777777" w:rsidR="008D0C0C" w:rsidRDefault="008D0C0C" w:rsidP="00BE301E">
            <w:pPr>
              <w:pStyle w:val="TAH"/>
            </w:pPr>
            <w:r>
              <w:t>Error Codes</w:t>
            </w:r>
          </w:p>
        </w:tc>
        <w:tc>
          <w:tcPr>
            <w:tcW w:w="8004" w:type="dxa"/>
            <w:gridSpan w:val="12"/>
            <w:shd w:val="clear" w:color="auto" w:fill="E0E0E0"/>
          </w:tcPr>
          <w:p w14:paraId="7584B2B6" w14:textId="77777777" w:rsidR="008D0C0C" w:rsidRDefault="008D0C0C" w:rsidP="00BE301E">
            <w:pPr>
              <w:pStyle w:val="TAH"/>
            </w:pPr>
            <w:r>
              <w:t>Mandatory/Optional</w:t>
            </w:r>
          </w:p>
        </w:tc>
      </w:tr>
      <w:tr w:rsidR="0010149B" w14:paraId="18B33EE5" w14:textId="77777777" w:rsidTr="00C353F6">
        <w:tblPrEx>
          <w:tblCellMar>
            <w:top w:w="0" w:type="dxa"/>
            <w:bottom w:w="0" w:type="dxa"/>
          </w:tblCellMar>
        </w:tblPrEx>
        <w:trPr>
          <w:gridAfter w:val="2"/>
          <w:wAfter w:w="217" w:type="dxa"/>
          <w:cantSplit/>
          <w:jc w:val="center"/>
        </w:trPr>
        <w:tc>
          <w:tcPr>
            <w:tcW w:w="1731" w:type="dxa"/>
            <w:gridSpan w:val="3"/>
          </w:tcPr>
          <w:p w14:paraId="7B7F2524" w14:textId="77777777" w:rsidR="008D0C0C" w:rsidRDefault="008D0C0C" w:rsidP="00BE301E">
            <w:pPr>
              <w:pStyle w:val="TAC"/>
            </w:pPr>
            <w:r>
              <w:t>None</w:t>
            </w:r>
          </w:p>
        </w:tc>
        <w:tc>
          <w:tcPr>
            <w:tcW w:w="8004" w:type="dxa"/>
            <w:gridSpan w:val="12"/>
          </w:tcPr>
          <w:p w14:paraId="57C0C0DA" w14:textId="77777777" w:rsidR="008D0C0C" w:rsidRDefault="008D0C0C" w:rsidP="00BE301E">
            <w:pPr>
              <w:pStyle w:val="TAC"/>
            </w:pPr>
            <w:r>
              <w:t>-</w:t>
            </w:r>
          </w:p>
        </w:tc>
      </w:tr>
    </w:tbl>
    <w:p w14:paraId="2F80868C" w14:textId="77777777" w:rsidR="008D0C0C" w:rsidRDefault="008D0C0C" w:rsidP="00D928F0"/>
    <w:p w14:paraId="70B67AE7" w14:textId="77777777" w:rsidR="008D0C0C" w:rsidRDefault="008D0C0C" w:rsidP="008D0C0C">
      <w:pPr>
        <w:pStyle w:val="Heading4"/>
        <w:rPr>
          <w:rFonts w:eastAsia="Arial Unicode MS"/>
        </w:rPr>
      </w:pPr>
      <w:bookmarkStart w:id="99" w:name="_Toc414010831"/>
      <w:r>
        <w:rPr>
          <w:rFonts w:eastAsia="Arial Unicode MS"/>
        </w:rPr>
        <w:t>5.14.3.</w:t>
      </w:r>
      <w:r w:rsidR="005B26D3">
        <w:rPr>
          <w:rFonts w:eastAsia="Arial Unicode MS"/>
        </w:rPr>
        <w:t>7</w:t>
      </w:r>
      <w:r>
        <w:rPr>
          <w:rFonts w:eastAsia="Arial Unicode MS"/>
        </w:rPr>
        <w:tab/>
        <w:t>IP Domain Connection (ipdc)</w:t>
      </w:r>
      <w:bookmarkEnd w:id="99"/>
    </w:p>
    <w:p w14:paraId="2395EC27" w14:textId="77777777" w:rsidR="008D0C0C" w:rsidRDefault="008D0C0C" w:rsidP="008D0C0C">
      <w:pPr>
        <w:pStyle w:val="TH"/>
      </w:pPr>
      <w:r>
        <w:t xml:space="preserve">Table </w:t>
      </w:r>
      <w:r>
        <w:rPr>
          <w:noProof/>
        </w:rPr>
        <w:t>5.14.3.</w:t>
      </w:r>
      <w:r w:rsidR="005B26D3">
        <w:rPr>
          <w:noProof/>
        </w:rPr>
        <w:t>7</w:t>
      </w:r>
      <w:r>
        <w:rPr>
          <w:noProof/>
        </w:rPr>
        <w:t>.1</w:t>
      </w:r>
      <w:r>
        <w:t>: IP domain connection package</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
        <w:gridCol w:w="1721"/>
        <w:gridCol w:w="1837"/>
        <w:gridCol w:w="1827"/>
        <w:gridCol w:w="286"/>
        <w:gridCol w:w="351"/>
        <w:gridCol w:w="1453"/>
        <w:gridCol w:w="2250"/>
        <w:gridCol w:w="13"/>
      </w:tblGrid>
      <w:tr w:rsidR="008D0C0C" w14:paraId="022C68E7" w14:textId="77777777" w:rsidTr="00EA1EC5">
        <w:tblPrEx>
          <w:tblCellMar>
            <w:top w:w="0" w:type="dxa"/>
            <w:bottom w:w="0" w:type="dxa"/>
          </w:tblCellMar>
        </w:tblPrEx>
        <w:trPr>
          <w:gridAfter w:val="1"/>
          <w:wAfter w:w="13" w:type="dxa"/>
          <w:cantSplit/>
          <w:jc w:val="center"/>
        </w:trPr>
        <w:tc>
          <w:tcPr>
            <w:tcW w:w="1727" w:type="dxa"/>
            <w:gridSpan w:val="2"/>
            <w:shd w:val="clear" w:color="auto" w:fill="E0E0E0"/>
          </w:tcPr>
          <w:p w14:paraId="49914DF0" w14:textId="77777777" w:rsidR="008D0C0C" w:rsidRDefault="008D0C0C" w:rsidP="00BE301E">
            <w:pPr>
              <w:pStyle w:val="TAH"/>
            </w:pPr>
            <w:r>
              <w:t xml:space="preserve">Properties </w:t>
            </w:r>
          </w:p>
        </w:tc>
        <w:tc>
          <w:tcPr>
            <w:tcW w:w="1837" w:type="dxa"/>
            <w:shd w:val="clear" w:color="auto" w:fill="E0E0E0"/>
          </w:tcPr>
          <w:p w14:paraId="6667CBBF" w14:textId="77777777" w:rsidR="008D0C0C" w:rsidRDefault="008D0C0C" w:rsidP="00BE301E">
            <w:pPr>
              <w:pStyle w:val="TAH"/>
            </w:pPr>
            <w:r>
              <w:t>Mandatory/Optional</w:t>
            </w:r>
          </w:p>
        </w:tc>
        <w:tc>
          <w:tcPr>
            <w:tcW w:w="2113" w:type="dxa"/>
            <w:gridSpan w:val="2"/>
            <w:shd w:val="clear" w:color="auto" w:fill="E0E0E0"/>
          </w:tcPr>
          <w:p w14:paraId="37005D3E" w14:textId="77777777" w:rsidR="008D0C0C" w:rsidRDefault="008D0C0C" w:rsidP="00BE301E">
            <w:pPr>
              <w:pStyle w:val="TAH"/>
            </w:pPr>
            <w:r>
              <w:t>Used in command</w:t>
            </w:r>
          </w:p>
        </w:tc>
        <w:tc>
          <w:tcPr>
            <w:tcW w:w="1804" w:type="dxa"/>
            <w:gridSpan w:val="2"/>
            <w:shd w:val="clear" w:color="auto" w:fill="E0E0E0"/>
          </w:tcPr>
          <w:p w14:paraId="2405DADB" w14:textId="77777777" w:rsidR="008D0C0C" w:rsidRDefault="008D0C0C" w:rsidP="00BE301E">
            <w:pPr>
              <w:pStyle w:val="TAH"/>
            </w:pPr>
            <w:r>
              <w:t>Supported Values</w:t>
            </w:r>
          </w:p>
        </w:tc>
        <w:tc>
          <w:tcPr>
            <w:tcW w:w="2250" w:type="dxa"/>
            <w:shd w:val="clear" w:color="auto" w:fill="E0E0E0"/>
          </w:tcPr>
          <w:p w14:paraId="0FA9DA67" w14:textId="77777777" w:rsidR="008D0C0C" w:rsidRDefault="008D0C0C" w:rsidP="00BE301E">
            <w:pPr>
              <w:pStyle w:val="TAH"/>
            </w:pPr>
            <w:r>
              <w:t>Provisioned Value</w:t>
            </w:r>
          </w:p>
        </w:tc>
      </w:tr>
      <w:tr w:rsidR="008D0C0C" w14:paraId="548F4A4D" w14:textId="77777777" w:rsidTr="00EA1EC5">
        <w:tblPrEx>
          <w:tblCellMar>
            <w:top w:w="0" w:type="dxa"/>
            <w:bottom w:w="0" w:type="dxa"/>
          </w:tblCellMar>
        </w:tblPrEx>
        <w:trPr>
          <w:gridAfter w:val="1"/>
          <w:wAfter w:w="13" w:type="dxa"/>
          <w:cantSplit/>
          <w:jc w:val="center"/>
        </w:trPr>
        <w:tc>
          <w:tcPr>
            <w:tcW w:w="1727" w:type="dxa"/>
            <w:gridSpan w:val="2"/>
            <w:tcBorders>
              <w:bottom w:val="single" w:sz="4" w:space="0" w:color="auto"/>
            </w:tcBorders>
          </w:tcPr>
          <w:p w14:paraId="7CC12454" w14:textId="77777777" w:rsidR="008D0C0C" w:rsidRDefault="008D0C0C" w:rsidP="00BE301E">
            <w:pPr>
              <w:pStyle w:val="TAC"/>
            </w:pPr>
            <w:r>
              <w:t>IP Realm Identifier  (ipdc/realm,</w:t>
            </w:r>
            <w:r w:rsidRPr="00AD283B">
              <w:t xml:space="preserve"> 0x00</w:t>
            </w:r>
            <w:r>
              <w:t>9d</w:t>
            </w:r>
            <w:r w:rsidRPr="00AD283B">
              <w:t>/0x000</w:t>
            </w:r>
            <w:r>
              <w:t>1)</w:t>
            </w:r>
          </w:p>
        </w:tc>
        <w:tc>
          <w:tcPr>
            <w:tcW w:w="1837" w:type="dxa"/>
            <w:tcBorders>
              <w:bottom w:val="single" w:sz="4" w:space="0" w:color="auto"/>
            </w:tcBorders>
          </w:tcPr>
          <w:p w14:paraId="189BB67D" w14:textId="77777777" w:rsidR="008D0C0C" w:rsidRDefault="008D0C0C" w:rsidP="00BE301E">
            <w:pPr>
              <w:pStyle w:val="TAC"/>
            </w:pPr>
            <w:r>
              <w:t>M</w:t>
            </w:r>
          </w:p>
        </w:tc>
        <w:tc>
          <w:tcPr>
            <w:tcW w:w="2113" w:type="dxa"/>
            <w:gridSpan w:val="2"/>
            <w:tcBorders>
              <w:bottom w:val="single" w:sz="4" w:space="0" w:color="auto"/>
            </w:tcBorders>
          </w:tcPr>
          <w:p w14:paraId="28B4894B" w14:textId="77777777" w:rsidR="008D0C0C" w:rsidRDefault="008D0C0C" w:rsidP="00BE301E">
            <w:pPr>
              <w:pStyle w:val="TAC"/>
            </w:pPr>
            <w:r>
              <w:t xml:space="preserve">ADD, </w:t>
            </w:r>
            <w:r>
              <w:br/>
              <w:t>MODIFY (NOTE 2)</w:t>
            </w:r>
          </w:p>
        </w:tc>
        <w:tc>
          <w:tcPr>
            <w:tcW w:w="1804" w:type="dxa"/>
            <w:gridSpan w:val="2"/>
            <w:tcBorders>
              <w:bottom w:val="single" w:sz="4" w:space="0" w:color="auto"/>
            </w:tcBorders>
          </w:tcPr>
          <w:p w14:paraId="3103B858" w14:textId="77777777" w:rsidR="008D0C0C" w:rsidRDefault="008D0C0C" w:rsidP="00BE301E">
            <w:pPr>
              <w:pStyle w:val="TAC"/>
            </w:pPr>
            <w:r>
              <w:t>ALL</w:t>
            </w:r>
            <w:r>
              <w:br/>
              <w:t>(NOTE 1)</w:t>
            </w:r>
          </w:p>
        </w:tc>
        <w:tc>
          <w:tcPr>
            <w:tcW w:w="2250" w:type="dxa"/>
            <w:tcBorders>
              <w:bottom w:val="single" w:sz="4" w:space="0" w:color="auto"/>
            </w:tcBorders>
          </w:tcPr>
          <w:p w14:paraId="76C3E759" w14:textId="77777777" w:rsidR="008D0C0C" w:rsidRDefault="008D0C0C" w:rsidP="00BE301E">
            <w:pPr>
              <w:pStyle w:val="TAC"/>
            </w:pPr>
            <w:r>
              <w:t>Yes</w:t>
            </w:r>
          </w:p>
        </w:tc>
      </w:tr>
      <w:tr w:rsidR="008D0C0C" w14:paraId="44F9B0C3" w14:textId="77777777" w:rsidTr="00EA1EC5">
        <w:tblPrEx>
          <w:tblCellMar>
            <w:top w:w="0" w:type="dxa"/>
            <w:bottom w:w="0" w:type="dxa"/>
          </w:tblCellMar>
        </w:tblPrEx>
        <w:trPr>
          <w:gridAfter w:val="1"/>
          <w:wAfter w:w="13" w:type="dxa"/>
          <w:cantSplit/>
          <w:jc w:val="center"/>
        </w:trPr>
        <w:tc>
          <w:tcPr>
            <w:tcW w:w="1727" w:type="dxa"/>
            <w:gridSpan w:val="2"/>
            <w:shd w:val="clear" w:color="auto" w:fill="E0E0E0"/>
          </w:tcPr>
          <w:p w14:paraId="18224750" w14:textId="77777777" w:rsidR="008D0C0C" w:rsidRDefault="008D0C0C" w:rsidP="00BE301E">
            <w:pPr>
              <w:pStyle w:val="TAH"/>
            </w:pPr>
            <w:r>
              <w:t>Signals</w:t>
            </w:r>
          </w:p>
        </w:tc>
        <w:tc>
          <w:tcPr>
            <w:tcW w:w="1837" w:type="dxa"/>
            <w:shd w:val="clear" w:color="auto" w:fill="E0E0E0"/>
          </w:tcPr>
          <w:p w14:paraId="76168BA5" w14:textId="77777777" w:rsidR="008D0C0C" w:rsidRDefault="008D0C0C" w:rsidP="00BE301E">
            <w:pPr>
              <w:pStyle w:val="TAH"/>
            </w:pPr>
            <w:r>
              <w:t>Mandatory/Optional</w:t>
            </w:r>
          </w:p>
        </w:tc>
        <w:tc>
          <w:tcPr>
            <w:tcW w:w="3917" w:type="dxa"/>
            <w:gridSpan w:val="4"/>
            <w:shd w:val="clear" w:color="auto" w:fill="E0E0E0"/>
          </w:tcPr>
          <w:p w14:paraId="59F83300" w14:textId="77777777" w:rsidR="008D0C0C" w:rsidRDefault="008D0C0C" w:rsidP="00BE301E">
            <w:pPr>
              <w:pStyle w:val="TAH"/>
            </w:pPr>
            <w:r>
              <w:t>Used in command</w:t>
            </w:r>
          </w:p>
        </w:tc>
        <w:tc>
          <w:tcPr>
            <w:tcW w:w="2250" w:type="dxa"/>
            <w:shd w:val="clear" w:color="auto" w:fill="E0E0E0"/>
          </w:tcPr>
          <w:p w14:paraId="21C95CCC" w14:textId="77777777" w:rsidR="008D0C0C" w:rsidRDefault="008D0C0C" w:rsidP="00BE301E">
            <w:pPr>
              <w:pStyle w:val="TAH"/>
            </w:pPr>
            <w:r>
              <w:t>Duration Provisioned Value</w:t>
            </w:r>
          </w:p>
        </w:tc>
      </w:tr>
      <w:tr w:rsidR="008D0C0C" w14:paraId="447EA4E7" w14:textId="77777777" w:rsidTr="00EA1EC5">
        <w:tblPrEx>
          <w:tblCellMar>
            <w:top w:w="0" w:type="dxa"/>
            <w:bottom w:w="0" w:type="dxa"/>
          </w:tblCellMar>
        </w:tblPrEx>
        <w:trPr>
          <w:gridBefore w:val="1"/>
          <w:wBefore w:w="6" w:type="dxa"/>
          <w:cantSplit/>
          <w:jc w:val="center"/>
        </w:trPr>
        <w:tc>
          <w:tcPr>
            <w:tcW w:w="1721" w:type="dxa"/>
            <w:vMerge w:val="restart"/>
          </w:tcPr>
          <w:p w14:paraId="39FEFA96" w14:textId="77777777" w:rsidR="008D0C0C" w:rsidRDefault="008D0C0C" w:rsidP="00BE301E">
            <w:pPr>
              <w:pStyle w:val="TAC"/>
            </w:pPr>
            <w:r>
              <w:t>None</w:t>
            </w:r>
          </w:p>
        </w:tc>
        <w:tc>
          <w:tcPr>
            <w:tcW w:w="1837" w:type="dxa"/>
            <w:tcBorders>
              <w:bottom w:val="single" w:sz="4" w:space="0" w:color="auto"/>
            </w:tcBorders>
          </w:tcPr>
          <w:p w14:paraId="05E02CDB" w14:textId="77777777" w:rsidR="008D0C0C" w:rsidRDefault="008D0C0C" w:rsidP="00BE301E">
            <w:pPr>
              <w:pStyle w:val="TAC"/>
            </w:pPr>
            <w:r>
              <w:t>-</w:t>
            </w:r>
          </w:p>
        </w:tc>
        <w:tc>
          <w:tcPr>
            <w:tcW w:w="3917" w:type="dxa"/>
            <w:gridSpan w:val="4"/>
            <w:tcBorders>
              <w:bottom w:val="single" w:sz="4" w:space="0" w:color="auto"/>
            </w:tcBorders>
          </w:tcPr>
          <w:p w14:paraId="0425714E" w14:textId="77777777" w:rsidR="008D0C0C" w:rsidRDefault="008D0C0C" w:rsidP="00BE301E">
            <w:pPr>
              <w:pStyle w:val="TAC"/>
            </w:pPr>
            <w:r>
              <w:t>-</w:t>
            </w:r>
          </w:p>
        </w:tc>
        <w:tc>
          <w:tcPr>
            <w:tcW w:w="2263" w:type="dxa"/>
            <w:gridSpan w:val="2"/>
            <w:tcBorders>
              <w:bottom w:val="single" w:sz="4" w:space="0" w:color="auto"/>
            </w:tcBorders>
          </w:tcPr>
          <w:p w14:paraId="2B78631A" w14:textId="77777777" w:rsidR="008D0C0C" w:rsidRDefault="008D0C0C" w:rsidP="00BE301E">
            <w:pPr>
              <w:pStyle w:val="TAC"/>
            </w:pPr>
            <w:r>
              <w:t>-</w:t>
            </w:r>
          </w:p>
        </w:tc>
      </w:tr>
      <w:tr w:rsidR="008D0C0C" w14:paraId="256D018B" w14:textId="77777777" w:rsidTr="00EA1EC5">
        <w:tblPrEx>
          <w:tblCellMar>
            <w:top w:w="0" w:type="dxa"/>
            <w:bottom w:w="0" w:type="dxa"/>
          </w:tblCellMar>
        </w:tblPrEx>
        <w:trPr>
          <w:gridBefore w:val="1"/>
          <w:wBefore w:w="6" w:type="dxa"/>
          <w:cantSplit/>
          <w:jc w:val="center"/>
        </w:trPr>
        <w:tc>
          <w:tcPr>
            <w:tcW w:w="1721" w:type="dxa"/>
            <w:vMerge/>
          </w:tcPr>
          <w:p w14:paraId="4988FE32" w14:textId="77777777" w:rsidR="008D0C0C" w:rsidRDefault="008D0C0C" w:rsidP="00BE301E">
            <w:pPr>
              <w:pStyle w:val="TAL"/>
            </w:pPr>
          </w:p>
        </w:tc>
        <w:tc>
          <w:tcPr>
            <w:tcW w:w="1837" w:type="dxa"/>
            <w:shd w:val="clear" w:color="auto" w:fill="E0E0E0"/>
          </w:tcPr>
          <w:p w14:paraId="278C9A8F" w14:textId="77777777" w:rsidR="008D0C0C" w:rsidRDefault="008D0C0C" w:rsidP="00BE301E">
            <w:pPr>
              <w:pStyle w:val="TAH"/>
            </w:pPr>
            <w:r>
              <w:t>Signal Parameters</w:t>
            </w:r>
          </w:p>
        </w:tc>
        <w:tc>
          <w:tcPr>
            <w:tcW w:w="1827" w:type="dxa"/>
            <w:shd w:val="clear" w:color="auto" w:fill="E0E0E0"/>
          </w:tcPr>
          <w:p w14:paraId="581223FC" w14:textId="77777777" w:rsidR="008D0C0C" w:rsidRDefault="008D0C0C" w:rsidP="00BE301E">
            <w:pPr>
              <w:pStyle w:val="TAH"/>
            </w:pPr>
            <w:r>
              <w:t>Mandatory/Optional</w:t>
            </w:r>
          </w:p>
        </w:tc>
        <w:tc>
          <w:tcPr>
            <w:tcW w:w="2090" w:type="dxa"/>
            <w:gridSpan w:val="3"/>
            <w:shd w:val="clear" w:color="auto" w:fill="E0E0E0"/>
          </w:tcPr>
          <w:p w14:paraId="4AFB51B0" w14:textId="77777777" w:rsidR="008D0C0C" w:rsidRDefault="008D0C0C" w:rsidP="00BE301E">
            <w:pPr>
              <w:pStyle w:val="TAH"/>
            </w:pPr>
            <w:r>
              <w:t>Supported Values</w:t>
            </w:r>
          </w:p>
        </w:tc>
        <w:tc>
          <w:tcPr>
            <w:tcW w:w="2263" w:type="dxa"/>
            <w:gridSpan w:val="2"/>
            <w:shd w:val="clear" w:color="auto" w:fill="E0E0E0"/>
          </w:tcPr>
          <w:p w14:paraId="2679B04B" w14:textId="77777777" w:rsidR="008D0C0C" w:rsidRDefault="008D0C0C" w:rsidP="00BE301E">
            <w:pPr>
              <w:pStyle w:val="TAH"/>
            </w:pPr>
            <w:r>
              <w:t>Duration Provisioned Value</w:t>
            </w:r>
          </w:p>
        </w:tc>
      </w:tr>
      <w:tr w:rsidR="008D0C0C" w14:paraId="0BA90DF8" w14:textId="77777777" w:rsidTr="00EA1EC5">
        <w:tblPrEx>
          <w:tblCellMar>
            <w:top w:w="0" w:type="dxa"/>
            <w:bottom w:w="0" w:type="dxa"/>
          </w:tblCellMar>
        </w:tblPrEx>
        <w:trPr>
          <w:gridBefore w:val="1"/>
          <w:wBefore w:w="6" w:type="dxa"/>
          <w:cantSplit/>
          <w:jc w:val="center"/>
        </w:trPr>
        <w:tc>
          <w:tcPr>
            <w:tcW w:w="1721" w:type="dxa"/>
            <w:vMerge/>
            <w:tcBorders>
              <w:bottom w:val="single" w:sz="4" w:space="0" w:color="auto"/>
            </w:tcBorders>
          </w:tcPr>
          <w:p w14:paraId="61E0F23B" w14:textId="77777777" w:rsidR="008D0C0C" w:rsidRDefault="008D0C0C" w:rsidP="00BE301E">
            <w:pPr>
              <w:pStyle w:val="TAL"/>
            </w:pPr>
          </w:p>
        </w:tc>
        <w:tc>
          <w:tcPr>
            <w:tcW w:w="1837" w:type="dxa"/>
            <w:tcBorders>
              <w:bottom w:val="single" w:sz="4" w:space="0" w:color="auto"/>
            </w:tcBorders>
          </w:tcPr>
          <w:p w14:paraId="0DB9BF3E" w14:textId="77777777" w:rsidR="008D0C0C" w:rsidRDefault="008D0C0C" w:rsidP="00BE301E">
            <w:pPr>
              <w:pStyle w:val="TAC"/>
            </w:pPr>
            <w:r>
              <w:t>-</w:t>
            </w:r>
          </w:p>
        </w:tc>
        <w:tc>
          <w:tcPr>
            <w:tcW w:w="1827" w:type="dxa"/>
            <w:tcBorders>
              <w:bottom w:val="single" w:sz="4" w:space="0" w:color="auto"/>
            </w:tcBorders>
          </w:tcPr>
          <w:p w14:paraId="29EA6007" w14:textId="77777777" w:rsidR="008D0C0C" w:rsidRDefault="008D0C0C" w:rsidP="00BE301E">
            <w:pPr>
              <w:pStyle w:val="TAC"/>
            </w:pPr>
            <w:r>
              <w:t>-</w:t>
            </w:r>
          </w:p>
        </w:tc>
        <w:tc>
          <w:tcPr>
            <w:tcW w:w="2090" w:type="dxa"/>
            <w:gridSpan w:val="3"/>
            <w:tcBorders>
              <w:bottom w:val="single" w:sz="4" w:space="0" w:color="auto"/>
            </w:tcBorders>
          </w:tcPr>
          <w:p w14:paraId="1F72B05B" w14:textId="77777777" w:rsidR="008D0C0C" w:rsidRDefault="008D0C0C" w:rsidP="00BE301E">
            <w:pPr>
              <w:pStyle w:val="TAC"/>
            </w:pPr>
            <w:r>
              <w:t>-</w:t>
            </w:r>
          </w:p>
        </w:tc>
        <w:tc>
          <w:tcPr>
            <w:tcW w:w="2263" w:type="dxa"/>
            <w:gridSpan w:val="2"/>
            <w:tcBorders>
              <w:bottom w:val="single" w:sz="4" w:space="0" w:color="auto"/>
            </w:tcBorders>
          </w:tcPr>
          <w:p w14:paraId="0DE4554C" w14:textId="77777777" w:rsidR="008D0C0C" w:rsidRDefault="008D0C0C" w:rsidP="00BE301E">
            <w:pPr>
              <w:pStyle w:val="TAC"/>
            </w:pPr>
            <w:r>
              <w:t>-</w:t>
            </w:r>
          </w:p>
        </w:tc>
      </w:tr>
      <w:tr w:rsidR="008D0C0C" w14:paraId="4E503A47" w14:textId="77777777" w:rsidTr="00EA1EC5">
        <w:tblPrEx>
          <w:tblCellMar>
            <w:top w:w="0" w:type="dxa"/>
            <w:bottom w:w="0" w:type="dxa"/>
          </w:tblCellMar>
        </w:tblPrEx>
        <w:trPr>
          <w:gridAfter w:val="1"/>
          <w:wAfter w:w="13" w:type="dxa"/>
          <w:cantSplit/>
          <w:jc w:val="center"/>
        </w:trPr>
        <w:tc>
          <w:tcPr>
            <w:tcW w:w="1727" w:type="dxa"/>
            <w:gridSpan w:val="2"/>
            <w:shd w:val="clear" w:color="auto" w:fill="E0E0E0"/>
          </w:tcPr>
          <w:p w14:paraId="6F898FE6" w14:textId="77777777" w:rsidR="008D0C0C" w:rsidRDefault="008D0C0C" w:rsidP="00BE301E">
            <w:pPr>
              <w:pStyle w:val="TAH"/>
            </w:pPr>
            <w:r>
              <w:t>Events</w:t>
            </w:r>
          </w:p>
        </w:tc>
        <w:tc>
          <w:tcPr>
            <w:tcW w:w="1837" w:type="dxa"/>
            <w:shd w:val="clear" w:color="auto" w:fill="E0E0E0"/>
          </w:tcPr>
          <w:p w14:paraId="0B625C39" w14:textId="77777777" w:rsidR="008D0C0C" w:rsidRDefault="008D0C0C" w:rsidP="00BE301E">
            <w:pPr>
              <w:pStyle w:val="TAH"/>
            </w:pPr>
            <w:r>
              <w:t>Mandatory/Optional</w:t>
            </w:r>
          </w:p>
        </w:tc>
        <w:tc>
          <w:tcPr>
            <w:tcW w:w="6167" w:type="dxa"/>
            <w:gridSpan w:val="5"/>
            <w:shd w:val="clear" w:color="auto" w:fill="E0E0E0"/>
          </w:tcPr>
          <w:p w14:paraId="5778BF50" w14:textId="77777777" w:rsidR="008D0C0C" w:rsidRDefault="008D0C0C" w:rsidP="00BE301E">
            <w:pPr>
              <w:pStyle w:val="TAC"/>
            </w:pPr>
            <w:r>
              <w:t>Used in command</w:t>
            </w:r>
          </w:p>
        </w:tc>
      </w:tr>
      <w:tr w:rsidR="008D0C0C" w14:paraId="50A979F3" w14:textId="77777777" w:rsidTr="00EA1EC5">
        <w:tblPrEx>
          <w:tblCellMar>
            <w:top w:w="0" w:type="dxa"/>
            <w:bottom w:w="0" w:type="dxa"/>
          </w:tblCellMar>
        </w:tblPrEx>
        <w:trPr>
          <w:gridBefore w:val="1"/>
          <w:wBefore w:w="6" w:type="dxa"/>
          <w:cantSplit/>
          <w:jc w:val="center"/>
        </w:trPr>
        <w:tc>
          <w:tcPr>
            <w:tcW w:w="1721" w:type="dxa"/>
            <w:vMerge w:val="restart"/>
          </w:tcPr>
          <w:p w14:paraId="76D883F1" w14:textId="77777777" w:rsidR="008D0C0C" w:rsidRDefault="008D0C0C" w:rsidP="00BE301E">
            <w:pPr>
              <w:pStyle w:val="TAC"/>
            </w:pPr>
            <w:r>
              <w:t>None</w:t>
            </w:r>
          </w:p>
        </w:tc>
        <w:tc>
          <w:tcPr>
            <w:tcW w:w="1837" w:type="dxa"/>
            <w:tcBorders>
              <w:bottom w:val="single" w:sz="4" w:space="0" w:color="auto"/>
            </w:tcBorders>
          </w:tcPr>
          <w:p w14:paraId="6B4A9FB2" w14:textId="77777777" w:rsidR="008D0C0C" w:rsidRDefault="008D0C0C" w:rsidP="00BE301E">
            <w:pPr>
              <w:pStyle w:val="TAC"/>
            </w:pPr>
            <w:r>
              <w:t>-</w:t>
            </w:r>
          </w:p>
        </w:tc>
        <w:tc>
          <w:tcPr>
            <w:tcW w:w="6180" w:type="dxa"/>
            <w:gridSpan w:val="6"/>
            <w:tcBorders>
              <w:bottom w:val="single" w:sz="4" w:space="0" w:color="auto"/>
            </w:tcBorders>
          </w:tcPr>
          <w:p w14:paraId="28DD6647" w14:textId="77777777" w:rsidR="008D0C0C" w:rsidRDefault="008D0C0C" w:rsidP="00BE301E">
            <w:pPr>
              <w:pStyle w:val="TAC"/>
            </w:pPr>
            <w:r>
              <w:t>-</w:t>
            </w:r>
          </w:p>
        </w:tc>
      </w:tr>
      <w:tr w:rsidR="008D0C0C" w14:paraId="79DE3D9B" w14:textId="77777777" w:rsidTr="00EA1EC5">
        <w:tblPrEx>
          <w:tblCellMar>
            <w:top w:w="0" w:type="dxa"/>
            <w:bottom w:w="0" w:type="dxa"/>
          </w:tblCellMar>
        </w:tblPrEx>
        <w:trPr>
          <w:gridBefore w:val="1"/>
          <w:wBefore w:w="6" w:type="dxa"/>
          <w:cantSplit/>
          <w:jc w:val="center"/>
        </w:trPr>
        <w:tc>
          <w:tcPr>
            <w:tcW w:w="1721" w:type="dxa"/>
            <w:vMerge/>
          </w:tcPr>
          <w:p w14:paraId="10B8360C" w14:textId="77777777" w:rsidR="008D0C0C" w:rsidRDefault="008D0C0C" w:rsidP="00BE301E">
            <w:pPr>
              <w:pStyle w:val="TAL"/>
              <w:rPr>
                <w:b/>
                <w:bCs/>
              </w:rPr>
            </w:pPr>
          </w:p>
        </w:tc>
        <w:tc>
          <w:tcPr>
            <w:tcW w:w="1837" w:type="dxa"/>
            <w:shd w:val="clear" w:color="auto" w:fill="E0E0E0"/>
          </w:tcPr>
          <w:p w14:paraId="05FE2AE0" w14:textId="77777777" w:rsidR="008D0C0C" w:rsidRDefault="008D0C0C" w:rsidP="00BE301E">
            <w:pPr>
              <w:pStyle w:val="TAH"/>
            </w:pPr>
            <w:r>
              <w:t>Event Parameters</w:t>
            </w:r>
          </w:p>
        </w:tc>
        <w:tc>
          <w:tcPr>
            <w:tcW w:w="1827" w:type="dxa"/>
            <w:shd w:val="clear" w:color="auto" w:fill="E0E0E0"/>
          </w:tcPr>
          <w:p w14:paraId="02BF95EA" w14:textId="77777777" w:rsidR="008D0C0C" w:rsidRDefault="008D0C0C" w:rsidP="00BE301E">
            <w:pPr>
              <w:pStyle w:val="TAH"/>
            </w:pPr>
            <w:r>
              <w:t>Mandatory/Optional</w:t>
            </w:r>
          </w:p>
        </w:tc>
        <w:tc>
          <w:tcPr>
            <w:tcW w:w="2090" w:type="dxa"/>
            <w:gridSpan w:val="3"/>
            <w:shd w:val="clear" w:color="auto" w:fill="E0E0E0"/>
          </w:tcPr>
          <w:p w14:paraId="0AE6F0E0" w14:textId="77777777" w:rsidR="008D0C0C" w:rsidRDefault="008D0C0C" w:rsidP="00BE301E">
            <w:pPr>
              <w:pStyle w:val="TAH"/>
            </w:pPr>
            <w:r>
              <w:t>Supported Values</w:t>
            </w:r>
          </w:p>
        </w:tc>
        <w:tc>
          <w:tcPr>
            <w:tcW w:w="2263" w:type="dxa"/>
            <w:gridSpan w:val="2"/>
            <w:shd w:val="clear" w:color="auto" w:fill="E0E0E0"/>
          </w:tcPr>
          <w:p w14:paraId="58B38410" w14:textId="77777777" w:rsidR="008D0C0C" w:rsidRDefault="008D0C0C" w:rsidP="00BE301E">
            <w:pPr>
              <w:pStyle w:val="TAH"/>
            </w:pPr>
            <w:r>
              <w:t>Provisioned Value</w:t>
            </w:r>
          </w:p>
        </w:tc>
      </w:tr>
      <w:tr w:rsidR="008D0C0C" w14:paraId="34235E3A" w14:textId="77777777" w:rsidTr="00EA1EC5">
        <w:tblPrEx>
          <w:tblCellMar>
            <w:top w:w="0" w:type="dxa"/>
            <w:bottom w:w="0" w:type="dxa"/>
          </w:tblCellMar>
        </w:tblPrEx>
        <w:trPr>
          <w:gridBefore w:val="1"/>
          <w:wBefore w:w="6" w:type="dxa"/>
          <w:cantSplit/>
          <w:jc w:val="center"/>
        </w:trPr>
        <w:tc>
          <w:tcPr>
            <w:tcW w:w="1721" w:type="dxa"/>
            <w:vMerge/>
          </w:tcPr>
          <w:p w14:paraId="5DEE5220" w14:textId="77777777" w:rsidR="008D0C0C" w:rsidRDefault="008D0C0C" w:rsidP="00BE301E">
            <w:pPr>
              <w:pStyle w:val="TAL"/>
              <w:rPr>
                <w:b/>
                <w:bCs/>
              </w:rPr>
            </w:pPr>
          </w:p>
        </w:tc>
        <w:tc>
          <w:tcPr>
            <w:tcW w:w="1837" w:type="dxa"/>
            <w:tcBorders>
              <w:bottom w:val="single" w:sz="4" w:space="0" w:color="auto"/>
            </w:tcBorders>
          </w:tcPr>
          <w:p w14:paraId="1AD18858" w14:textId="77777777" w:rsidR="008D0C0C" w:rsidRDefault="008D0C0C" w:rsidP="00BE301E">
            <w:pPr>
              <w:pStyle w:val="TAC"/>
            </w:pPr>
            <w:r>
              <w:t>-</w:t>
            </w:r>
          </w:p>
        </w:tc>
        <w:tc>
          <w:tcPr>
            <w:tcW w:w="1827" w:type="dxa"/>
            <w:tcBorders>
              <w:bottom w:val="single" w:sz="4" w:space="0" w:color="auto"/>
            </w:tcBorders>
          </w:tcPr>
          <w:p w14:paraId="73684EF7" w14:textId="77777777" w:rsidR="008D0C0C" w:rsidRDefault="008D0C0C" w:rsidP="00BE301E">
            <w:pPr>
              <w:pStyle w:val="TAC"/>
            </w:pPr>
            <w:r>
              <w:t>-</w:t>
            </w:r>
          </w:p>
        </w:tc>
        <w:tc>
          <w:tcPr>
            <w:tcW w:w="2090" w:type="dxa"/>
            <w:gridSpan w:val="3"/>
            <w:tcBorders>
              <w:bottom w:val="single" w:sz="4" w:space="0" w:color="auto"/>
            </w:tcBorders>
          </w:tcPr>
          <w:p w14:paraId="03AA4003" w14:textId="77777777" w:rsidR="008D0C0C" w:rsidRDefault="008D0C0C" w:rsidP="00BE301E">
            <w:pPr>
              <w:pStyle w:val="TAC"/>
            </w:pPr>
            <w:r>
              <w:t>-</w:t>
            </w:r>
          </w:p>
        </w:tc>
        <w:tc>
          <w:tcPr>
            <w:tcW w:w="2263" w:type="dxa"/>
            <w:gridSpan w:val="2"/>
            <w:tcBorders>
              <w:bottom w:val="single" w:sz="4" w:space="0" w:color="auto"/>
            </w:tcBorders>
          </w:tcPr>
          <w:p w14:paraId="35666452" w14:textId="77777777" w:rsidR="008D0C0C" w:rsidRDefault="008D0C0C" w:rsidP="00BE301E">
            <w:pPr>
              <w:pStyle w:val="TAC"/>
            </w:pPr>
            <w:r>
              <w:t>-</w:t>
            </w:r>
          </w:p>
        </w:tc>
      </w:tr>
      <w:tr w:rsidR="008D0C0C" w14:paraId="0AA7129C" w14:textId="77777777" w:rsidTr="00EA1EC5">
        <w:tblPrEx>
          <w:tblCellMar>
            <w:top w:w="0" w:type="dxa"/>
            <w:bottom w:w="0" w:type="dxa"/>
          </w:tblCellMar>
        </w:tblPrEx>
        <w:trPr>
          <w:gridBefore w:val="1"/>
          <w:wBefore w:w="6" w:type="dxa"/>
          <w:cantSplit/>
          <w:jc w:val="center"/>
        </w:trPr>
        <w:tc>
          <w:tcPr>
            <w:tcW w:w="1721" w:type="dxa"/>
            <w:vMerge/>
          </w:tcPr>
          <w:p w14:paraId="4BE2B900" w14:textId="77777777" w:rsidR="008D0C0C" w:rsidRDefault="008D0C0C" w:rsidP="00BE301E">
            <w:pPr>
              <w:pStyle w:val="TAL"/>
              <w:rPr>
                <w:b/>
                <w:bCs/>
              </w:rPr>
            </w:pPr>
          </w:p>
        </w:tc>
        <w:tc>
          <w:tcPr>
            <w:tcW w:w="1837" w:type="dxa"/>
            <w:shd w:val="clear" w:color="auto" w:fill="E0E0E0"/>
          </w:tcPr>
          <w:p w14:paraId="53E01E59" w14:textId="77777777" w:rsidR="008D0C0C" w:rsidRDefault="008D0C0C" w:rsidP="00BE301E">
            <w:pPr>
              <w:pStyle w:val="TAH"/>
            </w:pPr>
            <w:r>
              <w:t>ObservedEvent Parameters</w:t>
            </w:r>
          </w:p>
        </w:tc>
        <w:tc>
          <w:tcPr>
            <w:tcW w:w="1827" w:type="dxa"/>
            <w:shd w:val="clear" w:color="auto" w:fill="E0E0E0"/>
          </w:tcPr>
          <w:p w14:paraId="57F92501" w14:textId="77777777" w:rsidR="008D0C0C" w:rsidRDefault="008D0C0C" w:rsidP="00BE301E">
            <w:pPr>
              <w:pStyle w:val="TAH"/>
            </w:pPr>
            <w:r>
              <w:t>Mandatory/Optional</w:t>
            </w:r>
          </w:p>
        </w:tc>
        <w:tc>
          <w:tcPr>
            <w:tcW w:w="2090" w:type="dxa"/>
            <w:gridSpan w:val="3"/>
            <w:shd w:val="clear" w:color="auto" w:fill="E0E0E0"/>
          </w:tcPr>
          <w:p w14:paraId="0C0D8E0E" w14:textId="77777777" w:rsidR="008D0C0C" w:rsidRDefault="008D0C0C" w:rsidP="00BE301E">
            <w:pPr>
              <w:pStyle w:val="TAH"/>
            </w:pPr>
            <w:r>
              <w:t>Supported Values</w:t>
            </w:r>
          </w:p>
        </w:tc>
        <w:tc>
          <w:tcPr>
            <w:tcW w:w="2263" w:type="dxa"/>
            <w:gridSpan w:val="2"/>
            <w:shd w:val="clear" w:color="auto" w:fill="E0E0E0"/>
          </w:tcPr>
          <w:p w14:paraId="7F0F57C5" w14:textId="77777777" w:rsidR="008D0C0C" w:rsidRDefault="008D0C0C" w:rsidP="00BE301E">
            <w:pPr>
              <w:pStyle w:val="TAH"/>
            </w:pPr>
            <w:r>
              <w:t>Provisioned Value</w:t>
            </w:r>
          </w:p>
        </w:tc>
      </w:tr>
      <w:tr w:rsidR="008D0C0C" w14:paraId="23DF5DFF" w14:textId="77777777" w:rsidTr="00EA1EC5">
        <w:tblPrEx>
          <w:tblCellMar>
            <w:top w:w="0" w:type="dxa"/>
            <w:bottom w:w="0" w:type="dxa"/>
          </w:tblCellMar>
        </w:tblPrEx>
        <w:trPr>
          <w:gridBefore w:val="1"/>
          <w:wBefore w:w="6" w:type="dxa"/>
          <w:cantSplit/>
          <w:jc w:val="center"/>
        </w:trPr>
        <w:tc>
          <w:tcPr>
            <w:tcW w:w="1721" w:type="dxa"/>
            <w:vMerge/>
            <w:tcBorders>
              <w:bottom w:val="single" w:sz="4" w:space="0" w:color="auto"/>
            </w:tcBorders>
          </w:tcPr>
          <w:p w14:paraId="4681AFD5" w14:textId="77777777" w:rsidR="008D0C0C" w:rsidRDefault="008D0C0C" w:rsidP="00BE301E">
            <w:pPr>
              <w:pStyle w:val="TAL"/>
              <w:rPr>
                <w:b/>
                <w:bCs/>
              </w:rPr>
            </w:pPr>
          </w:p>
        </w:tc>
        <w:tc>
          <w:tcPr>
            <w:tcW w:w="1837" w:type="dxa"/>
            <w:tcBorders>
              <w:bottom w:val="single" w:sz="4" w:space="0" w:color="auto"/>
            </w:tcBorders>
          </w:tcPr>
          <w:p w14:paraId="78434AF4" w14:textId="77777777" w:rsidR="008D0C0C" w:rsidRDefault="008D0C0C" w:rsidP="00BE301E">
            <w:pPr>
              <w:pStyle w:val="TAC"/>
            </w:pPr>
            <w:r>
              <w:t>-</w:t>
            </w:r>
          </w:p>
        </w:tc>
        <w:tc>
          <w:tcPr>
            <w:tcW w:w="1827" w:type="dxa"/>
            <w:tcBorders>
              <w:bottom w:val="single" w:sz="4" w:space="0" w:color="auto"/>
            </w:tcBorders>
          </w:tcPr>
          <w:p w14:paraId="489F64E8" w14:textId="77777777" w:rsidR="008D0C0C" w:rsidRDefault="008D0C0C" w:rsidP="00BE301E">
            <w:pPr>
              <w:pStyle w:val="TAC"/>
            </w:pPr>
            <w:r>
              <w:t>-</w:t>
            </w:r>
          </w:p>
        </w:tc>
        <w:tc>
          <w:tcPr>
            <w:tcW w:w="2090" w:type="dxa"/>
            <w:gridSpan w:val="3"/>
            <w:tcBorders>
              <w:bottom w:val="single" w:sz="4" w:space="0" w:color="auto"/>
            </w:tcBorders>
          </w:tcPr>
          <w:p w14:paraId="25EEF246" w14:textId="77777777" w:rsidR="008D0C0C" w:rsidRDefault="008D0C0C" w:rsidP="00BE301E">
            <w:pPr>
              <w:pStyle w:val="TAC"/>
            </w:pPr>
            <w:r>
              <w:t>-</w:t>
            </w:r>
          </w:p>
        </w:tc>
        <w:tc>
          <w:tcPr>
            <w:tcW w:w="2263" w:type="dxa"/>
            <w:gridSpan w:val="2"/>
            <w:tcBorders>
              <w:bottom w:val="single" w:sz="4" w:space="0" w:color="auto"/>
            </w:tcBorders>
          </w:tcPr>
          <w:p w14:paraId="5AD120AC" w14:textId="77777777" w:rsidR="008D0C0C" w:rsidRDefault="008D0C0C" w:rsidP="00BE301E">
            <w:pPr>
              <w:pStyle w:val="TAC"/>
            </w:pPr>
            <w:r>
              <w:t>-</w:t>
            </w:r>
          </w:p>
        </w:tc>
      </w:tr>
      <w:tr w:rsidR="008D0C0C" w14:paraId="4FE0F4DF" w14:textId="77777777" w:rsidTr="00EA1EC5">
        <w:tblPrEx>
          <w:tblCellMar>
            <w:top w:w="0" w:type="dxa"/>
            <w:bottom w:w="0" w:type="dxa"/>
          </w:tblCellMar>
        </w:tblPrEx>
        <w:trPr>
          <w:gridAfter w:val="1"/>
          <w:wAfter w:w="13" w:type="dxa"/>
          <w:cantSplit/>
          <w:jc w:val="center"/>
        </w:trPr>
        <w:tc>
          <w:tcPr>
            <w:tcW w:w="1727" w:type="dxa"/>
            <w:gridSpan w:val="2"/>
            <w:shd w:val="clear" w:color="auto" w:fill="E0E0E0"/>
          </w:tcPr>
          <w:p w14:paraId="4B25CE9C" w14:textId="77777777" w:rsidR="008D0C0C" w:rsidRDefault="008D0C0C" w:rsidP="00BE301E">
            <w:pPr>
              <w:pStyle w:val="TAH"/>
            </w:pPr>
            <w:r>
              <w:t>Statistics</w:t>
            </w:r>
          </w:p>
        </w:tc>
        <w:tc>
          <w:tcPr>
            <w:tcW w:w="1837" w:type="dxa"/>
            <w:shd w:val="clear" w:color="auto" w:fill="E0E0E0"/>
          </w:tcPr>
          <w:p w14:paraId="047421C0" w14:textId="77777777" w:rsidR="008D0C0C" w:rsidRDefault="008D0C0C" w:rsidP="00BE301E">
            <w:pPr>
              <w:pStyle w:val="TAH"/>
            </w:pPr>
            <w:r>
              <w:t>Mandatory/Optional</w:t>
            </w:r>
          </w:p>
        </w:tc>
        <w:tc>
          <w:tcPr>
            <w:tcW w:w="2464" w:type="dxa"/>
            <w:gridSpan w:val="3"/>
            <w:shd w:val="clear" w:color="auto" w:fill="E0E0E0"/>
          </w:tcPr>
          <w:p w14:paraId="763F6584" w14:textId="77777777" w:rsidR="008D0C0C" w:rsidRDefault="008D0C0C" w:rsidP="00BE301E">
            <w:pPr>
              <w:pStyle w:val="TAH"/>
            </w:pPr>
            <w:r>
              <w:t>Used in command</w:t>
            </w:r>
          </w:p>
        </w:tc>
        <w:tc>
          <w:tcPr>
            <w:tcW w:w="3703" w:type="dxa"/>
            <w:gridSpan w:val="2"/>
            <w:shd w:val="clear" w:color="auto" w:fill="E0E0E0"/>
          </w:tcPr>
          <w:p w14:paraId="79265D94" w14:textId="77777777" w:rsidR="008D0C0C" w:rsidRDefault="008D0C0C" w:rsidP="00BE301E">
            <w:pPr>
              <w:pStyle w:val="TAH"/>
            </w:pPr>
            <w:r>
              <w:t>Supported Values</w:t>
            </w:r>
          </w:p>
        </w:tc>
      </w:tr>
      <w:tr w:rsidR="008D0C0C" w14:paraId="76003E96" w14:textId="77777777" w:rsidTr="00EA1EC5">
        <w:tblPrEx>
          <w:tblCellMar>
            <w:top w:w="0" w:type="dxa"/>
            <w:bottom w:w="0" w:type="dxa"/>
          </w:tblCellMar>
        </w:tblPrEx>
        <w:trPr>
          <w:gridAfter w:val="1"/>
          <w:wAfter w:w="13" w:type="dxa"/>
          <w:cantSplit/>
          <w:jc w:val="center"/>
        </w:trPr>
        <w:tc>
          <w:tcPr>
            <w:tcW w:w="1727" w:type="dxa"/>
            <w:gridSpan w:val="2"/>
            <w:tcBorders>
              <w:bottom w:val="single" w:sz="4" w:space="0" w:color="auto"/>
            </w:tcBorders>
          </w:tcPr>
          <w:p w14:paraId="041EDD77" w14:textId="77777777" w:rsidR="008D0C0C" w:rsidRDefault="008D0C0C" w:rsidP="00BE301E">
            <w:pPr>
              <w:pStyle w:val="TAC"/>
            </w:pPr>
            <w:r>
              <w:t>None</w:t>
            </w:r>
          </w:p>
        </w:tc>
        <w:tc>
          <w:tcPr>
            <w:tcW w:w="1837" w:type="dxa"/>
            <w:tcBorders>
              <w:bottom w:val="single" w:sz="4" w:space="0" w:color="auto"/>
            </w:tcBorders>
          </w:tcPr>
          <w:p w14:paraId="2F22D887" w14:textId="77777777" w:rsidR="008D0C0C" w:rsidRDefault="008D0C0C" w:rsidP="00BE301E">
            <w:pPr>
              <w:pStyle w:val="TAC"/>
            </w:pPr>
            <w:r>
              <w:t>-</w:t>
            </w:r>
          </w:p>
        </w:tc>
        <w:tc>
          <w:tcPr>
            <w:tcW w:w="2464" w:type="dxa"/>
            <w:gridSpan w:val="3"/>
            <w:tcBorders>
              <w:bottom w:val="single" w:sz="4" w:space="0" w:color="auto"/>
            </w:tcBorders>
          </w:tcPr>
          <w:p w14:paraId="66D972A8" w14:textId="77777777" w:rsidR="008D0C0C" w:rsidRDefault="008D0C0C" w:rsidP="00BE301E">
            <w:pPr>
              <w:pStyle w:val="TAC"/>
            </w:pPr>
            <w:r>
              <w:t>-</w:t>
            </w:r>
          </w:p>
        </w:tc>
        <w:tc>
          <w:tcPr>
            <w:tcW w:w="3703" w:type="dxa"/>
            <w:gridSpan w:val="2"/>
            <w:tcBorders>
              <w:bottom w:val="single" w:sz="4" w:space="0" w:color="auto"/>
            </w:tcBorders>
          </w:tcPr>
          <w:p w14:paraId="3F10790A" w14:textId="77777777" w:rsidR="008D0C0C" w:rsidRDefault="008D0C0C" w:rsidP="00BE301E">
            <w:pPr>
              <w:pStyle w:val="TAC"/>
            </w:pPr>
            <w:r>
              <w:t>-</w:t>
            </w:r>
          </w:p>
        </w:tc>
      </w:tr>
      <w:tr w:rsidR="008D0C0C" w14:paraId="000BA0BA" w14:textId="77777777" w:rsidTr="00EA1EC5">
        <w:tblPrEx>
          <w:tblCellMar>
            <w:top w:w="0" w:type="dxa"/>
            <w:bottom w:w="0" w:type="dxa"/>
          </w:tblCellMar>
        </w:tblPrEx>
        <w:trPr>
          <w:gridAfter w:val="1"/>
          <w:wAfter w:w="13" w:type="dxa"/>
          <w:cantSplit/>
          <w:jc w:val="center"/>
        </w:trPr>
        <w:tc>
          <w:tcPr>
            <w:tcW w:w="1727" w:type="dxa"/>
            <w:gridSpan w:val="2"/>
            <w:shd w:val="clear" w:color="auto" w:fill="E0E0E0"/>
          </w:tcPr>
          <w:p w14:paraId="026DE50D" w14:textId="77777777" w:rsidR="008D0C0C" w:rsidRDefault="008D0C0C" w:rsidP="00BE301E">
            <w:pPr>
              <w:pStyle w:val="TAH"/>
            </w:pPr>
            <w:r>
              <w:t>Error Codes</w:t>
            </w:r>
          </w:p>
        </w:tc>
        <w:tc>
          <w:tcPr>
            <w:tcW w:w="8004" w:type="dxa"/>
            <w:gridSpan w:val="6"/>
            <w:shd w:val="clear" w:color="auto" w:fill="E0E0E0"/>
          </w:tcPr>
          <w:p w14:paraId="4CF8CE35" w14:textId="77777777" w:rsidR="008D0C0C" w:rsidRDefault="008D0C0C" w:rsidP="00BE301E">
            <w:pPr>
              <w:pStyle w:val="TAH"/>
            </w:pPr>
            <w:r>
              <w:t>Mandatory/Optional</w:t>
            </w:r>
          </w:p>
        </w:tc>
      </w:tr>
      <w:tr w:rsidR="008D0C0C" w14:paraId="00FD9A21" w14:textId="77777777" w:rsidTr="00EA1EC5">
        <w:tblPrEx>
          <w:tblCellMar>
            <w:top w:w="0" w:type="dxa"/>
            <w:bottom w:w="0" w:type="dxa"/>
          </w:tblCellMar>
        </w:tblPrEx>
        <w:trPr>
          <w:gridAfter w:val="1"/>
          <w:wAfter w:w="13" w:type="dxa"/>
          <w:cantSplit/>
          <w:jc w:val="center"/>
        </w:trPr>
        <w:tc>
          <w:tcPr>
            <w:tcW w:w="1727" w:type="dxa"/>
            <w:gridSpan w:val="2"/>
          </w:tcPr>
          <w:p w14:paraId="59219F0A" w14:textId="77777777" w:rsidR="008D0C0C" w:rsidRDefault="008D0C0C" w:rsidP="00BE301E">
            <w:pPr>
              <w:pStyle w:val="TAC"/>
            </w:pPr>
            <w:r>
              <w:t>No</w:t>
            </w:r>
          </w:p>
        </w:tc>
        <w:tc>
          <w:tcPr>
            <w:tcW w:w="8004" w:type="dxa"/>
            <w:gridSpan w:val="6"/>
          </w:tcPr>
          <w:p w14:paraId="79DF278F" w14:textId="77777777" w:rsidR="008D0C0C" w:rsidRDefault="008D0C0C" w:rsidP="00BE301E">
            <w:pPr>
              <w:pStyle w:val="TAC"/>
            </w:pPr>
            <w:r>
              <w:t>-</w:t>
            </w:r>
          </w:p>
        </w:tc>
      </w:tr>
      <w:tr w:rsidR="008D0C0C" w14:paraId="34CCCF80" w14:textId="77777777" w:rsidTr="00EA1EC5">
        <w:tblPrEx>
          <w:tblCellMar>
            <w:top w:w="0" w:type="dxa"/>
            <w:bottom w:w="0" w:type="dxa"/>
          </w:tblCellMar>
        </w:tblPrEx>
        <w:trPr>
          <w:gridAfter w:val="1"/>
          <w:wAfter w:w="13" w:type="dxa"/>
          <w:cantSplit/>
          <w:jc w:val="center"/>
        </w:trPr>
        <w:tc>
          <w:tcPr>
            <w:tcW w:w="9731" w:type="dxa"/>
            <w:gridSpan w:val="8"/>
          </w:tcPr>
          <w:p w14:paraId="1C0E9D29" w14:textId="77777777" w:rsidR="008D0C0C" w:rsidRDefault="008D0C0C" w:rsidP="00BE301E">
            <w:pPr>
              <w:pStyle w:val="TAN"/>
            </w:pPr>
            <w:r>
              <w:t>NOTE 1:</w:t>
            </w:r>
            <w:r>
              <w:tab/>
            </w:r>
            <w:r w:rsidR="00D4787F">
              <w:t>If</w:t>
            </w:r>
            <w:r>
              <w:t xml:space="preserve"> the MGC uses an </w:t>
            </w:r>
            <w:r w:rsidRPr="001D6ECE">
              <w:rPr>
                <w:i/>
              </w:rPr>
              <w:t>ipdc/realm</w:t>
            </w:r>
            <w:r>
              <w:t xml:space="preserve"> property exceeding the length limitation</w:t>
            </w:r>
            <w:r w:rsidR="00D4787F">
              <w:t xml:space="preserve"> defined in ITU-T </w:t>
            </w:r>
            <w:r w:rsidR="004B1AA9">
              <w:t xml:space="preserve">Recommendation </w:t>
            </w:r>
            <w:r w:rsidR="00D4787F">
              <w:t>H.248.41 [</w:t>
            </w:r>
            <w:r w:rsidR="00DA4279">
              <w:t>14</w:t>
            </w:r>
            <w:r w:rsidR="00D4787F">
              <w:t>],</w:t>
            </w:r>
            <w:r>
              <w:t xml:space="preserve"> the MG shall reply with an error descriptor using error code #410: "Incorrect identifier".</w:t>
            </w:r>
          </w:p>
          <w:p w14:paraId="77AFF812" w14:textId="77777777" w:rsidR="008D0C0C" w:rsidRDefault="008D0C0C" w:rsidP="00BE301E">
            <w:pPr>
              <w:pStyle w:val="TAN"/>
            </w:pPr>
            <w:r>
              <w:t>NOTE 2:</w:t>
            </w:r>
            <w:r>
              <w:tab/>
              <w:t xml:space="preserve">The MODIFY command is listed due to the ETSI TISPAN </w:t>
            </w:r>
            <w:r w:rsidR="00773407">
              <w:t>"</w:t>
            </w:r>
            <w:r>
              <w:t>Ia profile</w:t>
            </w:r>
            <w:r w:rsidR="00773407">
              <w:t>"</w:t>
            </w:r>
            <w:r>
              <w:t xml:space="preserve"> [4]: subsequent Streams may be </w:t>
            </w:r>
            <w:r w:rsidR="00773407">
              <w:t>"</w:t>
            </w:r>
            <w:r>
              <w:t>added</w:t>
            </w:r>
            <w:r w:rsidR="00773407">
              <w:t>"</w:t>
            </w:r>
            <w:r>
              <w:t xml:space="preserve"> by MODIFY requests in case of multi-Stream-per-Termination structures. The subsequent Streams do then carry the same </w:t>
            </w:r>
            <w:r w:rsidRPr="006736A1">
              <w:rPr>
                <w:i/>
              </w:rPr>
              <w:t>ipdc/realm</w:t>
            </w:r>
            <w:r>
              <w:t xml:space="preserve"> property value as the very first Stream.</w:t>
            </w:r>
          </w:p>
        </w:tc>
      </w:tr>
    </w:tbl>
    <w:p w14:paraId="30413499" w14:textId="77777777" w:rsidR="008D0C0C" w:rsidRDefault="008D0C0C" w:rsidP="00704AD2"/>
    <w:p w14:paraId="508B95EA" w14:textId="77777777" w:rsidR="008D0C0C" w:rsidRDefault="008D0C0C" w:rsidP="008D0C0C">
      <w:pPr>
        <w:pStyle w:val="Heading4"/>
      </w:pPr>
      <w:bookmarkStart w:id="100" w:name="_Toc414010832"/>
      <w:r>
        <w:lastRenderedPageBreak/>
        <w:t>5.14.3.</w:t>
      </w:r>
      <w:r w:rsidR="005B26D3">
        <w:t>8</w:t>
      </w:r>
      <w:r>
        <w:tab/>
        <w:t>Media Gateway Overload Control Package</w:t>
      </w:r>
      <w:r w:rsidR="004C6923">
        <w:rPr>
          <w:rFonts w:hint="eastAsia"/>
          <w:lang w:eastAsia="zh-CN"/>
        </w:rPr>
        <w:t xml:space="preserve"> (ocp)</w:t>
      </w:r>
      <w:bookmarkEnd w:id="100"/>
    </w:p>
    <w:p w14:paraId="16032507" w14:textId="77777777" w:rsidR="008D0C0C" w:rsidRDefault="008D0C0C" w:rsidP="008D0C0C">
      <w:pPr>
        <w:pStyle w:val="TH"/>
      </w:pPr>
      <w:r>
        <w:t xml:space="preserve">Table </w:t>
      </w:r>
      <w:r>
        <w:rPr>
          <w:noProof/>
        </w:rPr>
        <w:t>5.14.3.</w:t>
      </w:r>
      <w:r w:rsidR="005B26D3">
        <w:rPr>
          <w:noProof/>
        </w:rPr>
        <w:t>8</w:t>
      </w:r>
      <w:r>
        <w:rPr>
          <w:noProof/>
        </w:rPr>
        <w:t>.1</w:t>
      </w:r>
      <w:r>
        <w:t>: Media Gateway Overload Control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8D0C0C" w14:paraId="6AB8B455" w14:textId="77777777" w:rsidTr="00BE301E">
        <w:tblPrEx>
          <w:tblCellMar>
            <w:top w:w="0" w:type="dxa"/>
            <w:bottom w:w="0" w:type="dxa"/>
          </w:tblCellMar>
        </w:tblPrEx>
        <w:trPr>
          <w:cantSplit/>
          <w:jc w:val="center"/>
        </w:trPr>
        <w:tc>
          <w:tcPr>
            <w:tcW w:w="1744" w:type="dxa"/>
            <w:shd w:val="clear" w:color="auto" w:fill="E0E0E0"/>
          </w:tcPr>
          <w:p w14:paraId="11B02A0E" w14:textId="77777777" w:rsidR="008D0C0C" w:rsidRDefault="008D0C0C" w:rsidP="00BE301E">
            <w:pPr>
              <w:pStyle w:val="TAH"/>
            </w:pPr>
            <w:r>
              <w:t xml:space="preserve">Properties </w:t>
            </w:r>
          </w:p>
        </w:tc>
        <w:tc>
          <w:tcPr>
            <w:tcW w:w="1851" w:type="dxa"/>
            <w:shd w:val="clear" w:color="auto" w:fill="E0E0E0"/>
          </w:tcPr>
          <w:p w14:paraId="2E4A0A84" w14:textId="77777777" w:rsidR="008D0C0C" w:rsidRDefault="008D0C0C" w:rsidP="00BE301E">
            <w:pPr>
              <w:pStyle w:val="TAH"/>
            </w:pPr>
            <w:r>
              <w:t>Mandatory/Optional</w:t>
            </w:r>
          </w:p>
        </w:tc>
        <w:tc>
          <w:tcPr>
            <w:tcW w:w="1961" w:type="dxa"/>
            <w:shd w:val="clear" w:color="auto" w:fill="E0E0E0"/>
          </w:tcPr>
          <w:p w14:paraId="698242F7" w14:textId="77777777" w:rsidR="008D0C0C" w:rsidRDefault="008D0C0C" w:rsidP="00BE301E">
            <w:pPr>
              <w:pStyle w:val="TAH"/>
            </w:pPr>
            <w:r>
              <w:t>Used in command</w:t>
            </w:r>
          </w:p>
        </w:tc>
        <w:tc>
          <w:tcPr>
            <w:tcW w:w="1926" w:type="dxa"/>
            <w:gridSpan w:val="2"/>
            <w:shd w:val="clear" w:color="auto" w:fill="E0E0E0"/>
          </w:tcPr>
          <w:p w14:paraId="454FF5D7" w14:textId="77777777" w:rsidR="008D0C0C" w:rsidRDefault="008D0C0C" w:rsidP="00BE301E">
            <w:pPr>
              <w:pStyle w:val="TAH"/>
            </w:pPr>
            <w:r>
              <w:t>Supported Values</w:t>
            </w:r>
          </w:p>
        </w:tc>
        <w:tc>
          <w:tcPr>
            <w:tcW w:w="2407" w:type="dxa"/>
            <w:shd w:val="clear" w:color="auto" w:fill="E0E0E0"/>
          </w:tcPr>
          <w:p w14:paraId="27971977" w14:textId="77777777" w:rsidR="008D0C0C" w:rsidRDefault="008D0C0C" w:rsidP="00BE301E">
            <w:pPr>
              <w:pStyle w:val="TAH"/>
            </w:pPr>
            <w:r>
              <w:t>Provisioned Value</w:t>
            </w:r>
          </w:p>
        </w:tc>
      </w:tr>
      <w:tr w:rsidR="008D0C0C" w14:paraId="75814491" w14:textId="77777777" w:rsidTr="00BE301E">
        <w:tblPrEx>
          <w:tblCellMar>
            <w:top w:w="0" w:type="dxa"/>
            <w:bottom w:w="0" w:type="dxa"/>
          </w:tblCellMar>
        </w:tblPrEx>
        <w:trPr>
          <w:cantSplit/>
          <w:jc w:val="center"/>
        </w:trPr>
        <w:tc>
          <w:tcPr>
            <w:tcW w:w="1744" w:type="dxa"/>
            <w:tcBorders>
              <w:bottom w:val="single" w:sz="4" w:space="0" w:color="auto"/>
            </w:tcBorders>
          </w:tcPr>
          <w:p w14:paraId="4AEB135E" w14:textId="77777777" w:rsidR="008D0C0C" w:rsidRDefault="008D0C0C" w:rsidP="00BE301E">
            <w:pPr>
              <w:pStyle w:val="TAC"/>
            </w:pPr>
            <w:r>
              <w:t>None</w:t>
            </w:r>
          </w:p>
        </w:tc>
        <w:tc>
          <w:tcPr>
            <w:tcW w:w="1851" w:type="dxa"/>
            <w:tcBorders>
              <w:bottom w:val="single" w:sz="4" w:space="0" w:color="auto"/>
            </w:tcBorders>
          </w:tcPr>
          <w:p w14:paraId="3752EBF8" w14:textId="77777777" w:rsidR="008D0C0C" w:rsidRDefault="008D0C0C" w:rsidP="00BE301E">
            <w:pPr>
              <w:pStyle w:val="TAC"/>
            </w:pPr>
            <w:r>
              <w:t>-</w:t>
            </w:r>
          </w:p>
        </w:tc>
        <w:tc>
          <w:tcPr>
            <w:tcW w:w="1961" w:type="dxa"/>
            <w:tcBorders>
              <w:bottom w:val="single" w:sz="4" w:space="0" w:color="auto"/>
            </w:tcBorders>
          </w:tcPr>
          <w:p w14:paraId="03335560" w14:textId="77777777" w:rsidR="008D0C0C" w:rsidRDefault="008D0C0C" w:rsidP="00BE301E">
            <w:pPr>
              <w:pStyle w:val="TAC"/>
            </w:pPr>
            <w:r>
              <w:t>-</w:t>
            </w:r>
          </w:p>
        </w:tc>
        <w:tc>
          <w:tcPr>
            <w:tcW w:w="1926" w:type="dxa"/>
            <w:gridSpan w:val="2"/>
            <w:tcBorders>
              <w:bottom w:val="single" w:sz="4" w:space="0" w:color="auto"/>
            </w:tcBorders>
          </w:tcPr>
          <w:p w14:paraId="635EF3E7" w14:textId="77777777" w:rsidR="008D0C0C" w:rsidRDefault="008D0C0C" w:rsidP="00BE301E">
            <w:pPr>
              <w:pStyle w:val="TAC"/>
            </w:pPr>
            <w:r>
              <w:t>-</w:t>
            </w:r>
          </w:p>
        </w:tc>
        <w:tc>
          <w:tcPr>
            <w:tcW w:w="2407" w:type="dxa"/>
            <w:tcBorders>
              <w:bottom w:val="single" w:sz="4" w:space="0" w:color="auto"/>
            </w:tcBorders>
          </w:tcPr>
          <w:p w14:paraId="4CBFCF51" w14:textId="77777777" w:rsidR="008D0C0C" w:rsidRDefault="008D0C0C" w:rsidP="00BE301E">
            <w:pPr>
              <w:pStyle w:val="TAC"/>
            </w:pPr>
            <w:r>
              <w:t>-</w:t>
            </w:r>
          </w:p>
        </w:tc>
      </w:tr>
      <w:tr w:rsidR="008D0C0C" w14:paraId="2D7321B3" w14:textId="77777777" w:rsidTr="00BE301E">
        <w:tblPrEx>
          <w:tblCellMar>
            <w:top w:w="0" w:type="dxa"/>
            <w:bottom w:w="0" w:type="dxa"/>
          </w:tblCellMar>
        </w:tblPrEx>
        <w:trPr>
          <w:cantSplit/>
          <w:jc w:val="center"/>
        </w:trPr>
        <w:tc>
          <w:tcPr>
            <w:tcW w:w="1744" w:type="dxa"/>
            <w:shd w:val="clear" w:color="auto" w:fill="E0E0E0"/>
          </w:tcPr>
          <w:p w14:paraId="7B306F53" w14:textId="77777777" w:rsidR="008D0C0C" w:rsidRDefault="008D0C0C" w:rsidP="00BE301E">
            <w:pPr>
              <w:pStyle w:val="TAH"/>
            </w:pPr>
            <w:r>
              <w:t xml:space="preserve">Signals </w:t>
            </w:r>
          </w:p>
        </w:tc>
        <w:tc>
          <w:tcPr>
            <w:tcW w:w="1851" w:type="dxa"/>
            <w:shd w:val="clear" w:color="auto" w:fill="E0E0E0"/>
          </w:tcPr>
          <w:p w14:paraId="0C2BBEB6" w14:textId="77777777" w:rsidR="008D0C0C" w:rsidRDefault="008D0C0C" w:rsidP="00BE301E">
            <w:pPr>
              <w:pStyle w:val="TAH"/>
            </w:pPr>
            <w:r>
              <w:t>Mandatory/Optional</w:t>
            </w:r>
          </w:p>
        </w:tc>
        <w:tc>
          <w:tcPr>
            <w:tcW w:w="3887" w:type="dxa"/>
            <w:gridSpan w:val="3"/>
            <w:shd w:val="clear" w:color="auto" w:fill="E0E0E0"/>
          </w:tcPr>
          <w:p w14:paraId="054013D4" w14:textId="77777777" w:rsidR="008D0C0C" w:rsidRDefault="008D0C0C" w:rsidP="00BE301E">
            <w:pPr>
              <w:pStyle w:val="TAH"/>
            </w:pPr>
            <w:r>
              <w:t>Used in command</w:t>
            </w:r>
          </w:p>
        </w:tc>
        <w:tc>
          <w:tcPr>
            <w:tcW w:w="2407" w:type="dxa"/>
            <w:shd w:val="clear" w:color="auto" w:fill="E0E0E0"/>
          </w:tcPr>
          <w:p w14:paraId="064558FA" w14:textId="77777777" w:rsidR="008D0C0C" w:rsidRDefault="008D0C0C" w:rsidP="00BE301E">
            <w:pPr>
              <w:pStyle w:val="TAH"/>
            </w:pPr>
            <w:r>
              <w:t>Duration Provisioned Value</w:t>
            </w:r>
          </w:p>
        </w:tc>
      </w:tr>
      <w:tr w:rsidR="008D0C0C" w14:paraId="56986E1D" w14:textId="77777777" w:rsidTr="00BE301E">
        <w:tblPrEx>
          <w:tblCellMar>
            <w:top w:w="0" w:type="dxa"/>
            <w:bottom w:w="0" w:type="dxa"/>
          </w:tblCellMar>
        </w:tblPrEx>
        <w:trPr>
          <w:cantSplit/>
          <w:jc w:val="center"/>
        </w:trPr>
        <w:tc>
          <w:tcPr>
            <w:tcW w:w="1744" w:type="dxa"/>
            <w:vMerge w:val="restart"/>
          </w:tcPr>
          <w:p w14:paraId="34E09051" w14:textId="77777777" w:rsidR="008D0C0C" w:rsidRDefault="008D0C0C" w:rsidP="00BE301E">
            <w:pPr>
              <w:pStyle w:val="TAC"/>
              <w:rPr>
                <w:b/>
                <w:bCs/>
              </w:rPr>
            </w:pPr>
            <w:r>
              <w:t>None</w:t>
            </w:r>
          </w:p>
        </w:tc>
        <w:tc>
          <w:tcPr>
            <w:tcW w:w="1851" w:type="dxa"/>
            <w:tcBorders>
              <w:bottom w:val="single" w:sz="4" w:space="0" w:color="auto"/>
            </w:tcBorders>
          </w:tcPr>
          <w:p w14:paraId="260D476C" w14:textId="77777777" w:rsidR="008D0C0C" w:rsidRDefault="008D0C0C" w:rsidP="00BE301E">
            <w:pPr>
              <w:pStyle w:val="TAC"/>
            </w:pPr>
            <w:r>
              <w:t>-</w:t>
            </w:r>
          </w:p>
        </w:tc>
        <w:tc>
          <w:tcPr>
            <w:tcW w:w="3887" w:type="dxa"/>
            <w:gridSpan w:val="3"/>
            <w:tcBorders>
              <w:bottom w:val="single" w:sz="4" w:space="0" w:color="auto"/>
            </w:tcBorders>
          </w:tcPr>
          <w:p w14:paraId="6679C576" w14:textId="77777777" w:rsidR="008D0C0C" w:rsidRDefault="008D0C0C" w:rsidP="00BE301E">
            <w:pPr>
              <w:pStyle w:val="TAC"/>
            </w:pPr>
            <w:r>
              <w:t>-</w:t>
            </w:r>
          </w:p>
        </w:tc>
        <w:tc>
          <w:tcPr>
            <w:tcW w:w="2407" w:type="dxa"/>
            <w:tcBorders>
              <w:bottom w:val="single" w:sz="4" w:space="0" w:color="auto"/>
            </w:tcBorders>
          </w:tcPr>
          <w:p w14:paraId="689927CA" w14:textId="77777777" w:rsidR="008D0C0C" w:rsidRDefault="008D0C0C" w:rsidP="00BE301E">
            <w:pPr>
              <w:pStyle w:val="TAC"/>
            </w:pPr>
            <w:r>
              <w:t>-</w:t>
            </w:r>
          </w:p>
        </w:tc>
      </w:tr>
      <w:tr w:rsidR="008D0C0C" w14:paraId="247121CD" w14:textId="77777777" w:rsidTr="00BE301E">
        <w:tblPrEx>
          <w:tblCellMar>
            <w:top w:w="0" w:type="dxa"/>
            <w:bottom w:w="0" w:type="dxa"/>
          </w:tblCellMar>
        </w:tblPrEx>
        <w:trPr>
          <w:cantSplit/>
          <w:jc w:val="center"/>
        </w:trPr>
        <w:tc>
          <w:tcPr>
            <w:tcW w:w="1744" w:type="dxa"/>
            <w:vMerge/>
          </w:tcPr>
          <w:p w14:paraId="30C5206F" w14:textId="77777777" w:rsidR="008D0C0C" w:rsidRDefault="008D0C0C" w:rsidP="00BE301E">
            <w:pPr>
              <w:pStyle w:val="TAL"/>
              <w:rPr>
                <w:b/>
                <w:bCs/>
              </w:rPr>
            </w:pPr>
          </w:p>
        </w:tc>
        <w:tc>
          <w:tcPr>
            <w:tcW w:w="1851" w:type="dxa"/>
            <w:shd w:val="clear" w:color="auto" w:fill="E0E0E0"/>
          </w:tcPr>
          <w:p w14:paraId="157A0A42" w14:textId="77777777" w:rsidR="008D0C0C" w:rsidRDefault="008D0C0C" w:rsidP="00BE301E">
            <w:pPr>
              <w:pStyle w:val="TAH"/>
            </w:pPr>
            <w:r>
              <w:t>Signal Parameters</w:t>
            </w:r>
          </w:p>
        </w:tc>
        <w:tc>
          <w:tcPr>
            <w:tcW w:w="1961" w:type="dxa"/>
            <w:shd w:val="clear" w:color="auto" w:fill="E0E0E0"/>
          </w:tcPr>
          <w:p w14:paraId="05E847D8" w14:textId="77777777" w:rsidR="008D0C0C" w:rsidRDefault="008D0C0C" w:rsidP="00BE301E">
            <w:pPr>
              <w:pStyle w:val="TAH"/>
            </w:pPr>
            <w:r>
              <w:t>Mandatory/Optional</w:t>
            </w:r>
          </w:p>
        </w:tc>
        <w:tc>
          <w:tcPr>
            <w:tcW w:w="1926" w:type="dxa"/>
            <w:gridSpan w:val="2"/>
            <w:shd w:val="clear" w:color="auto" w:fill="E0E0E0"/>
          </w:tcPr>
          <w:p w14:paraId="3B18CFFC" w14:textId="77777777" w:rsidR="008D0C0C" w:rsidRDefault="008D0C0C" w:rsidP="00BE301E">
            <w:pPr>
              <w:pStyle w:val="TAH"/>
            </w:pPr>
            <w:r>
              <w:t>Supported Values</w:t>
            </w:r>
          </w:p>
        </w:tc>
        <w:tc>
          <w:tcPr>
            <w:tcW w:w="2407" w:type="dxa"/>
            <w:shd w:val="clear" w:color="auto" w:fill="E0E0E0"/>
          </w:tcPr>
          <w:p w14:paraId="41EFB7F6" w14:textId="77777777" w:rsidR="008D0C0C" w:rsidRDefault="008D0C0C" w:rsidP="00BE301E">
            <w:pPr>
              <w:pStyle w:val="TAH"/>
            </w:pPr>
            <w:r>
              <w:t>Duration Provisioned Value</w:t>
            </w:r>
          </w:p>
        </w:tc>
      </w:tr>
      <w:tr w:rsidR="008D0C0C" w14:paraId="3A749D99" w14:textId="77777777" w:rsidTr="00BE301E">
        <w:tblPrEx>
          <w:tblCellMar>
            <w:top w:w="0" w:type="dxa"/>
            <w:bottom w:w="0" w:type="dxa"/>
          </w:tblCellMar>
        </w:tblPrEx>
        <w:trPr>
          <w:cantSplit/>
          <w:jc w:val="center"/>
        </w:trPr>
        <w:tc>
          <w:tcPr>
            <w:tcW w:w="1744" w:type="dxa"/>
            <w:vMerge/>
            <w:tcBorders>
              <w:bottom w:val="single" w:sz="4" w:space="0" w:color="auto"/>
            </w:tcBorders>
          </w:tcPr>
          <w:p w14:paraId="232A6940" w14:textId="77777777" w:rsidR="008D0C0C" w:rsidRDefault="008D0C0C" w:rsidP="00BE301E">
            <w:pPr>
              <w:pStyle w:val="TAL"/>
              <w:rPr>
                <w:b/>
                <w:bCs/>
              </w:rPr>
            </w:pPr>
          </w:p>
        </w:tc>
        <w:tc>
          <w:tcPr>
            <w:tcW w:w="1851" w:type="dxa"/>
            <w:tcBorders>
              <w:bottom w:val="single" w:sz="4" w:space="0" w:color="auto"/>
            </w:tcBorders>
          </w:tcPr>
          <w:p w14:paraId="2D14836F" w14:textId="77777777" w:rsidR="008D0C0C" w:rsidRDefault="008D0C0C" w:rsidP="00BE301E">
            <w:pPr>
              <w:pStyle w:val="TAC"/>
            </w:pPr>
            <w:r>
              <w:t>-</w:t>
            </w:r>
          </w:p>
        </w:tc>
        <w:tc>
          <w:tcPr>
            <w:tcW w:w="1961" w:type="dxa"/>
            <w:tcBorders>
              <w:bottom w:val="single" w:sz="4" w:space="0" w:color="auto"/>
            </w:tcBorders>
          </w:tcPr>
          <w:p w14:paraId="0703023C" w14:textId="77777777" w:rsidR="008D0C0C" w:rsidRDefault="008D0C0C" w:rsidP="00BE301E">
            <w:pPr>
              <w:pStyle w:val="TAC"/>
            </w:pPr>
            <w:r>
              <w:t>-</w:t>
            </w:r>
          </w:p>
        </w:tc>
        <w:tc>
          <w:tcPr>
            <w:tcW w:w="1926" w:type="dxa"/>
            <w:gridSpan w:val="2"/>
            <w:tcBorders>
              <w:bottom w:val="single" w:sz="4" w:space="0" w:color="auto"/>
            </w:tcBorders>
          </w:tcPr>
          <w:p w14:paraId="19796129" w14:textId="77777777" w:rsidR="008D0C0C" w:rsidRDefault="008D0C0C" w:rsidP="00BE301E">
            <w:pPr>
              <w:pStyle w:val="TAC"/>
            </w:pPr>
            <w:r>
              <w:t>-</w:t>
            </w:r>
          </w:p>
        </w:tc>
        <w:tc>
          <w:tcPr>
            <w:tcW w:w="2407" w:type="dxa"/>
            <w:tcBorders>
              <w:bottom w:val="single" w:sz="4" w:space="0" w:color="auto"/>
            </w:tcBorders>
          </w:tcPr>
          <w:p w14:paraId="60911F8F" w14:textId="77777777" w:rsidR="008D0C0C" w:rsidRDefault="008D0C0C" w:rsidP="00BE301E">
            <w:pPr>
              <w:pStyle w:val="TAC"/>
            </w:pPr>
            <w:r>
              <w:t>-</w:t>
            </w:r>
          </w:p>
        </w:tc>
      </w:tr>
      <w:tr w:rsidR="008D0C0C" w14:paraId="6B440D3A" w14:textId="77777777" w:rsidTr="00BE301E">
        <w:tblPrEx>
          <w:tblCellMar>
            <w:top w:w="0" w:type="dxa"/>
            <w:bottom w:w="0" w:type="dxa"/>
          </w:tblCellMar>
        </w:tblPrEx>
        <w:trPr>
          <w:cantSplit/>
          <w:jc w:val="center"/>
        </w:trPr>
        <w:tc>
          <w:tcPr>
            <w:tcW w:w="1744" w:type="dxa"/>
            <w:shd w:val="clear" w:color="auto" w:fill="E0E0E0"/>
          </w:tcPr>
          <w:p w14:paraId="26CEB899" w14:textId="77777777" w:rsidR="008D0C0C" w:rsidRDefault="008D0C0C" w:rsidP="00BE301E">
            <w:pPr>
              <w:pStyle w:val="TAH"/>
            </w:pPr>
            <w:r>
              <w:t>Events</w:t>
            </w:r>
          </w:p>
        </w:tc>
        <w:tc>
          <w:tcPr>
            <w:tcW w:w="1851" w:type="dxa"/>
            <w:shd w:val="clear" w:color="auto" w:fill="E0E0E0"/>
          </w:tcPr>
          <w:p w14:paraId="638C7A08" w14:textId="77777777" w:rsidR="008D0C0C" w:rsidRDefault="008D0C0C" w:rsidP="00BE301E">
            <w:pPr>
              <w:pStyle w:val="TAH"/>
            </w:pPr>
            <w:r>
              <w:t>Mandatory/Optional</w:t>
            </w:r>
          </w:p>
        </w:tc>
        <w:tc>
          <w:tcPr>
            <w:tcW w:w="6294" w:type="dxa"/>
            <w:gridSpan w:val="4"/>
            <w:shd w:val="clear" w:color="auto" w:fill="E0E0E0"/>
          </w:tcPr>
          <w:p w14:paraId="1F326471" w14:textId="77777777" w:rsidR="008D0C0C" w:rsidRDefault="008D0C0C" w:rsidP="00BE301E">
            <w:pPr>
              <w:pStyle w:val="TAH"/>
            </w:pPr>
            <w:r>
              <w:t>Used in command</w:t>
            </w:r>
          </w:p>
        </w:tc>
      </w:tr>
      <w:tr w:rsidR="008D0C0C" w14:paraId="3A19F178" w14:textId="77777777" w:rsidTr="00BE301E">
        <w:tblPrEx>
          <w:tblCellMar>
            <w:top w:w="0" w:type="dxa"/>
            <w:bottom w:w="0" w:type="dxa"/>
          </w:tblCellMar>
        </w:tblPrEx>
        <w:trPr>
          <w:cantSplit/>
          <w:jc w:val="center"/>
        </w:trPr>
        <w:tc>
          <w:tcPr>
            <w:tcW w:w="1744" w:type="dxa"/>
            <w:vMerge w:val="restart"/>
          </w:tcPr>
          <w:p w14:paraId="2CBC6388" w14:textId="77777777" w:rsidR="008D0C0C" w:rsidRPr="00227869" w:rsidRDefault="008D0C0C" w:rsidP="00BE301E">
            <w:pPr>
              <w:pStyle w:val="TAC"/>
              <w:rPr>
                <w:lang w:val="nl-BE"/>
              </w:rPr>
            </w:pPr>
            <w:r w:rsidRPr="00227869">
              <w:rPr>
                <w:lang w:val="nl-BE"/>
              </w:rPr>
              <w:t>MG_Overload</w:t>
            </w:r>
          </w:p>
          <w:p w14:paraId="52431CD1" w14:textId="77777777" w:rsidR="008D0C0C" w:rsidRPr="00227869" w:rsidRDefault="008D0C0C" w:rsidP="00BE301E">
            <w:pPr>
              <w:pStyle w:val="TAC"/>
              <w:rPr>
                <w:lang w:val="nl-BE"/>
              </w:rPr>
            </w:pPr>
            <w:r w:rsidRPr="00227869">
              <w:rPr>
                <w:lang w:val="nl-BE"/>
              </w:rPr>
              <w:t>(ocp/mg_overload</w:t>
            </w:r>
            <w:r>
              <w:rPr>
                <w:lang w:val="nl-BE"/>
              </w:rPr>
              <w:t>, 0x0051/0x0001</w:t>
            </w:r>
            <w:r w:rsidRPr="00227869">
              <w:rPr>
                <w:lang w:val="nl-BE"/>
              </w:rPr>
              <w:t>)</w:t>
            </w:r>
          </w:p>
          <w:p w14:paraId="73B5518B" w14:textId="77777777" w:rsidR="008D0C0C" w:rsidRDefault="008D0C0C" w:rsidP="00BE301E">
            <w:pPr>
              <w:pStyle w:val="TAC"/>
              <w:rPr>
                <w:b/>
                <w:bCs/>
              </w:rPr>
            </w:pPr>
            <w:r>
              <w:t>(NOTE 1)</w:t>
            </w:r>
          </w:p>
        </w:tc>
        <w:tc>
          <w:tcPr>
            <w:tcW w:w="1851" w:type="dxa"/>
            <w:tcBorders>
              <w:bottom w:val="single" w:sz="4" w:space="0" w:color="auto"/>
            </w:tcBorders>
          </w:tcPr>
          <w:p w14:paraId="0E06369D" w14:textId="77777777" w:rsidR="008D0C0C" w:rsidRDefault="008D0C0C" w:rsidP="00BE301E">
            <w:pPr>
              <w:pStyle w:val="TAC"/>
            </w:pPr>
            <w:r>
              <w:t>M</w:t>
            </w:r>
          </w:p>
        </w:tc>
        <w:tc>
          <w:tcPr>
            <w:tcW w:w="6294" w:type="dxa"/>
            <w:gridSpan w:val="4"/>
            <w:tcBorders>
              <w:bottom w:val="single" w:sz="4" w:space="0" w:color="auto"/>
            </w:tcBorders>
          </w:tcPr>
          <w:p w14:paraId="1F69D4EB" w14:textId="77777777" w:rsidR="008D0C0C" w:rsidRDefault="008D0C0C" w:rsidP="00BE301E">
            <w:pPr>
              <w:pStyle w:val="TAC"/>
              <w:rPr>
                <w:b/>
                <w:bCs/>
              </w:rPr>
            </w:pPr>
            <w:r>
              <w:t>MODIFY, NOTIFY (NOTE 1)</w:t>
            </w:r>
          </w:p>
        </w:tc>
      </w:tr>
      <w:tr w:rsidR="008D0C0C" w14:paraId="40FEF0D8" w14:textId="77777777" w:rsidTr="00BE301E">
        <w:tblPrEx>
          <w:tblCellMar>
            <w:top w:w="0" w:type="dxa"/>
            <w:bottom w:w="0" w:type="dxa"/>
          </w:tblCellMar>
        </w:tblPrEx>
        <w:trPr>
          <w:cantSplit/>
          <w:jc w:val="center"/>
        </w:trPr>
        <w:tc>
          <w:tcPr>
            <w:tcW w:w="1744" w:type="dxa"/>
            <w:vMerge/>
          </w:tcPr>
          <w:p w14:paraId="105167FB" w14:textId="77777777" w:rsidR="008D0C0C" w:rsidRDefault="008D0C0C" w:rsidP="00BE301E">
            <w:pPr>
              <w:pStyle w:val="TAL"/>
              <w:rPr>
                <w:b/>
                <w:bCs/>
              </w:rPr>
            </w:pPr>
          </w:p>
        </w:tc>
        <w:tc>
          <w:tcPr>
            <w:tcW w:w="1851" w:type="dxa"/>
            <w:shd w:val="clear" w:color="auto" w:fill="E0E0E0"/>
          </w:tcPr>
          <w:p w14:paraId="1E0EC46E" w14:textId="77777777" w:rsidR="008D0C0C" w:rsidRDefault="008D0C0C" w:rsidP="00BE301E">
            <w:pPr>
              <w:pStyle w:val="TAH"/>
            </w:pPr>
            <w:r>
              <w:t>Event Parameters</w:t>
            </w:r>
          </w:p>
        </w:tc>
        <w:tc>
          <w:tcPr>
            <w:tcW w:w="1961" w:type="dxa"/>
            <w:shd w:val="clear" w:color="auto" w:fill="E0E0E0"/>
          </w:tcPr>
          <w:p w14:paraId="379264F0" w14:textId="77777777" w:rsidR="008D0C0C" w:rsidRDefault="008D0C0C" w:rsidP="00BE301E">
            <w:pPr>
              <w:pStyle w:val="TAH"/>
            </w:pPr>
            <w:r>
              <w:t>Mandatory/Optional</w:t>
            </w:r>
          </w:p>
        </w:tc>
        <w:tc>
          <w:tcPr>
            <w:tcW w:w="1926" w:type="dxa"/>
            <w:gridSpan w:val="2"/>
            <w:shd w:val="clear" w:color="auto" w:fill="E0E0E0"/>
          </w:tcPr>
          <w:p w14:paraId="06370EC7" w14:textId="77777777" w:rsidR="008D0C0C" w:rsidRDefault="008D0C0C" w:rsidP="00BE301E">
            <w:pPr>
              <w:pStyle w:val="TAH"/>
            </w:pPr>
            <w:r>
              <w:t>Supported Values</w:t>
            </w:r>
          </w:p>
        </w:tc>
        <w:tc>
          <w:tcPr>
            <w:tcW w:w="2407" w:type="dxa"/>
            <w:shd w:val="clear" w:color="auto" w:fill="E0E0E0"/>
          </w:tcPr>
          <w:p w14:paraId="093E95A1" w14:textId="77777777" w:rsidR="008D0C0C" w:rsidRDefault="008D0C0C" w:rsidP="00BE301E">
            <w:pPr>
              <w:pStyle w:val="TAH"/>
            </w:pPr>
            <w:r>
              <w:t>Provisioned Value</w:t>
            </w:r>
          </w:p>
        </w:tc>
      </w:tr>
      <w:tr w:rsidR="008D0C0C" w14:paraId="40E5C5C3" w14:textId="77777777" w:rsidTr="00BE301E">
        <w:tblPrEx>
          <w:tblCellMar>
            <w:top w:w="0" w:type="dxa"/>
            <w:bottom w:w="0" w:type="dxa"/>
          </w:tblCellMar>
        </w:tblPrEx>
        <w:trPr>
          <w:cantSplit/>
          <w:jc w:val="center"/>
        </w:trPr>
        <w:tc>
          <w:tcPr>
            <w:tcW w:w="1744" w:type="dxa"/>
            <w:vMerge/>
          </w:tcPr>
          <w:p w14:paraId="0F6A6085" w14:textId="77777777" w:rsidR="008D0C0C" w:rsidRDefault="008D0C0C" w:rsidP="00BE301E">
            <w:pPr>
              <w:pStyle w:val="TAL"/>
              <w:rPr>
                <w:b/>
                <w:bCs/>
              </w:rPr>
            </w:pPr>
          </w:p>
        </w:tc>
        <w:tc>
          <w:tcPr>
            <w:tcW w:w="1851" w:type="dxa"/>
            <w:tcBorders>
              <w:bottom w:val="single" w:sz="4" w:space="0" w:color="auto"/>
            </w:tcBorders>
          </w:tcPr>
          <w:p w14:paraId="7F057DD1" w14:textId="77777777" w:rsidR="008D0C0C" w:rsidRDefault="008D0C0C" w:rsidP="00BE301E">
            <w:pPr>
              <w:pStyle w:val="TAC"/>
              <w:rPr>
                <w:b/>
                <w:bCs/>
              </w:rPr>
            </w:pPr>
            <w:r>
              <w:t>None</w:t>
            </w:r>
          </w:p>
        </w:tc>
        <w:tc>
          <w:tcPr>
            <w:tcW w:w="1961" w:type="dxa"/>
            <w:tcBorders>
              <w:bottom w:val="single" w:sz="4" w:space="0" w:color="auto"/>
            </w:tcBorders>
          </w:tcPr>
          <w:p w14:paraId="10B8C147" w14:textId="77777777" w:rsidR="008D0C0C" w:rsidRDefault="008D0C0C" w:rsidP="00BE301E">
            <w:pPr>
              <w:pStyle w:val="TAC"/>
            </w:pPr>
            <w:r>
              <w:t>-</w:t>
            </w:r>
          </w:p>
        </w:tc>
        <w:tc>
          <w:tcPr>
            <w:tcW w:w="1926" w:type="dxa"/>
            <w:gridSpan w:val="2"/>
            <w:tcBorders>
              <w:bottom w:val="single" w:sz="4" w:space="0" w:color="auto"/>
            </w:tcBorders>
          </w:tcPr>
          <w:p w14:paraId="1ADB6822" w14:textId="77777777" w:rsidR="008D0C0C" w:rsidRDefault="008D0C0C" w:rsidP="00BE301E">
            <w:pPr>
              <w:pStyle w:val="TAC"/>
            </w:pPr>
            <w:r>
              <w:t>-</w:t>
            </w:r>
          </w:p>
        </w:tc>
        <w:tc>
          <w:tcPr>
            <w:tcW w:w="2407" w:type="dxa"/>
            <w:tcBorders>
              <w:bottom w:val="single" w:sz="4" w:space="0" w:color="auto"/>
            </w:tcBorders>
          </w:tcPr>
          <w:p w14:paraId="6E36A1B0" w14:textId="77777777" w:rsidR="008D0C0C" w:rsidRDefault="008D0C0C" w:rsidP="00BE301E">
            <w:pPr>
              <w:pStyle w:val="TAC"/>
            </w:pPr>
            <w:r>
              <w:t>-</w:t>
            </w:r>
          </w:p>
        </w:tc>
      </w:tr>
      <w:tr w:rsidR="008D0C0C" w14:paraId="20C2F37B" w14:textId="77777777" w:rsidTr="00BE301E">
        <w:tblPrEx>
          <w:tblCellMar>
            <w:top w:w="0" w:type="dxa"/>
            <w:bottom w:w="0" w:type="dxa"/>
          </w:tblCellMar>
        </w:tblPrEx>
        <w:trPr>
          <w:cantSplit/>
          <w:jc w:val="center"/>
        </w:trPr>
        <w:tc>
          <w:tcPr>
            <w:tcW w:w="1744" w:type="dxa"/>
            <w:vMerge/>
          </w:tcPr>
          <w:p w14:paraId="49E0A82D" w14:textId="77777777" w:rsidR="008D0C0C" w:rsidRDefault="008D0C0C" w:rsidP="00BE301E">
            <w:pPr>
              <w:pStyle w:val="TAL"/>
              <w:rPr>
                <w:b/>
                <w:bCs/>
              </w:rPr>
            </w:pPr>
          </w:p>
        </w:tc>
        <w:tc>
          <w:tcPr>
            <w:tcW w:w="1851" w:type="dxa"/>
            <w:shd w:val="clear" w:color="auto" w:fill="E0E0E0"/>
          </w:tcPr>
          <w:p w14:paraId="4AA0941F" w14:textId="77777777" w:rsidR="008D0C0C" w:rsidRDefault="008D0C0C" w:rsidP="00BE301E">
            <w:pPr>
              <w:pStyle w:val="TAH"/>
            </w:pPr>
            <w:r>
              <w:t>ObservedEvent</w:t>
            </w:r>
            <w:r>
              <w:br/>
              <w:t>Parameters</w:t>
            </w:r>
          </w:p>
        </w:tc>
        <w:tc>
          <w:tcPr>
            <w:tcW w:w="1961" w:type="dxa"/>
            <w:shd w:val="clear" w:color="auto" w:fill="E0E0E0"/>
          </w:tcPr>
          <w:p w14:paraId="0D5F57EF" w14:textId="77777777" w:rsidR="008D0C0C" w:rsidRDefault="008D0C0C" w:rsidP="00BE301E">
            <w:pPr>
              <w:pStyle w:val="TAH"/>
            </w:pPr>
            <w:r>
              <w:t>Mandatory/Optional</w:t>
            </w:r>
          </w:p>
        </w:tc>
        <w:tc>
          <w:tcPr>
            <w:tcW w:w="1926" w:type="dxa"/>
            <w:gridSpan w:val="2"/>
            <w:shd w:val="clear" w:color="auto" w:fill="E0E0E0"/>
          </w:tcPr>
          <w:p w14:paraId="1DBD2A2B" w14:textId="77777777" w:rsidR="008D0C0C" w:rsidRDefault="008D0C0C" w:rsidP="00BE301E">
            <w:pPr>
              <w:pStyle w:val="TAH"/>
            </w:pPr>
            <w:r>
              <w:t>Supported Values</w:t>
            </w:r>
          </w:p>
        </w:tc>
        <w:tc>
          <w:tcPr>
            <w:tcW w:w="2407" w:type="dxa"/>
            <w:shd w:val="clear" w:color="auto" w:fill="E0E0E0"/>
          </w:tcPr>
          <w:p w14:paraId="7D076BE4" w14:textId="77777777" w:rsidR="008D0C0C" w:rsidRDefault="008D0C0C" w:rsidP="00BE301E">
            <w:pPr>
              <w:pStyle w:val="TAH"/>
            </w:pPr>
            <w:r>
              <w:t>Provisioned Value</w:t>
            </w:r>
          </w:p>
        </w:tc>
      </w:tr>
      <w:tr w:rsidR="008D0C0C" w14:paraId="4D327A7F" w14:textId="77777777" w:rsidTr="00BE301E">
        <w:tblPrEx>
          <w:tblCellMar>
            <w:top w:w="0" w:type="dxa"/>
            <w:bottom w:w="0" w:type="dxa"/>
          </w:tblCellMar>
        </w:tblPrEx>
        <w:trPr>
          <w:cantSplit/>
          <w:jc w:val="center"/>
        </w:trPr>
        <w:tc>
          <w:tcPr>
            <w:tcW w:w="1744" w:type="dxa"/>
            <w:vMerge/>
            <w:tcBorders>
              <w:bottom w:val="single" w:sz="4" w:space="0" w:color="auto"/>
            </w:tcBorders>
          </w:tcPr>
          <w:p w14:paraId="72036DA7" w14:textId="77777777" w:rsidR="008D0C0C" w:rsidRDefault="008D0C0C" w:rsidP="00BE301E">
            <w:pPr>
              <w:pStyle w:val="TAL"/>
              <w:rPr>
                <w:b/>
                <w:bCs/>
              </w:rPr>
            </w:pPr>
          </w:p>
        </w:tc>
        <w:tc>
          <w:tcPr>
            <w:tcW w:w="1851" w:type="dxa"/>
            <w:tcBorders>
              <w:bottom w:val="single" w:sz="4" w:space="0" w:color="auto"/>
            </w:tcBorders>
          </w:tcPr>
          <w:p w14:paraId="089293CF" w14:textId="77777777" w:rsidR="008D0C0C" w:rsidRDefault="008D0C0C" w:rsidP="00BE301E">
            <w:pPr>
              <w:pStyle w:val="TAC"/>
            </w:pPr>
            <w:r>
              <w:t>None</w:t>
            </w:r>
          </w:p>
        </w:tc>
        <w:tc>
          <w:tcPr>
            <w:tcW w:w="1961" w:type="dxa"/>
            <w:tcBorders>
              <w:bottom w:val="single" w:sz="4" w:space="0" w:color="auto"/>
            </w:tcBorders>
          </w:tcPr>
          <w:p w14:paraId="7A3D34A7" w14:textId="77777777" w:rsidR="008D0C0C" w:rsidRDefault="008D0C0C" w:rsidP="00BE301E">
            <w:pPr>
              <w:pStyle w:val="TAC"/>
            </w:pPr>
            <w:r>
              <w:t>-</w:t>
            </w:r>
          </w:p>
        </w:tc>
        <w:tc>
          <w:tcPr>
            <w:tcW w:w="1926" w:type="dxa"/>
            <w:gridSpan w:val="2"/>
            <w:tcBorders>
              <w:bottom w:val="single" w:sz="4" w:space="0" w:color="auto"/>
            </w:tcBorders>
          </w:tcPr>
          <w:p w14:paraId="1919DD50" w14:textId="77777777" w:rsidR="008D0C0C" w:rsidRDefault="008D0C0C" w:rsidP="00BE301E">
            <w:pPr>
              <w:pStyle w:val="TAC"/>
            </w:pPr>
            <w:r>
              <w:t>-</w:t>
            </w:r>
          </w:p>
        </w:tc>
        <w:tc>
          <w:tcPr>
            <w:tcW w:w="2407" w:type="dxa"/>
            <w:tcBorders>
              <w:bottom w:val="single" w:sz="4" w:space="0" w:color="auto"/>
            </w:tcBorders>
          </w:tcPr>
          <w:p w14:paraId="104BF63F" w14:textId="77777777" w:rsidR="008D0C0C" w:rsidRDefault="008D0C0C" w:rsidP="00BE301E">
            <w:pPr>
              <w:pStyle w:val="TAC"/>
            </w:pPr>
            <w:r>
              <w:t>-</w:t>
            </w:r>
          </w:p>
        </w:tc>
      </w:tr>
      <w:tr w:rsidR="008D0C0C" w14:paraId="731F7FEC" w14:textId="77777777" w:rsidTr="00BE301E">
        <w:tblPrEx>
          <w:tblCellMar>
            <w:top w:w="0" w:type="dxa"/>
            <w:bottom w:w="0" w:type="dxa"/>
          </w:tblCellMar>
        </w:tblPrEx>
        <w:trPr>
          <w:cantSplit/>
          <w:jc w:val="center"/>
        </w:trPr>
        <w:tc>
          <w:tcPr>
            <w:tcW w:w="1744" w:type="dxa"/>
            <w:shd w:val="clear" w:color="auto" w:fill="E0E0E0"/>
          </w:tcPr>
          <w:p w14:paraId="2492290A" w14:textId="77777777" w:rsidR="008D0C0C" w:rsidRDefault="008D0C0C" w:rsidP="00BE301E">
            <w:pPr>
              <w:pStyle w:val="TAH"/>
            </w:pPr>
            <w:r>
              <w:t>Statistics</w:t>
            </w:r>
          </w:p>
        </w:tc>
        <w:tc>
          <w:tcPr>
            <w:tcW w:w="1851" w:type="dxa"/>
            <w:shd w:val="clear" w:color="auto" w:fill="E0E0E0"/>
          </w:tcPr>
          <w:p w14:paraId="163D2260" w14:textId="77777777" w:rsidR="008D0C0C" w:rsidRDefault="008D0C0C" w:rsidP="00BE301E">
            <w:pPr>
              <w:pStyle w:val="TAH"/>
            </w:pPr>
            <w:r>
              <w:t>Mandatory/Optional</w:t>
            </w:r>
          </w:p>
        </w:tc>
        <w:tc>
          <w:tcPr>
            <w:tcW w:w="2861" w:type="dxa"/>
            <w:gridSpan w:val="2"/>
            <w:shd w:val="clear" w:color="auto" w:fill="E0E0E0"/>
          </w:tcPr>
          <w:p w14:paraId="425C8A20" w14:textId="77777777" w:rsidR="008D0C0C" w:rsidRDefault="008D0C0C" w:rsidP="00BE301E">
            <w:pPr>
              <w:pStyle w:val="TAH"/>
            </w:pPr>
            <w:r>
              <w:t>Used in command</w:t>
            </w:r>
          </w:p>
        </w:tc>
        <w:tc>
          <w:tcPr>
            <w:tcW w:w="3433" w:type="dxa"/>
            <w:gridSpan w:val="2"/>
            <w:shd w:val="clear" w:color="auto" w:fill="E0E0E0"/>
          </w:tcPr>
          <w:p w14:paraId="732BD1E0" w14:textId="77777777" w:rsidR="008D0C0C" w:rsidRDefault="008D0C0C" w:rsidP="00BE301E">
            <w:pPr>
              <w:pStyle w:val="TAH"/>
            </w:pPr>
            <w:r>
              <w:t>Supported Values</w:t>
            </w:r>
          </w:p>
        </w:tc>
      </w:tr>
      <w:tr w:rsidR="008D0C0C" w14:paraId="502EAFE8" w14:textId="77777777" w:rsidTr="00BE301E">
        <w:tblPrEx>
          <w:tblCellMar>
            <w:top w:w="0" w:type="dxa"/>
            <w:bottom w:w="0" w:type="dxa"/>
          </w:tblCellMar>
        </w:tblPrEx>
        <w:trPr>
          <w:cantSplit/>
          <w:jc w:val="center"/>
        </w:trPr>
        <w:tc>
          <w:tcPr>
            <w:tcW w:w="1744" w:type="dxa"/>
            <w:tcBorders>
              <w:bottom w:val="single" w:sz="4" w:space="0" w:color="auto"/>
            </w:tcBorders>
          </w:tcPr>
          <w:p w14:paraId="1A7B8330" w14:textId="77777777" w:rsidR="008D0C0C" w:rsidRDefault="008D0C0C" w:rsidP="00BE301E">
            <w:pPr>
              <w:pStyle w:val="TAC"/>
            </w:pPr>
            <w:r>
              <w:t>None</w:t>
            </w:r>
          </w:p>
        </w:tc>
        <w:tc>
          <w:tcPr>
            <w:tcW w:w="1851" w:type="dxa"/>
            <w:tcBorders>
              <w:bottom w:val="single" w:sz="4" w:space="0" w:color="auto"/>
            </w:tcBorders>
          </w:tcPr>
          <w:p w14:paraId="0F64850F" w14:textId="77777777" w:rsidR="008D0C0C" w:rsidRDefault="008D0C0C" w:rsidP="00BE301E">
            <w:pPr>
              <w:pStyle w:val="TAC"/>
            </w:pPr>
            <w:r>
              <w:t>-</w:t>
            </w:r>
          </w:p>
        </w:tc>
        <w:tc>
          <w:tcPr>
            <w:tcW w:w="2861" w:type="dxa"/>
            <w:gridSpan w:val="2"/>
            <w:tcBorders>
              <w:bottom w:val="single" w:sz="4" w:space="0" w:color="auto"/>
            </w:tcBorders>
          </w:tcPr>
          <w:p w14:paraId="1E5141E7" w14:textId="77777777" w:rsidR="008D0C0C" w:rsidRDefault="008D0C0C" w:rsidP="00BE301E">
            <w:pPr>
              <w:pStyle w:val="TAC"/>
            </w:pPr>
            <w:r>
              <w:t>-</w:t>
            </w:r>
          </w:p>
        </w:tc>
        <w:tc>
          <w:tcPr>
            <w:tcW w:w="3433" w:type="dxa"/>
            <w:gridSpan w:val="2"/>
            <w:tcBorders>
              <w:bottom w:val="single" w:sz="4" w:space="0" w:color="auto"/>
            </w:tcBorders>
          </w:tcPr>
          <w:p w14:paraId="2E5A1043" w14:textId="77777777" w:rsidR="008D0C0C" w:rsidRDefault="008D0C0C" w:rsidP="00BE301E">
            <w:pPr>
              <w:pStyle w:val="TAC"/>
            </w:pPr>
            <w:r>
              <w:t>-</w:t>
            </w:r>
          </w:p>
        </w:tc>
      </w:tr>
      <w:tr w:rsidR="008D0C0C" w14:paraId="51C6D4F1" w14:textId="77777777" w:rsidTr="00BE301E">
        <w:tblPrEx>
          <w:tblCellMar>
            <w:top w:w="0" w:type="dxa"/>
            <w:bottom w:w="0" w:type="dxa"/>
          </w:tblCellMar>
        </w:tblPrEx>
        <w:trPr>
          <w:cantSplit/>
          <w:jc w:val="center"/>
        </w:trPr>
        <w:tc>
          <w:tcPr>
            <w:tcW w:w="1744" w:type="dxa"/>
            <w:shd w:val="clear" w:color="auto" w:fill="E0E0E0"/>
          </w:tcPr>
          <w:p w14:paraId="2A1F41C2" w14:textId="77777777" w:rsidR="008D0C0C" w:rsidRDefault="008D0C0C" w:rsidP="00BE301E">
            <w:pPr>
              <w:pStyle w:val="TAH"/>
            </w:pPr>
            <w:r>
              <w:t>Error Codes</w:t>
            </w:r>
          </w:p>
        </w:tc>
        <w:tc>
          <w:tcPr>
            <w:tcW w:w="8145" w:type="dxa"/>
            <w:gridSpan w:val="5"/>
            <w:shd w:val="clear" w:color="auto" w:fill="E0E0E0"/>
          </w:tcPr>
          <w:p w14:paraId="0C2A673A" w14:textId="77777777" w:rsidR="008D0C0C" w:rsidRDefault="008D0C0C" w:rsidP="00BE301E">
            <w:pPr>
              <w:pStyle w:val="TAH"/>
            </w:pPr>
            <w:r>
              <w:t>Mandatory/Optional</w:t>
            </w:r>
          </w:p>
        </w:tc>
      </w:tr>
      <w:tr w:rsidR="008D0C0C" w14:paraId="4F0F37EF" w14:textId="77777777" w:rsidTr="00BE301E">
        <w:tblPrEx>
          <w:tblCellMar>
            <w:top w:w="0" w:type="dxa"/>
            <w:bottom w:w="0" w:type="dxa"/>
          </w:tblCellMar>
        </w:tblPrEx>
        <w:trPr>
          <w:cantSplit/>
          <w:jc w:val="center"/>
        </w:trPr>
        <w:tc>
          <w:tcPr>
            <w:tcW w:w="1744" w:type="dxa"/>
          </w:tcPr>
          <w:p w14:paraId="53E3F638" w14:textId="77777777" w:rsidR="008D0C0C" w:rsidRDefault="008D0C0C" w:rsidP="00BE301E">
            <w:pPr>
              <w:pStyle w:val="TAC"/>
            </w:pPr>
            <w:r>
              <w:t>None</w:t>
            </w:r>
          </w:p>
        </w:tc>
        <w:tc>
          <w:tcPr>
            <w:tcW w:w="8145" w:type="dxa"/>
            <w:gridSpan w:val="5"/>
          </w:tcPr>
          <w:p w14:paraId="6B69A5EC" w14:textId="77777777" w:rsidR="008D0C0C" w:rsidRDefault="008D0C0C" w:rsidP="00BE301E">
            <w:pPr>
              <w:pStyle w:val="TAC"/>
            </w:pPr>
            <w:r>
              <w:t>-</w:t>
            </w:r>
          </w:p>
        </w:tc>
      </w:tr>
      <w:tr w:rsidR="008D0C0C" w14:paraId="0CBFBAE2" w14:textId="77777777" w:rsidTr="00BE301E">
        <w:tblPrEx>
          <w:tblCellMar>
            <w:top w:w="0" w:type="dxa"/>
            <w:bottom w:w="0" w:type="dxa"/>
          </w:tblCellMar>
        </w:tblPrEx>
        <w:trPr>
          <w:cantSplit/>
          <w:jc w:val="center"/>
        </w:trPr>
        <w:tc>
          <w:tcPr>
            <w:tcW w:w="9889" w:type="dxa"/>
            <w:gridSpan w:val="6"/>
          </w:tcPr>
          <w:p w14:paraId="15E1A691" w14:textId="77777777" w:rsidR="008D0C0C" w:rsidRDefault="008D0C0C" w:rsidP="00BE301E">
            <w:pPr>
              <w:pStyle w:val="TAN"/>
            </w:pPr>
            <w:r>
              <w:t>NOTE 1</w:t>
            </w:r>
            <w:r>
              <w:tab/>
              <w:t xml:space="preserve">When the MG is overloaded, overload Events may be sent </w:t>
            </w:r>
            <w:r>
              <w:rPr>
                <w:b/>
              </w:rPr>
              <w:t>either</w:t>
            </w:r>
            <w:r>
              <w:t xml:space="preserve"> only following the </w:t>
            </w:r>
            <w:r>
              <w:rPr>
                <w:b/>
              </w:rPr>
              <w:t>first ADD.request</w:t>
            </w:r>
            <w:r>
              <w:t xml:space="preserve"> which creates a new Context, </w:t>
            </w:r>
            <w:r>
              <w:rPr>
                <w:b/>
              </w:rPr>
              <w:t>or</w:t>
            </w:r>
            <w:r>
              <w:t xml:space="preserve"> following </w:t>
            </w:r>
            <w:r>
              <w:rPr>
                <w:b/>
              </w:rPr>
              <w:t>all ADD.request</w:t>
            </w:r>
            <w:r>
              <w:t xml:space="preserve"> commands (see ITU-T Recommendation H.248.11 [</w:t>
            </w:r>
            <w:r>
              <w:rPr>
                <w:noProof/>
              </w:rPr>
              <w:t>1</w:t>
            </w:r>
            <w:r w:rsidR="00B86C5B">
              <w:rPr>
                <w:noProof/>
              </w:rPr>
              <w:t>6</w:t>
            </w:r>
            <w:r>
              <w:t xml:space="preserve">] Corrigendum 1). </w:t>
            </w:r>
            <w:r>
              <w:br/>
              <w:t>These two options result in different normalisations of the overload event rate as an indicator of the level of MG overload.</w:t>
            </w:r>
          </w:p>
        </w:tc>
      </w:tr>
    </w:tbl>
    <w:p w14:paraId="3271180A" w14:textId="77777777" w:rsidR="008D0C0C" w:rsidRDefault="008D0C0C" w:rsidP="00D928F0"/>
    <w:p w14:paraId="37B40A5B" w14:textId="77777777" w:rsidR="008D0C0C" w:rsidRPr="00762FC2" w:rsidRDefault="008D0C0C" w:rsidP="008D0C0C">
      <w:pPr>
        <w:pStyle w:val="Heading4"/>
      </w:pPr>
      <w:bookmarkStart w:id="101" w:name="_Toc414010833"/>
      <w:r w:rsidRPr="00762FC2">
        <w:t>5.14.</w:t>
      </w:r>
      <w:r>
        <w:t>3</w:t>
      </w:r>
      <w:r w:rsidRPr="00762FC2">
        <w:t>.</w:t>
      </w:r>
      <w:r w:rsidR="005B26D3">
        <w:t>9</w:t>
      </w:r>
      <w:r w:rsidRPr="00762FC2">
        <w:tab/>
        <w:t>Hanging Termination Detection (</w:t>
      </w:r>
      <w:r>
        <w:t>h</w:t>
      </w:r>
      <w:r w:rsidRPr="00762FC2">
        <w:t>angterm)</w:t>
      </w:r>
      <w:bookmarkEnd w:id="101"/>
    </w:p>
    <w:p w14:paraId="10FE0CEB" w14:textId="77777777" w:rsidR="008D0C0C" w:rsidRPr="00762FC2" w:rsidRDefault="008D0C0C" w:rsidP="008D0C0C">
      <w:pPr>
        <w:pStyle w:val="TH"/>
      </w:pPr>
      <w:r w:rsidRPr="00762FC2">
        <w:t xml:space="preserve">Table </w:t>
      </w:r>
      <w:r>
        <w:t>5.14.3.</w:t>
      </w:r>
      <w:r w:rsidR="005B26D3">
        <w:t>9</w:t>
      </w:r>
      <w:r>
        <w:t>.1</w:t>
      </w:r>
      <w:r w:rsidRPr="00762FC2">
        <w:t>: Hanging Termination Detection Package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
        <w:gridCol w:w="16"/>
        <w:gridCol w:w="1522"/>
        <w:gridCol w:w="77"/>
        <w:gridCol w:w="21"/>
        <w:gridCol w:w="1797"/>
        <w:gridCol w:w="1827"/>
        <w:gridCol w:w="274"/>
        <w:gridCol w:w="345"/>
        <w:gridCol w:w="1489"/>
        <w:gridCol w:w="74"/>
        <w:gridCol w:w="17"/>
        <w:gridCol w:w="2237"/>
        <w:gridCol w:w="84"/>
        <w:gridCol w:w="17"/>
      </w:tblGrid>
      <w:tr w:rsidR="004C6858" w:rsidRPr="00762FC2" w14:paraId="315B81BB" w14:textId="77777777" w:rsidTr="004C6858">
        <w:trPr>
          <w:gridAfter w:val="2"/>
          <w:wAfter w:w="101" w:type="dxa"/>
          <w:cantSplit/>
          <w:jc w:val="center"/>
        </w:trPr>
        <w:tc>
          <w:tcPr>
            <w:tcW w:w="1600" w:type="dxa"/>
            <w:gridSpan w:val="3"/>
            <w:shd w:val="clear" w:color="auto" w:fill="E0E0E0"/>
          </w:tcPr>
          <w:p w14:paraId="7D424E43" w14:textId="77777777" w:rsidR="008D0C0C" w:rsidRPr="00762FC2" w:rsidRDefault="008D0C0C" w:rsidP="00BE301E">
            <w:pPr>
              <w:pStyle w:val="TAH"/>
            </w:pPr>
            <w:r w:rsidRPr="00762FC2">
              <w:t xml:space="preserve">Properties </w:t>
            </w:r>
          </w:p>
        </w:tc>
        <w:tc>
          <w:tcPr>
            <w:tcW w:w="1895" w:type="dxa"/>
            <w:gridSpan w:val="3"/>
            <w:shd w:val="clear" w:color="auto" w:fill="E0E0E0"/>
          </w:tcPr>
          <w:p w14:paraId="73C157B3" w14:textId="77777777" w:rsidR="008D0C0C" w:rsidRPr="00762FC2" w:rsidRDefault="008D0C0C" w:rsidP="00BE301E">
            <w:pPr>
              <w:pStyle w:val="TAH"/>
            </w:pPr>
            <w:r w:rsidRPr="00762FC2">
              <w:t>Mandatory/Optional</w:t>
            </w:r>
          </w:p>
        </w:tc>
        <w:tc>
          <w:tcPr>
            <w:tcW w:w="2101" w:type="dxa"/>
            <w:gridSpan w:val="2"/>
            <w:shd w:val="clear" w:color="auto" w:fill="E0E0E0"/>
          </w:tcPr>
          <w:p w14:paraId="5B4E5581" w14:textId="77777777" w:rsidR="008D0C0C" w:rsidRPr="00762FC2" w:rsidRDefault="008D0C0C" w:rsidP="00BE301E">
            <w:pPr>
              <w:pStyle w:val="TAH"/>
            </w:pPr>
            <w:r w:rsidRPr="00762FC2">
              <w:t>Used in command</w:t>
            </w:r>
          </w:p>
        </w:tc>
        <w:tc>
          <w:tcPr>
            <w:tcW w:w="1834" w:type="dxa"/>
            <w:gridSpan w:val="2"/>
            <w:shd w:val="clear" w:color="auto" w:fill="E0E0E0"/>
          </w:tcPr>
          <w:p w14:paraId="673309DB" w14:textId="77777777" w:rsidR="008D0C0C" w:rsidRPr="00762FC2" w:rsidRDefault="008D0C0C" w:rsidP="00BE301E">
            <w:pPr>
              <w:pStyle w:val="TAH"/>
            </w:pPr>
            <w:r w:rsidRPr="00762FC2">
              <w:t>Supported Values</w:t>
            </w:r>
          </w:p>
        </w:tc>
        <w:tc>
          <w:tcPr>
            <w:tcW w:w="2328" w:type="dxa"/>
            <w:gridSpan w:val="3"/>
            <w:shd w:val="clear" w:color="auto" w:fill="E0E0E0"/>
          </w:tcPr>
          <w:p w14:paraId="2C0E0827" w14:textId="77777777" w:rsidR="008D0C0C" w:rsidRPr="00762FC2" w:rsidRDefault="008D0C0C" w:rsidP="00BE301E">
            <w:pPr>
              <w:pStyle w:val="TAH"/>
            </w:pPr>
            <w:r w:rsidRPr="00762FC2">
              <w:t>Provisioned Value</w:t>
            </w:r>
          </w:p>
        </w:tc>
      </w:tr>
      <w:tr w:rsidR="004C6858" w:rsidRPr="00762FC2" w14:paraId="3FAD8066" w14:textId="77777777" w:rsidTr="004C6858">
        <w:trPr>
          <w:gridAfter w:val="2"/>
          <w:wAfter w:w="101" w:type="dxa"/>
          <w:cantSplit/>
          <w:jc w:val="center"/>
        </w:trPr>
        <w:tc>
          <w:tcPr>
            <w:tcW w:w="1600" w:type="dxa"/>
            <w:gridSpan w:val="3"/>
          </w:tcPr>
          <w:p w14:paraId="1E8CBA4D" w14:textId="77777777" w:rsidR="008D0C0C" w:rsidRPr="00762FC2" w:rsidRDefault="008D0C0C" w:rsidP="00BE301E">
            <w:pPr>
              <w:pStyle w:val="TAC"/>
            </w:pPr>
            <w:r w:rsidRPr="00762FC2">
              <w:t>None</w:t>
            </w:r>
          </w:p>
        </w:tc>
        <w:tc>
          <w:tcPr>
            <w:tcW w:w="1895" w:type="dxa"/>
            <w:gridSpan w:val="3"/>
          </w:tcPr>
          <w:p w14:paraId="17D3EDDF" w14:textId="77777777" w:rsidR="008D0C0C" w:rsidRPr="00762FC2" w:rsidRDefault="008D0C0C" w:rsidP="00BE301E">
            <w:pPr>
              <w:pStyle w:val="TAC"/>
            </w:pPr>
            <w:r w:rsidRPr="00762FC2">
              <w:t>-</w:t>
            </w:r>
          </w:p>
        </w:tc>
        <w:tc>
          <w:tcPr>
            <w:tcW w:w="2101" w:type="dxa"/>
            <w:gridSpan w:val="2"/>
          </w:tcPr>
          <w:p w14:paraId="38594BF2" w14:textId="77777777" w:rsidR="008D0C0C" w:rsidRPr="00762FC2" w:rsidRDefault="008D0C0C" w:rsidP="00BE301E">
            <w:pPr>
              <w:pStyle w:val="TAC"/>
            </w:pPr>
            <w:r w:rsidRPr="00762FC2">
              <w:t>-</w:t>
            </w:r>
          </w:p>
        </w:tc>
        <w:tc>
          <w:tcPr>
            <w:tcW w:w="1834" w:type="dxa"/>
            <w:gridSpan w:val="2"/>
          </w:tcPr>
          <w:p w14:paraId="54C344C6" w14:textId="77777777" w:rsidR="008D0C0C" w:rsidRPr="00762FC2" w:rsidRDefault="008D0C0C" w:rsidP="00BE301E">
            <w:pPr>
              <w:pStyle w:val="TAC"/>
            </w:pPr>
            <w:r w:rsidRPr="00762FC2">
              <w:t>-</w:t>
            </w:r>
          </w:p>
        </w:tc>
        <w:tc>
          <w:tcPr>
            <w:tcW w:w="2328" w:type="dxa"/>
            <w:gridSpan w:val="3"/>
          </w:tcPr>
          <w:p w14:paraId="6232532B" w14:textId="77777777" w:rsidR="008D0C0C" w:rsidRPr="00762FC2" w:rsidRDefault="008D0C0C" w:rsidP="00BE301E">
            <w:pPr>
              <w:pStyle w:val="TAC"/>
            </w:pPr>
            <w:r w:rsidRPr="00762FC2">
              <w:t>-</w:t>
            </w:r>
          </w:p>
        </w:tc>
      </w:tr>
      <w:tr w:rsidR="004C6858" w:rsidRPr="00762FC2" w14:paraId="7BC49ABB" w14:textId="77777777" w:rsidTr="004C6858">
        <w:trPr>
          <w:gridAfter w:val="2"/>
          <w:wAfter w:w="101" w:type="dxa"/>
          <w:cantSplit/>
          <w:jc w:val="center"/>
        </w:trPr>
        <w:tc>
          <w:tcPr>
            <w:tcW w:w="1600" w:type="dxa"/>
            <w:gridSpan w:val="3"/>
            <w:shd w:val="clear" w:color="auto" w:fill="E0E0E0"/>
          </w:tcPr>
          <w:p w14:paraId="7E23927B" w14:textId="77777777" w:rsidR="008D0C0C" w:rsidRPr="00762FC2" w:rsidRDefault="008D0C0C" w:rsidP="00BE301E">
            <w:pPr>
              <w:pStyle w:val="TAH"/>
            </w:pPr>
            <w:r w:rsidRPr="00762FC2">
              <w:t>Signals</w:t>
            </w:r>
          </w:p>
        </w:tc>
        <w:tc>
          <w:tcPr>
            <w:tcW w:w="1895" w:type="dxa"/>
            <w:gridSpan w:val="3"/>
            <w:shd w:val="clear" w:color="auto" w:fill="E0E0E0"/>
          </w:tcPr>
          <w:p w14:paraId="35B77930" w14:textId="77777777" w:rsidR="008D0C0C" w:rsidRPr="00762FC2" w:rsidRDefault="008D0C0C" w:rsidP="00BE301E">
            <w:pPr>
              <w:pStyle w:val="TAH"/>
            </w:pPr>
            <w:r w:rsidRPr="00762FC2">
              <w:t>Mandatory/Optional</w:t>
            </w:r>
          </w:p>
        </w:tc>
        <w:tc>
          <w:tcPr>
            <w:tcW w:w="3935" w:type="dxa"/>
            <w:gridSpan w:val="4"/>
            <w:shd w:val="clear" w:color="auto" w:fill="E0E0E0"/>
          </w:tcPr>
          <w:p w14:paraId="5AB0EDB1" w14:textId="77777777" w:rsidR="008D0C0C" w:rsidRPr="00762FC2" w:rsidRDefault="008D0C0C" w:rsidP="00BE301E">
            <w:pPr>
              <w:pStyle w:val="TAH"/>
            </w:pPr>
            <w:r w:rsidRPr="00762FC2">
              <w:t>Used in command</w:t>
            </w:r>
          </w:p>
        </w:tc>
        <w:tc>
          <w:tcPr>
            <w:tcW w:w="2328" w:type="dxa"/>
            <w:gridSpan w:val="3"/>
            <w:shd w:val="clear" w:color="auto" w:fill="E0E0E0"/>
          </w:tcPr>
          <w:p w14:paraId="509B9589" w14:textId="77777777" w:rsidR="008D0C0C" w:rsidRPr="00762FC2" w:rsidRDefault="008D0C0C" w:rsidP="00BE301E">
            <w:pPr>
              <w:pStyle w:val="TAH"/>
            </w:pPr>
            <w:r w:rsidRPr="00762FC2">
              <w:t>Duration Provisioned Value</w:t>
            </w:r>
          </w:p>
        </w:tc>
      </w:tr>
      <w:tr w:rsidR="004C6858" w:rsidRPr="00762FC2" w14:paraId="34DB974D" w14:textId="77777777" w:rsidTr="004C6858">
        <w:trPr>
          <w:gridBefore w:val="1"/>
          <w:gridAfter w:val="1"/>
          <w:wBefore w:w="62" w:type="dxa"/>
          <w:wAfter w:w="17" w:type="dxa"/>
          <w:cantSplit/>
          <w:jc w:val="center"/>
        </w:trPr>
        <w:tc>
          <w:tcPr>
            <w:tcW w:w="1615" w:type="dxa"/>
            <w:gridSpan w:val="3"/>
            <w:vMerge w:val="restart"/>
          </w:tcPr>
          <w:p w14:paraId="407102B3" w14:textId="77777777" w:rsidR="008D0C0C" w:rsidRPr="00762FC2" w:rsidRDefault="008D0C0C" w:rsidP="00BE301E">
            <w:pPr>
              <w:pStyle w:val="TAC"/>
            </w:pPr>
            <w:r w:rsidRPr="00762FC2">
              <w:t>None</w:t>
            </w:r>
          </w:p>
        </w:tc>
        <w:tc>
          <w:tcPr>
            <w:tcW w:w="1818" w:type="dxa"/>
            <w:gridSpan w:val="2"/>
          </w:tcPr>
          <w:p w14:paraId="4A817627" w14:textId="77777777" w:rsidR="008D0C0C" w:rsidRPr="00762FC2" w:rsidRDefault="008D0C0C" w:rsidP="00BE301E">
            <w:pPr>
              <w:pStyle w:val="TAC"/>
            </w:pPr>
            <w:r w:rsidRPr="00762FC2">
              <w:t>-</w:t>
            </w:r>
          </w:p>
        </w:tc>
        <w:tc>
          <w:tcPr>
            <w:tcW w:w="4009" w:type="dxa"/>
            <w:gridSpan w:val="5"/>
          </w:tcPr>
          <w:p w14:paraId="639E89F0" w14:textId="77777777" w:rsidR="008D0C0C" w:rsidRPr="00762FC2" w:rsidRDefault="008D0C0C" w:rsidP="00BE301E">
            <w:pPr>
              <w:pStyle w:val="TAC"/>
            </w:pPr>
            <w:r w:rsidRPr="00762FC2">
              <w:t>-</w:t>
            </w:r>
          </w:p>
        </w:tc>
        <w:tc>
          <w:tcPr>
            <w:tcW w:w="2338" w:type="dxa"/>
            <w:gridSpan w:val="3"/>
          </w:tcPr>
          <w:p w14:paraId="541E98DF" w14:textId="77777777" w:rsidR="008D0C0C" w:rsidRPr="00762FC2" w:rsidRDefault="008D0C0C" w:rsidP="00BE301E">
            <w:pPr>
              <w:pStyle w:val="TAC"/>
            </w:pPr>
            <w:r w:rsidRPr="00762FC2">
              <w:t>-</w:t>
            </w:r>
          </w:p>
        </w:tc>
      </w:tr>
      <w:tr w:rsidR="004C6858" w:rsidRPr="00762FC2" w14:paraId="7792500E" w14:textId="77777777" w:rsidTr="004C6858">
        <w:trPr>
          <w:gridBefore w:val="1"/>
          <w:gridAfter w:val="1"/>
          <w:wBefore w:w="62" w:type="dxa"/>
          <w:wAfter w:w="17" w:type="dxa"/>
          <w:cantSplit/>
          <w:jc w:val="center"/>
        </w:trPr>
        <w:tc>
          <w:tcPr>
            <w:tcW w:w="1615" w:type="dxa"/>
            <w:gridSpan w:val="3"/>
            <w:vMerge/>
          </w:tcPr>
          <w:p w14:paraId="67483B37" w14:textId="77777777" w:rsidR="008D0C0C" w:rsidRPr="00762FC2" w:rsidRDefault="008D0C0C" w:rsidP="00BE301E">
            <w:pPr>
              <w:pStyle w:val="TAL"/>
            </w:pPr>
          </w:p>
        </w:tc>
        <w:tc>
          <w:tcPr>
            <w:tcW w:w="1818" w:type="dxa"/>
            <w:gridSpan w:val="2"/>
            <w:shd w:val="clear" w:color="auto" w:fill="E0E0E0"/>
          </w:tcPr>
          <w:p w14:paraId="59148971" w14:textId="77777777" w:rsidR="008D0C0C" w:rsidRPr="00762FC2" w:rsidRDefault="008D0C0C" w:rsidP="00BE301E">
            <w:pPr>
              <w:pStyle w:val="TAH"/>
            </w:pPr>
            <w:r w:rsidRPr="00762FC2">
              <w:t>Signal Parameters</w:t>
            </w:r>
          </w:p>
        </w:tc>
        <w:tc>
          <w:tcPr>
            <w:tcW w:w="1827" w:type="dxa"/>
            <w:shd w:val="clear" w:color="auto" w:fill="E0E0E0"/>
          </w:tcPr>
          <w:p w14:paraId="03E99370" w14:textId="77777777" w:rsidR="008D0C0C" w:rsidRPr="00762FC2" w:rsidRDefault="008D0C0C" w:rsidP="00BE301E">
            <w:pPr>
              <w:pStyle w:val="TAH"/>
            </w:pPr>
            <w:r w:rsidRPr="00762FC2">
              <w:t>Mandatory/Optional</w:t>
            </w:r>
          </w:p>
        </w:tc>
        <w:tc>
          <w:tcPr>
            <w:tcW w:w="2182" w:type="dxa"/>
            <w:gridSpan w:val="4"/>
            <w:shd w:val="clear" w:color="auto" w:fill="E0E0E0"/>
          </w:tcPr>
          <w:p w14:paraId="32C9EBEE" w14:textId="77777777" w:rsidR="008D0C0C" w:rsidRPr="00762FC2" w:rsidRDefault="008D0C0C" w:rsidP="00BE301E">
            <w:pPr>
              <w:pStyle w:val="TAH"/>
            </w:pPr>
            <w:r w:rsidRPr="00762FC2">
              <w:t>Supported Values</w:t>
            </w:r>
          </w:p>
        </w:tc>
        <w:tc>
          <w:tcPr>
            <w:tcW w:w="2338" w:type="dxa"/>
            <w:gridSpan w:val="3"/>
            <w:shd w:val="clear" w:color="auto" w:fill="E0E0E0"/>
          </w:tcPr>
          <w:p w14:paraId="076CE4CD" w14:textId="77777777" w:rsidR="008D0C0C" w:rsidRPr="00762FC2" w:rsidRDefault="008D0C0C" w:rsidP="00BE301E">
            <w:pPr>
              <w:pStyle w:val="TAH"/>
            </w:pPr>
            <w:r w:rsidRPr="00762FC2">
              <w:t>Duration Provisioned Value</w:t>
            </w:r>
          </w:p>
        </w:tc>
      </w:tr>
      <w:tr w:rsidR="004C6858" w:rsidRPr="00762FC2" w14:paraId="6F5DEF8D" w14:textId="77777777" w:rsidTr="004C6858">
        <w:trPr>
          <w:gridBefore w:val="1"/>
          <w:gridAfter w:val="1"/>
          <w:wBefore w:w="62" w:type="dxa"/>
          <w:wAfter w:w="17" w:type="dxa"/>
          <w:cantSplit/>
          <w:jc w:val="center"/>
        </w:trPr>
        <w:tc>
          <w:tcPr>
            <w:tcW w:w="1615" w:type="dxa"/>
            <w:gridSpan w:val="3"/>
            <w:vMerge/>
          </w:tcPr>
          <w:p w14:paraId="43162325" w14:textId="77777777" w:rsidR="008D0C0C" w:rsidRPr="00762FC2" w:rsidRDefault="008D0C0C" w:rsidP="00BE301E">
            <w:pPr>
              <w:pStyle w:val="TAL"/>
            </w:pPr>
          </w:p>
        </w:tc>
        <w:tc>
          <w:tcPr>
            <w:tcW w:w="1818" w:type="dxa"/>
            <w:gridSpan w:val="2"/>
          </w:tcPr>
          <w:p w14:paraId="434F183C" w14:textId="77777777" w:rsidR="008D0C0C" w:rsidRPr="00762FC2" w:rsidRDefault="008D0C0C" w:rsidP="00BE301E">
            <w:pPr>
              <w:pStyle w:val="TAC"/>
            </w:pPr>
            <w:r w:rsidRPr="00762FC2">
              <w:t>-</w:t>
            </w:r>
          </w:p>
        </w:tc>
        <w:tc>
          <w:tcPr>
            <w:tcW w:w="1827" w:type="dxa"/>
          </w:tcPr>
          <w:p w14:paraId="4C618ED0" w14:textId="77777777" w:rsidR="008D0C0C" w:rsidRPr="00762FC2" w:rsidRDefault="008D0C0C" w:rsidP="00BE301E">
            <w:pPr>
              <w:pStyle w:val="TAC"/>
            </w:pPr>
            <w:r w:rsidRPr="00762FC2">
              <w:t>-</w:t>
            </w:r>
          </w:p>
        </w:tc>
        <w:tc>
          <w:tcPr>
            <w:tcW w:w="2182" w:type="dxa"/>
            <w:gridSpan w:val="4"/>
          </w:tcPr>
          <w:p w14:paraId="55B0934F" w14:textId="77777777" w:rsidR="008D0C0C" w:rsidRPr="00762FC2" w:rsidRDefault="008D0C0C" w:rsidP="00BE301E">
            <w:pPr>
              <w:pStyle w:val="TAC"/>
            </w:pPr>
            <w:r w:rsidRPr="00762FC2">
              <w:t>-</w:t>
            </w:r>
          </w:p>
        </w:tc>
        <w:tc>
          <w:tcPr>
            <w:tcW w:w="2338" w:type="dxa"/>
            <w:gridSpan w:val="3"/>
          </w:tcPr>
          <w:p w14:paraId="72101E0E" w14:textId="77777777" w:rsidR="008D0C0C" w:rsidRPr="00762FC2" w:rsidRDefault="008D0C0C" w:rsidP="00BE301E">
            <w:pPr>
              <w:pStyle w:val="TAC"/>
            </w:pPr>
            <w:r w:rsidRPr="00762FC2">
              <w:t>-</w:t>
            </w:r>
          </w:p>
        </w:tc>
      </w:tr>
      <w:tr w:rsidR="004C6858" w:rsidRPr="00762FC2" w14:paraId="5DAAA5B8" w14:textId="77777777" w:rsidTr="004C6858">
        <w:trPr>
          <w:gridAfter w:val="2"/>
          <w:wAfter w:w="101" w:type="dxa"/>
          <w:cantSplit/>
          <w:jc w:val="center"/>
        </w:trPr>
        <w:tc>
          <w:tcPr>
            <w:tcW w:w="1600" w:type="dxa"/>
            <w:gridSpan w:val="3"/>
            <w:shd w:val="clear" w:color="auto" w:fill="E0E0E0"/>
          </w:tcPr>
          <w:p w14:paraId="01BBE6CB" w14:textId="77777777" w:rsidR="008D0C0C" w:rsidRPr="00762FC2" w:rsidRDefault="008D0C0C" w:rsidP="00BE301E">
            <w:pPr>
              <w:pStyle w:val="TAH"/>
            </w:pPr>
            <w:r w:rsidRPr="00762FC2">
              <w:t>Events</w:t>
            </w:r>
          </w:p>
        </w:tc>
        <w:tc>
          <w:tcPr>
            <w:tcW w:w="1895" w:type="dxa"/>
            <w:gridSpan w:val="3"/>
            <w:shd w:val="clear" w:color="auto" w:fill="E0E0E0"/>
          </w:tcPr>
          <w:p w14:paraId="2091A2E2" w14:textId="77777777" w:rsidR="008D0C0C" w:rsidRPr="00762FC2" w:rsidRDefault="008D0C0C" w:rsidP="00BE301E">
            <w:pPr>
              <w:pStyle w:val="TAH"/>
            </w:pPr>
            <w:r w:rsidRPr="00762FC2">
              <w:t>Mandatory/Optional</w:t>
            </w:r>
          </w:p>
        </w:tc>
        <w:tc>
          <w:tcPr>
            <w:tcW w:w="6263" w:type="dxa"/>
            <w:gridSpan w:val="7"/>
            <w:shd w:val="clear" w:color="auto" w:fill="E0E0E0"/>
          </w:tcPr>
          <w:p w14:paraId="0E22873B" w14:textId="77777777" w:rsidR="008D0C0C" w:rsidRPr="00762FC2" w:rsidRDefault="008D0C0C" w:rsidP="00BE301E">
            <w:pPr>
              <w:pStyle w:val="TAH"/>
            </w:pPr>
            <w:r w:rsidRPr="00762FC2">
              <w:t>Used in command</w:t>
            </w:r>
          </w:p>
        </w:tc>
      </w:tr>
      <w:tr w:rsidR="004C6858" w:rsidRPr="00762FC2" w14:paraId="3B1AF3C7" w14:textId="77777777" w:rsidTr="004C6858">
        <w:trPr>
          <w:gridBefore w:val="2"/>
          <w:wBefore w:w="78" w:type="dxa"/>
          <w:cantSplit/>
          <w:jc w:val="center"/>
        </w:trPr>
        <w:tc>
          <w:tcPr>
            <w:tcW w:w="1620" w:type="dxa"/>
            <w:gridSpan w:val="3"/>
            <w:vMerge w:val="restart"/>
          </w:tcPr>
          <w:p w14:paraId="76A46207" w14:textId="77777777" w:rsidR="008D0C0C" w:rsidRPr="00762FC2" w:rsidRDefault="008D0C0C" w:rsidP="00BE301E">
            <w:pPr>
              <w:pStyle w:val="TAC"/>
            </w:pPr>
            <w:r w:rsidRPr="004D0BC0">
              <w:t>Termination Heartbeat</w:t>
            </w:r>
            <w:r>
              <w:t xml:space="preserve"> </w:t>
            </w:r>
            <w:r w:rsidRPr="004D0BC0">
              <w:t>(</w:t>
            </w:r>
            <w:r>
              <w:t>hangterm/</w:t>
            </w:r>
            <w:r w:rsidRPr="004D0BC0">
              <w:t>thb</w:t>
            </w:r>
            <w:r>
              <w:t>,</w:t>
            </w:r>
            <w:r w:rsidRPr="00AD283B">
              <w:t xml:space="preserve"> 0x0098/0x0001</w:t>
            </w:r>
            <w:r w:rsidRPr="004D0BC0">
              <w:t>)</w:t>
            </w:r>
          </w:p>
        </w:tc>
        <w:tc>
          <w:tcPr>
            <w:tcW w:w="1797" w:type="dxa"/>
          </w:tcPr>
          <w:p w14:paraId="1B518CBF" w14:textId="77777777" w:rsidR="008D0C0C" w:rsidRPr="00762FC2" w:rsidRDefault="008D0C0C" w:rsidP="00BE301E">
            <w:pPr>
              <w:pStyle w:val="TAC"/>
            </w:pPr>
            <w:r w:rsidRPr="00762FC2">
              <w:t>M</w:t>
            </w:r>
          </w:p>
        </w:tc>
        <w:tc>
          <w:tcPr>
            <w:tcW w:w="6364" w:type="dxa"/>
            <w:gridSpan w:val="9"/>
          </w:tcPr>
          <w:p w14:paraId="22914BF0" w14:textId="77777777" w:rsidR="008D0C0C" w:rsidRPr="00762FC2" w:rsidRDefault="008D0C0C" w:rsidP="00BE301E">
            <w:pPr>
              <w:pStyle w:val="TAC"/>
              <w:rPr>
                <w:b/>
                <w:bCs/>
              </w:rPr>
            </w:pPr>
            <w:r w:rsidRPr="00762FC2">
              <w:t>ADD, MODIFY, NOTIFY</w:t>
            </w:r>
          </w:p>
        </w:tc>
      </w:tr>
      <w:tr w:rsidR="004C6858" w:rsidRPr="00762FC2" w14:paraId="02D7B898" w14:textId="77777777" w:rsidTr="004C6858">
        <w:trPr>
          <w:gridBefore w:val="2"/>
          <w:wBefore w:w="78" w:type="dxa"/>
          <w:cantSplit/>
          <w:jc w:val="center"/>
        </w:trPr>
        <w:tc>
          <w:tcPr>
            <w:tcW w:w="1620" w:type="dxa"/>
            <w:gridSpan w:val="3"/>
            <w:vMerge/>
          </w:tcPr>
          <w:p w14:paraId="1406FEF9" w14:textId="77777777" w:rsidR="008D0C0C" w:rsidRPr="00762FC2" w:rsidRDefault="008D0C0C" w:rsidP="00BE301E">
            <w:pPr>
              <w:pStyle w:val="TAL"/>
              <w:rPr>
                <w:b/>
                <w:bCs/>
              </w:rPr>
            </w:pPr>
          </w:p>
        </w:tc>
        <w:tc>
          <w:tcPr>
            <w:tcW w:w="1797" w:type="dxa"/>
            <w:shd w:val="clear" w:color="auto" w:fill="E0E0E0"/>
          </w:tcPr>
          <w:p w14:paraId="6B705C96" w14:textId="77777777" w:rsidR="008D0C0C" w:rsidRPr="00762FC2" w:rsidRDefault="008D0C0C" w:rsidP="00BE301E">
            <w:pPr>
              <w:pStyle w:val="TAH"/>
            </w:pPr>
            <w:r w:rsidRPr="00762FC2">
              <w:t>Event Parameters</w:t>
            </w:r>
          </w:p>
        </w:tc>
        <w:tc>
          <w:tcPr>
            <w:tcW w:w="1827" w:type="dxa"/>
            <w:shd w:val="clear" w:color="auto" w:fill="E0E0E0"/>
          </w:tcPr>
          <w:p w14:paraId="509CE74B" w14:textId="77777777" w:rsidR="008D0C0C" w:rsidRPr="00762FC2" w:rsidRDefault="008D0C0C" w:rsidP="00BE301E">
            <w:pPr>
              <w:pStyle w:val="TAH"/>
            </w:pPr>
            <w:r w:rsidRPr="00762FC2">
              <w:t>Mandatory/Optional</w:t>
            </w:r>
          </w:p>
        </w:tc>
        <w:tc>
          <w:tcPr>
            <w:tcW w:w="2199" w:type="dxa"/>
            <w:gridSpan w:val="5"/>
            <w:shd w:val="clear" w:color="auto" w:fill="E0E0E0"/>
          </w:tcPr>
          <w:p w14:paraId="2E620B61" w14:textId="77777777" w:rsidR="008D0C0C" w:rsidRPr="00762FC2" w:rsidRDefault="008D0C0C" w:rsidP="00BE301E">
            <w:pPr>
              <w:pStyle w:val="TAH"/>
            </w:pPr>
            <w:r w:rsidRPr="00762FC2">
              <w:t>Supported Values</w:t>
            </w:r>
          </w:p>
        </w:tc>
        <w:tc>
          <w:tcPr>
            <w:tcW w:w="2338" w:type="dxa"/>
            <w:gridSpan w:val="3"/>
            <w:shd w:val="clear" w:color="auto" w:fill="E0E0E0"/>
          </w:tcPr>
          <w:p w14:paraId="025B47A2" w14:textId="77777777" w:rsidR="008D0C0C" w:rsidRPr="00762FC2" w:rsidRDefault="008D0C0C" w:rsidP="00BE301E">
            <w:pPr>
              <w:pStyle w:val="TAH"/>
            </w:pPr>
            <w:r w:rsidRPr="00762FC2">
              <w:t>Provisioned Value</w:t>
            </w:r>
          </w:p>
        </w:tc>
      </w:tr>
      <w:tr w:rsidR="004C6858" w:rsidRPr="00762FC2" w14:paraId="46126D5B" w14:textId="77777777" w:rsidTr="004C6858">
        <w:trPr>
          <w:gridBefore w:val="2"/>
          <w:wBefore w:w="78" w:type="dxa"/>
          <w:cantSplit/>
          <w:jc w:val="center"/>
        </w:trPr>
        <w:tc>
          <w:tcPr>
            <w:tcW w:w="1620" w:type="dxa"/>
            <w:gridSpan w:val="3"/>
            <w:vMerge/>
          </w:tcPr>
          <w:p w14:paraId="28D14F2D" w14:textId="77777777" w:rsidR="008D0C0C" w:rsidRPr="00762FC2" w:rsidRDefault="008D0C0C" w:rsidP="00BE301E">
            <w:pPr>
              <w:pStyle w:val="TAL"/>
              <w:rPr>
                <w:b/>
                <w:bCs/>
              </w:rPr>
            </w:pPr>
          </w:p>
        </w:tc>
        <w:tc>
          <w:tcPr>
            <w:tcW w:w="1797" w:type="dxa"/>
          </w:tcPr>
          <w:p w14:paraId="00D7456B" w14:textId="77777777" w:rsidR="008D0C0C" w:rsidRDefault="008D0C0C" w:rsidP="00BE301E">
            <w:pPr>
              <w:pStyle w:val="TAC"/>
            </w:pPr>
            <w:r>
              <w:t xml:space="preserve">Timer X </w:t>
            </w:r>
          </w:p>
          <w:p w14:paraId="5D8EBE0F" w14:textId="77777777" w:rsidR="008D0C0C" w:rsidRPr="00762FC2" w:rsidRDefault="008D0C0C" w:rsidP="00BE301E">
            <w:pPr>
              <w:pStyle w:val="TAC"/>
              <w:rPr>
                <w:bCs/>
              </w:rPr>
            </w:pPr>
            <w:r w:rsidRPr="00AD283B">
              <w:rPr>
                <w:lang w:val="da-DK"/>
              </w:rPr>
              <w:t>(timerx,0x0001)</w:t>
            </w:r>
          </w:p>
        </w:tc>
        <w:tc>
          <w:tcPr>
            <w:tcW w:w="1827" w:type="dxa"/>
          </w:tcPr>
          <w:p w14:paraId="481E3B63" w14:textId="77777777" w:rsidR="008D0C0C" w:rsidRPr="00762FC2" w:rsidRDefault="008D0C0C" w:rsidP="00BE301E">
            <w:pPr>
              <w:pStyle w:val="TAC"/>
            </w:pPr>
            <w:r>
              <w:t>M (NOTE1)</w:t>
            </w:r>
          </w:p>
        </w:tc>
        <w:tc>
          <w:tcPr>
            <w:tcW w:w="2199" w:type="dxa"/>
            <w:gridSpan w:val="5"/>
          </w:tcPr>
          <w:p w14:paraId="4AD92685" w14:textId="77777777" w:rsidR="008D0C0C" w:rsidRPr="00762FC2" w:rsidRDefault="008D0C0C" w:rsidP="00BE301E">
            <w:pPr>
              <w:pStyle w:val="TAC"/>
            </w:pPr>
            <w:r>
              <w:t>ALL (NOTE2)</w:t>
            </w:r>
          </w:p>
        </w:tc>
        <w:tc>
          <w:tcPr>
            <w:tcW w:w="2338" w:type="dxa"/>
            <w:gridSpan w:val="3"/>
          </w:tcPr>
          <w:p w14:paraId="07A7A931" w14:textId="77777777" w:rsidR="008D0C0C" w:rsidRPr="00762FC2" w:rsidRDefault="008D0C0C" w:rsidP="00BE301E">
            <w:pPr>
              <w:pStyle w:val="TAC"/>
            </w:pPr>
            <w:r>
              <w:t>YES</w:t>
            </w:r>
          </w:p>
        </w:tc>
      </w:tr>
      <w:tr w:rsidR="004C6858" w:rsidRPr="00762FC2" w14:paraId="5D35F43A" w14:textId="77777777" w:rsidTr="004C6858">
        <w:trPr>
          <w:gridBefore w:val="2"/>
          <w:wBefore w:w="78" w:type="dxa"/>
          <w:cantSplit/>
          <w:jc w:val="center"/>
        </w:trPr>
        <w:tc>
          <w:tcPr>
            <w:tcW w:w="1620" w:type="dxa"/>
            <w:gridSpan w:val="3"/>
            <w:vMerge/>
          </w:tcPr>
          <w:p w14:paraId="4BFA0A82" w14:textId="77777777" w:rsidR="008D0C0C" w:rsidRPr="00762FC2" w:rsidRDefault="008D0C0C" w:rsidP="00BE301E">
            <w:pPr>
              <w:pStyle w:val="TAL"/>
              <w:rPr>
                <w:b/>
                <w:bCs/>
              </w:rPr>
            </w:pPr>
          </w:p>
        </w:tc>
        <w:tc>
          <w:tcPr>
            <w:tcW w:w="1797" w:type="dxa"/>
            <w:shd w:val="clear" w:color="auto" w:fill="E0E0E0"/>
          </w:tcPr>
          <w:p w14:paraId="5271FDE2" w14:textId="77777777" w:rsidR="008D0C0C" w:rsidRPr="00762FC2" w:rsidRDefault="008D0C0C" w:rsidP="00BE301E">
            <w:pPr>
              <w:pStyle w:val="TAH"/>
            </w:pPr>
            <w:r w:rsidRPr="00762FC2">
              <w:t>ObservedEvent</w:t>
            </w:r>
          </w:p>
          <w:p w14:paraId="7A25AD13" w14:textId="77777777" w:rsidR="008D0C0C" w:rsidRPr="00762FC2" w:rsidRDefault="008D0C0C" w:rsidP="00BE301E">
            <w:pPr>
              <w:pStyle w:val="TAH"/>
            </w:pPr>
            <w:r w:rsidRPr="00762FC2">
              <w:t>Parameters</w:t>
            </w:r>
          </w:p>
        </w:tc>
        <w:tc>
          <w:tcPr>
            <w:tcW w:w="1827" w:type="dxa"/>
            <w:shd w:val="clear" w:color="auto" w:fill="E0E0E0"/>
          </w:tcPr>
          <w:p w14:paraId="126DBA46" w14:textId="77777777" w:rsidR="008D0C0C" w:rsidRPr="00762FC2" w:rsidRDefault="008D0C0C" w:rsidP="00BE301E">
            <w:pPr>
              <w:pStyle w:val="TAH"/>
            </w:pPr>
            <w:r w:rsidRPr="00762FC2">
              <w:t>Mandatory/Optional</w:t>
            </w:r>
          </w:p>
        </w:tc>
        <w:tc>
          <w:tcPr>
            <w:tcW w:w="2199" w:type="dxa"/>
            <w:gridSpan w:val="5"/>
            <w:shd w:val="clear" w:color="auto" w:fill="E0E0E0"/>
          </w:tcPr>
          <w:p w14:paraId="168FD963" w14:textId="77777777" w:rsidR="008D0C0C" w:rsidRPr="00762FC2" w:rsidRDefault="008D0C0C" w:rsidP="00BE301E">
            <w:pPr>
              <w:pStyle w:val="TAH"/>
            </w:pPr>
            <w:r w:rsidRPr="00762FC2">
              <w:t>Supported Values</w:t>
            </w:r>
          </w:p>
        </w:tc>
        <w:tc>
          <w:tcPr>
            <w:tcW w:w="2338" w:type="dxa"/>
            <w:gridSpan w:val="3"/>
            <w:shd w:val="clear" w:color="auto" w:fill="E0E0E0"/>
          </w:tcPr>
          <w:p w14:paraId="27936928" w14:textId="77777777" w:rsidR="008D0C0C" w:rsidRPr="00762FC2" w:rsidRDefault="008D0C0C" w:rsidP="00BE301E">
            <w:pPr>
              <w:pStyle w:val="TAH"/>
            </w:pPr>
            <w:r w:rsidRPr="00762FC2">
              <w:t>Provisioned Value</w:t>
            </w:r>
          </w:p>
        </w:tc>
      </w:tr>
      <w:tr w:rsidR="004C6858" w:rsidRPr="00762FC2" w14:paraId="55B9B3E2" w14:textId="77777777" w:rsidTr="004C6858">
        <w:trPr>
          <w:gridBefore w:val="2"/>
          <w:wBefore w:w="78" w:type="dxa"/>
          <w:cantSplit/>
          <w:jc w:val="center"/>
        </w:trPr>
        <w:tc>
          <w:tcPr>
            <w:tcW w:w="1620" w:type="dxa"/>
            <w:gridSpan w:val="3"/>
            <w:vMerge/>
          </w:tcPr>
          <w:p w14:paraId="79E746F5" w14:textId="77777777" w:rsidR="008D0C0C" w:rsidRPr="00762FC2" w:rsidRDefault="008D0C0C" w:rsidP="00BE301E">
            <w:pPr>
              <w:pStyle w:val="TAL"/>
              <w:rPr>
                <w:b/>
                <w:bCs/>
              </w:rPr>
            </w:pPr>
          </w:p>
        </w:tc>
        <w:tc>
          <w:tcPr>
            <w:tcW w:w="1797" w:type="dxa"/>
          </w:tcPr>
          <w:p w14:paraId="389A28CE" w14:textId="77777777" w:rsidR="008D0C0C" w:rsidRPr="00762FC2" w:rsidRDefault="008D0C0C" w:rsidP="00BE301E">
            <w:pPr>
              <w:pStyle w:val="TAC"/>
            </w:pPr>
            <w:r w:rsidRPr="00762FC2">
              <w:t>-</w:t>
            </w:r>
          </w:p>
        </w:tc>
        <w:tc>
          <w:tcPr>
            <w:tcW w:w="1827" w:type="dxa"/>
          </w:tcPr>
          <w:p w14:paraId="0D1C2DCC" w14:textId="77777777" w:rsidR="008D0C0C" w:rsidRPr="00762FC2" w:rsidRDefault="008D0C0C" w:rsidP="00BE301E">
            <w:pPr>
              <w:pStyle w:val="TAC"/>
            </w:pPr>
            <w:r w:rsidRPr="00762FC2">
              <w:t>-</w:t>
            </w:r>
          </w:p>
        </w:tc>
        <w:tc>
          <w:tcPr>
            <w:tcW w:w="2199" w:type="dxa"/>
            <w:gridSpan w:val="5"/>
          </w:tcPr>
          <w:p w14:paraId="0D159F1D" w14:textId="77777777" w:rsidR="008D0C0C" w:rsidRPr="00762FC2" w:rsidRDefault="008D0C0C" w:rsidP="00BE301E">
            <w:pPr>
              <w:pStyle w:val="TAC"/>
            </w:pPr>
            <w:r w:rsidRPr="00762FC2">
              <w:t>-</w:t>
            </w:r>
          </w:p>
        </w:tc>
        <w:tc>
          <w:tcPr>
            <w:tcW w:w="2338" w:type="dxa"/>
            <w:gridSpan w:val="3"/>
          </w:tcPr>
          <w:p w14:paraId="1185D143" w14:textId="77777777" w:rsidR="008D0C0C" w:rsidRPr="00762FC2" w:rsidRDefault="008D0C0C" w:rsidP="00BE301E">
            <w:pPr>
              <w:pStyle w:val="TAC"/>
            </w:pPr>
            <w:r w:rsidRPr="00762FC2">
              <w:t>-</w:t>
            </w:r>
          </w:p>
        </w:tc>
      </w:tr>
      <w:tr w:rsidR="004C6858" w:rsidRPr="00762FC2" w14:paraId="7714342B" w14:textId="77777777" w:rsidTr="004C6858">
        <w:trPr>
          <w:gridAfter w:val="2"/>
          <w:wAfter w:w="101" w:type="dxa"/>
          <w:cantSplit/>
          <w:jc w:val="center"/>
        </w:trPr>
        <w:tc>
          <w:tcPr>
            <w:tcW w:w="1600" w:type="dxa"/>
            <w:gridSpan w:val="3"/>
            <w:shd w:val="clear" w:color="auto" w:fill="E0E0E0"/>
          </w:tcPr>
          <w:p w14:paraId="5036B5F3" w14:textId="77777777" w:rsidR="008D0C0C" w:rsidRPr="00762FC2" w:rsidRDefault="008D0C0C" w:rsidP="00BE301E">
            <w:pPr>
              <w:pStyle w:val="TAH"/>
            </w:pPr>
            <w:r w:rsidRPr="00762FC2">
              <w:t>Statistics</w:t>
            </w:r>
          </w:p>
        </w:tc>
        <w:tc>
          <w:tcPr>
            <w:tcW w:w="1895" w:type="dxa"/>
            <w:gridSpan w:val="3"/>
            <w:shd w:val="clear" w:color="auto" w:fill="E0E0E0"/>
          </w:tcPr>
          <w:p w14:paraId="5DEF04BD" w14:textId="77777777" w:rsidR="008D0C0C" w:rsidRPr="00762FC2" w:rsidRDefault="008D0C0C" w:rsidP="00BE301E">
            <w:pPr>
              <w:pStyle w:val="TAH"/>
            </w:pPr>
            <w:r w:rsidRPr="00762FC2">
              <w:t>Mandatory/Optional</w:t>
            </w:r>
          </w:p>
        </w:tc>
        <w:tc>
          <w:tcPr>
            <w:tcW w:w="2446" w:type="dxa"/>
            <w:gridSpan w:val="3"/>
            <w:shd w:val="clear" w:color="auto" w:fill="E0E0E0"/>
          </w:tcPr>
          <w:p w14:paraId="3595C238" w14:textId="77777777" w:rsidR="008D0C0C" w:rsidRPr="00762FC2" w:rsidRDefault="008D0C0C" w:rsidP="00BE301E">
            <w:pPr>
              <w:pStyle w:val="TAH"/>
            </w:pPr>
            <w:r w:rsidRPr="00762FC2">
              <w:t>Used in command</w:t>
            </w:r>
          </w:p>
        </w:tc>
        <w:tc>
          <w:tcPr>
            <w:tcW w:w="3817" w:type="dxa"/>
            <w:gridSpan w:val="4"/>
            <w:shd w:val="clear" w:color="auto" w:fill="E0E0E0"/>
          </w:tcPr>
          <w:p w14:paraId="4D48A5FA" w14:textId="77777777" w:rsidR="008D0C0C" w:rsidRPr="00762FC2" w:rsidRDefault="008D0C0C" w:rsidP="00BE301E">
            <w:pPr>
              <w:pStyle w:val="TAH"/>
            </w:pPr>
            <w:r w:rsidRPr="00762FC2">
              <w:t>Supported Values</w:t>
            </w:r>
          </w:p>
        </w:tc>
      </w:tr>
      <w:tr w:rsidR="004C6858" w:rsidRPr="00762FC2" w14:paraId="23E46FB6" w14:textId="77777777" w:rsidTr="004C6858">
        <w:trPr>
          <w:gridAfter w:val="2"/>
          <w:wAfter w:w="101" w:type="dxa"/>
          <w:cantSplit/>
          <w:jc w:val="center"/>
        </w:trPr>
        <w:tc>
          <w:tcPr>
            <w:tcW w:w="1600" w:type="dxa"/>
            <w:gridSpan w:val="3"/>
          </w:tcPr>
          <w:p w14:paraId="5D225958" w14:textId="77777777" w:rsidR="008D0C0C" w:rsidRPr="00762FC2" w:rsidRDefault="008D0C0C" w:rsidP="00BE301E">
            <w:pPr>
              <w:pStyle w:val="TAC"/>
            </w:pPr>
            <w:r w:rsidRPr="00762FC2">
              <w:t>None</w:t>
            </w:r>
          </w:p>
        </w:tc>
        <w:tc>
          <w:tcPr>
            <w:tcW w:w="1895" w:type="dxa"/>
            <w:gridSpan w:val="3"/>
          </w:tcPr>
          <w:p w14:paraId="09CA6B66" w14:textId="77777777" w:rsidR="008D0C0C" w:rsidRPr="00762FC2" w:rsidRDefault="008D0C0C" w:rsidP="00BE301E">
            <w:pPr>
              <w:pStyle w:val="TAC"/>
            </w:pPr>
            <w:r w:rsidRPr="00762FC2">
              <w:t>-</w:t>
            </w:r>
          </w:p>
        </w:tc>
        <w:tc>
          <w:tcPr>
            <w:tcW w:w="2446" w:type="dxa"/>
            <w:gridSpan w:val="3"/>
          </w:tcPr>
          <w:p w14:paraId="3586E725" w14:textId="77777777" w:rsidR="008D0C0C" w:rsidRPr="00163B30" w:rsidRDefault="008D0C0C" w:rsidP="00BE301E">
            <w:pPr>
              <w:pStyle w:val="TAC"/>
              <w:rPr>
                <w:b/>
                <w:bCs/>
              </w:rPr>
            </w:pPr>
            <w:r w:rsidRPr="00163B30">
              <w:rPr>
                <w:b/>
                <w:bCs/>
              </w:rPr>
              <w:t>-</w:t>
            </w:r>
          </w:p>
        </w:tc>
        <w:tc>
          <w:tcPr>
            <w:tcW w:w="3817" w:type="dxa"/>
            <w:gridSpan w:val="4"/>
          </w:tcPr>
          <w:p w14:paraId="135E4E09" w14:textId="77777777" w:rsidR="008D0C0C" w:rsidRPr="00163B30" w:rsidRDefault="008D0C0C" w:rsidP="00BE301E">
            <w:pPr>
              <w:pStyle w:val="TAC"/>
              <w:rPr>
                <w:b/>
                <w:bCs/>
              </w:rPr>
            </w:pPr>
            <w:r w:rsidRPr="00163B30">
              <w:rPr>
                <w:b/>
                <w:bCs/>
              </w:rPr>
              <w:t>-</w:t>
            </w:r>
          </w:p>
        </w:tc>
      </w:tr>
      <w:tr w:rsidR="004C6858" w:rsidRPr="00762FC2" w14:paraId="08C7946A" w14:textId="77777777" w:rsidTr="004C6858">
        <w:trPr>
          <w:gridAfter w:val="2"/>
          <w:wAfter w:w="101" w:type="dxa"/>
          <w:cantSplit/>
          <w:jc w:val="center"/>
        </w:trPr>
        <w:tc>
          <w:tcPr>
            <w:tcW w:w="1600" w:type="dxa"/>
            <w:gridSpan w:val="3"/>
            <w:shd w:val="clear" w:color="auto" w:fill="E0E0E0"/>
          </w:tcPr>
          <w:p w14:paraId="0D9E54B0" w14:textId="77777777" w:rsidR="008D0C0C" w:rsidRPr="00762FC2" w:rsidRDefault="008D0C0C" w:rsidP="00BE301E">
            <w:pPr>
              <w:pStyle w:val="TAH"/>
            </w:pPr>
            <w:r w:rsidRPr="00762FC2">
              <w:t>Error Codes</w:t>
            </w:r>
          </w:p>
        </w:tc>
        <w:tc>
          <w:tcPr>
            <w:tcW w:w="8158" w:type="dxa"/>
            <w:gridSpan w:val="10"/>
            <w:shd w:val="clear" w:color="auto" w:fill="E0E0E0"/>
          </w:tcPr>
          <w:p w14:paraId="0E23A6ED" w14:textId="77777777" w:rsidR="008D0C0C" w:rsidRPr="00762FC2" w:rsidRDefault="008D0C0C" w:rsidP="00BE301E">
            <w:pPr>
              <w:pStyle w:val="TAH"/>
            </w:pPr>
            <w:r w:rsidRPr="00762FC2">
              <w:t>Mandatory/Optional</w:t>
            </w:r>
          </w:p>
        </w:tc>
      </w:tr>
      <w:tr w:rsidR="004C6858" w:rsidRPr="00762FC2" w14:paraId="6B9CB7B1" w14:textId="77777777" w:rsidTr="004C6858">
        <w:trPr>
          <w:gridAfter w:val="2"/>
          <w:wAfter w:w="101" w:type="dxa"/>
          <w:cantSplit/>
          <w:jc w:val="center"/>
        </w:trPr>
        <w:tc>
          <w:tcPr>
            <w:tcW w:w="1600" w:type="dxa"/>
            <w:gridSpan w:val="3"/>
          </w:tcPr>
          <w:p w14:paraId="6B955077" w14:textId="77777777" w:rsidR="008D0C0C" w:rsidRPr="00762FC2" w:rsidRDefault="008D0C0C" w:rsidP="00BE301E">
            <w:pPr>
              <w:pStyle w:val="TAC"/>
            </w:pPr>
            <w:r w:rsidRPr="00762FC2">
              <w:t>No</w:t>
            </w:r>
            <w:r>
              <w:t>ne</w:t>
            </w:r>
          </w:p>
        </w:tc>
        <w:tc>
          <w:tcPr>
            <w:tcW w:w="8158" w:type="dxa"/>
            <w:gridSpan w:val="10"/>
          </w:tcPr>
          <w:p w14:paraId="5A3CDAA4" w14:textId="77777777" w:rsidR="008D0C0C" w:rsidRPr="00762FC2" w:rsidRDefault="008D0C0C" w:rsidP="00BE301E">
            <w:pPr>
              <w:pStyle w:val="TAC"/>
            </w:pPr>
            <w:r w:rsidRPr="00762FC2">
              <w:t>-</w:t>
            </w:r>
          </w:p>
        </w:tc>
      </w:tr>
      <w:tr w:rsidR="004C6858" w:rsidRPr="00A53E36" w14:paraId="62943233" w14:textId="77777777" w:rsidTr="004C6858">
        <w:trPr>
          <w:gridAfter w:val="2"/>
          <w:wAfter w:w="101" w:type="dxa"/>
          <w:cantSplit/>
          <w:jc w:val="center"/>
        </w:trPr>
        <w:tc>
          <w:tcPr>
            <w:tcW w:w="9758" w:type="dxa"/>
            <w:gridSpan w:val="13"/>
          </w:tcPr>
          <w:p w14:paraId="763FF3A3" w14:textId="77777777" w:rsidR="008D0C0C" w:rsidRDefault="008D0C0C" w:rsidP="00BE301E">
            <w:pPr>
              <w:pStyle w:val="TAN"/>
            </w:pPr>
            <w:r>
              <w:rPr>
                <w:lang w:eastAsia="ko-KR"/>
              </w:rPr>
              <w:t xml:space="preserve">   NOTE1:</w:t>
            </w:r>
            <w:r w:rsidRPr="000A6FC2">
              <w:t xml:space="preserve"> </w:t>
            </w:r>
            <w:r>
              <w:tab/>
              <w:t xml:space="preserve"> Timer X is optional in the </w:t>
            </w:r>
            <w:r w:rsidR="009922C1">
              <w:rPr>
                <w:rFonts w:hint="eastAsia"/>
                <w:lang w:eastAsia="zh-CN"/>
              </w:rPr>
              <w:t xml:space="preserve">ETSI </w:t>
            </w:r>
            <w:r>
              <w:t>TISPAN Ia version 3 profile [4].</w:t>
            </w:r>
          </w:p>
          <w:p w14:paraId="0E72BB9D" w14:textId="77777777" w:rsidR="008D0C0C" w:rsidRPr="00762FC2" w:rsidRDefault="008D0C0C" w:rsidP="00BE301E">
            <w:pPr>
              <w:pStyle w:val="TAN"/>
              <w:rPr>
                <w:lang w:eastAsia="ko-KR"/>
              </w:rPr>
            </w:pPr>
            <w:r>
              <w:rPr>
                <w:lang w:eastAsia="ko-KR"/>
              </w:rPr>
              <w:t xml:space="preserve">   NOTE2:  </w:t>
            </w:r>
            <w:r>
              <w:rPr>
                <w:noProof/>
              </w:rPr>
              <w:t>The heartbeat timer shall be configured to a value much greater than the mean call holding time.</w:t>
            </w:r>
          </w:p>
        </w:tc>
      </w:tr>
    </w:tbl>
    <w:p w14:paraId="6A56C942" w14:textId="77777777" w:rsidR="008D0C0C" w:rsidRPr="00762FC2" w:rsidRDefault="008D0C0C" w:rsidP="008D0C0C">
      <w:pPr>
        <w:spacing w:after="240" w:line="240" w:lineRule="atLeast"/>
      </w:pPr>
    </w:p>
    <w:p w14:paraId="1E73D70C" w14:textId="77777777" w:rsidR="008D0C0C" w:rsidRPr="00762FC2" w:rsidRDefault="008D0C0C" w:rsidP="008D0C0C">
      <w:pPr>
        <w:pStyle w:val="Heading4"/>
      </w:pPr>
      <w:bookmarkStart w:id="102" w:name="_Toc414010834"/>
      <w:r w:rsidRPr="00762FC2">
        <w:lastRenderedPageBreak/>
        <w:t>5.14.</w:t>
      </w:r>
      <w:r>
        <w:t>3</w:t>
      </w:r>
      <w:r w:rsidRPr="00762FC2">
        <w:t>.</w:t>
      </w:r>
      <w:r>
        <w:t>1</w:t>
      </w:r>
      <w:r w:rsidR="005B26D3">
        <w:t>0</w:t>
      </w:r>
      <w:r w:rsidRPr="00762FC2">
        <w:tab/>
      </w:r>
      <w:r>
        <w:t>Media Gateway Resource Congestion handling Package</w:t>
      </w:r>
      <w:r w:rsidR="004C6923">
        <w:rPr>
          <w:rFonts w:hint="eastAsia"/>
          <w:lang w:eastAsia="zh-CN"/>
        </w:rPr>
        <w:t xml:space="preserve"> (chp)</w:t>
      </w:r>
      <w:bookmarkEnd w:id="102"/>
    </w:p>
    <w:p w14:paraId="5D0DBAAE" w14:textId="77777777" w:rsidR="008D0C0C" w:rsidRPr="00762FC2" w:rsidRDefault="008D0C0C" w:rsidP="008D0C0C">
      <w:pPr>
        <w:pStyle w:val="TH"/>
      </w:pPr>
      <w:r w:rsidRPr="00762FC2">
        <w:t xml:space="preserve">Table </w:t>
      </w:r>
      <w:r>
        <w:t>5.14.3.1</w:t>
      </w:r>
      <w:r w:rsidR="005B26D3">
        <w:t>0</w:t>
      </w:r>
      <w:r>
        <w:t>.1</w:t>
      </w:r>
      <w:r w:rsidRPr="00762FC2">
        <w:t xml:space="preserve">: </w:t>
      </w:r>
      <w:r>
        <w:t>Media Gateway Resource Congestion handling Package</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2"/>
        <w:gridCol w:w="1827"/>
        <w:gridCol w:w="36"/>
        <w:gridCol w:w="8"/>
        <w:gridCol w:w="1953"/>
        <w:gridCol w:w="268"/>
        <w:gridCol w:w="342"/>
        <w:gridCol w:w="1413"/>
        <w:gridCol w:w="2106"/>
        <w:gridCol w:w="12"/>
        <w:tblGridChange w:id="103">
          <w:tblGrid>
            <w:gridCol w:w="1742"/>
            <w:gridCol w:w="1827"/>
            <w:gridCol w:w="36"/>
            <w:gridCol w:w="8"/>
            <w:gridCol w:w="1953"/>
            <w:gridCol w:w="268"/>
            <w:gridCol w:w="342"/>
            <w:gridCol w:w="1413"/>
            <w:gridCol w:w="2106"/>
            <w:gridCol w:w="12"/>
          </w:tblGrid>
        </w:tblGridChange>
      </w:tblGrid>
      <w:tr w:rsidR="004C6858" w:rsidRPr="00762FC2" w14:paraId="252EA932" w14:textId="77777777" w:rsidTr="004C6858">
        <w:trPr>
          <w:gridAfter w:val="1"/>
          <w:wAfter w:w="12" w:type="dxa"/>
          <w:cantSplit/>
          <w:jc w:val="center"/>
        </w:trPr>
        <w:tc>
          <w:tcPr>
            <w:tcW w:w="1742" w:type="dxa"/>
            <w:shd w:val="clear" w:color="auto" w:fill="E0E0E0"/>
          </w:tcPr>
          <w:p w14:paraId="72BF7E73" w14:textId="77777777" w:rsidR="008D0C0C" w:rsidRPr="00762FC2" w:rsidRDefault="008D0C0C" w:rsidP="00BE301E">
            <w:pPr>
              <w:pStyle w:val="TAH"/>
            </w:pPr>
            <w:r w:rsidRPr="00762FC2">
              <w:t xml:space="preserve">Properties </w:t>
            </w:r>
          </w:p>
        </w:tc>
        <w:tc>
          <w:tcPr>
            <w:tcW w:w="1827" w:type="dxa"/>
            <w:shd w:val="clear" w:color="auto" w:fill="E0E0E0"/>
          </w:tcPr>
          <w:p w14:paraId="3762E86E" w14:textId="77777777" w:rsidR="008D0C0C" w:rsidRPr="00762FC2" w:rsidRDefault="008D0C0C" w:rsidP="00BE301E">
            <w:pPr>
              <w:pStyle w:val="TAH"/>
            </w:pPr>
            <w:r w:rsidRPr="00762FC2">
              <w:t>Mandatory/Optional</w:t>
            </w:r>
          </w:p>
        </w:tc>
        <w:tc>
          <w:tcPr>
            <w:tcW w:w="2265" w:type="dxa"/>
            <w:gridSpan w:val="4"/>
            <w:shd w:val="clear" w:color="auto" w:fill="E0E0E0"/>
          </w:tcPr>
          <w:p w14:paraId="687B981A" w14:textId="77777777" w:rsidR="008D0C0C" w:rsidRPr="00762FC2" w:rsidRDefault="008D0C0C" w:rsidP="00BE301E">
            <w:pPr>
              <w:pStyle w:val="TAH"/>
            </w:pPr>
            <w:r w:rsidRPr="00762FC2">
              <w:t>Used in command</w:t>
            </w:r>
          </w:p>
        </w:tc>
        <w:tc>
          <w:tcPr>
            <w:tcW w:w="1755" w:type="dxa"/>
            <w:gridSpan w:val="2"/>
            <w:shd w:val="clear" w:color="auto" w:fill="E0E0E0"/>
          </w:tcPr>
          <w:p w14:paraId="68871CF9" w14:textId="77777777" w:rsidR="008D0C0C" w:rsidRPr="00762FC2" w:rsidRDefault="008D0C0C" w:rsidP="00BE301E">
            <w:pPr>
              <w:pStyle w:val="TAH"/>
            </w:pPr>
            <w:r w:rsidRPr="00762FC2">
              <w:t>Supported Values</w:t>
            </w:r>
          </w:p>
        </w:tc>
        <w:tc>
          <w:tcPr>
            <w:tcW w:w="2106" w:type="dxa"/>
            <w:shd w:val="clear" w:color="auto" w:fill="E0E0E0"/>
          </w:tcPr>
          <w:p w14:paraId="226F5C25" w14:textId="77777777" w:rsidR="008D0C0C" w:rsidRPr="00762FC2" w:rsidRDefault="008D0C0C" w:rsidP="00BE301E">
            <w:pPr>
              <w:pStyle w:val="TAH"/>
            </w:pPr>
            <w:r w:rsidRPr="00762FC2">
              <w:t>Provisioned Value</w:t>
            </w:r>
          </w:p>
        </w:tc>
      </w:tr>
      <w:tr w:rsidR="004C6858" w:rsidRPr="00762FC2" w14:paraId="397A65A5" w14:textId="77777777" w:rsidTr="004C6858">
        <w:trPr>
          <w:gridAfter w:val="1"/>
          <w:wAfter w:w="12" w:type="dxa"/>
          <w:cantSplit/>
          <w:jc w:val="center"/>
        </w:trPr>
        <w:tc>
          <w:tcPr>
            <w:tcW w:w="1742" w:type="dxa"/>
          </w:tcPr>
          <w:p w14:paraId="0A1DAE05" w14:textId="77777777" w:rsidR="008D0C0C" w:rsidRPr="00762FC2" w:rsidRDefault="008D0C0C" w:rsidP="00BE301E">
            <w:pPr>
              <w:pStyle w:val="TAL"/>
            </w:pPr>
            <w:r w:rsidRPr="00762FC2">
              <w:t>None</w:t>
            </w:r>
          </w:p>
        </w:tc>
        <w:tc>
          <w:tcPr>
            <w:tcW w:w="1827" w:type="dxa"/>
          </w:tcPr>
          <w:p w14:paraId="2FA9BAE7" w14:textId="77777777" w:rsidR="008D0C0C" w:rsidRPr="00762FC2" w:rsidRDefault="008D0C0C" w:rsidP="00BE301E">
            <w:pPr>
              <w:pStyle w:val="TAC"/>
            </w:pPr>
            <w:r w:rsidRPr="00762FC2">
              <w:t>-</w:t>
            </w:r>
          </w:p>
        </w:tc>
        <w:tc>
          <w:tcPr>
            <w:tcW w:w="2265" w:type="dxa"/>
            <w:gridSpan w:val="4"/>
          </w:tcPr>
          <w:p w14:paraId="1D73F587" w14:textId="77777777" w:rsidR="008D0C0C" w:rsidRPr="00762FC2" w:rsidRDefault="008D0C0C" w:rsidP="00BE301E">
            <w:pPr>
              <w:pStyle w:val="TAC"/>
            </w:pPr>
            <w:r w:rsidRPr="00762FC2">
              <w:t>-</w:t>
            </w:r>
          </w:p>
        </w:tc>
        <w:tc>
          <w:tcPr>
            <w:tcW w:w="1755" w:type="dxa"/>
            <w:gridSpan w:val="2"/>
          </w:tcPr>
          <w:p w14:paraId="049F0C12" w14:textId="77777777" w:rsidR="008D0C0C" w:rsidRPr="00762FC2" w:rsidRDefault="008D0C0C" w:rsidP="00BE301E">
            <w:pPr>
              <w:pStyle w:val="TAC"/>
            </w:pPr>
            <w:r w:rsidRPr="00762FC2">
              <w:t>-</w:t>
            </w:r>
          </w:p>
        </w:tc>
        <w:tc>
          <w:tcPr>
            <w:tcW w:w="2106" w:type="dxa"/>
          </w:tcPr>
          <w:p w14:paraId="649EC1B7" w14:textId="77777777" w:rsidR="008D0C0C" w:rsidRPr="00762FC2" w:rsidRDefault="008D0C0C" w:rsidP="00BE301E">
            <w:pPr>
              <w:pStyle w:val="TAC"/>
            </w:pPr>
            <w:r w:rsidRPr="00762FC2">
              <w:t>-</w:t>
            </w:r>
          </w:p>
        </w:tc>
      </w:tr>
      <w:tr w:rsidR="004C6858" w:rsidRPr="00762FC2" w14:paraId="0CB83A06" w14:textId="77777777" w:rsidTr="004C6858">
        <w:trPr>
          <w:gridAfter w:val="1"/>
          <w:wAfter w:w="12" w:type="dxa"/>
          <w:cantSplit/>
          <w:jc w:val="center"/>
        </w:trPr>
        <w:tc>
          <w:tcPr>
            <w:tcW w:w="1742" w:type="dxa"/>
            <w:shd w:val="clear" w:color="auto" w:fill="E0E0E0"/>
          </w:tcPr>
          <w:p w14:paraId="279A2E74" w14:textId="77777777" w:rsidR="008D0C0C" w:rsidRPr="00762FC2" w:rsidRDefault="008D0C0C" w:rsidP="00BE301E">
            <w:pPr>
              <w:pStyle w:val="TAH"/>
            </w:pPr>
            <w:r w:rsidRPr="00762FC2">
              <w:t>Signals</w:t>
            </w:r>
          </w:p>
        </w:tc>
        <w:tc>
          <w:tcPr>
            <w:tcW w:w="1827" w:type="dxa"/>
            <w:shd w:val="clear" w:color="auto" w:fill="E0E0E0"/>
          </w:tcPr>
          <w:p w14:paraId="60F4E4DE" w14:textId="77777777" w:rsidR="008D0C0C" w:rsidRPr="00762FC2" w:rsidRDefault="008D0C0C" w:rsidP="00BE301E">
            <w:pPr>
              <w:pStyle w:val="TAH"/>
            </w:pPr>
            <w:r w:rsidRPr="00762FC2">
              <w:t>Mandatory/Optional</w:t>
            </w:r>
          </w:p>
        </w:tc>
        <w:tc>
          <w:tcPr>
            <w:tcW w:w="4020" w:type="dxa"/>
            <w:gridSpan w:val="6"/>
            <w:shd w:val="clear" w:color="auto" w:fill="E0E0E0"/>
          </w:tcPr>
          <w:p w14:paraId="2DFCF27D" w14:textId="77777777" w:rsidR="008D0C0C" w:rsidRPr="00762FC2" w:rsidRDefault="008D0C0C" w:rsidP="00BE301E">
            <w:pPr>
              <w:pStyle w:val="TAH"/>
            </w:pPr>
            <w:r w:rsidRPr="00762FC2">
              <w:t>Used in command</w:t>
            </w:r>
          </w:p>
        </w:tc>
        <w:tc>
          <w:tcPr>
            <w:tcW w:w="2106" w:type="dxa"/>
            <w:shd w:val="clear" w:color="auto" w:fill="E0E0E0"/>
          </w:tcPr>
          <w:p w14:paraId="5BEF7715" w14:textId="77777777" w:rsidR="008D0C0C" w:rsidRPr="00762FC2" w:rsidRDefault="008D0C0C" w:rsidP="00BE301E">
            <w:pPr>
              <w:pStyle w:val="TAH"/>
            </w:pPr>
            <w:r w:rsidRPr="00762FC2">
              <w:t>Duration Provisioned Value</w:t>
            </w:r>
          </w:p>
        </w:tc>
      </w:tr>
      <w:tr w:rsidR="004C6858" w:rsidRPr="00762FC2" w14:paraId="7204A4A8" w14:textId="77777777" w:rsidTr="004C6858">
        <w:trPr>
          <w:cantSplit/>
          <w:jc w:val="center"/>
        </w:trPr>
        <w:tc>
          <w:tcPr>
            <w:tcW w:w="1742" w:type="dxa"/>
            <w:vMerge w:val="restart"/>
          </w:tcPr>
          <w:p w14:paraId="1296A00B" w14:textId="77777777" w:rsidR="008D0C0C" w:rsidRPr="00762FC2" w:rsidRDefault="008D0C0C" w:rsidP="00BE301E">
            <w:pPr>
              <w:pStyle w:val="TAL"/>
            </w:pPr>
            <w:r w:rsidRPr="00762FC2">
              <w:t>None</w:t>
            </w:r>
          </w:p>
        </w:tc>
        <w:tc>
          <w:tcPr>
            <w:tcW w:w="1863" w:type="dxa"/>
            <w:gridSpan w:val="2"/>
          </w:tcPr>
          <w:p w14:paraId="378691C0" w14:textId="77777777" w:rsidR="008D0C0C" w:rsidRPr="00762FC2" w:rsidRDefault="008D0C0C" w:rsidP="00BE301E">
            <w:pPr>
              <w:pStyle w:val="TAC"/>
            </w:pPr>
            <w:r w:rsidRPr="00762FC2">
              <w:t>-</w:t>
            </w:r>
          </w:p>
        </w:tc>
        <w:tc>
          <w:tcPr>
            <w:tcW w:w="3984" w:type="dxa"/>
            <w:gridSpan w:val="5"/>
          </w:tcPr>
          <w:p w14:paraId="40923EBA" w14:textId="77777777" w:rsidR="008D0C0C" w:rsidRPr="00762FC2" w:rsidRDefault="008D0C0C" w:rsidP="00BE301E">
            <w:pPr>
              <w:pStyle w:val="TAC"/>
            </w:pPr>
            <w:r w:rsidRPr="00762FC2">
              <w:t>-</w:t>
            </w:r>
          </w:p>
        </w:tc>
        <w:tc>
          <w:tcPr>
            <w:tcW w:w="2118" w:type="dxa"/>
            <w:gridSpan w:val="2"/>
          </w:tcPr>
          <w:p w14:paraId="457D4674" w14:textId="77777777" w:rsidR="008D0C0C" w:rsidRPr="00762FC2" w:rsidRDefault="008D0C0C" w:rsidP="00BE301E">
            <w:pPr>
              <w:pStyle w:val="TAC"/>
            </w:pPr>
            <w:r w:rsidRPr="00762FC2">
              <w:t>-</w:t>
            </w:r>
          </w:p>
        </w:tc>
      </w:tr>
      <w:tr w:rsidR="004C6858" w:rsidRPr="00762FC2" w14:paraId="2C36F218" w14:textId="77777777" w:rsidTr="004C6858">
        <w:trPr>
          <w:cantSplit/>
          <w:jc w:val="center"/>
        </w:trPr>
        <w:tc>
          <w:tcPr>
            <w:tcW w:w="1742" w:type="dxa"/>
            <w:vMerge/>
          </w:tcPr>
          <w:p w14:paraId="372DBD0A" w14:textId="77777777" w:rsidR="008D0C0C" w:rsidRPr="00762FC2" w:rsidRDefault="008D0C0C" w:rsidP="00BE301E">
            <w:pPr>
              <w:pStyle w:val="TAL"/>
            </w:pPr>
          </w:p>
        </w:tc>
        <w:tc>
          <w:tcPr>
            <w:tcW w:w="1863" w:type="dxa"/>
            <w:gridSpan w:val="2"/>
            <w:shd w:val="clear" w:color="auto" w:fill="E0E0E0"/>
          </w:tcPr>
          <w:p w14:paraId="70B9F3C9" w14:textId="77777777" w:rsidR="008D0C0C" w:rsidRPr="00762FC2" w:rsidRDefault="008D0C0C" w:rsidP="00BE301E">
            <w:pPr>
              <w:pStyle w:val="TAH"/>
            </w:pPr>
            <w:r w:rsidRPr="00762FC2">
              <w:t>Signal Parameters</w:t>
            </w:r>
          </w:p>
        </w:tc>
        <w:tc>
          <w:tcPr>
            <w:tcW w:w="1961" w:type="dxa"/>
            <w:gridSpan w:val="2"/>
            <w:shd w:val="clear" w:color="auto" w:fill="E0E0E0"/>
          </w:tcPr>
          <w:p w14:paraId="28CA46FA" w14:textId="77777777" w:rsidR="008D0C0C" w:rsidRPr="00762FC2" w:rsidRDefault="008D0C0C" w:rsidP="00BE301E">
            <w:pPr>
              <w:pStyle w:val="TAH"/>
            </w:pPr>
            <w:r w:rsidRPr="00762FC2">
              <w:t>Mandatory/Optional</w:t>
            </w:r>
          </w:p>
        </w:tc>
        <w:tc>
          <w:tcPr>
            <w:tcW w:w="2023" w:type="dxa"/>
            <w:gridSpan w:val="3"/>
            <w:shd w:val="clear" w:color="auto" w:fill="E0E0E0"/>
          </w:tcPr>
          <w:p w14:paraId="7311C074" w14:textId="77777777" w:rsidR="008D0C0C" w:rsidRPr="00762FC2" w:rsidRDefault="008D0C0C" w:rsidP="00BE301E">
            <w:pPr>
              <w:pStyle w:val="TAH"/>
            </w:pPr>
            <w:r w:rsidRPr="00762FC2">
              <w:t>Supported Values</w:t>
            </w:r>
          </w:p>
        </w:tc>
        <w:tc>
          <w:tcPr>
            <w:tcW w:w="2118" w:type="dxa"/>
            <w:gridSpan w:val="2"/>
            <w:shd w:val="clear" w:color="auto" w:fill="E0E0E0"/>
          </w:tcPr>
          <w:p w14:paraId="0B1127F7" w14:textId="77777777" w:rsidR="008D0C0C" w:rsidRPr="00762FC2" w:rsidRDefault="008D0C0C" w:rsidP="00BE301E">
            <w:pPr>
              <w:pStyle w:val="TAH"/>
            </w:pPr>
            <w:r w:rsidRPr="00762FC2">
              <w:t>Duration Provisioned Value</w:t>
            </w:r>
          </w:p>
        </w:tc>
      </w:tr>
      <w:tr w:rsidR="004C6858" w:rsidRPr="00762FC2" w14:paraId="43B2502B" w14:textId="77777777" w:rsidTr="004C6858">
        <w:trPr>
          <w:cantSplit/>
          <w:jc w:val="center"/>
        </w:trPr>
        <w:tc>
          <w:tcPr>
            <w:tcW w:w="1742" w:type="dxa"/>
            <w:vMerge/>
          </w:tcPr>
          <w:p w14:paraId="52F24182" w14:textId="77777777" w:rsidR="008D0C0C" w:rsidRPr="00762FC2" w:rsidRDefault="008D0C0C" w:rsidP="00BE301E">
            <w:pPr>
              <w:pStyle w:val="TAL"/>
            </w:pPr>
          </w:p>
        </w:tc>
        <w:tc>
          <w:tcPr>
            <w:tcW w:w="1863" w:type="dxa"/>
            <w:gridSpan w:val="2"/>
          </w:tcPr>
          <w:p w14:paraId="32C7FA4F" w14:textId="77777777" w:rsidR="008D0C0C" w:rsidRPr="00762FC2" w:rsidRDefault="008D0C0C" w:rsidP="00BE301E">
            <w:pPr>
              <w:pStyle w:val="TAC"/>
            </w:pPr>
            <w:r w:rsidRPr="00762FC2">
              <w:t>-</w:t>
            </w:r>
          </w:p>
        </w:tc>
        <w:tc>
          <w:tcPr>
            <w:tcW w:w="1961" w:type="dxa"/>
            <w:gridSpan w:val="2"/>
          </w:tcPr>
          <w:p w14:paraId="3CDA799F" w14:textId="77777777" w:rsidR="008D0C0C" w:rsidRPr="00762FC2" w:rsidRDefault="008D0C0C" w:rsidP="00BE301E">
            <w:pPr>
              <w:pStyle w:val="TAC"/>
            </w:pPr>
            <w:r w:rsidRPr="00762FC2">
              <w:t>-</w:t>
            </w:r>
          </w:p>
        </w:tc>
        <w:tc>
          <w:tcPr>
            <w:tcW w:w="2023" w:type="dxa"/>
            <w:gridSpan w:val="3"/>
          </w:tcPr>
          <w:p w14:paraId="2478A932" w14:textId="77777777" w:rsidR="008D0C0C" w:rsidRPr="00762FC2" w:rsidRDefault="008D0C0C" w:rsidP="00BE301E">
            <w:pPr>
              <w:pStyle w:val="TAC"/>
            </w:pPr>
            <w:r w:rsidRPr="00762FC2">
              <w:t>-</w:t>
            </w:r>
          </w:p>
        </w:tc>
        <w:tc>
          <w:tcPr>
            <w:tcW w:w="2118" w:type="dxa"/>
            <w:gridSpan w:val="2"/>
          </w:tcPr>
          <w:p w14:paraId="43FFB43D" w14:textId="77777777" w:rsidR="008D0C0C" w:rsidRPr="00762FC2" w:rsidRDefault="008D0C0C" w:rsidP="00BE301E">
            <w:pPr>
              <w:pStyle w:val="TAC"/>
            </w:pPr>
            <w:r w:rsidRPr="00762FC2">
              <w:t>-</w:t>
            </w:r>
          </w:p>
        </w:tc>
      </w:tr>
      <w:tr w:rsidR="008D0C0C" w:rsidRPr="00762FC2" w14:paraId="40DC16E1" w14:textId="77777777" w:rsidTr="004C6858">
        <w:trPr>
          <w:gridAfter w:val="1"/>
          <w:wAfter w:w="12" w:type="dxa"/>
          <w:cantSplit/>
          <w:jc w:val="center"/>
        </w:trPr>
        <w:tc>
          <w:tcPr>
            <w:tcW w:w="1742" w:type="dxa"/>
            <w:shd w:val="clear" w:color="auto" w:fill="E0E0E0"/>
          </w:tcPr>
          <w:p w14:paraId="2ABA4A74" w14:textId="77777777" w:rsidR="008D0C0C" w:rsidRPr="00762FC2" w:rsidRDefault="008D0C0C" w:rsidP="00BE301E">
            <w:pPr>
              <w:pStyle w:val="TAH"/>
            </w:pPr>
            <w:r w:rsidRPr="00762FC2">
              <w:t>Events</w:t>
            </w:r>
          </w:p>
        </w:tc>
        <w:tc>
          <w:tcPr>
            <w:tcW w:w="1827" w:type="dxa"/>
            <w:shd w:val="clear" w:color="auto" w:fill="E0E0E0"/>
          </w:tcPr>
          <w:p w14:paraId="47C70CE5" w14:textId="77777777" w:rsidR="008D0C0C" w:rsidRPr="00762FC2" w:rsidRDefault="008D0C0C" w:rsidP="00BE301E">
            <w:pPr>
              <w:pStyle w:val="TAH"/>
            </w:pPr>
            <w:r w:rsidRPr="00762FC2">
              <w:t>Mandatory/Optional</w:t>
            </w:r>
          </w:p>
        </w:tc>
        <w:tc>
          <w:tcPr>
            <w:tcW w:w="6126" w:type="dxa"/>
            <w:gridSpan w:val="7"/>
            <w:shd w:val="clear" w:color="auto" w:fill="E0E0E0"/>
          </w:tcPr>
          <w:p w14:paraId="3A469558" w14:textId="77777777" w:rsidR="008D0C0C" w:rsidRPr="00762FC2" w:rsidRDefault="008D0C0C" w:rsidP="00BE301E">
            <w:pPr>
              <w:pStyle w:val="TAH"/>
            </w:pPr>
            <w:r w:rsidRPr="00762FC2">
              <w:t>Used in command</w:t>
            </w:r>
          </w:p>
        </w:tc>
      </w:tr>
      <w:tr w:rsidR="008D0C0C" w:rsidRPr="00762FC2" w14:paraId="6F8CC28A" w14:textId="77777777" w:rsidTr="004C6858">
        <w:trPr>
          <w:cantSplit/>
          <w:jc w:val="center"/>
        </w:trPr>
        <w:tc>
          <w:tcPr>
            <w:tcW w:w="1742" w:type="dxa"/>
            <w:vMerge w:val="restart"/>
          </w:tcPr>
          <w:p w14:paraId="56667B45" w14:textId="77777777" w:rsidR="008D0C0C" w:rsidRPr="00D344B8" w:rsidRDefault="008D0C0C" w:rsidP="00BE301E">
            <w:pPr>
              <w:pStyle w:val="TAL"/>
              <w:rPr>
                <w:lang w:val="it-IT"/>
              </w:rPr>
            </w:pPr>
            <w:r w:rsidRPr="00AD283B">
              <w:rPr>
                <w:rFonts w:cs="Arial"/>
                <w:szCs w:val="18"/>
                <w:lang w:val="it-IT"/>
              </w:rPr>
              <w:t>MGCon (chp/mgcon, 0x0029/0x0001)</w:t>
            </w:r>
          </w:p>
        </w:tc>
        <w:tc>
          <w:tcPr>
            <w:tcW w:w="1871" w:type="dxa"/>
            <w:gridSpan w:val="3"/>
          </w:tcPr>
          <w:p w14:paraId="3493F57C" w14:textId="77777777" w:rsidR="008D0C0C" w:rsidRPr="00762FC2" w:rsidRDefault="008D0C0C" w:rsidP="00BE301E">
            <w:pPr>
              <w:pStyle w:val="TAC"/>
            </w:pPr>
            <w:r w:rsidRPr="00762FC2">
              <w:t>M</w:t>
            </w:r>
          </w:p>
        </w:tc>
        <w:tc>
          <w:tcPr>
            <w:tcW w:w="6094" w:type="dxa"/>
            <w:gridSpan w:val="6"/>
          </w:tcPr>
          <w:p w14:paraId="2B3D73B5" w14:textId="77777777" w:rsidR="008D0C0C" w:rsidRPr="00762FC2" w:rsidRDefault="008D0C0C" w:rsidP="00BE301E">
            <w:pPr>
              <w:pStyle w:val="TAC"/>
              <w:rPr>
                <w:b/>
                <w:bCs/>
              </w:rPr>
            </w:pPr>
            <w:r w:rsidRPr="00762FC2">
              <w:t>MODIFY, NOTIFY</w:t>
            </w:r>
          </w:p>
        </w:tc>
      </w:tr>
      <w:tr w:rsidR="004C6858" w:rsidRPr="00762FC2" w14:paraId="1C20DB1C" w14:textId="77777777" w:rsidTr="004C6858">
        <w:trPr>
          <w:cantSplit/>
          <w:jc w:val="center"/>
        </w:trPr>
        <w:tc>
          <w:tcPr>
            <w:tcW w:w="1742" w:type="dxa"/>
            <w:vMerge/>
          </w:tcPr>
          <w:p w14:paraId="06101588" w14:textId="77777777" w:rsidR="008D0C0C" w:rsidRPr="00762FC2" w:rsidRDefault="008D0C0C" w:rsidP="00BE301E">
            <w:pPr>
              <w:pStyle w:val="TAL"/>
              <w:rPr>
                <w:b/>
                <w:bCs/>
              </w:rPr>
            </w:pPr>
          </w:p>
        </w:tc>
        <w:tc>
          <w:tcPr>
            <w:tcW w:w="1871" w:type="dxa"/>
            <w:gridSpan w:val="3"/>
            <w:shd w:val="clear" w:color="auto" w:fill="E0E0E0"/>
          </w:tcPr>
          <w:p w14:paraId="3216BD60" w14:textId="77777777" w:rsidR="008D0C0C" w:rsidRPr="00762FC2" w:rsidRDefault="008D0C0C" w:rsidP="00BE301E">
            <w:pPr>
              <w:pStyle w:val="TAH"/>
            </w:pPr>
            <w:r w:rsidRPr="00762FC2">
              <w:t>Event Parameters</w:t>
            </w:r>
          </w:p>
        </w:tc>
        <w:tc>
          <w:tcPr>
            <w:tcW w:w="1953" w:type="dxa"/>
            <w:shd w:val="clear" w:color="auto" w:fill="E0E0E0"/>
          </w:tcPr>
          <w:p w14:paraId="2D6BE3D8" w14:textId="77777777" w:rsidR="008D0C0C" w:rsidRPr="00762FC2" w:rsidRDefault="008D0C0C" w:rsidP="00BE301E">
            <w:pPr>
              <w:pStyle w:val="TAH"/>
            </w:pPr>
            <w:r w:rsidRPr="00762FC2">
              <w:t>Mandatory/Optional</w:t>
            </w:r>
          </w:p>
        </w:tc>
        <w:tc>
          <w:tcPr>
            <w:tcW w:w="2023" w:type="dxa"/>
            <w:gridSpan w:val="3"/>
            <w:shd w:val="clear" w:color="auto" w:fill="E0E0E0"/>
          </w:tcPr>
          <w:p w14:paraId="1F109263" w14:textId="77777777" w:rsidR="008D0C0C" w:rsidRPr="00762FC2" w:rsidRDefault="008D0C0C" w:rsidP="00BE301E">
            <w:pPr>
              <w:pStyle w:val="TAH"/>
            </w:pPr>
            <w:r w:rsidRPr="00762FC2">
              <w:t>Supported Values</w:t>
            </w:r>
          </w:p>
        </w:tc>
        <w:tc>
          <w:tcPr>
            <w:tcW w:w="2118" w:type="dxa"/>
            <w:gridSpan w:val="2"/>
            <w:shd w:val="clear" w:color="auto" w:fill="E0E0E0"/>
          </w:tcPr>
          <w:p w14:paraId="59CCAD4A" w14:textId="77777777" w:rsidR="008D0C0C" w:rsidRPr="00762FC2" w:rsidRDefault="008D0C0C" w:rsidP="00BE301E">
            <w:pPr>
              <w:pStyle w:val="TAH"/>
            </w:pPr>
            <w:r w:rsidRPr="00762FC2">
              <w:t>Provisioned Value</w:t>
            </w:r>
          </w:p>
        </w:tc>
      </w:tr>
      <w:tr w:rsidR="004C6858" w:rsidRPr="00762FC2" w14:paraId="52DB0F04" w14:textId="77777777" w:rsidTr="004C6858">
        <w:trPr>
          <w:cantSplit/>
          <w:jc w:val="center"/>
        </w:trPr>
        <w:tc>
          <w:tcPr>
            <w:tcW w:w="1742" w:type="dxa"/>
            <w:vMerge/>
          </w:tcPr>
          <w:p w14:paraId="338271E0" w14:textId="77777777" w:rsidR="008D0C0C" w:rsidRPr="00762FC2" w:rsidRDefault="008D0C0C" w:rsidP="00BE301E">
            <w:pPr>
              <w:pStyle w:val="TAL"/>
              <w:rPr>
                <w:b/>
                <w:bCs/>
              </w:rPr>
            </w:pPr>
          </w:p>
        </w:tc>
        <w:tc>
          <w:tcPr>
            <w:tcW w:w="1871" w:type="dxa"/>
            <w:gridSpan w:val="3"/>
          </w:tcPr>
          <w:p w14:paraId="2E577AC3" w14:textId="77777777" w:rsidR="008D0C0C" w:rsidRPr="00762FC2" w:rsidRDefault="008D0C0C" w:rsidP="00BE301E">
            <w:pPr>
              <w:pStyle w:val="TAC"/>
              <w:rPr>
                <w:bCs/>
              </w:rPr>
            </w:pPr>
            <w:r>
              <w:rPr>
                <w:bCs/>
              </w:rPr>
              <w:t>None</w:t>
            </w:r>
          </w:p>
        </w:tc>
        <w:tc>
          <w:tcPr>
            <w:tcW w:w="1953" w:type="dxa"/>
          </w:tcPr>
          <w:p w14:paraId="6D0D6341" w14:textId="77777777" w:rsidR="008D0C0C" w:rsidRPr="00762FC2" w:rsidRDefault="008D0C0C" w:rsidP="00BE301E">
            <w:pPr>
              <w:pStyle w:val="TAC"/>
            </w:pPr>
            <w:r>
              <w:t>-</w:t>
            </w:r>
          </w:p>
        </w:tc>
        <w:tc>
          <w:tcPr>
            <w:tcW w:w="2023" w:type="dxa"/>
            <w:gridSpan w:val="3"/>
          </w:tcPr>
          <w:p w14:paraId="35A59B57" w14:textId="77777777" w:rsidR="008D0C0C" w:rsidRPr="00762FC2" w:rsidRDefault="008D0C0C" w:rsidP="00BE301E">
            <w:pPr>
              <w:pStyle w:val="TAC"/>
            </w:pPr>
            <w:r>
              <w:rPr>
                <w:rFonts w:cs="Arial"/>
                <w:szCs w:val="18"/>
              </w:rPr>
              <w:t>-</w:t>
            </w:r>
          </w:p>
        </w:tc>
        <w:tc>
          <w:tcPr>
            <w:tcW w:w="2118" w:type="dxa"/>
            <w:gridSpan w:val="2"/>
          </w:tcPr>
          <w:p w14:paraId="2D4533A5" w14:textId="77777777" w:rsidR="008D0C0C" w:rsidRPr="00762FC2" w:rsidRDefault="008D0C0C" w:rsidP="00BE301E">
            <w:pPr>
              <w:pStyle w:val="TAC"/>
            </w:pPr>
            <w:r>
              <w:rPr>
                <w:rFonts w:cs="Arial"/>
                <w:szCs w:val="18"/>
              </w:rPr>
              <w:t>-</w:t>
            </w:r>
          </w:p>
        </w:tc>
      </w:tr>
      <w:tr w:rsidR="004C6858" w:rsidRPr="00762FC2" w14:paraId="26900AE3" w14:textId="77777777" w:rsidTr="004C6858">
        <w:trPr>
          <w:cantSplit/>
          <w:jc w:val="center"/>
        </w:trPr>
        <w:tc>
          <w:tcPr>
            <w:tcW w:w="1742" w:type="dxa"/>
            <w:vMerge/>
          </w:tcPr>
          <w:p w14:paraId="38DBF0A2" w14:textId="77777777" w:rsidR="008D0C0C" w:rsidRPr="00762FC2" w:rsidRDefault="008D0C0C" w:rsidP="00BE301E">
            <w:pPr>
              <w:pStyle w:val="TAL"/>
              <w:rPr>
                <w:b/>
                <w:bCs/>
              </w:rPr>
            </w:pPr>
          </w:p>
        </w:tc>
        <w:tc>
          <w:tcPr>
            <w:tcW w:w="1871" w:type="dxa"/>
            <w:gridSpan w:val="3"/>
            <w:shd w:val="clear" w:color="auto" w:fill="E0E0E0"/>
          </w:tcPr>
          <w:p w14:paraId="68AB4B12" w14:textId="77777777" w:rsidR="008D0C0C" w:rsidRPr="00762FC2" w:rsidRDefault="008D0C0C" w:rsidP="00BE301E">
            <w:pPr>
              <w:pStyle w:val="TAH"/>
            </w:pPr>
            <w:r w:rsidRPr="00762FC2">
              <w:t>ObservedEvent</w:t>
            </w:r>
          </w:p>
          <w:p w14:paraId="0E6BD1AD" w14:textId="77777777" w:rsidR="008D0C0C" w:rsidRPr="00762FC2" w:rsidRDefault="008D0C0C" w:rsidP="00BE301E">
            <w:pPr>
              <w:pStyle w:val="TAH"/>
            </w:pPr>
            <w:r w:rsidRPr="00762FC2">
              <w:t>Parameters</w:t>
            </w:r>
          </w:p>
        </w:tc>
        <w:tc>
          <w:tcPr>
            <w:tcW w:w="1953" w:type="dxa"/>
            <w:shd w:val="clear" w:color="auto" w:fill="E0E0E0"/>
          </w:tcPr>
          <w:p w14:paraId="59578F0C" w14:textId="77777777" w:rsidR="008D0C0C" w:rsidRPr="00762FC2" w:rsidRDefault="008D0C0C" w:rsidP="00BE301E">
            <w:pPr>
              <w:pStyle w:val="TAH"/>
            </w:pPr>
            <w:r w:rsidRPr="00762FC2">
              <w:t>Mandatory/Optional</w:t>
            </w:r>
          </w:p>
        </w:tc>
        <w:tc>
          <w:tcPr>
            <w:tcW w:w="2023" w:type="dxa"/>
            <w:gridSpan w:val="3"/>
            <w:shd w:val="clear" w:color="auto" w:fill="E0E0E0"/>
          </w:tcPr>
          <w:p w14:paraId="0F1797DA" w14:textId="77777777" w:rsidR="008D0C0C" w:rsidRPr="00762FC2" w:rsidRDefault="008D0C0C" w:rsidP="00BE301E">
            <w:pPr>
              <w:pStyle w:val="TAH"/>
            </w:pPr>
            <w:r w:rsidRPr="00762FC2">
              <w:t>Supported Values</w:t>
            </w:r>
          </w:p>
        </w:tc>
        <w:tc>
          <w:tcPr>
            <w:tcW w:w="2118" w:type="dxa"/>
            <w:gridSpan w:val="2"/>
            <w:shd w:val="clear" w:color="auto" w:fill="E0E0E0"/>
          </w:tcPr>
          <w:p w14:paraId="17294D88" w14:textId="77777777" w:rsidR="008D0C0C" w:rsidRPr="00762FC2" w:rsidRDefault="008D0C0C" w:rsidP="00BE301E">
            <w:pPr>
              <w:pStyle w:val="TAH"/>
            </w:pPr>
            <w:r w:rsidRPr="00762FC2">
              <w:t>Provisioned Value</w:t>
            </w:r>
          </w:p>
        </w:tc>
      </w:tr>
      <w:tr w:rsidR="004C6858" w:rsidRPr="00762FC2" w14:paraId="1516C5A4" w14:textId="77777777" w:rsidTr="004C6858">
        <w:trPr>
          <w:cantSplit/>
          <w:jc w:val="center"/>
        </w:trPr>
        <w:tc>
          <w:tcPr>
            <w:tcW w:w="1742" w:type="dxa"/>
            <w:vMerge/>
          </w:tcPr>
          <w:p w14:paraId="7EFE6DF1" w14:textId="77777777" w:rsidR="008D0C0C" w:rsidRPr="00762FC2" w:rsidRDefault="008D0C0C" w:rsidP="00BE301E">
            <w:pPr>
              <w:pStyle w:val="TAL"/>
              <w:rPr>
                <w:b/>
                <w:bCs/>
              </w:rPr>
            </w:pPr>
          </w:p>
        </w:tc>
        <w:tc>
          <w:tcPr>
            <w:tcW w:w="1871" w:type="dxa"/>
            <w:gridSpan w:val="3"/>
          </w:tcPr>
          <w:p w14:paraId="01CCC1B2" w14:textId="77777777" w:rsidR="008D0C0C" w:rsidRPr="00762FC2" w:rsidRDefault="008D0C0C" w:rsidP="00BE301E">
            <w:pPr>
              <w:pStyle w:val="TAC"/>
            </w:pPr>
            <w:r w:rsidRPr="00AD283B">
              <w:rPr>
                <w:rFonts w:cs="Arial"/>
                <w:szCs w:val="18"/>
              </w:rPr>
              <w:t>Reduction (</w:t>
            </w:r>
            <w:r w:rsidRPr="00AD283B">
              <w:rPr>
                <w:rFonts w:cs="Arial"/>
                <w:bCs/>
                <w:szCs w:val="18"/>
              </w:rPr>
              <w:t>reduction,</w:t>
            </w:r>
            <w:r w:rsidRPr="00AD283B">
              <w:rPr>
                <w:rFonts w:cs="Arial"/>
                <w:bCs/>
                <w:snapToGrid w:val="0"/>
                <w:szCs w:val="18"/>
              </w:rPr>
              <w:t>0x0001)</w:t>
            </w:r>
          </w:p>
        </w:tc>
        <w:tc>
          <w:tcPr>
            <w:tcW w:w="1953" w:type="dxa"/>
          </w:tcPr>
          <w:p w14:paraId="272F88FB" w14:textId="77777777" w:rsidR="008D0C0C" w:rsidRPr="00762FC2" w:rsidRDefault="008D0C0C" w:rsidP="00BE301E">
            <w:pPr>
              <w:pStyle w:val="TAC"/>
            </w:pPr>
            <w:r>
              <w:t>M</w:t>
            </w:r>
          </w:p>
        </w:tc>
        <w:tc>
          <w:tcPr>
            <w:tcW w:w="2023" w:type="dxa"/>
            <w:gridSpan w:val="3"/>
          </w:tcPr>
          <w:p w14:paraId="65A6CB51" w14:textId="77777777" w:rsidR="008D0C0C" w:rsidRPr="00762FC2" w:rsidRDefault="008D0C0C" w:rsidP="00BE301E">
            <w:pPr>
              <w:pStyle w:val="TAC"/>
            </w:pPr>
            <w:r w:rsidRPr="00AD283B">
              <w:rPr>
                <w:rFonts w:cs="Arial"/>
                <w:szCs w:val="18"/>
              </w:rPr>
              <w:t>0-100</w:t>
            </w:r>
          </w:p>
        </w:tc>
        <w:tc>
          <w:tcPr>
            <w:tcW w:w="2118" w:type="dxa"/>
            <w:gridSpan w:val="2"/>
          </w:tcPr>
          <w:p w14:paraId="4AD2D3DE" w14:textId="77777777" w:rsidR="008D0C0C" w:rsidRPr="00762FC2" w:rsidRDefault="008D0C0C" w:rsidP="00BE301E">
            <w:pPr>
              <w:pStyle w:val="TAC"/>
            </w:pPr>
            <w:r w:rsidRPr="00AD283B">
              <w:rPr>
                <w:rFonts w:cs="Arial"/>
                <w:szCs w:val="18"/>
              </w:rPr>
              <w:t>Not Applicable</w:t>
            </w:r>
          </w:p>
        </w:tc>
      </w:tr>
      <w:tr w:rsidR="004C6858" w:rsidRPr="00762FC2" w14:paraId="253B1B8B" w14:textId="77777777" w:rsidTr="004C6858">
        <w:trPr>
          <w:gridAfter w:val="1"/>
          <w:wAfter w:w="12" w:type="dxa"/>
          <w:cantSplit/>
          <w:jc w:val="center"/>
        </w:trPr>
        <w:tc>
          <w:tcPr>
            <w:tcW w:w="1742" w:type="dxa"/>
            <w:shd w:val="clear" w:color="auto" w:fill="E0E0E0"/>
          </w:tcPr>
          <w:p w14:paraId="25A8DDD3" w14:textId="77777777" w:rsidR="008D0C0C" w:rsidRPr="00762FC2" w:rsidRDefault="008D0C0C" w:rsidP="00BE301E">
            <w:pPr>
              <w:pStyle w:val="TAH"/>
            </w:pPr>
            <w:r w:rsidRPr="00762FC2">
              <w:t>Statistics</w:t>
            </w:r>
          </w:p>
        </w:tc>
        <w:tc>
          <w:tcPr>
            <w:tcW w:w="1827" w:type="dxa"/>
            <w:shd w:val="clear" w:color="auto" w:fill="E0E0E0"/>
          </w:tcPr>
          <w:p w14:paraId="5A52B8CC" w14:textId="77777777" w:rsidR="008D0C0C" w:rsidRPr="00762FC2" w:rsidRDefault="008D0C0C" w:rsidP="00BE301E">
            <w:pPr>
              <w:pStyle w:val="TAH"/>
            </w:pPr>
            <w:r w:rsidRPr="00762FC2">
              <w:t>Mandatory/Optional</w:t>
            </w:r>
          </w:p>
        </w:tc>
        <w:tc>
          <w:tcPr>
            <w:tcW w:w="2607" w:type="dxa"/>
            <w:gridSpan w:val="5"/>
            <w:shd w:val="clear" w:color="auto" w:fill="E0E0E0"/>
          </w:tcPr>
          <w:p w14:paraId="32885F73" w14:textId="77777777" w:rsidR="008D0C0C" w:rsidRPr="00762FC2" w:rsidRDefault="008D0C0C" w:rsidP="00BE301E">
            <w:pPr>
              <w:pStyle w:val="TAH"/>
            </w:pPr>
            <w:r w:rsidRPr="00762FC2">
              <w:t>Used in command</w:t>
            </w:r>
          </w:p>
        </w:tc>
        <w:tc>
          <w:tcPr>
            <w:tcW w:w="3519" w:type="dxa"/>
            <w:gridSpan w:val="2"/>
            <w:shd w:val="clear" w:color="auto" w:fill="E0E0E0"/>
          </w:tcPr>
          <w:p w14:paraId="34C2837D" w14:textId="77777777" w:rsidR="008D0C0C" w:rsidRPr="00762FC2" w:rsidRDefault="008D0C0C" w:rsidP="00BE301E">
            <w:pPr>
              <w:pStyle w:val="TAH"/>
            </w:pPr>
            <w:r w:rsidRPr="00762FC2">
              <w:t>Supported Values</w:t>
            </w:r>
          </w:p>
        </w:tc>
      </w:tr>
      <w:tr w:rsidR="004C6858" w:rsidRPr="00762FC2" w14:paraId="0C1183FE" w14:textId="77777777" w:rsidTr="004C6858">
        <w:trPr>
          <w:gridAfter w:val="1"/>
          <w:wAfter w:w="12" w:type="dxa"/>
          <w:cantSplit/>
          <w:jc w:val="center"/>
        </w:trPr>
        <w:tc>
          <w:tcPr>
            <w:tcW w:w="1742" w:type="dxa"/>
          </w:tcPr>
          <w:p w14:paraId="679C61C2" w14:textId="77777777" w:rsidR="008D0C0C" w:rsidRPr="00762FC2" w:rsidRDefault="008D0C0C" w:rsidP="00BE301E">
            <w:pPr>
              <w:pStyle w:val="TAL"/>
            </w:pPr>
            <w:r w:rsidRPr="00762FC2">
              <w:t>None</w:t>
            </w:r>
          </w:p>
        </w:tc>
        <w:tc>
          <w:tcPr>
            <w:tcW w:w="1827" w:type="dxa"/>
          </w:tcPr>
          <w:p w14:paraId="755F4D81" w14:textId="77777777" w:rsidR="008D0C0C" w:rsidRPr="00762FC2" w:rsidRDefault="008D0C0C" w:rsidP="00BE301E">
            <w:pPr>
              <w:pStyle w:val="TAC"/>
            </w:pPr>
            <w:r w:rsidRPr="00762FC2">
              <w:t>-</w:t>
            </w:r>
          </w:p>
        </w:tc>
        <w:tc>
          <w:tcPr>
            <w:tcW w:w="2607" w:type="dxa"/>
            <w:gridSpan w:val="5"/>
          </w:tcPr>
          <w:p w14:paraId="642D3BA2" w14:textId="77777777" w:rsidR="008D0C0C" w:rsidRPr="00163B30" w:rsidRDefault="008D0C0C" w:rsidP="00BE301E">
            <w:pPr>
              <w:pStyle w:val="TAC"/>
              <w:rPr>
                <w:b/>
                <w:bCs/>
              </w:rPr>
            </w:pPr>
            <w:r w:rsidRPr="00163B30">
              <w:rPr>
                <w:b/>
                <w:bCs/>
              </w:rPr>
              <w:t>-</w:t>
            </w:r>
          </w:p>
        </w:tc>
        <w:tc>
          <w:tcPr>
            <w:tcW w:w="3519" w:type="dxa"/>
            <w:gridSpan w:val="2"/>
          </w:tcPr>
          <w:p w14:paraId="365593BD" w14:textId="77777777" w:rsidR="008D0C0C" w:rsidRPr="00163B30" w:rsidRDefault="008D0C0C" w:rsidP="00BE301E">
            <w:pPr>
              <w:pStyle w:val="TAC"/>
              <w:rPr>
                <w:b/>
                <w:bCs/>
              </w:rPr>
            </w:pPr>
            <w:r w:rsidRPr="00163B30">
              <w:rPr>
                <w:b/>
                <w:bCs/>
              </w:rPr>
              <w:t>-</w:t>
            </w:r>
          </w:p>
        </w:tc>
      </w:tr>
      <w:tr w:rsidR="008D0C0C" w:rsidRPr="00762FC2" w14:paraId="358C4321" w14:textId="77777777" w:rsidTr="004C6858">
        <w:trPr>
          <w:gridAfter w:val="1"/>
          <w:wAfter w:w="12" w:type="dxa"/>
          <w:cantSplit/>
          <w:jc w:val="center"/>
        </w:trPr>
        <w:tc>
          <w:tcPr>
            <w:tcW w:w="1742" w:type="dxa"/>
            <w:shd w:val="clear" w:color="auto" w:fill="E0E0E0"/>
          </w:tcPr>
          <w:p w14:paraId="170161F2" w14:textId="77777777" w:rsidR="008D0C0C" w:rsidRPr="00762FC2" w:rsidRDefault="008D0C0C" w:rsidP="00BE301E">
            <w:pPr>
              <w:pStyle w:val="TAH"/>
            </w:pPr>
            <w:r w:rsidRPr="00762FC2">
              <w:t>Error Codes</w:t>
            </w:r>
          </w:p>
        </w:tc>
        <w:tc>
          <w:tcPr>
            <w:tcW w:w="7953" w:type="dxa"/>
            <w:gridSpan w:val="8"/>
            <w:shd w:val="clear" w:color="auto" w:fill="E0E0E0"/>
          </w:tcPr>
          <w:p w14:paraId="2B173D02" w14:textId="77777777" w:rsidR="008D0C0C" w:rsidRPr="00762FC2" w:rsidRDefault="008D0C0C" w:rsidP="00BE301E">
            <w:pPr>
              <w:pStyle w:val="TAH"/>
            </w:pPr>
            <w:r w:rsidRPr="00762FC2">
              <w:t>Mandatory/Optional</w:t>
            </w:r>
          </w:p>
        </w:tc>
      </w:tr>
      <w:tr w:rsidR="008D0C0C" w:rsidRPr="00762FC2" w14:paraId="3D1B0FC6" w14:textId="77777777" w:rsidTr="004C6858">
        <w:trPr>
          <w:gridAfter w:val="1"/>
          <w:wAfter w:w="12" w:type="dxa"/>
          <w:cantSplit/>
          <w:jc w:val="center"/>
        </w:trPr>
        <w:tc>
          <w:tcPr>
            <w:tcW w:w="1742" w:type="dxa"/>
          </w:tcPr>
          <w:p w14:paraId="60F814D0" w14:textId="77777777" w:rsidR="008D0C0C" w:rsidRPr="00762FC2" w:rsidRDefault="008D0C0C" w:rsidP="00BE301E">
            <w:pPr>
              <w:pStyle w:val="TAL"/>
            </w:pPr>
            <w:r w:rsidRPr="00762FC2">
              <w:t>No</w:t>
            </w:r>
            <w:r>
              <w:t>ne</w:t>
            </w:r>
          </w:p>
        </w:tc>
        <w:tc>
          <w:tcPr>
            <w:tcW w:w="7953" w:type="dxa"/>
            <w:gridSpan w:val="8"/>
          </w:tcPr>
          <w:p w14:paraId="284368E0" w14:textId="77777777" w:rsidR="008D0C0C" w:rsidRPr="00762FC2" w:rsidRDefault="008D0C0C" w:rsidP="00BE301E">
            <w:pPr>
              <w:pStyle w:val="TAC"/>
            </w:pPr>
            <w:r w:rsidRPr="00762FC2">
              <w:t>-</w:t>
            </w:r>
          </w:p>
        </w:tc>
      </w:tr>
    </w:tbl>
    <w:p w14:paraId="5238F3D3" w14:textId="77777777" w:rsidR="00704AD2" w:rsidRDefault="00704AD2" w:rsidP="00704AD2"/>
    <w:p w14:paraId="6DEEB7C5" w14:textId="77777777" w:rsidR="008D0C0C" w:rsidRDefault="008D0C0C" w:rsidP="008D0C0C">
      <w:pPr>
        <w:pStyle w:val="Heading4"/>
      </w:pPr>
      <w:bookmarkStart w:id="104" w:name="_Toc414010835"/>
      <w:r>
        <w:t>5.14.3.1</w:t>
      </w:r>
      <w:r w:rsidR="005B26D3">
        <w:t>1</w:t>
      </w:r>
      <w:r>
        <w:tab/>
        <w:t>IP Realm Availability (ipra)</w:t>
      </w:r>
      <w:bookmarkEnd w:id="104"/>
    </w:p>
    <w:p w14:paraId="7A0D03C3" w14:textId="77777777" w:rsidR="008D0C0C" w:rsidRDefault="008D0C0C" w:rsidP="008D0C0C">
      <w:pPr>
        <w:pStyle w:val="TH"/>
        <w:rPr>
          <w:szCs w:val="24"/>
        </w:rPr>
      </w:pPr>
      <w:r>
        <w:t>Table 5.14.3.1</w:t>
      </w:r>
      <w:r w:rsidR="005B26D3">
        <w:t>1</w:t>
      </w:r>
      <w:r>
        <w:t>.1: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8D0C0C" w14:paraId="14564BF1" w14:textId="77777777" w:rsidTr="00BE301E">
        <w:tblPrEx>
          <w:tblCellMar>
            <w:top w:w="0" w:type="dxa"/>
            <w:bottom w:w="0" w:type="dxa"/>
          </w:tblCellMar>
        </w:tblPrEx>
        <w:trPr>
          <w:cantSplit/>
          <w:jc w:val="center"/>
        </w:trPr>
        <w:tc>
          <w:tcPr>
            <w:tcW w:w="1744" w:type="dxa"/>
            <w:shd w:val="clear" w:color="auto" w:fill="E0E0E0"/>
          </w:tcPr>
          <w:p w14:paraId="60565223" w14:textId="77777777" w:rsidR="008D0C0C" w:rsidRDefault="008D0C0C" w:rsidP="00BE301E">
            <w:pPr>
              <w:pStyle w:val="TAH"/>
            </w:pPr>
            <w:r>
              <w:t xml:space="preserve">Properties </w:t>
            </w:r>
          </w:p>
        </w:tc>
        <w:tc>
          <w:tcPr>
            <w:tcW w:w="1851" w:type="dxa"/>
            <w:shd w:val="clear" w:color="auto" w:fill="E0E0E0"/>
          </w:tcPr>
          <w:p w14:paraId="6A9A041F" w14:textId="77777777" w:rsidR="008D0C0C" w:rsidRDefault="008D0C0C" w:rsidP="00BE301E">
            <w:pPr>
              <w:pStyle w:val="TAH"/>
            </w:pPr>
            <w:r>
              <w:t>Mandatory/Optional</w:t>
            </w:r>
          </w:p>
        </w:tc>
        <w:tc>
          <w:tcPr>
            <w:tcW w:w="1961" w:type="dxa"/>
            <w:shd w:val="clear" w:color="auto" w:fill="E0E0E0"/>
          </w:tcPr>
          <w:p w14:paraId="319CF952" w14:textId="77777777" w:rsidR="008D0C0C" w:rsidRDefault="008D0C0C" w:rsidP="00BE301E">
            <w:pPr>
              <w:pStyle w:val="TAH"/>
            </w:pPr>
            <w:r>
              <w:t>Used in command</w:t>
            </w:r>
          </w:p>
        </w:tc>
        <w:tc>
          <w:tcPr>
            <w:tcW w:w="1926" w:type="dxa"/>
            <w:gridSpan w:val="2"/>
            <w:shd w:val="clear" w:color="auto" w:fill="E0E0E0"/>
          </w:tcPr>
          <w:p w14:paraId="6E159361" w14:textId="77777777" w:rsidR="008D0C0C" w:rsidRDefault="008D0C0C" w:rsidP="00BE301E">
            <w:pPr>
              <w:pStyle w:val="TAH"/>
            </w:pPr>
            <w:r>
              <w:t>Supported Values</w:t>
            </w:r>
          </w:p>
        </w:tc>
        <w:tc>
          <w:tcPr>
            <w:tcW w:w="2407" w:type="dxa"/>
            <w:shd w:val="clear" w:color="auto" w:fill="E0E0E0"/>
          </w:tcPr>
          <w:p w14:paraId="4CC3F336" w14:textId="77777777" w:rsidR="008D0C0C" w:rsidRDefault="008D0C0C" w:rsidP="00BE301E">
            <w:pPr>
              <w:pStyle w:val="TAH"/>
            </w:pPr>
            <w:r>
              <w:t>Provisioned Value</w:t>
            </w:r>
          </w:p>
        </w:tc>
      </w:tr>
      <w:tr w:rsidR="008D0C0C" w14:paraId="47FCA3B3" w14:textId="77777777" w:rsidTr="00BE301E">
        <w:tblPrEx>
          <w:tblCellMar>
            <w:top w:w="0" w:type="dxa"/>
            <w:bottom w:w="0" w:type="dxa"/>
          </w:tblCellMar>
        </w:tblPrEx>
        <w:trPr>
          <w:cantSplit/>
          <w:jc w:val="center"/>
        </w:trPr>
        <w:tc>
          <w:tcPr>
            <w:tcW w:w="1744" w:type="dxa"/>
            <w:tcBorders>
              <w:bottom w:val="single" w:sz="4" w:space="0" w:color="auto"/>
            </w:tcBorders>
          </w:tcPr>
          <w:p w14:paraId="4DAC108D" w14:textId="77777777" w:rsidR="008D0C0C" w:rsidRPr="00614ED2" w:rsidRDefault="008D0C0C" w:rsidP="00BE301E">
            <w:pPr>
              <w:pStyle w:val="TAC"/>
              <w:rPr>
                <w:lang w:val="es-ES_tradnl" w:eastAsia="zh-CN"/>
              </w:rPr>
            </w:pPr>
            <w:r w:rsidRPr="00614ED2">
              <w:rPr>
                <w:lang w:val="es-ES_tradnl" w:eastAsia="zh-CN"/>
              </w:rPr>
              <w:t>Available Realms, (ipra/ar, 0x00e0/0x0001)</w:t>
            </w:r>
          </w:p>
        </w:tc>
        <w:tc>
          <w:tcPr>
            <w:tcW w:w="1851" w:type="dxa"/>
            <w:tcBorders>
              <w:bottom w:val="single" w:sz="4" w:space="0" w:color="auto"/>
            </w:tcBorders>
          </w:tcPr>
          <w:p w14:paraId="5D03CD4F" w14:textId="77777777" w:rsidR="008D0C0C" w:rsidRDefault="008D0C0C" w:rsidP="00BE301E">
            <w:pPr>
              <w:pStyle w:val="TAC"/>
              <w:rPr>
                <w:lang w:eastAsia="zh-CN"/>
              </w:rPr>
            </w:pPr>
            <w:r>
              <w:rPr>
                <w:lang w:eastAsia="zh-CN"/>
              </w:rPr>
              <w:t>M</w:t>
            </w:r>
          </w:p>
        </w:tc>
        <w:tc>
          <w:tcPr>
            <w:tcW w:w="1961" w:type="dxa"/>
            <w:tcBorders>
              <w:bottom w:val="single" w:sz="4" w:space="0" w:color="auto"/>
            </w:tcBorders>
          </w:tcPr>
          <w:p w14:paraId="75E8329A" w14:textId="77777777" w:rsidR="008D0C0C" w:rsidRDefault="008D0C0C" w:rsidP="00BE301E">
            <w:pPr>
              <w:pStyle w:val="TAC"/>
              <w:rPr>
                <w:lang w:eastAsia="zh-CN"/>
              </w:rPr>
            </w:pPr>
            <w:r>
              <w:rPr>
                <w:lang w:eastAsia="zh-CN"/>
              </w:rPr>
              <w:t>AUDITVALUE</w:t>
            </w:r>
          </w:p>
        </w:tc>
        <w:tc>
          <w:tcPr>
            <w:tcW w:w="1926" w:type="dxa"/>
            <w:gridSpan w:val="2"/>
            <w:tcBorders>
              <w:bottom w:val="single" w:sz="4" w:space="0" w:color="auto"/>
            </w:tcBorders>
          </w:tcPr>
          <w:p w14:paraId="67EA3527" w14:textId="77777777" w:rsidR="008D0C0C" w:rsidRDefault="008D0C0C" w:rsidP="00BE301E">
            <w:pPr>
              <w:pStyle w:val="TAC"/>
              <w:rPr>
                <w:lang w:eastAsia="zh-CN"/>
              </w:rPr>
            </w:pPr>
            <w:r>
              <w:rPr>
                <w:lang w:eastAsia="zh-CN"/>
              </w:rPr>
              <w:t>ALL</w:t>
            </w:r>
          </w:p>
        </w:tc>
        <w:tc>
          <w:tcPr>
            <w:tcW w:w="2407" w:type="dxa"/>
            <w:tcBorders>
              <w:bottom w:val="single" w:sz="4" w:space="0" w:color="auto"/>
            </w:tcBorders>
          </w:tcPr>
          <w:p w14:paraId="1F061913" w14:textId="77777777" w:rsidR="008D0C0C" w:rsidRDefault="008D0C0C" w:rsidP="00BE301E">
            <w:pPr>
              <w:pStyle w:val="TAC"/>
              <w:rPr>
                <w:lang w:eastAsia="zh-CN"/>
              </w:rPr>
            </w:pPr>
            <w:r>
              <w:rPr>
                <w:lang w:eastAsia="zh-CN"/>
              </w:rPr>
              <w:t>Not Applicable</w:t>
            </w:r>
          </w:p>
        </w:tc>
      </w:tr>
      <w:tr w:rsidR="008D0C0C" w14:paraId="1E10B1E8" w14:textId="77777777" w:rsidTr="00BE301E">
        <w:tblPrEx>
          <w:tblCellMar>
            <w:top w:w="0" w:type="dxa"/>
            <w:bottom w:w="0" w:type="dxa"/>
          </w:tblCellMar>
        </w:tblPrEx>
        <w:trPr>
          <w:cantSplit/>
          <w:jc w:val="center"/>
        </w:trPr>
        <w:tc>
          <w:tcPr>
            <w:tcW w:w="1744" w:type="dxa"/>
            <w:shd w:val="clear" w:color="auto" w:fill="E0E0E0"/>
          </w:tcPr>
          <w:p w14:paraId="4220F3E7" w14:textId="77777777" w:rsidR="008D0C0C" w:rsidRDefault="008D0C0C" w:rsidP="00BE301E">
            <w:pPr>
              <w:pStyle w:val="TAC"/>
              <w:rPr>
                <w:b/>
              </w:rPr>
            </w:pPr>
            <w:r>
              <w:rPr>
                <w:b/>
              </w:rPr>
              <w:t xml:space="preserve">Signals </w:t>
            </w:r>
          </w:p>
        </w:tc>
        <w:tc>
          <w:tcPr>
            <w:tcW w:w="1851" w:type="dxa"/>
            <w:shd w:val="clear" w:color="auto" w:fill="E0E0E0"/>
          </w:tcPr>
          <w:p w14:paraId="0539B1A6" w14:textId="77777777" w:rsidR="008D0C0C" w:rsidRDefault="008D0C0C" w:rsidP="00BE301E">
            <w:pPr>
              <w:pStyle w:val="TAC"/>
              <w:rPr>
                <w:b/>
              </w:rPr>
            </w:pPr>
            <w:r>
              <w:rPr>
                <w:b/>
              </w:rPr>
              <w:t>Mandatory/Optional</w:t>
            </w:r>
          </w:p>
        </w:tc>
        <w:tc>
          <w:tcPr>
            <w:tcW w:w="3887" w:type="dxa"/>
            <w:gridSpan w:val="3"/>
            <w:shd w:val="clear" w:color="auto" w:fill="E0E0E0"/>
          </w:tcPr>
          <w:p w14:paraId="1160E0C9" w14:textId="77777777" w:rsidR="008D0C0C" w:rsidRDefault="008D0C0C" w:rsidP="00BE301E">
            <w:pPr>
              <w:pStyle w:val="TAC"/>
              <w:rPr>
                <w:b/>
              </w:rPr>
            </w:pPr>
            <w:r>
              <w:rPr>
                <w:b/>
              </w:rPr>
              <w:t>Used in command</w:t>
            </w:r>
          </w:p>
        </w:tc>
        <w:tc>
          <w:tcPr>
            <w:tcW w:w="2407" w:type="dxa"/>
            <w:shd w:val="clear" w:color="auto" w:fill="E0E0E0"/>
          </w:tcPr>
          <w:p w14:paraId="4C9C2A54" w14:textId="77777777" w:rsidR="008D0C0C" w:rsidRDefault="008D0C0C" w:rsidP="00BE301E">
            <w:pPr>
              <w:pStyle w:val="TAC"/>
              <w:rPr>
                <w:b/>
              </w:rPr>
            </w:pPr>
            <w:r>
              <w:rPr>
                <w:b/>
              </w:rPr>
              <w:t>Duration Provisioned Value</w:t>
            </w:r>
          </w:p>
        </w:tc>
      </w:tr>
      <w:tr w:rsidR="008D0C0C" w14:paraId="19F991F7" w14:textId="77777777" w:rsidTr="00BE301E">
        <w:tblPrEx>
          <w:tblCellMar>
            <w:top w:w="0" w:type="dxa"/>
            <w:bottom w:w="0" w:type="dxa"/>
          </w:tblCellMar>
        </w:tblPrEx>
        <w:trPr>
          <w:cantSplit/>
          <w:jc w:val="center"/>
        </w:trPr>
        <w:tc>
          <w:tcPr>
            <w:tcW w:w="1744" w:type="dxa"/>
            <w:vMerge w:val="restart"/>
          </w:tcPr>
          <w:p w14:paraId="0185DF83" w14:textId="77777777" w:rsidR="008D0C0C" w:rsidRDefault="008D0C0C" w:rsidP="00BE301E">
            <w:pPr>
              <w:pStyle w:val="TAC"/>
              <w:rPr>
                <w:b/>
                <w:bCs/>
              </w:rPr>
            </w:pPr>
            <w:r>
              <w:t>None</w:t>
            </w:r>
          </w:p>
        </w:tc>
        <w:tc>
          <w:tcPr>
            <w:tcW w:w="1851" w:type="dxa"/>
            <w:tcBorders>
              <w:bottom w:val="single" w:sz="4" w:space="0" w:color="auto"/>
            </w:tcBorders>
          </w:tcPr>
          <w:p w14:paraId="07DC49FC" w14:textId="77777777" w:rsidR="008D0C0C" w:rsidRDefault="008D0C0C" w:rsidP="00BE301E">
            <w:pPr>
              <w:pStyle w:val="TAC"/>
              <w:rPr>
                <w:b/>
                <w:bCs/>
              </w:rPr>
            </w:pPr>
            <w:r>
              <w:t>-</w:t>
            </w:r>
          </w:p>
        </w:tc>
        <w:tc>
          <w:tcPr>
            <w:tcW w:w="3887" w:type="dxa"/>
            <w:gridSpan w:val="3"/>
            <w:tcBorders>
              <w:bottom w:val="single" w:sz="4" w:space="0" w:color="auto"/>
            </w:tcBorders>
          </w:tcPr>
          <w:p w14:paraId="290EEE2A" w14:textId="77777777" w:rsidR="008D0C0C" w:rsidRDefault="008D0C0C" w:rsidP="00BE301E">
            <w:pPr>
              <w:pStyle w:val="TAC"/>
              <w:rPr>
                <w:b/>
                <w:bCs/>
              </w:rPr>
            </w:pPr>
            <w:r>
              <w:t>-</w:t>
            </w:r>
          </w:p>
        </w:tc>
        <w:tc>
          <w:tcPr>
            <w:tcW w:w="2407" w:type="dxa"/>
            <w:tcBorders>
              <w:bottom w:val="single" w:sz="4" w:space="0" w:color="auto"/>
            </w:tcBorders>
          </w:tcPr>
          <w:p w14:paraId="3CD38747" w14:textId="77777777" w:rsidR="008D0C0C" w:rsidRDefault="008D0C0C" w:rsidP="00BE301E">
            <w:pPr>
              <w:pStyle w:val="TAC"/>
              <w:rPr>
                <w:b/>
                <w:bCs/>
              </w:rPr>
            </w:pPr>
            <w:r>
              <w:t>-</w:t>
            </w:r>
          </w:p>
        </w:tc>
      </w:tr>
      <w:tr w:rsidR="008D0C0C" w14:paraId="3FC351D8" w14:textId="77777777" w:rsidTr="00BE301E">
        <w:tblPrEx>
          <w:tblCellMar>
            <w:top w:w="0" w:type="dxa"/>
            <w:bottom w:w="0" w:type="dxa"/>
          </w:tblCellMar>
        </w:tblPrEx>
        <w:trPr>
          <w:cantSplit/>
          <w:jc w:val="center"/>
        </w:trPr>
        <w:tc>
          <w:tcPr>
            <w:tcW w:w="1744" w:type="dxa"/>
            <w:vMerge/>
          </w:tcPr>
          <w:p w14:paraId="16616063" w14:textId="77777777" w:rsidR="008D0C0C" w:rsidRDefault="008D0C0C" w:rsidP="00BE301E">
            <w:pPr>
              <w:pStyle w:val="TAC"/>
              <w:rPr>
                <w:b/>
                <w:bCs/>
              </w:rPr>
            </w:pPr>
          </w:p>
        </w:tc>
        <w:tc>
          <w:tcPr>
            <w:tcW w:w="1851" w:type="dxa"/>
            <w:shd w:val="clear" w:color="auto" w:fill="E0E0E0"/>
          </w:tcPr>
          <w:p w14:paraId="30BB7D86" w14:textId="77777777" w:rsidR="008D0C0C" w:rsidRDefault="008D0C0C" w:rsidP="00BE301E">
            <w:pPr>
              <w:pStyle w:val="TAH"/>
            </w:pPr>
            <w:r>
              <w:t>Signal Parameters</w:t>
            </w:r>
          </w:p>
        </w:tc>
        <w:tc>
          <w:tcPr>
            <w:tcW w:w="1961" w:type="dxa"/>
            <w:shd w:val="clear" w:color="auto" w:fill="E0E0E0"/>
          </w:tcPr>
          <w:p w14:paraId="23CB4311" w14:textId="77777777" w:rsidR="008D0C0C" w:rsidRDefault="008D0C0C" w:rsidP="00BE301E">
            <w:pPr>
              <w:pStyle w:val="TAH"/>
            </w:pPr>
            <w:r>
              <w:t>Mandatory/Optional</w:t>
            </w:r>
          </w:p>
        </w:tc>
        <w:tc>
          <w:tcPr>
            <w:tcW w:w="1926" w:type="dxa"/>
            <w:gridSpan w:val="2"/>
            <w:shd w:val="clear" w:color="auto" w:fill="E0E0E0"/>
          </w:tcPr>
          <w:p w14:paraId="47D89E4B" w14:textId="77777777" w:rsidR="008D0C0C" w:rsidRDefault="008D0C0C" w:rsidP="00BE301E">
            <w:pPr>
              <w:pStyle w:val="TAH"/>
            </w:pPr>
            <w:r>
              <w:t>Supported Values</w:t>
            </w:r>
          </w:p>
        </w:tc>
        <w:tc>
          <w:tcPr>
            <w:tcW w:w="2407" w:type="dxa"/>
            <w:shd w:val="clear" w:color="auto" w:fill="E0E0E0"/>
          </w:tcPr>
          <w:p w14:paraId="5C3D8926" w14:textId="77777777" w:rsidR="008D0C0C" w:rsidRDefault="008D0C0C" w:rsidP="00BE301E">
            <w:pPr>
              <w:pStyle w:val="TAH"/>
            </w:pPr>
            <w:r>
              <w:t>Duration Provisioned Value</w:t>
            </w:r>
          </w:p>
        </w:tc>
      </w:tr>
      <w:tr w:rsidR="008D0C0C" w14:paraId="2A70FAD5" w14:textId="77777777" w:rsidTr="00BE301E">
        <w:tblPrEx>
          <w:tblCellMar>
            <w:top w:w="0" w:type="dxa"/>
            <w:bottom w:w="0" w:type="dxa"/>
          </w:tblCellMar>
        </w:tblPrEx>
        <w:trPr>
          <w:cantSplit/>
          <w:jc w:val="center"/>
        </w:trPr>
        <w:tc>
          <w:tcPr>
            <w:tcW w:w="1744" w:type="dxa"/>
            <w:vMerge/>
            <w:tcBorders>
              <w:bottom w:val="single" w:sz="4" w:space="0" w:color="auto"/>
            </w:tcBorders>
          </w:tcPr>
          <w:p w14:paraId="4327998B" w14:textId="77777777" w:rsidR="008D0C0C" w:rsidRDefault="008D0C0C" w:rsidP="00BE301E">
            <w:pPr>
              <w:pStyle w:val="TAC"/>
              <w:rPr>
                <w:b/>
                <w:bCs/>
              </w:rPr>
            </w:pPr>
          </w:p>
        </w:tc>
        <w:tc>
          <w:tcPr>
            <w:tcW w:w="1851" w:type="dxa"/>
            <w:tcBorders>
              <w:bottom w:val="single" w:sz="4" w:space="0" w:color="auto"/>
            </w:tcBorders>
          </w:tcPr>
          <w:p w14:paraId="613A4DAC" w14:textId="77777777" w:rsidR="008D0C0C" w:rsidRDefault="008D0C0C" w:rsidP="00BE301E">
            <w:pPr>
              <w:pStyle w:val="TAC"/>
              <w:rPr>
                <w:b/>
                <w:bCs/>
              </w:rPr>
            </w:pPr>
            <w:r>
              <w:t>-</w:t>
            </w:r>
          </w:p>
        </w:tc>
        <w:tc>
          <w:tcPr>
            <w:tcW w:w="1961" w:type="dxa"/>
            <w:tcBorders>
              <w:bottom w:val="single" w:sz="4" w:space="0" w:color="auto"/>
            </w:tcBorders>
          </w:tcPr>
          <w:p w14:paraId="14C2BA12" w14:textId="77777777" w:rsidR="008D0C0C" w:rsidRDefault="008D0C0C" w:rsidP="00BE301E">
            <w:pPr>
              <w:pStyle w:val="TAC"/>
              <w:rPr>
                <w:b/>
                <w:bCs/>
              </w:rPr>
            </w:pPr>
            <w:r>
              <w:t>-</w:t>
            </w:r>
          </w:p>
        </w:tc>
        <w:tc>
          <w:tcPr>
            <w:tcW w:w="1926" w:type="dxa"/>
            <w:gridSpan w:val="2"/>
            <w:tcBorders>
              <w:bottom w:val="single" w:sz="4" w:space="0" w:color="auto"/>
            </w:tcBorders>
          </w:tcPr>
          <w:p w14:paraId="0D68FE50" w14:textId="77777777" w:rsidR="008D0C0C" w:rsidRDefault="008D0C0C" w:rsidP="00BE301E">
            <w:pPr>
              <w:pStyle w:val="TAC"/>
            </w:pPr>
            <w:r>
              <w:t>-</w:t>
            </w:r>
          </w:p>
        </w:tc>
        <w:tc>
          <w:tcPr>
            <w:tcW w:w="2407" w:type="dxa"/>
            <w:tcBorders>
              <w:bottom w:val="single" w:sz="4" w:space="0" w:color="auto"/>
            </w:tcBorders>
          </w:tcPr>
          <w:p w14:paraId="0FF0F844" w14:textId="77777777" w:rsidR="008D0C0C" w:rsidRDefault="008D0C0C" w:rsidP="00BE301E">
            <w:pPr>
              <w:pStyle w:val="TAC"/>
              <w:rPr>
                <w:b/>
                <w:bCs/>
              </w:rPr>
            </w:pPr>
            <w:r>
              <w:t>-</w:t>
            </w:r>
          </w:p>
        </w:tc>
      </w:tr>
      <w:tr w:rsidR="008D0C0C" w14:paraId="31798D9D" w14:textId="77777777" w:rsidTr="00BE301E">
        <w:tblPrEx>
          <w:tblCellMar>
            <w:top w:w="0" w:type="dxa"/>
            <w:bottom w:w="0" w:type="dxa"/>
          </w:tblCellMar>
        </w:tblPrEx>
        <w:trPr>
          <w:cantSplit/>
          <w:jc w:val="center"/>
        </w:trPr>
        <w:tc>
          <w:tcPr>
            <w:tcW w:w="1744" w:type="dxa"/>
            <w:shd w:val="clear" w:color="auto" w:fill="E0E0E0"/>
          </w:tcPr>
          <w:p w14:paraId="4B5384B6" w14:textId="77777777" w:rsidR="008D0C0C" w:rsidRDefault="008D0C0C" w:rsidP="00BE301E">
            <w:pPr>
              <w:pStyle w:val="TAH"/>
            </w:pPr>
            <w:r>
              <w:t>Events</w:t>
            </w:r>
          </w:p>
        </w:tc>
        <w:tc>
          <w:tcPr>
            <w:tcW w:w="1851" w:type="dxa"/>
            <w:shd w:val="clear" w:color="auto" w:fill="E0E0E0"/>
          </w:tcPr>
          <w:p w14:paraId="5E1710F5" w14:textId="77777777" w:rsidR="008D0C0C" w:rsidRDefault="008D0C0C" w:rsidP="00BE301E">
            <w:pPr>
              <w:pStyle w:val="TAH"/>
            </w:pPr>
            <w:r>
              <w:t>Mandatory/Optional</w:t>
            </w:r>
          </w:p>
        </w:tc>
        <w:tc>
          <w:tcPr>
            <w:tcW w:w="6294" w:type="dxa"/>
            <w:gridSpan w:val="4"/>
            <w:shd w:val="clear" w:color="auto" w:fill="E0E0E0"/>
          </w:tcPr>
          <w:p w14:paraId="35F274DA" w14:textId="77777777" w:rsidR="008D0C0C" w:rsidRDefault="008D0C0C" w:rsidP="00BE301E">
            <w:pPr>
              <w:pStyle w:val="TAH"/>
            </w:pPr>
            <w:r>
              <w:t>Used in command</w:t>
            </w:r>
          </w:p>
        </w:tc>
      </w:tr>
      <w:tr w:rsidR="008D0C0C" w14:paraId="7B5604FD" w14:textId="77777777" w:rsidTr="00BE301E">
        <w:tblPrEx>
          <w:tblCellMar>
            <w:top w:w="0" w:type="dxa"/>
            <w:bottom w:w="0" w:type="dxa"/>
          </w:tblCellMar>
        </w:tblPrEx>
        <w:trPr>
          <w:cantSplit/>
          <w:jc w:val="center"/>
        </w:trPr>
        <w:tc>
          <w:tcPr>
            <w:tcW w:w="1744" w:type="dxa"/>
            <w:vMerge w:val="restart"/>
          </w:tcPr>
          <w:p w14:paraId="1F3A7F47" w14:textId="77777777" w:rsidR="008D0C0C" w:rsidRDefault="008D0C0C" w:rsidP="00BE301E">
            <w:pPr>
              <w:pStyle w:val="TAC"/>
              <w:rPr>
                <w:bCs/>
                <w:lang w:eastAsia="zh-CN"/>
              </w:rPr>
            </w:pPr>
            <w:r>
              <w:t>Available Realms Changed, (ipra/arc, 0x00e0/0x001)</w:t>
            </w:r>
          </w:p>
        </w:tc>
        <w:tc>
          <w:tcPr>
            <w:tcW w:w="1851" w:type="dxa"/>
            <w:tcBorders>
              <w:bottom w:val="single" w:sz="4" w:space="0" w:color="auto"/>
            </w:tcBorders>
          </w:tcPr>
          <w:p w14:paraId="223185F6" w14:textId="77777777" w:rsidR="008D0C0C" w:rsidRDefault="008D0C0C" w:rsidP="00BE301E">
            <w:pPr>
              <w:pStyle w:val="TAC"/>
              <w:rPr>
                <w:b/>
                <w:bCs/>
              </w:rPr>
            </w:pPr>
            <w:r>
              <w:rPr>
                <w:rFonts w:hint="eastAsia"/>
                <w:lang w:eastAsia="zh-CN"/>
              </w:rPr>
              <w:t>M</w:t>
            </w:r>
          </w:p>
        </w:tc>
        <w:tc>
          <w:tcPr>
            <w:tcW w:w="6294" w:type="dxa"/>
            <w:gridSpan w:val="4"/>
            <w:tcBorders>
              <w:bottom w:val="single" w:sz="4" w:space="0" w:color="auto"/>
            </w:tcBorders>
          </w:tcPr>
          <w:p w14:paraId="60ECE690" w14:textId="77777777" w:rsidR="008D0C0C" w:rsidRDefault="008D0C0C" w:rsidP="00BE301E">
            <w:pPr>
              <w:pStyle w:val="TAC"/>
            </w:pPr>
            <w:r>
              <w:t>MOD</w:t>
            </w:r>
            <w:r>
              <w:rPr>
                <w:rFonts w:hint="eastAsia"/>
                <w:lang w:eastAsia="zh-CN"/>
              </w:rPr>
              <w:t>IFY</w:t>
            </w:r>
            <w:r>
              <w:t xml:space="preserve">, </w:t>
            </w:r>
            <w:r>
              <w:rPr>
                <w:rFonts w:hint="eastAsia"/>
                <w:lang w:eastAsia="zh-CN"/>
              </w:rPr>
              <w:t xml:space="preserve"> </w:t>
            </w:r>
            <w:r>
              <w:t>NOTIFY</w:t>
            </w:r>
          </w:p>
        </w:tc>
      </w:tr>
      <w:tr w:rsidR="008D0C0C" w14:paraId="6C879A87" w14:textId="77777777" w:rsidTr="00BE301E">
        <w:tblPrEx>
          <w:tblCellMar>
            <w:top w:w="0" w:type="dxa"/>
            <w:bottom w:w="0" w:type="dxa"/>
          </w:tblCellMar>
        </w:tblPrEx>
        <w:trPr>
          <w:cantSplit/>
          <w:jc w:val="center"/>
        </w:trPr>
        <w:tc>
          <w:tcPr>
            <w:tcW w:w="1744" w:type="dxa"/>
            <w:vMerge/>
          </w:tcPr>
          <w:p w14:paraId="2E0A6695" w14:textId="77777777" w:rsidR="008D0C0C" w:rsidRDefault="008D0C0C" w:rsidP="00BE301E">
            <w:pPr>
              <w:pStyle w:val="TAC"/>
              <w:rPr>
                <w:b/>
                <w:bCs/>
              </w:rPr>
            </w:pPr>
          </w:p>
        </w:tc>
        <w:tc>
          <w:tcPr>
            <w:tcW w:w="1851" w:type="dxa"/>
            <w:shd w:val="clear" w:color="auto" w:fill="E0E0E0"/>
          </w:tcPr>
          <w:p w14:paraId="600E2197" w14:textId="77777777" w:rsidR="008D0C0C" w:rsidRDefault="008D0C0C" w:rsidP="00BE301E">
            <w:pPr>
              <w:pStyle w:val="TAH"/>
            </w:pPr>
            <w:r>
              <w:t>Event Parameters</w:t>
            </w:r>
          </w:p>
        </w:tc>
        <w:tc>
          <w:tcPr>
            <w:tcW w:w="1961" w:type="dxa"/>
            <w:shd w:val="clear" w:color="auto" w:fill="E0E0E0"/>
          </w:tcPr>
          <w:p w14:paraId="192B984A" w14:textId="77777777" w:rsidR="008D0C0C" w:rsidRDefault="008D0C0C" w:rsidP="00BE301E">
            <w:pPr>
              <w:pStyle w:val="TAH"/>
            </w:pPr>
            <w:r>
              <w:t>Mandatory/Optional</w:t>
            </w:r>
          </w:p>
        </w:tc>
        <w:tc>
          <w:tcPr>
            <w:tcW w:w="1926" w:type="dxa"/>
            <w:gridSpan w:val="2"/>
            <w:shd w:val="clear" w:color="auto" w:fill="E0E0E0"/>
          </w:tcPr>
          <w:p w14:paraId="387E2114" w14:textId="77777777" w:rsidR="008D0C0C" w:rsidRDefault="008D0C0C" w:rsidP="00BE301E">
            <w:pPr>
              <w:pStyle w:val="TAH"/>
            </w:pPr>
            <w:r>
              <w:t>Supported</w:t>
            </w:r>
          </w:p>
          <w:p w14:paraId="59C7E012" w14:textId="77777777" w:rsidR="008D0C0C" w:rsidRDefault="008D0C0C" w:rsidP="00BE301E">
            <w:pPr>
              <w:pStyle w:val="TAH"/>
            </w:pPr>
            <w:r>
              <w:t>Values:</w:t>
            </w:r>
          </w:p>
        </w:tc>
        <w:tc>
          <w:tcPr>
            <w:tcW w:w="2407" w:type="dxa"/>
            <w:shd w:val="clear" w:color="auto" w:fill="E0E0E0"/>
          </w:tcPr>
          <w:p w14:paraId="63EBEA47" w14:textId="77777777" w:rsidR="008D0C0C" w:rsidRDefault="008D0C0C" w:rsidP="00BE301E">
            <w:pPr>
              <w:pStyle w:val="TAH"/>
            </w:pPr>
            <w:r>
              <w:t>Provisioned Value</w:t>
            </w:r>
          </w:p>
        </w:tc>
      </w:tr>
      <w:tr w:rsidR="008D0C0C" w14:paraId="64A66E08" w14:textId="77777777" w:rsidTr="00BE301E">
        <w:tblPrEx>
          <w:tblCellMar>
            <w:top w:w="0" w:type="dxa"/>
            <w:bottom w:w="0" w:type="dxa"/>
          </w:tblCellMar>
        </w:tblPrEx>
        <w:trPr>
          <w:cantSplit/>
          <w:jc w:val="center"/>
        </w:trPr>
        <w:tc>
          <w:tcPr>
            <w:tcW w:w="1744" w:type="dxa"/>
            <w:vMerge/>
          </w:tcPr>
          <w:p w14:paraId="29402D19" w14:textId="77777777" w:rsidR="008D0C0C" w:rsidRDefault="008D0C0C" w:rsidP="00BE301E">
            <w:pPr>
              <w:pStyle w:val="TAC"/>
              <w:rPr>
                <w:b/>
                <w:bCs/>
              </w:rPr>
            </w:pPr>
          </w:p>
        </w:tc>
        <w:tc>
          <w:tcPr>
            <w:tcW w:w="1851" w:type="dxa"/>
          </w:tcPr>
          <w:p w14:paraId="1E0EDBE5" w14:textId="77777777" w:rsidR="008D0C0C" w:rsidRDefault="008D0C0C" w:rsidP="00BE301E">
            <w:pPr>
              <w:pStyle w:val="TAC"/>
              <w:rPr>
                <w:rFonts w:hint="eastAsia"/>
                <w:b/>
                <w:bCs/>
                <w:lang w:eastAsia="zh-CN"/>
              </w:rPr>
            </w:pPr>
            <w:r>
              <w:rPr>
                <w:bCs/>
              </w:rPr>
              <w:t>-</w:t>
            </w:r>
          </w:p>
        </w:tc>
        <w:tc>
          <w:tcPr>
            <w:tcW w:w="1961" w:type="dxa"/>
          </w:tcPr>
          <w:p w14:paraId="3B16A26E" w14:textId="77777777" w:rsidR="008D0C0C" w:rsidRDefault="008D0C0C" w:rsidP="00BE301E">
            <w:pPr>
              <w:pStyle w:val="TAC"/>
              <w:rPr>
                <w:b/>
                <w:bCs/>
                <w:lang w:eastAsia="zh-CN"/>
              </w:rPr>
            </w:pPr>
            <w:r>
              <w:rPr>
                <w:lang w:eastAsia="zh-CN"/>
              </w:rPr>
              <w:t>-</w:t>
            </w:r>
          </w:p>
        </w:tc>
        <w:tc>
          <w:tcPr>
            <w:tcW w:w="1926" w:type="dxa"/>
            <w:gridSpan w:val="2"/>
          </w:tcPr>
          <w:p w14:paraId="6E621F50" w14:textId="77777777" w:rsidR="008D0C0C" w:rsidRDefault="008D0C0C" w:rsidP="00BE301E">
            <w:pPr>
              <w:pStyle w:val="TAC"/>
              <w:rPr>
                <w:lang w:eastAsia="zh-CN"/>
              </w:rPr>
            </w:pPr>
            <w:r>
              <w:rPr>
                <w:lang w:eastAsia="zh-CN"/>
              </w:rPr>
              <w:t>-</w:t>
            </w:r>
          </w:p>
        </w:tc>
        <w:tc>
          <w:tcPr>
            <w:tcW w:w="2407" w:type="dxa"/>
          </w:tcPr>
          <w:p w14:paraId="45583999" w14:textId="77777777" w:rsidR="008D0C0C" w:rsidRDefault="008D0C0C" w:rsidP="00BE301E">
            <w:pPr>
              <w:pStyle w:val="TAC"/>
              <w:rPr>
                <w:b/>
                <w:bCs/>
                <w:lang w:eastAsia="zh-CN"/>
              </w:rPr>
            </w:pPr>
            <w:r>
              <w:rPr>
                <w:lang w:eastAsia="zh-CN"/>
              </w:rPr>
              <w:t>-</w:t>
            </w:r>
          </w:p>
        </w:tc>
      </w:tr>
      <w:tr w:rsidR="008D0C0C" w14:paraId="69C81104" w14:textId="77777777" w:rsidTr="00BE301E">
        <w:tblPrEx>
          <w:tblCellMar>
            <w:top w:w="0" w:type="dxa"/>
            <w:bottom w:w="0" w:type="dxa"/>
          </w:tblCellMar>
        </w:tblPrEx>
        <w:trPr>
          <w:cantSplit/>
          <w:jc w:val="center"/>
        </w:trPr>
        <w:tc>
          <w:tcPr>
            <w:tcW w:w="1744" w:type="dxa"/>
            <w:vMerge/>
          </w:tcPr>
          <w:p w14:paraId="5FD825BC" w14:textId="77777777" w:rsidR="008D0C0C" w:rsidRDefault="008D0C0C" w:rsidP="00BE301E">
            <w:pPr>
              <w:pStyle w:val="TAC"/>
              <w:rPr>
                <w:b/>
                <w:bCs/>
              </w:rPr>
            </w:pPr>
          </w:p>
        </w:tc>
        <w:tc>
          <w:tcPr>
            <w:tcW w:w="1851" w:type="dxa"/>
            <w:shd w:val="clear" w:color="auto" w:fill="E0E0E0"/>
          </w:tcPr>
          <w:p w14:paraId="022C8EAB" w14:textId="77777777" w:rsidR="008D0C0C" w:rsidRDefault="008D0C0C" w:rsidP="00BE301E">
            <w:pPr>
              <w:pStyle w:val="TAH"/>
            </w:pPr>
            <w:r>
              <w:t>ObservedEvent</w:t>
            </w:r>
          </w:p>
          <w:p w14:paraId="0269E2C8" w14:textId="77777777" w:rsidR="008D0C0C" w:rsidRDefault="008D0C0C" w:rsidP="00BE301E">
            <w:pPr>
              <w:pStyle w:val="TAH"/>
            </w:pPr>
            <w:r>
              <w:t>Parameters</w:t>
            </w:r>
          </w:p>
        </w:tc>
        <w:tc>
          <w:tcPr>
            <w:tcW w:w="1961" w:type="dxa"/>
            <w:shd w:val="clear" w:color="auto" w:fill="E0E0E0"/>
          </w:tcPr>
          <w:p w14:paraId="332DD007" w14:textId="77777777" w:rsidR="008D0C0C" w:rsidRDefault="008D0C0C" w:rsidP="00BE301E">
            <w:pPr>
              <w:pStyle w:val="TAH"/>
            </w:pPr>
            <w:r>
              <w:t>Mandatory/Optional</w:t>
            </w:r>
          </w:p>
        </w:tc>
        <w:tc>
          <w:tcPr>
            <w:tcW w:w="1926" w:type="dxa"/>
            <w:gridSpan w:val="2"/>
            <w:shd w:val="clear" w:color="auto" w:fill="E0E0E0"/>
          </w:tcPr>
          <w:p w14:paraId="7F925DF2" w14:textId="77777777" w:rsidR="008D0C0C" w:rsidRDefault="008D0C0C" w:rsidP="00BE301E">
            <w:pPr>
              <w:pStyle w:val="TAH"/>
            </w:pPr>
            <w:r>
              <w:t>Supported Values</w:t>
            </w:r>
          </w:p>
        </w:tc>
        <w:tc>
          <w:tcPr>
            <w:tcW w:w="2407" w:type="dxa"/>
            <w:shd w:val="clear" w:color="auto" w:fill="E0E0E0"/>
          </w:tcPr>
          <w:p w14:paraId="2D2B1B6E" w14:textId="77777777" w:rsidR="008D0C0C" w:rsidRDefault="008D0C0C" w:rsidP="00BE301E">
            <w:pPr>
              <w:pStyle w:val="TAH"/>
            </w:pPr>
            <w:r>
              <w:t>Provisioned Value</w:t>
            </w:r>
          </w:p>
        </w:tc>
      </w:tr>
      <w:tr w:rsidR="008D0C0C" w14:paraId="2B60077D" w14:textId="77777777" w:rsidTr="00BE301E">
        <w:tblPrEx>
          <w:tblCellMar>
            <w:top w:w="0" w:type="dxa"/>
            <w:bottom w:w="0" w:type="dxa"/>
          </w:tblCellMar>
        </w:tblPrEx>
        <w:trPr>
          <w:cantSplit/>
          <w:jc w:val="center"/>
        </w:trPr>
        <w:tc>
          <w:tcPr>
            <w:tcW w:w="1744" w:type="dxa"/>
            <w:vMerge/>
          </w:tcPr>
          <w:p w14:paraId="3B41C04A" w14:textId="77777777" w:rsidR="008D0C0C" w:rsidRDefault="008D0C0C" w:rsidP="00BE301E">
            <w:pPr>
              <w:pStyle w:val="TAC"/>
              <w:rPr>
                <w:b/>
                <w:bCs/>
              </w:rPr>
            </w:pPr>
          </w:p>
        </w:tc>
        <w:tc>
          <w:tcPr>
            <w:tcW w:w="1851" w:type="dxa"/>
          </w:tcPr>
          <w:p w14:paraId="647A97B2" w14:textId="77777777" w:rsidR="008D0C0C" w:rsidRDefault="008D0C0C" w:rsidP="00BE301E">
            <w:pPr>
              <w:pStyle w:val="TAC"/>
              <w:rPr>
                <w:rFonts w:hint="eastAsia"/>
                <w:lang w:eastAsia="zh-CN"/>
              </w:rPr>
            </w:pPr>
            <w:r>
              <w:rPr>
                <w:bCs/>
              </w:rPr>
              <w:t>Newly Available Realms (nar, 0x0001)</w:t>
            </w:r>
          </w:p>
        </w:tc>
        <w:tc>
          <w:tcPr>
            <w:tcW w:w="1961" w:type="dxa"/>
          </w:tcPr>
          <w:p w14:paraId="4E1A6613" w14:textId="77777777" w:rsidR="008D0C0C" w:rsidRDefault="008D0C0C" w:rsidP="00BE301E">
            <w:pPr>
              <w:pStyle w:val="TAC"/>
              <w:rPr>
                <w:lang w:eastAsia="zh-CN"/>
              </w:rPr>
            </w:pPr>
            <w:r>
              <w:rPr>
                <w:lang w:eastAsia="zh-CN"/>
              </w:rPr>
              <w:t>M</w:t>
            </w:r>
          </w:p>
        </w:tc>
        <w:tc>
          <w:tcPr>
            <w:tcW w:w="1926" w:type="dxa"/>
            <w:gridSpan w:val="2"/>
          </w:tcPr>
          <w:p w14:paraId="65CABBA5" w14:textId="77777777" w:rsidR="008D0C0C" w:rsidRDefault="008D0C0C" w:rsidP="00BE301E">
            <w:pPr>
              <w:pStyle w:val="TAC"/>
              <w:rPr>
                <w:rFonts w:hint="eastAsia"/>
                <w:lang w:eastAsia="zh-CN"/>
              </w:rPr>
            </w:pPr>
            <w:r>
              <w:rPr>
                <w:rFonts w:hint="eastAsia"/>
                <w:lang w:eastAsia="zh-CN"/>
              </w:rPr>
              <w:t>ALL</w:t>
            </w:r>
          </w:p>
        </w:tc>
        <w:tc>
          <w:tcPr>
            <w:tcW w:w="2407" w:type="dxa"/>
          </w:tcPr>
          <w:p w14:paraId="2D8D937E" w14:textId="77777777" w:rsidR="008D0C0C" w:rsidRDefault="008D0C0C" w:rsidP="00BE301E">
            <w:pPr>
              <w:pStyle w:val="TAC"/>
              <w:rPr>
                <w:lang w:eastAsia="zh-CN"/>
              </w:rPr>
            </w:pPr>
            <w:r>
              <w:rPr>
                <w:lang w:eastAsia="zh-CN"/>
              </w:rPr>
              <w:t>Not applicable</w:t>
            </w:r>
          </w:p>
        </w:tc>
      </w:tr>
      <w:tr w:rsidR="008D0C0C" w14:paraId="108F41AB" w14:textId="77777777" w:rsidTr="00BE301E">
        <w:tblPrEx>
          <w:tblCellMar>
            <w:top w:w="0" w:type="dxa"/>
            <w:bottom w:w="0" w:type="dxa"/>
          </w:tblCellMar>
        </w:tblPrEx>
        <w:trPr>
          <w:cantSplit/>
          <w:jc w:val="center"/>
        </w:trPr>
        <w:tc>
          <w:tcPr>
            <w:tcW w:w="1744" w:type="dxa"/>
            <w:vMerge/>
          </w:tcPr>
          <w:p w14:paraId="1E0C2186" w14:textId="77777777" w:rsidR="008D0C0C" w:rsidRDefault="008D0C0C" w:rsidP="00BE301E">
            <w:pPr>
              <w:pStyle w:val="TAC"/>
              <w:rPr>
                <w:b/>
                <w:bCs/>
              </w:rPr>
            </w:pPr>
          </w:p>
        </w:tc>
        <w:tc>
          <w:tcPr>
            <w:tcW w:w="1851" w:type="dxa"/>
          </w:tcPr>
          <w:p w14:paraId="526EE6B9" w14:textId="77777777" w:rsidR="008D0C0C" w:rsidRDefault="008D0C0C" w:rsidP="00BE301E">
            <w:pPr>
              <w:pStyle w:val="TAC"/>
              <w:rPr>
                <w:bCs/>
              </w:rPr>
            </w:pPr>
            <w:r>
              <w:rPr>
                <w:bCs/>
              </w:rPr>
              <w:t>Newly Unavailable Realms (nur, 0x0002)</w:t>
            </w:r>
          </w:p>
        </w:tc>
        <w:tc>
          <w:tcPr>
            <w:tcW w:w="1961" w:type="dxa"/>
          </w:tcPr>
          <w:p w14:paraId="03962745" w14:textId="77777777" w:rsidR="008D0C0C" w:rsidRDefault="008D0C0C" w:rsidP="00BE301E">
            <w:pPr>
              <w:pStyle w:val="TAC"/>
              <w:rPr>
                <w:lang w:eastAsia="zh-CN"/>
              </w:rPr>
            </w:pPr>
            <w:r>
              <w:rPr>
                <w:lang w:eastAsia="zh-CN"/>
              </w:rPr>
              <w:t>M</w:t>
            </w:r>
          </w:p>
        </w:tc>
        <w:tc>
          <w:tcPr>
            <w:tcW w:w="1926" w:type="dxa"/>
            <w:gridSpan w:val="2"/>
          </w:tcPr>
          <w:p w14:paraId="326D304C" w14:textId="77777777" w:rsidR="008D0C0C" w:rsidRDefault="008D0C0C" w:rsidP="00BE301E">
            <w:pPr>
              <w:pStyle w:val="TAC"/>
              <w:rPr>
                <w:lang w:eastAsia="zh-CN"/>
              </w:rPr>
            </w:pPr>
            <w:r>
              <w:rPr>
                <w:lang w:eastAsia="zh-CN"/>
              </w:rPr>
              <w:t>ALL</w:t>
            </w:r>
          </w:p>
        </w:tc>
        <w:tc>
          <w:tcPr>
            <w:tcW w:w="2407" w:type="dxa"/>
          </w:tcPr>
          <w:p w14:paraId="21E2B039" w14:textId="77777777" w:rsidR="008D0C0C" w:rsidRDefault="008D0C0C" w:rsidP="00BE301E">
            <w:pPr>
              <w:pStyle w:val="TAC"/>
              <w:rPr>
                <w:lang w:eastAsia="zh-CN"/>
              </w:rPr>
            </w:pPr>
            <w:r>
              <w:rPr>
                <w:lang w:eastAsia="zh-CN"/>
              </w:rPr>
              <w:t>Not applicable</w:t>
            </w:r>
          </w:p>
        </w:tc>
      </w:tr>
      <w:tr w:rsidR="008D0C0C" w14:paraId="32A22E31" w14:textId="77777777" w:rsidTr="00BE301E">
        <w:tblPrEx>
          <w:tblCellMar>
            <w:top w:w="0" w:type="dxa"/>
            <w:bottom w:w="0" w:type="dxa"/>
          </w:tblCellMar>
        </w:tblPrEx>
        <w:trPr>
          <w:cantSplit/>
          <w:jc w:val="center"/>
        </w:trPr>
        <w:tc>
          <w:tcPr>
            <w:tcW w:w="1744" w:type="dxa"/>
            <w:shd w:val="clear" w:color="auto" w:fill="E0E0E0"/>
          </w:tcPr>
          <w:p w14:paraId="62D6F11F" w14:textId="77777777" w:rsidR="008D0C0C" w:rsidRDefault="008D0C0C" w:rsidP="00BE301E">
            <w:pPr>
              <w:pStyle w:val="TAH"/>
            </w:pPr>
            <w:r>
              <w:t>Statistics</w:t>
            </w:r>
          </w:p>
        </w:tc>
        <w:tc>
          <w:tcPr>
            <w:tcW w:w="1851" w:type="dxa"/>
            <w:shd w:val="clear" w:color="auto" w:fill="E0E0E0"/>
          </w:tcPr>
          <w:p w14:paraId="6AED0E59" w14:textId="77777777" w:rsidR="008D0C0C" w:rsidRDefault="008D0C0C" w:rsidP="00BE301E">
            <w:pPr>
              <w:pStyle w:val="TAH"/>
            </w:pPr>
            <w:r>
              <w:t>Mandatory/Optional</w:t>
            </w:r>
          </w:p>
        </w:tc>
        <w:tc>
          <w:tcPr>
            <w:tcW w:w="2861" w:type="dxa"/>
            <w:gridSpan w:val="2"/>
            <w:shd w:val="clear" w:color="auto" w:fill="E0E0E0"/>
          </w:tcPr>
          <w:p w14:paraId="234C4F3D" w14:textId="77777777" w:rsidR="008D0C0C" w:rsidRDefault="008D0C0C" w:rsidP="00BE301E">
            <w:pPr>
              <w:pStyle w:val="TAH"/>
            </w:pPr>
            <w:r>
              <w:t>Used in command</w:t>
            </w:r>
          </w:p>
        </w:tc>
        <w:tc>
          <w:tcPr>
            <w:tcW w:w="3433" w:type="dxa"/>
            <w:gridSpan w:val="2"/>
            <w:shd w:val="clear" w:color="auto" w:fill="E0E0E0"/>
          </w:tcPr>
          <w:p w14:paraId="4188A802" w14:textId="77777777" w:rsidR="008D0C0C" w:rsidRDefault="008D0C0C" w:rsidP="00BE301E">
            <w:pPr>
              <w:pStyle w:val="TAH"/>
            </w:pPr>
            <w:r>
              <w:t>Supported Values</w:t>
            </w:r>
          </w:p>
        </w:tc>
      </w:tr>
      <w:tr w:rsidR="008D0C0C" w14:paraId="65423EB5" w14:textId="77777777" w:rsidTr="00BE301E">
        <w:tblPrEx>
          <w:tblCellMar>
            <w:top w:w="0" w:type="dxa"/>
            <w:bottom w:w="0" w:type="dxa"/>
          </w:tblCellMar>
        </w:tblPrEx>
        <w:trPr>
          <w:cantSplit/>
          <w:jc w:val="center"/>
        </w:trPr>
        <w:tc>
          <w:tcPr>
            <w:tcW w:w="1744" w:type="dxa"/>
            <w:tcBorders>
              <w:bottom w:val="single" w:sz="4" w:space="0" w:color="auto"/>
            </w:tcBorders>
          </w:tcPr>
          <w:p w14:paraId="12D2E2FF" w14:textId="77777777" w:rsidR="008D0C0C" w:rsidRDefault="008D0C0C" w:rsidP="00BE301E">
            <w:pPr>
              <w:pStyle w:val="TAC"/>
            </w:pPr>
            <w:r>
              <w:t>None</w:t>
            </w:r>
          </w:p>
        </w:tc>
        <w:tc>
          <w:tcPr>
            <w:tcW w:w="1851" w:type="dxa"/>
            <w:tcBorders>
              <w:bottom w:val="single" w:sz="4" w:space="0" w:color="auto"/>
            </w:tcBorders>
          </w:tcPr>
          <w:p w14:paraId="3F5B1845" w14:textId="77777777" w:rsidR="008D0C0C" w:rsidRDefault="008D0C0C" w:rsidP="00BE301E">
            <w:pPr>
              <w:pStyle w:val="TAC"/>
            </w:pPr>
            <w:r>
              <w:t>-</w:t>
            </w:r>
          </w:p>
        </w:tc>
        <w:tc>
          <w:tcPr>
            <w:tcW w:w="2861" w:type="dxa"/>
            <w:gridSpan w:val="2"/>
            <w:tcBorders>
              <w:bottom w:val="single" w:sz="4" w:space="0" w:color="auto"/>
            </w:tcBorders>
          </w:tcPr>
          <w:p w14:paraId="24BEDB6C" w14:textId="77777777" w:rsidR="008D0C0C" w:rsidRDefault="008D0C0C" w:rsidP="00BE301E">
            <w:pPr>
              <w:pStyle w:val="TAC"/>
            </w:pPr>
            <w:r>
              <w:t>-</w:t>
            </w:r>
          </w:p>
        </w:tc>
        <w:tc>
          <w:tcPr>
            <w:tcW w:w="3433" w:type="dxa"/>
            <w:gridSpan w:val="2"/>
            <w:tcBorders>
              <w:bottom w:val="single" w:sz="4" w:space="0" w:color="auto"/>
            </w:tcBorders>
          </w:tcPr>
          <w:p w14:paraId="48F4753B" w14:textId="77777777" w:rsidR="008D0C0C" w:rsidRDefault="008D0C0C" w:rsidP="00BE301E">
            <w:pPr>
              <w:pStyle w:val="TAC"/>
            </w:pPr>
            <w:r>
              <w:t>-</w:t>
            </w:r>
          </w:p>
        </w:tc>
      </w:tr>
      <w:tr w:rsidR="008D0C0C" w14:paraId="62ECE8A0" w14:textId="77777777" w:rsidTr="00BE301E">
        <w:tblPrEx>
          <w:tblCellMar>
            <w:top w:w="0" w:type="dxa"/>
            <w:bottom w:w="0" w:type="dxa"/>
          </w:tblCellMar>
        </w:tblPrEx>
        <w:trPr>
          <w:cantSplit/>
          <w:jc w:val="center"/>
        </w:trPr>
        <w:tc>
          <w:tcPr>
            <w:tcW w:w="1744" w:type="dxa"/>
            <w:shd w:val="clear" w:color="auto" w:fill="E0E0E0"/>
          </w:tcPr>
          <w:p w14:paraId="396CA3A2" w14:textId="77777777" w:rsidR="008D0C0C" w:rsidRDefault="008D0C0C" w:rsidP="00BE301E">
            <w:pPr>
              <w:pStyle w:val="TAH"/>
            </w:pPr>
            <w:r>
              <w:t>Error Codes</w:t>
            </w:r>
          </w:p>
        </w:tc>
        <w:tc>
          <w:tcPr>
            <w:tcW w:w="8145" w:type="dxa"/>
            <w:gridSpan w:val="5"/>
            <w:shd w:val="clear" w:color="auto" w:fill="E0E0E0"/>
          </w:tcPr>
          <w:p w14:paraId="17CE5DB0" w14:textId="77777777" w:rsidR="008D0C0C" w:rsidRDefault="008D0C0C" w:rsidP="00BE301E">
            <w:pPr>
              <w:pStyle w:val="TAH"/>
            </w:pPr>
            <w:r>
              <w:t>Mandatory/Optional</w:t>
            </w:r>
          </w:p>
        </w:tc>
      </w:tr>
      <w:tr w:rsidR="008D0C0C" w14:paraId="0DF56ABA" w14:textId="77777777" w:rsidTr="00BE301E">
        <w:tblPrEx>
          <w:tblCellMar>
            <w:top w:w="0" w:type="dxa"/>
            <w:bottom w:w="0" w:type="dxa"/>
          </w:tblCellMar>
        </w:tblPrEx>
        <w:trPr>
          <w:cantSplit/>
          <w:jc w:val="center"/>
        </w:trPr>
        <w:tc>
          <w:tcPr>
            <w:tcW w:w="1744" w:type="dxa"/>
          </w:tcPr>
          <w:p w14:paraId="35A52B1A" w14:textId="77777777" w:rsidR="008D0C0C" w:rsidRDefault="008D0C0C" w:rsidP="00BE301E">
            <w:pPr>
              <w:pStyle w:val="TAC"/>
            </w:pPr>
            <w:r>
              <w:t>None</w:t>
            </w:r>
          </w:p>
        </w:tc>
        <w:tc>
          <w:tcPr>
            <w:tcW w:w="8145" w:type="dxa"/>
            <w:gridSpan w:val="5"/>
          </w:tcPr>
          <w:p w14:paraId="1C734A48" w14:textId="77777777" w:rsidR="008D0C0C" w:rsidRDefault="008D0C0C" w:rsidP="00BE301E">
            <w:pPr>
              <w:pStyle w:val="TAC"/>
            </w:pPr>
            <w:r>
              <w:t>-</w:t>
            </w:r>
          </w:p>
        </w:tc>
      </w:tr>
    </w:tbl>
    <w:p w14:paraId="1B0C0863" w14:textId="77777777" w:rsidR="008D0C0C" w:rsidRDefault="008D0C0C" w:rsidP="008D0C0C"/>
    <w:p w14:paraId="37AA74E3" w14:textId="77777777" w:rsidR="008D0C0C" w:rsidRPr="00E77B04" w:rsidRDefault="008D0C0C" w:rsidP="008D0C0C">
      <w:pPr>
        <w:pStyle w:val="Heading4"/>
      </w:pPr>
      <w:bookmarkStart w:id="105" w:name="_Toc414010836"/>
      <w:r w:rsidRPr="00E77B04">
        <w:lastRenderedPageBreak/>
        <w:t>5.14.3.</w:t>
      </w:r>
      <w:r>
        <w:t>1</w:t>
      </w:r>
      <w:r w:rsidR="005B26D3">
        <w:t>2</w:t>
      </w:r>
      <w:r w:rsidRPr="00E77B04">
        <w:tab/>
        <w:t xml:space="preserve">3G Interface Type package </w:t>
      </w:r>
      <w:r w:rsidR="004C6923">
        <w:rPr>
          <w:rFonts w:hint="eastAsia"/>
          <w:lang w:eastAsia="zh-CN"/>
        </w:rPr>
        <w:t xml:space="preserve"> (threegint)</w:t>
      </w:r>
      <w:bookmarkEnd w:id="105"/>
    </w:p>
    <w:p w14:paraId="215307C7" w14:textId="77777777" w:rsidR="008D0C0C" w:rsidRDefault="008D0C0C" w:rsidP="008D0C0C">
      <w:pPr>
        <w:pStyle w:val="TH"/>
      </w:pPr>
      <w:r>
        <w:t>Table 5.14.3.1</w:t>
      </w:r>
      <w:r w:rsidR="005B26D3">
        <w:t>2</w:t>
      </w:r>
      <w:r>
        <w:t>.1: 3G Interface Type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8D0C0C" w:rsidRPr="00762FC2" w14:paraId="4084D707" w14:textId="77777777" w:rsidTr="00BE301E">
        <w:trPr>
          <w:cantSplit/>
          <w:jc w:val="center"/>
        </w:trPr>
        <w:tc>
          <w:tcPr>
            <w:tcW w:w="1764" w:type="dxa"/>
            <w:shd w:val="clear" w:color="auto" w:fill="E0E0E0"/>
          </w:tcPr>
          <w:p w14:paraId="095E1292" w14:textId="77777777" w:rsidR="008D0C0C" w:rsidRPr="00762FC2" w:rsidRDefault="008D0C0C" w:rsidP="00BE301E">
            <w:pPr>
              <w:pStyle w:val="TAH"/>
            </w:pPr>
            <w:r w:rsidRPr="00762FC2">
              <w:t xml:space="preserve">Properties </w:t>
            </w:r>
          </w:p>
        </w:tc>
        <w:tc>
          <w:tcPr>
            <w:tcW w:w="1837" w:type="dxa"/>
            <w:shd w:val="clear" w:color="auto" w:fill="E0E0E0"/>
          </w:tcPr>
          <w:p w14:paraId="78FB2422" w14:textId="77777777" w:rsidR="008D0C0C" w:rsidRPr="00762FC2" w:rsidRDefault="008D0C0C" w:rsidP="00BE301E">
            <w:pPr>
              <w:pStyle w:val="TAH"/>
            </w:pPr>
            <w:r w:rsidRPr="00762FC2">
              <w:t>Mandatory/Optional</w:t>
            </w:r>
          </w:p>
        </w:tc>
        <w:tc>
          <w:tcPr>
            <w:tcW w:w="2113" w:type="dxa"/>
            <w:gridSpan w:val="2"/>
            <w:shd w:val="clear" w:color="auto" w:fill="E0E0E0"/>
          </w:tcPr>
          <w:p w14:paraId="55A615ED" w14:textId="77777777" w:rsidR="008D0C0C" w:rsidRPr="00762FC2" w:rsidRDefault="008D0C0C" w:rsidP="00BE301E">
            <w:pPr>
              <w:pStyle w:val="TAH"/>
            </w:pPr>
            <w:r w:rsidRPr="00762FC2">
              <w:t>Used in command</w:t>
            </w:r>
          </w:p>
        </w:tc>
        <w:tc>
          <w:tcPr>
            <w:tcW w:w="1804" w:type="dxa"/>
            <w:gridSpan w:val="2"/>
            <w:shd w:val="clear" w:color="auto" w:fill="E0E0E0"/>
          </w:tcPr>
          <w:p w14:paraId="5FA3FC63" w14:textId="77777777" w:rsidR="008D0C0C" w:rsidRPr="00762FC2" w:rsidRDefault="008D0C0C" w:rsidP="00BE301E">
            <w:pPr>
              <w:pStyle w:val="TAH"/>
            </w:pPr>
            <w:r w:rsidRPr="00762FC2">
              <w:t>Supported Values</w:t>
            </w:r>
          </w:p>
        </w:tc>
        <w:tc>
          <w:tcPr>
            <w:tcW w:w="1800" w:type="dxa"/>
            <w:shd w:val="clear" w:color="auto" w:fill="E0E0E0"/>
          </w:tcPr>
          <w:p w14:paraId="31165342" w14:textId="77777777" w:rsidR="008D0C0C" w:rsidRPr="00762FC2" w:rsidRDefault="008D0C0C" w:rsidP="00BE301E">
            <w:pPr>
              <w:pStyle w:val="TAH"/>
            </w:pPr>
            <w:r w:rsidRPr="00762FC2">
              <w:t>Provisioned Value</w:t>
            </w:r>
          </w:p>
        </w:tc>
      </w:tr>
      <w:tr w:rsidR="008D0C0C" w:rsidRPr="00762FC2" w14:paraId="56EDD169" w14:textId="77777777" w:rsidTr="00BE301E">
        <w:trPr>
          <w:cantSplit/>
          <w:jc w:val="center"/>
        </w:trPr>
        <w:tc>
          <w:tcPr>
            <w:tcW w:w="1764" w:type="dxa"/>
          </w:tcPr>
          <w:p w14:paraId="433A0F65" w14:textId="77777777" w:rsidR="008D0C0C" w:rsidRDefault="008D0C0C" w:rsidP="00BE301E">
            <w:pPr>
              <w:pStyle w:val="TAC"/>
              <w:jc w:val="left"/>
            </w:pPr>
            <w:r>
              <w:t>IP Interface Type</w:t>
            </w:r>
          </w:p>
          <w:p w14:paraId="256D6617" w14:textId="77777777" w:rsidR="008D0C0C" w:rsidRPr="00762FC2" w:rsidRDefault="008D0C0C" w:rsidP="00BE301E">
            <w:pPr>
              <w:pStyle w:val="TAL"/>
            </w:pPr>
            <w:r>
              <w:t>(threegint /ipint, (0x00e3/0x0001)</w:t>
            </w:r>
          </w:p>
        </w:tc>
        <w:tc>
          <w:tcPr>
            <w:tcW w:w="1837" w:type="dxa"/>
          </w:tcPr>
          <w:p w14:paraId="70F2565F" w14:textId="77777777" w:rsidR="008D0C0C" w:rsidRPr="00762FC2" w:rsidRDefault="008D0C0C" w:rsidP="00BE301E">
            <w:pPr>
              <w:pStyle w:val="TAC"/>
            </w:pPr>
            <w:r>
              <w:t>M</w:t>
            </w:r>
          </w:p>
        </w:tc>
        <w:tc>
          <w:tcPr>
            <w:tcW w:w="2113" w:type="dxa"/>
            <w:gridSpan w:val="2"/>
          </w:tcPr>
          <w:p w14:paraId="1BE8686F" w14:textId="77777777" w:rsidR="008D0C0C" w:rsidRPr="00762FC2" w:rsidRDefault="008D0C0C" w:rsidP="00BE301E">
            <w:pPr>
              <w:pStyle w:val="TAC"/>
            </w:pPr>
            <w:r>
              <w:t>ADD, MOD</w:t>
            </w:r>
          </w:p>
        </w:tc>
        <w:tc>
          <w:tcPr>
            <w:tcW w:w="1804" w:type="dxa"/>
            <w:gridSpan w:val="2"/>
          </w:tcPr>
          <w:p w14:paraId="3DFB2FC8" w14:textId="77777777" w:rsidR="008D0C0C" w:rsidRDefault="008D0C0C" w:rsidP="00BE301E">
            <w:pPr>
              <w:pStyle w:val="TAC"/>
            </w:pPr>
            <w:r>
              <w:t>"NboIP" (0x0001)</w:t>
            </w:r>
          </w:p>
          <w:p w14:paraId="6864F41B" w14:textId="77777777" w:rsidR="006B73F7" w:rsidRDefault="006B73F7" w:rsidP="00BE301E">
            <w:pPr>
              <w:pStyle w:val="TAC"/>
            </w:pPr>
            <w:r>
              <w:t>"MboIP" (0x0003)</w:t>
            </w:r>
          </w:p>
          <w:p w14:paraId="03F59198" w14:textId="77777777" w:rsidR="008D0C0C" w:rsidRDefault="008D0C0C" w:rsidP="00BE301E">
            <w:pPr>
              <w:pStyle w:val="TAC"/>
            </w:pPr>
            <w:r w:rsidRPr="0023271E">
              <w:t>"ExtSIPI" (0x0004)</w:t>
            </w:r>
          </w:p>
          <w:p w14:paraId="7EDF2944" w14:textId="77777777" w:rsidR="008D0C0C" w:rsidRPr="00762FC2" w:rsidRDefault="008D0C0C" w:rsidP="00BE301E">
            <w:pPr>
              <w:pStyle w:val="TAC"/>
            </w:pPr>
          </w:p>
        </w:tc>
        <w:tc>
          <w:tcPr>
            <w:tcW w:w="1800" w:type="dxa"/>
          </w:tcPr>
          <w:p w14:paraId="523F069F" w14:textId="77777777" w:rsidR="008D0C0C" w:rsidRPr="00762FC2" w:rsidRDefault="008D0C0C" w:rsidP="00BE301E">
            <w:pPr>
              <w:pStyle w:val="TAC"/>
            </w:pPr>
            <w:r>
              <w:t>None</w:t>
            </w:r>
          </w:p>
        </w:tc>
      </w:tr>
      <w:tr w:rsidR="008D0C0C" w:rsidRPr="00762FC2" w14:paraId="5977190F" w14:textId="77777777" w:rsidTr="00BE301E">
        <w:trPr>
          <w:cantSplit/>
          <w:jc w:val="center"/>
        </w:trPr>
        <w:tc>
          <w:tcPr>
            <w:tcW w:w="1764" w:type="dxa"/>
            <w:shd w:val="clear" w:color="auto" w:fill="E0E0E0"/>
          </w:tcPr>
          <w:p w14:paraId="7C878634" w14:textId="77777777" w:rsidR="008D0C0C" w:rsidRPr="00762FC2" w:rsidRDefault="008D0C0C" w:rsidP="00BE301E">
            <w:pPr>
              <w:pStyle w:val="TAH"/>
            </w:pPr>
            <w:r w:rsidRPr="00762FC2">
              <w:t>Signals</w:t>
            </w:r>
          </w:p>
        </w:tc>
        <w:tc>
          <w:tcPr>
            <w:tcW w:w="1837" w:type="dxa"/>
            <w:shd w:val="clear" w:color="auto" w:fill="E0E0E0"/>
          </w:tcPr>
          <w:p w14:paraId="763469A8" w14:textId="77777777" w:rsidR="008D0C0C" w:rsidRPr="00762FC2" w:rsidRDefault="008D0C0C" w:rsidP="00BE301E">
            <w:pPr>
              <w:pStyle w:val="TAH"/>
            </w:pPr>
            <w:r w:rsidRPr="00762FC2">
              <w:t>Mandatory/Optional</w:t>
            </w:r>
          </w:p>
        </w:tc>
        <w:tc>
          <w:tcPr>
            <w:tcW w:w="3917" w:type="dxa"/>
            <w:gridSpan w:val="4"/>
            <w:shd w:val="clear" w:color="auto" w:fill="E0E0E0"/>
          </w:tcPr>
          <w:p w14:paraId="53C63A1B" w14:textId="77777777" w:rsidR="008D0C0C" w:rsidRPr="00762FC2" w:rsidRDefault="008D0C0C" w:rsidP="00BE301E">
            <w:pPr>
              <w:pStyle w:val="TAH"/>
            </w:pPr>
            <w:r w:rsidRPr="00762FC2">
              <w:t>Used in command</w:t>
            </w:r>
          </w:p>
        </w:tc>
        <w:tc>
          <w:tcPr>
            <w:tcW w:w="1800" w:type="dxa"/>
            <w:shd w:val="clear" w:color="auto" w:fill="E0E0E0"/>
          </w:tcPr>
          <w:p w14:paraId="76B0032F" w14:textId="77777777" w:rsidR="008D0C0C" w:rsidRPr="00762FC2" w:rsidRDefault="008D0C0C" w:rsidP="00BE301E">
            <w:pPr>
              <w:pStyle w:val="TAH"/>
            </w:pPr>
            <w:r w:rsidRPr="00762FC2">
              <w:t>Duration Provisioned Value</w:t>
            </w:r>
          </w:p>
        </w:tc>
      </w:tr>
      <w:tr w:rsidR="008D0C0C" w:rsidRPr="00762FC2" w14:paraId="37F2C63F" w14:textId="77777777" w:rsidTr="00BE301E">
        <w:trPr>
          <w:cantSplit/>
          <w:jc w:val="center"/>
        </w:trPr>
        <w:tc>
          <w:tcPr>
            <w:tcW w:w="1764" w:type="dxa"/>
            <w:vMerge w:val="restart"/>
          </w:tcPr>
          <w:p w14:paraId="49093F5F" w14:textId="77777777" w:rsidR="008D0C0C" w:rsidRPr="00762FC2" w:rsidRDefault="008D0C0C" w:rsidP="00BE301E">
            <w:pPr>
              <w:pStyle w:val="TAL"/>
            </w:pPr>
            <w:r w:rsidRPr="00762FC2">
              <w:t>None</w:t>
            </w:r>
          </w:p>
        </w:tc>
        <w:tc>
          <w:tcPr>
            <w:tcW w:w="1837" w:type="dxa"/>
          </w:tcPr>
          <w:p w14:paraId="02D10113" w14:textId="77777777" w:rsidR="008D0C0C" w:rsidRPr="00762FC2" w:rsidRDefault="008D0C0C" w:rsidP="00BE301E">
            <w:pPr>
              <w:pStyle w:val="TAC"/>
            </w:pPr>
            <w:r w:rsidRPr="00762FC2">
              <w:t>-</w:t>
            </w:r>
          </w:p>
        </w:tc>
        <w:tc>
          <w:tcPr>
            <w:tcW w:w="3917" w:type="dxa"/>
            <w:gridSpan w:val="4"/>
          </w:tcPr>
          <w:p w14:paraId="2722D60C" w14:textId="77777777" w:rsidR="008D0C0C" w:rsidRPr="00762FC2" w:rsidRDefault="008D0C0C" w:rsidP="00BE301E">
            <w:pPr>
              <w:pStyle w:val="TAC"/>
            </w:pPr>
            <w:r w:rsidRPr="00762FC2">
              <w:t>-</w:t>
            </w:r>
          </w:p>
        </w:tc>
        <w:tc>
          <w:tcPr>
            <w:tcW w:w="1800" w:type="dxa"/>
          </w:tcPr>
          <w:p w14:paraId="7E7A6146" w14:textId="77777777" w:rsidR="008D0C0C" w:rsidRPr="00762FC2" w:rsidRDefault="008D0C0C" w:rsidP="00BE301E">
            <w:pPr>
              <w:pStyle w:val="TAC"/>
            </w:pPr>
            <w:r w:rsidRPr="00762FC2">
              <w:t>-</w:t>
            </w:r>
          </w:p>
        </w:tc>
      </w:tr>
      <w:tr w:rsidR="008D0C0C" w:rsidRPr="00762FC2" w14:paraId="054A603B" w14:textId="77777777" w:rsidTr="00BE301E">
        <w:trPr>
          <w:cantSplit/>
          <w:jc w:val="center"/>
        </w:trPr>
        <w:tc>
          <w:tcPr>
            <w:tcW w:w="1764" w:type="dxa"/>
            <w:vMerge/>
          </w:tcPr>
          <w:p w14:paraId="77AC36A0" w14:textId="77777777" w:rsidR="008D0C0C" w:rsidRPr="00762FC2" w:rsidRDefault="008D0C0C" w:rsidP="00BE301E">
            <w:pPr>
              <w:pStyle w:val="TAL"/>
            </w:pPr>
          </w:p>
        </w:tc>
        <w:tc>
          <w:tcPr>
            <w:tcW w:w="1837" w:type="dxa"/>
            <w:shd w:val="clear" w:color="auto" w:fill="E0E0E0"/>
          </w:tcPr>
          <w:p w14:paraId="24B88CDE" w14:textId="77777777" w:rsidR="008D0C0C" w:rsidRPr="00762FC2" w:rsidRDefault="008D0C0C" w:rsidP="00BE301E">
            <w:pPr>
              <w:pStyle w:val="TAH"/>
            </w:pPr>
            <w:r w:rsidRPr="00762FC2">
              <w:t>Signal Parameters</w:t>
            </w:r>
          </w:p>
        </w:tc>
        <w:tc>
          <w:tcPr>
            <w:tcW w:w="1827" w:type="dxa"/>
            <w:shd w:val="clear" w:color="auto" w:fill="E0E0E0"/>
          </w:tcPr>
          <w:p w14:paraId="5700D420" w14:textId="77777777" w:rsidR="008D0C0C" w:rsidRPr="00762FC2" w:rsidRDefault="008D0C0C" w:rsidP="00BE301E">
            <w:pPr>
              <w:pStyle w:val="TAH"/>
            </w:pPr>
            <w:r w:rsidRPr="00762FC2">
              <w:t>Mandatory/Optional</w:t>
            </w:r>
          </w:p>
        </w:tc>
        <w:tc>
          <w:tcPr>
            <w:tcW w:w="2090" w:type="dxa"/>
            <w:gridSpan w:val="3"/>
            <w:shd w:val="clear" w:color="auto" w:fill="E0E0E0"/>
          </w:tcPr>
          <w:p w14:paraId="55D6A14C" w14:textId="77777777" w:rsidR="008D0C0C" w:rsidRPr="00762FC2" w:rsidRDefault="008D0C0C" w:rsidP="00BE301E">
            <w:pPr>
              <w:pStyle w:val="TAH"/>
            </w:pPr>
            <w:r w:rsidRPr="00762FC2">
              <w:t>Supported Values</w:t>
            </w:r>
          </w:p>
        </w:tc>
        <w:tc>
          <w:tcPr>
            <w:tcW w:w="1800" w:type="dxa"/>
            <w:shd w:val="clear" w:color="auto" w:fill="E0E0E0"/>
          </w:tcPr>
          <w:p w14:paraId="25F6BA00" w14:textId="77777777" w:rsidR="008D0C0C" w:rsidRPr="00762FC2" w:rsidRDefault="008D0C0C" w:rsidP="00BE301E">
            <w:pPr>
              <w:pStyle w:val="TAH"/>
            </w:pPr>
            <w:r w:rsidRPr="00762FC2">
              <w:t>Duration Provisioned Value</w:t>
            </w:r>
          </w:p>
        </w:tc>
      </w:tr>
      <w:tr w:rsidR="008D0C0C" w:rsidRPr="00762FC2" w14:paraId="7CD8E85F" w14:textId="77777777" w:rsidTr="00BE301E">
        <w:trPr>
          <w:cantSplit/>
          <w:jc w:val="center"/>
        </w:trPr>
        <w:tc>
          <w:tcPr>
            <w:tcW w:w="1764" w:type="dxa"/>
            <w:vMerge/>
          </w:tcPr>
          <w:p w14:paraId="115A5CD3" w14:textId="77777777" w:rsidR="008D0C0C" w:rsidRPr="00762FC2" w:rsidRDefault="008D0C0C" w:rsidP="00BE301E">
            <w:pPr>
              <w:pStyle w:val="TAL"/>
            </w:pPr>
          </w:p>
        </w:tc>
        <w:tc>
          <w:tcPr>
            <w:tcW w:w="1837" w:type="dxa"/>
          </w:tcPr>
          <w:p w14:paraId="52A7D6A1" w14:textId="77777777" w:rsidR="008D0C0C" w:rsidRPr="00762FC2" w:rsidRDefault="008D0C0C" w:rsidP="00BE301E">
            <w:pPr>
              <w:pStyle w:val="TAC"/>
            </w:pPr>
            <w:r w:rsidRPr="00762FC2">
              <w:t>-</w:t>
            </w:r>
          </w:p>
        </w:tc>
        <w:tc>
          <w:tcPr>
            <w:tcW w:w="1827" w:type="dxa"/>
          </w:tcPr>
          <w:p w14:paraId="0BE1BF60" w14:textId="77777777" w:rsidR="008D0C0C" w:rsidRPr="00762FC2" w:rsidRDefault="008D0C0C" w:rsidP="00BE301E">
            <w:pPr>
              <w:pStyle w:val="TAC"/>
            </w:pPr>
            <w:r w:rsidRPr="00762FC2">
              <w:t>-</w:t>
            </w:r>
          </w:p>
        </w:tc>
        <w:tc>
          <w:tcPr>
            <w:tcW w:w="2090" w:type="dxa"/>
            <w:gridSpan w:val="3"/>
          </w:tcPr>
          <w:p w14:paraId="6E777407" w14:textId="77777777" w:rsidR="008D0C0C" w:rsidRPr="00762FC2" w:rsidRDefault="008D0C0C" w:rsidP="00BE301E">
            <w:pPr>
              <w:pStyle w:val="TAC"/>
            </w:pPr>
            <w:r w:rsidRPr="00762FC2">
              <w:t>-</w:t>
            </w:r>
          </w:p>
        </w:tc>
        <w:tc>
          <w:tcPr>
            <w:tcW w:w="1800" w:type="dxa"/>
          </w:tcPr>
          <w:p w14:paraId="77AB2C8C" w14:textId="77777777" w:rsidR="008D0C0C" w:rsidRPr="00762FC2" w:rsidRDefault="008D0C0C" w:rsidP="00BE301E">
            <w:pPr>
              <w:pStyle w:val="TAC"/>
            </w:pPr>
            <w:r w:rsidRPr="00762FC2">
              <w:t>-</w:t>
            </w:r>
          </w:p>
        </w:tc>
      </w:tr>
      <w:tr w:rsidR="008D0C0C" w:rsidRPr="00762FC2" w14:paraId="214B4888" w14:textId="77777777" w:rsidTr="00BE301E">
        <w:trPr>
          <w:cantSplit/>
          <w:jc w:val="center"/>
        </w:trPr>
        <w:tc>
          <w:tcPr>
            <w:tcW w:w="1764" w:type="dxa"/>
            <w:shd w:val="clear" w:color="auto" w:fill="E0E0E0"/>
          </w:tcPr>
          <w:p w14:paraId="28578BE9" w14:textId="77777777" w:rsidR="008D0C0C" w:rsidRPr="00762FC2" w:rsidRDefault="008D0C0C" w:rsidP="00BE301E">
            <w:pPr>
              <w:pStyle w:val="TAH"/>
            </w:pPr>
            <w:r w:rsidRPr="00762FC2">
              <w:t>Events</w:t>
            </w:r>
          </w:p>
        </w:tc>
        <w:tc>
          <w:tcPr>
            <w:tcW w:w="1837" w:type="dxa"/>
            <w:shd w:val="clear" w:color="auto" w:fill="E0E0E0"/>
          </w:tcPr>
          <w:p w14:paraId="419F25D0" w14:textId="77777777" w:rsidR="008D0C0C" w:rsidRPr="00762FC2" w:rsidRDefault="008D0C0C" w:rsidP="00BE301E">
            <w:pPr>
              <w:pStyle w:val="TAH"/>
            </w:pPr>
            <w:r w:rsidRPr="00762FC2">
              <w:t>Mandatory/Optional</w:t>
            </w:r>
          </w:p>
        </w:tc>
        <w:tc>
          <w:tcPr>
            <w:tcW w:w="5717" w:type="dxa"/>
            <w:gridSpan w:val="5"/>
            <w:shd w:val="clear" w:color="auto" w:fill="E0E0E0"/>
          </w:tcPr>
          <w:p w14:paraId="117A70EF" w14:textId="77777777" w:rsidR="008D0C0C" w:rsidRPr="00762FC2" w:rsidRDefault="008D0C0C" w:rsidP="00BE301E">
            <w:pPr>
              <w:pStyle w:val="TAH"/>
            </w:pPr>
            <w:r w:rsidRPr="00762FC2">
              <w:t>Used in command</w:t>
            </w:r>
          </w:p>
        </w:tc>
      </w:tr>
      <w:tr w:rsidR="008D0C0C" w:rsidRPr="00762FC2" w14:paraId="76882230" w14:textId="77777777" w:rsidTr="00BE301E">
        <w:trPr>
          <w:cantSplit/>
          <w:jc w:val="center"/>
        </w:trPr>
        <w:tc>
          <w:tcPr>
            <w:tcW w:w="1764" w:type="dxa"/>
            <w:vMerge w:val="restart"/>
          </w:tcPr>
          <w:p w14:paraId="602A5CBA" w14:textId="77777777" w:rsidR="008D0C0C" w:rsidRPr="00D344B8" w:rsidRDefault="008D0C0C" w:rsidP="00BE301E">
            <w:pPr>
              <w:pStyle w:val="TAL"/>
              <w:rPr>
                <w:lang w:val="it-IT"/>
              </w:rPr>
            </w:pPr>
            <w:r>
              <w:rPr>
                <w:rFonts w:cs="Arial"/>
                <w:szCs w:val="18"/>
                <w:lang w:val="it-IT"/>
              </w:rPr>
              <w:t>None</w:t>
            </w:r>
          </w:p>
        </w:tc>
        <w:tc>
          <w:tcPr>
            <w:tcW w:w="1837" w:type="dxa"/>
          </w:tcPr>
          <w:p w14:paraId="543424CF" w14:textId="77777777" w:rsidR="008D0C0C" w:rsidRPr="00762FC2" w:rsidRDefault="008D0C0C" w:rsidP="00BE301E">
            <w:pPr>
              <w:pStyle w:val="TAC"/>
            </w:pPr>
            <w:r>
              <w:t>-</w:t>
            </w:r>
          </w:p>
        </w:tc>
        <w:tc>
          <w:tcPr>
            <w:tcW w:w="5717" w:type="dxa"/>
            <w:gridSpan w:val="5"/>
          </w:tcPr>
          <w:p w14:paraId="6F74FFD9" w14:textId="77777777" w:rsidR="008D0C0C" w:rsidRPr="00762FC2" w:rsidRDefault="008D0C0C" w:rsidP="00BE301E">
            <w:pPr>
              <w:pStyle w:val="TAC"/>
              <w:rPr>
                <w:b/>
                <w:bCs/>
              </w:rPr>
            </w:pPr>
            <w:r>
              <w:t>-</w:t>
            </w:r>
          </w:p>
        </w:tc>
      </w:tr>
      <w:tr w:rsidR="008D0C0C" w:rsidRPr="00762FC2" w14:paraId="2707CF81" w14:textId="77777777" w:rsidTr="00BE301E">
        <w:trPr>
          <w:cantSplit/>
          <w:jc w:val="center"/>
        </w:trPr>
        <w:tc>
          <w:tcPr>
            <w:tcW w:w="1764" w:type="dxa"/>
            <w:vMerge/>
          </w:tcPr>
          <w:p w14:paraId="5F947D1A" w14:textId="77777777" w:rsidR="008D0C0C" w:rsidRPr="00762FC2" w:rsidRDefault="008D0C0C" w:rsidP="00BE301E">
            <w:pPr>
              <w:pStyle w:val="TAL"/>
              <w:rPr>
                <w:b/>
                <w:bCs/>
              </w:rPr>
            </w:pPr>
          </w:p>
        </w:tc>
        <w:tc>
          <w:tcPr>
            <w:tcW w:w="1837" w:type="dxa"/>
            <w:shd w:val="clear" w:color="auto" w:fill="E0E0E0"/>
          </w:tcPr>
          <w:p w14:paraId="5E903D6A" w14:textId="77777777" w:rsidR="008D0C0C" w:rsidRPr="00762FC2" w:rsidRDefault="008D0C0C" w:rsidP="00BE301E">
            <w:pPr>
              <w:pStyle w:val="TAH"/>
            </w:pPr>
            <w:r w:rsidRPr="00762FC2">
              <w:t>Event Parameters</w:t>
            </w:r>
          </w:p>
        </w:tc>
        <w:tc>
          <w:tcPr>
            <w:tcW w:w="1827" w:type="dxa"/>
            <w:shd w:val="clear" w:color="auto" w:fill="E0E0E0"/>
          </w:tcPr>
          <w:p w14:paraId="5E90E5B8" w14:textId="77777777" w:rsidR="008D0C0C" w:rsidRPr="00762FC2" w:rsidRDefault="008D0C0C" w:rsidP="00BE301E">
            <w:pPr>
              <w:pStyle w:val="TAH"/>
            </w:pPr>
            <w:r w:rsidRPr="00762FC2">
              <w:t>Mandatory/Optional</w:t>
            </w:r>
          </w:p>
        </w:tc>
        <w:tc>
          <w:tcPr>
            <w:tcW w:w="2090" w:type="dxa"/>
            <w:gridSpan w:val="3"/>
            <w:shd w:val="clear" w:color="auto" w:fill="E0E0E0"/>
          </w:tcPr>
          <w:p w14:paraId="77C9B85B" w14:textId="77777777" w:rsidR="008D0C0C" w:rsidRPr="00762FC2" w:rsidRDefault="008D0C0C" w:rsidP="00BE301E">
            <w:pPr>
              <w:pStyle w:val="TAH"/>
            </w:pPr>
            <w:r w:rsidRPr="00762FC2">
              <w:t>Supported Values</w:t>
            </w:r>
          </w:p>
        </w:tc>
        <w:tc>
          <w:tcPr>
            <w:tcW w:w="1800" w:type="dxa"/>
            <w:shd w:val="clear" w:color="auto" w:fill="E0E0E0"/>
          </w:tcPr>
          <w:p w14:paraId="10B26636" w14:textId="77777777" w:rsidR="008D0C0C" w:rsidRPr="00762FC2" w:rsidRDefault="008D0C0C" w:rsidP="00BE301E">
            <w:pPr>
              <w:pStyle w:val="TAH"/>
            </w:pPr>
            <w:r w:rsidRPr="00762FC2">
              <w:t>Provisioned Value</w:t>
            </w:r>
          </w:p>
        </w:tc>
      </w:tr>
      <w:tr w:rsidR="008D0C0C" w:rsidRPr="00762FC2" w14:paraId="3E5EF806" w14:textId="77777777" w:rsidTr="00BE301E">
        <w:trPr>
          <w:cantSplit/>
          <w:jc w:val="center"/>
        </w:trPr>
        <w:tc>
          <w:tcPr>
            <w:tcW w:w="1764" w:type="dxa"/>
            <w:vMerge/>
          </w:tcPr>
          <w:p w14:paraId="71B04FF1" w14:textId="77777777" w:rsidR="008D0C0C" w:rsidRPr="00762FC2" w:rsidRDefault="008D0C0C" w:rsidP="00BE301E">
            <w:pPr>
              <w:pStyle w:val="TAL"/>
              <w:rPr>
                <w:b/>
                <w:bCs/>
              </w:rPr>
            </w:pPr>
          </w:p>
        </w:tc>
        <w:tc>
          <w:tcPr>
            <w:tcW w:w="1837" w:type="dxa"/>
          </w:tcPr>
          <w:p w14:paraId="13F7C6B7" w14:textId="77777777" w:rsidR="008D0C0C" w:rsidRPr="00762FC2" w:rsidRDefault="008D0C0C" w:rsidP="00BE301E">
            <w:pPr>
              <w:pStyle w:val="TAC"/>
              <w:rPr>
                <w:bCs/>
              </w:rPr>
            </w:pPr>
            <w:r>
              <w:rPr>
                <w:bCs/>
              </w:rPr>
              <w:t>-</w:t>
            </w:r>
          </w:p>
        </w:tc>
        <w:tc>
          <w:tcPr>
            <w:tcW w:w="1827" w:type="dxa"/>
          </w:tcPr>
          <w:p w14:paraId="238F1F31" w14:textId="77777777" w:rsidR="008D0C0C" w:rsidRPr="00762FC2" w:rsidRDefault="008D0C0C" w:rsidP="00BE301E">
            <w:pPr>
              <w:pStyle w:val="TAC"/>
            </w:pPr>
            <w:r>
              <w:t>-</w:t>
            </w:r>
          </w:p>
        </w:tc>
        <w:tc>
          <w:tcPr>
            <w:tcW w:w="2090" w:type="dxa"/>
            <w:gridSpan w:val="3"/>
          </w:tcPr>
          <w:p w14:paraId="44AC63EE" w14:textId="77777777" w:rsidR="008D0C0C" w:rsidRPr="00762FC2" w:rsidRDefault="008D0C0C" w:rsidP="00BE301E">
            <w:pPr>
              <w:pStyle w:val="TAC"/>
            </w:pPr>
            <w:r>
              <w:rPr>
                <w:rFonts w:cs="Arial"/>
                <w:szCs w:val="18"/>
              </w:rPr>
              <w:t>-</w:t>
            </w:r>
          </w:p>
        </w:tc>
        <w:tc>
          <w:tcPr>
            <w:tcW w:w="1800" w:type="dxa"/>
          </w:tcPr>
          <w:p w14:paraId="24828617" w14:textId="77777777" w:rsidR="008D0C0C" w:rsidRPr="00762FC2" w:rsidRDefault="008D0C0C" w:rsidP="00BE301E">
            <w:pPr>
              <w:pStyle w:val="TAC"/>
            </w:pPr>
            <w:r>
              <w:rPr>
                <w:rFonts w:cs="Arial"/>
                <w:szCs w:val="18"/>
              </w:rPr>
              <w:t>-</w:t>
            </w:r>
          </w:p>
        </w:tc>
      </w:tr>
      <w:tr w:rsidR="008D0C0C" w:rsidRPr="00762FC2" w14:paraId="3DB65E85" w14:textId="77777777" w:rsidTr="00BE301E">
        <w:trPr>
          <w:cantSplit/>
          <w:jc w:val="center"/>
        </w:trPr>
        <w:tc>
          <w:tcPr>
            <w:tcW w:w="1764" w:type="dxa"/>
            <w:vMerge/>
          </w:tcPr>
          <w:p w14:paraId="5C5DC596" w14:textId="77777777" w:rsidR="008D0C0C" w:rsidRPr="00762FC2" w:rsidRDefault="008D0C0C" w:rsidP="00BE301E">
            <w:pPr>
              <w:pStyle w:val="TAL"/>
              <w:rPr>
                <w:b/>
                <w:bCs/>
              </w:rPr>
            </w:pPr>
          </w:p>
        </w:tc>
        <w:tc>
          <w:tcPr>
            <w:tcW w:w="1837" w:type="dxa"/>
            <w:shd w:val="clear" w:color="auto" w:fill="E0E0E0"/>
          </w:tcPr>
          <w:p w14:paraId="1471E94E" w14:textId="77777777" w:rsidR="008D0C0C" w:rsidRPr="00762FC2" w:rsidRDefault="008D0C0C" w:rsidP="00BE301E">
            <w:pPr>
              <w:pStyle w:val="TAH"/>
            </w:pPr>
            <w:r w:rsidRPr="00762FC2">
              <w:t>ObservedEvent</w:t>
            </w:r>
          </w:p>
          <w:p w14:paraId="711018B2" w14:textId="77777777" w:rsidR="008D0C0C" w:rsidRPr="00762FC2" w:rsidRDefault="008D0C0C" w:rsidP="00BE301E">
            <w:pPr>
              <w:pStyle w:val="TAH"/>
            </w:pPr>
            <w:r w:rsidRPr="00762FC2">
              <w:t>Parameters</w:t>
            </w:r>
          </w:p>
        </w:tc>
        <w:tc>
          <w:tcPr>
            <w:tcW w:w="1827" w:type="dxa"/>
            <w:shd w:val="clear" w:color="auto" w:fill="E0E0E0"/>
          </w:tcPr>
          <w:p w14:paraId="119049D2" w14:textId="77777777" w:rsidR="008D0C0C" w:rsidRPr="00762FC2" w:rsidRDefault="008D0C0C" w:rsidP="00BE301E">
            <w:pPr>
              <w:pStyle w:val="TAH"/>
            </w:pPr>
            <w:r w:rsidRPr="00762FC2">
              <w:t>Mandatory/Optional</w:t>
            </w:r>
          </w:p>
        </w:tc>
        <w:tc>
          <w:tcPr>
            <w:tcW w:w="2090" w:type="dxa"/>
            <w:gridSpan w:val="3"/>
            <w:shd w:val="clear" w:color="auto" w:fill="E0E0E0"/>
          </w:tcPr>
          <w:p w14:paraId="676CB928" w14:textId="77777777" w:rsidR="008D0C0C" w:rsidRPr="00762FC2" w:rsidRDefault="008D0C0C" w:rsidP="00BE301E">
            <w:pPr>
              <w:pStyle w:val="TAH"/>
            </w:pPr>
            <w:r w:rsidRPr="00762FC2">
              <w:t>Supported Values</w:t>
            </w:r>
          </w:p>
        </w:tc>
        <w:tc>
          <w:tcPr>
            <w:tcW w:w="1800" w:type="dxa"/>
            <w:shd w:val="clear" w:color="auto" w:fill="E0E0E0"/>
          </w:tcPr>
          <w:p w14:paraId="51081264" w14:textId="77777777" w:rsidR="008D0C0C" w:rsidRPr="00762FC2" w:rsidRDefault="008D0C0C" w:rsidP="00BE301E">
            <w:pPr>
              <w:pStyle w:val="TAH"/>
            </w:pPr>
            <w:r w:rsidRPr="00762FC2">
              <w:t>Provisioned Value</w:t>
            </w:r>
          </w:p>
        </w:tc>
      </w:tr>
      <w:tr w:rsidR="008D0C0C" w:rsidRPr="00762FC2" w14:paraId="0753D90D" w14:textId="77777777" w:rsidTr="00BE301E">
        <w:trPr>
          <w:cantSplit/>
          <w:jc w:val="center"/>
        </w:trPr>
        <w:tc>
          <w:tcPr>
            <w:tcW w:w="1764" w:type="dxa"/>
            <w:vMerge/>
          </w:tcPr>
          <w:p w14:paraId="1854E624" w14:textId="77777777" w:rsidR="008D0C0C" w:rsidRPr="00762FC2" w:rsidRDefault="008D0C0C" w:rsidP="00BE301E">
            <w:pPr>
              <w:pStyle w:val="TAL"/>
              <w:rPr>
                <w:b/>
                <w:bCs/>
              </w:rPr>
            </w:pPr>
          </w:p>
        </w:tc>
        <w:tc>
          <w:tcPr>
            <w:tcW w:w="1837" w:type="dxa"/>
          </w:tcPr>
          <w:p w14:paraId="0C0DB40B" w14:textId="77777777" w:rsidR="008D0C0C" w:rsidRPr="00762FC2" w:rsidRDefault="008D0C0C" w:rsidP="00BE301E">
            <w:pPr>
              <w:pStyle w:val="TAC"/>
            </w:pPr>
            <w:r>
              <w:rPr>
                <w:rFonts w:cs="Arial"/>
                <w:szCs w:val="18"/>
              </w:rPr>
              <w:t>-</w:t>
            </w:r>
          </w:p>
        </w:tc>
        <w:tc>
          <w:tcPr>
            <w:tcW w:w="1827" w:type="dxa"/>
          </w:tcPr>
          <w:p w14:paraId="04C0CFFC" w14:textId="77777777" w:rsidR="008D0C0C" w:rsidRPr="00762FC2" w:rsidRDefault="008D0C0C" w:rsidP="00BE301E">
            <w:pPr>
              <w:pStyle w:val="TAC"/>
            </w:pPr>
            <w:r>
              <w:t>-</w:t>
            </w:r>
          </w:p>
        </w:tc>
        <w:tc>
          <w:tcPr>
            <w:tcW w:w="2090" w:type="dxa"/>
            <w:gridSpan w:val="3"/>
          </w:tcPr>
          <w:p w14:paraId="73F79CAF" w14:textId="77777777" w:rsidR="008D0C0C" w:rsidRPr="00762FC2" w:rsidRDefault="008D0C0C" w:rsidP="00BE301E">
            <w:pPr>
              <w:pStyle w:val="TAC"/>
            </w:pPr>
            <w:r>
              <w:rPr>
                <w:rFonts w:cs="Arial"/>
                <w:szCs w:val="18"/>
              </w:rPr>
              <w:t>-</w:t>
            </w:r>
          </w:p>
        </w:tc>
        <w:tc>
          <w:tcPr>
            <w:tcW w:w="1800" w:type="dxa"/>
          </w:tcPr>
          <w:p w14:paraId="7D42D0DE" w14:textId="77777777" w:rsidR="008D0C0C" w:rsidRPr="00762FC2" w:rsidRDefault="008D0C0C" w:rsidP="00BE301E">
            <w:pPr>
              <w:pStyle w:val="TAC"/>
            </w:pPr>
            <w:r>
              <w:rPr>
                <w:rFonts w:cs="Arial"/>
                <w:szCs w:val="18"/>
              </w:rPr>
              <w:t>-</w:t>
            </w:r>
          </w:p>
        </w:tc>
      </w:tr>
      <w:tr w:rsidR="008D0C0C" w:rsidRPr="00762FC2" w14:paraId="197394F5" w14:textId="77777777" w:rsidTr="00BE301E">
        <w:trPr>
          <w:cantSplit/>
          <w:jc w:val="center"/>
        </w:trPr>
        <w:tc>
          <w:tcPr>
            <w:tcW w:w="1764" w:type="dxa"/>
            <w:shd w:val="clear" w:color="auto" w:fill="E0E0E0"/>
          </w:tcPr>
          <w:p w14:paraId="36BA79B3" w14:textId="77777777" w:rsidR="008D0C0C" w:rsidRPr="00762FC2" w:rsidRDefault="008D0C0C" w:rsidP="00BE301E">
            <w:pPr>
              <w:pStyle w:val="TAH"/>
            </w:pPr>
            <w:r w:rsidRPr="00762FC2">
              <w:t>Statistics</w:t>
            </w:r>
          </w:p>
        </w:tc>
        <w:tc>
          <w:tcPr>
            <w:tcW w:w="1837" w:type="dxa"/>
            <w:shd w:val="clear" w:color="auto" w:fill="E0E0E0"/>
          </w:tcPr>
          <w:p w14:paraId="2ADBA7CA" w14:textId="77777777" w:rsidR="008D0C0C" w:rsidRPr="00762FC2" w:rsidRDefault="008D0C0C" w:rsidP="00BE301E">
            <w:pPr>
              <w:pStyle w:val="TAH"/>
            </w:pPr>
            <w:r w:rsidRPr="00762FC2">
              <w:t>Mandatory/Optional</w:t>
            </w:r>
          </w:p>
        </w:tc>
        <w:tc>
          <w:tcPr>
            <w:tcW w:w="2464" w:type="dxa"/>
            <w:gridSpan w:val="3"/>
            <w:shd w:val="clear" w:color="auto" w:fill="E0E0E0"/>
          </w:tcPr>
          <w:p w14:paraId="47C0A91A" w14:textId="77777777" w:rsidR="008D0C0C" w:rsidRPr="00762FC2" w:rsidRDefault="008D0C0C" w:rsidP="00BE301E">
            <w:pPr>
              <w:pStyle w:val="TAH"/>
            </w:pPr>
            <w:r w:rsidRPr="00762FC2">
              <w:t>Used in command</w:t>
            </w:r>
          </w:p>
        </w:tc>
        <w:tc>
          <w:tcPr>
            <w:tcW w:w="3253" w:type="dxa"/>
            <w:gridSpan w:val="2"/>
            <w:shd w:val="clear" w:color="auto" w:fill="E0E0E0"/>
          </w:tcPr>
          <w:p w14:paraId="4524378A" w14:textId="77777777" w:rsidR="008D0C0C" w:rsidRPr="00762FC2" w:rsidRDefault="008D0C0C" w:rsidP="00BE301E">
            <w:pPr>
              <w:pStyle w:val="TAH"/>
            </w:pPr>
            <w:r w:rsidRPr="00762FC2">
              <w:t>Supported Values</w:t>
            </w:r>
          </w:p>
        </w:tc>
      </w:tr>
      <w:tr w:rsidR="008D0C0C" w:rsidRPr="00762FC2" w14:paraId="630A435D" w14:textId="77777777" w:rsidTr="00BE301E">
        <w:trPr>
          <w:cantSplit/>
          <w:jc w:val="center"/>
        </w:trPr>
        <w:tc>
          <w:tcPr>
            <w:tcW w:w="1764" w:type="dxa"/>
          </w:tcPr>
          <w:p w14:paraId="02263D18" w14:textId="77777777" w:rsidR="008D0C0C" w:rsidRPr="00762FC2" w:rsidRDefault="008D0C0C" w:rsidP="00BE301E">
            <w:pPr>
              <w:pStyle w:val="TAL"/>
            </w:pPr>
            <w:r w:rsidRPr="00762FC2">
              <w:t>None</w:t>
            </w:r>
          </w:p>
        </w:tc>
        <w:tc>
          <w:tcPr>
            <w:tcW w:w="1837" w:type="dxa"/>
          </w:tcPr>
          <w:p w14:paraId="10027D24" w14:textId="77777777" w:rsidR="008D0C0C" w:rsidRPr="00762FC2" w:rsidRDefault="008D0C0C" w:rsidP="00BE301E">
            <w:pPr>
              <w:pStyle w:val="TAC"/>
            </w:pPr>
            <w:r w:rsidRPr="00762FC2">
              <w:t>-</w:t>
            </w:r>
          </w:p>
        </w:tc>
        <w:tc>
          <w:tcPr>
            <w:tcW w:w="2464" w:type="dxa"/>
            <w:gridSpan w:val="3"/>
          </w:tcPr>
          <w:p w14:paraId="4A878321" w14:textId="77777777" w:rsidR="008D0C0C" w:rsidRPr="00163B30" w:rsidRDefault="008D0C0C" w:rsidP="00BE301E">
            <w:pPr>
              <w:pStyle w:val="TAC"/>
              <w:rPr>
                <w:b/>
                <w:bCs/>
              </w:rPr>
            </w:pPr>
            <w:r w:rsidRPr="00163B30">
              <w:rPr>
                <w:b/>
                <w:bCs/>
              </w:rPr>
              <w:t>-</w:t>
            </w:r>
          </w:p>
        </w:tc>
        <w:tc>
          <w:tcPr>
            <w:tcW w:w="3253" w:type="dxa"/>
            <w:gridSpan w:val="2"/>
          </w:tcPr>
          <w:p w14:paraId="4BBE6A8B" w14:textId="77777777" w:rsidR="008D0C0C" w:rsidRPr="00163B30" w:rsidRDefault="008D0C0C" w:rsidP="00BE301E">
            <w:pPr>
              <w:pStyle w:val="TAC"/>
              <w:rPr>
                <w:b/>
                <w:bCs/>
              </w:rPr>
            </w:pPr>
            <w:r w:rsidRPr="00163B30">
              <w:rPr>
                <w:b/>
                <w:bCs/>
              </w:rPr>
              <w:t>-</w:t>
            </w:r>
          </w:p>
        </w:tc>
      </w:tr>
      <w:tr w:rsidR="008D0C0C" w:rsidRPr="00762FC2" w14:paraId="5FBCF0C8" w14:textId="77777777" w:rsidTr="00BE301E">
        <w:trPr>
          <w:cantSplit/>
          <w:jc w:val="center"/>
        </w:trPr>
        <w:tc>
          <w:tcPr>
            <w:tcW w:w="1764" w:type="dxa"/>
            <w:shd w:val="clear" w:color="auto" w:fill="E0E0E0"/>
          </w:tcPr>
          <w:p w14:paraId="1BC74411" w14:textId="77777777" w:rsidR="008D0C0C" w:rsidRPr="00762FC2" w:rsidRDefault="008D0C0C" w:rsidP="00BE301E">
            <w:pPr>
              <w:pStyle w:val="TAH"/>
            </w:pPr>
            <w:r w:rsidRPr="00762FC2">
              <w:t>Error Codes</w:t>
            </w:r>
          </w:p>
        </w:tc>
        <w:tc>
          <w:tcPr>
            <w:tcW w:w="7554" w:type="dxa"/>
            <w:gridSpan w:val="6"/>
            <w:shd w:val="clear" w:color="auto" w:fill="E0E0E0"/>
          </w:tcPr>
          <w:p w14:paraId="468B0EA0" w14:textId="77777777" w:rsidR="008D0C0C" w:rsidRPr="00762FC2" w:rsidRDefault="008D0C0C" w:rsidP="00BE301E">
            <w:pPr>
              <w:pStyle w:val="TAH"/>
            </w:pPr>
            <w:r w:rsidRPr="00762FC2">
              <w:t>Mandatory/Optional</w:t>
            </w:r>
          </w:p>
        </w:tc>
      </w:tr>
      <w:tr w:rsidR="008D0C0C" w:rsidRPr="00762FC2" w14:paraId="625C47E0" w14:textId="77777777" w:rsidTr="00BE301E">
        <w:trPr>
          <w:cantSplit/>
          <w:jc w:val="center"/>
        </w:trPr>
        <w:tc>
          <w:tcPr>
            <w:tcW w:w="1764" w:type="dxa"/>
          </w:tcPr>
          <w:p w14:paraId="6E6E0EA2" w14:textId="77777777" w:rsidR="008D0C0C" w:rsidRPr="00762FC2" w:rsidRDefault="008D0C0C" w:rsidP="00BE301E">
            <w:pPr>
              <w:pStyle w:val="TAL"/>
            </w:pPr>
            <w:r w:rsidRPr="00762FC2">
              <w:t>No</w:t>
            </w:r>
            <w:r>
              <w:t>ne</w:t>
            </w:r>
          </w:p>
        </w:tc>
        <w:tc>
          <w:tcPr>
            <w:tcW w:w="7554" w:type="dxa"/>
            <w:gridSpan w:val="6"/>
          </w:tcPr>
          <w:p w14:paraId="0F343EDC" w14:textId="77777777" w:rsidR="008D0C0C" w:rsidRPr="00762FC2" w:rsidRDefault="008D0C0C" w:rsidP="00BE301E">
            <w:pPr>
              <w:pStyle w:val="TAC"/>
            </w:pPr>
            <w:r w:rsidRPr="00762FC2">
              <w:t>-</w:t>
            </w:r>
          </w:p>
        </w:tc>
      </w:tr>
      <w:tr w:rsidR="008D0C0C" w:rsidRPr="00762FC2" w14:paraId="344DBB29" w14:textId="77777777" w:rsidTr="00BE301E">
        <w:trPr>
          <w:cantSplit/>
          <w:jc w:val="center"/>
        </w:trPr>
        <w:tc>
          <w:tcPr>
            <w:tcW w:w="9318" w:type="dxa"/>
            <w:gridSpan w:val="7"/>
          </w:tcPr>
          <w:p w14:paraId="093E40EF" w14:textId="77777777" w:rsidR="008D0C0C" w:rsidRPr="00762FC2" w:rsidRDefault="008D0C0C" w:rsidP="00BE301E">
            <w:pPr>
              <w:pStyle w:val="TAN"/>
            </w:pPr>
          </w:p>
        </w:tc>
      </w:tr>
    </w:tbl>
    <w:p w14:paraId="2511DF6D" w14:textId="77777777" w:rsidR="008D0C0C" w:rsidRPr="006B5418" w:rsidRDefault="008D0C0C" w:rsidP="008D0C0C">
      <w:pPr>
        <w:rPr>
          <w:lang w:val="en-US"/>
        </w:rPr>
      </w:pPr>
    </w:p>
    <w:p w14:paraId="39B50FAC" w14:textId="77777777" w:rsidR="008D0C0C" w:rsidRPr="002742D2" w:rsidRDefault="008D0C0C" w:rsidP="00D928F0">
      <w:pPr>
        <w:pStyle w:val="Heading4"/>
        <w:rPr>
          <w:lang w:val="sv-SE"/>
        </w:rPr>
      </w:pPr>
      <w:bookmarkStart w:id="106" w:name="_Toc414010837"/>
      <w:r w:rsidRPr="002742D2">
        <w:rPr>
          <w:lang w:val="sv-SE"/>
        </w:rPr>
        <w:t>5.14.3.</w:t>
      </w:r>
      <w:r>
        <w:rPr>
          <w:lang w:val="sv-SE"/>
        </w:rPr>
        <w:t>1</w:t>
      </w:r>
      <w:r w:rsidR="005B26D3">
        <w:rPr>
          <w:lang w:val="sv-SE"/>
        </w:rPr>
        <w:t>3</w:t>
      </w:r>
      <w:r w:rsidRPr="002742D2">
        <w:rPr>
          <w:lang w:val="sv-SE"/>
        </w:rPr>
        <w:tab/>
        <w:t xml:space="preserve">RTCP Handling Package </w:t>
      </w:r>
      <w:r w:rsidR="004C6923">
        <w:rPr>
          <w:rFonts w:hint="eastAsia"/>
          <w:lang w:val="sv-SE" w:eastAsia="zh-CN"/>
        </w:rPr>
        <w:t>(rtcph)</w:t>
      </w:r>
      <w:bookmarkEnd w:id="106"/>
    </w:p>
    <w:p w14:paraId="7227005D" w14:textId="77777777" w:rsidR="008D0C0C" w:rsidRPr="002742D2" w:rsidRDefault="008D0C0C" w:rsidP="008D0C0C">
      <w:pPr>
        <w:pStyle w:val="TH"/>
        <w:rPr>
          <w:lang w:val="sv-SE"/>
        </w:rPr>
      </w:pPr>
      <w:r w:rsidRPr="002742D2">
        <w:rPr>
          <w:lang w:val="sv-SE"/>
        </w:rPr>
        <w:t xml:space="preserve">Table </w:t>
      </w:r>
      <w:r w:rsidRPr="002742D2">
        <w:rPr>
          <w:noProof/>
          <w:lang w:val="sv-SE"/>
        </w:rPr>
        <w:t>5.14.3.</w:t>
      </w:r>
      <w:r>
        <w:rPr>
          <w:noProof/>
          <w:lang w:val="sv-SE"/>
        </w:rPr>
        <w:t>1</w:t>
      </w:r>
      <w:r w:rsidR="005B26D3">
        <w:rPr>
          <w:noProof/>
          <w:lang w:val="sv-SE"/>
        </w:rPr>
        <w:t>3</w:t>
      </w:r>
      <w:r w:rsidRPr="002742D2">
        <w:rPr>
          <w:noProof/>
          <w:lang w:val="sv-SE"/>
        </w:rPr>
        <w:t>.1</w:t>
      </w:r>
      <w:r w:rsidRPr="002742D2">
        <w:rPr>
          <w:lang w:val="sv-SE"/>
        </w:rP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8"/>
        <w:gridCol w:w="1827"/>
        <w:gridCol w:w="1389"/>
        <w:gridCol w:w="132"/>
        <w:gridCol w:w="280"/>
        <w:gridCol w:w="1101"/>
        <w:gridCol w:w="1452"/>
      </w:tblGrid>
      <w:tr w:rsidR="008D0C0C" w14:paraId="22954BA5" w14:textId="77777777" w:rsidTr="00BE301E">
        <w:tblPrEx>
          <w:tblCellMar>
            <w:top w:w="0" w:type="dxa"/>
            <w:bottom w:w="0" w:type="dxa"/>
          </w:tblCellMar>
        </w:tblPrEx>
        <w:trPr>
          <w:cantSplit/>
          <w:jc w:val="center"/>
        </w:trPr>
        <w:tc>
          <w:tcPr>
            <w:tcW w:w="3639" w:type="dxa"/>
            <w:shd w:val="clear" w:color="auto" w:fill="E0E0E0"/>
          </w:tcPr>
          <w:p w14:paraId="5D45E98B" w14:textId="77777777" w:rsidR="008D0C0C" w:rsidRDefault="008D0C0C" w:rsidP="00BE301E">
            <w:pPr>
              <w:pStyle w:val="TAH"/>
            </w:pPr>
            <w:r>
              <w:t xml:space="preserve">Properties </w:t>
            </w:r>
          </w:p>
        </w:tc>
        <w:tc>
          <w:tcPr>
            <w:tcW w:w="1827" w:type="dxa"/>
            <w:shd w:val="clear" w:color="auto" w:fill="E0E0E0"/>
          </w:tcPr>
          <w:p w14:paraId="5E1D59C7" w14:textId="77777777" w:rsidR="008D0C0C" w:rsidRDefault="008D0C0C" w:rsidP="00BE301E">
            <w:pPr>
              <w:pStyle w:val="TAH"/>
            </w:pPr>
            <w:r>
              <w:t>Mandatory/Optional</w:t>
            </w:r>
          </w:p>
        </w:tc>
        <w:tc>
          <w:tcPr>
            <w:tcW w:w="1587" w:type="dxa"/>
            <w:gridSpan w:val="2"/>
            <w:shd w:val="clear" w:color="auto" w:fill="E0E0E0"/>
          </w:tcPr>
          <w:p w14:paraId="270A10CB" w14:textId="77777777" w:rsidR="008D0C0C" w:rsidRDefault="008D0C0C" w:rsidP="00BE301E">
            <w:pPr>
              <w:pStyle w:val="TAH"/>
            </w:pPr>
            <w:r>
              <w:t>Used in command</w:t>
            </w:r>
          </w:p>
        </w:tc>
        <w:tc>
          <w:tcPr>
            <w:tcW w:w="1436" w:type="dxa"/>
            <w:gridSpan w:val="2"/>
            <w:shd w:val="clear" w:color="auto" w:fill="E0E0E0"/>
          </w:tcPr>
          <w:p w14:paraId="48330BFE" w14:textId="77777777" w:rsidR="008D0C0C" w:rsidRDefault="008D0C0C" w:rsidP="00BE301E">
            <w:pPr>
              <w:pStyle w:val="TAH"/>
            </w:pPr>
            <w:r>
              <w:t>Supported Values</w:t>
            </w:r>
          </w:p>
        </w:tc>
        <w:tc>
          <w:tcPr>
            <w:tcW w:w="1497" w:type="dxa"/>
            <w:shd w:val="clear" w:color="auto" w:fill="E0E0E0"/>
          </w:tcPr>
          <w:p w14:paraId="695FFDB7" w14:textId="77777777" w:rsidR="008D0C0C" w:rsidRDefault="008D0C0C" w:rsidP="00BE301E">
            <w:pPr>
              <w:pStyle w:val="TAH"/>
            </w:pPr>
            <w:r>
              <w:t>Provisioned Value</w:t>
            </w:r>
          </w:p>
        </w:tc>
      </w:tr>
      <w:tr w:rsidR="008D0C0C" w14:paraId="687806B9" w14:textId="77777777" w:rsidTr="00BE301E">
        <w:tblPrEx>
          <w:tblCellMar>
            <w:top w:w="0" w:type="dxa"/>
            <w:bottom w:w="0" w:type="dxa"/>
          </w:tblCellMar>
        </w:tblPrEx>
        <w:trPr>
          <w:cantSplit/>
          <w:jc w:val="center"/>
        </w:trPr>
        <w:tc>
          <w:tcPr>
            <w:tcW w:w="3639" w:type="dxa"/>
            <w:tcBorders>
              <w:bottom w:val="single" w:sz="4" w:space="0" w:color="auto"/>
            </w:tcBorders>
          </w:tcPr>
          <w:p w14:paraId="5483BD93" w14:textId="77777777" w:rsidR="008D0C0C" w:rsidRDefault="008D0C0C" w:rsidP="00BE301E">
            <w:pPr>
              <w:pStyle w:val="TAC"/>
            </w:pPr>
            <w:r>
              <w:t>RTCP Allocation Specific Behaviour (rtcph/rsb,</w:t>
            </w:r>
            <w:r w:rsidRPr="00AD283B">
              <w:t>0x00</w:t>
            </w:r>
            <w:r>
              <w:t>b5</w:t>
            </w:r>
            <w:r w:rsidRPr="00AD283B">
              <w:t>/0x000</w:t>
            </w:r>
            <w:r>
              <w:t>9)</w:t>
            </w:r>
          </w:p>
          <w:p w14:paraId="5D0C98ED" w14:textId="77777777" w:rsidR="008D0C0C" w:rsidRDefault="008D0C0C" w:rsidP="00BE301E">
            <w:pPr>
              <w:pStyle w:val="TAC"/>
            </w:pPr>
          </w:p>
        </w:tc>
        <w:tc>
          <w:tcPr>
            <w:tcW w:w="1827" w:type="dxa"/>
            <w:tcBorders>
              <w:bottom w:val="single" w:sz="4" w:space="0" w:color="auto"/>
            </w:tcBorders>
          </w:tcPr>
          <w:p w14:paraId="4753A4D9" w14:textId="77777777" w:rsidR="008D0C0C" w:rsidRDefault="008D0C0C" w:rsidP="00BE301E">
            <w:pPr>
              <w:pStyle w:val="TAC"/>
            </w:pPr>
            <w:r>
              <w:t>M</w:t>
            </w:r>
          </w:p>
        </w:tc>
        <w:tc>
          <w:tcPr>
            <w:tcW w:w="1587" w:type="dxa"/>
            <w:gridSpan w:val="2"/>
            <w:tcBorders>
              <w:bottom w:val="single" w:sz="4" w:space="0" w:color="auto"/>
            </w:tcBorders>
          </w:tcPr>
          <w:p w14:paraId="6EE7F01F" w14:textId="77777777" w:rsidR="008D0C0C" w:rsidRDefault="008D0C0C" w:rsidP="00BE301E">
            <w:pPr>
              <w:pStyle w:val="TAC"/>
            </w:pPr>
            <w:r>
              <w:t>ADD, MODIFY</w:t>
            </w:r>
          </w:p>
        </w:tc>
        <w:tc>
          <w:tcPr>
            <w:tcW w:w="1436" w:type="dxa"/>
            <w:gridSpan w:val="2"/>
            <w:tcBorders>
              <w:bottom w:val="single" w:sz="4" w:space="0" w:color="auto"/>
            </w:tcBorders>
          </w:tcPr>
          <w:p w14:paraId="52F3C68D" w14:textId="77777777" w:rsidR="008D0C0C" w:rsidRDefault="008D0C0C" w:rsidP="00BE301E">
            <w:pPr>
              <w:pStyle w:val="TAC"/>
            </w:pPr>
            <w:r>
              <w:t>ALL</w:t>
            </w:r>
          </w:p>
        </w:tc>
        <w:tc>
          <w:tcPr>
            <w:tcW w:w="1497" w:type="dxa"/>
            <w:tcBorders>
              <w:bottom w:val="single" w:sz="4" w:space="0" w:color="auto"/>
            </w:tcBorders>
          </w:tcPr>
          <w:p w14:paraId="6D1501A3" w14:textId="77777777" w:rsidR="008D0C0C" w:rsidRDefault="008D0C0C" w:rsidP="00BE301E">
            <w:pPr>
              <w:pStyle w:val="TAC"/>
            </w:pPr>
            <w:r>
              <w:t xml:space="preserve">OFF </w:t>
            </w:r>
          </w:p>
          <w:p w14:paraId="59ECB210" w14:textId="77777777" w:rsidR="008D0C0C" w:rsidRDefault="008D0C0C" w:rsidP="00BE301E">
            <w:pPr>
              <w:pStyle w:val="TAC"/>
            </w:pPr>
          </w:p>
        </w:tc>
      </w:tr>
      <w:tr w:rsidR="008D0C0C" w14:paraId="15755063" w14:textId="77777777" w:rsidTr="00BE301E">
        <w:tblPrEx>
          <w:tblCellMar>
            <w:top w:w="0" w:type="dxa"/>
            <w:bottom w:w="0" w:type="dxa"/>
          </w:tblCellMar>
        </w:tblPrEx>
        <w:trPr>
          <w:cantSplit/>
          <w:jc w:val="center"/>
        </w:trPr>
        <w:tc>
          <w:tcPr>
            <w:tcW w:w="3639" w:type="dxa"/>
            <w:shd w:val="clear" w:color="auto" w:fill="E0E0E0"/>
          </w:tcPr>
          <w:p w14:paraId="5FA6CB29" w14:textId="77777777" w:rsidR="008D0C0C" w:rsidRDefault="008D0C0C" w:rsidP="00BE301E">
            <w:pPr>
              <w:pStyle w:val="TAH"/>
            </w:pPr>
            <w:r>
              <w:t>Signals</w:t>
            </w:r>
          </w:p>
        </w:tc>
        <w:tc>
          <w:tcPr>
            <w:tcW w:w="1827" w:type="dxa"/>
            <w:shd w:val="clear" w:color="auto" w:fill="E0E0E0"/>
          </w:tcPr>
          <w:p w14:paraId="1CCCC993" w14:textId="77777777" w:rsidR="008D0C0C" w:rsidRDefault="008D0C0C" w:rsidP="00BE301E">
            <w:pPr>
              <w:pStyle w:val="TAH"/>
            </w:pPr>
            <w:r>
              <w:t>Mandatory/Optional</w:t>
            </w:r>
          </w:p>
        </w:tc>
        <w:tc>
          <w:tcPr>
            <w:tcW w:w="3023" w:type="dxa"/>
            <w:gridSpan w:val="4"/>
            <w:shd w:val="clear" w:color="auto" w:fill="E0E0E0"/>
          </w:tcPr>
          <w:p w14:paraId="775DD288" w14:textId="77777777" w:rsidR="008D0C0C" w:rsidRDefault="008D0C0C" w:rsidP="00BE301E">
            <w:pPr>
              <w:pStyle w:val="TAH"/>
            </w:pPr>
            <w:r>
              <w:t>Used in command</w:t>
            </w:r>
          </w:p>
        </w:tc>
        <w:tc>
          <w:tcPr>
            <w:tcW w:w="1497" w:type="dxa"/>
            <w:shd w:val="clear" w:color="auto" w:fill="E0E0E0"/>
          </w:tcPr>
          <w:p w14:paraId="6562AC35" w14:textId="77777777" w:rsidR="008D0C0C" w:rsidRDefault="008D0C0C" w:rsidP="00BE301E">
            <w:pPr>
              <w:pStyle w:val="TAH"/>
            </w:pPr>
            <w:r>
              <w:t>Duration Provisioned Value</w:t>
            </w:r>
          </w:p>
        </w:tc>
      </w:tr>
      <w:tr w:rsidR="008D0C0C" w14:paraId="56FCCE9F" w14:textId="77777777" w:rsidTr="00BE301E">
        <w:tblPrEx>
          <w:tblCellMar>
            <w:top w:w="0" w:type="dxa"/>
            <w:bottom w:w="0" w:type="dxa"/>
          </w:tblCellMar>
        </w:tblPrEx>
        <w:trPr>
          <w:cantSplit/>
          <w:jc w:val="center"/>
        </w:trPr>
        <w:tc>
          <w:tcPr>
            <w:tcW w:w="3639" w:type="dxa"/>
            <w:vMerge w:val="restart"/>
          </w:tcPr>
          <w:p w14:paraId="5099A55A" w14:textId="77777777" w:rsidR="008D0C0C" w:rsidRDefault="008D0C0C" w:rsidP="00BE301E">
            <w:pPr>
              <w:pStyle w:val="TAC"/>
            </w:pPr>
            <w:r>
              <w:t>None</w:t>
            </w:r>
          </w:p>
        </w:tc>
        <w:tc>
          <w:tcPr>
            <w:tcW w:w="1827" w:type="dxa"/>
            <w:tcBorders>
              <w:bottom w:val="single" w:sz="4" w:space="0" w:color="auto"/>
            </w:tcBorders>
          </w:tcPr>
          <w:p w14:paraId="31696129" w14:textId="77777777" w:rsidR="008D0C0C" w:rsidRDefault="008D0C0C" w:rsidP="00BE301E">
            <w:pPr>
              <w:pStyle w:val="TAC"/>
              <w:rPr>
                <w:bCs/>
              </w:rPr>
            </w:pPr>
            <w:r>
              <w:rPr>
                <w:bCs/>
              </w:rPr>
              <w:t>-</w:t>
            </w:r>
          </w:p>
        </w:tc>
        <w:tc>
          <w:tcPr>
            <w:tcW w:w="3023" w:type="dxa"/>
            <w:gridSpan w:val="4"/>
            <w:tcBorders>
              <w:bottom w:val="single" w:sz="4" w:space="0" w:color="auto"/>
            </w:tcBorders>
          </w:tcPr>
          <w:p w14:paraId="32C13837" w14:textId="77777777" w:rsidR="008D0C0C" w:rsidRDefault="008D0C0C" w:rsidP="00BE301E">
            <w:pPr>
              <w:pStyle w:val="TAC"/>
              <w:rPr>
                <w:bCs/>
              </w:rPr>
            </w:pPr>
            <w:r>
              <w:rPr>
                <w:bCs/>
              </w:rPr>
              <w:t>-</w:t>
            </w:r>
          </w:p>
        </w:tc>
        <w:tc>
          <w:tcPr>
            <w:tcW w:w="1497" w:type="dxa"/>
            <w:tcBorders>
              <w:bottom w:val="single" w:sz="4" w:space="0" w:color="auto"/>
            </w:tcBorders>
          </w:tcPr>
          <w:p w14:paraId="3996530C" w14:textId="77777777" w:rsidR="008D0C0C" w:rsidRDefault="008D0C0C" w:rsidP="00BE301E">
            <w:pPr>
              <w:pStyle w:val="TAC"/>
              <w:rPr>
                <w:bCs/>
              </w:rPr>
            </w:pPr>
            <w:r>
              <w:rPr>
                <w:bCs/>
              </w:rPr>
              <w:t>-</w:t>
            </w:r>
          </w:p>
        </w:tc>
      </w:tr>
      <w:tr w:rsidR="008D0C0C" w14:paraId="42CAE7BB" w14:textId="77777777" w:rsidTr="00BE301E">
        <w:tblPrEx>
          <w:tblCellMar>
            <w:top w:w="0" w:type="dxa"/>
            <w:bottom w:w="0" w:type="dxa"/>
          </w:tblCellMar>
        </w:tblPrEx>
        <w:trPr>
          <w:cantSplit/>
          <w:jc w:val="center"/>
        </w:trPr>
        <w:tc>
          <w:tcPr>
            <w:tcW w:w="3639" w:type="dxa"/>
            <w:vMerge/>
          </w:tcPr>
          <w:p w14:paraId="3B8F8CBE" w14:textId="77777777" w:rsidR="008D0C0C" w:rsidRDefault="008D0C0C" w:rsidP="00BE301E">
            <w:pPr>
              <w:pStyle w:val="TAC"/>
            </w:pPr>
          </w:p>
        </w:tc>
        <w:tc>
          <w:tcPr>
            <w:tcW w:w="1827" w:type="dxa"/>
            <w:shd w:val="clear" w:color="auto" w:fill="E0E0E0"/>
          </w:tcPr>
          <w:p w14:paraId="0D172CD8" w14:textId="77777777" w:rsidR="008D0C0C" w:rsidRDefault="008D0C0C" w:rsidP="00BE301E">
            <w:pPr>
              <w:pStyle w:val="TAH"/>
            </w:pPr>
            <w:r>
              <w:t>Signal Parameters</w:t>
            </w:r>
          </w:p>
        </w:tc>
        <w:tc>
          <w:tcPr>
            <w:tcW w:w="1435" w:type="dxa"/>
            <w:shd w:val="clear" w:color="auto" w:fill="E0E0E0"/>
          </w:tcPr>
          <w:p w14:paraId="4D200973" w14:textId="77777777" w:rsidR="008D0C0C" w:rsidRDefault="008D0C0C" w:rsidP="00BE301E">
            <w:pPr>
              <w:pStyle w:val="TAH"/>
            </w:pPr>
            <w:r>
              <w:t>Mandatory/</w:t>
            </w:r>
          </w:p>
          <w:p w14:paraId="61175658" w14:textId="77777777" w:rsidR="008D0C0C" w:rsidRDefault="008D0C0C" w:rsidP="00BE301E">
            <w:pPr>
              <w:pStyle w:val="TAH"/>
            </w:pPr>
            <w:r>
              <w:t>Optional</w:t>
            </w:r>
          </w:p>
        </w:tc>
        <w:tc>
          <w:tcPr>
            <w:tcW w:w="1588" w:type="dxa"/>
            <w:gridSpan w:val="3"/>
            <w:shd w:val="clear" w:color="auto" w:fill="E0E0E0"/>
          </w:tcPr>
          <w:p w14:paraId="57585871" w14:textId="77777777" w:rsidR="008D0C0C" w:rsidRDefault="008D0C0C" w:rsidP="00BE301E">
            <w:pPr>
              <w:pStyle w:val="TAH"/>
            </w:pPr>
            <w:r>
              <w:t>Supported</w:t>
            </w:r>
          </w:p>
          <w:p w14:paraId="7345C528" w14:textId="77777777" w:rsidR="008D0C0C" w:rsidRDefault="008D0C0C" w:rsidP="00BE301E">
            <w:pPr>
              <w:pStyle w:val="TAH"/>
            </w:pPr>
            <w:r>
              <w:t>Values</w:t>
            </w:r>
          </w:p>
        </w:tc>
        <w:tc>
          <w:tcPr>
            <w:tcW w:w="1497" w:type="dxa"/>
            <w:shd w:val="clear" w:color="auto" w:fill="E0E0E0"/>
          </w:tcPr>
          <w:p w14:paraId="56A99521" w14:textId="77777777" w:rsidR="008D0C0C" w:rsidRDefault="008D0C0C" w:rsidP="00BE301E">
            <w:pPr>
              <w:pStyle w:val="TAH"/>
            </w:pPr>
            <w:r>
              <w:t>Duration Provisioned Value</w:t>
            </w:r>
          </w:p>
        </w:tc>
      </w:tr>
      <w:tr w:rsidR="008D0C0C" w14:paraId="5DFDAEB9" w14:textId="77777777" w:rsidTr="00BE301E">
        <w:tblPrEx>
          <w:tblCellMar>
            <w:top w:w="0" w:type="dxa"/>
            <w:bottom w:w="0" w:type="dxa"/>
          </w:tblCellMar>
        </w:tblPrEx>
        <w:trPr>
          <w:cantSplit/>
          <w:jc w:val="center"/>
        </w:trPr>
        <w:tc>
          <w:tcPr>
            <w:tcW w:w="3639" w:type="dxa"/>
            <w:vMerge/>
            <w:tcBorders>
              <w:bottom w:val="single" w:sz="4" w:space="0" w:color="auto"/>
            </w:tcBorders>
          </w:tcPr>
          <w:p w14:paraId="7D28DB7A" w14:textId="77777777" w:rsidR="008D0C0C" w:rsidRDefault="008D0C0C" w:rsidP="00BE301E">
            <w:pPr>
              <w:pStyle w:val="TAC"/>
            </w:pPr>
          </w:p>
        </w:tc>
        <w:tc>
          <w:tcPr>
            <w:tcW w:w="1827" w:type="dxa"/>
            <w:tcBorders>
              <w:bottom w:val="single" w:sz="4" w:space="0" w:color="auto"/>
            </w:tcBorders>
          </w:tcPr>
          <w:p w14:paraId="2378E2C4" w14:textId="77777777" w:rsidR="008D0C0C" w:rsidRDefault="008D0C0C" w:rsidP="00BE301E">
            <w:pPr>
              <w:pStyle w:val="TAC"/>
              <w:rPr>
                <w:bCs/>
              </w:rPr>
            </w:pPr>
            <w:r>
              <w:rPr>
                <w:bCs/>
              </w:rPr>
              <w:t>-</w:t>
            </w:r>
          </w:p>
        </w:tc>
        <w:tc>
          <w:tcPr>
            <w:tcW w:w="1435" w:type="dxa"/>
            <w:tcBorders>
              <w:bottom w:val="single" w:sz="4" w:space="0" w:color="auto"/>
            </w:tcBorders>
          </w:tcPr>
          <w:p w14:paraId="6FA02E06" w14:textId="77777777" w:rsidR="008D0C0C" w:rsidRDefault="008D0C0C" w:rsidP="00BE301E">
            <w:pPr>
              <w:pStyle w:val="TAC"/>
              <w:rPr>
                <w:bCs/>
              </w:rPr>
            </w:pPr>
            <w:r>
              <w:rPr>
                <w:bCs/>
              </w:rPr>
              <w:t>-</w:t>
            </w:r>
          </w:p>
        </w:tc>
        <w:tc>
          <w:tcPr>
            <w:tcW w:w="1588" w:type="dxa"/>
            <w:gridSpan w:val="3"/>
            <w:tcBorders>
              <w:bottom w:val="single" w:sz="4" w:space="0" w:color="auto"/>
            </w:tcBorders>
          </w:tcPr>
          <w:p w14:paraId="6F129E8D" w14:textId="77777777" w:rsidR="008D0C0C" w:rsidRDefault="008D0C0C" w:rsidP="00BE301E">
            <w:pPr>
              <w:pStyle w:val="TAC"/>
            </w:pPr>
            <w:r>
              <w:t>-</w:t>
            </w:r>
          </w:p>
        </w:tc>
        <w:tc>
          <w:tcPr>
            <w:tcW w:w="1497" w:type="dxa"/>
            <w:tcBorders>
              <w:bottom w:val="single" w:sz="4" w:space="0" w:color="auto"/>
            </w:tcBorders>
          </w:tcPr>
          <w:p w14:paraId="38598986" w14:textId="77777777" w:rsidR="008D0C0C" w:rsidRDefault="008D0C0C" w:rsidP="00BE301E">
            <w:pPr>
              <w:pStyle w:val="TAC"/>
              <w:rPr>
                <w:bCs/>
              </w:rPr>
            </w:pPr>
            <w:r>
              <w:rPr>
                <w:bCs/>
              </w:rPr>
              <w:t>-</w:t>
            </w:r>
          </w:p>
        </w:tc>
      </w:tr>
      <w:tr w:rsidR="008D0C0C" w14:paraId="729889A9" w14:textId="77777777" w:rsidTr="00BE301E">
        <w:tblPrEx>
          <w:tblCellMar>
            <w:top w:w="0" w:type="dxa"/>
            <w:bottom w:w="0" w:type="dxa"/>
          </w:tblCellMar>
        </w:tblPrEx>
        <w:trPr>
          <w:cantSplit/>
          <w:jc w:val="center"/>
        </w:trPr>
        <w:tc>
          <w:tcPr>
            <w:tcW w:w="3639" w:type="dxa"/>
            <w:shd w:val="clear" w:color="auto" w:fill="E0E0E0"/>
          </w:tcPr>
          <w:p w14:paraId="6824CF43" w14:textId="77777777" w:rsidR="008D0C0C" w:rsidRDefault="008D0C0C" w:rsidP="00BE301E">
            <w:pPr>
              <w:pStyle w:val="TAH"/>
            </w:pPr>
            <w:r>
              <w:t>Events</w:t>
            </w:r>
          </w:p>
        </w:tc>
        <w:tc>
          <w:tcPr>
            <w:tcW w:w="1827" w:type="dxa"/>
            <w:shd w:val="clear" w:color="auto" w:fill="E0E0E0"/>
          </w:tcPr>
          <w:p w14:paraId="6730384C" w14:textId="77777777" w:rsidR="008D0C0C" w:rsidRDefault="008D0C0C" w:rsidP="00BE301E">
            <w:pPr>
              <w:pStyle w:val="TAH"/>
            </w:pPr>
            <w:r>
              <w:t>Mandatory/Optional</w:t>
            </w:r>
          </w:p>
        </w:tc>
        <w:tc>
          <w:tcPr>
            <w:tcW w:w="4520" w:type="dxa"/>
            <w:gridSpan w:val="5"/>
            <w:shd w:val="clear" w:color="auto" w:fill="E0E0E0"/>
          </w:tcPr>
          <w:p w14:paraId="3FEC9839" w14:textId="77777777" w:rsidR="008D0C0C" w:rsidRDefault="008D0C0C" w:rsidP="00BE301E">
            <w:pPr>
              <w:pStyle w:val="TAH"/>
            </w:pPr>
            <w:r>
              <w:t>Used in command</w:t>
            </w:r>
          </w:p>
        </w:tc>
      </w:tr>
      <w:tr w:rsidR="008D0C0C" w14:paraId="63A143F0" w14:textId="77777777" w:rsidTr="00BE301E">
        <w:tblPrEx>
          <w:tblCellMar>
            <w:top w:w="0" w:type="dxa"/>
            <w:bottom w:w="0" w:type="dxa"/>
          </w:tblCellMar>
        </w:tblPrEx>
        <w:trPr>
          <w:cantSplit/>
          <w:jc w:val="center"/>
        </w:trPr>
        <w:tc>
          <w:tcPr>
            <w:tcW w:w="3639" w:type="dxa"/>
            <w:vMerge w:val="restart"/>
          </w:tcPr>
          <w:p w14:paraId="60E6191F" w14:textId="77777777" w:rsidR="008D0C0C" w:rsidRDefault="008D0C0C" w:rsidP="00BE301E">
            <w:pPr>
              <w:pStyle w:val="TAC"/>
            </w:pPr>
            <w:r>
              <w:t>None</w:t>
            </w:r>
          </w:p>
        </w:tc>
        <w:tc>
          <w:tcPr>
            <w:tcW w:w="1827" w:type="dxa"/>
            <w:tcBorders>
              <w:bottom w:val="single" w:sz="4" w:space="0" w:color="auto"/>
            </w:tcBorders>
          </w:tcPr>
          <w:p w14:paraId="765E967F" w14:textId="77777777" w:rsidR="008D0C0C" w:rsidRDefault="008D0C0C" w:rsidP="00BE301E">
            <w:pPr>
              <w:pStyle w:val="TAC"/>
              <w:rPr>
                <w:bCs/>
              </w:rPr>
            </w:pPr>
            <w:r>
              <w:rPr>
                <w:bCs/>
              </w:rPr>
              <w:t>-</w:t>
            </w:r>
          </w:p>
        </w:tc>
        <w:tc>
          <w:tcPr>
            <w:tcW w:w="4520" w:type="dxa"/>
            <w:gridSpan w:val="5"/>
            <w:tcBorders>
              <w:bottom w:val="single" w:sz="4" w:space="0" w:color="auto"/>
            </w:tcBorders>
          </w:tcPr>
          <w:p w14:paraId="25C076FB" w14:textId="77777777" w:rsidR="008D0C0C" w:rsidRDefault="008D0C0C" w:rsidP="00BE301E">
            <w:pPr>
              <w:pStyle w:val="TAC"/>
              <w:rPr>
                <w:bCs/>
              </w:rPr>
            </w:pPr>
            <w:r>
              <w:rPr>
                <w:bCs/>
              </w:rPr>
              <w:t>-</w:t>
            </w:r>
          </w:p>
        </w:tc>
      </w:tr>
      <w:tr w:rsidR="008D0C0C" w14:paraId="411BD18B" w14:textId="77777777" w:rsidTr="00BE301E">
        <w:tblPrEx>
          <w:tblCellMar>
            <w:top w:w="0" w:type="dxa"/>
            <w:bottom w:w="0" w:type="dxa"/>
          </w:tblCellMar>
        </w:tblPrEx>
        <w:trPr>
          <w:cantSplit/>
          <w:jc w:val="center"/>
        </w:trPr>
        <w:tc>
          <w:tcPr>
            <w:tcW w:w="3639" w:type="dxa"/>
            <w:vMerge/>
          </w:tcPr>
          <w:p w14:paraId="3CB83657" w14:textId="77777777" w:rsidR="008D0C0C" w:rsidRDefault="008D0C0C" w:rsidP="00BE301E">
            <w:pPr>
              <w:pStyle w:val="TAC"/>
              <w:rPr>
                <w:b/>
                <w:bCs/>
              </w:rPr>
            </w:pPr>
          </w:p>
        </w:tc>
        <w:tc>
          <w:tcPr>
            <w:tcW w:w="1827" w:type="dxa"/>
            <w:shd w:val="clear" w:color="auto" w:fill="E0E0E0"/>
          </w:tcPr>
          <w:p w14:paraId="02096D85" w14:textId="77777777" w:rsidR="008D0C0C" w:rsidRDefault="008D0C0C" w:rsidP="00BE301E">
            <w:pPr>
              <w:pStyle w:val="TAH"/>
            </w:pPr>
            <w:r>
              <w:t>Event Parameters</w:t>
            </w:r>
          </w:p>
        </w:tc>
        <w:tc>
          <w:tcPr>
            <w:tcW w:w="1435" w:type="dxa"/>
            <w:shd w:val="clear" w:color="auto" w:fill="E0E0E0"/>
          </w:tcPr>
          <w:p w14:paraId="3EBB267D" w14:textId="77777777" w:rsidR="008D0C0C" w:rsidRDefault="008D0C0C" w:rsidP="00BE301E">
            <w:pPr>
              <w:pStyle w:val="TAH"/>
            </w:pPr>
            <w:r>
              <w:t>Mandatory/</w:t>
            </w:r>
          </w:p>
          <w:p w14:paraId="2CC05278" w14:textId="77777777" w:rsidR="008D0C0C" w:rsidRDefault="008D0C0C" w:rsidP="00BE301E">
            <w:pPr>
              <w:pStyle w:val="TAH"/>
            </w:pPr>
            <w:r>
              <w:t>Optional</w:t>
            </w:r>
          </w:p>
        </w:tc>
        <w:tc>
          <w:tcPr>
            <w:tcW w:w="1588" w:type="dxa"/>
            <w:gridSpan w:val="3"/>
            <w:shd w:val="clear" w:color="auto" w:fill="E0E0E0"/>
          </w:tcPr>
          <w:p w14:paraId="692893E4" w14:textId="77777777" w:rsidR="008D0C0C" w:rsidRDefault="008D0C0C" w:rsidP="00BE301E">
            <w:pPr>
              <w:pStyle w:val="TAH"/>
            </w:pPr>
            <w:r>
              <w:t>Supported</w:t>
            </w:r>
          </w:p>
          <w:p w14:paraId="54BE8AE9" w14:textId="77777777" w:rsidR="008D0C0C" w:rsidRDefault="008D0C0C" w:rsidP="00BE301E">
            <w:pPr>
              <w:pStyle w:val="TAH"/>
            </w:pPr>
            <w:r>
              <w:t>Values</w:t>
            </w:r>
          </w:p>
        </w:tc>
        <w:tc>
          <w:tcPr>
            <w:tcW w:w="1497" w:type="dxa"/>
            <w:shd w:val="clear" w:color="auto" w:fill="E0E0E0"/>
          </w:tcPr>
          <w:p w14:paraId="2CE3FADE" w14:textId="77777777" w:rsidR="008D0C0C" w:rsidRDefault="008D0C0C" w:rsidP="00BE301E">
            <w:pPr>
              <w:pStyle w:val="TAH"/>
            </w:pPr>
            <w:r>
              <w:t>Provisioned Value</w:t>
            </w:r>
          </w:p>
        </w:tc>
      </w:tr>
      <w:tr w:rsidR="008D0C0C" w14:paraId="376A14AA" w14:textId="77777777" w:rsidTr="00BE301E">
        <w:tblPrEx>
          <w:tblCellMar>
            <w:top w:w="0" w:type="dxa"/>
            <w:bottom w:w="0" w:type="dxa"/>
          </w:tblCellMar>
        </w:tblPrEx>
        <w:trPr>
          <w:cantSplit/>
          <w:jc w:val="center"/>
        </w:trPr>
        <w:tc>
          <w:tcPr>
            <w:tcW w:w="3639" w:type="dxa"/>
            <w:vMerge/>
          </w:tcPr>
          <w:p w14:paraId="6342927E" w14:textId="77777777" w:rsidR="008D0C0C" w:rsidRDefault="008D0C0C" w:rsidP="00BE301E">
            <w:pPr>
              <w:pStyle w:val="TAC"/>
              <w:rPr>
                <w:b/>
                <w:bCs/>
              </w:rPr>
            </w:pPr>
          </w:p>
        </w:tc>
        <w:tc>
          <w:tcPr>
            <w:tcW w:w="1827" w:type="dxa"/>
            <w:tcBorders>
              <w:bottom w:val="single" w:sz="4" w:space="0" w:color="auto"/>
            </w:tcBorders>
          </w:tcPr>
          <w:p w14:paraId="0BFAD32E" w14:textId="77777777" w:rsidR="008D0C0C" w:rsidRDefault="008D0C0C" w:rsidP="00BE301E">
            <w:pPr>
              <w:pStyle w:val="TAC"/>
              <w:rPr>
                <w:bCs/>
              </w:rPr>
            </w:pPr>
            <w:r>
              <w:rPr>
                <w:bCs/>
              </w:rPr>
              <w:t>-</w:t>
            </w:r>
          </w:p>
        </w:tc>
        <w:tc>
          <w:tcPr>
            <w:tcW w:w="1435" w:type="dxa"/>
            <w:tcBorders>
              <w:bottom w:val="single" w:sz="4" w:space="0" w:color="auto"/>
            </w:tcBorders>
          </w:tcPr>
          <w:p w14:paraId="3084324D" w14:textId="77777777" w:rsidR="008D0C0C" w:rsidRDefault="008D0C0C" w:rsidP="00BE301E">
            <w:pPr>
              <w:pStyle w:val="TAC"/>
              <w:rPr>
                <w:bCs/>
              </w:rPr>
            </w:pPr>
            <w:r>
              <w:rPr>
                <w:bCs/>
              </w:rPr>
              <w:t>-</w:t>
            </w:r>
          </w:p>
        </w:tc>
        <w:tc>
          <w:tcPr>
            <w:tcW w:w="1588" w:type="dxa"/>
            <w:gridSpan w:val="3"/>
            <w:tcBorders>
              <w:bottom w:val="single" w:sz="4" w:space="0" w:color="auto"/>
            </w:tcBorders>
          </w:tcPr>
          <w:p w14:paraId="5A8A7C5A" w14:textId="77777777" w:rsidR="008D0C0C" w:rsidRDefault="008D0C0C" w:rsidP="00BE301E">
            <w:pPr>
              <w:pStyle w:val="TAC"/>
            </w:pPr>
            <w:r>
              <w:t>-</w:t>
            </w:r>
          </w:p>
        </w:tc>
        <w:tc>
          <w:tcPr>
            <w:tcW w:w="1497" w:type="dxa"/>
            <w:tcBorders>
              <w:bottom w:val="single" w:sz="4" w:space="0" w:color="auto"/>
            </w:tcBorders>
          </w:tcPr>
          <w:p w14:paraId="0DD1745F" w14:textId="77777777" w:rsidR="008D0C0C" w:rsidRDefault="008D0C0C" w:rsidP="00BE301E">
            <w:pPr>
              <w:pStyle w:val="TAC"/>
              <w:rPr>
                <w:bCs/>
              </w:rPr>
            </w:pPr>
            <w:r>
              <w:rPr>
                <w:bCs/>
              </w:rPr>
              <w:t>-</w:t>
            </w:r>
          </w:p>
        </w:tc>
      </w:tr>
      <w:tr w:rsidR="008D0C0C" w14:paraId="23975001" w14:textId="77777777" w:rsidTr="00BE301E">
        <w:tblPrEx>
          <w:tblCellMar>
            <w:top w:w="0" w:type="dxa"/>
            <w:bottom w:w="0" w:type="dxa"/>
          </w:tblCellMar>
        </w:tblPrEx>
        <w:trPr>
          <w:cantSplit/>
          <w:jc w:val="center"/>
        </w:trPr>
        <w:tc>
          <w:tcPr>
            <w:tcW w:w="3639" w:type="dxa"/>
            <w:vMerge/>
          </w:tcPr>
          <w:p w14:paraId="7BA7816A" w14:textId="77777777" w:rsidR="008D0C0C" w:rsidRDefault="008D0C0C" w:rsidP="00BE301E">
            <w:pPr>
              <w:pStyle w:val="TAC"/>
              <w:rPr>
                <w:b/>
                <w:bCs/>
              </w:rPr>
            </w:pPr>
          </w:p>
        </w:tc>
        <w:tc>
          <w:tcPr>
            <w:tcW w:w="1827" w:type="dxa"/>
            <w:shd w:val="clear" w:color="auto" w:fill="E0E0E0"/>
          </w:tcPr>
          <w:p w14:paraId="641CC088" w14:textId="77777777" w:rsidR="008D0C0C" w:rsidRDefault="008D0C0C" w:rsidP="00BE301E">
            <w:pPr>
              <w:pStyle w:val="TAH"/>
            </w:pPr>
            <w:r>
              <w:t>ObservedEvent</w:t>
            </w:r>
          </w:p>
          <w:p w14:paraId="3E131984" w14:textId="77777777" w:rsidR="008D0C0C" w:rsidRDefault="008D0C0C" w:rsidP="00BE301E">
            <w:pPr>
              <w:pStyle w:val="TAH"/>
            </w:pPr>
            <w:r>
              <w:t>Parameters</w:t>
            </w:r>
          </w:p>
        </w:tc>
        <w:tc>
          <w:tcPr>
            <w:tcW w:w="1435" w:type="dxa"/>
            <w:shd w:val="clear" w:color="auto" w:fill="E0E0E0"/>
          </w:tcPr>
          <w:p w14:paraId="7DC6BD4F" w14:textId="77777777" w:rsidR="008D0C0C" w:rsidRDefault="008D0C0C" w:rsidP="00BE301E">
            <w:pPr>
              <w:pStyle w:val="TAH"/>
            </w:pPr>
            <w:r>
              <w:t>Mandatory/</w:t>
            </w:r>
          </w:p>
          <w:p w14:paraId="4C59702B" w14:textId="77777777" w:rsidR="008D0C0C" w:rsidRDefault="008D0C0C" w:rsidP="00BE301E">
            <w:pPr>
              <w:pStyle w:val="TAH"/>
            </w:pPr>
            <w:r>
              <w:t>Optional</w:t>
            </w:r>
          </w:p>
        </w:tc>
        <w:tc>
          <w:tcPr>
            <w:tcW w:w="1588" w:type="dxa"/>
            <w:gridSpan w:val="3"/>
            <w:shd w:val="clear" w:color="auto" w:fill="E0E0E0"/>
          </w:tcPr>
          <w:p w14:paraId="1E30EDD3" w14:textId="77777777" w:rsidR="008D0C0C" w:rsidRDefault="008D0C0C" w:rsidP="00BE301E">
            <w:pPr>
              <w:pStyle w:val="TAH"/>
            </w:pPr>
            <w:r>
              <w:t>Supported</w:t>
            </w:r>
          </w:p>
          <w:p w14:paraId="56208713" w14:textId="77777777" w:rsidR="008D0C0C" w:rsidRDefault="008D0C0C" w:rsidP="00BE301E">
            <w:pPr>
              <w:pStyle w:val="TAH"/>
            </w:pPr>
            <w:r>
              <w:t>Values</w:t>
            </w:r>
          </w:p>
        </w:tc>
        <w:tc>
          <w:tcPr>
            <w:tcW w:w="1497" w:type="dxa"/>
            <w:shd w:val="clear" w:color="auto" w:fill="E0E0E0"/>
          </w:tcPr>
          <w:p w14:paraId="38EAD26C" w14:textId="77777777" w:rsidR="008D0C0C" w:rsidRDefault="008D0C0C" w:rsidP="00BE301E">
            <w:pPr>
              <w:pStyle w:val="TAH"/>
            </w:pPr>
            <w:r>
              <w:t>Provisioned Value</w:t>
            </w:r>
          </w:p>
        </w:tc>
      </w:tr>
      <w:tr w:rsidR="008D0C0C" w14:paraId="2FA5CEC5" w14:textId="77777777" w:rsidTr="00BE301E">
        <w:tblPrEx>
          <w:tblCellMar>
            <w:top w:w="0" w:type="dxa"/>
            <w:bottom w:w="0" w:type="dxa"/>
          </w:tblCellMar>
        </w:tblPrEx>
        <w:trPr>
          <w:cantSplit/>
          <w:jc w:val="center"/>
        </w:trPr>
        <w:tc>
          <w:tcPr>
            <w:tcW w:w="3639" w:type="dxa"/>
            <w:vMerge/>
            <w:tcBorders>
              <w:bottom w:val="single" w:sz="4" w:space="0" w:color="auto"/>
            </w:tcBorders>
          </w:tcPr>
          <w:p w14:paraId="7EE4F6DF" w14:textId="77777777" w:rsidR="008D0C0C" w:rsidRDefault="008D0C0C" w:rsidP="00BE301E">
            <w:pPr>
              <w:pStyle w:val="TAC"/>
              <w:rPr>
                <w:b/>
                <w:bCs/>
              </w:rPr>
            </w:pPr>
          </w:p>
        </w:tc>
        <w:tc>
          <w:tcPr>
            <w:tcW w:w="1827" w:type="dxa"/>
            <w:tcBorders>
              <w:bottom w:val="single" w:sz="4" w:space="0" w:color="auto"/>
            </w:tcBorders>
          </w:tcPr>
          <w:p w14:paraId="30DFD847" w14:textId="77777777" w:rsidR="008D0C0C" w:rsidRDefault="008D0C0C" w:rsidP="00BE301E">
            <w:pPr>
              <w:pStyle w:val="TAC"/>
            </w:pPr>
            <w:r>
              <w:t>-</w:t>
            </w:r>
          </w:p>
        </w:tc>
        <w:tc>
          <w:tcPr>
            <w:tcW w:w="1435" w:type="dxa"/>
            <w:tcBorders>
              <w:bottom w:val="single" w:sz="4" w:space="0" w:color="auto"/>
            </w:tcBorders>
          </w:tcPr>
          <w:p w14:paraId="1678DAA9" w14:textId="77777777" w:rsidR="008D0C0C" w:rsidRDefault="008D0C0C" w:rsidP="00BE301E">
            <w:pPr>
              <w:pStyle w:val="TAC"/>
            </w:pPr>
            <w:r>
              <w:t>-</w:t>
            </w:r>
          </w:p>
        </w:tc>
        <w:tc>
          <w:tcPr>
            <w:tcW w:w="1588" w:type="dxa"/>
            <w:gridSpan w:val="3"/>
            <w:tcBorders>
              <w:bottom w:val="single" w:sz="4" w:space="0" w:color="auto"/>
            </w:tcBorders>
          </w:tcPr>
          <w:p w14:paraId="35694815" w14:textId="77777777" w:rsidR="008D0C0C" w:rsidRDefault="008D0C0C" w:rsidP="00BE301E">
            <w:pPr>
              <w:pStyle w:val="TAC"/>
            </w:pPr>
            <w:r>
              <w:t>-</w:t>
            </w:r>
          </w:p>
        </w:tc>
        <w:tc>
          <w:tcPr>
            <w:tcW w:w="1497" w:type="dxa"/>
            <w:tcBorders>
              <w:bottom w:val="single" w:sz="4" w:space="0" w:color="auto"/>
            </w:tcBorders>
          </w:tcPr>
          <w:p w14:paraId="22FF1A6F" w14:textId="77777777" w:rsidR="008D0C0C" w:rsidRDefault="008D0C0C" w:rsidP="00BE301E">
            <w:pPr>
              <w:pStyle w:val="TAC"/>
            </w:pPr>
            <w:r>
              <w:t>-</w:t>
            </w:r>
          </w:p>
        </w:tc>
      </w:tr>
      <w:tr w:rsidR="008D0C0C" w14:paraId="600CC816" w14:textId="77777777" w:rsidTr="00BE301E">
        <w:tblPrEx>
          <w:tblCellMar>
            <w:top w:w="0" w:type="dxa"/>
            <w:bottom w:w="0" w:type="dxa"/>
          </w:tblCellMar>
        </w:tblPrEx>
        <w:trPr>
          <w:cantSplit/>
          <w:jc w:val="center"/>
        </w:trPr>
        <w:tc>
          <w:tcPr>
            <w:tcW w:w="3639" w:type="dxa"/>
            <w:shd w:val="clear" w:color="auto" w:fill="E0E0E0"/>
          </w:tcPr>
          <w:p w14:paraId="06FA291F" w14:textId="77777777" w:rsidR="008D0C0C" w:rsidRDefault="008D0C0C" w:rsidP="00BE301E">
            <w:pPr>
              <w:pStyle w:val="TAH"/>
            </w:pPr>
            <w:r>
              <w:t>Statistics</w:t>
            </w:r>
          </w:p>
        </w:tc>
        <w:tc>
          <w:tcPr>
            <w:tcW w:w="1827" w:type="dxa"/>
            <w:shd w:val="clear" w:color="auto" w:fill="E0E0E0"/>
          </w:tcPr>
          <w:p w14:paraId="46083DAA" w14:textId="77777777" w:rsidR="008D0C0C" w:rsidRDefault="008D0C0C" w:rsidP="00BE301E">
            <w:pPr>
              <w:pStyle w:val="TAH"/>
            </w:pPr>
            <w:r>
              <w:t>Mandatory/Optional</w:t>
            </w:r>
          </w:p>
        </w:tc>
        <w:tc>
          <w:tcPr>
            <w:tcW w:w="1867" w:type="dxa"/>
            <w:gridSpan w:val="3"/>
            <w:shd w:val="clear" w:color="auto" w:fill="E0E0E0"/>
          </w:tcPr>
          <w:p w14:paraId="45326D76" w14:textId="77777777" w:rsidR="008D0C0C" w:rsidRDefault="008D0C0C" w:rsidP="00BE301E">
            <w:pPr>
              <w:pStyle w:val="TAH"/>
            </w:pPr>
            <w:r>
              <w:t>Used in command</w:t>
            </w:r>
          </w:p>
        </w:tc>
        <w:tc>
          <w:tcPr>
            <w:tcW w:w="2653" w:type="dxa"/>
            <w:gridSpan w:val="2"/>
            <w:shd w:val="clear" w:color="auto" w:fill="E0E0E0"/>
          </w:tcPr>
          <w:p w14:paraId="3A9E2561" w14:textId="77777777" w:rsidR="008D0C0C" w:rsidRDefault="008D0C0C" w:rsidP="00BE301E">
            <w:pPr>
              <w:pStyle w:val="TAH"/>
            </w:pPr>
            <w:r>
              <w:t>Supported Values</w:t>
            </w:r>
          </w:p>
        </w:tc>
      </w:tr>
      <w:tr w:rsidR="008D0C0C" w14:paraId="2EA92A7E" w14:textId="77777777" w:rsidTr="00BE301E">
        <w:tblPrEx>
          <w:tblCellMar>
            <w:top w:w="0" w:type="dxa"/>
            <w:bottom w:w="0" w:type="dxa"/>
          </w:tblCellMar>
        </w:tblPrEx>
        <w:trPr>
          <w:cantSplit/>
          <w:jc w:val="center"/>
        </w:trPr>
        <w:tc>
          <w:tcPr>
            <w:tcW w:w="3639" w:type="dxa"/>
            <w:tcBorders>
              <w:bottom w:val="single" w:sz="4" w:space="0" w:color="auto"/>
            </w:tcBorders>
          </w:tcPr>
          <w:p w14:paraId="6564E9A1" w14:textId="77777777" w:rsidR="008D0C0C" w:rsidRDefault="008D0C0C" w:rsidP="00BE301E">
            <w:pPr>
              <w:pStyle w:val="TAC"/>
            </w:pPr>
            <w:r>
              <w:t>None</w:t>
            </w:r>
          </w:p>
        </w:tc>
        <w:tc>
          <w:tcPr>
            <w:tcW w:w="1827" w:type="dxa"/>
            <w:tcBorders>
              <w:bottom w:val="single" w:sz="4" w:space="0" w:color="auto"/>
            </w:tcBorders>
          </w:tcPr>
          <w:p w14:paraId="6B63A612" w14:textId="77777777" w:rsidR="008D0C0C" w:rsidRDefault="008D0C0C" w:rsidP="00BE301E">
            <w:pPr>
              <w:pStyle w:val="TAC"/>
            </w:pPr>
            <w:r>
              <w:t>-</w:t>
            </w:r>
          </w:p>
        </w:tc>
        <w:tc>
          <w:tcPr>
            <w:tcW w:w="1867" w:type="dxa"/>
            <w:gridSpan w:val="3"/>
            <w:tcBorders>
              <w:bottom w:val="single" w:sz="4" w:space="0" w:color="auto"/>
            </w:tcBorders>
          </w:tcPr>
          <w:p w14:paraId="68E6DF8C" w14:textId="77777777" w:rsidR="008D0C0C" w:rsidRDefault="008D0C0C" w:rsidP="00BE301E">
            <w:pPr>
              <w:pStyle w:val="TAC"/>
            </w:pPr>
            <w:r>
              <w:t xml:space="preserve">- </w:t>
            </w:r>
          </w:p>
        </w:tc>
        <w:tc>
          <w:tcPr>
            <w:tcW w:w="2653" w:type="dxa"/>
            <w:gridSpan w:val="2"/>
            <w:tcBorders>
              <w:bottom w:val="single" w:sz="4" w:space="0" w:color="auto"/>
            </w:tcBorders>
          </w:tcPr>
          <w:p w14:paraId="7C1AE3FC" w14:textId="77777777" w:rsidR="008D0C0C" w:rsidRDefault="008D0C0C" w:rsidP="00BE301E">
            <w:pPr>
              <w:pStyle w:val="TAC"/>
            </w:pPr>
            <w:r>
              <w:t>-</w:t>
            </w:r>
          </w:p>
        </w:tc>
      </w:tr>
      <w:tr w:rsidR="008D0C0C" w14:paraId="727E3921" w14:textId="77777777" w:rsidTr="00BE301E">
        <w:tblPrEx>
          <w:tblCellMar>
            <w:top w:w="0" w:type="dxa"/>
            <w:bottom w:w="0" w:type="dxa"/>
          </w:tblCellMar>
        </w:tblPrEx>
        <w:trPr>
          <w:cantSplit/>
          <w:jc w:val="center"/>
        </w:trPr>
        <w:tc>
          <w:tcPr>
            <w:tcW w:w="3639" w:type="dxa"/>
            <w:shd w:val="clear" w:color="auto" w:fill="E0E0E0"/>
          </w:tcPr>
          <w:p w14:paraId="2ACFE5A3" w14:textId="77777777" w:rsidR="008D0C0C" w:rsidRDefault="008D0C0C" w:rsidP="00BE301E">
            <w:pPr>
              <w:pStyle w:val="TAH"/>
            </w:pPr>
            <w:r>
              <w:t>Error Codes</w:t>
            </w:r>
          </w:p>
        </w:tc>
        <w:tc>
          <w:tcPr>
            <w:tcW w:w="6347" w:type="dxa"/>
            <w:gridSpan w:val="6"/>
            <w:shd w:val="clear" w:color="auto" w:fill="E0E0E0"/>
          </w:tcPr>
          <w:p w14:paraId="04A96B18" w14:textId="77777777" w:rsidR="008D0C0C" w:rsidRDefault="008D0C0C" w:rsidP="00BE301E">
            <w:pPr>
              <w:pStyle w:val="TAH"/>
            </w:pPr>
            <w:r>
              <w:t>Mandatory/Optional</w:t>
            </w:r>
          </w:p>
        </w:tc>
      </w:tr>
      <w:tr w:rsidR="008D0C0C" w14:paraId="7C0B695D" w14:textId="77777777" w:rsidTr="00BE301E">
        <w:tblPrEx>
          <w:tblCellMar>
            <w:top w:w="0" w:type="dxa"/>
            <w:bottom w:w="0" w:type="dxa"/>
          </w:tblCellMar>
        </w:tblPrEx>
        <w:trPr>
          <w:cantSplit/>
          <w:jc w:val="center"/>
        </w:trPr>
        <w:tc>
          <w:tcPr>
            <w:tcW w:w="3639" w:type="dxa"/>
          </w:tcPr>
          <w:p w14:paraId="6F6296C7" w14:textId="77777777" w:rsidR="008D0C0C" w:rsidRDefault="008D0C0C" w:rsidP="00BE301E">
            <w:pPr>
              <w:pStyle w:val="TAC"/>
            </w:pPr>
            <w:r>
              <w:t>None</w:t>
            </w:r>
          </w:p>
        </w:tc>
        <w:tc>
          <w:tcPr>
            <w:tcW w:w="6347" w:type="dxa"/>
            <w:gridSpan w:val="6"/>
          </w:tcPr>
          <w:p w14:paraId="343F50CC" w14:textId="77777777" w:rsidR="008D0C0C" w:rsidRDefault="008D0C0C" w:rsidP="00BE301E">
            <w:pPr>
              <w:pStyle w:val="TAC"/>
            </w:pPr>
            <w:r>
              <w:t>-</w:t>
            </w:r>
          </w:p>
        </w:tc>
      </w:tr>
      <w:tr w:rsidR="008D0C0C" w14:paraId="1A71B0EF" w14:textId="77777777" w:rsidTr="00BE301E">
        <w:tblPrEx>
          <w:tblCellMar>
            <w:top w:w="0" w:type="dxa"/>
            <w:bottom w:w="0" w:type="dxa"/>
          </w:tblCellMar>
        </w:tblPrEx>
        <w:trPr>
          <w:cantSplit/>
          <w:jc w:val="center"/>
        </w:trPr>
        <w:tc>
          <w:tcPr>
            <w:tcW w:w="9986" w:type="dxa"/>
            <w:gridSpan w:val="7"/>
          </w:tcPr>
          <w:p w14:paraId="5CD60B05" w14:textId="77777777" w:rsidR="008D0C0C" w:rsidRDefault="008D0C0C" w:rsidP="00BE301E">
            <w:pPr>
              <w:pStyle w:val="TAN"/>
            </w:pPr>
          </w:p>
        </w:tc>
      </w:tr>
    </w:tbl>
    <w:p w14:paraId="169D8CCE" w14:textId="77777777" w:rsidR="008D0C0C" w:rsidRDefault="008D0C0C" w:rsidP="00D928F0"/>
    <w:p w14:paraId="352F755B" w14:textId="77777777" w:rsidR="000E6933" w:rsidRDefault="000E6933" w:rsidP="000E6933">
      <w:pPr>
        <w:pStyle w:val="Heading4"/>
      </w:pPr>
      <w:bookmarkStart w:id="107" w:name="_Toc414010838"/>
      <w:r>
        <w:lastRenderedPageBreak/>
        <w:t>5.14.3.</w:t>
      </w:r>
      <w:r w:rsidR="005B26D3">
        <w:t>14</w:t>
      </w:r>
      <w:r>
        <w:tab/>
        <w:t>Application Data Inactivity Detection (adid)</w:t>
      </w:r>
      <w:bookmarkEnd w:id="107"/>
    </w:p>
    <w:p w14:paraId="78B5F893" w14:textId="77777777" w:rsidR="000E6933" w:rsidRDefault="000E6933" w:rsidP="000E6933">
      <w:pPr>
        <w:pStyle w:val="TH"/>
      </w:pPr>
      <w:r>
        <w:t xml:space="preserve">Table </w:t>
      </w:r>
      <w:r>
        <w:rPr>
          <w:noProof/>
        </w:rPr>
        <w:t>5.14.3.</w:t>
      </w:r>
      <w:r w:rsidR="005B26D3">
        <w:rPr>
          <w:noProof/>
        </w:rPr>
        <w:t>14</w:t>
      </w:r>
      <w:r>
        <w:rPr>
          <w:noProof/>
        </w:rPr>
        <w:t>.1</w:t>
      </w:r>
      <w:r>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31"/>
        <w:gridCol w:w="1827"/>
        <w:gridCol w:w="1394"/>
        <w:gridCol w:w="134"/>
        <w:gridCol w:w="274"/>
        <w:gridCol w:w="1113"/>
        <w:gridCol w:w="1456"/>
      </w:tblGrid>
      <w:tr w:rsidR="000E6933" w14:paraId="6B8DA750" w14:textId="77777777" w:rsidTr="00E62E91">
        <w:tblPrEx>
          <w:tblCellMar>
            <w:top w:w="0" w:type="dxa"/>
            <w:bottom w:w="0" w:type="dxa"/>
          </w:tblCellMar>
        </w:tblPrEx>
        <w:trPr>
          <w:cantSplit/>
          <w:jc w:val="center"/>
        </w:trPr>
        <w:tc>
          <w:tcPr>
            <w:tcW w:w="3526" w:type="dxa"/>
            <w:shd w:val="clear" w:color="auto" w:fill="E0E0E0"/>
          </w:tcPr>
          <w:p w14:paraId="780E1B68" w14:textId="77777777" w:rsidR="000E6933" w:rsidRDefault="000E6933" w:rsidP="00E62E91">
            <w:pPr>
              <w:pStyle w:val="TAH"/>
            </w:pPr>
            <w:r>
              <w:t xml:space="preserve">Properties </w:t>
            </w:r>
          </w:p>
        </w:tc>
        <w:tc>
          <w:tcPr>
            <w:tcW w:w="1827" w:type="dxa"/>
            <w:shd w:val="clear" w:color="auto" w:fill="E0E0E0"/>
          </w:tcPr>
          <w:p w14:paraId="503E564C" w14:textId="77777777" w:rsidR="000E6933" w:rsidRDefault="000E6933" w:rsidP="00E62E91">
            <w:pPr>
              <w:pStyle w:val="TAH"/>
            </w:pPr>
            <w:r>
              <w:t>Mandatory/Optional</w:t>
            </w:r>
          </w:p>
        </w:tc>
        <w:tc>
          <w:tcPr>
            <w:tcW w:w="1548" w:type="dxa"/>
            <w:gridSpan w:val="2"/>
            <w:shd w:val="clear" w:color="auto" w:fill="E0E0E0"/>
          </w:tcPr>
          <w:p w14:paraId="028182A5" w14:textId="77777777" w:rsidR="000E6933" w:rsidRDefault="000E6933" w:rsidP="00E62E91">
            <w:pPr>
              <w:pStyle w:val="TAH"/>
            </w:pPr>
            <w:r>
              <w:t>Used in command</w:t>
            </w:r>
          </w:p>
        </w:tc>
        <w:tc>
          <w:tcPr>
            <w:tcW w:w="1404" w:type="dxa"/>
            <w:gridSpan w:val="2"/>
            <w:shd w:val="clear" w:color="auto" w:fill="E0E0E0"/>
          </w:tcPr>
          <w:p w14:paraId="3D7DB009" w14:textId="77777777" w:rsidR="000E6933" w:rsidRDefault="000E6933" w:rsidP="00E62E91">
            <w:pPr>
              <w:pStyle w:val="TAH"/>
            </w:pPr>
            <w:r>
              <w:t>Supported Values</w:t>
            </w:r>
          </w:p>
        </w:tc>
        <w:tc>
          <w:tcPr>
            <w:tcW w:w="1470" w:type="dxa"/>
            <w:shd w:val="clear" w:color="auto" w:fill="E0E0E0"/>
          </w:tcPr>
          <w:p w14:paraId="19D716AD" w14:textId="77777777" w:rsidR="000E6933" w:rsidRDefault="000E6933" w:rsidP="00E62E91">
            <w:pPr>
              <w:pStyle w:val="TAH"/>
            </w:pPr>
            <w:r>
              <w:t>Provisioned Value</w:t>
            </w:r>
          </w:p>
        </w:tc>
      </w:tr>
      <w:tr w:rsidR="000E6933" w14:paraId="1881D419" w14:textId="77777777" w:rsidTr="00E62E91">
        <w:tblPrEx>
          <w:tblCellMar>
            <w:top w:w="0" w:type="dxa"/>
            <w:bottom w:w="0" w:type="dxa"/>
          </w:tblCellMar>
        </w:tblPrEx>
        <w:trPr>
          <w:cantSplit/>
          <w:jc w:val="center"/>
        </w:trPr>
        <w:tc>
          <w:tcPr>
            <w:tcW w:w="3526" w:type="dxa"/>
            <w:tcBorders>
              <w:bottom w:val="single" w:sz="4" w:space="0" w:color="auto"/>
            </w:tcBorders>
          </w:tcPr>
          <w:p w14:paraId="3458984E" w14:textId="77777777" w:rsidR="000E6933" w:rsidRDefault="000E6933" w:rsidP="00E62E91">
            <w:pPr>
              <w:pStyle w:val="TAC"/>
            </w:pPr>
            <w:r>
              <w:t>None</w:t>
            </w:r>
          </w:p>
        </w:tc>
        <w:tc>
          <w:tcPr>
            <w:tcW w:w="1827" w:type="dxa"/>
            <w:tcBorders>
              <w:bottom w:val="single" w:sz="4" w:space="0" w:color="auto"/>
            </w:tcBorders>
          </w:tcPr>
          <w:p w14:paraId="45D7C612" w14:textId="77777777" w:rsidR="000E6933" w:rsidRDefault="000E6933" w:rsidP="00E62E91">
            <w:pPr>
              <w:pStyle w:val="TAC"/>
            </w:pPr>
            <w:r>
              <w:t>-</w:t>
            </w:r>
          </w:p>
        </w:tc>
        <w:tc>
          <w:tcPr>
            <w:tcW w:w="1548" w:type="dxa"/>
            <w:gridSpan w:val="2"/>
            <w:tcBorders>
              <w:bottom w:val="single" w:sz="4" w:space="0" w:color="auto"/>
            </w:tcBorders>
          </w:tcPr>
          <w:p w14:paraId="01D6834C" w14:textId="77777777" w:rsidR="000E6933" w:rsidRDefault="000E6933" w:rsidP="00E62E91">
            <w:pPr>
              <w:pStyle w:val="TAC"/>
            </w:pPr>
            <w:r>
              <w:t>-</w:t>
            </w:r>
          </w:p>
        </w:tc>
        <w:tc>
          <w:tcPr>
            <w:tcW w:w="1404" w:type="dxa"/>
            <w:gridSpan w:val="2"/>
            <w:tcBorders>
              <w:bottom w:val="single" w:sz="4" w:space="0" w:color="auto"/>
            </w:tcBorders>
          </w:tcPr>
          <w:p w14:paraId="1D77BD86" w14:textId="77777777" w:rsidR="000E6933" w:rsidRDefault="000E6933" w:rsidP="00E62E91">
            <w:pPr>
              <w:pStyle w:val="TAC"/>
            </w:pPr>
            <w:r>
              <w:t>-</w:t>
            </w:r>
          </w:p>
        </w:tc>
        <w:tc>
          <w:tcPr>
            <w:tcW w:w="1470" w:type="dxa"/>
            <w:tcBorders>
              <w:bottom w:val="single" w:sz="4" w:space="0" w:color="auto"/>
            </w:tcBorders>
          </w:tcPr>
          <w:p w14:paraId="15AE7907" w14:textId="77777777" w:rsidR="000E6933" w:rsidRDefault="000E6933" w:rsidP="00E62E91">
            <w:pPr>
              <w:pStyle w:val="TAC"/>
            </w:pPr>
            <w:r>
              <w:t>-</w:t>
            </w:r>
          </w:p>
          <w:p w14:paraId="6165C6A0" w14:textId="77777777" w:rsidR="000E6933" w:rsidRDefault="000E6933" w:rsidP="00E62E91">
            <w:pPr>
              <w:pStyle w:val="TAC"/>
            </w:pPr>
          </w:p>
        </w:tc>
      </w:tr>
      <w:tr w:rsidR="000E6933" w14:paraId="557B2A08" w14:textId="77777777" w:rsidTr="00E62E91">
        <w:tblPrEx>
          <w:tblCellMar>
            <w:top w:w="0" w:type="dxa"/>
            <w:bottom w:w="0" w:type="dxa"/>
          </w:tblCellMar>
        </w:tblPrEx>
        <w:trPr>
          <w:cantSplit/>
          <w:jc w:val="center"/>
        </w:trPr>
        <w:tc>
          <w:tcPr>
            <w:tcW w:w="3526" w:type="dxa"/>
            <w:shd w:val="clear" w:color="auto" w:fill="E0E0E0"/>
          </w:tcPr>
          <w:p w14:paraId="47B2931B" w14:textId="77777777" w:rsidR="000E6933" w:rsidRDefault="000E6933" w:rsidP="00E62E91">
            <w:pPr>
              <w:pStyle w:val="TAH"/>
            </w:pPr>
            <w:r>
              <w:t>Signals</w:t>
            </w:r>
          </w:p>
        </w:tc>
        <w:tc>
          <w:tcPr>
            <w:tcW w:w="1827" w:type="dxa"/>
            <w:shd w:val="clear" w:color="auto" w:fill="E0E0E0"/>
          </w:tcPr>
          <w:p w14:paraId="28C24C5A" w14:textId="77777777" w:rsidR="000E6933" w:rsidRDefault="000E6933" w:rsidP="00E62E91">
            <w:pPr>
              <w:pStyle w:val="TAH"/>
            </w:pPr>
            <w:r>
              <w:t>Mandatory/Optional</w:t>
            </w:r>
          </w:p>
        </w:tc>
        <w:tc>
          <w:tcPr>
            <w:tcW w:w="2952" w:type="dxa"/>
            <w:gridSpan w:val="4"/>
            <w:shd w:val="clear" w:color="auto" w:fill="E0E0E0"/>
          </w:tcPr>
          <w:p w14:paraId="40F7CE7E" w14:textId="77777777" w:rsidR="000E6933" w:rsidRDefault="000E6933" w:rsidP="00E62E91">
            <w:pPr>
              <w:pStyle w:val="TAH"/>
            </w:pPr>
            <w:r>
              <w:t>Used in command</w:t>
            </w:r>
          </w:p>
        </w:tc>
        <w:tc>
          <w:tcPr>
            <w:tcW w:w="1470" w:type="dxa"/>
            <w:shd w:val="clear" w:color="auto" w:fill="E0E0E0"/>
          </w:tcPr>
          <w:p w14:paraId="7DB9A1A5" w14:textId="77777777" w:rsidR="000E6933" w:rsidRDefault="000E6933" w:rsidP="00E62E91">
            <w:pPr>
              <w:pStyle w:val="TAH"/>
            </w:pPr>
            <w:r>
              <w:t>Duration Provisioned Value</w:t>
            </w:r>
          </w:p>
        </w:tc>
      </w:tr>
      <w:tr w:rsidR="000E6933" w14:paraId="3BB8456A" w14:textId="77777777" w:rsidTr="00E62E91">
        <w:tblPrEx>
          <w:tblCellMar>
            <w:top w:w="0" w:type="dxa"/>
            <w:bottom w:w="0" w:type="dxa"/>
          </w:tblCellMar>
        </w:tblPrEx>
        <w:trPr>
          <w:cantSplit/>
          <w:jc w:val="center"/>
        </w:trPr>
        <w:tc>
          <w:tcPr>
            <w:tcW w:w="3526" w:type="dxa"/>
            <w:vMerge w:val="restart"/>
          </w:tcPr>
          <w:p w14:paraId="71084EBE" w14:textId="77777777" w:rsidR="000E6933" w:rsidRDefault="000E6933" w:rsidP="00E62E91">
            <w:pPr>
              <w:pStyle w:val="TAC"/>
            </w:pPr>
            <w:r>
              <w:t>None</w:t>
            </w:r>
          </w:p>
        </w:tc>
        <w:tc>
          <w:tcPr>
            <w:tcW w:w="1827" w:type="dxa"/>
            <w:tcBorders>
              <w:bottom w:val="single" w:sz="4" w:space="0" w:color="auto"/>
            </w:tcBorders>
          </w:tcPr>
          <w:p w14:paraId="66C1C70E" w14:textId="77777777" w:rsidR="000E6933" w:rsidRDefault="000E6933" w:rsidP="00E62E91">
            <w:pPr>
              <w:pStyle w:val="TAC"/>
              <w:rPr>
                <w:bCs/>
              </w:rPr>
            </w:pPr>
            <w:r>
              <w:rPr>
                <w:bCs/>
              </w:rPr>
              <w:t>-</w:t>
            </w:r>
          </w:p>
        </w:tc>
        <w:tc>
          <w:tcPr>
            <w:tcW w:w="2952" w:type="dxa"/>
            <w:gridSpan w:val="4"/>
            <w:tcBorders>
              <w:bottom w:val="single" w:sz="4" w:space="0" w:color="auto"/>
            </w:tcBorders>
          </w:tcPr>
          <w:p w14:paraId="32FE63FD" w14:textId="77777777" w:rsidR="000E6933" w:rsidRDefault="000E6933" w:rsidP="00E62E91">
            <w:pPr>
              <w:pStyle w:val="TAC"/>
              <w:rPr>
                <w:bCs/>
              </w:rPr>
            </w:pPr>
            <w:r>
              <w:rPr>
                <w:bCs/>
              </w:rPr>
              <w:t>-</w:t>
            </w:r>
          </w:p>
        </w:tc>
        <w:tc>
          <w:tcPr>
            <w:tcW w:w="1470" w:type="dxa"/>
            <w:tcBorders>
              <w:bottom w:val="single" w:sz="4" w:space="0" w:color="auto"/>
            </w:tcBorders>
          </w:tcPr>
          <w:p w14:paraId="644EBD12" w14:textId="77777777" w:rsidR="000E6933" w:rsidRDefault="000E6933" w:rsidP="00E62E91">
            <w:pPr>
              <w:pStyle w:val="TAC"/>
              <w:rPr>
                <w:bCs/>
              </w:rPr>
            </w:pPr>
            <w:r>
              <w:rPr>
                <w:bCs/>
              </w:rPr>
              <w:t>-</w:t>
            </w:r>
          </w:p>
        </w:tc>
      </w:tr>
      <w:tr w:rsidR="000E6933" w14:paraId="154F472B" w14:textId="77777777" w:rsidTr="00E62E91">
        <w:tblPrEx>
          <w:tblCellMar>
            <w:top w:w="0" w:type="dxa"/>
            <w:bottom w:w="0" w:type="dxa"/>
          </w:tblCellMar>
        </w:tblPrEx>
        <w:trPr>
          <w:cantSplit/>
          <w:jc w:val="center"/>
        </w:trPr>
        <w:tc>
          <w:tcPr>
            <w:tcW w:w="3526" w:type="dxa"/>
            <w:vMerge/>
          </w:tcPr>
          <w:p w14:paraId="274BC03C" w14:textId="77777777" w:rsidR="000E6933" w:rsidRDefault="000E6933" w:rsidP="00E62E91">
            <w:pPr>
              <w:pStyle w:val="TAC"/>
            </w:pPr>
          </w:p>
        </w:tc>
        <w:tc>
          <w:tcPr>
            <w:tcW w:w="1827" w:type="dxa"/>
            <w:shd w:val="clear" w:color="auto" w:fill="E0E0E0"/>
          </w:tcPr>
          <w:p w14:paraId="201A97A3" w14:textId="77777777" w:rsidR="000E6933" w:rsidRDefault="000E6933" w:rsidP="00E62E91">
            <w:pPr>
              <w:pStyle w:val="TAH"/>
            </w:pPr>
            <w:r>
              <w:t>Signal Parameters</w:t>
            </w:r>
          </w:p>
        </w:tc>
        <w:tc>
          <w:tcPr>
            <w:tcW w:w="1408" w:type="dxa"/>
            <w:shd w:val="clear" w:color="auto" w:fill="E0E0E0"/>
          </w:tcPr>
          <w:p w14:paraId="373819E3" w14:textId="77777777" w:rsidR="000E6933" w:rsidRDefault="000E6933" w:rsidP="00E62E91">
            <w:pPr>
              <w:pStyle w:val="TAH"/>
            </w:pPr>
            <w:r>
              <w:t>Mandatory/</w:t>
            </w:r>
          </w:p>
          <w:p w14:paraId="7E45F2DA" w14:textId="77777777" w:rsidR="000E6933" w:rsidRDefault="000E6933" w:rsidP="00E62E91">
            <w:pPr>
              <w:pStyle w:val="TAH"/>
            </w:pPr>
            <w:r>
              <w:t>Optional</w:t>
            </w:r>
          </w:p>
        </w:tc>
        <w:tc>
          <w:tcPr>
            <w:tcW w:w="1544" w:type="dxa"/>
            <w:gridSpan w:val="3"/>
            <w:shd w:val="clear" w:color="auto" w:fill="E0E0E0"/>
          </w:tcPr>
          <w:p w14:paraId="5C8289C8" w14:textId="77777777" w:rsidR="000E6933" w:rsidRDefault="000E6933" w:rsidP="00E62E91">
            <w:pPr>
              <w:pStyle w:val="TAH"/>
            </w:pPr>
            <w:r>
              <w:t>Supported</w:t>
            </w:r>
          </w:p>
          <w:p w14:paraId="16ECAFC6" w14:textId="77777777" w:rsidR="000E6933" w:rsidRDefault="000E6933" w:rsidP="00E62E91">
            <w:pPr>
              <w:pStyle w:val="TAH"/>
            </w:pPr>
            <w:r>
              <w:t>Values</w:t>
            </w:r>
          </w:p>
        </w:tc>
        <w:tc>
          <w:tcPr>
            <w:tcW w:w="1470" w:type="dxa"/>
            <w:shd w:val="clear" w:color="auto" w:fill="E0E0E0"/>
          </w:tcPr>
          <w:p w14:paraId="11200AE9" w14:textId="77777777" w:rsidR="000E6933" w:rsidRDefault="000E6933" w:rsidP="00E62E91">
            <w:pPr>
              <w:pStyle w:val="TAH"/>
            </w:pPr>
            <w:r>
              <w:t>Duration Provisioned Value</w:t>
            </w:r>
          </w:p>
        </w:tc>
      </w:tr>
      <w:tr w:rsidR="000E6933" w14:paraId="5A6309CA" w14:textId="77777777" w:rsidTr="00E62E91">
        <w:tblPrEx>
          <w:tblCellMar>
            <w:top w:w="0" w:type="dxa"/>
            <w:bottom w:w="0" w:type="dxa"/>
          </w:tblCellMar>
        </w:tblPrEx>
        <w:trPr>
          <w:cantSplit/>
          <w:jc w:val="center"/>
        </w:trPr>
        <w:tc>
          <w:tcPr>
            <w:tcW w:w="3526" w:type="dxa"/>
            <w:vMerge/>
            <w:tcBorders>
              <w:bottom w:val="single" w:sz="4" w:space="0" w:color="auto"/>
            </w:tcBorders>
          </w:tcPr>
          <w:p w14:paraId="1D69EAC8" w14:textId="77777777" w:rsidR="000E6933" w:rsidRDefault="000E6933" w:rsidP="00E62E91">
            <w:pPr>
              <w:pStyle w:val="TAC"/>
            </w:pPr>
          </w:p>
        </w:tc>
        <w:tc>
          <w:tcPr>
            <w:tcW w:w="1827" w:type="dxa"/>
            <w:tcBorders>
              <w:bottom w:val="single" w:sz="4" w:space="0" w:color="auto"/>
            </w:tcBorders>
          </w:tcPr>
          <w:p w14:paraId="0360A9F1" w14:textId="77777777" w:rsidR="000E6933" w:rsidRDefault="000E6933" w:rsidP="00E62E91">
            <w:pPr>
              <w:pStyle w:val="TAC"/>
              <w:rPr>
                <w:bCs/>
              </w:rPr>
            </w:pPr>
            <w:r>
              <w:rPr>
                <w:bCs/>
              </w:rPr>
              <w:t>-</w:t>
            </w:r>
          </w:p>
        </w:tc>
        <w:tc>
          <w:tcPr>
            <w:tcW w:w="1408" w:type="dxa"/>
            <w:tcBorders>
              <w:bottom w:val="single" w:sz="4" w:space="0" w:color="auto"/>
            </w:tcBorders>
          </w:tcPr>
          <w:p w14:paraId="2E642744" w14:textId="77777777" w:rsidR="000E6933" w:rsidRDefault="000E6933" w:rsidP="00E62E91">
            <w:pPr>
              <w:pStyle w:val="TAC"/>
              <w:rPr>
                <w:bCs/>
              </w:rPr>
            </w:pPr>
            <w:r>
              <w:rPr>
                <w:bCs/>
              </w:rPr>
              <w:t>-</w:t>
            </w:r>
          </w:p>
        </w:tc>
        <w:tc>
          <w:tcPr>
            <w:tcW w:w="1544" w:type="dxa"/>
            <w:gridSpan w:val="3"/>
            <w:tcBorders>
              <w:bottom w:val="single" w:sz="4" w:space="0" w:color="auto"/>
            </w:tcBorders>
          </w:tcPr>
          <w:p w14:paraId="534335B1" w14:textId="77777777" w:rsidR="000E6933" w:rsidRDefault="000E6933" w:rsidP="00E62E91">
            <w:pPr>
              <w:pStyle w:val="TAC"/>
            </w:pPr>
            <w:r>
              <w:t>-</w:t>
            </w:r>
          </w:p>
        </w:tc>
        <w:tc>
          <w:tcPr>
            <w:tcW w:w="1470" w:type="dxa"/>
            <w:tcBorders>
              <w:bottom w:val="single" w:sz="4" w:space="0" w:color="auto"/>
            </w:tcBorders>
          </w:tcPr>
          <w:p w14:paraId="546FA6E9" w14:textId="77777777" w:rsidR="000E6933" w:rsidRDefault="000E6933" w:rsidP="00E62E91">
            <w:pPr>
              <w:pStyle w:val="TAC"/>
              <w:rPr>
                <w:bCs/>
              </w:rPr>
            </w:pPr>
            <w:r>
              <w:rPr>
                <w:bCs/>
              </w:rPr>
              <w:t>-</w:t>
            </w:r>
          </w:p>
        </w:tc>
      </w:tr>
      <w:tr w:rsidR="000E6933" w14:paraId="7444B320" w14:textId="77777777" w:rsidTr="00E62E91">
        <w:tblPrEx>
          <w:tblCellMar>
            <w:top w:w="0" w:type="dxa"/>
            <w:bottom w:w="0" w:type="dxa"/>
          </w:tblCellMar>
        </w:tblPrEx>
        <w:trPr>
          <w:cantSplit/>
          <w:jc w:val="center"/>
        </w:trPr>
        <w:tc>
          <w:tcPr>
            <w:tcW w:w="3526" w:type="dxa"/>
            <w:shd w:val="clear" w:color="auto" w:fill="E0E0E0"/>
          </w:tcPr>
          <w:p w14:paraId="247B7FB9" w14:textId="77777777" w:rsidR="000E6933" w:rsidRDefault="000E6933" w:rsidP="00E62E91">
            <w:pPr>
              <w:pStyle w:val="TAH"/>
            </w:pPr>
            <w:r>
              <w:t>Events</w:t>
            </w:r>
          </w:p>
        </w:tc>
        <w:tc>
          <w:tcPr>
            <w:tcW w:w="1827" w:type="dxa"/>
            <w:shd w:val="clear" w:color="auto" w:fill="E0E0E0"/>
          </w:tcPr>
          <w:p w14:paraId="30DFA0EB" w14:textId="77777777" w:rsidR="000E6933" w:rsidRDefault="000E6933" w:rsidP="00E62E91">
            <w:pPr>
              <w:pStyle w:val="TAH"/>
            </w:pPr>
            <w:r>
              <w:t>Mandatory/Optional</w:t>
            </w:r>
          </w:p>
        </w:tc>
        <w:tc>
          <w:tcPr>
            <w:tcW w:w="4422" w:type="dxa"/>
            <w:gridSpan w:val="5"/>
            <w:shd w:val="clear" w:color="auto" w:fill="E0E0E0"/>
          </w:tcPr>
          <w:p w14:paraId="0E2D2081" w14:textId="77777777" w:rsidR="000E6933" w:rsidRDefault="000E6933" w:rsidP="00E62E91">
            <w:pPr>
              <w:pStyle w:val="TAH"/>
            </w:pPr>
            <w:r>
              <w:t>Used in command</w:t>
            </w:r>
          </w:p>
        </w:tc>
      </w:tr>
      <w:tr w:rsidR="000E6933" w14:paraId="2182B7A5" w14:textId="77777777" w:rsidTr="00E62E91">
        <w:tblPrEx>
          <w:tblCellMar>
            <w:top w:w="0" w:type="dxa"/>
            <w:bottom w:w="0" w:type="dxa"/>
          </w:tblCellMar>
        </w:tblPrEx>
        <w:trPr>
          <w:cantSplit/>
          <w:jc w:val="center"/>
        </w:trPr>
        <w:tc>
          <w:tcPr>
            <w:tcW w:w="3526" w:type="dxa"/>
            <w:vMerge w:val="restart"/>
          </w:tcPr>
          <w:p w14:paraId="0A98D0A8" w14:textId="77777777" w:rsidR="000E6933" w:rsidRDefault="000E6933" w:rsidP="00E62E91">
            <w:pPr>
              <w:pStyle w:val="TAC"/>
            </w:pPr>
            <w:r>
              <w:t>IP Flow Stop Detection (adid/ipstop,</w:t>
            </w:r>
            <w:r w:rsidRPr="00AD283B">
              <w:t xml:space="preserve"> 0x00</w:t>
            </w:r>
            <w:r>
              <w:t>9c</w:t>
            </w:r>
            <w:r w:rsidRPr="00AD283B">
              <w:t>/0x000</w:t>
            </w:r>
            <w:r>
              <w:t>1)</w:t>
            </w:r>
          </w:p>
        </w:tc>
        <w:tc>
          <w:tcPr>
            <w:tcW w:w="1827" w:type="dxa"/>
            <w:tcBorders>
              <w:bottom w:val="single" w:sz="4" w:space="0" w:color="auto"/>
            </w:tcBorders>
          </w:tcPr>
          <w:p w14:paraId="23898497" w14:textId="77777777" w:rsidR="000E6933" w:rsidRDefault="000E6933" w:rsidP="00E62E91">
            <w:pPr>
              <w:pStyle w:val="TAC"/>
              <w:rPr>
                <w:bCs/>
              </w:rPr>
            </w:pPr>
            <w:r>
              <w:rPr>
                <w:bCs/>
              </w:rPr>
              <w:t>M</w:t>
            </w:r>
          </w:p>
        </w:tc>
        <w:tc>
          <w:tcPr>
            <w:tcW w:w="4422" w:type="dxa"/>
            <w:gridSpan w:val="5"/>
            <w:tcBorders>
              <w:bottom w:val="single" w:sz="4" w:space="0" w:color="auto"/>
            </w:tcBorders>
          </w:tcPr>
          <w:p w14:paraId="6DB05A3D" w14:textId="77777777" w:rsidR="000E6933" w:rsidRDefault="000E6933" w:rsidP="00E62E91">
            <w:pPr>
              <w:pStyle w:val="TAC"/>
              <w:rPr>
                <w:bCs/>
              </w:rPr>
            </w:pPr>
            <w:r>
              <w:rPr>
                <w:bCs/>
              </w:rPr>
              <w:t>ADD, MODIFY, NOTIFY</w:t>
            </w:r>
          </w:p>
        </w:tc>
      </w:tr>
      <w:tr w:rsidR="000E6933" w14:paraId="75CEB0B9" w14:textId="77777777" w:rsidTr="00E62E91">
        <w:tblPrEx>
          <w:tblCellMar>
            <w:top w:w="0" w:type="dxa"/>
            <w:bottom w:w="0" w:type="dxa"/>
          </w:tblCellMar>
        </w:tblPrEx>
        <w:trPr>
          <w:cantSplit/>
          <w:jc w:val="center"/>
        </w:trPr>
        <w:tc>
          <w:tcPr>
            <w:tcW w:w="3526" w:type="dxa"/>
            <w:vMerge/>
          </w:tcPr>
          <w:p w14:paraId="2ECBF48F" w14:textId="77777777" w:rsidR="000E6933" w:rsidRDefault="000E6933" w:rsidP="00E62E91">
            <w:pPr>
              <w:pStyle w:val="TAC"/>
              <w:rPr>
                <w:b/>
                <w:bCs/>
              </w:rPr>
            </w:pPr>
          </w:p>
        </w:tc>
        <w:tc>
          <w:tcPr>
            <w:tcW w:w="1827" w:type="dxa"/>
            <w:shd w:val="clear" w:color="auto" w:fill="E0E0E0"/>
          </w:tcPr>
          <w:p w14:paraId="6171CD97" w14:textId="77777777" w:rsidR="000E6933" w:rsidRDefault="000E6933" w:rsidP="00E62E91">
            <w:pPr>
              <w:pStyle w:val="TAH"/>
            </w:pPr>
            <w:r>
              <w:t>Event Parameters</w:t>
            </w:r>
          </w:p>
        </w:tc>
        <w:tc>
          <w:tcPr>
            <w:tcW w:w="1408" w:type="dxa"/>
            <w:shd w:val="clear" w:color="auto" w:fill="E0E0E0"/>
          </w:tcPr>
          <w:p w14:paraId="65E90A2C" w14:textId="77777777" w:rsidR="000E6933" w:rsidRDefault="000E6933" w:rsidP="00E62E91">
            <w:pPr>
              <w:pStyle w:val="TAH"/>
            </w:pPr>
            <w:r>
              <w:t>Mandatory/</w:t>
            </w:r>
          </w:p>
          <w:p w14:paraId="38381E8A" w14:textId="77777777" w:rsidR="000E6933" w:rsidRDefault="000E6933" w:rsidP="00E62E91">
            <w:pPr>
              <w:pStyle w:val="TAH"/>
            </w:pPr>
            <w:r>
              <w:t>Optional</w:t>
            </w:r>
          </w:p>
        </w:tc>
        <w:tc>
          <w:tcPr>
            <w:tcW w:w="1544" w:type="dxa"/>
            <w:gridSpan w:val="3"/>
            <w:shd w:val="clear" w:color="auto" w:fill="E0E0E0"/>
          </w:tcPr>
          <w:p w14:paraId="5BF864D4" w14:textId="77777777" w:rsidR="000E6933" w:rsidRDefault="000E6933" w:rsidP="00E62E91">
            <w:pPr>
              <w:pStyle w:val="TAH"/>
            </w:pPr>
            <w:r>
              <w:t>Supported</w:t>
            </w:r>
          </w:p>
          <w:p w14:paraId="63410AE8" w14:textId="77777777" w:rsidR="000E6933" w:rsidRDefault="000E6933" w:rsidP="00E62E91">
            <w:pPr>
              <w:pStyle w:val="TAH"/>
            </w:pPr>
            <w:r>
              <w:t>Values</w:t>
            </w:r>
          </w:p>
        </w:tc>
        <w:tc>
          <w:tcPr>
            <w:tcW w:w="1470" w:type="dxa"/>
            <w:shd w:val="clear" w:color="auto" w:fill="E0E0E0"/>
          </w:tcPr>
          <w:p w14:paraId="514C43B7" w14:textId="77777777" w:rsidR="000E6933" w:rsidRDefault="000E6933" w:rsidP="00E62E91">
            <w:pPr>
              <w:pStyle w:val="TAH"/>
            </w:pPr>
            <w:r>
              <w:t>Provisioned Value</w:t>
            </w:r>
          </w:p>
        </w:tc>
      </w:tr>
      <w:tr w:rsidR="000E6933" w14:paraId="2D0C44A1" w14:textId="77777777" w:rsidTr="00E62E91">
        <w:tblPrEx>
          <w:tblCellMar>
            <w:top w:w="0" w:type="dxa"/>
            <w:bottom w:w="0" w:type="dxa"/>
          </w:tblCellMar>
        </w:tblPrEx>
        <w:trPr>
          <w:cantSplit/>
          <w:jc w:val="center"/>
        </w:trPr>
        <w:tc>
          <w:tcPr>
            <w:tcW w:w="3526" w:type="dxa"/>
            <w:vMerge/>
          </w:tcPr>
          <w:p w14:paraId="155EA2F8" w14:textId="77777777" w:rsidR="000E6933" w:rsidRDefault="000E6933" w:rsidP="00E62E91">
            <w:pPr>
              <w:pStyle w:val="TAC"/>
              <w:rPr>
                <w:b/>
                <w:bCs/>
              </w:rPr>
            </w:pPr>
          </w:p>
        </w:tc>
        <w:tc>
          <w:tcPr>
            <w:tcW w:w="1827" w:type="dxa"/>
            <w:tcBorders>
              <w:bottom w:val="single" w:sz="4" w:space="0" w:color="auto"/>
            </w:tcBorders>
          </w:tcPr>
          <w:p w14:paraId="6A9EBE03" w14:textId="77777777" w:rsidR="000E6933" w:rsidRDefault="000E6933" w:rsidP="00E62E91">
            <w:pPr>
              <w:pStyle w:val="TAC"/>
              <w:rPr>
                <w:bCs/>
              </w:rPr>
            </w:pPr>
            <w:r>
              <w:t>Detection time (dt,0x0001)</w:t>
            </w:r>
          </w:p>
        </w:tc>
        <w:tc>
          <w:tcPr>
            <w:tcW w:w="1408" w:type="dxa"/>
            <w:tcBorders>
              <w:bottom w:val="single" w:sz="4" w:space="0" w:color="auto"/>
            </w:tcBorders>
          </w:tcPr>
          <w:p w14:paraId="66EC6296" w14:textId="77777777" w:rsidR="000E6933" w:rsidRDefault="000E6933" w:rsidP="00E62E91">
            <w:pPr>
              <w:pStyle w:val="TAC"/>
              <w:rPr>
                <w:bCs/>
              </w:rPr>
            </w:pPr>
            <w:r>
              <w:rPr>
                <w:bCs/>
              </w:rPr>
              <w:t>M</w:t>
            </w:r>
          </w:p>
        </w:tc>
        <w:tc>
          <w:tcPr>
            <w:tcW w:w="1544" w:type="dxa"/>
            <w:gridSpan w:val="3"/>
            <w:tcBorders>
              <w:bottom w:val="single" w:sz="4" w:space="0" w:color="auto"/>
            </w:tcBorders>
          </w:tcPr>
          <w:p w14:paraId="158F0B1B" w14:textId="77777777" w:rsidR="000E6933" w:rsidRDefault="000E6933" w:rsidP="00E62E91">
            <w:pPr>
              <w:pStyle w:val="TAC"/>
            </w:pPr>
            <w:r>
              <w:t>ALL</w:t>
            </w:r>
          </w:p>
        </w:tc>
        <w:tc>
          <w:tcPr>
            <w:tcW w:w="1470" w:type="dxa"/>
            <w:tcBorders>
              <w:bottom w:val="single" w:sz="4" w:space="0" w:color="auto"/>
            </w:tcBorders>
          </w:tcPr>
          <w:p w14:paraId="2BA9D2E4" w14:textId="77777777" w:rsidR="000E6933" w:rsidRDefault="000E6933" w:rsidP="00E62E91">
            <w:pPr>
              <w:pStyle w:val="TAC"/>
              <w:rPr>
                <w:bCs/>
              </w:rPr>
            </w:pPr>
            <w:r>
              <w:rPr>
                <w:bCs/>
              </w:rPr>
              <w:t>Yes</w:t>
            </w:r>
          </w:p>
        </w:tc>
      </w:tr>
      <w:tr w:rsidR="000E6933" w14:paraId="47EEF21E" w14:textId="77777777" w:rsidTr="00E62E91">
        <w:tblPrEx>
          <w:tblCellMar>
            <w:top w:w="0" w:type="dxa"/>
            <w:bottom w:w="0" w:type="dxa"/>
          </w:tblCellMar>
        </w:tblPrEx>
        <w:trPr>
          <w:cantSplit/>
          <w:jc w:val="center"/>
        </w:trPr>
        <w:tc>
          <w:tcPr>
            <w:tcW w:w="3526" w:type="dxa"/>
            <w:vMerge/>
          </w:tcPr>
          <w:p w14:paraId="4AB1991F" w14:textId="77777777" w:rsidR="000E6933" w:rsidRDefault="000E6933" w:rsidP="00E62E91">
            <w:pPr>
              <w:pStyle w:val="TAC"/>
              <w:rPr>
                <w:b/>
                <w:bCs/>
              </w:rPr>
            </w:pPr>
          </w:p>
        </w:tc>
        <w:tc>
          <w:tcPr>
            <w:tcW w:w="1827" w:type="dxa"/>
            <w:tcBorders>
              <w:bottom w:val="single" w:sz="4" w:space="0" w:color="auto"/>
            </w:tcBorders>
          </w:tcPr>
          <w:p w14:paraId="1A4C22CA" w14:textId="77777777" w:rsidR="000E6933" w:rsidRPr="00F0169D" w:rsidRDefault="000E6933" w:rsidP="00E62E91">
            <w:pPr>
              <w:pStyle w:val="TAC"/>
              <w:rPr>
                <w:lang w:val="en-US"/>
              </w:rPr>
            </w:pPr>
            <w:r>
              <w:t>Direction (dir, 0x002)</w:t>
            </w:r>
          </w:p>
        </w:tc>
        <w:tc>
          <w:tcPr>
            <w:tcW w:w="1408" w:type="dxa"/>
            <w:tcBorders>
              <w:bottom w:val="single" w:sz="4" w:space="0" w:color="auto"/>
            </w:tcBorders>
          </w:tcPr>
          <w:p w14:paraId="75DF61C4" w14:textId="77777777" w:rsidR="000E6933" w:rsidRDefault="000E6933" w:rsidP="00E62E91">
            <w:pPr>
              <w:pStyle w:val="TAC"/>
              <w:rPr>
                <w:bCs/>
              </w:rPr>
            </w:pPr>
            <w:r>
              <w:rPr>
                <w:bCs/>
              </w:rPr>
              <w:t>M</w:t>
            </w:r>
          </w:p>
        </w:tc>
        <w:tc>
          <w:tcPr>
            <w:tcW w:w="1544" w:type="dxa"/>
            <w:gridSpan w:val="3"/>
            <w:tcBorders>
              <w:bottom w:val="single" w:sz="4" w:space="0" w:color="auto"/>
            </w:tcBorders>
          </w:tcPr>
          <w:p w14:paraId="15B699DC" w14:textId="77777777" w:rsidR="000E6933" w:rsidRDefault="000E6933" w:rsidP="00E62E91">
            <w:pPr>
              <w:pStyle w:val="TAC"/>
            </w:pPr>
            <w:r>
              <w:t>ALL</w:t>
            </w:r>
          </w:p>
        </w:tc>
        <w:tc>
          <w:tcPr>
            <w:tcW w:w="1470" w:type="dxa"/>
            <w:tcBorders>
              <w:bottom w:val="single" w:sz="4" w:space="0" w:color="auto"/>
            </w:tcBorders>
          </w:tcPr>
          <w:p w14:paraId="193957EE" w14:textId="77777777" w:rsidR="000E6933" w:rsidRDefault="000E6933" w:rsidP="00E62E91">
            <w:pPr>
              <w:pStyle w:val="TAC"/>
              <w:rPr>
                <w:bCs/>
              </w:rPr>
            </w:pPr>
            <w:r>
              <w:rPr>
                <w:bCs/>
              </w:rPr>
              <w:t>Yes</w:t>
            </w:r>
          </w:p>
        </w:tc>
      </w:tr>
      <w:tr w:rsidR="000E6933" w14:paraId="1130F583" w14:textId="77777777" w:rsidTr="00E62E91">
        <w:tblPrEx>
          <w:tblCellMar>
            <w:top w:w="0" w:type="dxa"/>
            <w:bottom w:w="0" w:type="dxa"/>
          </w:tblCellMar>
        </w:tblPrEx>
        <w:trPr>
          <w:cantSplit/>
          <w:jc w:val="center"/>
        </w:trPr>
        <w:tc>
          <w:tcPr>
            <w:tcW w:w="3526" w:type="dxa"/>
            <w:vMerge/>
          </w:tcPr>
          <w:p w14:paraId="34CB4CA1" w14:textId="77777777" w:rsidR="000E6933" w:rsidRDefault="000E6933" w:rsidP="00E62E91">
            <w:pPr>
              <w:pStyle w:val="TAC"/>
              <w:rPr>
                <w:b/>
                <w:bCs/>
              </w:rPr>
            </w:pPr>
          </w:p>
        </w:tc>
        <w:tc>
          <w:tcPr>
            <w:tcW w:w="1827" w:type="dxa"/>
            <w:shd w:val="clear" w:color="auto" w:fill="E0E0E0"/>
          </w:tcPr>
          <w:p w14:paraId="76478D42" w14:textId="77777777" w:rsidR="000E6933" w:rsidRDefault="000E6933" w:rsidP="00E62E91">
            <w:pPr>
              <w:pStyle w:val="TAH"/>
            </w:pPr>
            <w:r>
              <w:t>ObservedEvent</w:t>
            </w:r>
          </w:p>
          <w:p w14:paraId="320315D6" w14:textId="77777777" w:rsidR="000E6933" w:rsidRDefault="000E6933" w:rsidP="00E62E91">
            <w:pPr>
              <w:pStyle w:val="TAH"/>
            </w:pPr>
            <w:r>
              <w:t>Parameters</w:t>
            </w:r>
          </w:p>
        </w:tc>
        <w:tc>
          <w:tcPr>
            <w:tcW w:w="1408" w:type="dxa"/>
            <w:shd w:val="clear" w:color="auto" w:fill="E0E0E0"/>
          </w:tcPr>
          <w:p w14:paraId="3B698C22" w14:textId="77777777" w:rsidR="000E6933" w:rsidRDefault="000E6933" w:rsidP="00E62E91">
            <w:pPr>
              <w:pStyle w:val="TAH"/>
            </w:pPr>
            <w:r>
              <w:t>Mandatory/</w:t>
            </w:r>
          </w:p>
          <w:p w14:paraId="5B31C293" w14:textId="77777777" w:rsidR="000E6933" w:rsidRDefault="000E6933" w:rsidP="00E62E91">
            <w:pPr>
              <w:pStyle w:val="TAH"/>
            </w:pPr>
            <w:r>
              <w:t>Optional</w:t>
            </w:r>
          </w:p>
        </w:tc>
        <w:tc>
          <w:tcPr>
            <w:tcW w:w="1544" w:type="dxa"/>
            <w:gridSpan w:val="3"/>
            <w:shd w:val="clear" w:color="auto" w:fill="E0E0E0"/>
          </w:tcPr>
          <w:p w14:paraId="1F027385" w14:textId="77777777" w:rsidR="000E6933" w:rsidRDefault="000E6933" w:rsidP="00E62E91">
            <w:pPr>
              <w:pStyle w:val="TAH"/>
            </w:pPr>
            <w:r>
              <w:t>Supported</w:t>
            </w:r>
          </w:p>
          <w:p w14:paraId="3C16814B" w14:textId="77777777" w:rsidR="000E6933" w:rsidRDefault="000E6933" w:rsidP="00E62E91">
            <w:pPr>
              <w:pStyle w:val="TAH"/>
            </w:pPr>
            <w:r>
              <w:t>Values</w:t>
            </w:r>
          </w:p>
        </w:tc>
        <w:tc>
          <w:tcPr>
            <w:tcW w:w="1470" w:type="dxa"/>
            <w:shd w:val="clear" w:color="auto" w:fill="E0E0E0"/>
          </w:tcPr>
          <w:p w14:paraId="466AFB21" w14:textId="77777777" w:rsidR="000E6933" w:rsidRDefault="000E6933" w:rsidP="00E62E91">
            <w:pPr>
              <w:pStyle w:val="TAH"/>
            </w:pPr>
            <w:r>
              <w:t>Provisioned Value</w:t>
            </w:r>
          </w:p>
        </w:tc>
      </w:tr>
      <w:tr w:rsidR="000E6933" w14:paraId="42CA7BFB" w14:textId="77777777" w:rsidTr="00E62E91">
        <w:tblPrEx>
          <w:tblCellMar>
            <w:top w:w="0" w:type="dxa"/>
            <w:bottom w:w="0" w:type="dxa"/>
          </w:tblCellMar>
        </w:tblPrEx>
        <w:trPr>
          <w:cantSplit/>
          <w:jc w:val="center"/>
        </w:trPr>
        <w:tc>
          <w:tcPr>
            <w:tcW w:w="3526" w:type="dxa"/>
            <w:vMerge/>
            <w:tcBorders>
              <w:bottom w:val="single" w:sz="4" w:space="0" w:color="auto"/>
            </w:tcBorders>
          </w:tcPr>
          <w:p w14:paraId="1E4751DF" w14:textId="77777777" w:rsidR="000E6933" w:rsidRDefault="000E6933" w:rsidP="00E62E91">
            <w:pPr>
              <w:pStyle w:val="TAC"/>
              <w:rPr>
                <w:b/>
                <w:bCs/>
              </w:rPr>
            </w:pPr>
          </w:p>
        </w:tc>
        <w:tc>
          <w:tcPr>
            <w:tcW w:w="1827" w:type="dxa"/>
            <w:tcBorders>
              <w:bottom w:val="single" w:sz="4" w:space="0" w:color="auto"/>
            </w:tcBorders>
          </w:tcPr>
          <w:p w14:paraId="311CA317" w14:textId="77777777" w:rsidR="000E6933" w:rsidRDefault="000E6933" w:rsidP="00E62E91">
            <w:pPr>
              <w:pStyle w:val="TAC"/>
            </w:pPr>
            <w:r>
              <w:t>-</w:t>
            </w:r>
          </w:p>
        </w:tc>
        <w:tc>
          <w:tcPr>
            <w:tcW w:w="1408" w:type="dxa"/>
            <w:tcBorders>
              <w:bottom w:val="single" w:sz="4" w:space="0" w:color="auto"/>
            </w:tcBorders>
          </w:tcPr>
          <w:p w14:paraId="32A98358" w14:textId="77777777" w:rsidR="000E6933" w:rsidRDefault="000E6933" w:rsidP="00E62E91">
            <w:pPr>
              <w:pStyle w:val="TAC"/>
            </w:pPr>
            <w:r>
              <w:t>-</w:t>
            </w:r>
          </w:p>
        </w:tc>
        <w:tc>
          <w:tcPr>
            <w:tcW w:w="1544" w:type="dxa"/>
            <w:gridSpan w:val="3"/>
            <w:tcBorders>
              <w:bottom w:val="single" w:sz="4" w:space="0" w:color="auto"/>
            </w:tcBorders>
          </w:tcPr>
          <w:p w14:paraId="2C20A694" w14:textId="77777777" w:rsidR="000E6933" w:rsidRDefault="000E6933" w:rsidP="00E62E91">
            <w:pPr>
              <w:pStyle w:val="TAC"/>
            </w:pPr>
            <w:r>
              <w:t>-</w:t>
            </w:r>
          </w:p>
        </w:tc>
        <w:tc>
          <w:tcPr>
            <w:tcW w:w="1470" w:type="dxa"/>
            <w:tcBorders>
              <w:bottom w:val="single" w:sz="4" w:space="0" w:color="auto"/>
            </w:tcBorders>
          </w:tcPr>
          <w:p w14:paraId="7BA34CE9" w14:textId="77777777" w:rsidR="000E6933" w:rsidRDefault="000E6933" w:rsidP="00E62E91">
            <w:pPr>
              <w:pStyle w:val="TAC"/>
            </w:pPr>
            <w:r>
              <w:t>-</w:t>
            </w:r>
          </w:p>
        </w:tc>
      </w:tr>
      <w:tr w:rsidR="000E6933" w14:paraId="1642C4FD" w14:textId="77777777" w:rsidTr="00E62E91">
        <w:tblPrEx>
          <w:tblCellMar>
            <w:top w:w="0" w:type="dxa"/>
            <w:bottom w:w="0" w:type="dxa"/>
          </w:tblCellMar>
        </w:tblPrEx>
        <w:trPr>
          <w:cantSplit/>
          <w:jc w:val="center"/>
        </w:trPr>
        <w:tc>
          <w:tcPr>
            <w:tcW w:w="3526" w:type="dxa"/>
            <w:shd w:val="clear" w:color="auto" w:fill="E0E0E0"/>
          </w:tcPr>
          <w:p w14:paraId="6D033767" w14:textId="77777777" w:rsidR="000E6933" w:rsidRDefault="000E6933" w:rsidP="00E62E91">
            <w:pPr>
              <w:pStyle w:val="TAH"/>
            </w:pPr>
            <w:r>
              <w:t>Statistics</w:t>
            </w:r>
          </w:p>
        </w:tc>
        <w:tc>
          <w:tcPr>
            <w:tcW w:w="1827" w:type="dxa"/>
            <w:shd w:val="clear" w:color="auto" w:fill="E0E0E0"/>
          </w:tcPr>
          <w:p w14:paraId="2F7167D9" w14:textId="77777777" w:rsidR="000E6933" w:rsidRDefault="000E6933" w:rsidP="00E62E91">
            <w:pPr>
              <w:pStyle w:val="TAH"/>
            </w:pPr>
            <w:r>
              <w:t>Mandatory/Optional</w:t>
            </w:r>
          </w:p>
        </w:tc>
        <w:tc>
          <w:tcPr>
            <w:tcW w:w="1822" w:type="dxa"/>
            <w:gridSpan w:val="3"/>
            <w:shd w:val="clear" w:color="auto" w:fill="E0E0E0"/>
          </w:tcPr>
          <w:p w14:paraId="2CA9CC5F" w14:textId="77777777" w:rsidR="000E6933" w:rsidRDefault="000E6933" w:rsidP="00E62E91">
            <w:pPr>
              <w:pStyle w:val="TAH"/>
            </w:pPr>
            <w:r>
              <w:t>Used in command</w:t>
            </w:r>
          </w:p>
        </w:tc>
        <w:tc>
          <w:tcPr>
            <w:tcW w:w="2600" w:type="dxa"/>
            <w:gridSpan w:val="2"/>
            <w:shd w:val="clear" w:color="auto" w:fill="E0E0E0"/>
          </w:tcPr>
          <w:p w14:paraId="09121881" w14:textId="77777777" w:rsidR="000E6933" w:rsidRDefault="000E6933" w:rsidP="00E62E91">
            <w:pPr>
              <w:pStyle w:val="TAH"/>
            </w:pPr>
            <w:r>
              <w:t>Supported Values</w:t>
            </w:r>
          </w:p>
        </w:tc>
      </w:tr>
      <w:tr w:rsidR="000E6933" w14:paraId="594E2936" w14:textId="77777777" w:rsidTr="00E62E91">
        <w:tblPrEx>
          <w:tblCellMar>
            <w:top w:w="0" w:type="dxa"/>
            <w:bottom w:w="0" w:type="dxa"/>
          </w:tblCellMar>
        </w:tblPrEx>
        <w:trPr>
          <w:cantSplit/>
          <w:jc w:val="center"/>
        </w:trPr>
        <w:tc>
          <w:tcPr>
            <w:tcW w:w="3526" w:type="dxa"/>
            <w:tcBorders>
              <w:bottom w:val="single" w:sz="4" w:space="0" w:color="auto"/>
            </w:tcBorders>
          </w:tcPr>
          <w:p w14:paraId="1A8BD343" w14:textId="77777777" w:rsidR="000E6933" w:rsidRDefault="000E6933" w:rsidP="00E62E91">
            <w:pPr>
              <w:pStyle w:val="TAC"/>
            </w:pPr>
            <w:r>
              <w:t>None</w:t>
            </w:r>
          </w:p>
        </w:tc>
        <w:tc>
          <w:tcPr>
            <w:tcW w:w="1827" w:type="dxa"/>
            <w:tcBorders>
              <w:bottom w:val="single" w:sz="4" w:space="0" w:color="auto"/>
            </w:tcBorders>
          </w:tcPr>
          <w:p w14:paraId="01347168" w14:textId="77777777" w:rsidR="000E6933" w:rsidRDefault="000E6933" w:rsidP="00E62E91">
            <w:pPr>
              <w:pStyle w:val="TAC"/>
            </w:pPr>
            <w:r>
              <w:t>-</w:t>
            </w:r>
          </w:p>
        </w:tc>
        <w:tc>
          <w:tcPr>
            <w:tcW w:w="1822" w:type="dxa"/>
            <w:gridSpan w:val="3"/>
            <w:tcBorders>
              <w:bottom w:val="single" w:sz="4" w:space="0" w:color="auto"/>
            </w:tcBorders>
          </w:tcPr>
          <w:p w14:paraId="53EF61DF" w14:textId="77777777" w:rsidR="000E6933" w:rsidRDefault="000E6933" w:rsidP="00E62E91">
            <w:pPr>
              <w:pStyle w:val="TAC"/>
            </w:pPr>
            <w:r>
              <w:t xml:space="preserve">- </w:t>
            </w:r>
          </w:p>
        </w:tc>
        <w:tc>
          <w:tcPr>
            <w:tcW w:w="2600" w:type="dxa"/>
            <w:gridSpan w:val="2"/>
            <w:tcBorders>
              <w:bottom w:val="single" w:sz="4" w:space="0" w:color="auto"/>
            </w:tcBorders>
          </w:tcPr>
          <w:p w14:paraId="218A7F9B" w14:textId="77777777" w:rsidR="000E6933" w:rsidRDefault="000E6933" w:rsidP="00E62E91">
            <w:pPr>
              <w:pStyle w:val="TAC"/>
            </w:pPr>
            <w:r>
              <w:t>-</w:t>
            </w:r>
          </w:p>
        </w:tc>
      </w:tr>
      <w:tr w:rsidR="000E6933" w14:paraId="06A9B9A2" w14:textId="77777777" w:rsidTr="00E62E91">
        <w:tblPrEx>
          <w:tblCellMar>
            <w:top w:w="0" w:type="dxa"/>
            <w:bottom w:w="0" w:type="dxa"/>
          </w:tblCellMar>
        </w:tblPrEx>
        <w:trPr>
          <w:cantSplit/>
          <w:jc w:val="center"/>
        </w:trPr>
        <w:tc>
          <w:tcPr>
            <w:tcW w:w="3526" w:type="dxa"/>
            <w:shd w:val="clear" w:color="auto" w:fill="E0E0E0"/>
          </w:tcPr>
          <w:p w14:paraId="268FD688" w14:textId="77777777" w:rsidR="000E6933" w:rsidRDefault="000E6933" w:rsidP="00E62E91">
            <w:pPr>
              <w:pStyle w:val="TAH"/>
            </w:pPr>
            <w:r>
              <w:t>Error Codes</w:t>
            </w:r>
          </w:p>
        </w:tc>
        <w:tc>
          <w:tcPr>
            <w:tcW w:w="6249" w:type="dxa"/>
            <w:gridSpan w:val="6"/>
            <w:shd w:val="clear" w:color="auto" w:fill="E0E0E0"/>
          </w:tcPr>
          <w:p w14:paraId="7725F80B" w14:textId="77777777" w:rsidR="000E6933" w:rsidRDefault="000E6933" w:rsidP="00E62E91">
            <w:pPr>
              <w:pStyle w:val="TAH"/>
            </w:pPr>
            <w:r>
              <w:t>Mandatory/Optional</w:t>
            </w:r>
          </w:p>
        </w:tc>
      </w:tr>
      <w:tr w:rsidR="000E6933" w14:paraId="4F7C8202" w14:textId="77777777" w:rsidTr="00E62E91">
        <w:tblPrEx>
          <w:tblCellMar>
            <w:top w:w="0" w:type="dxa"/>
            <w:bottom w:w="0" w:type="dxa"/>
          </w:tblCellMar>
        </w:tblPrEx>
        <w:trPr>
          <w:cantSplit/>
          <w:jc w:val="center"/>
        </w:trPr>
        <w:tc>
          <w:tcPr>
            <w:tcW w:w="3526" w:type="dxa"/>
          </w:tcPr>
          <w:p w14:paraId="3843243D" w14:textId="77777777" w:rsidR="000E6933" w:rsidRDefault="000E6933" w:rsidP="00E62E91">
            <w:pPr>
              <w:pStyle w:val="TAC"/>
            </w:pPr>
            <w:r>
              <w:t>None</w:t>
            </w:r>
          </w:p>
        </w:tc>
        <w:tc>
          <w:tcPr>
            <w:tcW w:w="6249" w:type="dxa"/>
            <w:gridSpan w:val="6"/>
          </w:tcPr>
          <w:p w14:paraId="02D20E55" w14:textId="77777777" w:rsidR="000E6933" w:rsidRDefault="000E6933" w:rsidP="00E62E91">
            <w:pPr>
              <w:pStyle w:val="TAC"/>
            </w:pPr>
            <w:r>
              <w:t>-</w:t>
            </w:r>
          </w:p>
        </w:tc>
      </w:tr>
    </w:tbl>
    <w:p w14:paraId="76946A3B" w14:textId="77777777" w:rsidR="000E6933" w:rsidRPr="006B5418" w:rsidRDefault="000E6933" w:rsidP="000E6933">
      <w:pPr>
        <w:rPr>
          <w:lang w:val="en-US"/>
        </w:rPr>
      </w:pPr>
    </w:p>
    <w:p w14:paraId="36BC52AB" w14:textId="77777777" w:rsidR="00F24AA7" w:rsidRDefault="00614ED2" w:rsidP="00614ED2">
      <w:pPr>
        <w:pStyle w:val="Heading4"/>
        <w:tabs>
          <w:tab w:val="left" w:pos="1425"/>
        </w:tabs>
        <w:ind w:left="1425" w:hanging="1425"/>
      </w:pPr>
      <w:bookmarkStart w:id="108" w:name="_Toc414010839"/>
      <w:r>
        <w:lastRenderedPageBreak/>
        <w:t>5.14.3.15</w:t>
      </w:r>
      <w:r>
        <w:tab/>
      </w:r>
      <w:r w:rsidR="00F24AA7" w:rsidRPr="00341F75">
        <w:t>Explicit Congestion Notification</w:t>
      </w:r>
      <w:r w:rsidR="00F24AA7" w:rsidRPr="00AD2F15">
        <w:t xml:space="preserve"> </w:t>
      </w:r>
      <w:r w:rsidR="00F24AA7">
        <w:t xml:space="preserve">for RTP-over-UDP </w:t>
      </w:r>
      <w:r w:rsidR="00DA36DF">
        <w:t>Support</w:t>
      </w:r>
      <w:r w:rsidR="00F24AA7" w:rsidRPr="00AD2F15">
        <w:t xml:space="preserve"> (ecn</w:t>
      </w:r>
      <w:r w:rsidR="00F24AA7">
        <w:t>rous</w:t>
      </w:r>
      <w:r w:rsidR="00F24AA7" w:rsidRPr="00341F75">
        <w:t>)</w:t>
      </w:r>
      <w:bookmarkEnd w:id="108"/>
    </w:p>
    <w:p w14:paraId="71BC4010" w14:textId="77777777" w:rsidR="00697E25" w:rsidRPr="00614ED2" w:rsidRDefault="00697E25" w:rsidP="00697E25">
      <w:pPr>
        <w:pStyle w:val="TH"/>
      </w:pPr>
      <w:r w:rsidRPr="00AD2F15">
        <w:rPr>
          <w:lang w:val="en-US"/>
        </w:rPr>
        <w:t xml:space="preserve">Table </w:t>
      </w:r>
      <w:r w:rsidRPr="00AD2F15">
        <w:rPr>
          <w:noProof/>
          <w:lang w:val="en-US"/>
        </w:rPr>
        <w:t>5.14.3.</w:t>
      </w:r>
      <w:r>
        <w:rPr>
          <w:noProof/>
          <w:lang w:val="en-US"/>
        </w:rPr>
        <w:t>15</w:t>
      </w:r>
      <w:r w:rsidRPr="00AD2F15">
        <w:rPr>
          <w:noProof/>
          <w:lang w:val="en-US"/>
        </w:rPr>
        <w:t>.1</w:t>
      </w:r>
      <w:r w:rsidRPr="00AD2F15">
        <w:rPr>
          <w:lang w:val="en-US"/>
        </w:rPr>
        <w:t>: Explicit Congestion Notification</w:t>
      </w:r>
      <w:r w:rsidRPr="009514C5">
        <w:t xml:space="preserve"> </w:t>
      </w:r>
      <w:r>
        <w:t xml:space="preserve">for RTP-over-UDP </w:t>
      </w:r>
      <w:r w:rsidRPr="001C518C">
        <w:t>Support</w:t>
      </w:r>
      <w:r w:rsidRPr="00AD2F15">
        <w:rPr>
          <w:lang w:val="en-US"/>
        </w:rPr>
        <w:t xml:space="preserv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08"/>
        <w:gridCol w:w="1827"/>
        <w:gridCol w:w="1343"/>
        <w:gridCol w:w="112"/>
        <w:gridCol w:w="267"/>
        <w:gridCol w:w="1477"/>
        <w:gridCol w:w="1495"/>
      </w:tblGrid>
      <w:tr w:rsidR="00697E25" w:rsidRPr="003C7525" w14:paraId="224631FA" w14:textId="77777777" w:rsidTr="00BE2C3F">
        <w:trPr>
          <w:cantSplit/>
          <w:jc w:val="center"/>
        </w:trPr>
        <w:tc>
          <w:tcPr>
            <w:tcW w:w="3203" w:type="dxa"/>
            <w:shd w:val="clear" w:color="auto" w:fill="E0E0E0"/>
          </w:tcPr>
          <w:p w14:paraId="5DF28CC3" w14:textId="77777777" w:rsidR="00697E25" w:rsidRPr="003C7525" w:rsidRDefault="00697E25" w:rsidP="00BE2C3F">
            <w:pPr>
              <w:pStyle w:val="TAH"/>
            </w:pPr>
          </w:p>
        </w:tc>
        <w:tc>
          <w:tcPr>
            <w:tcW w:w="1827" w:type="dxa"/>
            <w:shd w:val="clear" w:color="auto" w:fill="E0E0E0"/>
          </w:tcPr>
          <w:p w14:paraId="3D0F04DC" w14:textId="77777777" w:rsidR="00697E25" w:rsidRPr="003C7525" w:rsidRDefault="00697E25" w:rsidP="00BE2C3F">
            <w:pPr>
              <w:pStyle w:val="TAH"/>
            </w:pPr>
            <w:r w:rsidRPr="003C7525">
              <w:t>Mandatory/Optional</w:t>
            </w:r>
          </w:p>
        </w:tc>
        <w:tc>
          <w:tcPr>
            <w:tcW w:w="1485" w:type="dxa"/>
            <w:gridSpan w:val="2"/>
            <w:shd w:val="clear" w:color="auto" w:fill="E0E0E0"/>
          </w:tcPr>
          <w:p w14:paraId="043A349B" w14:textId="77777777" w:rsidR="00697E25" w:rsidRPr="003C7525" w:rsidRDefault="00697E25" w:rsidP="00BE2C3F">
            <w:pPr>
              <w:pStyle w:val="TAH"/>
            </w:pPr>
            <w:r w:rsidRPr="003C7525">
              <w:t>Used in command</w:t>
            </w:r>
          </w:p>
        </w:tc>
        <w:tc>
          <w:tcPr>
            <w:tcW w:w="1765" w:type="dxa"/>
            <w:gridSpan w:val="2"/>
            <w:shd w:val="clear" w:color="auto" w:fill="E0E0E0"/>
          </w:tcPr>
          <w:p w14:paraId="4800D921" w14:textId="77777777" w:rsidR="00697E25" w:rsidRPr="003C7525" w:rsidRDefault="00697E25" w:rsidP="00BE2C3F">
            <w:pPr>
              <w:pStyle w:val="TAH"/>
            </w:pPr>
            <w:r w:rsidRPr="003C7525">
              <w:t>Supported Values</w:t>
            </w:r>
          </w:p>
        </w:tc>
        <w:tc>
          <w:tcPr>
            <w:tcW w:w="1495" w:type="dxa"/>
            <w:shd w:val="clear" w:color="auto" w:fill="E0E0E0"/>
          </w:tcPr>
          <w:p w14:paraId="63969104" w14:textId="77777777" w:rsidR="00697E25" w:rsidRPr="003C7525" w:rsidRDefault="00697E25" w:rsidP="00BE2C3F">
            <w:pPr>
              <w:pStyle w:val="TAH"/>
            </w:pPr>
            <w:r w:rsidRPr="003C7525">
              <w:t>Provisioned Value</w:t>
            </w:r>
          </w:p>
        </w:tc>
      </w:tr>
      <w:tr w:rsidR="00697E25" w:rsidRPr="003C7525" w14:paraId="044D943A" w14:textId="77777777" w:rsidTr="00BE2C3F">
        <w:trPr>
          <w:cantSplit/>
          <w:jc w:val="center"/>
        </w:trPr>
        <w:tc>
          <w:tcPr>
            <w:tcW w:w="3203" w:type="dxa"/>
          </w:tcPr>
          <w:p w14:paraId="79F81065" w14:textId="77777777" w:rsidR="00697E25" w:rsidRPr="003C7525" w:rsidRDefault="00697E25" w:rsidP="00BE2C3F">
            <w:pPr>
              <w:pStyle w:val="TAC"/>
            </w:pPr>
            <w:r w:rsidRPr="003C7525">
              <w:t>ECN Enable</w:t>
            </w:r>
            <w:r w:rsidRPr="003C7525">
              <w:rPr>
                <w:rFonts w:hint="eastAsia"/>
                <w:lang w:eastAsia="zh-CN"/>
              </w:rPr>
              <w:t>d</w:t>
            </w:r>
            <w:r w:rsidRPr="003C7525">
              <w:t xml:space="preserve"> (</w:t>
            </w:r>
            <w:r>
              <w:t>ecnrous/</w:t>
            </w:r>
            <w:r w:rsidRPr="003C7525">
              <w:t xml:space="preserve">ecnen, </w:t>
            </w:r>
            <w:r>
              <w:t>0x010b/</w:t>
            </w:r>
            <w:r w:rsidRPr="003C7525">
              <w:t>0x000</w:t>
            </w:r>
            <w:r>
              <w:t>1</w:t>
            </w:r>
            <w:r w:rsidRPr="003C7525">
              <w:t>)</w:t>
            </w:r>
          </w:p>
        </w:tc>
        <w:tc>
          <w:tcPr>
            <w:tcW w:w="1827" w:type="dxa"/>
          </w:tcPr>
          <w:p w14:paraId="3C99E4F5" w14:textId="77777777" w:rsidR="00697E25" w:rsidRPr="003C7525" w:rsidRDefault="00697E25" w:rsidP="00BE2C3F">
            <w:pPr>
              <w:pStyle w:val="TAC"/>
            </w:pPr>
            <w:r w:rsidRPr="003C7525">
              <w:rPr>
                <w:rFonts w:hint="eastAsia"/>
                <w:lang w:eastAsia="zh-CN"/>
              </w:rPr>
              <w:t>M</w:t>
            </w:r>
          </w:p>
        </w:tc>
        <w:tc>
          <w:tcPr>
            <w:tcW w:w="1485" w:type="dxa"/>
            <w:gridSpan w:val="2"/>
          </w:tcPr>
          <w:p w14:paraId="76F164FD" w14:textId="77777777" w:rsidR="00697E25" w:rsidRPr="003C7525" w:rsidRDefault="00697E25" w:rsidP="00BE2C3F">
            <w:pPr>
              <w:pStyle w:val="TAC"/>
            </w:pPr>
            <w:r w:rsidRPr="003C7525">
              <w:t>ADD, MODIFY</w:t>
            </w:r>
          </w:p>
        </w:tc>
        <w:tc>
          <w:tcPr>
            <w:tcW w:w="1765" w:type="dxa"/>
            <w:gridSpan w:val="2"/>
          </w:tcPr>
          <w:p w14:paraId="25BC43E2" w14:textId="77777777" w:rsidR="00697E25" w:rsidRPr="003C7525" w:rsidRDefault="00697E25" w:rsidP="00BE2C3F">
            <w:pPr>
              <w:pStyle w:val="TAC"/>
              <w:rPr>
                <w:lang w:val="sv-SE"/>
              </w:rPr>
            </w:pPr>
            <w:r w:rsidRPr="003C7525">
              <w:rPr>
                <w:lang w:val="en-US"/>
              </w:rPr>
              <w:t>True</w:t>
            </w:r>
            <w:r w:rsidRPr="003C7525">
              <w:rPr>
                <w:rFonts w:hint="eastAsia"/>
                <w:lang w:val="en-US" w:eastAsia="zh-CN"/>
              </w:rPr>
              <w:t>, False</w:t>
            </w:r>
          </w:p>
        </w:tc>
        <w:tc>
          <w:tcPr>
            <w:tcW w:w="1495" w:type="dxa"/>
          </w:tcPr>
          <w:p w14:paraId="42850640" w14:textId="77777777" w:rsidR="00697E25" w:rsidRPr="003C7525" w:rsidRDefault="00697E25" w:rsidP="00BE2C3F">
            <w:pPr>
              <w:pStyle w:val="TAC"/>
              <w:rPr>
                <w:lang w:val="sv-SE"/>
              </w:rPr>
            </w:pPr>
            <w:r>
              <w:rPr>
                <w:lang w:val="sv-SE"/>
              </w:rPr>
              <w:t>-</w:t>
            </w:r>
          </w:p>
        </w:tc>
      </w:tr>
      <w:tr w:rsidR="00697E25" w:rsidRPr="003C7525" w14:paraId="553BB9D7" w14:textId="77777777" w:rsidTr="00BE2C3F">
        <w:trPr>
          <w:cantSplit/>
          <w:jc w:val="center"/>
        </w:trPr>
        <w:tc>
          <w:tcPr>
            <w:tcW w:w="3203" w:type="dxa"/>
          </w:tcPr>
          <w:p w14:paraId="2F3C39C8" w14:textId="77777777" w:rsidR="00697E25" w:rsidRPr="003C7525" w:rsidRDefault="00697E25" w:rsidP="00BE2C3F">
            <w:pPr>
              <w:pStyle w:val="TAC"/>
            </w:pPr>
            <w:r w:rsidRPr="003C7525">
              <w:t xml:space="preserve">Congestion </w:t>
            </w:r>
            <w:r>
              <w:t>R</w:t>
            </w:r>
            <w:r w:rsidRPr="003C7525">
              <w:t>esponse Method (</w:t>
            </w:r>
            <w:r>
              <w:t>ecnrous/</w:t>
            </w:r>
            <w:r w:rsidRPr="003C7525">
              <w:t xml:space="preserve">crm, </w:t>
            </w:r>
            <w:r>
              <w:t>0x010b/</w:t>
            </w:r>
            <w:r w:rsidRPr="003C7525">
              <w:t>0x000</w:t>
            </w:r>
            <w:r>
              <w:t>2</w:t>
            </w:r>
            <w:r w:rsidRPr="003C7525">
              <w:t>)</w:t>
            </w:r>
          </w:p>
        </w:tc>
        <w:tc>
          <w:tcPr>
            <w:tcW w:w="1827" w:type="dxa"/>
          </w:tcPr>
          <w:p w14:paraId="348176CA" w14:textId="77777777" w:rsidR="00697E25" w:rsidRPr="003C7525" w:rsidRDefault="00697E25" w:rsidP="00BE2C3F">
            <w:pPr>
              <w:pStyle w:val="TAC"/>
              <w:rPr>
                <w:rFonts w:hint="eastAsia"/>
                <w:lang w:eastAsia="zh-CN"/>
              </w:rPr>
            </w:pPr>
            <w:r>
              <w:t>O</w:t>
            </w:r>
          </w:p>
        </w:tc>
        <w:tc>
          <w:tcPr>
            <w:tcW w:w="1485" w:type="dxa"/>
            <w:gridSpan w:val="2"/>
          </w:tcPr>
          <w:p w14:paraId="65B6E1A5" w14:textId="77777777" w:rsidR="00697E25" w:rsidRPr="003C7525" w:rsidRDefault="00697E25" w:rsidP="00BE2C3F">
            <w:pPr>
              <w:pStyle w:val="TAC"/>
            </w:pPr>
            <w:r w:rsidRPr="003C7525">
              <w:t>ADD, MODIFY</w:t>
            </w:r>
          </w:p>
        </w:tc>
        <w:tc>
          <w:tcPr>
            <w:tcW w:w="1765" w:type="dxa"/>
            <w:gridSpan w:val="2"/>
          </w:tcPr>
          <w:p w14:paraId="33FB74F9" w14:textId="77777777" w:rsidR="00697E25" w:rsidRDefault="00697E25" w:rsidP="00BE2C3F">
            <w:pPr>
              <w:pStyle w:val="TAC"/>
              <w:rPr>
                <w:lang w:val="en-US"/>
              </w:rPr>
            </w:pPr>
            <w:r>
              <w:rPr>
                <w:lang w:val="en-US"/>
              </w:rPr>
              <w:t>"SDCC" (0x0001) (NOTE 2)</w:t>
            </w:r>
          </w:p>
          <w:p w14:paraId="50C33BDD" w14:textId="77777777" w:rsidR="00697E25" w:rsidRPr="0015174A" w:rsidRDefault="00697E25" w:rsidP="00BE2C3F">
            <w:pPr>
              <w:pStyle w:val="TAC"/>
              <w:rPr>
                <w:lang w:val="en-US"/>
              </w:rPr>
            </w:pPr>
            <w:r w:rsidRPr="0015174A">
              <w:rPr>
                <w:lang w:val="en-US"/>
              </w:rPr>
              <w:t>"</w:t>
            </w:r>
            <w:r w:rsidRPr="003C7525">
              <w:t>RDCC</w:t>
            </w:r>
            <w:r w:rsidRPr="0015174A">
              <w:rPr>
                <w:lang w:val="en-US"/>
              </w:rPr>
              <w:t>"(0x0002)</w:t>
            </w:r>
          </w:p>
          <w:p w14:paraId="6CDC6B18" w14:textId="77777777" w:rsidR="00697E25" w:rsidRPr="003C7525" w:rsidRDefault="00DA36DF" w:rsidP="00BE2C3F">
            <w:pPr>
              <w:pStyle w:val="TAC"/>
              <w:rPr>
                <w:lang w:val="en-US"/>
              </w:rPr>
            </w:pPr>
            <w:r>
              <w:rPr>
                <w:lang w:val="en-US"/>
              </w:rPr>
              <w:t>(</w:t>
            </w:r>
            <w:r w:rsidR="00697E25" w:rsidRPr="0015174A">
              <w:rPr>
                <w:lang w:val="en-US"/>
              </w:rPr>
              <w:t>NOTE1</w:t>
            </w:r>
            <w:r>
              <w:rPr>
                <w:lang w:val="en-US"/>
              </w:rPr>
              <w:t>)</w:t>
            </w:r>
          </w:p>
        </w:tc>
        <w:tc>
          <w:tcPr>
            <w:tcW w:w="1495" w:type="dxa"/>
          </w:tcPr>
          <w:p w14:paraId="5F056171" w14:textId="77777777" w:rsidR="00697E25" w:rsidRPr="0015174A" w:rsidRDefault="00697E25" w:rsidP="00BE2C3F">
            <w:pPr>
              <w:pStyle w:val="TAC"/>
              <w:rPr>
                <w:lang w:val="en-US"/>
              </w:rPr>
            </w:pPr>
            <w:r w:rsidRPr="0015174A">
              <w:rPr>
                <w:lang w:val="en-US"/>
              </w:rPr>
              <w:t>"</w:t>
            </w:r>
            <w:r w:rsidRPr="003C7525">
              <w:t>RDCC</w:t>
            </w:r>
            <w:r w:rsidRPr="0015174A">
              <w:rPr>
                <w:lang w:val="en-US"/>
              </w:rPr>
              <w:t>"(0x0002)</w:t>
            </w:r>
          </w:p>
          <w:p w14:paraId="6C781147" w14:textId="77777777" w:rsidR="00697E25" w:rsidRPr="00B60B48" w:rsidRDefault="00697E25" w:rsidP="00BE2C3F">
            <w:pPr>
              <w:pStyle w:val="TAC"/>
              <w:rPr>
                <w:lang w:val="en-US"/>
              </w:rPr>
            </w:pPr>
          </w:p>
        </w:tc>
      </w:tr>
      <w:tr w:rsidR="00697E25" w:rsidRPr="003C7525" w14:paraId="4971DCED" w14:textId="77777777" w:rsidTr="00BE2C3F">
        <w:trPr>
          <w:cantSplit/>
          <w:jc w:val="center"/>
        </w:trPr>
        <w:tc>
          <w:tcPr>
            <w:tcW w:w="3203" w:type="dxa"/>
          </w:tcPr>
          <w:p w14:paraId="6F55606B" w14:textId="77777777" w:rsidR="00697E25" w:rsidRPr="003C7525" w:rsidRDefault="00697E25" w:rsidP="00BE2C3F">
            <w:pPr>
              <w:pStyle w:val="TAC"/>
            </w:pPr>
            <w:r w:rsidRPr="003C7525">
              <w:t>Initiation Method (</w:t>
            </w:r>
            <w:r>
              <w:t>ecnrous/</w:t>
            </w:r>
            <w:r w:rsidRPr="003C7525">
              <w:t xml:space="preserve">initmethod, </w:t>
            </w:r>
            <w:r>
              <w:t>0x010b/</w:t>
            </w:r>
            <w:r w:rsidRPr="003C7525">
              <w:t>0x000</w:t>
            </w:r>
            <w:r>
              <w:t>3</w:t>
            </w:r>
            <w:r w:rsidRPr="003C7525">
              <w:t>)</w:t>
            </w:r>
          </w:p>
        </w:tc>
        <w:tc>
          <w:tcPr>
            <w:tcW w:w="1827" w:type="dxa"/>
          </w:tcPr>
          <w:p w14:paraId="3960D79E" w14:textId="77777777" w:rsidR="00697E25" w:rsidRPr="003C7525" w:rsidRDefault="00697E25" w:rsidP="00BE2C3F">
            <w:pPr>
              <w:pStyle w:val="TAC"/>
            </w:pPr>
            <w:r w:rsidRPr="003C7525">
              <w:t>M</w:t>
            </w:r>
          </w:p>
        </w:tc>
        <w:tc>
          <w:tcPr>
            <w:tcW w:w="1485" w:type="dxa"/>
            <w:gridSpan w:val="2"/>
          </w:tcPr>
          <w:p w14:paraId="533C8DDB" w14:textId="77777777" w:rsidR="00697E25" w:rsidRPr="003C7525" w:rsidRDefault="00697E25" w:rsidP="00BE2C3F">
            <w:pPr>
              <w:pStyle w:val="TAC"/>
            </w:pPr>
            <w:r w:rsidRPr="003C7525">
              <w:t>ADD, MODIFY</w:t>
            </w:r>
          </w:p>
        </w:tc>
        <w:tc>
          <w:tcPr>
            <w:tcW w:w="1765" w:type="dxa"/>
            <w:gridSpan w:val="2"/>
          </w:tcPr>
          <w:p w14:paraId="551AF302" w14:textId="77777777" w:rsidR="00697E25" w:rsidRDefault="00697E25" w:rsidP="00BE2C3F">
            <w:pPr>
              <w:pStyle w:val="TAC"/>
            </w:pPr>
            <w:r>
              <w:t>"rtp" (NOTE 2)</w:t>
            </w:r>
          </w:p>
          <w:p w14:paraId="05E97583" w14:textId="77777777" w:rsidR="00697E25" w:rsidRDefault="00697E25" w:rsidP="00BE2C3F">
            <w:pPr>
              <w:pStyle w:val="TAC"/>
            </w:pPr>
            <w:r w:rsidRPr="003C7525">
              <w:t>"leap"</w:t>
            </w:r>
            <w:r>
              <w:t>,</w:t>
            </w:r>
          </w:p>
          <w:p w14:paraId="684DD7A3" w14:textId="77777777" w:rsidR="00697E25" w:rsidRPr="003C7525" w:rsidRDefault="00697E25" w:rsidP="00BE2C3F">
            <w:pPr>
              <w:pStyle w:val="TAC"/>
              <w:rPr>
                <w:lang w:val="fr-FR"/>
              </w:rPr>
            </w:pPr>
            <w:r>
              <w:rPr>
                <w:lang w:val="sv-SE"/>
              </w:rPr>
              <w:t xml:space="preserve">"inactive" </w:t>
            </w:r>
          </w:p>
        </w:tc>
        <w:tc>
          <w:tcPr>
            <w:tcW w:w="1495" w:type="dxa"/>
          </w:tcPr>
          <w:p w14:paraId="0D567923" w14:textId="77777777" w:rsidR="00697E25" w:rsidRPr="003C7525" w:rsidRDefault="00697E25" w:rsidP="00BE2C3F">
            <w:pPr>
              <w:pStyle w:val="TAC"/>
              <w:rPr>
                <w:lang w:val="sv-SE" w:eastAsia="zh-CN"/>
              </w:rPr>
            </w:pPr>
            <w:r w:rsidRPr="003C7525">
              <w:t xml:space="preserve">"leap" </w:t>
            </w:r>
          </w:p>
        </w:tc>
      </w:tr>
      <w:tr w:rsidR="00697E25" w:rsidRPr="003C7525" w14:paraId="4CBF98D5" w14:textId="77777777" w:rsidTr="00BE2C3F">
        <w:trPr>
          <w:cantSplit/>
          <w:jc w:val="center"/>
        </w:trPr>
        <w:tc>
          <w:tcPr>
            <w:tcW w:w="3203" w:type="dxa"/>
          </w:tcPr>
          <w:p w14:paraId="30354631" w14:textId="77777777" w:rsidR="00697E25" w:rsidRPr="00233A1A" w:rsidRDefault="00697E25" w:rsidP="00BE2C3F">
            <w:pPr>
              <w:pStyle w:val="TAC"/>
              <w:rPr>
                <w:lang w:val="fr-FR"/>
              </w:rPr>
            </w:pPr>
            <w:r w:rsidRPr="00233A1A">
              <w:rPr>
                <w:lang w:val="fr-FR"/>
              </w:rPr>
              <w:t xml:space="preserve">ECN Mode (ecnrous/mode, </w:t>
            </w:r>
            <w:r>
              <w:rPr>
                <w:lang w:val="fr-FR"/>
              </w:rPr>
              <w:t>0x</w:t>
            </w:r>
            <w:r w:rsidRPr="007F33B8">
              <w:rPr>
                <w:lang w:val="fr-FR"/>
              </w:rPr>
              <w:t>010b</w:t>
            </w:r>
            <w:r>
              <w:rPr>
                <w:lang w:val="fr-FR"/>
              </w:rPr>
              <w:t>/</w:t>
            </w:r>
            <w:r w:rsidRPr="00233A1A">
              <w:rPr>
                <w:lang w:val="fr-FR"/>
              </w:rPr>
              <w:t>0x0004)</w:t>
            </w:r>
          </w:p>
        </w:tc>
        <w:tc>
          <w:tcPr>
            <w:tcW w:w="1827" w:type="dxa"/>
          </w:tcPr>
          <w:p w14:paraId="06D29454" w14:textId="77777777" w:rsidR="00697E25" w:rsidRPr="003C7525" w:rsidRDefault="00697E25" w:rsidP="00BE2C3F">
            <w:pPr>
              <w:pStyle w:val="TAC"/>
            </w:pPr>
            <w:r>
              <w:t>O</w:t>
            </w:r>
          </w:p>
        </w:tc>
        <w:tc>
          <w:tcPr>
            <w:tcW w:w="1485" w:type="dxa"/>
            <w:gridSpan w:val="2"/>
          </w:tcPr>
          <w:p w14:paraId="57911BC7" w14:textId="77777777" w:rsidR="00697E25" w:rsidRPr="003C7525" w:rsidRDefault="00697E25" w:rsidP="00BE2C3F">
            <w:pPr>
              <w:pStyle w:val="TAC"/>
            </w:pPr>
            <w:r w:rsidRPr="003C7525">
              <w:t>ADD, MODIFY</w:t>
            </w:r>
          </w:p>
        </w:tc>
        <w:tc>
          <w:tcPr>
            <w:tcW w:w="1765" w:type="dxa"/>
            <w:gridSpan w:val="2"/>
          </w:tcPr>
          <w:p w14:paraId="74E38325" w14:textId="77777777" w:rsidR="006C22B9" w:rsidRPr="001F484B" w:rsidRDefault="006C22B9" w:rsidP="006C22B9">
            <w:pPr>
              <w:keepNext/>
              <w:keepLines/>
              <w:spacing w:after="0"/>
              <w:jc w:val="center"/>
              <w:rPr>
                <w:rFonts w:ascii="Arial" w:hAnsi="Arial"/>
                <w:sz w:val="18"/>
              </w:rPr>
            </w:pPr>
            <w:r w:rsidRPr="001F484B">
              <w:rPr>
                <w:rFonts w:ascii="Arial" w:hAnsi="Arial"/>
                <w:sz w:val="18"/>
              </w:rPr>
              <w:t>"setonly" (0x0001) (NOTE 2)</w:t>
            </w:r>
          </w:p>
          <w:p w14:paraId="572B2B2F" w14:textId="77777777" w:rsidR="00697E25" w:rsidRPr="003D7704" w:rsidRDefault="006C22B9" w:rsidP="006C22B9">
            <w:pPr>
              <w:pStyle w:val="TAC"/>
            </w:pPr>
            <w:r w:rsidRPr="001F484B">
              <w:t>"readonly" (0x000</w:t>
            </w:r>
            <w:r>
              <w:rPr>
                <w:rFonts w:hint="eastAsia"/>
                <w:lang w:eastAsia="zh-CN"/>
              </w:rPr>
              <w:t>2</w:t>
            </w:r>
            <w:r w:rsidRPr="001F484B">
              <w:t>) (NOTE 2)</w:t>
            </w:r>
          </w:p>
        </w:tc>
        <w:tc>
          <w:tcPr>
            <w:tcW w:w="1495" w:type="dxa"/>
          </w:tcPr>
          <w:p w14:paraId="2E2496F2" w14:textId="77777777" w:rsidR="00697E25" w:rsidRPr="00446C50" w:rsidRDefault="006C22B9" w:rsidP="00BE2C3F">
            <w:pPr>
              <w:pStyle w:val="TAC"/>
              <w:rPr>
                <w:lang w:val="en-US" w:eastAsia="zh-CN"/>
              </w:rPr>
            </w:pPr>
            <w:r w:rsidRPr="001F484B">
              <w:t>"set</w:t>
            </w:r>
            <w:r>
              <w:rPr>
                <w:rFonts w:hint="eastAsia"/>
                <w:lang w:eastAsia="zh-CN"/>
              </w:rPr>
              <w:t>only</w:t>
            </w:r>
            <w:r w:rsidRPr="001F484B">
              <w:t>" (0x000</w:t>
            </w:r>
            <w:r>
              <w:rPr>
                <w:rFonts w:hint="eastAsia"/>
                <w:lang w:eastAsia="zh-CN"/>
              </w:rPr>
              <w:t>1</w:t>
            </w:r>
            <w:r w:rsidRPr="001F484B">
              <w:t>)</w:t>
            </w:r>
            <w:r>
              <w:rPr>
                <w:rFonts w:hint="eastAsia"/>
                <w:lang w:eastAsia="zh-CN"/>
              </w:rPr>
              <w:t xml:space="preserve"> in the Remote Descriptor and </w:t>
            </w:r>
            <w:r w:rsidRPr="001F484B">
              <w:t>"</w:t>
            </w:r>
            <w:r>
              <w:rPr>
                <w:rFonts w:hint="eastAsia"/>
                <w:lang w:eastAsia="zh-CN"/>
              </w:rPr>
              <w:t>readonly</w:t>
            </w:r>
            <w:r w:rsidRPr="001F484B">
              <w:t>" (0x000</w:t>
            </w:r>
            <w:r>
              <w:rPr>
                <w:rFonts w:hint="eastAsia"/>
                <w:lang w:eastAsia="zh-CN"/>
              </w:rPr>
              <w:t>2</w:t>
            </w:r>
            <w:r w:rsidRPr="001F484B">
              <w:t>)</w:t>
            </w:r>
            <w:r>
              <w:rPr>
                <w:rFonts w:hint="eastAsia"/>
                <w:lang w:eastAsia="zh-CN"/>
              </w:rPr>
              <w:t xml:space="preserve"> in the Local Descriptor</w:t>
            </w:r>
          </w:p>
        </w:tc>
      </w:tr>
      <w:tr w:rsidR="00697E25" w:rsidRPr="003C7525" w14:paraId="444DB4E8" w14:textId="77777777" w:rsidTr="00BE2C3F">
        <w:trPr>
          <w:cantSplit/>
          <w:jc w:val="center"/>
        </w:trPr>
        <w:tc>
          <w:tcPr>
            <w:tcW w:w="3203" w:type="dxa"/>
          </w:tcPr>
          <w:p w14:paraId="6D56F1D4" w14:textId="77777777" w:rsidR="00697E25" w:rsidRPr="003C7525" w:rsidRDefault="00697E25" w:rsidP="00BE2C3F">
            <w:pPr>
              <w:pStyle w:val="TAC"/>
            </w:pPr>
            <w:r w:rsidRPr="003C7525">
              <w:t>ECT Marking (</w:t>
            </w:r>
            <w:r>
              <w:t>ecnrous/</w:t>
            </w:r>
            <w:r w:rsidRPr="003C7525">
              <w:t xml:space="preserve">ectmark, </w:t>
            </w:r>
            <w:r>
              <w:t>0x010b/</w:t>
            </w:r>
            <w:r w:rsidRPr="003C7525">
              <w:t>0x000</w:t>
            </w:r>
            <w:r>
              <w:t>5</w:t>
            </w:r>
            <w:r w:rsidRPr="003C7525">
              <w:t>)</w:t>
            </w:r>
          </w:p>
        </w:tc>
        <w:tc>
          <w:tcPr>
            <w:tcW w:w="1827" w:type="dxa"/>
          </w:tcPr>
          <w:p w14:paraId="3B8832AC" w14:textId="77777777" w:rsidR="00697E25" w:rsidRPr="003C7525" w:rsidRDefault="00697E25" w:rsidP="00BE2C3F">
            <w:pPr>
              <w:pStyle w:val="TAC"/>
            </w:pPr>
            <w:r>
              <w:t>O</w:t>
            </w:r>
          </w:p>
        </w:tc>
        <w:tc>
          <w:tcPr>
            <w:tcW w:w="1485" w:type="dxa"/>
            <w:gridSpan w:val="2"/>
          </w:tcPr>
          <w:p w14:paraId="730CD69C" w14:textId="77777777" w:rsidR="00697E25" w:rsidRPr="003C7525" w:rsidRDefault="00697E25" w:rsidP="00BE2C3F">
            <w:pPr>
              <w:pStyle w:val="TAC"/>
            </w:pPr>
            <w:r w:rsidRPr="003C7525">
              <w:t>ADD, MODIFY</w:t>
            </w:r>
          </w:p>
        </w:tc>
        <w:tc>
          <w:tcPr>
            <w:tcW w:w="1765" w:type="dxa"/>
            <w:gridSpan w:val="2"/>
          </w:tcPr>
          <w:p w14:paraId="4E920E9D" w14:textId="77777777" w:rsidR="00697E25" w:rsidRDefault="00697E25" w:rsidP="00BE2C3F">
            <w:pPr>
              <w:pStyle w:val="TAC"/>
            </w:pPr>
            <w:r>
              <w:t>"1" (0x0001) (NOTE 2)</w:t>
            </w:r>
          </w:p>
          <w:p w14:paraId="54478542" w14:textId="77777777" w:rsidR="00697E25" w:rsidRDefault="00697E25" w:rsidP="00BE2C3F">
            <w:pPr>
              <w:pStyle w:val="TAC"/>
            </w:pPr>
            <w:r w:rsidRPr="003C7525">
              <w:t>"0" (0x0002)</w:t>
            </w:r>
          </w:p>
          <w:p w14:paraId="56D02837" w14:textId="77777777" w:rsidR="00697E25" w:rsidRPr="003D7704" w:rsidRDefault="00697E25" w:rsidP="00BE2C3F">
            <w:pPr>
              <w:pStyle w:val="TAC"/>
            </w:pPr>
            <w:r>
              <w:t>"Random" (0x0003) (NOTE 2)</w:t>
            </w:r>
          </w:p>
        </w:tc>
        <w:tc>
          <w:tcPr>
            <w:tcW w:w="1495" w:type="dxa"/>
          </w:tcPr>
          <w:p w14:paraId="0AA3ADC2" w14:textId="77777777" w:rsidR="00697E25" w:rsidRPr="003C7525" w:rsidRDefault="00697E25" w:rsidP="00BE2C3F">
            <w:pPr>
              <w:pStyle w:val="TAC"/>
              <w:rPr>
                <w:lang w:val="sv-SE" w:eastAsia="zh-CN"/>
              </w:rPr>
            </w:pPr>
            <w:r w:rsidRPr="003C7525">
              <w:t>"0" (0x0002)</w:t>
            </w:r>
          </w:p>
        </w:tc>
      </w:tr>
      <w:tr w:rsidR="00697E25" w:rsidRPr="003C7525" w14:paraId="52AA5BCF" w14:textId="77777777" w:rsidTr="00BE2C3F">
        <w:trPr>
          <w:cantSplit/>
          <w:jc w:val="center"/>
        </w:trPr>
        <w:tc>
          <w:tcPr>
            <w:tcW w:w="3203" w:type="dxa"/>
          </w:tcPr>
          <w:p w14:paraId="7422026B" w14:textId="77777777" w:rsidR="00697E25" w:rsidRPr="003C7525" w:rsidRDefault="00697E25" w:rsidP="00BE2C3F">
            <w:pPr>
              <w:pStyle w:val="TAC"/>
            </w:pPr>
            <w:r>
              <w:t>ECN Congestion Marking (ecnrous/congestmark, 0x010b/0x0006)</w:t>
            </w:r>
          </w:p>
        </w:tc>
        <w:tc>
          <w:tcPr>
            <w:tcW w:w="1827" w:type="dxa"/>
          </w:tcPr>
          <w:p w14:paraId="57C3B06A" w14:textId="77777777" w:rsidR="00697E25" w:rsidRPr="003C7525" w:rsidRDefault="00697E25" w:rsidP="00BE2C3F">
            <w:pPr>
              <w:pStyle w:val="TAC"/>
            </w:pPr>
            <w:r>
              <w:t>Not Signalled</w:t>
            </w:r>
          </w:p>
        </w:tc>
        <w:tc>
          <w:tcPr>
            <w:tcW w:w="1485" w:type="dxa"/>
            <w:gridSpan w:val="2"/>
          </w:tcPr>
          <w:p w14:paraId="0953C1EE" w14:textId="77777777" w:rsidR="00697E25" w:rsidRPr="003C7525" w:rsidRDefault="00697E25" w:rsidP="00BE2C3F">
            <w:pPr>
              <w:pStyle w:val="TAC"/>
            </w:pPr>
            <w:r>
              <w:t>-</w:t>
            </w:r>
          </w:p>
        </w:tc>
        <w:tc>
          <w:tcPr>
            <w:tcW w:w="1765" w:type="dxa"/>
            <w:gridSpan w:val="2"/>
          </w:tcPr>
          <w:p w14:paraId="6D437EC1" w14:textId="77777777" w:rsidR="00697E25" w:rsidRPr="003C7525" w:rsidRDefault="00697E25" w:rsidP="00BE2C3F">
            <w:pPr>
              <w:pStyle w:val="TAC"/>
            </w:pPr>
            <w:r>
              <w:t>-</w:t>
            </w:r>
          </w:p>
        </w:tc>
        <w:tc>
          <w:tcPr>
            <w:tcW w:w="1495" w:type="dxa"/>
          </w:tcPr>
          <w:p w14:paraId="5162B443" w14:textId="77777777" w:rsidR="00697E25" w:rsidRPr="003C7525" w:rsidRDefault="00697E25" w:rsidP="00BE2C3F">
            <w:pPr>
              <w:pStyle w:val="TAC"/>
            </w:pPr>
            <w:r>
              <w:t>"nomark" (0x0003)</w:t>
            </w:r>
          </w:p>
        </w:tc>
      </w:tr>
      <w:tr w:rsidR="00697E25" w:rsidRPr="0015174A" w14:paraId="3B888469" w14:textId="77777777" w:rsidTr="00BE2C3F">
        <w:trPr>
          <w:cantSplit/>
          <w:jc w:val="center"/>
        </w:trPr>
        <w:tc>
          <w:tcPr>
            <w:tcW w:w="3203" w:type="dxa"/>
          </w:tcPr>
          <w:p w14:paraId="6C90FC7F" w14:textId="77777777" w:rsidR="00697E25" w:rsidRPr="0015174A" w:rsidRDefault="00697E25" w:rsidP="00BE2C3F">
            <w:pPr>
              <w:pStyle w:val="TAC"/>
              <w:rPr>
                <w:lang w:val="en-US"/>
              </w:rPr>
            </w:pPr>
            <w:r w:rsidRPr="0015174A">
              <w:rPr>
                <w:lang w:val="en-US"/>
              </w:rPr>
              <w:t>ECN SDP Usage (ecnrous/ecn</w:t>
            </w:r>
            <w:r>
              <w:rPr>
                <w:lang w:val="en-US"/>
              </w:rPr>
              <w:t>sdp</w:t>
            </w:r>
            <w:r w:rsidRPr="0015174A">
              <w:rPr>
                <w:lang w:val="en-US"/>
              </w:rPr>
              <w:t>, 0x</w:t>
            </w:r>
            <w:r>
              <w:t>010b</w:t>
            </w:r>
            <w:r w:rsidRPr="0015174A">
              <w:rPr>
                <w:lang w:val="en-US"/>
              </w:rPr>
              <w:t>/</w:t>
            </w:r>
            <w:r>
              <w:rPr>
                <w:lang w:val="en-US"/>
              </w:rPr>
              <w:t>0x0007</w:t>
            </w:r>
            <w:r w:rsidRPr="0015174A">
              <w:rPr>
                <w:lang w:val="en-US"/>
              </w:rPr>
              <w:t>)</w:t>
            </w:r>
          </w:p>
        </w:tc>
        <w:tc>
          <w:tcPr>
            <w:tcW w:w="1827" w:type="dxa"/>
          </w:tcPr>
          <w:p w14:paraId="11338E59" w14:textId="77777777" w:rsidR="00697E25" w:rsidRPr="0015174A" w:rsidRDefault="00697E25" w:rsidP="00BE2C3F">
            <w:pPr>
              <w:pStyle w:val="TAC"/>
              <w:rPr>
                <w:lang w:val="en-US"/>
              </w:rPr>
            </w:pPr>
            <w:r>
              <w:rPr>
                <w:lang w:val="en-US"/>
              </w:rPr>
              <w:t>Not Signalled</w:t>
            </w:r>
          </w:p>
        </w:tc>
        <w:tc>
          <w:tcPr>
            <w:tcW w:w="1485" w:type="dxa"/>
            <w:gridSpan w:val="2"/>
          </w:tcPr>
          <w:p w14:paraId="01E8A9B4" w14:textId="77777777" w:rsidR="00697E25" w:rsidRPr="0015174A" w:rsidRDefault="00697E25" w:rsidP="00BE2C3F">
            <w:pPr>
              <w:pStyle w:val="TAC"/>
              <w:rPr>
                <w:lang w:val="en-US"/>
              </w:rPr>
            </w:pPr>
            <w:r>
              <w:rPr>
                <w:lang w:val="en-US"/>
              </w:rPr>
              <w:t>-</w:t>
            </w:r>
          </w:p>
        </w:tc>
        <w:tc>
          <w:tcPr>
            <w:tcW w:w="1765" w:type="dxa"/>
            <w:gridSpan w:val="2"/>
          </w:tcPr>
          <w:p w14:paraId="55C308CD" w14:textId="77777777" w:rsidR="00697E25" w:rsidRPr="0015174A" w:rsidRDefault="00697E25" w:rsidP="00BE2C3F">
            <w:pPr>
              <w:pStyle w:val="TAC"/>
              <w:rPr>
                <w:lang w:val="en-US"/>
              </w:rPr>
            </w:pPr>
            <w:r>
              <w:rPr>
                <w:lang w:val="en-US"/>
              </w:rPr>
              <w:t>-</w:t>
            </w:r>
          </w:p>
        </w:tc>
        <w:tc>
          <w:tcPr>
            <w:tcW w:w="1495" w:type="dxa"/>
          </w:tcPr>
          <w:p w14:paraId="363572F9" w14:textId="77777777" w:rsidR="00697E25" w:rsidRPr="0015174A" w:rsidRDefault="00697E25" w:rsidP="00BE2C3F">
            <w:pPr>
              <w:pStyle w:val="TAC"/>
              <w:rPr>
                <w:lang w:val="en-US"/>
              </w:rPr>
            </w:pPr>
            <w:r>
              <w:rPr>
                <w:lang w:val="en-US"/>
              </w:rPr>
              <w:t>"P"(0x0001)</w:t>
            </w:r>
          </w:p>
        </w:tc>
      </w:tr>
      <w:tr w:rsidR="00697E25" w:rsidRPr="003C7525" w14:paraId="58F41117" w14:textId="77777777" w:rsidTr="00BE2C3F">
        <w:trPr>
          <w:cantSplit/>
          <w:jc w:val="center"/>
        </w:trPr>
        <w:tc>
          <w:tcPr>
            <w:tcW w:w="3203" w:type="dxa"/>
            <w:shd w:val="clear" w:color="auto" w:fill="E0E0E0"/>
          </w:tcPr>
          <w:p w14:paraId="7F4C94B2" w14:textId="77777777" w:rsidR="00697E25" w:rsidRPr="003C7525" w:rsidRDefault="00697E25" w:rsidP="00BE2C3F">
            <w:pPr>
              <w:pStyle w:val="TAH"/>
            </w:pPr>
            <w:r w:rsidRPr="003C7525">
              <w:t>Signals</w:t>
            </w:r>
          </w:p>
        </w:tc>
        <w:tc>
          <w:tcPr>
            <w:tcW w:w="1827" w:type="dxa"/>
            <w:shd w:val="clear" w:color="auto" w:fill="E0E0E0"/>
          </w:tcPr>
          <w:p w14:paraId="37F167BA" w14:textId="77777777" w:rsidR="00697E25" w:rsidRPr="003C7525" w:rsidRDefault="00697E25" w:rsidP="00BE2C3F">
            <w:pPr>
              <w:pStyle w:val="TAH"/>
            </w:pPr>
            <w:r w:rsidRPr="003C7525">
              <w:t>Mandatory/Optional</w:t>
            </w:r>
          </w:p>
        </w:tc>
        <w:tc>
          <w:tcPr>
            <w:tcW w:w="3250" w:type="dxa"/>
            <w:gridSpan w:val="4"/>
            <w:shd w:val="clear" w:color="auto" w:fill="E0E0E0"/>
          </w:tcPr>
          <w:p w14:paraId="4325162C" w14:textId="77777777" w:rsidR="00697E25" w:rsidRPr="003C7525" w:rsidRDefault="00697E25" w:rsidP="00BE2C3F">
            <w:pPr>
              <w:pStyle w:val="TAH"/>
            </w:pPr>
            <w:r w:rsidRPr="003C7525">
              <w:t>Used in command</w:t>
            </w:r>
          </w:p>
        </w:tc>
        <w:tc>
          <w:tcPr>
            <w:tcW w:w="1495" w:type="dxa"/>
            <w:shd w:val="clear" w:color="auto" w:fill="E0E0E0"/>
          </w:tcPr>
          <w:p w14:paraId="00D07A64" w14:textId="77777777" w:rsidR="00697E25" w:rsidRPr="003C7525" w:rsidRDefault="00697E25" w:rsidP="00BE2C3F">
            <w:pPr>
              <w:pStyle w:val="TAH"/>
            </w:pPr>
            <w:r w:rsidRPr="003C7525">
              <w:t>Duration Provisioned Value</w:t>
            </w:r>
          </w:p>
        </w:tc>
      </w:tr>
      <w:tr w:rsidR="00697E25" w:rsidRPr="003C7525" w14:paraId="1AB228A8" w14:textId="77777777" w:rsidTr="00BE2C3F">
        <w:trPr>
          <w:cantSplit/>
          <w:jc w:val="center"/>
        </w:trPr>
        <w:tc>
          <w:tcPr>
            <w:tcW w:w="3203" w:type="dxa"/>
            <w:vMerge w:val="restart"/>
          </w:tcPr>
          <w:p w14:paraId="26407321" w14:textId="77777777" w:rsidR="00697E25" w:rsidRPr="003C7525" w:rsidRDefault="00697E25" w:rsidP="00BE2C3F">
            <w:pPr>
              <w:pStyle w:val="TAC"/>
            </w:pPr>
            <w:r w:rsidRPr="003C7525">
              <w:t>None</w:t>
            </w:r>
          </w:p>
        </w:tc>
        <w:tc>
          <w:tcPr>
            <w:tcW w:w="1827" w:type="dxa"/>
          </w:tcPr>
          <w:p w14:paraId="118D7AC7" w14:textId="77777777" w:rsidR="00697E25" w:rsidRPr="003C7525" w:rsidRDefault="00697E25" w:rsidP="00BE2C3F">
            <w:pPr>
              <w:pStyle w:val="TAC"/>
              <w:rPr>
                <w:bCs/>
              </w:rPr>
            </w:pPr>
            <w:r w:rsidRPr="003C7525">
              <w:rPr>
                <w:bCs/>
              </w:rPr>
              <w:t>-</w:t>
            </w:r>
          </w:p>
        </w:tc>
        <w:tc>
          <w:tcPr>
            <w:tcW w:w="3250" w:type="dxa"/>
            <w:gridSpan w:val="4"/>
          </w:tcPr>
          <w:p w14:paraId="7BABEA33" w14:textId="77777777" w:rsidR="00697E25" w:rsidRPr="003C7525" w:rsidRDefault="00697E25" w:rsidP="00BE2C3F">
            <w:pPr>
              <w:pStyle w:val="TAC"/>
              <w:rPr>
                <w:bCs/>
              </w:rPr>
            </w:pPr>
            <w:r w:rsidRPr="003C7525">
              <w:rPr>
                <w:bCs/>
              </w:rPr>
              <w:t>-</w:t>
            </w:r>
          </w:p>
        </w:tc>
        <w:tc>
          <w:tcPr>
            <w:tcW w:w="1495" w:type="dxa"/>
          </w:tcPr>
          <w:p w14:paraId="0D44926D" w14:textId="77777777" w:rsidR="00697E25" w:rsidRPr="003C7525" w:rsidRDefault="00697E25" w:rsidP="00BE2C3F">
            <w:pPr>
              <w:pStyle w:val="TAC"/>
              <w:rPr>
                <w:bCs/>
              </w:rPr>
            </w:pPr>
            <w:r w:rsidRPr="003C7525">
              <w:rPr>
                <w:bCs/>
              </w:rPr>
              <w:t>-</w:t>
            </w:r>
          </w:p>
        </w:tc>
      </w:tr>
      <w:tr w:rsidR="00697E25" w:rsidRPr="003C7525" w14:paraId="4F3E5126" w14:textId="77777777" w:rsidTr="00BE2C3F">
        <w:trPr>
          <w:cantSplit/>
          <w:jc w:val="center"/>
        </w:trPr>
        <w:tc>
          <w:tcPr>
            <w:tcW w:w="3203" w:type="dxa"/>
            <w:vMerge/>
          </w:tcPr>
          <w:p w14:paraId="3FCE6C54" w14:textId="77777777" w:rsidR="00697E25" w:rsidRPr="003C7525" w:rsidRDefault="00697E25" w:rsidP="00BE2C3F">
            <w:pPr>
              <w:pStyle w:val="TAC"/>
            </w:pPr>
          </w:p>
        </w:tc>
        <w:tc>
          <w:tcPr>
            <w:tcW w:w="1827" w:type="dxa"/>
            <w:shd w:val="clear" w:color="auto" w:fill="E0E0E0"/>
          </w:tcPr>
          <w:p w14:paraId="6D1EAE4D" w14:textId="77777777" w:rsidR="00697E25" w:rsidRPr="003C7525" w:rsidRDefault="00697E25" w:rsidP="00BE2C3F">
            <w:pPr>
              <w:pStyle w:val="TAH"/>
            </w:pPr>
            <w:r w:rsidRPr="003C7525">
              <w:t>Signal Parameters</w:t>
            </w:r>
          </w:p>
        </w:tc>
        <w:tc>
          <w:tcPr>
            <w:tcW w:w="1364" w:type="dxa"/>
            <w:shd w:val="clear" w:color="auto" w:fill="E0E0E0"/>
          </w:tcPr>
          <w:p w14:paraId="4D11AD5E" w14:textId="77777777" w:rsidR="00697E25" w:rsidRPr="003C7525" w:rsidRDefault="00697E25" w:rsidP="00BE2C3F">
            <w:pPr>
              <w:pStyle w:val="TAH"/>
            </w:pPr>
            <w:r w:rsidRPr="003C7525">
              <w:t>Mandatory/</w:t>
            </w:r>
          </w:p>
          <w:p w14:paraId="3A34D07B" w14:textId="77777777" w:rsidR="00697E25" w:rsidRPr="003C7525" w:rsidRDefault="00697E25" w:rsidP="00BE2C3F">
            <w:pPr>
              <w:pStyle w:val="TAH"/>
            </w:pPr>
            <w:r w:rsidRPr="003C7525">
              <w:t>Optional</w:t>
            </w:r>
          </w:p>
        </w:tc>
        <w:tc>
          <w:tcPr>
            <w:tcW w:w="1886" w:type="dxa"/>
            <w:gridSpan w:val="3"/>
            <w:shd w:val="clear" w:color="auto" w:fill="E0E0E0"/>
          </w:tcPr>
          <w:p w14:paraId="172ED6A7" w14:textId="77777777" w:rsidR="00697E25" w:rsidRPr="003C7525" w:rsidRDefault="00697E25" w:rsidP="00BE2C3F">
            <w:pPr>
              <w:pStyle w:val="TAH"/>
            </w:pPr>
            <w:r w:rsidRPr="003C7525">
              <w:t>Supported</w:t>
            </w:r>
          </w:p>
          <w:p w14:paraId="7AED8195" w14:textId="77777777" w:rsidR="00697E25" w:rsidRPr="003C7525" w:rsidRDefault="00697E25" w:rsidP="00BE2C3F">
            <w:pPr>
              <w:pStyle w:val="TAH"/>
            </w:pPr>
            <w:r w:rsidRPr="003C7525">
              <w:t>Values</w:t>
            </w:r>
          </w:p>
        </w:tc>
        <w:tc>
          <w:tcPr>
            <w:tcW w:w="1495" w:type="dxa"/>
            <w:shd w:val="clear" w:color="auto" w:fill="E0E0E0"/>
          </w:tcPr>
          <w:p w14:paraId="049124D2" w14:textId="77777777" w:rsidR="00697E25" w:rsidRPr="003C7525" w:rsidRDefault="00697E25" w:rsidP="00BE2C3F">
            <w:pPr>
              <w:pStyle w:val="TAH"/>
            </w:pPr>
            <w:r w:rsidRPr="003C7525">
              <w:t>Duration Provisioned Value</w:t>
            </w:r>
          </w:p>
        </w:tc>
      </w:tr>
      <w:tr w:rsidR="00697E25" w:rsidRPr="003C7525" w14:paraId="5858A638" w14:textId="77777777" w:rsidTr="00BE2C3F">
        <w:trPr>
          <w:cantSplit/>
          <w:jc w:val="center"/>
        </w:trPr>
        <w:tc>
          <w:tcPr>
            <w:tcW w:w="3203" w:type="dxa"/>
            <w:vMerge/>
          </w:tcPr>
          <w:p w14:paraId="24BBF5E0" w14:textId="77777777" w:rsidR="00697E25" w:rsidRPr="003C7525" w:rsidRDefault="00697E25" w:rsidP="00BE2C3F">
            <w:pPr>
              <w:pStyle w:val="TAC"/>
            </w:pPr>
          </w:p>
        </w:tc>
        <w:tc>
          <w:tcPr>
            <w:tcW w:w="1827" w:type="dxa"/>
          </w:tcPr>
          <w:p w14:paraId="59D44866" w14:textId="77777777" w:rsidR="00697E25" w:rsidRPr="003C7525" w:rsidRDefault="00697E25" w:rsidP="00BE2C3F">
            <w:pPr>
              <w:pStyle w:val="TAC"/>
              <w:rPr>
                <w:bCs/>
              </w:rPr>
            </w:pPr>
            <w:r w:rsidRPr="003C7525">
              <w:rPr>
                <w:bCs/>
              </w:rPr>
              <w:t>-</w:t>
            </w:r>
          </w:p>
        </w:tc>
        <w:tc>
          <w:tcPr>
            <w:tcW w:w="1364" w:type="dxa"/>
          </w:tcPr>
          <w:p w14:paraId="3FEA4978" w14:textId="77777777" w:rsidR="00697E25" w:rsidRPr="003C7525" w:rsidRDefault="00697E25" w:rsidP="00BE2C3F">
            <w:pPr>
              <w:pStyle w:val="TAC"/>
              <w:rPr>
                <w:bCs/>
              </w:rPr>
            </w:pPr>
            <w:r w:rsidRPr="003C7525">
              <w:rPr>
                <w:bCs/>
              </w:rPr>
              <w:t>-</w:t>
            </w:r>
          </w:p>
        </w:tc>
        <w:tc>
          <w:tcPr>
            <w:tcW w:w="1886" w:type="dxa"/>
            <w:gridSpan w:val="3"/>
          </w:tcPr>
          <w:p w14:paraId="1A116753" w14:textId="77777777" w:rsidR="00697E25" w:rsidRPr="003C7525" w:rsidRDefault="00697E25" w:rsidP="00BE2C3F">
            <w:pPr>
              <w:pStyle w:val="TAC"/>
            </w:pPr>
            <w:r w:rsidRPr="003C7525">
              <w:rPr>
                <w:bCs/>
              </w:rPr>
              <w:t>-</w:t>
            </w:r>
          </w:p>
        </w:tc>
        <w:tc>
          <w:tcPr>
            <w:tcW w:w="1495" w:type="dxa"/>
          </w:tcPr>
          <w:p w14:paraId="28B58FC1" w14:textId="77777777" w:rsidR="00697E25" w:rsidRPr="003C7525" w:rsidRDefault="00697E25" w:rsidP="00BE2C3F">
            <w:pPr>
              <w:pStyle w:val="TAC"/>
              <w:rPr>
                <w:bCs/>
              </w:rPr>
            </w:pPr>
            <w:r w:rsidRPr="003C7525">
              <w:rPr>
                <w:bCs/>
              </w:rPr>
              <w:t>-</w:t>
            </w:r>
          </w:p>
        </w:tc>
      </w:tr>
      <w:tr w:rsidR="00697E25" w:rsidRPr="003C7525" w14:paraId="729B27A6" w14:textId="77777777" w:rsidTr="00BE2C3F">
        <w:trPr>
          <w:cantSplit/>
          <w:jc w:val="center"/>
        </w:trPr>
        <w:tc>
          <w:tcPr>
            <w:tcW w:w="3203" w:type="dxa"/>
            <w:shd w:val="clear" w:color="auto" w:fill="E0E0E0"/>
          </w:tcPr>
          <w:p w14:paraId="5BED9AA4" w14:textId="77777777" w:rsidR="00697E25" w:rsidRPr="003C7525" w:rsidRDefault="00697E25" w:rsidP="00BE2C3F">
            <w:pPr>
              <w:pStyle w:val="TAH"/>
            </w:pPr>
            <w:r w:rsidRPr="003C7525">
              <w:t>Events</w:t>
            </w:r>
          </w:p>
        </w:tc>
        <w:tc>
          <w:tcPr>
            <w:tcW w:w="1827" w:type="dxa"/>
            <w:shd w:val="clear" w:color="auto" w:fill="E0E0E0"/>
          </w:tcPr>
          <w:p w14:paraId="45527FC9" w14:textId="77777777" w:rsidR="00697E25" w:rsidRPr="003C7525" w:rsidRDefault="00697E25" w:rsidP="00BE2C3F">
            <w:pPr>
              <w:pStyle w:val="TAH"/>
            </w:pPr>
            <w:r w:rsidRPr="003C7525">
              <w:t>Mandatory/Optional</w:t>
            </w:r>
          </w:p>
        </w:tc>
        <w:tc>
          <w:tcPr>
            <w:tcW w:w="4745" w:type="dxa"/>
            <w:gridSpan w:val="5"/>
            <w:shd w:val="clear" w:color="auto" w:fill="E0E0E0"/>
          </w:tcPr>
          <w:p w14:paraId="08FD25AE" w14:textId="77777777" w:rsidR="00697E25" w:rsidRPr="003C7525" w:rsidRDefault="00697E25" w:rsidP="00BE2C3F">
            <w:pPr>
              <w:pStyle w:val="TAH"/>
            </w:pPr>
            <w:r w:rsidRPr="003C7525">
              <w:t>Used in command</w:t>
            </w:r>
          </w:p>
        </w:tc>
      </w:tr>
      <w:tr w:rsidR="00697E25" w:rsidRPr="003C7525" w14:paraId="68008C6B" w14:textId="77777777" w:rsidTr="00BE2C3F">
        <w:trPr>
          <w:cantSplit/>
          <w:jc w:val="center"/>
        </w:trPr>
        <w:tc>
          <w:tcPr>
            <w:tcW w:w="3203" w:type="dxa"/>
            <w:vMerge w:val="restart"/>
          </w:tcPr>
          <w:p w14:paraId="454D0849" w14:textId="77777777" w:rsidR="00697E25" w:rsidRPr="003C7525" w:rsidRDefault="00697E25" w:rsidP="00BE2C3F">
            <w:pPr>
              <w:pStyle w:val="TAC"/>
              <w:rPr>
                <w:lang w:val="sv-SE" w:eastAsia="zh-CN"/>
              </w:rPr>
            </w:pPr>
            <w:r w:rsidRPr="003C7525">
              <w:rPr>
                <w:lang w:val="sv-SE"/>
              </w:rPr>
              <w:t>ECN Failure (</w:t>
            </w:r>
            <w:r>
              <w:t>ecnrous/</w:t>
            </w:r>
            <w:r w:rsidRPr="003C7525">
              <w:rPr>
                <w:lang w:val="sv-SE"/>
              </w:rPr>
              <w:t xml:space="preserve">fail, </w:t>
            </w:r>
            <w:r>
              <w:t>0x010b/</w:t>
            </w:r>
            <w:r w:rsidRPr="003C7525">
              <w:rPr>
                <w:lang w:val="sv-SE"/>
              </w:rPr>
              <w:t>0x0001)</w:t>
            </w:r>
          </w:p>
        </w:tc>
        <w:tc>
          <w:tcPr>
            <w:tcW w:w="1827" w:type="dxa"/>
          </w:tcPr>
          <w:p w14:paraId="3743B176" w14:textId="77777777" w:rsidR="00697E25" w:rsidRPr="003C7525" w:rsidRDefault="00697E25" w:rsidP="00BE2C3F">
            <w:pPr>
              <w:pStyle w:val="TAC"/>
              <w:rPr>
                <w:bCs/>
              </w:rPr>
            </w:pPr>
            <w:r w:rsidRPr="003C7525">
              <w:rPr>
                <w:bCs/>
              </w:rPr>
              <w:t>M</w:t>
            </w:r>
          </w:p>
        </w:tc>
        <w:tc>
          <w:tcPr>
            <w:tcW w:w="4745" w:type="dxa"/>
            <w:gridSpan w:val="5"/>
          </w:tcPr>
          <w:p w14:paraId="3AFBC6A5" w14:textId="77777777" w:rsidR="00697E25" w:rsidRPr="003C7525" w:rsidRDefault="00697E25" w:rsidP="00BE2C3F">
            <w:pPr>
              <w:pStyle w:val="TAC"/>
              <w:rPr>
                <w:bCs/>
              </w:rPr>
            </w:pPr>
            <w:r w:rsidRPr="003C7525">
              <w:rPr>
                <w:bCs/>
              </w:rPr>
              <w:t>ADD, MODIFY, NOTIFY</w:t>
            </w:r>
          </w:p>
        </w:tc>
      </w:tr>
      <w:tr w:rsidR="00697E25" w:rsidRPr="003C7525" w14:paraId="6CEB7DCF" w14:textId="77777777" w:rsidTr="00BE2C3F">
        <w:trPr>
          <w:cantSplit/>
          <w:jc w:val="center"/>
        </w:trPr>
        <w:tc>
          <w:tcPr>
            <w:tcW w:w="3203" w:type="dxa"/>
            <w:vMerge/>
          </w:tcPr>
          <w:p w14:paraId="7817D4F6" w14:textId="77777777" w:rsidR="00697E25" w:rsidRPr="003C7525" w:rsidRDefault="00697E25" w:rsidP="00BE2C3F">
            <w:pPr>
              <w:pStyle w:val="TAC"/>
              <w:rPr>
                <w:b/>
                <w:bCs/>
              </w:rPr>
            </w:pPr>
          </w:p>
        </w:tc>
        <w:tc>
          <w:tcPr>
            <w:tcW w:w="1827" w:type="dxa"/>
            <w:shd w:val="clear" w:color="auto" w:fill="E0E0E0"/>
          </w:tcPr>
          <w:p w14:paraId="4551D761" w14:textId="77777777" w:rsidR="00697E25" w:rsidRPr="003C7525" w:rsidRDefault="00697E25" w:rsidP="00BE2C3F">
            <w:pPr>
              <w:pStyle w:val="TAH"/>
            </w:pPr>
            <w:r w:rsidRPr="003C7525">
              <w:t>Event Parameters</w:t>
            </w:r>
          </w:p>
        </w:tc>
        <w:tc>
          <w:tcPr>
            <w:tcW w:w="1364" w:type="dxa"/>
            <w:shd w:val="clear" w:color="auto" w:fill="E0E0E0"/>
          </w:tcPr>
          <w:p w14:paraId="6FC0815F" w14:textId="77777777" w:rsidR="00697E25" w:rsidRPr="003C7525" w:rsidRDefault="00697E25" w:rsidP="00BE2C3F">
            <w:pPr>
              <w:pStyle w:val="TAH"/>
            </w:pPr>
            <w:r w:rsidRPr="003C7525">
              <w:t>Mandatory/</w:t>
            </w:r>
          </w:p>
          <w:p w14:paraId="4730113F" w14:textId="77777777" w:rsidR="00697E25" w:rsidRPr="003C7525" w:rsidRDefault="00697E25" w:rsidP="00BE2C3F">
            <w:pPr>
              <w:pStyle w:val="TAH"/>
            </w:pPr>
            <w:r w:rsidRPr="003C7525">
              <w:t>Optional</w:t>
            </w:r>
          </w:p>
        </w:tc>
        <w:tc>
          <w:tcPr>
            <w:tcW w:w="1886" w:type="dxa"/>
            <w:gridSpan w:val="3"/>
            <w:shd w:val="clear" w:color="auto" w:fill="E0E0E0"/>
          </w:tcPr>
          <w:p w14:paraId="1A1281EB" w14:textId="77777777" w:rsidR="00697E25" w:rsidRPr="003C7525" w:rsidRDefault="00697E25" w:rsidP="00BE2C3F">
            <w:pPr>
              <w:pStyle w:val="TAH"/>
            </w:pPr>
            <w:r w:rsidRPr="003C7525">
              <w:t>Supported</w:t>
            </w:r>
          </w:p>
          <w:p w14:paraId="530EDAA7" w14:textId="77777777" w:rsidR="00697E25" w:rsidRPr="003C7525" w:rsidRDefault="00697E25" w:rsidP="00BE2C3F">
            <w:pPr>
              <w:pStyle w:val="TAH"/>
            </w:pPr>
            <w:r w:rsidRPr="003C7525">
              <w:t>Values</w:t>
            </w:r>
          </w:p>
        </w:tc>
        <w:tc>
          <w:tcPr>
            <w:tcW w:w="1495" w:type="dxa"/>
            <w:shd w:val="clear" w:color="auto" w:fill="E0E0E0"/>
          </w:tcPr>
          <w:p w14:paraId="7BE7210A" w14:textId="77777777" w:rsidR="00697E25" w:rsidRPr="003C7525" w:rsidRDefault="00697E25" w:rsidP="00BE2C3F">
            <w:pPr>
              <w:pStyle w:val="TAH"/>
            </w:pPr>
            <w:r w:rsidRPr="003C7525">
              <w:t>Provisioned Value</w:t>
            </w:r>
          </w:p>
        </w:tc>
      </w:tr>
      <w:tr w:rsidR="00697E25" w:rsidRPr="003C7525" w14:paraId="4E1CB285" w14:textId="77777777" w:rsidTr="00BE2C3F">
        <w:trPr>
          <w:cantSplit/>
          <w:jc w:val="center"/>
        </w:trPr>
        <w:tc>
          <w:tcPr>
            <w:tcW w:w="3203" w:type="dxa"/>
            <w:vMerge/>
          </w:tcPr>
          <w:p w14:paraId="21464DBC" w14:textId="77777777" w:rsidR="00697E25" w:rsidRPr="003C7525" w:rsidRDefault="00697E25" w:rsidP="00BE2C3F">
            <w:pPr>
              <w:pStyle w:val="TAC"/>
              <w:rPr>
                <w:b/>
                <w:bCs/>
              </w:rPr>
            </w:pPr>
          </w:p>
        </w:tc>
        <w:tc>
          <w:tcPr>
            <w:tcW w:w="1827" w:type="dxa"/>
          </w:tcPr>
          <w:p w14:paraId="2120EF8E" w14:textId="77777777" w:rsidR="00697E25" w:rsidRPr="003C7525" w:rsidRDefault="00697E25" w:rsidP="00BE2C3F">
            <w:pPr>
              <w:pStyle w:val="TAC"/>
              <w:rPr>
                <w:bCs/>
              </w:rPr>
            </w:pPr>
            <w:r w:rsidRPr="003C7525">
              <w:rPr>
                <w:bCs/>
              </w:rPr>
              <w:t>-</w:t>
            </w:r>
          </w:p>
        </w:tc>
        <w:tc>
          <w:tcPr>
            <w:tcW w:w="1364" w:type="dxa"/>
          </w:tcPr>
          <w:p w14:paraId="0792CE4A" w14:textId="77777777" w:rsidR="00697E25" w:rsidRPr="003C7525" w:rsidRDefault="00697E25" w:rsidP="00BE2C3F">
            <w:pPr>
              <w:pStyle w:val="TAC"/>
              <w:rPr>
                <w:bCs/>
              </w:rPr>
            </w:pPr>
            <w:r w:rsidRPr="003C7525">
              <w:rPr>
                <w:bCs/>
              </w:rPr>
              <w:t>-</w:t>
            </w:r>
          </w:p>
        </w:tc>
        <w:tc>
          <w:tcPr>
            <w:tcW w:w="1886" w:type="dxa"/>
            <w:gridSpan w:val="3"/>
          </w:tcPr>
          <w:p w14:paraId="2600AD19" w14:textId="77777777" w:rsidR="00697E25" w:rsidRPr="003C7525" w:rsidRDefault="00697E25" w:rsidP="00BE2C3F">
            <w:pPr>
              <w:pStyle w:val="TAC"/>
            </w:pPr>
            <w:r w:rsidRPr="003C7525">
              <w:rPr>
                <w:bCs/>
              </w:rPr>
              <w:t>-</w:t>
            </w:r>
          </w:p>
        </w:tc>
        <w:tc>
          <w:tcPr>
            <w:tcW w:w="1495" w:type="dxa"/>
          </w:tcPr>
          <w:p w14:paraId="02FD651D" w14:textId="77777777" w:rsidR="00697E25" w:rsidRPr="003C7525" w:rsidRDefault="00697E25" w:rsidP="00BE2C3F">
            <w:pPr>
              <w:pStyle w:val="TAC"/>
              <w:rPr>
                <w:bCs/>
              </w:rPr>
            </w:pPr>
            <w:r w:rsidRPr="003C7525">
              <w:rPr>
                <w:bCs/>
              </w:rPr>
              <w:t>-</w:t>
            </w:r>
          </w:p>
        </w:tc>
      </w:tr>
      <w:tr w:rsidR="00697E25" w:rsidRPr="003C7525" w14:paraId="6051DE03" w14:textId="77777777" w:rsidTr="00BE2C3F">
        <w:trPr>
          <w:cantSplit/>
          <w:jc w:val="center"/>
        </w:trPr>
        <w:tc>
          <w:tcPr>
            <w:tcW w:w="3203" w:type="dxa"/>
            <w:vMerge/>
          </w:tcPr>
          <w:p w14:paraId="3DF97FDF" w14:textId="77777777" w:rsidR="00697E25" w:rsidRPr="003C7525" w:rsidRDefault="00697E25" w:rsidP="00BE2C3F">
            <w:pPr>
              <w:pStyle w:val="TAC"/>
              <w:rPr>
                <w:b/>
                <w:bCs/>
              </w:rPr>
            </w:pPr>
          </w:p>
        </w:tc>
        <w:tc>
          <w:tcPr>
            <w:tcW w:w="1827" w:type="dxa"/>
          </w:tcPr>
          <w:p w14:paraId="27AB598B" w14:textId="77777777" w:rsidR="00697E25" w:rsidRPr="003C7525" w:rsidRDefault="00697E25" w:rsidP="00BE2C3F">
            <w:pPr>
              <w:pStyle w:val="TAC"/>
              <w:rPr>
                <w:lang w:val="en-US"/>
              </w:rPr>
            </w:pPr>
            <w:r w:rsidRPr="003C7525">
              <w:rPr>
                <w:bCs/>
              </w:rPr>
              <w:t>-</w:t>
            </w:r>
          </w:p>
        </w:tc>
        <w:tc>
          <w:tcPr>
            <w:tcW w:w="1364" w:type="dxa"/>
          </w:tcPr>
          <w:p w14:paraId="7396E091" w14:textId="77777777" w:rsidR="00697E25" w:rsidRPr="003C7525" w:rsidRDefault="00697E25" w:rsidP="00BE2C3F">
            <w:pPr>
              <w:pStyle w:val="TAC"/>
              <w:rPr>
                <w:bCs/>
              </w:rPr>
            </w:pPr>
            <w:r w:rsidRPr="003C7525">
              <w:rPr>
                <w:bCs/>
              </w:rPr>
              <w:t>-</w:t>
            </w:r>
          </w:p>
        </w:tc>
        <w:tc>
          <w:tcPr>
            <w:tcW w:w="1886" w:type="dxa"/>
            <w:gridSpan w:val="3"/>
          </w:tcPr>
          <w:p w14:paraId="7E3207EB" w14:textId="77777777" w:rsidR="00697E25" w:rsidRPr="003C7525" w:rsidRDefault="00697E25" w:rsidP="00BE2C3F">
            <w:pPr>
              <w:pStyle w:val="TAC"/>
            </w:pPr>
            <w:r w:rsidRPr="003C7525">
              <w:rPr>
                <w:bCs/>
              </w:rPr>
              <w:t>-</w:t>
            </w:r>
          </w:p>
        </w:tc>
        <w:tc>
          <w:tcPr>
            <w:tcW w:w="1495" w:type="dxa"/>
          </w:tcPr>
          <w:p w14:paraId="6066BC47" w14:textId="77777777" w:rsidR="00697E25" w:rsidRPr="003C7525" w:rsidRDefault="00697E25" w:rsidP="00BE2C3F">
            <w:pPr>
              <w:pStyle w:val="TAC"/>
              <w:rPr>
                <w:bCs/>
              </w:rPr>
            </w:pPr>
            <w:r w:rsidRPr="003C7525">
              <w:rPr>
                <w:bCs/>
              </w:rPr>
              <w:t>-</w:t>
            </w:r>
          </w:p>
        </w:tc>
      </w:tr>
      <w:tr w:rsidR="00697E25" w:rsidRPr="003C7525" w14:paraId="5B5DDA7F" w14:textId="77777777" w:rsidTr="00BE2C3F">
        <w:trPr>
          <w:cantSplit/>
          <w:jc w:val="center"/>
        </w:trPr>
        <w:tc>
          <w:tcPr>
            <w:tcW w:w="3203" w:type="dxa"/>
            <w:vMerge/>
          </w:tcPr>
          <w:p w14:paraId="3FBEFA59" w14:textId="77777777" w:rsidR="00697E25" w:rsidRPr="003C7525" w:rsidRDefault="00697E25" w:rsidP="00BE2C3F">
            <w:pPr>
              <w:pStyle w:val="TAC"/>
              <w:rPr>
                <w:b/>
                <w:bCs/>
              </w:rPr>
            </w:pPr>
          </w:p>
        </w:tc>
        <w:tc>
          <w:tcPr>
            <w:tcW w:w="1827" w:type="dxa"/>
            <w:shd w:val="clear" w:color="auto" w:fill="E0E0E0"/>
          </w:tcPr>
          <w:p w14:paraId="1C96F955" w14:textId="77777777" w:rsidR="00697E25" w:rsidRPr="003C7525" w:rsidRDefault="00697E25" w:rsidP="00BE2C3F">
            <w:pPr>
              <w:pStyle w:val="TAH"/>
            </w:pPr>
            <w:r w:rsidRPr="003C7525">
              <w:t>ObservedEvent</w:t>
            </w:r>
          </w:p>
          <w:p w14:paraId="66E7F2EA" w14:textId="77777777" w:rsidR="00697E25" w:rsidRPr="003C7525" w:rsidRDefault="00697E25" w:rsidP="00BE2C3F">
            <w:pPr>
              <w:pStyle w:val="TAH"/>
            </w:pPr>
            <w:r w:rsidRPr="003C7525">
              <w:t>Parameters</w:t>
            </w:r>
          </w:p>
        </w:tc>
        <w:tc>
          <w:tcPr>
            <w:tcW w:w="1364" w:type="dxa"/>
            <w:shd w:val="clear" w:color="auto" w:fill="E0E0E0"/>
          </w:tcPr>
          <w:p w14:paraId="6B5EEE52" w14:textId="77777777" w:rsidR="00697E25" w:rsidRPr="003C7525" w:rsidRDefault="00697E25" w:rsidP="00BE2C3F">
            <w:pPr>
              <w:pStyle w:val="TAH"/>
            </w:pPr>
            <w:r w:rsidRPr="003C7525">
              <w:t>Mandatory/</w:t>
            </w:r>
          </w:p>
          <w:p w14:paraId="33E9AE89" w14:textId="77777777" w:rsidR="00697E25" w:rsidRPr="003C7525" w:rsidRDefault="00697E25" w:rsidP="00BE2C3F">
            <w:pPr>
              <w:pStyle w:val="TAH"/>
            </w:pPr>
            <w:r w:rsidRPr="003C7525">
              <w:t>Optional</w:t>
            </w:r>
          </w:p>
        </w:tc>
        <w:tc>
          <w:tcPr>
            <w:tcW w:w="1886" w:type="dxa"/>
            <w:gridSpan w:val="3"/>
            <w:shd w:val="clear" w:color="auto" w:fill="E0E0E0"/>
          </w:tcPr>
          <w:p w14:paraId="26D9833B" w14:textId="77777777" w:rsidR="00697E25" w:rsidRPr="003C7525" w:rsidRDefault="00697E25" w:rsidP="00BE2C3F">
            <w:pPr>
              <w:pStyle w:val="TAH"/>
            </w:pPr>
            <w:r w:rsidRPr="003C7525">
              <w:t>Supported</w:t>
            </w:r>
          </w:p>
          <w:p w14:paraId="018C3086" w14:textId="77777777" w:rsidR="00697E25" w:rsidRPr="003C7525" w:rsidRDefault="00697E25" w:rsidP="00BE2C3F">
            <w:pPr>
              <w:pStyle w:val="TAH"/>
            </w:pPr>
            <w:r w:rsidRPr="003C7525">
              <w:t>Values</w:t>
            </w:r>
          </w:p>
        </w:tc>
        <w:tc>
          <w:tcPr>
            <w:tcW w:w="1495" w:type="dxa"/>
            <w:shd w:val="clear" w:color="auto" w:fill="E0E0E0"/>
          </w:tcPr>
          <w:p w14:paraId="7A2E4018" w14:textId="77777777" w:rsidR="00697E25" w:rsidRPr="003C7525" w:rsidRDefault="00697E25" w:rsidP="00BE2C3F">
            <w:pPr>
              <w:pStyle w:val="TAH"/>
            </w:pPr>
            <w:r w:rsidRPr="003C7525">
              <w:t>Provisioned Value</w:t>
            </w:r>
          </w:p>
        </w:tc>
      </w:tr>
      <w:tr w:rsidR="00697E25" w:rsidRPr="003C7525" w14:paraId="4110FA21" w14:textId="77777777" w:rsidTr="00BE2C3F">
        <w:trPr>
          <w:cantSplit/>
          <w:jc w:val="center"/>
        </w:trPr>
        <w:tc>
          <w:tcPr>
            <w:tcW w:w="3203" w:type="dxa"/>
            <w:vMerge/>
          </w:tcPr>
          <w:p w14:paraId="3A94103B" w14:textId="77777777" w:rsidR="00697E25" w:rsidRPr="003C7525" w:rsidRDefault="00697E25" w:rsidP="00BE2C3F">
            <w:pPr>
              <w:pStyle w:val="TAC"/>
              <w:rPr>
                <w:b/>
                <w:bCs/>
              </w:rPr>
            </w:pPr>
          </w:p>
        </w:tc>
        <w:tc>
          <w:tcPr>
            <w:tcW w:w="1827" w:type="dxa"/>
          </w:tcPr>
          <w:p w14:paraId="5D3F75F5" w14:textId="77777777" w:rsidR="00697E25" w:rsidRPr="003C7525" w:rsidRDefault="00697E25" w:rsidP="00BE2C3F">
            <w:pPr>
              <w:pStyle w:val="TAC"/>
            </w:pPr>
            <w:r>
              <w:rPr>
                <w:lang w:eastAsia="zh-CN"/>
              </w:rPr>
              <w:t xml:space="preserve">Failure </w:t>
            </w:r>
            <w:r w:rsidRPr="003C7525">
              <w:rPr>
                <w:rFonts w:hint="eastAsia"/>
                <w:lang w:eastAsia="zh-CN"/>
              </w:rPr>
              <w:t>Type</w:t>
            </w:r>
            <w:r>
              <w:rPr>
                <w:lang w:eastAsia="zh-CN"/>
              </w:rPr>
              <w:t xml:space="preserve"> </w:t>
            </w:r>
            <w:r w:rsidRPr="00AD283B">
              <w:rPr>
                <w:lang w:val="da-DK"/>
              </w:rPr>
              <w:t>(t</w:t>
            </w:r>
            <w:r>
              <w:rPr>
                <w:lang w:val="da-DK"/>
              </w:rPr>
              <w:t>ype</w:t>
            </w:r>
            <w:r w:rsidRPr="00AD283B">
              <w:rPr>
                <w:lang w:val="da-DK"/>
              </w:rPr>
              <w:t>,0x0001)</w:t>
            </w:r>
          </w:p>
        </w:tc>
        <w:tc>
          <w:tcPr>
            <w:tcW w:w="1364" w:type="dxa"/>
          </w:tcPr>
          <w:p w14:paraId="669D1FA1" w14:textId="77777777" w:rsidR="00697E25" w:rsidRPr="003C7525" w:rsidRDefault="00697E25" w:rsidP="00BE2C3F">
            <w:pPr>
              <w:pStyle w:val="TAC"/>
            </w:pPr>
            <w:r>
              <w:t>Mandatory</w:t>
            </w:r>
          </w:p>
        </w:tc>
        <w:tc>
          <w:tcPr>
            <w:tcW w:w="1886" w:type="dxa"/>
            <w:gridSpan w:val="3"/>
          </w:tcPr>
          <w:p w14:paraId="34D34558" w14:textId="77777777" w:rsidR="00697E25" w:rsidRPr="003C7525" w:rsidRDefault="00697E25" w:rsidP="00BE2C3F">
            <w:pPr>
              <w:pStyle w:val="TAC"/>
            </w:pPr>
            <w:r w:rsidRPr="003C7525">
              <w:t>INIT, USE</w:t>
            </w:r>
          </w:p>
        </w:tc>
        <w:tc>
          <w:tcPr>
            <w:tcW w:w="1495" w:type="dxa"/>
          </w:tcPr>
          <w:p w14:paraId="2818235A" w14:textId="77777777" w:rsidR="00697E25" w:rsidRPr="003C7525" w:rsidRDefault="00697E25" w:rsidP="00BE2C3F">
            <w:pPr>
              <w:pStyle w:val="TAC"/>
            </w:pPr>
            <w:r w:rsidRPr="003C7525">
              <w:t>-</w:t>
            </w:r>
          </w:p>
        </w:tc>
      </w:tr>
      <w:tr w:rsidR="00697E25" w:rsidRPr="003C7525" w14:paraId="0FAB42A0" w14:textId="77777777" w:rsidTr="00BE2C3F">
        <w:trPr>
          <w:cantSplit/>
          <w:jc w:val="center"/>
        </w:trPr>
        <w:tc>
          <w:tcPr>
            <w:tcW w:w="3203" w:type="dxa"/>
            <w:vMerge/>
          </w:tcPr>
          <w:p w14:paraId="435893F0" w14:textId="77777777" w:rsidR="00697E25" w:rsidRPr="003C7525" w:rsidRDefault="00697E25" w:rsidP="00BE2C3F">
            <w:pPr>
              <w:pStyle w:val="TAC"/>
              <w:rPr>
                <w:b/>
                <w:bCs/>
              </w:rPr>
            </w:pPr>
          </w:p>
        </w:tc>
        <w:tc>
          <w:tcPr>
            <w:tcW w:w="1827" w:type="dxa"/>
          </w:tcPr>
          <w:p w14:paraId="383030C2" w14:textId="77777777" w:rsidR="00697E25" w:rsidRPr="007F33B8" w:rsidRDefault="00697E25" w:rsidP="00BE2C3F">
            <w:pPr>
              <w:pStyle w:val="TAC"/>
              <w:rPr>
                <w:lang w:val="it-IT" w:eastAsia="zh-CN"/>
              </w:rPr>
            </w:pPr>
            <w:r w:rsidRPr="007F33B8">
              <w:rPr>
                <w:lang w:val="it-IT" w:eastAsia="zh-CN"/>
              </w:rPr>
              <w:t xml:space="preserve">Media Sender SSRC </w:t>
            </w:r>
            <w:r w:rsidRPr="0084752F">
              <w:rPr>
                <w:lang w:val="it-IT" w:eastAsia="zh-CN"/>
              </w:rPr>
              <w:t>(ssrc, 0x0002)</w:t>
            </w:r>
          </w:p>
        </w:tc>
        <w:tc>
          <w:tcPr>
            <w:tcW w:w="1364" w:type="dxa"/>
          </w:tcPr>
          <w:p w14:paraId="2BCB62C3" w14:textId="77777777" w:rsidR="00697E25" w:rsidRPr="003C7525" w:rsidDel="0015174A" w:rsidRDefault="00697E25" w:rsidP="00BE2C3F">
            <w:pPr>
              <w:pStyle w:val="TAC"/>
            </w:pPr>
            <w:r>
              <w:t>Not Supported</w:t>
            </w:r>
          </w:p>
        </w:tc>
        <w:tc>
          <w:tcPr>
            <w:tcW w:w="1886" w:type="dxa"/>
            <w:gridSpan w:val="3"/>
          </w:tcPr>
          <w:p w14:paraId="349895FA" w14:textId="77777777" w:rsidR="00697E25" w:rsidRPr="003C7525" w:rsidRDefault="00697E25" w:rsidP="00BE2C3F">
            <w:pPr>
              <w:pStyle w:val="TAC"/>
            </w:pPr>
            <w:r>
              <w:t>-</w:t>
            </w:r>
          </w:p>
        </w:tc>
        <w:tc>
          <w:tcPr>
            <w:tcW w:w="1495" w:type="dxa"/>
          </w:tcPr>
          <w:p w14:paraId="5CBE6811" w14:textId="77777777" w:rsidR="00697E25" w:rsidRPr="003C7525" w:rsidRDefault="00697E25" w:rsidP="00BE2C3F">
            <w:pPr>
              <w:pStyle w:val="TAC"/>
            </w:pPr>
            <w:r>
              <w:t>-</w:t>
            </w:r>
          </w:p>
        </w:tc>
      </w:tr>
      <w:tr w:rsidR="00697E25" w:rsidRPr="003C7525" w14:paraId="25325DFB" w14:textId="77777777" w:rsidTr="00BE2C3F">
        <w:trPr>
          <w:cantSplit/>
          <w:jc w:val="center"/>
        </w:trPr>
        <w:tc>
          <w:tcPr>
            <w:tcW w:w="3203" w:type="dxa"/>
            <w:shd w:val="clear" w:color="auto" w:fill="E0E0E0"/>
          </w:tcPr>
          <w:p w14:paraId="38279D90" w14:textId="77777777" w:rsidR="00697E25" w:rsidRPr="003C7525" w:rsidRDefault="00697E25" w:rsidP="00BE2C3F">
            <w:pPr>
              <w:pStyle w:val="TAH"/>
            </w:pPr>
            <w:r w:rsidRPr="003C7525">
              <w:t>Statistics</w:t>
            </w:r>
          </w:p>
        </w:tc>
        <w:tc>
          <w:tcPr>
            <w:tcW w:w="1827" w:type="dxa"/>
            <w:shd w:val="clear" w:color="auto" w:fill="E0E0E0"/>
          </w:tcPr>
          <w:p w14:paraId="62D461F2" w14:textId="77777777" w:rsidR="00697E25" w:rsidRPr="003C7525" w:rsidRDefault="00697E25" w:rsidP="00BE2C3F">
            <w:pPr>
              <w:pStyle w:val="TAH"/>
            </w:pPr>
            <w:r w:rsidRPr="003C7525">
              <w:t>Mandatory/Optional</w:t>
            </w:r>
          </w:p>
        </w:tc>
        <w:tc>
          <w:tcPr>
            <w:tcW w:w="1752" w:type="dxa"/>
            <w:gridSpan w:val="3"/>
            <w:shd w:val="clear" w:color="auto" w:fill="E0E0E0"/>
          </w:tcPr>
          <w:p w14:paraId="08BE6971" w14:textId="77777777" w:rsidR="00697E25" w:rsidRPr="003C7525" w:rsidRDefault="00697E25" w:rsidP="00BE2C3F">
            <w:pPr>
              <w:pStyle w:val="TAH"/>
            </w:pPr>
            <w:r w:rsidRPr="003C7525">
              <w:t>Used in command</w:t>
            </w:r>
          </w:p>
        </w:tc>
        <w:tc>
          <w:tcPr>
            <w:tcW w:w="2993" w:type="dxa"/>
            <w:gridSpan w:val="2"/>
            <w:shd w:val="clear" w:color="auto" w:fill="E0E0E0"/>
          </w:tcPr>
          <w:p w14:paraId="0BDFD671" w14:textId="77777777" w:rsidR="00697E25" w:rsidRPr="003C7525" w:rsidRDefault="00697E25" w:rsidP="00BE2C3F">
            <w:pPr>
              <w:pStyle w:val="TAH"/>
            </w:pPr>
            <w:r w:rsidRPr="003C7525">
              <w:t>Supported Values</w:t>
            </w:r>
          </w:p>
        </w:tc>
      </w:tr>
      <w:tr w:rsidR="00697E25" w:rsidRPr="003C7525" w14:paraId="110F932B" w14:textId="77777777" w:rsidTr="00BE2C3F">
        <w:trPr>
          <w:cantSplit/>
          <w:jc w:val="center"/>
        </w:trPr>
        <w:tc>
          <w:tcPr>
            <w:tcW w:w="3203" w:type="dxa"/>
          </w:tcPr>
          <w:p w14:paraId="184C311D" w14:textId="77777777" w:rsidR="00697E25" w:rsidRPr="00205E68" w:rsidRDefault="00697E25" w:rsidP="00BE2C3F">
            <w:pPr>
              <w:pStyle w:val="TAC"/>
              <w:rPr>
                <w:lang w:val="fr-FR"/>
              </w:rPr>
            </w:pPr>
            <w:r w:rsidRPr="00205E68">
              <w:rPr>
                <w:lang w:val="fr-FR"/>
              </w:rPr>
              <w:t>Source  (ecnrous/ssrc, 0x010b/0x0001)</w:t>
            </w:r>
          </w:p>
        </w:tc>
        <w:tc>
          <w:tcPr>
            <w:tcW w:w="1827" w:type="dxa"/>
          </w:tcPr>
          <w:p w14:paraId="3E04F196" w14:textId="77777777" w:rsidR="00697E25" w:rsidRPr="003C7525" w:rsidRDefault="00697E25" w:rsidP="00BE2C3F">
            <w:pPr>
              <w:pStyle w:val="TAC"/>
            </w:pPr>
            <w:r>
              <w:t>Not Supported</w:t>
            </w:r>
          </w:p>
        </w:tc>
        <w:tc>
          <w:tcPr>
            <w:tcW w:w="1752" w:type="dxa"/>
            <w:gridSpan w:val="3"/>
          </w:tcPr>
          <w:p w14:paraId="5EB4EF57" w14:textId="77777777" w:rsidR="00697E25" w:rsidRPr="003C7525" w:rsidRDefault="00697E25" w:rsidP="00BE2C3F">
            <w:pPr>
              <w:pStyle w:val="TAC"/>
            </w:pPr>
            <w:r w:rsidRPr="003C7525">
              <w:t>-</w:t>
            </w:r>
          </w:p>
        </w:tc>
        <w:tc>
          <w:tcPr>
            <w:tcW w:w="2993" w:type="dxa"/>
            <w:gridSpan w:val="2"/>
          </w:tcPr>
          <w:p w14:paraId="5E4ED35E" w14:textId="77777777" w:rsidR="00697E25" w:rsidRPr="003C7525" w:rsidRDefault="00697E25" w:rsidP="00BE2C3F">
            <w:pPr>
              <w:pStyle w:val="TAC"/>
            </w:pPr>
            <w:r w:rsidRPr="003C7525">
              <w:t>-</w:t>
            </w:r>
          </w:p>
        </w:tc>
      </w:tr>
      <w:tr w:rsidR="00697E25" w:rsidRPr="003C7525" w14:paraId="0C433501" w14:textId="77777777" w:rsidTr="00BE2C3F">
        <w:trPr>
          <w:cantSplit/>
          <w:jc w:val="center"/>
        </w:trPr>
        <w:tc>
          <w:tcPr>
            <w:tcW w:w="3203" w:type="dxa"/>
          </w:tcPr>
          <w:p w14:paraId="1D8DA02E" w14:textId="77777777" w:rsidR="00697E25" w:rsidRPr="00D460C7" w:rsidRDefault="00697E25" w:rsidP="00BE2C3F">
            <w:pPr>
              <w:pStyle w:val="TAC"/>
              <w:rPr>
                <w:lang w:val="en-US"/>
              </w:rPr>
            </w:pPr>
            <w:r w:rsidRPr="00D460C7">
              <w:rPr>
                <w:lang w:val="en-US"/>
              </w:rPr>
              <w:t>CE Counter (ecnrous/</w:t>
            </w:r>
            <w:r>
              <w:rPr>
                <w:lang w:val="en-US"/>
              </w:rPr>
              <w:t>cecount</w:t>
            </w:r>
            <w:r w:rsidRPr="00D460C7">
              <w:rPr>
                <w:lang w:val="en-US"/>
              </w:rPr>
              <w:t>, 0x</w:t>
            </w:r>
            <w:r>
              <w:t>010b</w:t>
            </w:r>
            <w:r w:rsidRPr="00D460C7">
              <w:rPr>
                <w:lang w:val="en-US"/>
              </w:rPr>
              <w:t>/0x</w:t>
            </w:r>
            <w:r>
              <w:rPr>
                <w:lang w:val="en-US"/>
              </w:rPr>
              <w:t>0002</w:t>
            </w:r>
            <w:r w:rsidRPr="00D460C7">
              <w:rPr>
                <w:lang w:val="en-US"/>
              </w:rPr>
              <w:t>)</w:t>
            </w:r>
          </w:p>
        </w:tc>
        <w:tc>
          <w:tcPr>
            <w:tcW w:w="1827" w:type="dxa"/>
          </w:tcPr>
          <w:p w14:paraId="5D46CA18" w14:textId="77777777" w:rsidR="00697E25" w:rsidRDefault="00697E25" w:rsidP="00BE2C3F">
            <w:pPr>
              <w:pStyle w:val="TAC"/>
            </w:pPr>
            <w:r>
              <w:t>Not Supported</w:t>
            </w:r>
          </w:p>
        </w:tc>
        <w:tc>
          <w:tcPr>
            <w:tcW w:w="1752" w:type="dxa"/>
            <w:gridSpan w:val="3"/>
          </w:tcPr>
          <w:p w14:paraId="7FC3DC32" w14:textId="77777777" w:rsidR="00697E25" w:rsidRPr="003C7525" w:rsidRDefault="00697E25" w:rsidP="00BE2C3F">
            <w:pPr>
              <w:pStyle w:val="TAC"/>
            </w:pPr>
            <w:r w:rsidRPr="003C7525">
              <w:t>-</w:t>
            </w:r>
          </w:p>
        </w:tc>
        <w:tc>
          <w:tcPr>
            <w:tcW w:w="2993" w:type="dxa"/>
            <w:gridSpan w:val="2"/>
          </w:tcPr>
          <w:p w14:paraId="17E3766F" w14:textId="77777777" w:rsidR="00697E25" w:rsidRPr="003C7525" w:rsidRDefault="00697E25" w:rsidP="00BE2C3F">
            <w:pPr>
              <w:pStyle w:val="TAC"/>
            </w:pPr>
            <w:r w:rsidRPr="003C7525">
              <w:t>-</w:t>
            </w:r>
          </w:p>
        </w:tc>
      </w:tr>
      <w:tr w:rsidR="00697E25" w:rsidRPr="003C7525" w14:paraId="5A57A44B" w14:textId="77777777" w:rsidTr="00BE2C3F">
        <w:trPr>
          <w:cantSplit/>
          <w:jc w:val="center"/>
        </w:trPr>
        <w:tc>
          <w:tcPr>
            <w:tcW w:w="3203" w:type="dxa"/>
          </w:tcPr>
          <w:p w14:paraId="09550F14" w14:textId="77777777" w:rsidR="00697E25" w:rsidRPr="00D460C7" w:rsidRDefault="00697E25" w:rsidP="00BE2C3F">
            <w:pPr>
              <w:pStyle w:val="TAC"/>
            </w:pPr>
            <w:r>
              <w:rPr>
                <w:lang w:val="en-US"/>
              </w:rPr>
              <w:t>ECT0 Counter</w:t>
            </w:r>
            <w:r w:rsidRPr="00D460C7">
              <w:rPr>
                <w:lang w:val="en-US"/>
              </w:rPr>
              <w:t xml:space="preserve"> (ecnrous/</w:t>
            </w:r>
            <w:r>
              <w:rPr>
                <w:lang w:val="en-US"/>
              </w:rPr>
              <w:t>ectzero</w:t>
            </w:r>
            <w:r w:rsidRPr="00D460C7">
              <w:rPr>
                <w:lang w:val="en-US"/>
              </w:rPr>
              <w:t>, 0x</w:t>
            </w:r>
            <w:r>
              <w:t>010b</w:t>
            </w:r>
            <w:r w:rsidRPr="00D460C7">
              <w:rPr>
                <w:lang w:val="en-US"/>
              </w:rPr>
              <w:t>/0x</w:t>
            </w:r>
            <w:r>
              <w:rPr>
                <w:lang w:val="en-US"/>
              </w:rPr>
              <w:t>0003</w:t>
            </w:r>
            <w:r w:rsidRPr="00D460C7">
              <w:rPr>
                <w:lang w:val="en-US"/>
              </w:rPr>
              <w:t>)</w:t>
            </w:r>
          </w:p>
        </w:tc>
        <w:tc>
          <w:tcPr>
            <w:tcW w:w="1827" w:type="dxa"/>
          </w:tcPr>
          <w:p w14:paraId="1F303015" w14:textId="77777777" w:rsidR="00697E25" w:rsidRDefault="00697E25" w:rsidP="00BE2C3F">
            <w:pPr>
              <w:pStyle w:val="TAC"/>
            </w:pPr>
            <w:r>
              <w:t>Not Supported</w:t>
            </w:r>
          </w:p>
        </w:tc>
        <w:tc>
          <w:tcPr>
            <w:tcW w:w="1752" w:type="dxa"/>
            <w:gridSpan w:val="3"/>
          </w:tcPr>
          <w:p w14:paraId="16B169DA" w14:textId="77777777" w:rsidR="00697E25" w:rsidRPr="003C7525" w:rsidRDefault="00697E25" w:rsidP="00BE2C3F">
            <w:pPr>
              <w:pStyle w:val="TAC"/>
            </w:pPr>
            <w:r w:rsidRPr="003C7525">
              <w:t>-</w:t>
            </w:r>
          </w:p>
        </w:tc>
        <w:tc>
          <w:tcPr>
            <w:tcW w:w="2993" w:type="dxa"/>
            <w:gridSpan w:val="2"/>
          </w:tcPr>
          <w:p w14:paraId="2F3689F7" w14:textId="77777777" w:rsidR="00697E25" w:rsidRPr="003C7525" w:rsidRDefault="00697E25" w:rsidP="00BE2C3F">
            <w:pPr>
              <w:pStyle w:val="TAC"/>
            </w:pPr>
            <w:r w:rsidRPr="003C7525">
              <w:t>-</w:t>
            </w:r>
          </w:p>
        </w:tc>
      </w:tr>
      <w:tr w:rsidR="00697E25" w:rsidRPr="003C7525" w14:paraId="6E4CB104" w14:textId="77777777" w:rsidTr="00BE2C3F">
        <w:trPr>
          <w:cantSplit/>
          <w:jc w:val="center"/>
        </w:trPr>
        <w:tc>
          <w:tcPr>
            <w:tcW w:w="3203" w:type="dxa"/>
          </w:tcPr>
          <w:p w14:paraId="6F46A9BC" w14:textId="77777777" w:rsidR="00697E25" w:rsidRDefault="00697E25" w:rsidP="00BE2C3F">
            <w:pPr>
              <w:pStyle w:val="TAC"/>
              <w:rPr>
                <w:lang w:val="en-US"/>
              </w:rPr>
            </w:pPr>
            <w:r>
              <w:rPr>
                <w:lang w:val="en-US"/>
              </w:rPr>
              <w:t>ECT1 Counter</w:t>
            </w:r>
            <w:r w:rsidRPr="00D460C7">
              <w:rPr>
                <w:lang w:val="en-US"/>
              </w:rPr>
              <w:t xml:space="preserve"> (ecnrous/</w:t>
            </w:r>
            <w:r>
              <w:rPr>
                <w:lang w:val="en-US"/>
              </w:rPr>
              <w:t>ectone</w:t>
            </w:r>
            <w:r w:rsidRPr="00D460C7">
              <w:rPr>
                <w:lang w:val="en-US"/>
              </w:rPr>
              <w:t>, 0x</w:t>
            </w:r>
            <w:r>
              <w:t>010b</w:t>
            </w:r>
            <w:r w:rsidRPr="00D460C7">
              <w:rPr>
                <w:lang w:val="en-US"/>
              </w:rPr>
              <w:t>/0x</w:t>
            </w:r>
            <w:r>
              <w:rPr>
                <w:lang w:val="en-US"/>
              </w:rPr>
              <w:t>0004</w:t>
            </w:r>
            <w:r w:rsidRPr="00D460C7">
              <w:rPr>
                <w:lang w:val="en-US"/>
              </w:rPr>
              <w:t>)</w:t>
            </w:r>
          </w:p>
        </w:tc>
        <w:tc>
          <w:tcPr>
            <w:tcW w:w="1827" w:type="dxa"/>
          </w:tcPr>
          <w:p w14:paraId="04EA7EFF" w14:textId="77777777" w:rsidR="00697E25" w:rsidRDefault="00697E25" w:rsidP="00BE2C3F">
            <w:pPr>
              <w:pStyle w:val="TAC"/>
            </w:pPr>
            <w:r>
              <w:t>Not Supported</w:t>
            </w:r>
          </w:p>
        </w:tc>
        <w:tc>
          <w:tcPr>
            <w:tcW w:w="1752" w:type="dxa"/>
            <w:gridSpan w:val="3"/>
          </w:tcPr>
          <w:p w14:paraId="3316AD1E" w14:textId="77777777" w:rsidR="00697E25" w:rsidRPr="003C7525" w:rsidRDefault="00697E25" w:rsidP="00BE2C3F">
            <w:pPr>
              <w:pStyle w:val="TAC"/>
            </w:pPr>
            <w:r w:rsidRPr="003C7525">
              <w:t>-</w:t>
            </w:r>
          </w:p>
        </w:tc>
        <w:tc>
          <w:tcPr>
            <w:tcW w:w="2993" w:type="dxa"/>
            <w:gridSpan w:val="2"/>
          </w:tcPr>
          <w:p w14:paraId="07FC1F62" w14:textId="77777777" w:rsidR="00697E25" w:rsidRPr="003C7525" w:rsidRDefault="00697E25" w:rsidP="00BE2C3F">
            <w:pPr>
              <w:pStyle w:val="TAC"/>
            </w:pPr>
            <w:r w:rsidRPr="003C7525">
              <w:t>-</w:t>
            </w:r>
          </w:p>
        </w:tc>
      </w:tr>
      <w:tr w:rsidR="00697E25" w:rsidRPr="003C7525" w14:paraId="04328DDD" w14:textId="77777777" w:rsidTr="00BE2C3F">
        <w:trPr>
          <w:cantSplit/>
          <w:jc w:val="center"/>
        </w:trPr>
        <w:tc>
          <w:tcPr>
            <w:tcW w:w="3203" w:type="dxa"/>
          </w:tcPr>
          <w:p w14:paraId="0F2FCC0F" w14:textId="77777777" w:rsidR="00697E25" w:rsidRDefault="00697E25" w:rsidP="00BE2C3F">
            <w:pPr>
              <w:pStyle w:val="TAC"/>
              <w:rPr>
                <w:lang w:val="en-US"/>
              </w:rPr>
            </w:pPr>
            <w:r>
              <w:rPr>
                <w:lang w:val="en-US"/>
              </w:rPr>
              <w:t>Not-ECT Counter</w:t>
            </w:r>
            <w:r w:rsidRPr="00D460C7">
              <w:rPr>
                <w:lang w:val="en-US"/>
              </w:rPr>
              <w:t xml:space="preserve"> (ecnrous/</w:t>
            </w:r>
            <w:r>
              <w:rPr>
                <w:lang w:val="en-US"/>
              </w:rPr>
              <w:t>notect</w:t>
            </w:r>
            <w:r w:rsidRPr="00D460C7">
              <w:rPr>
                <w:lang w:val="en-US"/>
              </w:rPr>
              <w:t>, 0x</w:t>
            </w:r>
            <w:r>
              <w:t>010b</w:t>
            </w:r>
            <w:r w:rsidRPr="00D460C7">
              <w:rPr>
                <w:lang w:val="en-US"/>
              </w:rPr>
              <w:t>/0x</w:t>
            </w:r>
            <w:r>
              <w:rPr>
                <w:lang w:val="en-US"/>
              </w:rPr>
              <w:t>0005</w:t>
            </w:r>
            <w:r w:rsidRPr="00D460C7">
              <w:rPr>
                <w:lang w:val="en-US"/>
              </w:rPr>
              <w:t>)</w:t>
            </w:r>
          </w:p>
        </w:tc>
        <w:tc>
          <w:tcPr>
            <w:tcW w:w="1827" w:type="dxa"/>
          </w:tcPr>
          <w:p w14:paraId="37B41A9D" w14:textId="77777777" w:rsidR="00697E25" w:rsidRDefault="00697E25" w:rsidP="00BE2C3F">
            <w:pPr>
              <w:pStyle w:val="TAC"/>
            </w:pPr>
            <w:r>
              <w:t>Not Supported</w:t>
            </w:r>
          </w:p>
        </w:tc>
        <w:tc>
          <w:tcPr>
            <w:tcW w:w="1752" w:type="dxa"/>
            <w:gridSpan w:val="3"/>
          </w:tcPr>
          <w:p w14:paraId="136DD799" w14:textId="77777777" w:rsidR="00697E25" w:rsidRPr="003C7525" w:rsidRDefault="00697E25" w:rsidP="00BE2C3F">
            <w:pPr>
              <w:pStyle w:val="TAC"/>
            </w:pPr>
            <w:r w:rsidRPr="003C7525">
              <w:t>-</w:t>
            </w:r>
          </w:p>
        </w:tc>
        <w:tc>
          <w:tcPr>
            <w:tcW w:w="2993" w:type="dxa"/>
            <w:gridSpan w:val="2"/>
          </w:tcPr>
          <w:p w14:paraId="77F4C4E5" w14:textId="77777777" w:rsidR="00697E25" w:rsidRPr="003C7525" w:rsidRDefault="00697E25" w:rsidP="00BE2C3F">
            <w:pPr>
              <w:pStyle w:val="TAC"/>
            </w:pPr>
            <w:r w:rsidRPr="003C7525">
              <w:t>-</w:t>
            </w:r>
          </w:p>
        </w:tc>
      </w:tr>
      <w:tr w:rsidR="00697E25" w:rsidRPr="003C7525" w14:paraId="1EE127F0" w14:textId="77777777" w:rsidTr="00BE2C3F">
        <w:trPr>
          <w:cantSplit/>
          <w:jc w:val="center"/>
        </w:trPr>
        <w:tc>
          <w:tcPr>
            <w:tcW w:w="3203" w:type="dxa"/>
          </w:tcPr>
          <w:p w14:paraId="227916C0" w14:textId="77777777" w:rsidR="00697E25" w:rsidRDefault="00697E25" w:rsidP="00BE2C3F">
            <w:pPr>
              <w:pStyle w:val="TAC"/>
              <w:rPr>
                <w:lang w:val="en-US"/>
              </w:rPr>
            </w:pPr>
            <w:r>
              <w:rPr>
                <w:lang w:val="en-US"/>
              </w:rPr>
              <w:t>Lost Packets Counter</w:t>
            </w:r>
            <w:r w:rsidRPr="00D460C7">
              <w:rPr>
                <w:lang w:val="en-US"/>
              </w:rPr>
              <w:t xml:space="preserve"> (ecnrous/</w:t>
            </w:r>
            <w:r>
              <w:rPr>
                <w:lang w:val="en-US"/>
              </w:rPr>
              <w:t>lost</w:t>
            </w:r>
            <w:r w:rsidRPr="00D460C7">
              <w:rPr>
                <w:lang w:val="en-US"/>
              </w:rPr>
              <w:t xml:space="preserve"> 0x</w:t>
            </w:r>
            <w:r>
              <w:t>010b</w:t>
            </w:r>
            <w:r w:rsidRPr="00D460C7">
              <w:rPr>
                <w:lang w:val="en-US"/>
              </w:rPr>
              <w:t>/0x</w:t>
            </w:r>
            <w:r>
              <w:rPr>
                <w:lang w:val="en-US"/>
              </w:rPr>
              <w:t>0006</w:t>
            </w:r>
            <w:r w:rsidRPr="00D460C7">
              <w:rPr>
                <w:lang w:val="en-US"/>
              </w:rPr>
              <w:t>)</w:t>
            </w:r>
          </w:p>
        </w:tc>
        <w:tc>
          <w:tcPr>
            <w:tcW w:w="1827" w:type="dxa"/>
          </w:tcPr>
          <w:p w14:paraId="1A6A97D2" w14:textId="77777777" w:rsidR="00697E25" w:rsidRDefault="00697E25" w:rsidP="00BE2C3F">
            <w:pPr>
              <w:pStyle w:val="TAC"/>
            </w:pPr>
            <w:r>
              <w:t>Not Supported</w:t>
            </w:r>
          </w:p>
        </w:tc>
        <w:tc>
          <w:tcPr>
            <w:tcW w:w="1752" w:type="dxa"/>
            <w:gridSpan w:val="3"/>
          </w:tcPr>
          <w:p w14:paraId="064F257D" w14:textId="77777777" w:rsidR="00697E25" w:rsidRPr="003C7525" w:rsidRDefault="00697E25" w:rsidP="00BE2C3F">
            <w:pPr>
              <w:pStyle w:val="TAC"/>
            </w:pPr>
            <w:r w:rsidRPr="003C7525">
              <w:t>-</w:t>
            </w:r>
          </w:p>
        </w:tc>
        <w:tc>
          <w:tcPr>
            <w:tcW w:w="2993" w:type="dxa"/>
            <w:gridSpan w:val="2"/>
          </w:tcPr>
          <w:p w14:paraId="255DE9DA" w14:textId="77777777" w:rsidR="00697E25" w:rsidRPr="003C7525" w:rsidRDefault="00697E25" w:rsidP="00BE2C3F">
            <w:pPr>
              <w:pStyle w:val="TAC"/>
            </w:pPr>
            <w:r w:rsidRPr="003C7525">
              <w:t>-</w:t>
            </w:r>
          </w:p>
        </w:tc>
      </w:tr>
      <w:tr w:rsidR="00697E25" w:rsidRPr="003C7525" w14:paraId="3E9D29F5" w14:textId="77777777" w:rsidTr="00BE2C3F">
        <w:trPr>
          <w:cantSplit/>
          <w:jc w:val="center"/>
        </w:trPr>
        <w:tc>
          <w:tcPr>
            <w:tcW w:w="3203" w:type="dxa"/>
          </w:tcPr>
          <w:p w14:paraId="3EC5F090" w14:textId="77777777" w:rsidR="00697E25" w:rsidRDefault="00697E25" w:rsidP="00BE2C3F">
            <w:pPr>
              <w:pStyle w:val="TAC"/>
              <w:rPr>
                <w:lang w:val="en-US"/>
              </w:rPr>
            </w:pPr>
            <w:r>
              <w:rPr>
                <w:lang w:val="en-US"/>
              </w:rPr>
              <w:t xml:space="preserve">Extended Highest Sequence number </w:t>
            </w:r>
            <w:r w:rsidRPr="00D460C7">
              <w:rPr>
                <w:lang w:val="en-US"/>
              </w:rPr>
              <w:t>(ecnrous/</w:t>
            </w:r>
            <w:r>
              <w:rPr>
                <w:lang w:val="en-US"/>
              </w:rPr>
              <w:t>ehsn</w:t>
            </w:r>
            <w:r w:rsidRPr="00D460C7">
              <w:rPr>
                <w:lang w:val="en-US"/>
              </w:rPr>
              <w:t>, 0x</w:t>
            </w:r>
            <w:r>
              <w:t>010b</w:t>
            </w:r>
            <w:r w:rsidRPr="00D460C7">
              <w:rPr>
                <w:lang w:val="en-US"/>
              </w:rPr>
              <w:t>/0x</w:t>
            </w:r>
            <w:r>
              <w:rPr>
                <w:lang w:val="en-US"/>
              </w:rPr>
              <w:t>0007</w:t>
            </w:r>
            <w:r w:rsidRPr="00D460C7">
              <w:rPr>
                <w:lang w:val="en-US"/>
              </w:rPr>
              <w:t>)</w:t>
            </w:r>
          </w:p>
        </w:tc>
        <w:tc>
          <w:tcPr>
            <w:tcW w:w="1827" w:type="dxa"/>
          </w:tcPr>
          <w:p w14:paraId="4AAA9E00" w14:textId="77777777" w:rsidR="00697E25" w:rsidRDefault="00697E25" w:rsidP="00BE2C3F">
            <w:pPr>
              <w:pStyle w:val="TAC"/>
            </w:pPr>
            <w:r>
              <w:t>Not Supported</w:t>
            </w:r>
          </w:p>
        </w:tc>
        <w:tc>
          <w:tcPr>
            <w:tcW w:w="1752" w:type="dxa"/>
            <w:gridSpan w:val="3"/>
          </w:tcPr>
          <w:p w14:paraId="0E7C501A" w14:textId="77777777" w:rsidR="00697E25" w:rsidRPr="003C7525" w:rsidRDefault="00697E25" w:rsidP="00BE2C3F">
            <w:pPr>
              <w:pStyle w:val="TAC"/>
            </w:pPr>
            <w:r w:rsidRPr="003C7525">
              <w:t>-</w:t>
            </w:r>
          </w:p>
        </w:tc>
        <w:tc>
          <w:tcPr>
            <w:tcW w:w="2993" w:type="dxa"/>
            <w:gridSpan w:val="2"/>
          </w:tcPr>
          <w:p w14:paraId="5219B0B6" w14:textId="77777777" w:rsidR="00697E25" w:rsidRPr="003C7525" w:rsidRDefault="00697E25" w:rsidP="00BE2C3F">
            <w:pPr>
              <w:pStyle w:val="TAC"/>
            </w:pPr>
            <w:r w:rsidRPr="003C7525">
              <w:t>-</w:t>
            </w:r>
          </w:p>
        </w:tc>
      </w:tr>
      <w:tr w:rsidR="006C22B9" w:rsidRPr="003C7525" w14:paraId="5C9E575B" w14:textId="77777777" w:rsidTr="00BE2C3F">
        <w:trPr>
          <w:cantSplit/>
          <w:jc w:val="center"/>
        </w:trPr>
        <w:tc>
          <w:tcPr>
            <w:tcW w:w="3203" w:type="dxa"/>
          </w:tcPr>
          <w:p w14:paraId="2E5F6ECD" w14:textId="77777777" w:rsidR="006C22B9" w:rsidRPr="001F484B" w:rsidRDefault="006C22B9" w:rsidP="007144D5">
            <w:pPr>
              <w:keepNext/>
              <w:keepLines/>
              <w:spacing w:after="0"/>
              <w:jc w:val="center"/>
              <w:rPr>
                <w:rFonts w:ascii="Arial" w:hAnsi="Arial"/>
                <w:sz w:val="18"/>
                <w:lang w:val="en-US"/>
              </w:rPr>
            </w:pPr>
            <w:r w:rsidRPr="00DC4C84">
              <w:rPr>
                <w:rFonts w:ascii="Arial" w:hAnsi="Arial"/>
                <w:sz w:val="18"/>
                <w:lang w:val="en-US"/>
              </w:rPr>
              <w:lastRenderedPageBreak/>
              <w:t>Duplication Counter</w:t>
            </w:r>
            <w:r w:rsidRPr="001F484B">
              <w:rPr>
                <w:rFonts w:ascii="Arial" w:hAnsi="Arial"/>
                <w:sz w:val="18"/>
                <w:lang w:val="en-US"/>
              </w:rPr>
              <w:t xml:space="preserve"> (ecnrous/</w:t>
            </w:r>
            <w:r>
              <w:rPr>
                <w:rFonts w:ascii="Arial" w:hAnsi="Arial" w:hint="eastAsia"/>
                <w:sz w:val="18"/>
                <w:lang w:val="en-US" w:eastAsia="zh-CN"/>
              </w:rPr>
              <w:t>dup</w:t>
            </w:r>
            <w:r w:rsidRPr="001F484B">
              <w:rPr>
                <w:rFonts w:ascii="Arial" w:hAnsi="Arial"/>
                <w:sz w:val="18"/>
                <w:lang w:val="en-US"/>
              </w:rPr>
              <w:t>, 0x</w:t>
            </w:r>
            <w:r w:rsidRPr="001F484B">
              <w:rPr>
                <w:rFonts w:ascii="Arial" w:hAnsi="Arial"/>
                <w:sz w:val="18"/>
              </w:rPr>
              <w:t>010b</w:t>
            </w:r>
            <w:r w:rsidRPr="001F484B">
              <w:rPr>
                <w:rFonts w:ascii="Arial" w:hAnsi="Arial"/>
                <w:sz w:val="18"/>
                <w:lang w:val="en-US"/>
              </w:rPr>
              <w:t>/0x000</w:t>
            </w:r>
            <w:r>
              <w:rPr>
                <w:rFonts w:ascii="Arial" w:hAnsi="Arial" w:hint="eastAsia"/>
                <w:sz w:val="18"/>
                <w:lang w:val="en-US" w:eastAsia="zh-CN"/>
              </w:rPr>
              <w:t>8</w:t>
            </w:r>
            <w:r w:rsidRPr="001F484B">
              <w:rPr>
                <w:rFonts w:ascii="Arial" w:hAnsi="Arial"/>
                <w:sz w:val="18"/>
                <w:lang w:val="en-US"/>
              </w:rPr>
              <w:t>)</w:t>
            </w:r>
          </w:p>
        </w:tc>
        <w:tc>
          <w:tcPr>
            <w:tcW w:w="1827" w:type="dxa"/>
          </w:tcPr>
          <w:p w14:paraId="1E2A7D4D" w14:textId="77777777" w:rsidR="006C22B9" w:rsidRPr="001F484B" w:rsidRDefault="006C22B9" w:rsidP="007144D5">
            <w:pPr>
              <w:keepNext/>
              <w:keepLines/>
              <w:spacing w:after="0"/>
              <w:jc w:val="center"/>
              <w:rPr>
                <w:rFonts w:ascii="Arial" w:hAnsi="Arial"/>
                <w:sz w:val="18"/>
              </w:rPr>
            </w:pPr>
            <w:r w:rsidRPr="001F484B">
              <w:rPr>
                <w:rFonts w:ascii="Arial" w:hAnsi="Arial"/>
                <w:sz w:val="18"/>
              </w:rPr>
              <w:t>Not Supported</w:t>
            </w:r>
          </w:p>
        </w:tc>
        <w:tc>
          <w:tcPr>
            <w:tcW w:w="1752" w:type="dxa"/>
            <w:gridSpan w:val="3"/>
          </w:tcPr>
          <w:p w14:paraId="5F15A9BE" w14:textId="77777777" w:rsidR="006C22B9" w:rsidRPr="001F484B" w:rsidRDefault="006C22B9" w:rsidP="007144D5">
            <w:pPr>
              <w:keepNext/>
              <w:keepLines/>
              <w:spacing w:after="0"/>
              <w:jc w:val="center"/>
              <w:rPr>
                <w:rFonts w:ascii="Arial" w:hAnsi="Arial"/>
                <w:sz w:val="18"/>
              </w:rPr>
            </w:pPr>
            <w:r w:rsidRPr="001F484B">
              <w:rPr>
                <w:rFonts w:ascii="Arial" w:hAnsi="Arial"/>
                <w:sz w:val="18"/>
              </w:rPr>
              <w:t>-</w:t>
            </w:r>
          </w:p>
        </w:tc>
        <w:tc>
          <w:tcPr>
            <w:tcW w:w="2993" w:type="dxa"/>
            <w:gridSpan w:val="2"/>
          </w:tcPr>
          <w:p w14:paraId="5D1DD5C2" w14:textId="77777777" w:rsidR="006C22B9" w:rsidRPr="001F484B" w:rsidRDefault="006C22B9" w:rsidP="007144D5">
            <w:pPr>
              <w:keepNext/>
              <w:keepLines/>
              <w:spacing w:after="0"/>
              <w:jc w:val="center"/>
              <w:rPr>
                <w:rFonts w:ascii="Arial" w:hAnsi="Arial"/>
                <w:sz w:val="18"/>
              </w:rPr>
            </w:pPr>
            <w:r w:rsidRPr="001F484B">
              <w:rPr>
                <w:rFonts w:ascii="Arial" w:hAnsi="Arial"/>
                <w:sz w:val="18"/>
              </w:rPr>
              <w:t>-</w:t>
            </w:r>
          </w:p>
        </w:tc>
      </w:tr>
      <w:tr w:rsidR="00697E25" w:rsidRPr="003C7525" w14:paraId="1161015B" w14:textId="77777777" w:rsidTr="00BE2C3F">
        <w:trPr>
          <w:cantSplit/>
          <w:jc w:val="center"/>
        </w:trPr>
        <w:tc>
          <w:tcPr>
            <w:tcW w:w="3203" w:type="dxa"/>
            <w:shd w:val="clear" w:color="auto" w:fill="E0E0E0"/>
          </w:tcPr>
          <w:p w14:paraId="418A1CC5" w14:textId="77777777" w:rsidR="00697E25" w:rsidRPr="003C7525" w:rsidRDefault="00697E25" w:rsidP="00BE2C3F">
            <w:pPr>
              <w:pStyle w:val="TAH"/>
            </w:pPr>
            <w:r w:rsidRPr="003C7525">
              <w:t>Error Codes</w:t>
            </w:r>
          </w:p>
        </w:tc>
        <w:tc>
          <w:tcPr>
            <w:tcW w:w="6572" w:type="dxa"/>
            <w:gridSpan w:val="6"/>
            <w:shd w:val="clear" w:color="auto" w:fill="E0E0E0"/>
          </w:tcPr>
          <w:p w14:paraId="6A7E7BD1" w14:textId="77777777" w:rsidR="00697E25" w:rsidRPr="003C7525" w:rsidRDefault="00697E25" w:rsidP="00BE2C3F">
            <w:pPr>
              <w:pStyle w:val="TAH"/>
            </w:pPr>
            <w:r w:rsidRPr="003C7525">
              <w:t>Mandatory/Optional</w:t>
            </w:r>
          </w:p>
        </w:tc>
      </w:tr>
      <w:tr w:rsidR="00697E25" w:rsidRPr="003C7525" w14:paraId="7A0BF9DA" w14:textId="77777777" w:rsidTr="00BE2C3F">
        <w:trPr>
          <w:cantSplit/>
          <w:jc w:val="center"/>
        </w:trPr>
        <w:tc>
          <w:tcPr>
            <w:tcW w:w="3203" w:type="dxa"/>
          </w:tcPr>
          <w:p w14:paraId="517DC045" w14:textId="77777777" w:rsidR="00697E25" w:rsidRPr="003C7525" w:rsidRDefault="00697E25" w:rsidP="00BE2C3F">
            <w:pPr>
              <w:pStyle w:val="TAC"/>
            </w:pPr>
            <w:r w:rsidRPr="003C7525">
              <w:t>None</w:t>
            </w:r>
          </w:p>
        </w:tc>
        <w:tc>
          <w:tcPr>
            <w:tcW w:w="6572" w:type="dxa"/>
            <w:gridSpan w:val="6"/>
          </w:tcPr>
          <w:p w14:paraId="60460A74" w14:textId="77777777" w:rsidR="00697E25" w:rsidRPr="003C7525" w:rsidRDefault="00697E25" w:rsidP="00BE2C3F">
            <w:pPr>
              <w:pStyle w:val="TAC"/>
            </w:pPr>
            <w:r w:rsidRPr="003C7525">
              <w:t>-</w:t>
            </w:r>
          </w:p>
        </w:tc>
      </w:tr>
      <w:tr w:rsidR="00697E25" w:rsidRPr="003C7525" w14:paraId="029FF4AD" w14:textId="77777777" w:rsidTr="00BE2C3F">
        <w:trPr>
          <w:cantSplit/>
          <w:jc w:val="center"/>
        </w:trPr>
        <w:tc>
          <w:tcPr>
            <w:tcW w:w="9775" w:type="dxa"/>
            <w:gridSpan w:val="7"/>
          </w:tcPr>
          <w:p w14:paraId="387D07BF" w14:textId="77777777" w:rsidR="00697E25" w:rsidRDefault="00697E25" w:rsidP="00BE2C3F">
            <w:pPr>
              <w:pStyle w:val="TAN"/>
            </w:pPr>
            <w:r w:rsidRPr="003C7525">
              <w:t>NOTE1:</w:t>
            </w:r>
            <w:r>
              <w:tab/>
            </w:r>
            <w:r w:rsidRPr="003C7525">
              <w:t>Application Specific Rate Adaptation shall be applied in accordance with 3GPP TS 26.114 [31]. For speech this requires support of</w:t>
            </w:r>
            <w:r w:rsidRPr="003C7525">
              <w:rPr>
                <w:rFonts w:hint="eastAsia"/>
                <w:lang w:eastAsia="zh-CN"/>
              </w:rPr>
              <w:t xml:space="preserve"> </w:t>
            </w:r>
            <w:r w:rsidRPr="003C7525">
              <w:t>CMR and TMMBR for video.</w:t>
            </w:r>
          </w:p>
          <w:p w14:paraId="2F9F056D" w14:textId="77777777" w:rsidR="00697E25" w:rsidRPr="003C7525" w:rsidRDefault="00697E25" w:rsidP="00BE2C3F">
            <w:pPr>
              <w:pStyle w:val="TAN"/>
            </w:pPr>
            <w:r>
              <w:t>NOTE 2:</w:t>
            </w:r>
            <w:r>
              <w:tab/>
              <w:t>This parameter is only supported for the termination towards the external IP network.</w:t>
            </w:r>
          </w:p>
        </w:tc>
      </w:tr>
    </w:tbl>
    <w:p w14:paraId="4D7A4EAA" w14:textId="77777777" w:rsidR="00697E25" w:rsidRDefault="00697E25" w:rsidP="00697E25"/>
    <w:p w14:paraId="6828A3FA" w14:textId="77777777" w:rsidR="001D378E" w:rsidRPr="00A434AC" w:rsidRDefault="001D378E" w:rsidP="001D378E">
      <w:pPr>
        <w:pStyle w:val="Heading4"/>
      </w:pPr>
      <w:bookmarkStart w:id="109" w:name="_Toc414010840"/>
      <w:r>
        <w:t>5.14.3.16</w:t>
      </w:r>
      <w:r w:rsidRPr="00A434AC">
        <w:tab/>
      </w:r>
      <w:r w:rsidRPr="00B20608">
        <w:rPr>
          <w:bCs/>
        </w:rPr>
        <w:t xml:space="preserve">MG Act-as STUN Server </w:t>
      </w:r>
      <w:r>
        <w:rPr>
          <w:bCs/>
        </w:rPr>
        <w:t>(</w:t>
      </w:r>
      <w:r w:rsidRPr="00B20608">
        <w:rPr>
          <w:rFonts w:cs="Arial"/>
        </w:rPr>
        <w:t>mgastuns</w:t>
      </w:r>
      <w:r>
        <w:rPr>
          <w:rFonts w:cs="Arial"/>
        </w:rPr>
        <w:t>)</w:t>
      </w:r>
      <w:bookmarkEnd w:id="109"/>
    </w:p>
    <w:p w14:paraId="7A27A4F4" w14:textId="77777777" w:rsidR="001D378E" w:rsidRPr="00A434AC" w:rsidRDefault="001D378E" w:rsidP="001D378E">
      <w:pPr>
        <w:pStyle w:val="TH"/>
      </w:pPr>
      <w:r w:rsidRPr="00A434AC">
        <w:t xml:space="preserve">Table </w:t>
      </w:r>
      <w:r>
        <w:rPr>
          <w:noProof/>
        </w:rPr>
        <w:t>5.14.3.16</w:t>
      </w:r>
      <w:r w:rsidRPr="00A434AC">
        <w:rPr>
          <w:noProof/>
        </w:rPr>
        <w:t>.1</w:t>
      </w:r>
      <w:r w:rsidRPr="00A434AC">
        <w:t xml:space="preserve">: </w:t>
      </w:r>
      <w:r w:rsidRPr="00B20608">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7"/>
        <w:gridCol w:w="1827"/>
        <w:gridCol w:w="1351"/>
        <w:gridCol w:w="115"/>
        <w:gridCol w:w="265"/>
        <w:gridCol w:w="1465"/>
        <w:gridCol w:w="1479"/>
      </w:tblGrid>
      <w:tr w:rsidR="001D378E" w:rsidRPr="00810078" w14:paraId="6207EBA9" w14:textId="77777777" w:rsidTr="008C6BF4">
        <w:trPr>
          <w:cantSplit/>
          <w:jc w:val="center"/>
        </w:trPr>
        <w:tc>
          <w:tcPr>
            <w:tcW w:w="3203" w:type="dxa"/>
            <w:shd w:val="clear" w:color="auto" w:fill="E0E0E0"/>
          </w:tcPr>
          <w:p w14:paraId="5DF01D80" w14:textId="77777777" w:rsidR="001D378E" w:rsidRPr="00810078" w:rsidRDefault="001D378E" w:rsidP="008C6BF4">
            <w:pPr>
              <w:pStyle w:val="TAH"/>
            </w:pPr>
            <w:r w:rsidRPr="00810078">
              <w:t xml:space="preserve">Properties </w:t>
            </w:r>
          </w:p>
        </w:tc>
        <w:tc>
          <w:tcPr>
            <w:tcW w:w="1827" w:type="dxa"/>
            <w:shd w:val="clear" w:color="auto" w:fill="E0E0E0"/>
          </w:tcPr>
          <w:p w14:paraId="5FA890E3" w14:textId="77777777" w:rsidR="001D378E" w:rsidRPr="00810078" w:rsidRDefault="001D378E" w:rsidP="008C6BF4">
            <w:pPr>
              <w:pStyle w:val="TAH"/>
            </w:pPr>
            <w:r w:rsidRPr="00810078">
              <w:t>Mandatory/Optional</w:t>
            </w:r>
          </w:p>
        </w:tc>
        <w:tc>
          <w:tcPr>
            <w:tcW w:w="1485" w:type="dxa"/>
            <w:gridSpan w:val="2"/>
            <w:shd w:val="clear" w:color="auto" w:fill="E0E0E0"/>
          </w:tcPr>
          <w:p w14:paraId="60CB490D" w14:textId="77777777" w:rsidR="001D378E" w:rsidRPr="00810078" w:rsidRDefault="001D378E" w:rsidP="008C6BF4">
            <w:pPr>
              <w:pStyle w:val="TAH"/>
            </w:pPr>
            <w:r w:rsidRPr="00810078">
              <w:t>Used in command</w:t>
            </w:r>
          </w:p>
        </w:tc>
        <w:tc>
          <w:tcPr>
            <w:tcW w:w="1765" w:type="dxa"/>
            <w:gridSpan w:val="2"/>
            <w:shd w:val="clear" w:color="auto" w:fill="E0E0E0"/>
          </w:tcPr>
          <w:p w14:paraId="71BE69D6" w14:textId="77777777" w:rsidR="001D378E" w:rsidRPr="00810078" w:rsidRDefault="001D378E" w:rsidP="008C6BF4">
            <w:pPr>
              <w:pStyle w:val="TAH"/>
            </w:pPr>
            <w:r w:rsidRPr="00810078">
              <w:t>Supported Values</w:t>
            </w:r>
          </w:p>
        </w:tc>
        <w:tc>
          <w:tcPr>
            <w:tcW w:w="1495" w:type="dxa"/>
            <w:shd w:val="clear" w:color="auto" w:fill="E0E0E0"/>
          </w:tcPr>
          <w:p w14:paraId="30EF2916" w14:textId="77777777" w:rsidR="001D378E" w:rsidRPr="00810078" w:rsidRDefault="001D378E" w:rsidP="008C6BF4">
            <w:pPr>
              <w:pStyle w:val="TAH"/>
            </w:pPr>
            <w:r w:rsidRPr="00810078">
              <w:t>Provisioned Value</w:t>
            </w:r>
          </w:p>
        </w:tc>
      </w:tr>
      <w:tr w:rsidR="001D378E" w:rsidRPr="00810078" w14:paraId="2259E6CB" w14:textId="77777777" w:rsidTr="008C6BF4">
        <w:trPr>
          <w:cantSplit/>
          <w:jc w:val="center"/>
        </w:trPr>
        <w:tc>
          <w:tcPr>
            <w:tcW w:w="3203" w:type="dxa"/>
            <w:tcBorders>
              <w:bottom w:val="single" w:sz="4" w:space="0" w:color="auto"/>
            </w:tcBorders>
          </w:tcPr>
          <w:p w14:paraId="64E894D9" w14:textId="77777777" w:rsidR="001D378E" w:rsidRPr="00810078" w:rsidRDefault="001D378E" w:rsidP="008C6BF4">
            <w:pPr>
              <w:pStyle w:val="TAC"/>
            </w:pPr>
            <w:r w:rsidRPr="00810078">
              <w:t>Act-as STUN Server (</w:t>
            </w:r>
            <w:r w:rsidRPr="00436A88">
              <w:t>mgastuns/</w:t>
            </w:r>
            <w:r w:rsidRPr="00810078">
              <w:t xml:space="preserve">astuns, </w:t>
            </w:r>
            <w:r w:rsidRPr="00436A88">
              <w:t>0x00c2/</w:t>
            </w:r>
            <w:r w:rsidRPr="00810078">
              <w:t>0x0001)</w:t>
            </w:r>
          </w:p>
        </w:tc>
        <w:tc>
          <w:tcPr>
            <w:tcW w:w="1827" w:type="dxa"/>
            <w:tcBorders>
              <w:bottom w:val="single" w:sz="4" w:space="0" w:color="auto"/>
            </w:tcBorders>
          </w:tcPr>
          <w:p w14:paraId="49A33C99" w14:textId="77777777" w:rsidR="001D378E" w:rsidRPr="00810078" w:rsidRDefault="001D378E" w:rsidP="008C6BF4">
            <w:pPr>
              <w:pStyle w:val="TAC"/>
            </w:pPr>
            <w:r w:rsidRPr="00810078">
              <w:t>M</w:t>
            </w:r>
          </w:p>
        </w:tc>
        <w:tc>
          <w:tcPr>
            <w:tcW w:w="1485" w:type="dxa"/>
            <w:gridSpan w:val="2"/>
            <w:tcBorders>
              <w:bottom w:val="single" w:sz="4" w:space="0" w:color="auto"/>
            </w:tcBorders>
          </w:tcPr>
          <w:p w14:paraId="1658856A" w14:textId="77777777" w:rsidR="001D378E" w:rsidRPr="00810078" w:rsidRDefault="001D378E" w:rsidP="008C6BF4">
            <w:pPr>
              <w:pStyle w:val="TAC"/>
            </w:pPr>
            <w:r w:rsidRPr="00810078">
              <w:t>ADD, MODIFY</w:t>
            </w:r>
          </w:p>
        </w:tc>
        <w:tc>
          <w:tcPr>
            <w:tcW w:w="1765" w:type="dxa"/>
            <w:gridSpan w:val="2"/>
            <w:tcBorders>
              <w:bottom w:val="single" w:sz="4" w:space="0" w:color="auto"/>
            </w:tcBorders>
          </w:tcPr>
          <w:p w14:paraId="5D02E017" w14:textId="77777777" w:rsidR="001D378E" w:rsidRPr="00810078" w:rsidRDefault="001D378E" w:rsidP="008C6BF4">
            <w:pPr>
              <w:pStyle w:val="TAC"/>
            </w:pPr>
            <w:r w:rsidRPr="00810078">
              <w:rPr>
                <w:lang w:val="en-US"/>
              </w:rPr>
              <w:t>ALL</w:t>
            </w:r>
          </w:p>
        </w:tc>
        <w:tc>
          <w:tcPr>
            <w:tcW w:w="1495" w:type="dxa"/>
            <w:tcBorders>
              <w:bottom w:val="single" w:sz="4" w:space="0" w:color="auto"/>
            </w:tcBorders>
          </w:tcPr>
          <w:p w14:paraId="525BAF1E" w14:textId="77777777" w:rsidR="001D378E" w:rsidRPr="00810078" w:rsidRDefault="001D378E" w:rsidP="008C6BF4">
            <w:pPr>
              <w:pStyle w:val="TAC"/>
            </w:pPr>
            <w:r w:rsidRPr="00810078">
              <w:t>-</w:t>
            </w:r>
          </w:p>
        </w:tc>
      </w:tr>
      <w:tr w:rsidR="001D378E" w:rsidRPr="00810078" w14:paraId="2F19290B" w14:textId="77777777" w:rsidTr="008C6BF4">
        <w:trPr>
          <w:cantSplit/>
          <w:jc w:val="center"/>
        </w:trPr>
        <w:tc>
          <w:tcPr>
            <w:tcW w:w="3203" w:type="dxa"/>
            <w:shd w:val="clear" w:color="auto" w:fill="E0E0E0"/>
          </w:tcPr>
          <w:p w14:paraId="6DF7CBDD" w14:textId="77777777" w:rsidR="001D378E" w:rsidRPr="00810078" w:rsidRDefault="001D378E" w:rsidP="008C6BF4">
            <w:pPr>
              <w:pStyle w:val="TAH"/>
            </w:pPr>
            <w:r w:rsidRPr="00810078">
              <w:t>Signals</w:t>
            </w:r>
          </w:p>
        </w:tc>
        <w:tc>
          <w:tcPr>
            <w:tcW w:w="1827" w:type="dxa"/>
            <w:shd w:val="clear" w:color="auto" w:fill="E0E0E0"/>
          </w:tcPr>
          <w:p w14:paraId="5654E07C" w14:textId="77777777" w:rsidR="001D378E" w:rsidRPr="00810078" w:rsidRDefault="001D378E" w:rsidP="008C6BF4">
            <w:pPr>
              <w:pStyle w:val="TAH"/>
            </w:pPr>
            <w:r w:rsidRPr="00810078">
              <w:t>Mandatory/Optional</w:t>
            </w:r>
          </w:p>
        </w:tc>
        <w:tc>
          <w:tcPr>
            <w:tcW w:w="3250" w:type="dxa"/>
            <w:gridSpan w:val="4"/>
            <w:shd w:val="clear" w:color="auto" w:fill="E0E0E0"/>
          </w:tcPr>
          <w:p w14:paraId="1134D0FD" w14:textId="77777777" w:rsidR="001D378E" w:rsidRPr="00810078" w:rsidRDefault="001D378E" w:rsidP="008C6BF4">
            <w:pPr>
              <w:pStyle w:val="TAH"/>
            </w:pPr>
            <w:r w:rsidRPr="00810078">
              <w:t>Used in command</w:t>
            </w:r>
          </w:p>
        </w:tc>
        <w:tc>
          <w:tcPr>
            <w:tcW w:w="1495" w:type="dxa"/>
            <w:shd w:val="clear" w:color="auto" w:fill="E0E0E0"/>
          </w:tcPr>
          <w:p w14:paraId="32422884" w14:textId="77777777" w:rsidR="001D378E" w:rsidRPr="00810078" w:rsidRDefault="001D378E" w:rsidP="008C6BF4">
            <w:pPr>
              <w:pStyle w:val="TAH"/>
            </w:pPr>
            <w:r w:rsidRPr="00810078">
              <w:t>Duration Provisioned Value</w:t>
            </w:r>
          </w:p>
        </w:tc>
      </w:tr>
      <w:tr w:rsidR="001D378E" w:rsidRPr="00810078" w14:paraId="7F9A86C3" w14:textId="77777777" w:rsidTr="008C6BF4">
        <w:trPr>
          <w:cantSplit/>
          <w:jc w:val="center"/>
        </w:trPr>
        <w:tc>
          <w:tcPr>
            <w:tcW w:w="3203" w:type="dxa"/>
            <w:vMerge w:val="restart"/>
          </w:tcPr>
          <w:p w14:paraId="734863B5" w14:textId="77777777" w:rsidR="001D378E" w:rsidRPr="00810078" w:rsidRDefault="001D378E" w:rsidP="008C6BF4">
            <w:pPr>
              <w:pStyle w:val="TAC"/>
            </w:pPr>
            <w:r w:rsidRPr="00810078">
              <w:t>None</w:t>
            </w:r>
          </w:p>
        </w:tc>
        <w:tc>
          <w:tcPr>
            <w:tcW w:w="1827" w:type="dxa"/>
            <w:tcBorders>
              <w:bottom w:val="single" w:sz="4" w:space="0" w:color="auto"/>
            </w:tcBorders>
          </w:tcPr>
          <w:p w14:paraId="3B26195B" w14:textId="77777777" w:rsidR="001D378E" w:rsidRPr="00810078" w:rsidRDefault="001D378E" w:rsidP="008C6BF4">
            <w:pPr>
              <w:pStyle w:val="TAC"/>
              <w:rPr>
                <w:bCs/>
              </w:rPr>
            </w:pPr>
            <w:r w:rsidRPr="00810078">
              <w:rPr>
                <w:bCs/>
              </w:rPr>
              <w:t>-</w:t>
            </w:r>
          </w:p>
        </w:tc>
        <w:tc>
          <w:tcPr>
            <w:tcW w:w="3250" w:type="dxa"/>
            <w:gridSpan w:val="4"/>
            <w:tcBorders>
              <w:bottom w:val="single" w:sz="4" w:space="0" w:color="auto"/>
            </w:tcBorders>
          </w:tcPr>
          <w:p w14:paraId="3FA7829D" w14:textId="77777777" w:rsidR="001D378E" w:rsidRPr="00810078" w:rsidRDefault="001D378E" w:rsidP="008C6BF4">
            <w:pPr>
              <w:pStyle w:val="TAC"/>
              <w:rPr>
                <w:bCs/>
              </w:rPr>
            </w:pPr>
            <w:r w:rsidRPr="00810078">
              <w:rPr>
                <w:bCs/>
              </w:rPr>
              <w:t>-</w:t>
            </w:r>
          </w:p>
        </w:tc>
        <w:tc>
          <w:tcPr>
            <w:tcW w:w="1495" w:type="dxa"/>
            <w:tcBorders>
              <w:bottom w:val="single" w:sz="4" w:space="0" w:color="auto"/>
            </w:tcBorders>
          </w:tcPr>
          <w:p w14:paraId="184A909D" w14:textId="77777777" w:rsidR="001D378E" w:rsidRPr="00810078" w:rsidRDefault="001D378E" w:rsidP="008C6BF4">
            <w:pPr>
              <w:pStyle w:val="TAC"/>
              <w:rPr>
                <w:bCs/>
              </w:rPr>
            </w:pPr>
            <w:r w:rsidRPr="00810078">
              <w:rPr>
                <w:bCs/>
              </w:rPr>
              <w:t>-</w:t>
            </w:r>
          </w:p>
        </w:tc>
      </w:tr>
      <w:tr w:rsidR="001D378E" w:rsidRPr="00810078" w14:paraId="62C235A8" w14:textId="77777777" w:rsidTr="008C6BF4">
        <w:trPr>
          <w:cantSplit/>
          <w:jc w:val="center"/>
        </w:trPr>
        <w:tc>
          <w:tcPr>
            <w:tcW w:w="3203" w:type="dxa"/>
            <w:vMerge/>
          </w:tcPr>
          <w:p w14:paraId="6630DBBA" w14:textId="77777777" w:rsidR="001D378E" w:rsidRPr="00810078" w:rsidRDefault="001D378E" w:rsidP="008C6BF4">
            <w:pPr>
              <w:pStyle w:val="TAC"/>
            </w:pPr>
          </w:p>
        </w:tc>
        <w:tc>
          <w:tcPr>
            <w:tcW w:w="1827" w:type="dxa"/>
            <w:shd w:val="clear" w:color="auto" w:fill="E0E0E0"/>
          </w:tcPr>
          <w:p w14:paraId="7B6A5631" w14:textId="77777777" w:rsidR="001D378E" w:rsidRPr="00810078" w:rsidRDefault="001D378E" w:rsidP="008C6BF4">
            <w:pPr>
              <w:pStyle w:val="TAH"/>
            </w:pPr>
            <w:r w:rsidRPr="00810078">
              <w:t>Signal Parameters</w:t>
            </w:r>
          </w:p>
        </w:tc>
        <w:tc>
          <w:tcPr>
            <w:tcW w:w="1364" w:type="dxa"/>
            <w:shd w:val="clear" w:color="auto" w:fill="E0E0E0"/>
          </w:tcPr>
          <w:p w14:paraId="39799E05" w14:textId="77777777" w:rsidR="001D378E" w:rsidRPr="00810078" w:rsidRDefault="001D378E" w:rsidP="008C6BF4">
            <w:pPr>
              <w:pStyle w:val="TAH"/>
            </w:pPr>
            <w:r w:rsidRPr="00810078">
              <w:t>Mandatory/</w:t>
            </w:r>
          </w:p>
          <w:p w14:paraId="09B0085A" w14:textId="77777777" w:rsidR="001D378E" w:rsidRPr="00810078" w:rsidRDefault="001D378E" w:rsidP="008C6BF4">
            <w:pPr>
              <w:pStyle w:val="TAH"/>
            </w:pPr>
            <w:r w:rsidRPr="00810078">
              <w:t>Optional</w:t>
            </w:r>
          </w:p>
        </w:tc>
        <w:tc>
          <w:tcPr>
            <w:tcW w:w="1886" w:type="dxa"/>
            <w:gridSpan w:val="3"/>
            <w:shd w:val="clear" w:color="auto" w:fill="E0E0E0"/>
          </w:tcPr>
          <w:p w14:paraId="413D12B4" w14:textId="77777777" w:rsidR="001D378E" w:rsidRPr="00810078" w:rsidRDefault="001D378E" w:rsidP="008C6BF4">
            <w:pPr>
              <w:pStyle w:val="TAH"/>
            </w:pPr>
            <w:r w:rsidRPr="00810078">
              <w:t>Supported</w:t>
            </w:r>
          </w:p>
          <w:p w14:paraId="5F034B18" w14:textId="77777777" w:rsidR="001D378E" w:rsidRPr="00810078" w:rsidRDefault="001D378E" w:rsidP="008C6BF4">
            <w:pPr>
              <w:pStyle w:val="TAH"/>
            </w:pPr>
            <w:r w:rsidRPr="00810078">
              <w:t>Values</w:t>
            </w:r>
          </w:p>
        </w:tc>
        <w:tc>
          <w:tcPr>
            <w:tcW w:w="1495" w:type="dxa"/>
            <w:shd w:val="clear" w:color="auto" w:fill="E0E0E0"/>
          </w:tcPr>
          <w:p w14:paraId="1C64D168" w14:textId="77777777" w:rsidR="001D378E" w:rsidRPr="00810078" w:rsidRDefault="001D378E" w:rsidP="008C6BF4">
            <w:pPr>
              <w:pStyle w:val="TAH"/>
            </w:pPr>
            <w:r w:rsidRPr="00810078">
              <w:t>Duration Provisioned Value</w:t>
            </w:r>
          </w:p>
        </w:tc>
      </w:tr>
      <w:tr w:rsidR="001D378E" w:rsidRPr="00810078" w14:paraId="0C83F375" w14:textId="77777777" w:rsidTr="008C6BF4">
        <w:trPr>
          <w:cantSplit/>
          <w:jc w:val="center"/>
        </w:trPr>
        <w:tc>
          <w:tcPr>
            <w:tcW w:w="3203" w:type="dxa"/>
            <w:vMerge/>
            <w:tcBorders>
              <w:bottom w:val="single" w:sz="4" w:space="0" w:color="auto"/>
            </w:tcBorders>
          </w:tcPr>
          <w:p w14:paraId="4F9154AF" w14:textId="77777777" w:rsidR="001D378E" w:rsidRPr="00810078" w:rsidRDefault="001D378E" w:rsidP="008C6BF4">
            <w:pPr>
              <w:pStyle w:val="TAC"/>
            </w:pPr>
          </w:p>
        </w:tc>
        <w:tc>
          <w:tcPr>
            <w:tcW w:w="1827" w:type="dxa"/>
            <w:tcBorders>
              <w:bottom w:val="single" w:sz="4" w:space="0" w:color="auto"/>
            </w:tcBorders>
          </w:tcPr>
          <w:p w14:paraId="156A9192" w14:textId="77777777" w:rsidR="001D378E" w:rsidRPr="00810078" w:rsidRDefault="001D378E" w:rsidP="008C6BF4">
            <w:pPr>
              <w:pStyle w:val="TAC"/>
              <w:rPr>
                <w:bCs/>
              </w:rPr>
            </w:pPr>
            <w:r w:rsidRPr="00810078">
              <w:rPr>
                <w:bCs/>
              </w:rPr>
              <w:t>-</w:t>
            </w:r>
          </w:p>
        </w:tc>
        <w:tc>
          <w:tcPr>
            <w:tcW w:w="1364" w:type="dxa"/>
            <w:tcBorders>
              <w:bottom w:val="single" w:sz="4" w:space="0" w:color="auto"/>
            </w:tcBorders>
          </w:tcPr>
          <w:p w14:paraId="345F5945" w14:textId="77777777" w:rsidR="001D378E" w:rsidRPr="00810078" w:rsidRDefault="001D378E" w:rsidP="008C6BF4">
            <w:pPr>
              <w:pStyle w:val="TAC"/>
              <w:rPr>
                <w:bCs/>
              </w:rPr>
            </w:pPr>
            <w:r w:rsidRPr="00810078">
              <w:rPr>
                <w:bCs/>
              </w:rPr>
              <w:t>-</w:t>
            </w:r>
          </w:p>
        </w:tc>
        <w:tc>
          <w:tcPr>
            <w:tcW w:w="1886" w:type="dxa"/>
            <w:gridSpan w:val="3"/>
            <w:tcBorders>
              <w:bottom w:val="single" w:sz="4" w:space="0" w:color="auto"/>
            </w:tcBorders>
          </w:tcPr>
          <w:p w14:paraId="48F06DA1" w14:textId="77777777" w:rsidR="001D378E" w:rsidRPr="00810078" w:rsidRDefault="001D378E" w:rsidP="008C6BF4">
            <w:pPr>
              <w:pStyle w:val="TAC"/>
            </w:pPr>
            <w:r w:rsidRPr="00810078">
              <w:t>-</w:t>
            </w:r>
          </w:p>
        </w:tc>
        <w:tc>
          <w:tcPr>
            <w:tcW w:w="1495" w:type="dxa"/>
            <w:tcBorders>
              <w:bottom w:val="single" w:sz="4" w:space="0" w:color="auto"/>
            </w:tcBorders>
          </w:tcPr>
          <w:p w14:paraId="4AAA90DB" w14:textId="77777777" w:rsidR="001D378E" w:rsidRPr="00810078" w:rsidRDefault="001D378E" w:rsidP="008C6BF4">
            <w:pPr>
              <w:pStyle w:val="TAC"/>
              <w:rPr>
                <w:bCs/>
              </w:rPr>
            </w:pPr>
            <w:r w:rsidRPr="00810078">
              <w:rPr>
                <w:bCs/>
              </w:rPr>
              <w:t>-</w:t>
            </w:r>
          </w:p>
        </w:tc>
      </w:tr>
      <w:tr w:rsidR="001D378E" w:rsidRPr="00810078" w14:paraId="636169DB" w14:textId="77777777" w:rsidTr="008C6BF4">
        <w:trPr>
          <w:cantSplit/>
          <w:jc w:val="center"/>
        </w:trPr>
        <w:tc>
          <w:tcPr>
            <w:tcW w:w="3203" w:type="dxa"/>
            <w:shd w:val="clear" w:color="auto" w:fill="E0E0E0"/>
          </w:tcPr>
          <w:p w14:paraId="3D1F9770" w14:textId="77777777" w:rsidR="001D378E" w:rsidRPr="00810078" w:rsidRDefault="001D378E" w:rsidP="008C6BF4">
            <w:pPr>
              <w:pStyle w:val="TAH"/>
            </w:pPr>
            <w:r w:rsidRPr="00810078">
              <w:t>Events</w:t>
            </w:r>
          </w:p>
        </w:tc>
        <w:tc>
          <w:tcPr>
            <w:tcW w:w="1827" w:type="dxa"/>
            <w:shd w:val="clear" w:color="auto" w:fill="E0E0E0"/>
          </w:tcPr>
          <w:p w14:paraId="0001658E" w14:textId="77777777" w:rsidR="001D378E" w:rsidRPr="00810078" w:rsidRDefault="001D378E" w:rsidP="008C6BF4">
            <w:pPr>
              <w:pStyle w:val="TAH"/>
            </w:pPr>
            <w:r w:rsidRPr="00810078">
              <w:t>Mandatory/Optional</w:t>
            </w:r>
          </w:p>
        </w:tc>
        <w:tc>
          <w:tcPr>
            <w:tcW w:w="4745" w:type="dxa"/>
            <w:gridSpan w:val="5"/>
            <w:shd w:val="clear" w:color="auto" w:fill="E0E0E0"/>
          </w:tcPr>
          <w:p w14:paraId="50A19F19" w14:textId="77777777" w:rsidR="001D378E" w:rsidRPr="00810078" w:rsidRDefault="001D378E" w:rsidP="008C6BF4">
            <w:pPr>
              <w:pStyle w:val="TAH"/>
            </w:pPr>
            <w:r w:rsidRPr="00810078">
              <w:t>Used in command</w:t>
            </w:r>
          </w:p>
        </w:tc>
      </w:tr>
      <w:tr w:rsidR="001D378E" w:rsidRPr="00810078" w14:paraId="354EBE84" w14:textId="77777777" w:rsidTr="008C6BF4">
        <w:trPr>
          <w:cantSplit/>
          <w:jc w:val="center"/>
        </w:trPr>
        <w:tc>
          <w:tcPr>
            <w:tcW w:w="3203" w:type="dxa"/>
            <w:vMerge w:val="restart"/>
          </w:tcPr>
          <w:p w14:paraId="2B26F437" w14:textId="77777777" w:rsidR="001D378E" w:rsidRPr="00810078" w:rsidRDefault="001D378E" w:rsidP="008C6BF4">
            <w:pPr>
              <w:pStyle w:val="TAC"/>
              <w:rPr>
                <w:lang w:val="en-US"/>
              </w:rPr>
            </w:pPr>
            <w:r w:rsidRPr="00810078">
              <w:rPr>
                <w:lang w:val="en-US"/>
              </w:rPr>
              <w:t>None</w:t>
            </w:r>
          </w:p>
        </w:tc>
        <w:tc>
          <w:tcPr>
            <w:tcW w:w="1827" w:type="dxa"/>
            <w:tcBorders>
              <w:bottom w:val="single" w:sz="4" w:space="0" w:color="auto"/>
            </w:tcBorders>
          </w:tcPr>
          <w:p w14:paraId="1073ACE9" w14:textId="77777777" w:rsidR="001D378E" w:rsidRPr="00810078" w:rsidRDefault="001D378E" w:rsidP="008C6BF4">
            <w:pPr>
              <w:pStyle w:val="TAC"/>
              <w:rPr>
                <w:bCs/>
              </w:rPr>
            </w:pPr>
            <w:r w:rsidRPr="00810078">
              <w:rPr>
                <w:bCs/>
              </w:rPr>
              <w:t>-</w:t>
            </w:r>
          </w:p>
        </w:tc>
        <w:tc>
          <w:tcPr>
            <w:tcW w:w="4745" w:type="dxa"/>
            <w:gridSpan w:val="5"/>
            <w:tcBorders>
              <w:bottom w:val="single" w:sz="4" w:space="0" w:color="auto"/>
            </w:tcBorders>
          </w:tcPr>
          <w:p w14:paraId="40BD32B2" w14:textId="77777777" w:rsidR="001D378E" w:rsidRPr="00810078" w:rsidRDefault="001D378E" w:rsidP="008C6BF4">
            <w:pPr>
              <w:pStyle w:val="TAC"/>
              <w:rPr>
                <w:bCs/>
              </w:rPr>
            </w:pPr>
            <w:r w:rsidRPr="00810078">
              <w:rPr>
                <w:bCs/>
              </w:rPr>
              <w:t>-</w:t>
            </w:r>
          </w:p>
        </w:tc>
      </w:tr>
      <w:tr w:rsidR="001D378E" w:rsidRPr="00810078" w14:paraId="212979C0" w14:textId="77777777" w:rsidTr="008C6BF4">
        <w:trPr>
          <w:cantSplit/>
          <w:jc w:val="center"/>
        </w:trPr>
        <w:tc>
          <w:tcPr>
            <w:tcW w:w="3203" w:type="dxa"/>
            <w:vMerge/>
          </w:tcPr>
          <w:p w14:paraId="28EF9E5A" w14:textId="77777777" w:rsidR="001D378E" w:rsidRPr="00810078" w:rsidRDefault="001D378E" w:rsidP="008C6BF4">
            <w:pPr>
              <w:pStyle w:val="TAC"/>
              <w:rPr>
                <w:b/>
                <w:bCs/>
              </w:rPr>
            </w:pPr>
          </w:p>
        </w:tc>
        <w:tc>
          <w:tcPr>
            <w:tcW w:w="1827" w:type="dxa"/>
            <w:shd w:val="clear" w:color="auto" w:fill="E0E0E0"/>
          </w:tcPr>
          <w:p w14:paraId="0B9AB8B7" w14:textId="77777777" w:rsidR="001D378E" w:rsidRPr="00810078" w:rsidRDefault="001D378E" w:rsidP="008C6BF4">
            <w:pPr>
              <w:pStyle w:val="TAH"/>
            </w:pPr>
            <w:r w:rsidRPr="00810078">
              <w:t>Event Parameters</w:t>
            </w:r>
          </w:p>
        </w:tc>
        <w:tc>
          <w:tcPr>
            <w:tcW w:w="1364" w:type="dxa"/>
            <w:shd w:val="clear" w:color="auto" w:fill="E0E0E0"/>
          </w:tcPr>
          <w:p w14:paraId="49AD0C09" w14:textId="77777777" w:rsidR="001D378E" w:rsidRPr="00810078" w:rsidRDefault="001D378E" w:rsidP="008C6BF4">
            <w:pPr>
              <w:pStyle w:val="TAH"/>
            </w:pPr>
            <w:r w:rsidRPr="00810078">
              <w:t>Mandatory/</w:t>
            </w:r>
          </w:p>
          <w:p w14:paraId="0EB3A105" w14:textId="77777777" w:rsidR="001D378E" w:rsidRPr="00810078" w:rsidRDefault="001D378E" w:rsidP="008C6BF4">
            <w:pPr>
              <w:pStyle w:val="TAH"/>
            </w:pPr>
            <w:r w:rsidRPr="00810078">
              <w:t>Optional</w:t>
            </w:r>
          </w:p>
        </w:tc>
        <w:tc>
          <w:tcPr>
            <w:tcW w:w="1886" w:type="dxa"/>
            <w:gridSpan w:val="3"/>
            <w:shd w:val="clear" w:color="auto" w:fill="E0E0E0"/>
          </w:tcPr>
          <w:p w14:paraId="1C34F7F0" w14:textId="77777777" w:rsidR="001D378E" w:rsidRPr="00810078" w:rsidRDefault="001D378E" w:rsidP="008C6BF4">
            <w:pPr>
              <w:pStyle w:val="TAH"/>
            </w:pPr>
            <w:r w:rsidRPr="00810078">
              <w:t>Supported</w:t>
            </w:r>
          </w:p>
          <w:p w14:paraId="371871BA" w14:textId="77777777" w:rsidR="001D378E" w:rsidRPr="00810078" w:rsidRDefault="001D378E" w:rsidP="008C6BF4">
            <w:pPr>
              <w:pStyle w:val="TAH"/>
            </w:pPr>
            <w:r w:rsidRPr="00810078">
              <w:t>Values</w:t>
            </w:r>
          </w:p>
        </w:tc>
        <w:tc>
          <w:tcPr>
            <w:tcW w:w="1495" w:type="dxa"/>
            <w:shd w:val="clear" w:color="auto" w:fill="E0E0E0"/>
          </w:tcPr>
          <w:p w14:paraId="3FCFC79C" w14:textId="77777777" w:rsidR="001D378E" w:rsidRPr="00810078" w:rsidRDefault="001D378E" w:rsidP="008C6BF4">
            <w:pPr>
              <w:pStyle w:val="TAH"/>
            </w:pPr>
            <w:r w:rsidRPr="00810078">
              <w:t>Provisioned Value</w:t>
            </w:r>
          </w:p>
        </w:tc>
      </w:tr>
      <w:tr w:rsidR="001D378E" w:rsidRPr="00810078" w14:paraId="6AB0A9C9" w14:textId="77777777" w:rsidTr="008C6BF4">
        <w:trPr>
          <w:cantSplit/>
          <w:jc w:val="center"/>
        </w:trPr>
        <w:tc>
          <w:tcPr>
            <w:tcW w:w="3203" w:type="dxa"/>
            <w:vMerge/>
          </w:tcPr>
          <w:p w14:paraId="4F307891" w14:textId="77777777" w:rsidR="001D378E" w:rsidRPr="00810078" w:rsidRDefault="001D378E" w:rsidP="008C6BF4">
            <w:pPr>
              <w:pStyle w:val="TAC"/>
              <w:rPr>
                <w:b/>
                <w:bCs/>
              </w:rPr>
            </w:pPr>
          </w:p>
        </w:tc>
        <w:tc>
          <w:tcPr>
            <w:tcW w:w="1827" w:type="dxa"/>
            <w:tcBorders>
              <w:bottom w:val="single" w:sz="4" w:space="0" w:color="auto"/>
            </w:tcBorders>
          </w:tcPr>
          <w:p w14:paraId="118E26E6" w14:textId="77777777" w:rsidR="001D378E" w:rsidRPr="00810078" w:rsidRDefault="001D378E" w:rsidP="008C6BF4">
            <w:pPr>
              <w:pStyle w:val="TAC"/>
              <w:rPr>
                <w:bCs/>
              </w:rPr>
            </w:pPr>
            <w:r w:rsidRPr="00810078">
              <w:rPr>
                <w:bCs/>
              </w:rPr>
              <w:t>-</w:t>
            </w:r>
          </w:p>
        </w:tc>
        <w:tc>
          <w:tcPr>
            <w:tcW w:w="1364" w:type="dxa"/>
            <w:tcBorders>
              <w:bottom w:val="single" w:sz="4" w:space="0" w:color="auto"/>
            </w:tcBorders>
          </w:tcPr>
          <w:p w14:paraId="1576FF54" w14:textId="77777777" w:rsidR="001D378E" w:rsidRPr="00810078" w:rsidRDefault="001D378E" w:rsidP="008C6BF4">
            <w:pPr>
              <w:pStyle w:val="TAC"/>
              <w:rPr>
                <w:bCs/>
              </w:rPr>
            </w:pPr>
            <w:r w:rsidRPr="00810078">
              <w:rPr>
                <w:bCs/>
              </w:rPr>
              <w:t>-</w:t>
            </w:r>
          </w:p>
        </w:tc>
        <w:tc>
          <w:tcPr>
            <w:tcW w:w="1886" w:type="dxa"/>
            <w:gridSpan w:val="3"/>
            <w:tcBorders>
              <w:bottom w:val="single" w:sz="4" w:space="0" w:color="auto"/>
            </w:tcBorders>
          </w:tcPr>
          <w:p w14:paraId="112DEEB8" w14:textId="77777777" w:rsidR="001D378E" w:rsidRPr="00810078" w:rsidRDefault="001D378E" w:rsidP="008C6BF4">
            <w:pPr>
              <w:pStyle w:val="TAC"/>
            </w:pPr>
            <w:r w:rsidRPr="00810078">
              <w:t>-</w:t>
            </w:r>
          </w:p>
        </w:tc>
        <w:tc>
          <w:tcPr>
            <w:tcW w:w="1495" w:type="dxa"/>
            <w:tcBorders>
              <w:bottom w:val="single" w:sz="4" w:space="0" w:color="auto"/>
            </w:tcBorders>
          </w:tcPr>
          <w:p w14:paraId="2A2BBAF9" w14:textId="77777777" w:rsidR="001D378E" w:rsidRPr="00810078" w:rsidRDefault="001D378E" w:rsidP="008C6BF4">
            <w:pPr>
              <w:pStyle w:val="TAC"/>
              <w:rPr>
                <w:bCs/>
              </w:rPr>
            </w:pPr>
            <w:r w:rsidRPr="00810078">
              <w:rPr>
                <w:bCs/>
              </w:rPr>
              <w:t>-</w:t>
            </w:r>
          </w:p>
        </w:tc>
      </w:tr>
      <w:tr w:rsidR="001D378E" w:rsidRPr="00810078" w14:paraId="5289C584" w14:textId="77777777" w:rsidTr="008C6BF4">
        <w:trPr>
          <w:cantSplit/>
          <w:jc w:val="center"/>
        </w:trPr>
        <w:tc>
          <w:tcPr>
            <w:tcW w:w="3203" w:type="dxa"/>
            <w:vMerge/>
          </w:tcPr>
          <w:p w14:paraId="166E813A" w14:textId="77777777" w:rsidR="001D378E" w:rsidRPr="00810078" w:rsidRDefault="001D378E" w:rsidP="008C6BF4">
            <w:pPr>
              <w:pStyle w:val="TAC"/>
              <w:rPr>
                <w:b/>
                <w:bCs/>
              </w:rPr>
            </w:pPr>
          </w:p>
        </w:tc>
        <w:tc>
          <w:tcPr>
            <w:tcW w:w="1827" w:type="dxa"/>
            <w:tcBorders>
              <w:bottom w:val="single" w:sz="4" w:space="0" w:color="auto"/>
            </w:tcBorders>
          </w:tcPr>
          <w:p w14:paraId="2860558E" w14:textId="77777777" w:rsidR="001D378E" w:rsidRPr="00810078" w:rsidRDefault="001D378E" w:rsidP="008C6BF4">
            <w:pPr>
              <w:pStyle w:val="TAC"/>
              <w:rPr>
                <w:lang w:val="en-US"/>
              </w:rPr>
            </w:pPr>
            <w:r w:rsidRPr="00810078">
              <w:t>-</w:t>
            </w:r>
          </w:p>
        </w:tc>
        <w:tc>
          <w:tcPr>
            <w:tcW w:w="1364" w:type="dxa"/>
            <w:tcBorders>
              <w:bottom w:val="single" w:sz="4" w:space="0" w:color="auto"/>
            </w:tcBorders>
          </w:tcPr>
          <w:p w14:paraId="12BEE701" w14:textId="77777777" w:rsidR="001D378E" w:rsidRPr="00810078" w:rsidRDefault="001D378E" w:rsidP="008C6BF4">
            <w:pPr>
              <w:pStyle w:val="TAC"/>
              <w:rPr>
                <w:bCs/>
              </w:rPr>
            </w:pPr>
            <w:r w:rsidRPr="00810078">
              <w:rPr>
                <w:bCs/>
              </w:rPr>
              <w:t>-</w:t>
            </w:r>
          </w:p>
        </w:tc>
        <w:tc>
          <w:tcPr>
            <w:tcW w:w="1886" w:type="dxa"/>
            <w:gridSpan w:val="3"/>
            <w:tcBorders>
              <w:bottom w:val="single" w:sz="4" w:space="0" w:color="auto"/>
            </w:tcBorders>
          </w:tcPr>
          <w:p w14:paraId="40B0D09A" w14:textId="77777777" w:rsidR="001D378E" w:rsidRPr="00810078" w:rsidRDefault="001D378E" w:rsidP="008C6BF4">
            <w:pPr>
              <w:pStyle w:val="TAC"/>
            </w:pPr>
            <w:r w:rsidRPr="00810078">
              <w:t>-</w:t>
            </w:r>
          </w:p>
        </w:tc>
        <w:tc>
          <w:tcPr>
            <w:tcW w:w="1495" w:type="dxa"/>
            <w:tcBorders>
              <w:bottom w:val="single" w:sz="4" w:space="0" w:color="auto"/>
            </w:tcBorders>
          </w:tcPr>
          <w:p w14:paraId="5A3F8979" w14:textId="77777777" w:rsidR="001D378E" w:rsidRPr="00810078" w:rsidRDefault="001D378E" w:rsidP="008C6BF4">
            <w:pPr>
              <w:pStyle w:val="TAC"/>
              <w:rPr>
                <w:bCs/>
              </w:rPr>
            </w:pPr>
            <w:r w:rsidRPr="00810078">
              <w:rPr>
                <w:bCs/>
              </w:rPr>
              <w:t>-</w:t>
            </w:r>
          </w:p>
        </w:tc>
      </w:tr>
      <w:tr w:rsidR="001D378E" w:rsidRPr="00810078" w14:paraId="66B5EA3C" w14:textId="77777777" w:rsidTr="008C6BF4">
        <w:trPr>
          <w:cantSplit/>
          <w:jc w:val="center"/>
        </w:trPr>
        <w:tc>
          <w:tcPr>
            <w:tcW w:w="3203" w:type="dxa"/>
            <w:vMerge/>
          </w:tcPr>
          <w:p w14:paraId="0A6B3BA3" w14:textId="77777777" w:rsidR="001D378E" w:rsidRPr="00810078" w:rsidRDefault="001D378E" w:rsidP="008C6BF4">
            <w:pPr>
              <w:pStyle w:val="TAC"/>
              <w:rPr>
                <w:b/>
                <w:bCs/>
              </w:rPr>
            </w:pPr>
          </w:p>
        </w:tc>
        <w:tc>
          <w:tcPr>
            <w:tcW w:w="1827" w:type="dxa"/>
            <w:shd w:val="clear" w:color="auto" w:fill="E0E0E0"/>
          </w:tcPr>
          <w:p w14:paraId="4EDB9828" w14:textId="77777777" w:rsidR="001D378E" w:rsidRPr="00810078" w:rsidRDefault="001D378E" w:rsidP="008C6BF4">
            <w:pPr>
              <w:pStyle w:val="TAH"/>
            </w:pPr>
            <w:r w:rsidRPr="00810078">
              <w:t>ObservedEvent</w:t>
            </w:r>
          </w:p>
          <w:p w14:paraId="59691C5C" w14:textId="77777777" w:rsidR="001D378E" w:rsidRPr="00810078" w:rsidRDefault="001D378E" w:rsidP="008C6BF4">
            <w:pPr>
              <w:pStyle w:val="TAH"/>
            </w:pPr>
            <w:r w:rsidRPr="00810078">
              <w:t>Parameters</w:t>
            </w:r>
          </w:p>
        </w:tc>
        <w:tc>
          <w:tcPr>
            <w:tcW w:w="1364" w:type="dxa"/>
            <w:shd w:val="clear" w:color="auto" w:fill="E0E0E0"/>
          </w:tcPr>
          <w:p w14:paraId="3071C97E" w14:textId="77777777" w:rsidR="001D378E" w:rsidRPr="00810078" w:rsidRDefault="001D378E" w:rsidP="008C6BF4">
            <w:pPr>
              <w:pStyle w:val="TAH"/>
            </w:pPr>
            <w:r w:rsidRPr="00810078">
              <w:t>Mandatory/</w:t>
            </w:r>
          </w:p>
          <w:p w14:paraId="184BB8F9" w14:textId="77777777" w:rsidR="001D378E" w:rsidRPr="00810078" w:rsidRDefault="001D378E" w:rsidP="008C6BF4">
            <w:pPr>
              <w:pStyle w:val="TAH"/>
            </w:pPr>
            <w:r w:rsidRPr="00810078">
              <w:t>Optional</w:t>
            </w:r>
          </w:p>
        </w:tc>
        <w:tc>
          <w:tcPr>
            <w:tcW w:w="1886" w:type="dxa"/>
            <w:gridSpan w:val="3"/>
            <w:shd w:val="clear" w:color="auto" w:fill="E0E0E0"/>
          </w:tcPr>
          <w:p w14:paraId="2C03E5E6" w14:textId="77777777" w:rsidR="001D378E" w:rsidRPr="00810078" w:rsidRDefault="001D378E" w:rsidP="008C6BF4">
            <w:pPr>
              <w:pStyle w:val="TAH"/>
            </w:pPr>
            <w:r w:rsidRPr="00810078">
              <w:t>Supported</w:t>
            </w:r>
          </w:p>
          <w:p w14:paraId="2C97804C" w14:textId="77777777" w:rsidR="001D378E" w:rsidRPr="00810078" w:rsidRDefault="001D378E" w:rsidP="008C6BF4">
            <w:pPr>
              <w:pStyle w:val="TAH"/>
            </w:pPr>
            <w:r w:rsidRPr="00810078">
              <w:t>Values</w:t>
            </w:r>
          </w:p>
        </w:tc>
        <w:tc>
          <w:tcPr>
            <w:tcW w:w="1495" w:type="dxa"/>
            <w:shd w:val="clear" w:color="auto" w:fill="E0E0E0"/>
          </w:tcPr>
          <w:p w14:paraId="4B21B1FC" w14:textId="77777777" w:rsidR="001D378E" w:rsidRPr="00810078" w:rsidRDefault="001D378E" w:rsidP="008C6BF4">
            <w:pPr>
              <w:pStyle w:val="TAH"/>
            </w:pPr>
            <w:r w:rsidRPr="00810078">
              <w:t>Provisioned Value</w:t>
            </w:r>
          </w:p>
        </w:tc>
      </w:tr>
      <w:tr w:rsidR="001D378E" w:rsidRPr="00810078" w14:paraId="38992BCF" w14:textId="77777777" w:rsidTr="008C6BF4">
        <w:trPr>
          <w:cantSplit/>
          <w:jc w:val="center"/>
        </w:trPr>
        <w:tc>
          <w:tcPr>
            <w:tcW w:w="3203" w:type="dxa"/>
            <w:vMerge/>
            <w:tcBorders>
              <w:bottom w:val="single" w:sz="4" w:space="0" w:color="auto"/>
            </w:tcBorders>
          </w:tcPr>
          <w:p w14:paraId="6BE7E9E5" w14:textId="77777777" w:rsidR="001D378E" w:rsidRPr="00810078" w:rsidRDefault="001D378E" w:rsidP="008C6BF4">
            <w:pPr>
              <w:pStyle w:val="TAN"/>
              <w:rPr>
                <w:b/>
                <w:bCs/>
              </w:rPr>
            </w:pPr>
          </w:p>
        </w:tc>
        <w:tc>
          <w:tcPr>
            <w:tcW w:w="1827" w:type="dxa"/>
            <w:tcBorders>
              <w:bottom w:val="single" w:sz="4" w:space="0" w:color="auto"/>
            </w:tcBorders>
          </w:tcPr>
          <w:p w14:paraId="3B04D7D3" w14:textId="77777777" w:rsidR="001D378E" w:rsidRPr="00810078" w:rsidRDefault="001D378E" w:rsidP="008C6BF4">
            <w:pPr>
              <w:pStyle w:val="TAC"/>
              <w:rPr>
                <w:lang w:val="es-ES_tradnl"/>
              </w:rPr>
            </w:pPr>
            <w:r w:rsidRPr="00810078">
              <w:rPr>
                <w:lang w:val="it-IT"/>
              </w:rPr>
              <w:t>-</w:t>
            </w:r>
            <w:r w:rsidRPr="00810078">
              <w:rPr>
                <w:lang w:val="es-ES_tradnl"/>
              </w:rPr>
              <w:t xml:space="preserve"> </w:t>
            </w:r>
          </w:p>
        </w:tc>
        <w:tc>
          <w:tcPr>
            <w:tcW w:w="1364" w:type="dxa"/>
            <w:tcBorders>
              <w:bottom w:val="single" w:sz="4" w:space="0" w:color="auto"/>
            </w:tcBorders>
          </w:tcPr>
          <w:p w14:paraId="43D88734" w14:textId="77777777" w:rsidR="001D378E" w:rsidRPr="00810078" w:rsidRDefault="001D378E" w:rsidP="008C6BF4">
            <w:pPr>
              <w:pStyle w:val="TAC"/>
            </w:pPr>
            <w:r w:rsidRPr="00810078">
              <w:t>-</w:t>
            </w:r>
          </w:p>
        </w:tc>
        <w:tc>
          <w:tcPr>
            <w:tcW w:w="1886" w:type="dxa"/>
            <w:gridSpan w:val="3"/>
            <w:tcBorders>
              <w:bottom w:val="single" w:sz="4" w:space="0" w:color="auto"/>
            </w:tcBorders>
          </w:tcPr>
          <w:p w14:paraId="64C7AFA7" w14:textId="77777777" w:rsidR="001D378E" w:rsidRPr="00810078" w:rsidRDefault="001D378E" w:rsidP="008C6BF4">
            <w:pPr>
              <w:pStyle w:val="TAN"/>
            </w:pPr>
          </w:p>
        </w:tc>
        <w:tc>
          <w:tcPr>
            <w:tcW w:w="1495" w:type="dxa"/>
            <w:tcBorders>
              <w:bottom w:val="single" w:sz="4" w:space="0" w:color="auto"/>
            </w:tcBorders>
          </w:tcPr>
          <w:p w14:paraId="5BAA8ABC" w14:textId="77777777" w:rsidR="001D378E" w:rsidRPr="00810078" w:rsidRDefault="001D378E" w:rsidP="008C6BF4">
            <w:pPr>
              <w:pStyle w:val="TAN"/>
            </w:pPr>
          </w:p>
        </w:tc>
      </w:tr>
      <w:tr w:rsidR="001D378E" w:rsidRPr="00810078" w14:paraId="42FC9FD3" w14:textId="77777777" w:rsidTr="008C6BF4">
        <w:trPr>
          <w:cantSplit/>
          <w:jc w:val="center"/>
        </w:trPr>
        <w:tc>
          <w:tcPr>
            <w:tcW w:w="3203" w:type="dxa"/>
            <w:shd w:val="clear" w:color="auto" w:fill="E0E0E0"/>
          </w:tcPr>
          <w:p w14:paraId="6732720C" w14:textId="77777777" w:rsidR="001D378E" w:rsidRPr="00810078" w:rsidRDefault="001D378E" w:rsidP="008C6BF4">
            <w:pPr>
              <w:pStyle w:val="TAH"/>
            </w:pPr>
            <w:r w:rsidRPr="00810078">
              <w:t>Statistics</w:t>
            </w:r>
          </w:p>
        </w:tc>
        <w:tc>
          <w:tcPr>
            <w:tcW w:w="1827" w:type="dxa"/>
            <w:shd w:val="clear" w:color="auto" w:fill="E0E0E0"/>
          </w:tcPr>
          <w:p w14:paraId="154E2C00" w14:textId="77777777" w:rsidR="001D378E" w:rsidRPr="00810078" w:rsidRDefault="001D378E" w:rsidP="008C6BF4">
            <w:pPr>
              <w:pStyle w:val="TAH"/>
            </w:pPr>
            <w:r w:rsidRPr="00810078">
              <w:t>Mandatory/Optional</w:t>
            </w:r>
          </w:p>
        </w:tc>
        <w:tc>
          <w:tcPr>
            <w:tcW w:w="1752" w:type="dxa"/>
            <w:gridSpan w:val="3"/>
            <w:shd w:val="clear" w:color="auto" w:fill="E0E0E0"/>
          </w:tcPr>
          <w:p w14:paraId="72FAB637" w14:textId="77777777" w:rsidR="001D378E" w:rsidRPr="00810078" w:rsidRDefault="001D378E" w:rsidP="008C6BF4">
            <w:pPr>
              <w:pStyle w:val="TAH"/>
            </w:pPr>
            <w:r w:rsidRPr="00810078">
              <w:t>Used in command</w:t>
            </w:r>
          </w:p>
        </w:tc>
        <w:tc>
          <w:tcPr>
            <w:tcW w:w="2993" w:type="dxa"/>
            <w:gridSpan w:val="2"/>
            <w:shd w:val="clear" w:color="auto" w:fill="E0E0E0"/>
          </w:tcPr>
          <w:p w14:paraId="172D615B" w14:textId="77777777" w:rsidR="001D378E" w:rsidRPr="00810078" w:rsidRDefault="001D378E" w:rsidP="008C6BF4">
            <w:pPr>
              <w:pStyle w:val="TAH"/>
            </w:pPr>
            <w:r w:rsidRPr="00810078">
              <w:t>Supported Values</w:t>
            </w:r>
          </w:p>
        </w:tc>
      </w:tr>
      <w:tr w:rsidR="001D378E" w:rsidRPr="00810078" w14:paraId="3D706D62" w14:textId="77777777" w:rsidTr="008C6BF4">
        <w:trPr>
          <w:cantSplit/>
          <w:jc w:val="center"/>
        </w:trPr>
        <w:tc>
          <w:tcPr>
            <w:tcW w:w="3203" w:type="dxa"/>
            <w:tcBorders>
              <w:bottom w:val="single" w:sz="4" w:space="0" w:color="auto"/>
            </w:tcBorders>
          </w:tcPr>
          <w:p w14:paraId="708C2B3B" w14:textId="77777777" w:rsidR="001D378E" w:rsidRPr="00810078" w:rsidRDefault="001D378E" w:rsidP="008C6BF4">
            <w:pPr>
              <w:pStyle w:val="TAC"/>
              <w:rPr>
                <w:lang w:val="fr-FR"/>
              </w:rPr>
            </w:pPr>
            <w:r w:rsidRPr="00810078">
              <w:rPr>
                <w:lang w:val="fr-FR"/>
              </w:rPr>
              <w:t>None</w:t>
            </w:r>
          </w:p>
        </w:tc>
        <w:tc>
          <w:tcPr>
            <w:tcW w:w="1827" w:type="dxa"/>
            <w:tcBorders>
              <w:bottom w:val="single" w:sz="4" w:space="0" w:color="auto"/>
            </w:tcBorders>
          </w:tcPr>
          <w:p w14:paraId="4C635E82" w14:textId="77777777" w:rsidR="001D378E" w:rsidRPr="00810078" w:rsidRDefault="001D378E" w:rsidP="008C6BF4">
            <w:pPr>
              <w:pStyle w:val="TAC"/>
            </w:pPr>
            <w:r w:rsidRPr="00810078">
              <w:t>-</w:t>
            </w:r>
          </w:p>
        </w:tc>
        <w:tc>
          <w:tcPr>
            <w:tcW w:w="1752" w:type="dxa"/>
            <w:gridSpan w:val="3"/>
            <w:tcBorders>
              <w:bottom w:val="single" w:sz="4" w:space="0" w:color="auto"/>
            </w:tcBorders>
          </w:tcPr>
          <w:p w14:paraId="1B2D869B" w14:textId="77777777" w:rsidR="001D378E" w:rsidRPr="00810078" w:rsidRDefault="001D378E" w:rsidP="008C6BF4">
            <w:pPr>
              <w:pStyle w:val="TAC"/>
            </w:pPr>
            <w:r w:rsidRPr="00810078">
              <w:t xml:space="preserve">- </w:t>
            </w:r>
          </w:p>
        </w:tc>
        <w:tc>
          <w:tcPr>
            <w:tcW w:w="2993" w:type="dxa"/>
            <w:gridSpan w:val="2"/>
            <w:tcBorders>
              <w:bottom w:val="single" w:sz="4" w:space="0" w:color="auto"/>
            </w:tcBorders>
          </w:tcPr>
          <w:p w14:paraId="3C91B8EF" w14:textId="77777777" w:rsidR="001D378E" w:rsidRPr="00810078" w:rsidRDefault="001D378E" w:rsidP="008C6BF4">
            <w:pPr>
              <w:pStyle w:val="TAC"/>
            </w:pPr>
            <w:r w:rsidRPr="00810078">
              <w:t>-</w:t>
            </w:r>
          </w:p>
        </w:tc>
      </w:tr>
      <w:tr w:rsidR="001D378E" w:rsidRPr="00810078" w14:paraId="70E99F55" w14:textId="77777777" w:rsidTr="008C6BF4">
        <w:trPr>
          <w:cantSplit/>
          <w:jc w:val="center"/>
        </w:trPr>
        <w:tc>
          <w:tcPr>
            <w:tcW w:w="3203" w:type="dxa"/>
            <w:shd w:val="clear" w:color="auto" w:fill="E0E0E0"/>
          </w:tcPr>
          <w:p w14:paraId="1D212A29" w14:textId="77777777" w:rsidR="001D378E" w:rsidRPr="00810078" w:rsidRDefault="001D378E" w:rsidP="008C6BF4">
            <w:pPr>
              <w:pStyle w:val="TAH"/>
            </w:pPr>
            <w:r w:rsidRPr="00810078">
              <w:t>Error Codes</w:t>
            </w:r>
          </w:p>
        </w:tc>
        <w:tc>
          <w:tcPr>
            <w:tcW w:w="6572" w:type="dxa"/>
            <w:gridSpan w:val="6"/>
            <w:shd w:val="clear" w:color="auto" w:fill="E0E0E0"/>
          </w:tcPr>
          <w:p w14:paraId="1C5B2D68" w14:textId="77777777" w:rsidR="001D378E" w:rsidRPr="00810078" w:rsidRDefault="001D378E" w:rsidP="008C6BF4">
            <w:pPr>
              <w:pStyle w:val="TAH"/>
            </w:pPr>
            <w:r w:rsidRPr="00810078">
              <w:t>Mandatory/Optional</w:t>
            </w:r>
          </w:p>
        </w:tc>
      </w:tr>
      <w:tr w:rsidR="001D378E" w:rsidRPr="00810078" w14:paraId="65499EDA" w14:textId="77777777" w:rsidTr="008C6BF4">
        <w:trPr>
          <w:cantSplit/>
          <w:jc w:val="center"/>
        </w:trPr>
        <w:tc>
          <w:tcPr>
            <w:tcW w:w="3203" w:type="dxa"/>
          </w:tcPr>
          <w:p w14:paraId="4D9274B1" w14:textId="77777777" w:rsidR="001D378E" w:rsidRPr="00810078" w:rsidRDefault="001D378E" w:rsidP="008C6BF4">
            <w:pPr>
              <w:pStyle w:val="TAC"/>
            </w:pPr>
            <w:r w:rsidRPr="00810078">
              <w:t>None</w:t>
            </w:r>
          </w:p>
        </w:tc>
        <w:tc>
          <w:tcPr>
            <w:tcW w:w="6572" w:type="dxa"/>
            <w:gridSpan w:val="6"/>
          </w:tcPr>
          <w:p w14:paraId="06938B09" w14:textId="77777777" w:rsidR="001D378E" w:rsidRPr="00810078" w:rsidRDefault="001D378E" w:rsidP="008C6BF4">
            <w:pPr>
              <w:pStyle w:val="TAC"/>
            </w:pPr>
            <w:r w:rsidRPr="00810078">
              <w:t>-</w:t>
            </w:r>
          </w:p>
        </w:tc>
      </w:tr>
      <w:tr w:rsidR="001D378E" w:rsidRPr="00810078" w14:paraId="7F63C2F4" w14:textId="77777777" w:rsidTr="008C6BF4">
        <w:trPr>
          <w:cantSplit/>
          <w:jc w:val="center"/>
        </w:trPr>
        <w:tc>
          <w:tcPr>
            <w:tcW w:w="9775" w:type="dxa"/>
            <w:gridSpan w:val="7"/>
          </w:tcPr>
          <w:p w14:paraId="545FEF14" w14:textId="77777777" w:rsidR="001D378E" w:rsidRPr="00810078" w:rsidRDefault="001D378E" w:rsidP="008C6BF4">
            <w:pPr>
              <w:pStyle w:val="TAN"/>
            </w:pPr>
          </w:p>
        </w:tc>
      </w:tr>
    </w:tbl>
    <w:p w14:paraId="313B120A" w14:textId="77777777" w:rsidR="001D378E" w:rsidRDefault="001D378E" w:rsidP="001D378E"/>
    <w:p w14:paraId="422FC5CD" w14:textId="77777777" w:rsidR="001D378E" w:rsidRPr="002B053B" w:rsidRDefault="001D378E" w:rsidP="001D378E">
      <w:pPr>
        <w:pStyle w:val="Heading4"/>
      </w:pPr>
      <w:bookmarkStart w:id="110" w:name="_Toc414010841"/>
      <w:r>
        <w:lastRenderedPageBreak/>
        <w:t>5.14.3.17</w:t>
      </w:r>
      <w:r>
        <w:tab/>
      </w:r>
      <w:r w:rsidRPr="00153D02">
        <w:t>Originate STUN Continuity Check</w:t>
      </w:r>
      <w:r w:rsidRPr="002B053B">
        <w:t xml:space="preserve"> (</w:t>
      </w:r>
      <w:r w:rsidRPr="00153D02">
        <w:t>ostuncc</w:t>
      </w:r>
      <w:r w:rsidRPr="002B053B">
        <w:t>)</w:t>
      </w:r>
      <w:bookmarkEnd w:id="110"/>
    </w:p>
    <w:p w14:paraId="3DC41DD8" w14:textId="77777777" w:rsidR="001D378E" w:rsidRPr="002B053B" w:rsidRDefault="001D378E" w:rsidP="001D378E">
      <w:pPr>
        <w:pStyle w:val="TH"/>
      </w:pPr>
      <w:r w:rsidRPr="002B053B">
        <w:t xml:space="preserve">Table </w:t>
      </w:r>
      <w:r>
        <w:t>5.14.3.17</w:t>
      </w:r>
      <w:r w:rsidRPr="002B053B">
        <w:t xml:space="preserve">.1: </w:t>
      </w:r>
      <w:r w:rsidRPr="00153D02">
        <w:t>Originate STUN Continuity Check</w:t>
      </w:r>
      <w:r w:rsidRPr="002B053B">
        <w:t xml:space="preserv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1D378E" w:rsidRPr="00810078" w14:paraId="1050AFC9" w14:textId="77777777" w:rsidTr="008C6BF4">
        <w:tblPrEx>
          <w:tblCellMar>
            <w:top w:w="0" w:type="dxa"/>
            <w:bottom w:w="0" w:type="dxa"/>
          </w:tblCellMar>
        </w:tblPrEx>
        <w:trPr>
          <w:cantSplit/>
          <w:jc w:val="center"/>
        </w:trPr>
        <w:tc>
          <w:tcPr>
            <w:tcW w:w="1764" w:type="dxa"/>
            <w:shd w:val="clear" w:color="auto" w:fill="E0E0E0"/>
          </w:tcPr>
          <w:p w14:paraId="27B9AF2D" w14:textId="77777777" w:rsidR="001D378E" w:rsidRPr="00810078" w:rsidRDefault="001D378E" w:rsidP="008C6BF4">
            <w:pPr>
              <w:pStyle w:val="TAH"/>
            </w:pPr>
            <w:r w:rsidRPr="00810078">
              <w:t>Properties</w:t>
            </w:r>
          </w:p>
        </w:tc>
        <w:tc>
          <w:tcPr>
            <w:tcW w:w="1837" w:type="dxa"/>
            <w:shd w:val="clear" w:color="auto" w:fill="E0E0E0"/>
          </w:tcPr>
          <w:p w14:paraId="198224AC" w14:textId="77777777" w:rsidR="001D378E" w:rsidRPr="00810078" w:rsidRDefault="001D378E" w:rsidP="008C6BF4">
            <w:pPr>
              <w:pStyle w:val="TAH"/>
            </w:pPr>
            <w:r w:rsidRPr="00810078">
              <w:t>Mandatory/Optional</w:t>
            </w:r>
          </w:p>
        </w:tc>
        <w:tc>
          <w:tcPr>
            <w:tcW w:w="2113" w:type="dxa"/>
            <w:gridSpan w:val="2"/>
            <w:shd w:val="clear" w:color="auto" w:fill="E0E0E0"/>
          </w:tcPr>
          <w:p w14:paraId="30C58D5D" w14:textId="77777777" w:rsidR="001D378E" w:rsidRPr="00810078" w:rsidRDefault="001D378E" w:rsidP="008C6BF4">
            <w:pPr>
              <w:pStyle w:val="TAH"/>
            </w:pPr>
            <w:r w:rsidRPr="00810078">
              <w:t>Used in command</w:t>
            </w:r>
          </w:p>
        </w:tc>
        <w:tc>
          <w:tcPr>
            <w:tcW w:w="1804" w:type="dxa"/>
            <w:gridSpan w:val="2"/>
            <w:shd w:val="clear" w:color="auto" w:fill="E0E0E0"/>
          </w:tcPr>
          <w:p w14:paraId="25CCE913" w14:textId="77777777" w:rsidR="001D378E" w:rsidRPr="00810078" w:rsidRDefault="001D378E" w:rsidP="008C6BF4">
            <w:pPr>
              <w:pStyle w:val="TAH"/>
            </w:pPr>
            <w:r w:rsidRPr="00810078">
              <w:t>Supported Values</w:t>
            </w:r>
          </w:p>
        </w:tc>
        <w:tc>
          <w:tcPr>
            <w:tcW w:w="1827" w:type="dxa"/>
            <w:shd w:val="clear" w:color="auto" w:fill="E0E0E0"/>
          </w:tcPr>
          <w:p w14:paraId="411651E6" w14:textId="77777777" w:rsidR="001D378E" w:rsidRPr="00810078" w:rsidRDefault="001D378E" w:rsidP="008C6BF4">
            <w:pPr>
              <w:pStyle w:val="TAH"/>
            </w:pPr>
            <w:r w:rsidRPr="00810078">
              <w:t>Provisioned Value</w:t>
            </w:r>
          </w:p>
        </w:tc>
      </w:tr>
      <w:tr w:rsidR="001D378E" w:rsidRPr="00810078" w14:paraId="42834E6C" w14:textId="77777777" w:rsidTr="008C6BF4">
        <w:tblPrEx>
          <w:tblCellMar>
            <w:top w:w="0" w:type="dxa"/>
            <w:bottom w:w="0" w:type="dxa"/>
          </w:tblCellMar>
        </w:tblPrEx>
        <w:trPr>
          <w:cantSplit/>
          <w:jc w:val="center"/>
        </w:trPr>
        <w:tc>
          <w:tcPr>
            <w:tcW w:w="1764" w:type="dxa"/>
            <w:tcBorders>
              <w:bottom w:val="single" w:sz="4" w:space="0" w:color="auto"/>
            </w:tcBorders>
          </w:tcPr>
          <w:p w14:paraId="02747396" w14:textId="77777777" w:rsidR="001D378E" w:rsidRPr="00810078" w:rsidRDefault="001D378E" w:rsidP="008C6BF4">
            <w:pPr>
              <w:pStyle w:val="TAC"/>
              <w:rPr>
                <w:lang w:val="es-ES_tradnl"/>
              </w:rPr>
            </w:pPr>
            <w:r w:rsidRPr="00810078">
              <w:rPr>
                <w:lang w:val="es-ES_tradnl"/>
              </w:rPr>
              <w:t>Host Candidate Realm (</w:t>
            </w:r>
            <w:r w:rsidRPr="00810078">
              <w:rPr>
                <w:rFonts w:hint="eastAsia"/>
                <w:lang w:val="es-ES_tradnl"/>
              </w:rPr>
              <w:t>ostuncc</w:t>
            </w:r>
            <w:r w:rsidRPr="00810078">
              <w:rPr>
                <w:lang w:val="es-ES_tradnl"/>
              </w:rPr>
              <w:t>/</w:t>
            </w:r>
            <w:r w:rsidRPr="00810078">
              <w:rPr>
                <w:rFonts w:hint="eastAsia"/>
                <w:lang w:val="es-ES_tradnl"/>
              </w:rPr>
              <w:t>hcr</w:t>
            </w:r>
            <w:r w:rsidRPr="00810078">
              <w:rPr>
                <w:lang w:val="es-ES_tradnl"/>
              </w:rPr>
              <w:t>, 0x00</w:t>
            </w:r>
            <w:r w:rsidRPr="00810078">
              <w:rPr>
                <w:rFonts w:hint="eastAsia"/>
                <w:lang w:val="es-ES_tradnl"/>
              </w:rPr>
              <w:t>c3</w:t>
            </w:r>
            <w:r w:rsidRPr="00810078">
              <w:rPr>
                <w:lang w:val="es-ES_tradnl"/>
              </w:rPr>
              <w:t>/0x0001)</w:t>
            </w:r>
          </w:p>
        </w:tc>
        <w:tc>
          <w:tcPr>
            <w:tcW w:w="1837" w:type="dxa"/>
            <w:tcBorders>
              <w:bottom w:val="single" w:sz="4" w:space="0" w:color="auto"/>
            </w:tcBorders>
          </w:tcPr>
          <w:p w14:paraId="4882F27F" w14:textId="77777777" w:rsidR="001D378E" w:rsidRPr="00810078" w:rsidRDefault="001D378E" w:rsidP="008C6BF4">
            <w:pPr>
              <w:pStyle w:val="TAC"/>
            </w:pPr>
            <w:r w:rsidRPr="00810078">
              <w:rPr>
                <w:rFonts w:hint="eastAsia"/>
              </w:rPr>
              <w:t>O</w:t>
            </w:r>
          </w:p>
        </w:tc>
        <w:tc>
          <w:tcPr>
            <w:tcW w:w="2113" w:type="dxa"/>
            <w:gridSpan w:val="2"/>
            <w:tcBorders>
              <w:bottom w:val="single" w:sz="4" w:space="0" w:color="auto"/>
            </w:tcBorders>
          </w:tcPr>
          <w:p w14:paraId="629DC409" w14:textId="77777777" w:rsidR="001D378E" w:rsidRPr="00810078" w:rsidRDefault="001D378E" w:rsidP="008C6BF4">
            <w:pPr>
              <w:pStyle w:val="TAC"/>
            </w:pPr>
            <w:r w:rsidRPr="00810078">
              <w:t>A</w:t>
            </w:r>
            <w:r w:rsidRPr="00810078">
              <w:rPr>
                <w:rFonts w:hint="eastAsia"/>
              </w:rPr>
              <w:t>DD, MODIFY</w:t>
            </w:r>
          </w:p>
        </w:tc>
        <w:tc>
          <w:tcPr>
            <w:tcW w:w="1804" w:type="dxa"/>
            <w:gridSpan w:val="2"/>
            <w:tcBorders>
              <w:bottom w:val="single" w:sz="4" w:space="0" w:color="auto"/>
            </w:tcBorders>
          </w:tcPr>
          <w:p w14:paraId="59766C34" w14:textId="77777777" w:rsidR="001D378E" w:rsidRPr="00810078" w:rsidRDefault="001D378E" w:rsidP="008C6BF4">
            <w:pPr>
              <w:pStyle w:val="TAC"/>
            </w:pPr>
            <w:r w:rsidRPr="00810078">
              <w:t>ALL</w:t>
            </w:r>
          </w:p>
        </w:tc>
        <w:tc>
          <w:tcPr>
            <w:tcW w:w="1827" w:type="dxa"/>
            <w:tcBorders>
              <w:bottom w:val="single" w:sz="4" w:space="0" w:color="auto"/>
            </w:tcBorders>
          </w:tcPr>
          <w:p w14:paraId="2F21E60D" w14:textId="77777777" w:rsidR="001D378E" w:rsidRPr="00810078" w:rsidRDefault="001D378E" w:rsidP="008C6BF4">
            <w:pPr>
              <w:pStyle w:val="TAC"/>
            </w:pPr>
            <w:r w:rsidRPr="00810078">
              <w:rPr>
                <w:rFonts w:hint="eastAsia"/>
              </w:rPr>
              <w:t>Yes</w:t>
            </w:r>
          </w:p>
        </w:tc>
      </w:tr>
      <w:tr w:rsidR="001D378E" w:rsidRPr="00810078" w14:paraId="34A2357A" w14:textId="77777777" w:rsidTr="008C6BF4">
        <w:tblPrEx>
          <w:tblCellMar>
            <w:top w:w="0" w:type="dxa"/>
            <w:bottom w:w="0" w:type="dxa"/>
          </w:tblCellMar>
        </w:tblPrEx>
        <w:trPr>
          <w:cantSplit/>
          <w:jc w:val="center"/>
        </w:trPr>
        <w:tc>
          <w:tcPr>
            <w:tcW w:w="1764" w:type="dxa"/>
            <w:shd w:val="clear" w:color="auto" w:fill="E0E0E0"/>
          </w:tcPr>
          <w:p w14:paraId="42646CEF" w14:textId="77777777" w:rsidR="001D378E" w:rsidRPr="00810078" w:rsidRDefault="001D378E" w:rsidP="008C6BF4">
            <w:pPr>
              <w:pStyle w:val="TAH"/>
            </w:pPr>
            <w:r w:rsidRPr="00810078">
              <w:t>Signals</w:t>
            </w:r>
          </w:p>
        </w:tc>
        <w:tc>
          <w:tcPr>
            <w:tcW w:w="1837" w:type="dxa"/>
            <w:shd w:val="clear" w:color="auto" w:fill="E0E0E0"/>
          </w:tcPr>
          <w:p w14:paraId="21B3F5A7" w14:textId="77777777" w:rsidR="001D378E" w:rsidRPr="00810078" w:rsidRDefault="001D378E" w:rsidP="008C6BF4">
            <w:pPr>
              <w:pStyle w:val="TAH"/>
            </w:pPr>
            <w:r w:rsidRPr="00810078">
              <w:t>Mandatory/Optional</w:t>
            </w:r>
          </w:p>
        </w:tc>
        <w:tc>
          <w:tcPr>
            <w:tcW w:w="3917" w:type="dxa"/>
            <w:gridSpan w:val="4"/>
            <w:shd w:val="clear" w:color="auto" w:fill="E0E0E0"/>
          </w:tcPr>
          <w:p w14:paraId="0FE3BF91" w14:textId="77777777" w:rsidR="001D378E" w:rsidRPr="00810078" w:rsidRDefault="001D378E" w:rsidP="008C6BF4">
            <w:pPr>
              <w:pStyle w:val="TAH"/>
            </w:pPr>
            <w:r w:rsidRPr="00810078">
              <w:t>Used in command</w:t>
            </w:r>
          </w:p>
        </w:tc>
        <w:tc>
          <w:tcPr>
            <w:tcW w:w="1827" w:type="dxa"/>
            <w:shd w:val="clear" w:color="auto" w:fill="E0E0E0"/>
          </w:tcPr>
          <w:p w14:paraId="2F38E47C" w14:textId="77777777" w:rsidR="001D378E" w:rsidRPr="00810078" w:rsidRDefault="001D378E" w:rsidP="008C6BF4">
            <w:pPr>
              <w:pStyle w:val="TAH"/>
            </w:pPr>
            <w:r w:rsidRPr="00810078">
              <w:t>Duration Provisioned Value</w:t>
            </w:r>
          </w:p>
        </w:tc>
      </w:tr>
      <w:tr w:rsidR="001D378E" w:rsidRPr="00810078" w14:paraId="3A7BCCE8" w14:textId="77777777" w:rsidTr="008C6BF4">
        <w:tblPrEx>
          <w:tblCellMar>
            <w:top w:w="0" w:type="dxa"/>
            <w:bottom w:w="0" w:type="dxa"/>
          </w:tblCellMar>
        </w:tblPrEx>
        <w:trPr>
          <w:cantSplit/>
          <w:jc w:val="center"/>
        </w:trPr>
        <w:tc>
          <w:tcPr>
            <w:tcW w:w="1764" w:type="dxa"/>
            <w:vMerge w:val="restart"/>
          </w:tcPr>
          <w:p w14:paraId="4DEA4749" w14:textId="77777777" w:rsidR="001D378E" w:rsidRPr="00810078" w:rsidRDefault="001D378E" w:rsidP="008C6BF4">
            <w:pPr>
              <w:pStyle w:val="TAC"/>
            </w:pPr>
            <w:r w:rsidRPr="00810078">
              <w:t>Send Connectivity Check (</w:t>
            </w:r>
            <w:r w:rsidRPr="00810078">
              <w:rPr>
                <w:rFonts w:hint="eastAsia"/>
                <w:lang w:val="es-ES_tradnl"/>
              </w:rPr>
              <w:t>ostuncc</w:t>
            </w:r>
            <w:r w:rsidRPr="00810078">
              <w:rPr>
                <w:lang w:val="es-ES_tradnl"/>
              </w:rPr>
              <w:t>/</w:t>
            </w:r>
            <w:r w:rsidRPr="00810078">
              <w:rPr>
                <w:rFonts w:hint="eastAsia"/>
                <w:lang w:val="es-ES_tradnl"/>
              </w:rPr>
              <w:t>scc</w:t>
            </w:r>
            <w:r w:rsidRPr="00810078">
              <w:rPr>
                <w:lang w:val="es-ES_tradnl"/>
              </w:rPr>
              <w:t>, 0x00</w:t>
            </w:r>
            <w:r w:rsidRPr="00810078">
              <w:rPr>
                <w:rFonts w:hint="eastAsia"/>
                <w:lang w:val="es-ES_tradnl"/>
              </w:rPr>
              <w:t>c3</w:t>
            </w:r>
            <w:r w:rsidRPr="00810078">
              <w:rPr>
                <w:lang w:val="es-ES_tradnl"/>
              </w:rPr>
              <w:t>/0x0001</w:t>
            </w:r>
            <w:r w:rsidRPr="00810078">
              <w:t>)</w:t>
            </w:r>
          </w:p>
        </w:tc>
        <w:tc>
          <w:tcPr>
            <w:tcW w:w="1837" w:type="dxa"/>
            <w:tcBorders>
              <w:bottom w:val="single" w:sz="4" w:space="0" w:color="auto"/>
            </w:tcBorders>
          </w:tcPr>
          <w:p w14:paraId="2FBD9DAD" w14:textId="77777777" w:rsidR="001D378E" w:rsidRPr="00810078" w:rsidRDefault="001D378E" w:rsidP="008C6BF4">
            <w:pPr>
              <w:pStyle w:val="TAC"/>
            </w:pPr>
            <w:r w:rsidRPr="00810078">
              <w:t>M</w:t>
            </w:r>
          </w:p>
        </w:tc>
        <w:tc>
          <w:tcPr>
            <w:tcW w:w="3917" w:type="dxa"/>
            <w:gridSpan w:val="4"/>
            <w:tcBorders>
              <w:bottom w:val="single" w:sz="4" w:space="0" w:color="auto"/>
            </w:tcBorders>
          </w:tcPr>
          <w:p w14:paraId="1856CDBE" w14:textId="77777777" w:rsidR="001D378E" w:rsidRPr="00810078" w:rsidRDefault="001D378E" w:rsidP="008C6BF4">
            <w:pPr>
              <w:pStyle w:val="TAC"/>
              <w:rPr>
                <w:b/>
                <w:bCs/>
              </w:rPr>
            </w:pPr>
            <w:r w:rsidRPr="00810078">
              <w:t>ADD, MODIFY</w:t>
            </w:r>
          </w:p>
        </w:tc>
        <w:tc>
          <w:tcPr>
            <w:tcW w:w="1827" w:type="dxa"/>
            <w:tcBorders>
              <w:bottom w:val="single" w:sz="4" w:space="0" w:color="auto"/>
            </w:tcBorders>
          </w:tcPr>
          <w:p w14:paraId="551FA7F9" w14:textId="77777777" w:rsidR="001D378E" w:rsidRPr="00810078" w:rsidRDefault="001D378E" w:rsidP="008C6BF4">
            <w:pPr>
              <w:pStyle w:val="TAC"/>
              <w:rPr>
                <w:b/>
                <w:bCs/>
              </w:rPr>
            </w:pPr>
            <w:r w:rsidRPr="00810078">
              <w:t>Not Applicable</w:t>
            </w:r>
          </w:p>
        </w:tc>
      </w:tr>
      <w:tr w:rsidR="001D378E" w:rsidRPr="00810078" w14:paraId="06A08B5F" w14:textId="77777777" w:rsidTr="008C6BF4">
        <w:tblPrEx>
          <w:tblCellMar>
            <w:top w:w="0" w:type="dxa"/>
            <w:bottom w:w="0" w:type="dxa"/>
          </w:tblCellMar>
        </w:tblPrEx>
        <w:trPr>
          <w:cantSplit/>
          <w:jc w:val="center"/>
        </w:trPr>
        <w:tc>
          <w:tcPr>
            <w:tcW w:w="1764" w:type="dxa"/>
            <w:vMerge/>
          </w:tcPr>
          <w:p w14:paraId="3A70A4C4" w14:textId="77777777" w:rsidR="001D378E" w:rsidRPr="00810078" w:rsidRDefault="001D378E" w:rsidP="008C6BF4">
            <w:pPr>
              <w:pStyle w:val="TAL"/>
            </w:pPr>
          </w:p>
        </w:tc>
        <w:tc>
          <w:tcPr>
            <w:tcW w:w="1837" w:type="dxa"/>
            <w:shd w:val="clear" w:color="auto" w:fill="E0E0E0"/>
          </w:tcPr>
          <w:p w14:paraId="0E6DCDCB" w14:textId="77777777" w:rsidR="001D378E" w:rsidRPr="00810078" w:rsidRDefault="001D378E" w:rsidP="008C6BF4">
            <w:pPr>
              <w:pStyle w:val="TAH"/>
            </w:pPr>
            <w:r w:rsidRPr="00810078">
              <w:t>Signal Parameters</w:t>
            </w:r>
          </w:p>
        </w:tc>
        <w:tc>
          <w:tcPr>
            <w:tcW w:w="1827" w:type="dxa"/>
            <w:shd w:val="clear" w:color="auto" w:fill="E0E0E0"/>
          </w:tcPr>
          <w:p w14:paraId="257CAF60" w14:textId="77777777" w:rsidR="001D378E" w:rsidRPr="00810078" w:rsidRDefault="001D378E" w:rsidP="008C6BF4">
            <w:pPr>
              <w:pStyle w:val="TAH"/>
            </w:pPr>
            <w:r w:rsidRPr="00810078">
              <w:t>Mandatory/Optional</w:t>
            </w:r>
          </w:p>
        </w:tc>
        <w:tc>
          <w:tcPr>
            <w:tcW w:w="2090" w:type="dxa"/>
            <w:gridSpan w:val="3"/>
            <w:shd w:val="clear" w:color="auto" w:fill="E0E0E0"/>
          </w:tcPr>
          <w:p w14:paraId="3B60CC6B" w14:textId="77777777" w:rsidR="001D378E" w:rsidRPr="00810078" w:rsidRDefault="001D378E" w:rsidP="008C6BF4">
            <w:pPr>
              <w:pStyle w:val="TAH"/>
            </w:pPr>
            <w:r w:rsidRPr="00810078">
              <w:t>Supported Values</w:t>
            </w:r>
          </w:p>
        </w:tc>
        <w:tc>
          <w:tcPr>
            <w:tcW w:w="1827" w:type="dxa"/>
            <w:shd w:val="clear" w:color="auto" w:fill="E0E0E0"/>
          </w:tcPr>
          <w:p w14:paraId="0B8EF6D9" w14:textId="77777777" w:rsidR="001D378E" w:rsidRPr="00810078" w:rsidRDefault="001D378E" w:rsidP="008C6BF4">
            <w:pPr>
              <w:pStyle w:val="TAH"/>
            </w:pPr>
            <w:r w:rsidRPr="00810078">
              <w:t>Duration Provisioned Value</w:t>
            </w:r>
          </w:p>
        </w:tc>
      </w:tr>
      <w:tr w:rsidR="001D378E" w:rsidRPr="00810078" w14:paraId="24D74F69" w14:textId="77777777" w:rsidTr="008C6BF4">
        <w:tblPrEx>
          <w:tblCellMar>
            <w:top w:w="0" w:type="dxa"/>
            <w:bottom w:w="0" w:type="dxa"/>
          </w:tblCellMar>
        </w:tblPrEx>
        <w:trPr>
          <w:cantSplit/>
          <w:jc w:val="center"/>
        </w:trPr>
        <w:tc>
          <w:tcPr>
            <w:tcW w:w="1764" w:type="dxa"/>
            <w:vMerge/>
          </w:tcPr>
          <w:p w14:paraId="580F7940" w14:textId="77777777" w:rsidR="001D378E" w:rsidRPr="00810078" w:rsidRDefault="001D378E" w:rsidP="008C6BF4">
            <w:pPr>
              <w:pStyle w:val="TAL"/>
            </w:pPr>
          </w:p>
        </w:tc>
        <w:tc>
          <w:tcPr>
            <w:tcW w:w="1837" w:type="dxa"/>
            <w:shd w:val="clear" w:color="auto" w:fill="auto"/>
          </w:tcPr>
          <w:p w14:paraId="64AB7FDD" w14:textId="77777777" w:rsidR="001D378E" w:rsidRPr="00810078" w:rsidRDefault="001D378E" w:rsidP="008C6BF4">
            <w:pPr>
              <w:pStyle w:val="TAC"/>
            </w:pPr>
            <w:r w:rsidRPr="00810078">
              <w:t>Control (</w:t>
            </w:r>
            <w:r w:rsidRPr="00810078">
              <w:rPr>
                <w:rFonts w:hint="eastAsia"/>
              </w:rPr>
              <w:t>cntrl</w:t>
            </w:r>
            <w:r w:rsidRPr="00810078">
              <w:t>, 0x0001)</w:t>
            </w:r>
          </w:p>
        </w:tc>
        <w:tc>
          <w:tcPr>
            <w:tcW w:w="1827" w:type="dxa"/>
            <w:shd w:val="clear" w:color="auto" w:fill="auto"/>
          </w:tcPr>
          <w:p w14:paraId="2255258B" w14:textId="77777777" w:rsidR="001D378E" w:rsidRPr="00810078" w:rsidRDefault="001D378E" w:rsidP="008C6BF4">
            <w:pPr>
              <w:pStyle w:val="TAC"/>
              <w:rPr>
                <w:rFonts w:hint="eastAsia"/>
              </w:rPr>
            </w:pPr>
            <w:r w:rsidRPr="00810078">
              <w:rPr>
                <w:rFonts w:hint="eastAsia"/>
              </w:rPr>
              <w:t>O</w:t>
            </w:r>
          </w:p>
        </w:tc>
        <w:tc>
          <w:tcPr>
            <w:tcW w:w="2090" w:type="dxa"/>
            <w:gridSpan w:val="3"/>
            <w:shd w:val="clear" w:color="auto" w:fill="auto"/>
          </w:tcPr>
          <w:p w14:paraId="378DFA52" w14:textId="77777777" w:rsidR="001D378E" w:rsidRPr="00810078" w:rsidRDefault="001D378E" w:rsidP="008C6BF4">
            <w:pPr>
              <w:pStyle w:val="TAC"/>
            </w:pPr>
            <w:r w:rsidRPr="00810078">
              <w:t>"</w:t>
            </w:r>
            <w:r w:rsidRPr="00810078">
              <w:rPr>
                <w:rFonts w:hint="eastAsia"/>
              </w:rPr>
              <w:t>controlling</w:t>
            </w:r>
            <w:r w:rsidRPr="00810078">
              <w:t>", "</w:t>
            </w:r>
            <w:r w:rsidRPr="00810078">
              <w:rPr>
                <w:rFonts w:hint="eastAsia"/>
              </w:rPr>
              <w:t>controlled</w:t>
            </w:r>
            <w:r w:rsidRPr="00810078">
              <w:t>"</w:t>
            </w:r>
          </w:p>
        </w:tc>
        <w:tc>
          <w:tcPr>
            <w:tcW w:w="1827" w:type="dxa"/>
            <w:shd w:val="clear" w:color="auto" w:fill="auto"/>
          </w:tcPr>
          <w:p w14:paraId="5CC8F7CD" w14:textId="77777777" w:rsidR="001D378E" w:rsidRPr="00810078" w:rsidRDefault="001D378E" w:rsidP="008C6BF4">
            <w:pPr>
              <w:pStyle w:val="TAC"/>
            </w:pPr>
            <w:r w:rsidRPr="00810078">
              <w:t>Not Applicable</w:t>
            </w:r>
          </w:p>
        </w:tc>
      </w:tr>
      <w:tr w:rsidR="001D378E" w:rsidRPr="00810078" w14:paraId="4B4B0356" w14:textId="77777777" w:rsidTr="008C6BF4">
        <w:tblPrEx>
          <w:tblCellMar>
            <w:top w:w="0" w:type="dxa"/>
            <w:bottom w:w="0" w:type="dxa"/>
          </w:tblCellMar>
        </w:tblPrEx>
        <w:trPr>
          <w:cantSplit/>
          <w:jc w:val="center"/>
        </w:trPr>
        <w:tc>
          <w:tcPr>
            <w:tcW w:w="1764" w:type="dxa"/>
            <w:vMerge w:val="restart"/>
          </w:tcPr>
          <w:p w14:paraId="730E441C" w14:textId="77777777" w:rsidR="001D378E" w:rsidRPr="00810078" w:rsidRDefault="001D378E" w:rsidP="008C6BF4">
            <w:pPr>
              <w:pStyle w:val="TAC"/>
            </w:pPr>
            <w:r w:rsidRPr="00810078">
              <w:t>Send Additional Connectivity Check</w:t>
            </w:r>
            <w:r w:rsidRPr="00810078">
              <w:rPr>
                <w:rFonts w:hint="eastAsia"/>
              </w:rPr>
              <w:t xml:space="preserve"> </w:t>
            </w:r>
            <w:r w:rsidRPr="00810078">
              <w:t>(</w:t>
            </w:r>
            <w:r w:rsidRPr="00810078">
              <w:rPr>
                <w:rFonts w:hint="eastAsia"/>
              </w:rPr>
              <w:t>ostuncc</w:t>
            </w:r>
            <w:r w:rsidRPr="00810078">
              <w:t>/</w:t>
            </w:r>
            <w:r w:rsidRPr="00810078">
              <w:rPr>
                <w:rFonts w:hint="eastAsia"/>
              </w:rPr>
              <w:t>sacc</w:t>
            </w:r>
            <w:r w:rsidRPr="00810078">
              <w:t>, 0x00</w:t>
            </w:r>
            <w:r w:rsidRPr="00810078">
              <w:rPr>
                <w:rFonts w:hint="eastAsia"/>
              </w:rPr>
              <w:t>c3</w:t>
            </w:r>
            <w:r w:rsidRPr="00810078">
              <w:t>/0x000</w:t>
            </w:r>
            <w:r w:rsidRPr="00810078">
              <w:rPr>
                <w:rFonts w:hint="eastAsia"/>
              </w:rPr>
              <w:t>2</w:t>
            </w:r>
            <w:r w:rsidRPr="00810078">
              <w:t>)</w:t>
            </w:r>
          </w:p>
        </w:tc>
        <w:tc>
          <w:tcPr>
            <w:tcW w:w="1837" w:type="dxa"/>
            <w:shd w:val="clear" w:color="auto" w:fill="E0E0E0"/>
          </w:tcPr>
          <w:p w14:paraId="0557E5A1" w14:textId="77777777" w:rsidR="001D378E" w:rsidRPr="00810078" w:rsidRDefault="001D378E" w:rsidP="008C6BF4">
            <w:pPr>
              <w:pStyle w:val="TAH"/>
            </w:pPr>
            <w:r w:rsidRPr="00810078">
              <w:t>Mandatory/Optional</w:t>
            </w:r>
          </w:p>
        </w:tc>
        <w:tc>
          <w:tcPr>
            <w:tcW w:w="3917" w:type="dxa"/>
            <w:gridSpan w:val="4"/>
            <w:shd w:val="clear" w:color="auto" w:fill="E0E0E0"/>
          </w:tcPr>
          <w:p w14:paraId="181103EB" w14:textId="77777777" w:rsidR="001D378E" w:rsidRPr="00810078" w:rsidRDefault="001D378E" w:rsidP="008C6BF4">
            <w:pPr>
              <w:pStyle w:val="TAH"/>
            </w:pPr>
            <w:r w:rsidRPr="00810078">
              <w:t>Used in command</w:t>
            </w:r>
          </w:p>
        </w:tc>
        <w:tc>
          <w:tcPr>
            <w:tcW w:w="1827" w:type="dxa"/>
            <w:shd w:val="clear" w:color="auto" w:fill="E0E0E0"/>
          </w:tcPr>
          <w:p w14:paraId="5FD00B36" w14:textId="77777777" w:rsidR="001D378E" w:rsidRPr="00810078" w:rsidRDefault="001D378E" w:rsidP="008C6BF4">
            <w:pPr>
              <w:pStyle w:val="TAH"/>
            </w:pPr>
            <w:r w:rsidRPr="00810078">
              <w:t>Duration Provisioned Value</w:t>
            </w:r>
          </w:p>
        </w:tc>
      </w:tr>
      <w:tr w:rsidR="001D378E" w:rsidRPr="00810078" w14:paraId="038259C0" w14:textId="77777777" w:rsidTr="008C6BF4">
        <w:tblPrEx>
          <w:tblCellMar>
            <w:top w:w="0" w:type="dxa"/>
            <w:bottom w:w="0" w:type="dxa"/>
          </w:tblCellMar>
        </w:tblPrEx>
        <w:trPr>
          <w:cantSplit/>
          <w:jc w:val="center"/>
        </w:trPr>
        <w:tc>
          <w:tcPr>
            <w:tcW w:w="1764" w:type="dxa"/>
            <w:vMerge/>
          </w:tcPr>
          <w:p w14:paraId="17CBE997" w14:textId="77777777" w:rsidR="001D378E" w:rsidRPr="00810078" w:rsidRDefault="001D378E" w:rsidP="008C6BF4">
            <w:pPr>
              <w:pStyle w:val="TAL"/>
            </w:pPr>
          </w:p>
        </w:tc>
        <w:tc>
          <w:tcPr>
            <w:tcW w:w="1837" w:type="dxa"/>
            <w:shd w:val="clear" w:color="auto" w:fill="auto"/>
          </w:tcPr>
          <w:p w14:paraId="04CCF630" w14:textId="77777777" w:rsidR="001D378E" w:rsidRPr="00810078" w:rsidRDefault="001D378E" w:rsidP="008C6BF4">
            <w:pPr>
              <w:pStyle w:val="TAC"/>
            </w:pPr>
            <w:r w:rsidRPr="00810078">
              <w:rPr>
                <w:rFonts w:hint="eastAsia"/>
              </w:rPr>
              <w:t>M</w:t>
            </w:r>
          </w:p>
        </w:tc>
        <w:tc>
          <w:tcPr>
            <w:tcW w:w="3917" w:type="dxa"/>
            <w:gridSpan w:val="4"/>
            <w:shd w:val="clear" w:color="auto" w:fill="auto"/>
          </w:tcPr>
          <w:p w14:paraId="460D48FB" w14:textId="77777777" w:rsidR="001D378E" w:rsidRPr="00810078" w:rsidRDefault="001D378E" w:rsidP="008C6BF4">
            <w:pPr>
              <w:pStyle w:val="TAC"/>
              <w:rPr>
                <w:rFonts w:hint="eastAsia"/>
                <w:b/>
                <w:bCs/>
              </w:rPr>
            </w:pPr>
            <w:r w:rsidRPr="00810078">
              <w:t>MODIFY</w:t>
            </w:r>
          </w:p>
        </w:tc>
        <w:tc>
          <w:tcPr>
            <w:tcW w:w="1827" w:type="dxa"/>
            <w:shd w:val="clear" w:color="auto" w:fill="auto"/>
          </w:tcPr>
          <w:p w14:paraId="06B5B235" w14:textId="77777777" w:rsidR="001D378E" w:rsidRPr="00810078" w:rsidRDefault="001D378E" w:rsidP="008C6BF4">
            <w:pPr>
              <w:pStyle w:val="TAC"/>
              <w:rPr>
                <w:b/>
                <w:bCs/>
              </w:rPr>
            </w:pPr>
            <w:r w:rsidRPr="00810078">
              <w:t>Not Applicable</w:t>
            </w:r>
          </w:p>
        </w:tc>
      </w:tr>
      <w:tr w:rsidR="001D378E" w:rsidRPr="00810078" w14:paraId="7F087782" w14:textId="77777777" w:rsidTr="008C6BF4">
        <w:tblPrEx>
          <w:tblCellMar>
            <w:top w:w="0" w:type="dxa"/>
            <w:bottom w:w="0" w:type="dxa"/>
          </w:tblCellMar>
        </w:tblPrEx>
        <w:trPr>
          <w:cantSplit/>
          <w:jc w:val="center"/>
        </w:trPr>
        <w:tc>
          <w:tcPr>
            <w:tcW w:w="1764" w:type="dxa"/>
            <w:vMerge/>
          </w:tcPr>
          <w:p w14:paraId="3AB9BA98" w14:textId="77777777" w:rsidR="001D378E" w:rsidRPr="00810078" w:rsidRDefault="001D378E" w:rsidP="008C6BF4">
            <w:pPr>
              <w:pStyle w:val="TAL"/>
            </w:pPr>
          </w:p>
        </w:tc>
        <w:tc>
          <w:tcPr>
            <w:tcW w:w="1837" w:type="dxa"/>
            <w:shd w:val="clear" w:color="auto" w:fill="E0E0E0"/>
          </w:tcPr>
          <w:p w14:paraId="02383AA1" w14:textId="77777777" w:rsidR="001D378E" w:rsidRPr="00810078" w:rsidRDefault="001D378E" w:rsidP="008C6BF4">
            <w:pPr>
              <w:pStyle w:val="TAH"/>
            </w:pPr>
            <w:r w:rsidRPr="00810078">
              <w:t>Signal Parameters</w:t>
            </w:r>
          </w:p>
        </w:tc>
        <w:tc>
          <w:tcPr>
            <w:tcW w:w="1827" w:type="dxa"/>
            <w:shd w:val="clear" w:color="auto" w:fill="E0E0E0"/>
          </w:tcPr>
          <w:p w14:paraId="422DEB0F" w14:textId="77777777" w:rsidR="001D378E" w:rsidRPr="00810078" w:rsidRDefault="001D378E" w:rsidP="008C6BF4">
            <w:pPr>
              <w:pStyle w:val="TAH"/>
            </w:pPr>
            <w:r w:rsidRPr="00810078">
              <w:t>Mandatory/Optional</w:t>
            </w:r>
          </w:p>
        </w:tc>
        <w:tc>
          <w:tcPr>
            <w:tcW w:w="2090" w:type="dxa"/>
            <w:gridSpan w:val="3"/>
            <w:shd w:val="clear" w:color="auto" w:fill="E0E0E0"/>
          </w:tcPr>
          <w:p w14:paraId="769F7D9C" w14:textId="77777777" w:rsidR="001D378E" w:rsidRPr="00810078" w:rsidRDefault="001D378E" w:rsidP="008C6BF4">
            <w:pPr>
              <w:pStyle w:val="TAH"/>
            </w:pPr>
            <w:r w:rsidRPr="00810078">
              <w:t>Supported Values</w:t>
            </w:r>
          </w:p>
        </w:tc>
        <w:tc>
          <w:tcPr>
            <w:tcW w:w="1827" w:type="dxa"/>
            <w:shd w:val="clear" w:color="auto" w:fill="E0E0E0"/>
          </w:tcPr>
          <w:p w14:paraId="5FA2AE60" w14:textId="77777777" w:rsidR="001D378E" w:rsidRPr="00810078" w:rsidRDefault="001D378E" w:rsidP="008C6BF4">
            <w:pPr>
              <w:pStyle w:val="TAH"/>
            </w:pPr>
            <w:r w:rsidRPr="00810078">
              <w:t>Duration Provisioned Value</w:t>
            </w:r>
          </w:p>
        </w:tc>
      </w:tr>
      <w:tr w:rsidR="001D378E" w:rsidRPr="00810078" w14:paraId="6106BFFC" w14:textId="77777777" w:rsidTr="008C6BF4">
        <w:tblPrEx>
          <w:tblCellMar>
            <w:top w:w="0" w:type="dxa"/>
            <w:bottom w:w="0" w:type="dxa"/>
          </w:tblCellMar>
        </w:tblPrEx>
        <w:trPr>
          <w:cantSplit/>
          <w:jc w:val="center"/>
        </w:trPr>
        <w:tc>
          <w:tcPr>
            <w:tcW w:w="1764" w:type="dxa"/>
            <w:vMerge/>
          </w:tcPr>
          <w:p w14:paraId="02DD9FE1" w14:textId="77777777" w:rsidR="001D378E" w:rsidRPr="00810078" w:rsidRDefault="001D378E" w:rsidP="008C6BF4">
            <w:pPr>
              <w:pStyle w:val="TAL"/>
            </w:pPr>
          </w:p>
        </w:tc>
        <w:tc>
          <w:tcPr>
            <w:tcW w:w="1837" w:type="dxa"/>
            <w:shd w:val="clear" w:color="auto" w:fill="auto"/>
          </w:tcPr>
          <w:p w14:paraId="0B4B32B7" w14:textId="77777777" w:rsidR="001D378E" w:rsidRPr="00810078" w:rsidRDefault="001D378E" w:rsidP="008C6BF4">
            <w:pPr>
              <w:pStyle w:val="TAC"/>
            </w:pPr>
            <w:r w:rsidRPr="00810078">
              <w:t>Control (</w:t>
            </w:r>
            <w:r w:rsidRPr="00810078">
              <w:rPr>
                <w:rFonts w:hint="eastAsia"/>
              </w:rPr>
              <w:t>cntrl</w:t>
            </w:r>
            <w:r w:rsidRPr="00810078">
              <w:t>, 0x0001)</w:t>
            </w:r>
          </w:p>
        </w:tc>
        <w:tc>
          <w:tcPr>
            <w:tcW w:w="1827" w:type="dxa"/>
            <w:shd w:val="clear" w:color="auto" w:fill="auto"/>
          </w:tcPr>
          <w:p w14:paraId="5EE53DE5" w14:textId="77777777" w:rsidR="001D378E" w:rsidRPr="00810078" w:rsidRDefault="001D378E" w:rsidP="008C6BF4">
            <w:pPr>
              <w:pStyle w:val="TAC"/>
              <w:rPr>
                <w:rFonts w:hint="eastAsia"/>
              </w:rPr>
            </w:pPr>
            <w:r w:rsidRPr="00810078">
              <w:rPr>
                <w:rFonts w:hint="eastAsia"/>
              </w:rPr>
              <w:t>O</w:t>
            </w:r>
          </w:p>
        </w:tc>
        <w:tc>
          <w:tcPr>
            <w:tcW w:w="2090" w:type="dxa"/>
            <w:gridSpan w:val="3"/>
            <w:shd w:val="clear" w:color="auto" w:fill="auto"/>
          </w:tcPr>
          <w:p w14:paraId="1B84597E" w14:textId="77777777" w:rsidR="001D378E" w:rsidRPr="00810078" w:rsidRDefault="001D378E" w:rsidP="008C6BF4">
            <w:pPr>
              <w:pStyle w:val="TAC"/>
            </w:pPr>
            <w:r w:rsidRPr="00810078">
              <w:t>"</w:t>
            </w:r>
            <w:r w:rsidRPr="00810078">
              <w:rPr>
                <w:rFonts w:hint="eastAsia"/>
              </w:rPr>
              <w:t>controlling</w:t>
            </w:r>
            <w:r w:rsidRPr="00810078">
              <w:t>", "</w:t>
            </w:r>
            <w:r w:rsidRPr="00810078">
              <w:rPr>
                <w:rFonts w:hint="eastAsia"/>
              </w:rPr>
              <w:t>controlled</w:t>
            </w:r>
            <w:r w:rsidRPr="00810078">
              <w:t>"</w:t>
            </w:r>
          </w:p>
        </w:tc>
        <w:tc>
          <w:tcPr>
            <w:tcW w:w="1827" w:type="dxa"/>
            <w:shd w:val="clear" w:color="auto" w:fill="auto"/>
          </w:tcPr>
          <w:p w14:paraId="3F6A0320" w14:textId="77777777" w:rsidR="001D378E" w:rsidRPr="00810078" w:rsidRDefault="001D378E" w:rsidP="008C6BF4">
            <w:pPr>
              <w:pStyle w:val="TAC"/>
            </w:pPr>
            <w:r w:rsidRPr="00810078">
              <w:t>Not Applicable</w:t>
            </w:r>
          </w:p>
        </w:tc>
      </w:tr>
      <w:tr w:rsidR="001D378E" w:rsidRPr="00810078" w14:paraId="368F9732" w14:textId="77777777" w:rsidTr="008C6BF4">
        <w:tblPrEx>
          <w:tblCellMar>
            <w:top w:w="0" w:type="dxa"/>
            <w:bottom w:w="0" w:type="dxa"/>
          </w:tblCellMar>
        </w:tblPrEx>
        <w:trPr>
          <w:cantSplit/>
          <w:jc w:val="center"/>
        </w:trPr>
        <w:tc>
          <w:tcPr>
            <w:tcW w:w="1764" w:type="dxa"/>
            <w:shd w:val="clear" w:color="auto" w:fill="E0E0E0"/>
          </w:tcPr>
          <w:p w14:paraId="5B000CD3" w14:textId="77777777" w:rsidR="001D378E" w:rsidRPr="00810078" w:rsidRDefault="001D378E" w:rsidP="008C6BF4">
            <w:pPr>
              <w:pStyle w:val="TAH"/>
            </w:pPr>
            <w:r w:rsidRPr="00810078">
              <w:t>Events</w:t>
            </w:r>
          </w:p>
        </w:tc>
        <w:tc>
          <w:tcPr>
            <w:tcW w:w="1837" w:type="dxa"/>
            <w:shd w:val="clear" w:color="auto" w:fill="E0E0E0"/>
          </w:tcPr>
          <w:p w14:paraId="2BF8D22C" w14:textId="77777777" w:rsidR="001D378E" w:rsidRPr="00810078" w:rsidRDefault="001D378E" w:rsidP="008C6BF4">
            <w:pPr>
              <w:pStyle w:val="TAH"/>
            </w:pPr>
            <w:r w:rsidRPr="00810078">
              <w:t>Mandatory/Optional</w:t>
            </w:r>
          </w:p>
        </w:tc>
        <w:tc>
          <w:tcPr>
            <w:tcW w:w="5744" w:type="dxa"/>
            <w:gridSpan w:val="5"/>
            <w:shd w:val="clear" w:color="auto" w:fill="E0E0E0"/>
          </w:tcPr>
          <w:p w14:paraId="03A39B75" w14:textId="77777777" w:rsidR="001D378E" w:rsidRPr="00810078" w:rsidRDefault="001D378E" w:rsidP="008C6BF4">
            <w:pPr>
              <w:pStyle w:val="TAH"/>
            </w:pPr>
            <w:r w:rsidRPr="00810078">
              <w:t>Used in command</w:t>
            </w:r>
          </w:p>
        </w:tc>
      </w:tr>
      <w:tr w:rsidR="001D378E" w:rsidRPr="00810078" w14:paraId="09B8E3D7" w14:textId="77777777" w:rsidTr="008C6BF4">
        <w:tblPrEx>
          <w:tblCellMar>
            <w:top w:w="0" w:type="dxa"/>
            <w:bottom w:w="0" w:type="dxa"/>
          </w:tblCellMar>
        </w:tblPrEx>
        <w:trPr>
          <w:cantSplit/>
          <w:jc w:val="center"/>
        </w:trPr>
        <w:tc>
          <w:tcPr>
            <w:tcW w:w="1764" w:type="dxa"/>
            <w:vMerge w:val="restart"/>
          </w:tcPr>
          <w:p w14:paraId="3DA81BC7" w14:textId="77777777" w:rsidR="001D378E" w:rsidRPr="00810078" w:rsidRDefault="001D378E" w:rsidP="008C6BF4">
            <w:pPr>
              <w:pStyle w:val="TAC"/>
              <w:rPr>
                <w:bCs/>
              </w:rPr>
            </w:pPr>
            <w:r w:rsidRPr="00810078">
              <w:t>Connectivity Check Result (</w:t>
            </w:r>
            <w:r w:rsidRPr="00810078">
              <w:rPr>
                <w:rFonts w:hint="eastAsia"/>
                <w:lang w:val="es-ES_tradnl"/>
              </w:rPr>
              <w:t>ostuncc</w:t>
            </w:r>
            <w:r w:rsidRPr="00810078">
              <w:t>/</w:t>
            </w:r>
            <w:r w:rsidRPr="00810078">
              <w:rPr>
                <w:rFonts w:hint="eastAsia"/>
              </w:rPr>
              <w:t>ccr</w:t>
            </w:r>
            <w:r w:rsidRPr="00810078">
              <w:t>, 0x00</w:t>
            </w:r>
            <w:r w:rsidRPr="00810078">
              <w:rPr>
                <w:rFonts w:hint="eastAsia"/>
              </w:rPr>
              <w:t>c3</w:t>
            </w:r>
            <w:r w:rsidRPr="00810078">
              <w:t>/0x0</w:t>
            </w:r>
            <w:r w:rsidRPr="00810078">
              <w:rPr>
                <w:rFonts w:hint="eastAsia"/>
              </w:rPr>
              <w:t>0</w:t>
            </w:r>
            <w:r w:rsidRPr="00810078">
              <w:t>01)</w:t>
            </w:r>
          </w:p>
        </w:tc>
        <w:tc>
          <w:tcPr>
            <w:tcW w:w="1837" w:type="dxa"/>
            <w:tcBorders>
              <w:bottom w:val="single" w:sz="4" w:space="0" w:color="auto"/>
            </w:tcBorders>
          </w:tcPr>
          <w:p w14:paraId="753E6720" w14:textId="77777777" w:rsidR="001D378E" w:rsidRPr="00810078" w:rsidRDefault="001D378E" w:rsidP="008C6BF4">
            <w:pPr>
              <w:pStyle w:val="TAC"/>
              <w:rPr>
                <w:b/>
                <w:bCs/>
              </w:rPr>
            </w:pPr>
            <w:r w:rsidRPr="00810078">
              <w:t>M</w:t>
            </w:r>
          </w:p>
        </w:tc>
        <w:tc>
          <w:tcPr>
            <w:tcW w:w="5744" w:type="dxa"/>
            <w:gridSpan w:val="5"/>
            <w:tcBorders>
              <w:bottom w:val="single" w:sz="4" w:space="0" w:color="auto"/>
            </w:tcBorders>
          </w:tcPr>
          <w:p w14:paraId="76071B8D" w14:textId="77777777" w:rsidR="001D378E" w:rsidRPr="00810078" w:rsidRDefault="001D378E" w:rsidP="008C6BF4">
            <w:pPr>
              <w:pStyle w:val="TAC"/>
            </w:pPr>
            <w:r>
              <w:rPr>
                <w:rFonts w:hint="eastAsia"/>
              </w:rPr>
              <w:t xml:space="preserve">ADD, </w:t>
            </w:r>
            <w:r w:rsidRPr="00810078">
              <w:t>MODIFY, NOTIFY</w:t>
            </w:r>
          </w:p>
        </w:tc>
      </w:tr>
      <w:tr w:rsidR="001D378E" w:rsidRPr="00810078" w14:paraId="29A43BD9" w14:textId="77777777" w:rsidTr="008C6BF4">
        <w:tblPrEx>
          <w:tblCellMar>
            <w:top w:w="0" w:type="dxa"/>
            <w:bottom w:w="0" w:type="dxa"/>
          </w:tblCellMar>
        </w:tblPrEx>
        <w:trPr>
          <w:cantSplit/>
          <w:jc w:val="center"/>
        </w:trPr>
        <w:tc>
          <w:tcPr>
            <w:tcW w:w="1764" w:type="dxa"/>
            <w:vMerge/>
          </w:tcPr>
          <w:p w14:paraId="15096D13" w14:textId="77777777" w:rsidR="001D378E" w:rsidRPr="00810078" w:rsidRDefault="001D378E" w:rsidP="008C6BF4">
            <w:pPr>
              <w:pStyle w:val="TAL"/>
              <w:rPr>
                <w:b/>
                <w:bCs/>
              </w:rPr>
            </w:pPr>
          </w:p>
        </w:tc>
        <w:tc>
          <w:tcPr>
            <w:tcW w:w="1837" w:type="dxa"/>
            <w:shd w:val="clear" w:color="auto" w:fill="E0E0E0"/>
          </w:tcPr>
          <w:p w14:paraId="25AA2DB2" w14:textId="77777777" w:rsidR="001D378E" w:rsidRPr="00810078" w:rsidRDefault="001D378E" w:rsidP="008C6BF4">
            <w:pPr>
              <w:pStyle w:val="TAH"/>
            </w:pPr>
            <w:r w:rsidRPr="00810078">
              <w:t>Event Parameters</w:t>
            </w:r>
          </w:p>
        </w:tc>
        <w:tc>
          <w:tcPr>
            <w:tcW w:w="1827" w:type="dxa"/>
            <w:shd w:val="clear" w:color="auto" w:fill="E0E0E0"/>
          </w:tcPr>
          <w:p w14:paraId="0CA7DD8F" w14:textId="77777777" w:rsidR="001D378E" w:rsidRPr="00810078" w:rsidRDefault="001D378E" w:rsidP="008C6BF4">
            <w:pPr>
              <w:pStyle w:val="TAH"/>
            </w:pPr>
            <w:r w:rsidRPr="00810078">
              <w:t>Mandatory/Optional</w:t>
            </w:r>
          </w:p>
        </w:tc>
        <w:tc>
          <w:tcPr>
            <w:tcW w:w="2090" w:type="dxa"/>
            <w:gridSpan w:val="3"/>
            <w:shd w:val="clear" w:color="auto" w:fill="E0E0E0"/>
          </w:tcPr>
          <w:p w14:paraId="1EEB6CE6" w14:textId="77777777" w:rsidR="001D378E" w:rsidRPr="00810078" w:rsidRDefault="001D378E" w:rsidP="008C6BF4">
            <w:pPr>
              <w:pStyle w:val="TAH"/>
            </w:pPr>
            <w:r w:rsidRPr="00810078">
              <w:t>Supported Values</w:t>
            </w:r>
          </w:p>
        </w:tc>
        <w:tc>
          <w:tcPr>
            <w:tcW w:w="1827" w:type="dxa"/>
            <w:shd w:val="clear" w:color="auto" w:fill="E0E0E0"/>
          </w:tcPr>
          <w:p w14:paraId="48BD8500" w14:textId="77777777" w:rsidR="001D378E" w:rsidRPr="00810078" w:rsidRDefault="001D378E" w:rsidP="008C6BF4">
            <w:pPr>
              <w:pStyle w:val="TAH"/>
            </w:pPr>
            <w:r w:rsidRPr="00810078">
              <w:t>Provisioned Value</w:t>
            </w:r>
          </w:p>
        </w:tc>
      </w:tr>
      <w:tr w:rsidR="001D378E" w:rsidRPr="00810078" w14:paraId="58C34A61" w14:textId="77777777" w:rsidTr="008C6BF4">
        <w:tblPrEx>
          <w:tblCellMar>
            <w:top w:w="0" w:type="dxa"/>
            <w:bottom w:w="0" w:type="dxa"/>
          </w:tblCellMar>
        </w:tblPrEx>
        <w:trPr>
          <w:cantSplit/>
          <w:jc w:val="center"/>
        </w:trPr>
        <w:tc>
          <w:tcPr>
            <w:tcW w:w="1764" w:type="dxa"/>
            <w:vMerge/>
          </w:tcPr>
          <w:p w14:paraId="1C98CE6C" w14:textId="77777777" w:rsidR="001D378E" w:rsidRPr="00810078" w:rsidRDefault="001D378E" w:rsidP="008C6BF4">
            <w:pPr>
              <w:pStyle w:val="TAL"/>
              <w:rPr>
                <w:b/>
                <w:bCs/>
              </w:rPr>
            </w:pPr>
          </w:p>
        </w:tc>
        <w:tc>
          <w:tcPr>
            <w:tcW w:w="1837" w:type="dxa"/>
            <w:shd w:val="clear" w:color="auto" w:fill="auto"/>
          </w:tcPr>
          <w:p w14:paraId="2D33CFDD" w14:textId="77777777" w:rsidR="001D378E" w:rsidRPr="00810078" w:rsidRDefault="001D378E" w:rsidP="008C6BF4">
            <w:pPr>
              <w:pStyle w:val="TAC"/>
            </w:pPr>
            <w:r w:rsidRPr="00810078">
              <w:t>-</w:t>
            </w:r>
          </w:p>
        </w:tc>
        <w:tc>
          <w:tcPr>
            <w:tcW w:w="1827" w:type="dxa"/>
            <w:shd w:val="clear" w:color="auto" w:fill="auto"/>
          </w:tcPr>
          <w:p w14:paraId="37BA27D4" w14:textId="77777777" w:rsidR="001D378E" w:rsidRPr="00810078" w:rsidRDefault="001D378E" w:rsidP="008C6BF4">
            <w:pPr>
              <w:pStyle w:val="TAC"/>
            </w:pPr>
            <w:r w:rsidRPr="00810078">
              <w:t>-</w:t>
            </w:r>
          </w:p>
        </w:tc>
        <w:tc>
          <w:tcPr>
            <w:tcW w:w="2090" w:type="dxa"/>
            <w:gridSpan w:val="3"/>
            <w:shd w:val="clear" w:color="auto" w:fill="auto"/>
          </w:tcPr>
          <w:p w14:paraId="7B96C1FC" w14:textId="77777777" w:rsidR="001D378E" w:rsidRPr="00810078" w:rsidRDefault="001D378E" w:rsidP="008C6BF4">
            <w:pPr>
              <w:pStyle w:val="TAC"/>
            </w:pPr>
            <w:r w:rsidRPr="00810078">
              <w:t>-</w:t>
            </w:r>
          </w:p>
        </w:tc>
        <w:tc>
          <w:tcPr>
            <w:tcW w:w="1827" w:type="dxa"/>
            <w:shd w:val="clear" w:color="auto" w:fill="auto"/>
          </w:tcPr>
          <w:p w14:paraId="619CD5CF" w14:textId="77777777" w:rsidR="001D378E" w:rsidRPr="00810078" w:rsidRDefault="001D378E" w:rsidP="008C6BF4">
            <w:pPr>
              <w:pStyle w:val="TAC"/>
            </w:pPr>
            <w:r w:rsidRPr="00810078">
              <w:t>-</w:t>
            </w:r>
          </w:p>
        </w:tc>
      </w:tr>
      <w:tr w:rsidR="001D378E" w:rsidRPr="00810078" w14:paraId="782ABB9C" w14:textId="77777777" w:rsidTr="008C6BF4">
        <w:tblPrEx>
          <w:tblCellMar>
            <w:top w:w="0" w:type="dxa"/>
            <w:bottom w:w="0" w:type="dxa"/>
          </w:tblCellMar>
        </w:tblPrEx>
        <w:trPr>
          <w:cantSplit/>
          <w:jc w:val="center"/>
        </w:trPr>
        <w:tc>
          <w:tcPr>
            <w:tcW w:w="1764" w:type="dxa"/>
            <w:vMerge/>
          </w:tcPr>
          <w:p w14:paraId="57093F75" w14:textId="77777777" w:rsidR="001D378E" w:rsidRPr="00810078" w:rsidRDefault="001D378E" w:rsidP="008C6BF4">
            <w:pPr>
              <w:pStyle w:val="TAL"/>
              <w:rPr>
                <w:b/>
                <w:bCs/>
              </w:rPr>
            </w:pPr>
          </w:p>
        </w:tc>
        <w:tc>
          <w:tcPr>
            <w:tcW w:w="1837" w:type="dxa"/>
            <w:shd w:val="clear" w:color="auto" w:fill="E0E0E0"/>
          </w:tcPr>
          <w:p w14:paraId="18D44BA4" w14:textId="77777777" w:rsidR="001D378E" w:rsidRPr="00810078" w:rsidRDefault="001D378E" w:rsidP="008C6BF4">
            <w:pPr>
              <w:pStyle w:val="TAH"/>
            </w:pPr>
            <w:r w:rsidRPr="00810078">
              <w:t>ObservedEvent</w:t>
            </w:r>
          </w:p>
          <w:p w14:paraId="236687C7" w14:textId="77777777" w:rsidR="001D378E" w:rsidRPr="00810078" w:rsidRDefault="001D378E" w:rsidP="008C6BF4">
            <w:pPr>
              <w:pStyle w:val="TAH"/>
            </w:pPr>
            <w:r w:rsidRPr="00810078">
              <w:t>Parameters</w:t>
            </w:r>
          </w:p>
        </w:tc>
        <w:tc>
          <w:tcPr>
            <w:tcW w:w="1827" w:type="dxa"/>
            <w:shd w:val="clear" w:color="auto" w:fill="E0E0E0"/>
          </w:tcPr>
          <w:p w14:paraId="2F73B5C9" w14:textId="77777777" w:rsidR="001D378E" w:rsidRPr="00810078" w:rsidRDefault="001D378E" w:rsidP="008C6BF4">
            <w:pPr>
              <w:pStyle w:val="TAH"/>
            </w:pPr>
            <w:r w:rsidRPr="00810078">
              <w:t>Mandatory/Optional</w:t>
            </w:r>
          </w:p>
        </w:tc>
        <w:tc>
          <w:tcPr>
            <w:tcW w:w="2090" w:type="dxa"/>
            <w:gridSpan w:val="3"/>
            <w:shd w:val="clear" w:color="auto" w:fill="E0E0E0"/>
          </w:tcPr>
          <w:p w14:paraId="0511A75B" w14:textId="77777777" w:rsidR="001D378E" w:rsidRPr="00810078" w:rsidRDefault="001D378E" w:rsidP="008C6BF4">
            <w:pPr>
              <w:pStyle w:val="TAH"/>
            </w:pPr>
            <w:r w:rsidRPr="00810078">
              <w:t>Supported Values</w:t>
            </w:r>
          </w:p>
        </w:tc>
        <w:tc>
          <w:tcPr>
            <w:tcW w:w="1827" w:type="dxa"/>
            <w:shd w:val="clear" w:color="auto" w:fill="E0E0E0"/>
          </w:tcPr>
          <w:p w14:paraId="114DFE8A" w14:textId="77777777" w:rsidR="001D378E" w:rsidRPr="00810078" w:rsidRDefault="001D378E" w:rsidP="008C6BF4">
            <w:pPr>
              <w:pStyle w:val="TAH"/>
            </w:pPr>
            <w:r w:rsidRPr="00810078">
              <w:t>Provisioned Value</w:t>
            </w:r>
          </w:p>
        </w:tc>
      </w:tr>
      <w:tr w:rsidR="001D378E" w:rsidRPr="00810078" w14:paraId="597D6716" w14:textId="77777777" w:rsidTr="008C6BF4">
        <w:tblPrEx>
          <w:tblCellMar>
            <w:top w:w="0" w:type="dxa"/>
            <w:bottom w:w="0" w:type="dxa"/>
          </w:tblCellMar>
        </w:tblPrEx>
        <w:trPr>
          <w:cantSplit/>
          <w:jc w:val="center"/>
        </w:trPr>
        <w:tc>
          <w:tcPr>
            <w:tcW w:w="1764" w:type="dxa"/>
            <w:vMerge/>
          </w:tcPr>
          <w:p w14:paraId="1A6C5AD1" w14:textId="77777777" w:rsidR="001D378E" w:rsidRPr="00810078" w:rsidRDefault="001D378E" w:rsidP="008C6BF4">
            <w:pPr>
              <w:pStyle w:val="TAL"/>
              <w:rPr>
                <w:b/>
                <w:bCs/>
              </w:rPr>
            </w:pPr>
          </w:p>
        </w:tc>
        <w:tc>
          <w:tcPr>
            <w:tcW w:w="1837" w:type="dxa"/>
            <w:shd w:val="clear" w:color="auto" w:fill="auto"/>
          </w:tcPr>
          <w:p w14:paraId="49E4C33D" w14:textId="77777777" w:rsidR="001D378E" w:rsidRPr="00810078" w:rsidRDefault="001D378E" w:rsidP="008C6BF4">
            <w:pPr>
              <w:pStyle w:val="TAC"/>
            </w:pPr>
            <w:r w:rsidRPr="00810078">
              <w:rPr>
                <w:bCs/>
              </w:rPr>
              <w:t>Candidate/Transport Pair (</w:t>
            </w:r>
            <w:r w:rsidRPr="00810078">
              <w:rPr>
                <w:rFonts w:hint="eastAsia"/>
                <w:bCs/>
              </w:rPr>
              <w:t>ctp</w:t>
            </w:r>
            <w:r w:rsidRPr="00810078">
              <w:rPr>
                <w:bCs/>
              </w:rPr>
              <w:t>, 0x0001)</w:t>
            </w:r>
          </w:p>
        </w:tc>
        <w:tc>
          <w:tcPr>
            <w:tcW w:w="1827" w:type="dxa"/>
            <w:shd w:val="clear" w:color="auto" w:fill="auto"/>
          </w:tcPr>
          <w:p w14:paraId="6822E7A7" w14:textId="77777777" w:rsidR="001D378E" w:rsidRPr="00810078" w:rsidRDefault="001D378E" w:rsidP="008C6BF4">
            <w:pPr>
              <w:pStyle w:val="TAC"/>
            </w:pPr>
            <w:r w:rsidRPr="00810078">
              <w:t>M</w:t>
            </w:r>
          </w:p>
        </w:tc>
        <w:tc>
          <w:tcPr>
            <w:tcW w:w="2090" w:type="dxa"/>
            <w:gridSpan w:val="3"/>
            <w:shd w:val="clear" w:color="auto" w:fill="auto"/>
          </w:tcPr>
          <w:p w14:paraId="1E1DF279" w14:textId="77777777" w:rsidR="001D378E" w:rsidRPr="00810078" w:rsidRDefault="001D378E" w:rsidP="008C6BF4">
            <w:pPr>
              <w:pStyle w:val="TAC"/>
            </w:pPr>
            <w:r w:rsidRPr="00810078">
              <w:t>ALL</w:t>
            </w:r>
          </w:p>
        </w:tc>
        <w:tc>
          <w:tcPr>
            <w:tcW w:w="1827" w:type="dxa"/>
            <w:shd w:val="clear" w:color="auto" w:fill="auto"/>
          </w:tcPr>
          <w:p w14:paraId="7DEBC8A5" w14:textId="77777777" w:rsidR="001D378E" w:rsidRPr="00810078" w:rsidRDefault="001D378E" w:rsidP="008C6BF4">
            <w:pPr>
              <w:pStyle w:val="TAC"/>
            </w:pPr>
            <w:r w:rsidRPr="00810078">
              <w:t>Not applicable</w:t>
            </w:r>
          </w:p>
        </w:tc>
      </w:tr>
      <w:tr w:rsidR="001D378E" w:rsidRPr="00810078" w14:paraId="2A122877" w14:textId="77777777" w:rsidTr="008C6BF4">
        <w:tblPrEx>
          <w:tblCellMar>
            <w:top w:w="0" w:type="dxa"/>
            <w:bottom w:w="0" w:type="dxa"/>
          </w:tblCellMar>
        </w:tblPrEx>
        <w:trPr>
          <w:cantSplit/>
          <w:jc w:val="center"/>
        </w:trPr>
        <w:tc>
          <w:tcPr>
            <w:tcW w:w="1764" w:type="dxa"/>
            <w:vMerge w:val="restart"/>
          </w:tcPr>
          <w:p w14:paraId="3AE8AEA7" w14:textId="77777777" w:rsidR="001D378E" w:rsidRPr="00810078" w:rsidRDefault="001D378E" w:rsidP="008C6BF4">
            <w:pPr>
              <w:pStyle w:val="TAC"/>
              <w:rPr>
                <w:b/>
                <w:bCs/>
              </w:rPr>
            </w:pPr>
            <w:r w:rsidRPr="00810078">
              <w:t>New Peer Reflexive Candidate (</w:t>
            </w:r>
            <w:r w:rsidRPr="00810078">
              <w:rPr>
                <w:rFonts w:hint="eastAsia"/>
                <w:lang w:val="es-ES_tradnl"/>
              </w:rPr>
              <w:t>ostuncc</w:t>
            </w:r>
            <w:r w:rsidRPr="00810078">
              <w:t>/</w:t>
            </w:r>
            <w:r w:rsidRPr="00810078">
              <w:rPr>
                <w:rFonts w:hint="eastAsia"/>
              </w:rPr>
              <w:t>nprc</w:t>
            </w:r>
            <w:r w:rsidRPr="00810078">
              <w:t>, 0x00</w:t>
            </w:r>
            <w:r w:rsidRPr="00810078">
              <w:rPr>
                <w:rFonts w:hint="eastAsia"/>
              </w:rPr>
              <w:t>c3</w:t>
            </w:r>
            <w:r w:rsidRPr="00810078">
              <w:t>/0x0</w:t>
            </w:r>
            <w:r w:rsidRPr="00810078">
              <w:rPr>
                <w:rFonts w:hint="eastAsia"/>
              </w:rPr>
              <w:t>0</w:t>
            </w:r>
            <w:r w:rsidRPr="00810078">
              <w:t>0</w:t>
            </w:r>
            <w:r w:rsidRPr="00810078">
              <w:rPr>
                <w:rFonts w:hint="eastAsia"/>
              </w:rPr>
              <w:t>2</w:t>
            </w:r>
            <w:r w:rsidRPr="00810078">
              <w:t>)</w:t>
            </w:r>
          </w:p>
        </w:tc>
        <w:tc>
          <w:tcPr>
            <w:tcW w:w="1837" w:type="dxa"/>
            <w:shd w:val="clear" w:color="auto" w:fill="E0E0E0"/>
          </w:tcPr>
          <w:p w14:paraId="0B811995" w14:textId="77777777" w:rsidR="001D378E" w:rsidRPr="00810078" w:rsidRDefault="001D378E" w:rsidP="008C6BF4">
            <w:pPr>
              <w:pStyle w:val="TAH"/>
            </w:pPr>
            <w:r w:rsidRPr="00810078">
              <w:t>Mandatory/Optional</w:t>
            </w:r>
          </w:p>
        </w:tc>
        <w:tc>
          <w:tcPr>
            <w:tcW w:w="5744" w:type="dxa"/>
            <w:gridSpan w:val="5"/>
            <w:shd w:val="clear" w:color="auto" w:fill="E0E0E0"/>
          </w:tcPr>
          <w:p w14:paraId="72BF2598" w14:textId="77777777" w:rsidR="001D378E" w:rsidRPr="00810078" w:rsidRDefault="001D378E" w:rsidP="008C6BF4">
            <w:pPr>
              <w:pStyle w:val="TAH"/>
            </w:pPr>
            <w:r w:rsidRPr="00810078">
              <w:t>Used in command</w:t>
            </w:r>
          </w:p>
        </w:tc>
      </w:tr>
      <w:tr w:rsidR="001D378E" w:rsidRPr="00810078" w14:paraId="342D41AE" w14:textId="77777777" w:rsidTr="008C6BF4">
        <w:tblPrEx>
          <w:tblCellMar>
            <w:top w:w="0" w:type="dxa"/>
            <w:bottom w:w="0" w:type="dxa"/>
          </w:tblCellMar>
        </w:tblPrEx>
        <w:trPr>
          <w:cantSplit/>
          <w:jc w:val="center"/>
        </w:trPr>
        <w:tc>
          <w:tcPr>
            <w:tcW w:w="1764" w:type="dxa"/>
            <w:vMerge/>
          </w:tcPr>
          <w:p w14:paraId="15A7149B" w14:textId="77777777" w:rsidR="001D378E" w:rsidRPr="00810078" w:rsidRDefault="001D378E" w:rsidP="008C6BF4">
            <w:pPr>
              <w:pStyle w:val="TAL"/>
              <w:rPr>
                <w:b/>
                <w:bCs/>
              </w:rPr>
            </w:pPr>
          </w:p>
        </w:tc>
        <w:tc>
          <w:tcPr>
            <w:tcW w:w="1837" w:type="dxa"/>
            <w:shd w:val="clear" w:color="auto" w:fill="auto"/>
          </w:tcPr>
          <w:p w14:paraId="45CE3AB3" w14:textId="77777777" w:rsidR="001D378E" w:rsidRPr="00810078" w:rsidRDefault="001D378E" w:rsidP="008C6BF4">
            <w:pPr>
              <w:pStyle w:val="TAC"/>
              <w:rPr>
                <w:b/>
                <w:bCs/>
              </w:rPr>
            </w:pPr>
            <w:r w:rsidRPr="00810078">
              <w:rPr>
                <w:rFonts w:hint="eastAsia"/>
              </w:rPr>
              <w:t>M</w:t>
            </w:r>
          </w:p>
        </w:tc>
        <w:tc>
          <w:tcPr>
            <w:tcW w:w="5744" w:type="dxa"/>
            <w:gridSpan w:val="5"/>
            <w:shd w:val="clear" w:color="auto" w:fill="auto"/>
          </w:tcPr>
          <w:p w14:paraId="13AECE4E" w14:textId="77777777" w:rsidR="001D378E" w:rsidRPr="00810078" w:rsidRDefault="001D378E" w:rsidP="008C6BF4">
            <w:pPr>
              <w:pStyle w:val="TAC"/>
            </w:pPr>
            <w:r>
              <w:rPr>
                <w:rFonts w:hint="eastAsia"/>
              </w:rPr>
              <w:t xml:space="preserve">ADD, </w:t>
            </w:r>
            <w:r w:rsidRPr="00810078">
              <w:t>MODIFY, NOTIFY</w:t>
            </w:r>
          </w:p>
        </w:tc>
      </w:tr>
      <w:tr w:rsidR="001D378E" w:rsidRPr="00810078" w14:paraId="47C97DC7" w14:textId="77777777" w:rsidTr="008C6BF4">
        <w:tblPrEx>
          <w:tblCellMar>
            <w:top w:w="0" w:type="dxa"/>
            <w:bottom w:w="0" w:type="dxa"/>
          </w:tblCellMar>
        </w:tblPrEx>
        <w:trPr>
          <w:cantSplit/>
          <w:jc w:val="center"/>
        </w:trPr>
        <w:tc>
          <w:tcPr>
            <w:tcW w:w="1764" w:type="dxa"/>
            <w:vMerge/>
          </w:tcPr>
          <w:p w14:paraId="473D84A8" w14:textId="77777777" w:rsidR="001D378E" w:rsidRPr="00810078" w:rsidRDefault="001D378E" w:rsidP="008C6BF4">
            <w:pPr>
              <w:pStyle w:val="TAL"/>
              <w:rPr>
                <w:b/>
                <w:bCs/>
              </w:rPr>
            </w:pPr>
          </w:p>
        </w:tc>
        <w:tc>
          <w:tcPr>
            <w:tcW w:w="1837" w:type="dxa"/>
            <w:shd w:val="clear" w:color="auto" w:fill="E0E0E0"/>
          </w:tcPr>
          <w:p w14:paraId="1E16EFB5" w14:textId="77777777" w:rsidR="001D378E" w:rsidRPr="00810078" w:rsidRDefault="001D378E" w:rsidP="008C6BF4">
            <w:pPr>
              <w:pStyle w:val="TAH"/>
            </w:pPr>
            <w:r w:rsidRPr="00810078">
              <w:t>Event Parameters</w:t>
            </w:r>
          </w:p>
        </w:tc>
        <w:tc>
          <w:tcPr>
            <w:tcW w:w="1827" w:type="dxa"/>
            <w:shd w:val="clear" w:color="auto" w:fill="E0E0E0"/>
          </w:tcPr>
          <w:p w14:paraId="70F6C1F3" w14:textId="77777777" w:rsidR="001D378E" w:rsidRPr="00810078" w:rsidRDefault="001D378E" w:rsidP="008C6BF4">
            <w:pPr>
              <w:pStyle w:val="TAH"/>
            </w:pPr>
            <w:r w:rsidRPr="00810078">
              <w:t>Mandatory/Optional</w:t>
            </w:r>
          </w:p>
        </w:tc>
        <w:tc>
          <w:tcPr>
            <w:tcW w:w="2090" w:type="dxa"/>
            <w:gridSpan w:val="3"/>
            <w:shd w:val="clear" w:color="auto" w:fill="E0E0E0"/>
          </w:tcPr>
          <w:p w14:paraId="457B8741" w14:textId="77777777" w:rsidR="001D378E" w:rsidRPr="00810078" w:rsidRDefault="001D378E" w:rsidP="008C6BF4">
            <w:pPr>
              <w:pStyle w:val="TAH"/>
            </w:pPr>
            <w:r w:rsidRPr="00810078">
              <w:t>Supported Values</w:t>
            </w:r>
          </w:p>
        </w:tc>
        <w:tc>
          <w:tcPr>
            <w:tcW w:w="1827" w:type="dxa"/>
            <w:shd w:val="clear" w:color="auto" w:fill="E0E0E0"/>
          </w:tcPr>
          <w:p w14:paraId="2F00ABBF" w14:textId="77777777" w:rsidR="001D378E" w:rsidRPr="00810078" w:rsidRDefault="001D378E" w:rsidP="008C6BF4">
            <w:pPr>
              <w:pStyle w:val="TAH"/>
            </w:pPr>
            <w:r w:rsidRPr="00810078">
              <w:t>Provisioned Value</w:t>
            </w:r>
          </w:p>
        </w:tc>
      </w:tr>
      <w:tr w:rsidR="001D378E" w:rsidRPr="00810078" w14:paraId="10B70F64" w14:textId="77777777" w:rsidTr="008C6BF4">
        <w:tblPrEx>
          <w:tblCellMar>
            <w:top w:w="0" w:type="dxa"/>
            <w:bottom w:w="0" w:type="dxa"/>
          </w:tblCellMar>
        </w:tblPrEx>
        <w:trPr>
          <w:cantSplit/>
          <w:jc w:val="center"/>
        </w:trPr>
        <w:tc>
          <w:tcPr>
            <w:tcW w:w="1764" w:type="dxa"/>
            <w:vMerge/>
          </w:tcPr>
          <w:p w14:paraId="17EB0866" w14:textId="77777777" w:rsidR="001D378E" w:rsidRPr="00810078" w:rsidRDefault="001D378E" w:rsidP="008C6BF4">
            <w:pPr>
              <w:pStyle w:val="TAL"/>
              <w:rPr>
                <w:b/>
                <w:bCs/>
              </w:rPr>
            </w:pPr>
          </w:p>
        </w:tc>
        <w:tc>
          <w:tcPr>
            <w:tcW w:w="1837" w:type="dxa"/>
            <w:shd w:val="clear" w:color="auto" w:fill="auto"/>
          </w:tcPr>
          <w:p w14:paraId="2EADE103" w14:textId="77777777" w:rsidR="001D378E" w:rsidRPr="00810078" w:rsidRDefault="001D378E" w:rsidP="008C6BF4">
            <w:pPr>
              <w:pStyle w:val="TAC"/>
            </w:pPr>
            <w:r w:rsidRPr="00810078">
              <w:t>-</w:t>
            </w:r>
          </w:p>
        </w:tc>
        <w:tc>
          <w:tcPr>
            <w:tcW w:w="1827" w:type="dxa"/>
            <w:shd w:val="clear" w:color="auto" w:fill="auto"/>
          </w:tcPr>
          <w:p w14:paraId="5F9DED28" w14:textId="77777777" w:rsidR="001D378E" w:rsidRPr="00810078" w:rsidRDefault="001D378E" w:rsidP="008C6BF4">
            <w:pPr>
              <w:pStyle w:val="TAC"/>
            </w:pPr>
            <w:r w:rsidRPr="00810078">
              <w:t>-</w:t>
            </w:r>
          </w:p>
        </w:tc>
        <w:tc>
          <w:tcPr>
            <w:tcW w:w="2090" w:type="dxa"/>
            <w:gridSpan w:val="3"/>
            <w:shd w:val="clear" w:color="auto" w:fill="auto"/>
          </w:tcPr>
          <w:p w14:paraId="489FF2CB" w14:textId="77777777" w:rsidR="001D378E" w:rsidRPr="00810078" w:rsidRDefault="001D378E" w:rsidP="008C6BF4">
            <w:pPr>
              <w:pStyle w:val="TAC"/>
            </w:pPr>
            <w:r w:rsidRPr="00810078">
              <w:t>-</w:t>
            </w:r>
          </w:p>
        </w:tc>
        <w:tc>
          <w:tcPr>
            <w:tcW w:w="1827" w:type="dxa"/>
            <w:shd w:val="clear" w:color="auto" w:fill="auto"/>
          </w:tcPr>
          <w:p w14:paraId="3B3238BA" w14:textId="77777777" w:rsidR="001D378E" w:rsidRPr="00810078" w:rsidRDefault="001D378E" w:rsidP="008C6BF4">
            <w:pPr>
              <w:pStyle w:val="TAC"/>
            </w:pPr>
            <w:r w:rsidRPr="00810078">
              <w:t>-</w:t>
            </w:r>
          </w:p>
        </w:tc>
      </w:tr>
      <w:tr w:rsidR="001D378E" w:rsidRPr="00810078" w14:paraId="522FA4F7" w14:textId="77777777" w:rsidTr="008C6BF4">
        <w:tblPrEx>
          <w:tblCellMar>
            <w:top w:w="0" w:type="dxa"/>
            <w:bottom w:w="0" w:type="dxa"/>
          </w:tblCellMar>
        </w:tblPrEx>
        <w:trPr>
          <w:cantSplit/>
          <w:jc w:val="center"/>
        </w:trPr>
        <w:tc>
          <w:tcPr>
            <w:tcW w:w="1764" w:type="dxa"/>
            <w:vMerge/>
          </w:tcPr>
          <w:p w14:paraId="59D61E4F" w14:textId="77777777" w:rsidR="001D378E" w:rsidRPr="00810078" w:rsidRDefault="001D378E" w:rsidP="008C6BF4">
            <w:pPr>
              <w:pStyle w:val="TAL"/>
              <w:rPr>
                <w:b/>
                <w:bCs/>
              </w:rPr>
            </w:pPr>
          </w:p>
        </w:tc>
        <w:tc>
          <w:tcPr>
            <w:tcW w:w="1837" w:type="dxa"/>
            <w:shd w:val="clear" w:color="auto" w:fill="E0E0E0"/>
          </w:tcPr>
          <w:p w14:paraId="06559245" w14:textId="77777777" w:rsidR="001D378E" w:rsidRPr="00810078" w:rsidRDefault="001D378E" w:rsidP="008C6BF4">
            <w:pPr>
              <w:pStyle w:val="TAH"/>
            </w:pPr>
            <w:r w:rsidRPr="00810078">
              <w:t>ObservedEvent</w:t>
            </w:r>
          </w:p>
          <w:p w14:paraId="1BD9252E" w14:textId="77777777" w:rsidR="001D378E" w:rsidRPr="00810078" w:rsidRDefault="001D378E" w:rsidP="008C6BF4">
            <w:pPr>
              <w:pStyle w:val="TAH"/>
            </w:pPr>
            <w:r w:rsidRPr="00810078">
              <w:t>Parameters</w:t>
            </w:r>
          </w:p>
        </w:tc>
        <w:tc>
          <w:tcPr>
            <w:tcW w:w="1827" w:type="dxa"/>
            <w:shd w:val="clear" w:color="auto" w:fill="E0E0E0"/>
          </w:tcPr>
          <w:p w14:paraId="74740D74" w14:textId="77777777" w:rsidR="001D378E" w:rsidRPr="00810078" w:rsidRDefault="001D378E" w:rsidP="008C6BF4">
            <w:pPr>
              <w:pStyle w:val="TAH"/>
            </w:pPr>
            <w:r w:rsidRPr="00810078">
              <w:t>Mandatory/Optional</w:t>
            </w:r>
          </w:p>
        </w:tc>
        <w:tc>
          <w:tcPr>
            <w:tcW w:w="2090" w:type="dxa"/>
            <w:gridSpan w:val="3"/>
            <w:shd w:val="clear" w:color="auto" w:fill="E0E0E0"/>
          </w:tcPr>
          <w:p w14:paraId="233520BD" w14:textId="77777777" w:rsidR="001D378E" w:rsidRPr="00810078" w:rsidRDefault="001D378E" w:rsidP="008C6BF4">
            <w:pPr>
              <w:pStyle w:val="TAH"/>
            </w:pPr>
            <w:r w:rsidRPr="00810078">
              <w:t>Supported Values</w:t>
            </w:r>
          </w:p>
        </w:tc>
        <w:tc>
          <w:tcPr>
            <w:tcW w:w="1827" w:type="dxa"/>
            <w:shd w:val="clear" w:color="auto" w:fill="E0E0E0"/>
          </w:tcPr>
          <w:p w14:paraId="4835C767" w14:textId="77777777" w:rsidR="001D378E" w:rsidRPr="00810078" w:rsidRDefault="001D378E" w:rsidP="008C6BF4">
            <w:pPr>
              <w:pStyle w:val="TAH"/>
            </w:pPr>
            <w:r w:rsidRPr="00810078">
              <w:t>Provisioned Value</w:t>
            </w:r>
          </w:p>
        </w:tc>
      </w:tr>
      <w:tr w:rsidR="001D378E" w:rsidRPr="00810078" w14:paraId="1E91EF2D" w14:textId="77777777" w:rsidTr="008C6BF4">
        <w:tblPrEx>
          <w:tblCellMar>
            <w:top w:w="0" w:type="dxa"/>
            <w:bottom w:w="0" w:type="dxa"/>
          </w:tblCellMar>
        </w:tblPrEx>
        <w:trPr>
          <w:cantSplit/>
          <w:jc w:val="center"/>
        </w:trPr>
        <w:tc>
          <w:tcPr>
            <w:tcW w:w="1764" w:type="dxa"/>
            <w:vMerge/>
          </w:tcPr>
          <w:p w14:paraId="08D87CD0" w14:textId="77777777" w:rsidR="001D378E" w:rsidRPr="00810078" w:rsidRDefault="001D378E" w:rsidP="008C6BF4">
            <w:pPr>
              <w:pStyle w:val="TAL"/>
              <w:rPr>
                <w:b/>
                <w:bCs/>
              </w:rPr>
            </w:pPr>
          </w:p>
        </w:tc>
        <w:tc>
          <w:tcPr>
            <w:tcW w:w="1837" w:type="dxa"/>
            <w:shd w:val="clear" w:color="auto" w:fill="auto"/>
          </w:tcPr>
          <w:p w14:paraId="7438EC4F" w14:textId="77777777" w:rsidR="001D378E" w:rsidRPr="00810078" w:rsidRDefault="001D378E" w:rsidP="008C6BF4">
            <w:pPr>
              <w:pStyle w:val="TAC"/>
            </w:pPr>
            <w:r w:rsidRPr="00810078">
              <w:rPr>
                <w:bCs/>
              </w:rPr>
              <w:t>Candidate (</w:t>
            </w:r>
            <w:r w:rsidRPr="00810078">
              <w:rPr>
                <w:rFonts w:hint="eastAsia"/>
                <w:bCs/>
              </w:rPr>
              <w:t>can</w:t>
            </w:r>
            <w:r w:rsidRPr="00810078">
              <w:rPr>
                <w:bCs/>
              </w:rPr>
              <w:t>, 0x0001)</w:t>
            </w:r>
          </w:p>
        </w:tc>
        <w:tc>
          <w:tcPr>
            <w:tcW w:w="1827" w:type="dxa"/>
            <w:shd w:val="clear" w:color="auto" w:fill="auto"/>
          </w:tcPr>
          <w:p w14:paraId="46CE8E1B" w14:textId="77777777" w:rsidR="001D378E" w:rsidRPr="00810078" w:rsidRDefault="001D378E" w:rsidP="008C6BF4">
            <w:pPr>
              <w:pStyle w:val="TAC"/>
            </w:pPr>
            <w:r w:rsidRPr="00810078">
              <w:t>M</w:t>
            </w:r>
          </w:p>
        </w:tc>
        <w:tc>
          <w:tcPr>
            <w:tcW w:w="2090" w:type="dxa"/>
            <w:gridSpan w:val="3"/>
            <w:shd w:val="clear" w:color="auto" w:fill="auto"/>
          </w:tcPr>
          <w:p w14:paraId="7D2E81F0" w14:textId="77777777" w:rsidR="001D378E" w:rsidRPr="00810078" w:rsidRDefault="001D378E" w:rsidP="008C6BF4">
            <w:pPr>
              <w:pStyle w:val="TAC"/>
            </w:pPr>
            <w:r w:rsidRPr="00810078">
              <w:t>ALL</w:t>
            </w:r>
          </w:p>
        </w:tc>
        <w:tc>
          <w:tcPr>
            <w:tcW w:w="1827" w:type="dxa"/>
            <w:shd w:val="clear" w:color="auto" w:fill="auto"/>
          </w:tcPr>
          <w:p w14:paraId="7C3BD61C" w14:textId="77777777" w:rsidR="001D378E" w:rsidRPr="00810078" w:rsidRDefault="001D378E" w:rsidP="008C6BF4">
            <w:pPr>
              <w:pStyle w:val="TAC"/>
            </w:pPr>
            <w:r w:rsidRPr="00810078">
              <w:t>Not applicable</w:t>
            </w:r>
          </w:p>
        </w:tc>
      </w:tr>
      <w:tr w:rsidR="001D378E" w:rsidRPr="00810078" w14:paraId="187AA6C0" w14:textId="77777777" w:rsidTr="008C6BF4">
        <w:tblPrEx>
          <w:tblCellMar>
            <w:top w:w="0" w:type="dxa"/>
            <w:bottom w:w="0" w:type="dxa"/>
          </w:tblCellMar>
        </w:tblPrEx>
        <w:trPr>
          <w:cantSplit/>
          <w:jc w:val="center"/>
        </w:trPr>
        <w:tc>
          <w:tcPr>
            <w:tcW w:w="1764" w:type="dxa"/>
            <w:shd w:val="clear" w:color="auto" w:fill="E0E0E0"/>
          </w:tcPr>
          <w:p w14:paraId="5F9166B0" w14:textId="77777777" w:rsidR="001D378E" w:rsidRPr="00810078" w:rsidRDefault="001D378E" w:rsidP="008C6BF4">
            <w:pPr>
              <w:pStyle w:val="TAH"/>
            </w:pPr>
            <w:r w:rsidRPr="00810078">
              <w:t>Statistics</w:t>
            </w:r>
          </w:p>
        </w:tc>
        <w:tc>
          <w:tcPr>
            <w:tcW w:w="1837" w:type="dxa"/>
            <w:shd w:val="clear" w:color="auto" w:fill="E0E0E0"/>
          </w:tcPr>
          <w:p w14:paraId="681D69DE" w14:textId="77777777" w:rsidR="001D378E" w:rsidRPr="00810078" w:rsidRDefault="001D378E" w:rsidP="008C6BF4">
            <w:pPr>
              <w:pStyle w:val="TAH"/>
            </w:pPr>
            <w:r w:rsidRPr="00810078">
              <w:t>Mandatory/Optional</w:t>
            </w:r>
          </w:p>
        </w:tc>
        <w:tc>
          <w:tcPr>
            <w:tcW w:w="2464" w:type="dxa"/>
            <w:gridSpan w:val="3"/>
            <w:shd w:val="clear" w:color="auto" w:fill="E0E0E0"/>
          </w:tcPr>
          <w:p w14:paraId="4B73541F" w14:textId="77777777" w:rsidR="001D378E" w:rsidRPr="00810078" w:rsidRDefault="001D378E" w:rsidP="008C6BF4">
            <w:pPr>
              <w:pStyle w:val="TAH"/>
            </w:pPr>
            <w:r w:rsidRPr="00810078">
              <w:t>Used in command</w:t>
            </w:r>
          </w:p>
        </w:tc>
        <w:tc>
          <w:tcPr>
            <w:tcW w:w="3280" w:type="dxa"/>
            <w:gridSpan w:val="2"/>
            <w:shd w:val="clear" w:color="auto" w:fill="E0E0E0"/>
          </w:tcPr>
          <w:p w14:paraId="226F0760" w14:textId="77777777" w:rsidR="001D378E" w:rsidRPr="00810078" w:rsidRDefault="001D378E" w:rsidP="008C6BF4">
            <w:pPr>
              <w:pStyle w:val="TAH"/>
            </w:pPr>
            <w:r w:rsidRPr="00810078">
              <w:t>Supported Values</w:t>
            </w:r>
          </w:p>
        </w:tc>
      </w:tr>
      <w:tr w:rsidR="001D378E" w:rsidRPr="00810078" w14:paraId="77503E96" w14:textId="77777777" w:rsidTr="008C6BF4">
        <w:tblPrEx>
          <w:tblCellMar>
            <w:top w:w="0" w:type="dxa"/>
            <w:bottom w:w="0" w:type="dxa"/>
          </w:tblCellMar>
        </w:tblPrEx>
        <w:trPr>
          <w:cantSplit/>
          <w:jc w:val="center"/>
        </w:trPr>
        <w:tc>
          <w:tcPr>
            <w:tcW w:w="1764" w:type="dxa"/>
            <w:tcBorders>
              <w:bottom w:val="single" w:sz="4" w:space="0" w:color="auto"/>
            </w:tcBorders>
          </w:tcPr>
          <w:p w14:paraId="345BC20F" w14:textId="77777777" w:rsidR="001D378E" w:rsidRPr="00810078" w:rsidRDefault="001D378E" w:rsidP="008C6BF4">
            <w:pPr>
              <w:pStyle w:val="TAC"/>
            </w:pPr>
            <w:r w:rsidRPr="00810078">
              <w:t>None</w:t>
            </w:r>
          </w:p>
        </w:tc>
        <w:tc>
          <w:tcPr>
            <w:tcW w:w="1837" w:type="dxa"/>
            <w:tcBorders>
              <w:bottom w:val="single" w:sz="4" w:space="0" w:color="auto"/>
            </w:tcBorders>
          </w:tcPr>
          <w:p w14:paraId="3F3076AA" w14:textId="77777777" w:rsidR="001D378E" w:rsidRPr="00810078" w:rsidRDefault="001D378E" w:rsidP="008C6BF4">
            <w:pPr>
              <w:pStyle w:val="TAC"/>
            </w:pPr>
            <w:r w:rsidRPr="00810078">
              <w:t>-</w:t>
            </w:r>
          </w:p>
        </w:tc>
        <w:tc>
          <w:tcPr>
            <w:tcW w:w="2464" w:type="dxa"/>
            <w:gridSpan w:val="3"/>
            <w:tcBorders>
              <w:bottom w:val="single" w:sz="4" w:space="0" w:color="auto"/>
            </w:tcBorders>
          </w:tcPr>
          <w:p w14:paraId="414540F5" w14:textId="77777777" w:rsidR="001D378E" w:rsidRPr="00810078" w:rsidRDefault="001D378E" w:rsidP="008C6BF4">
            <w:pPr>
              <w:pStyle w:val="TAC"/>
            </w:pPr>
            <w:r w:rsidRPr="00810078">
              <w:t>-</w:t>
            </w:r>
          </w:p>
        </w:tc>
        <w:tc>
          <w:tcPr>
            <w:tcW w:w="3280" w:type="dxa"/>
            <w:gridSpan w:val="2"/>
            <w:tcBorders>
              <w:bottom w:val="single" w:sz="4" w:space="0" w:color="auto"/>
            </w:tcBorders>
          </w:tcPr>
          <w:p w14:paraId="18D9D1BF" w14:textId="77777777" w:rsidR="001D378E" w:rsidRPr="00810078" w:rsidRDefault="001D378E" w:rsidP="008C6BF4">
            <w:pPr>
              <w:pStyle w:val="TAC"/>
            </w:pPr>
            <w:r w:rsidRPr="00810078">
              <w:t>-</w:t>
            </w:r>
          </w:p>
        </w:tc>
      </w:tr>
      <w:tr w:rsidR="001D378E" w:rsidRPr="00810078" w14:paraId="23BBAF58" w14:textId="77777777" w:rsidTr="008C6BF4">
        <w:tblPrEx>
          <w:tblCellMar>
            <w:top w:w="0" w:type="dxa"/>
            <w:bottom w:w="0" w:type="dxa"/>
          </w:tblCellMar>
        </w:tblPrEx>
        <w:trPr>
          <w:cantSplit/>
          <w:jc w:val="center"/>
        </w:trPr>
        <w:tc>
          <w:tcPr>
            <w:tcW w:w="1764" w:type="dxa"/>
            <w:shd w:val="clear" w:color="auto" w:fill="E0E0E0"/>
          </w:tcPr>
          <w:p w14:paraId="5C7DF527" w14:textId="77777777" w:rsidR="001D378E" w:rsidRPr="00810078" w:rsidRDefault="001D378E" w:rsidP="008C6BF4">
            <w:pPr>
              <w:pStyle w:val="TAH"/>
            </w:pPr>
            <w:r w:rsidRPr="00810078">
              <w:t>Error Codes</w:t>
            </w:r>
          </w:p>
        </w:tc>
        <w:tc>
          <w:tcPr>
            <w:tcW w:w="7581" w:type="dxa"/>
            <w:gridSpan w:val="6"/>
            <w:shd w:val="clear" w:color="auto" w:fill="E0E0E0"/>
          </w:tcPr>
          <w:p w14:paraId="6732D253" w14:textId="77777777" w:rsidR="001D378E" w:rsidRPr="00810078" w:rsidRDefault="001D378E" w:rsidP="008C6BF4">
            <w:pPr>
              <w:pStyle w:val="TAH"/>
            </w:pPr>
            <w:r w:rsidRPr="00810078">
              <w:t>Mandatory/Optional</w:t>
            </w:r>
          </w:p>
        </w:tc>
      </w:tr>
      <w:tr w:rsidR="001D378E" w:rsidRPr="00810078" w14:paraId="2A9DE9B9" w14:textId="77777777" w:rsidTr="008C6BF4">
        <w:tblPrEx>
          <w:tblCellMar>
            <w:top w:w="0" w:type="dxa"/>
            <w:bottom w:w="0" w:type="dxa"/>
          </w:tblCellMar>
        </w:tblPrEx>
        <w:trPr>
          <w:cantSplit/>
          <w:jc w:val="center"/>
        </w:trPr>
        <w:tc>
          <w:tcPr>
            <w:tcW w:w="1764" w:type="dxa"/>
          </w:tcPr>
          <w:p w14:paraId="724279BD" w14:textId="77777777" w:rsidR="001D378E" w:rsidRPr="00810078" w:rsidRDefault="001D378E" w:rsidP="008C6BF4">
            <w:pPr>
              <w:pStyle w:val="TAC"/>
            </w:pPr>
            <w:r w:rsidRPr="00810078">
              <w:t>None</w:t>
            </w:r>
          </w:p>
        </w:tc>
        <w:tc>
          <w:tcPr>
            <w:tcW w:w="7581" w:type="dxa"/>
            <w:gridSpan w:val="6"/>
          </w:tcPr>
          <w:p w14:paraId="7B453F64" w14:textId="77777777" w:rsidR="001D378E" w:rsidRPr="00810078" w:rsidRDefault="001D378E" w:rsidP="008C6BF4">
            <w:pPr>
              <w:pStyle w:val="TAC"/>
            </w:pPr>
            <w:r w:rsidRPr="00810078">
              <w:t>-</w:t>
            </w:r>
          </w:p>
        </w:tc>
      </w:tr>
    </w:tbl>
    <w:p w14:paraId="071C2492" w14:textId="77777777" w:rsidR="001D378E" w:rsidRDefault="001D378E" w:rsidP="001D378E">
      <w:pPr>
        <w:rPr>
          <w:noProof/>
        </w:rPr>
      </w:pPr>
    </w:p>
    <w:p w14:paraId="5DB397A8" w14:textId="77777777" w:rsidR="0043700B" w:rsidRPr="0043700B" w:rsidRDefault="0043700B" w:rsidP="0043700B">
      <w:pPr>
        <w:pStyle w:val="Heading4"/>
      </w:pPr>
      <w:bookmarkStart w:id="111" w:name="_Toc414010842"/>
      <w:r>
        <w:lastRenderedPageBreak/>
        <w:t>5.1</w:t>
      </w:r>
      <w:r w:rsidRPr="0043700B">
        <w:t>4.3.18</w:t>
      </w:r>
      <w:r w:rsidRPr="0043700B">
        <w:tab/>
        <w:t>MG located Bearer Level ALG</w:t>
      </w:r>
      <w:r w:rsidRPr="0043700B">
        <w:rPr>
          <w:lang w:val="en-US"/>
        </w:rPr>
        <w:t xml:space="preserve"> </w:t>
      </w:r>
      <w:r w:rsidRPr="0043700B">
        <w:t>(mgbalg)</w:t>
      </w:r>
      <w:bookmarkEnd w:id="111"/>
    </w:p>
    <w:p w14:paraId="4DCDDEB9" w14:textId="77777777" w:rsidR="0043700B" w:rsidRPr="00A434AC" w:rsidRDefault="0043700B" w:rsidP="0043700B">
      <w:pPr>
        <w:pStyle w:val="TH"/>
      </w:pPr>
      <w:r w:rsidRPr="0043700B">
        <w:t xml:space="preserve">Table </w:t>
      </w:r>
      <w:r w:rsidRPr="0043700B">
        <w:rPr>
          <w:noProof/>
        </w:rPr>
        <w:t>5.14.3.18.1</w:t>
      </w:r>
      <w:r w:rsidRPr="0043700B">
        <w:t>: MG</w:t>
      </w:r>
      <w:r w:rsidRPr="004109BD">
        <w:t xml:space="preserve"> located Bearer Level ALG</w:t>
      </w:r>
      <w:r w:rsidRPr="00BB3C43">
        <w:rPr>
          <w:lang w:val="en-US"/>
        </w:rPr>
        <w:t xml:space="preserve"> </w:t>
      </w:r>
      <w:r w:rsidRPr="00A434A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2"/>
        <w:gridCol w:w="1827"/>
        <w:gridCol w:w="1352"/>
        <w:gridCol w:w="116"/>
        <w:gridCol w:w="265"/>
        <w:gridCol w:w="1467"/>
        <w:gridCol w:w="1480"/>
      </w:tblGrid>
      <w:tr w:rsidR="0043700B" w:rsidRPr="00C24803" w14:paraId="6B3310D0" w14:textId="77777777" w:rsidTr="00046004">
        <w:trPr>
          <w:cantSplit/>
          <w:jc w:val="center"/>
        </w:trPr>
        <w:tc>
          <w:tcPr>
            <w:tcW w:w="3203" w:type="dxa"/>
            <w:shd w:val="clear" w:color="auto" w:fill="E0E0E0"/>
          </w:tcPr>
          <w:p w14:paraId="6DE63F1D" w14:textId="77777777" w:rsidR="0043700B" w:rsidRPr="00C24803" w:rsidRDefault="0043700B" w:rsidP="00046004">
            <w:pPr>
              <w:pStyle w:val="TAH"/>
            </w:pPr>
            <w:r w:rsidRPr="00C24803">
              <w:t xml:space="preserve">Properties </w:t>
            </w:r>
          </w:p>
        </w:tc>
        <w:tc>
          <w:tcPr>
            <w:tcW w:w="1827" w:type="dxa"/>
            <w:shd w:val="clear" w:color="auto" w:fill="E0E0E0"/>
          </w:tcPr>
          <w:p w14:paraId="3510288F" w14:textId="77777777" w:rsidR="0043700B" w:rsidRPr="00C24803" w:rsidRDefault="0043700B" w:rsidP="00046004">
            <w:pPr>
              <w:pStyle w:val="TAH"/>
            </w:pPr>
            <w:r w:rsidRPr="00C24803">
              <w:t>Mandatory/Optional</w:t>
            </w:r>
          </w:p>
        </w:tc>
        <w:tc>
          <w:tcPr>
            <w:tcW w:w="1485" w:type="dxa"/>
            <w:gridSpan w:val="2"/>
            <w:shd w:val="clear" w:color="auto" w:fill="E0E0E0"/>
          </w:tcPr>
          <w:p w14:paraId="47F0B484" w14:textId="77777777" w:rsidR="0043700B" w:rsidRPr="00C24803" w:rsidRDefault="0043700B" w:rsidP="00046004">
            <w:pPr>
              <w:pStyle w:val="TAH"/>
            </w:pPr>
            <w:r w:rsidRPr="00C24803">
              <w:t>Used in command</w:t>
            </w:r>
          </w:p>
        </w:tc>
        <w:tc>
          <w:tcPr>
            <w:tcW w:w="1765" w:type="dxa"/>
            <w:gridSpan w:val="2"/>
            <w:shd w:val="clear" w:color="auto" w:fill="E0E0E0"/>
          </w:tcPr>
          <w:p w14:paraId="7849F920" w14:textId="77777777" w:rsidR="0043700B" w:rsidRPr="00C24803" w:rsidRDefault="0043700B" w:rsidP="00046004">
            <w:pPr>
              <w:pStyle w:val="TAH"/>
            </w:pPr>
            <w:r w:rsidRPr="00C24803">
              <w:t>Supported Values</w:t>
            </w:r>
          </w:p>
        </w:tc>
        <w:tc>
          <w:tcPr>
            <w:tcW w:w="1495" w:type="dxa"/>
            <w:shd w:val="clear" w:color="auto" w:fill="E0E0E0"/>
          </w:tcPr>
          <w:p w14:paraId="48E74446" w14:textId="77777777" w:rsidR="0043700B" w:rsidRPr="00C24803" w:rsidRDefault="0043700B" w:rsidP="00046004">
            <w:pPr>
              <w:pStyle w:val="TAH"/>
            </w:pPr>
            <w:r w:rsidRPr="00C24803">
              <w:t>Provisioned Value</w:t>
            </w:r>
          </w:p>
        </w:tc>
      </w:tr>
      <w:tr w:rsidR="008B14C3" w:rsidRPr="00C24803" w14:paraId="07CFBD6B" w14:textId="77777777" w:rsidTr="00046004">
        <w:trPr>
          <w:cantSplit/>
          <w:jc w:val="center"/>
        </w:trPr>
        <w:tc>
          <w:tcPr>
            <w:tcW w:w="3203" w:type="dxa"/>
            <w:tcBorders>
              <w:bottom w:val="single" w:sz="4" w:space="0" w:color="auto"/>
            </w:tcBorders>
          </w:tcPr>
          <w:p w14:paraId="2118DE2C" w14:textId="77777777" w:rsidR="008B14C3" w:rsidRPr="008B14C3" w:rsidRDefault="008B14C3" w:rsidP="008B14C3">
            <w:pPr>
              <w:pStyle w:val="TAC"/>
              <w:rPr>
                <w:lang w:val="fr-FR"/>
              </w:rPr>
            </w:pPr>
            <w:r w:rsidRPr="008B14C3">
              <w:rPr>
                <w:lang w:val="fr-FR"/>
              </w:rPr>
              <w:t>Protocol type bearer level ALG (mgbalg/ptbalg, 0x011d/0x0001)</w:t>
            </w:r>
          </w:p>
        </w:tc>
        <w:tc>
          <w:tcPr>
            <w:tcW w:w="1827" w:type="dxa"/>
            <w:tcBorders>
              <w:bottom w:val="single" w:sz="4" w:space="0" w:color="auto"/>
            </w:tcBorders>
          </w:tcPr>
          <w:p w14:paraId="520FF2F5"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M</w:t>
            </w:r>
          </w:p>
        </w:tc>
        <w:tc>
          <w:tcPr>
            <w:tcW w:w="1485" w:type="dxa"/>
            <w:gridSpan w:val="2"/>
            <w:tcBorders>
              <w:bottom w:val="single" w:sz="4" w:space="0" w:color="auto"/>
            </w:tcBorders>
          </w:tcPr>
          <w:p w14:paraId="48E88AF4"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 xml:space="preserve">ADD, </w:t>
            </w:r>
            <w:r w:rsidRPr="007B5E5E">
              <w:rPr>
                <w:rFonts w:ascii="Arial" w:hAnsi="Arial" w:cs="Arial"/>
                <w:sz w:val="18"/>
                <w:szCs w:val="18"/>
              </w:rPr>
              <w:t>MODIFY</w:t>
            </w:r>
          </w:p>
        </w:tc>
        <w:tc>
          <w:tcPr>
            <w:tcW w:w="1765" w:type="dxa"/>
            <w:gridSpan w:val="2"/>
            <w:tcBorders>
              <w:bottom w:val="single" w:sz="4" w:space="0" w:color="auto"/>
            </w:tcBorders>
          </w:tcPr>
          <w:p w14:paraId="1C278657"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ALL</w:t>
            </w:r>
          </w:p>
        </w:tc>
        <w:tc>
          <w:tcPr>
            <w:tcW w:w="1495" w:type="dxa"/>
            <w:tcBorders>
              <w:bottom w:val="single" w:sz="4" w:space="0" w:color="auto"/>
            </w:tcBorders>
          </w:tcPr>
          <w:p w14:paraId="335966F6"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w:t>
            </w:r>
            <w:r>
              <w:rPr>
                <w:rFonts w:ascii="Arial" w:hAnsi="Arial" w:cs="Arial"/>
                <w:sz w:val="18"/>
                <w:szCs w:val="18"/>
              </w:rPr>
              <w:t>OFF</w:t>
            </w:r>
            <w:r w:rsidRPr="00C25A0B">
              <w:rPr>
                <w:rFonts w:ascii="Arial" w:hAnsi="Arial" w:cs="Arial"/>
                <w:sz w:val="18"/>
                <w:szCs w:val="18"/>
              </w:rPr>
              <w:t>"</w:t>
            </w:r>
          </w:p>
        </w:tc>
      </w:tr>
      <w:tr w:rsidR="008B14C3" w:rsidRPr="00C24803" w14:paraId="6F762A3A" w14:textId="77777777" w:rsidTr="00046004">
        <w:trPr>
          <w:cantSplit/>
          <w:jc w:val="center"/>
        </w:trPr>
        <w:tc>
          <w:tcPr>
            <w:tcW w:w="3203" w:type="dxa"/>
            <w:tcBorders>
              <w:bottom w:val="single" w:sz="4" w:space="0" w:color="auto"/>
            </w:tcBorders>
          </w:tcPr>
          <w:p w14:paraId="47A26160" w14:textId="77777777" w:rsidR="008B14C3" w:rsidRPr="008B14C3" w:rsidRDefault="008B14C3" w:rsidP="008B14C3">
            <w:pPr>
              <w:pStyle w:val="TAC"/>
              <w:rPr>
                <w:lang w:val="fr-FR"/>
              </w:rPr>
            </w:pPr>
            <w:r w:rsidRPr="008B14C3">
              <w:rPr>
                <w:lang w:val="fr-FR"/>
              </w:rPr>
              <w:t>Upper layer protocol filter (mgbalg/ulpf, 0x011d/0x0002)</w:t>
            </w:r>
          </w:p>
        </w:tc>
        <w:tc>
          <w:tcPr>
            <w:tcW w:w="1827" w:type="dxa"/>
            <w:tcBorders>
              <w:bottom w:val="single" w:sz="4" w:space="0" w:color="auto"/>
            </w:tcBorders>
          </w:tcPr>
          <w:p w14:paraId="3B7E7FDC"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w:t>
            </w:r>
          </w:p>
        </w:tc>
        <w:tc>
          <w:tcPr>
            <w:tcW w:w="1485" w:type="dxa"/>
            <w:gridSpan w:val="2"/>
            <w:tcBorders>
              <w:bottom w:val="single" w:sz="4" w:space="0" w:color="auto"/>
            </w:tcBorders>
          </w:tcPr>
          <w:p w14:paraId="7EFBE88B"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 xml:space="preserve">ADD, </w:t>
            </w:r>
            <w:r w:rsidRPr="007B5E5E">
              <w:rPr>
                <w:rFonts w:ascii="Arial" w:hAnsi="Arial" w:cs="Arial"/>
                <w:sz w:val="18"/>
                <w:szCs w:val="18"/>
              </w:rPr>
              <w:t>MODIFY</w:t>
            </w:r>
          </w:p>
        </w:tc>
        <w:tc>
          <w:tcPr>
            <w:tcW w:w="1765" w:type="dxa"/>
            <w:gridSpan w:val="2"/>
            <w:tcBorders>
              <w:bottom w:val="single" w:sz="4" w:space="0" w:color="auto"/>
            </w:tcBorders>
          </w:tcPr>
          <w:p w14:paraId="21152398"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c>
          <w:tcPr>
            <w:tcW w:w="1495" w:type="dxa"/>
            <w:tcBorders>
              <w:bottom w:val="single" w:sz="4" w:space="0" w:color="auto"/>
            </w:tcBorders>
          </w:tcPr>
          <w:p w14:paraId="430344E0"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w:t>
            </w:r>
            <w:r>
              <w:rPr>
                <w:rFonts w:ascii="Arial" w:hAnsi="Arial" w:cs="Arial"/>
                <w:sz w:val="18"/>
                <w:szCs w:val="18"/>
              </w:rPr>
              <w:t>0</w:t>
            </w:r>
            <w:r w:rsidRPr="00C25A0B">
              <w:rPr>
                <w:rFonts w:ascii="Arial" w:hAnsi="Arial" w:cs="Arial"/>
                <w:sz w:val="18"/>
                <w:szCs w:val="18"/>
              </w:rPr>
              <w:t>"</w:t>
            </w:r>
          </w:p>
        </w:tc>
      </w:tr>
      <w:tr w:rsidR="008B14C3" w:rsidRPr="00C24803" w14:paraId="46D9D290" w14:textId="77777777" w:rsidTr="00046004">
        <w:trPr>
          <w:cantSplit/>
          <w:jc w:val="center"/>
        </w:trPr>
        <w:tc>
          <w:tcPr>
            <w:tcW w:w="3203" w:type="dxa"/>
            <w:tcBorders>
              <w:bottom w:val="single" w:sz="4" w:space="0" w:color="auto"/>
            </w:tcBorders>
          </w:tcPr>
          <w:p w14:paraId="233EDFA5" w14:textId="77777777" w:rsidR="008B14C3" w:rsidRPr="008B14C3" w:rsidRDefault="008B14C3" w:rsidP="008B14C3">
            <w:pPr>
              <w:pStyle w:val="TAC"/>
              <w:rPr>
                <w:lang w:val="fr-FR"/>
              </w:rPr>
            </w:pPr>
            <w:r w:rsidRPr="008B14C3">
              <w:rPr>
                <w:lang w:val="fr-FR"/>
              </w:rPr>
              <w:t>Source of replaced source address information part (mgbalg/sosaip, 0x011d/0x0003)</w:t>
            </w:r>
          </w:p>
        </w:tc>
        <w:tc>
          <w:tcPr>
            <w:tcW w:w="1827" w:type="dxa"/>
            <w:tcBorders>
              <w:bottom w:val="single" w:sz="4" w:space="0" w:color="auto"/>
            </w:tcBorders>
          </w:tcPr>
          <w:p w14:paraId="3E16780F"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w:t>
            </w:r>
          </w:p>
        </w:tc>
        <w:tc>
          <w:tcPr>
            <w:tcW w:w="1485" w:type="dxa"/>
            <w:gridSpan w:val="2"/>
            <w:tcBorders>
              <w:bottom w:val="single" w:sz="4" w:space="0" w:color="auto"/>
            </w:tcBorders>
          </w:tcPr>
          <w:p w14:paraId="7F08BD59"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 xml:space="preserve">ADD, </w:t>
            </w:r>
            <w:r w:rsidRPr="007B5E5E">
              <w:rPr>
                <w:rFonts w:ascii="Arial" w:hAnsi="Arial" w:cs="Arial"/>
                <w:sz w:val="18"/>
                <w:szCs w:val="18"/>
              </w:rPr>
              <w:t>MODIFY</w:t>
            </w:r>
          </w:p>
        </w:tc>
        <w:tc>
          <w:tcPr>
            <w:tcW w:w="1765" w:type="dxa"/>
            <w:gridSpan w:val="2"/>
            <w:tcBorders>
              <w:bottom w:val="single" w:sz="4" w:space="0" w:color="auto"/>
            </w:tcBorders>
          </w:tcPr>
          <w:p w14:paraId="0D5500BD"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bottom w:val="single" w:sz="4" w:space="0" w:color="auto"/>
            </w:tcBorders>
          </w:tcPr>
          <w:p w14:paraId="1109FA73"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tr w:rsidR="008B14C3" w:rsidRPr="00C24803" w14:paraId="469A1B59" w14:textId="77777777" w:rsidTr="00046004">
        <w:trPr>
          <w:cantSplit/>
          <w:jc w:val="center"/>
        </w:trPr>
        <w:tc>
          <w:tcPr>
            <w:tcW w:w="3203" w:type="dxa"/>
            <w:tcBorders>
              <w:bottom w:val="single" w:sz="4" w:space="0" w:color="auto"/>
            </w:tcBorders>
          </w:tcPr>
          <w:p w14:paraId="2D6FAE6A" w14:textId="77777777" w:rsidR="008B14C3" w:rsidRPr="008B14C3" w:rsidRDefault="008B14C3" w:rsidP="008B14C3">
            <w:pPr>
              <w:pStyle w:val="TAC"/>
              <w:rPr>
                <w:lang w:val="fr-FR"/>
              </w:rPr>
            </w:pPr>
            <w:r w:rsidRPr="008B14C3">
              <w:rPr>
                <w:lang w:val="fr-FR"/>
              </w:rPr>
              <w:t>Source of replaced destination address information part (mgbalg/sodaip, 0x011d/0x0004)</w:t>
            </w:r>
          </w:p>
        </w:tc>
        <w:tc>
          <w:tcPr>
            <w:tcW w:w="1827" w:type="dxa"/>
            <w:tcBorders>
              <w:bottom w:val="single" w:sz="4" w:space="0" w:color="auto"/>
            </w:tcBorders>
          </w:tcPr>
          <w:p w14:paraId="3082D2A7"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w:t>
            </w:r>
          </w:p>
        </w:tc>
        <w:tc>
          <w:tcPr>
            <w:tcW w:w="1485" w:type="dxa"/>
            <w:gridSpan w:val="2"/>
            <w:tcBorders>
              <w:bottom w:val="single" w:sz="4" w:space="0" w:color="auto"/>
            </w:tcBorders>
          </w:tcPr>
          <w:p w14:paraId="25D828B6"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 xml:space="preserve">ADD, </w:t>
            </w:r>
            <w:r w:rsidRPr="007B5E5E">
              <w:rPr>
                <w:rFonts w:ascii="Arial" w:hAnsi="Arial" w:cs="Arial"/>
                <w:sz w:val="18"/>
                <w:szCs w:val="18"/>
              </w:rPr>
              <w:t>MODIFY</w:t>
            </w:r>
          </w:p>
        </w:tc>
        <w:tc>
          <w:tcPr>
            <w:tcW w:w="1765" w:type="dxa"/>
            <w:gridSpan w:val="2"/>
            <w:tcBorders>
              <w:bottom w:val="single" w:sz="4" w:space="0" w:color="auto"/>
            </w:tcBorders>
          </w:tcPr>
          <w:p w14:paraId="709E9200"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bottom w:val="single" w:sz="4" w:space="0" w:color="auto"/>
            </w:tcBorders>
          </w:tcPr>
          <w:p w14:paraId="0E53F992"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tr w:rsidR="0043700B" w:rsidRPr="00C24803" w14:paraId="23BDE7F1" w14:textId="77777777" w:rsidTr="00046004">
        <w:trPr>
          <w:cantSplit/>
          <w:jc w:val="center"/>
        </w:trPr>
        <w:tc>
          <w:tcPr>
            <w:tcW w:w="3203" w:type="dxa"/>
            <w:shd w:val="clear" w:color="auto" w:fill="E0E0E0"/>
          </w:tcPr>
          <w:p w14:paraId="2117FFD9" w14:textId="77777777" w:rsidR="0043700B" w:rsidRPr="00C24803" w:rsidRDefault="0043700B" w:rsidP="00046004">
            <w:pPr>
              <w:pStyle w:val="TAH"/>
            </w:pPr>
            <w:r w:rsidRPr="00C24803">
              <w:t>Signals</w:t>
            </w:r>
          </w:p>
        </w:tc>
        <w:tc>
          <w:tcPr>
            <w:tcW w:w="1827" w:type="dxa"/>
            <w:shd w:val="clear" w:color="auto" w:fill="E0E0E0"/>
          </w:tcPr>
          <w:p w14:paraId="30BEEB7E" w14:textId="77777777" w:rsidR="0043700B" w:rsidRPr="00C24803" w:rsidRDefault="0043700B" w:rsidP="00046004">
            <w:pPr>
              <w:pStyle w:val="TAH"/>
            </w:pPr>
            <w:r w:rsidRPr="00C24803">
              <w:t>Mandatory/Optional</w:t>
            </w:r>
          </w:p>
        </w:tc>
        <w:tc>
          <w:tcPr>
            <w:tcW w:w="3250" w:type="dxa"/>
            <w:gridSpan w:val="4"/>
            <w:shd w:val="clear" w:color="auto" w:fill="E0E0E0"/>
          </w:tcPr>
          <w:p w14:paraId="275D1B70" w14:textId="77777777" w:rsidR="0043700B" w:rsidRPr="00C24803" w:rsidRDefault="0043700B" w:rsidP="00046004">
            <w:pPr>
              <w:pStyle w:val="TAH"/>
            </w:pPr>
            <w:r w:rsidRPr="00C24803">
              <w:t>Used in command</w:t>
            </w:r>
          </w:p>
        </w:tc>
        <w:tc>
          <w:tcPr>
            <w:tcW w:w="1495" w:type="dxa"/>
            <w:shd w:val="clear" w:color="auto" w:fill="E0E0E0"/>
          </w:tcPr>
          <w:p w14:paraId="39F26949" w14:textId="77777777" w:rsidR="0043700B" w:rsidRPr="00C24803" w:rsidRDefault="0043700B" w:rsidP="00046004">
            <w:pPr>
              <w:pStyle w:val="TAH"/>
            </w:pPr>
            <w:r w:rsidRPr="00C24803">
              <w:t>Duration Provisioned Value</w:t>
            </w:r>
          </w:p>
        </w:tc>
      </w:tr>
      <w:tr w:rsidR="0043700B" w:rsidRPr="00C24803" w14:paraId="7CF63D6F" w14:textId="77777777" w:rsidTr="00046004">
        <w:trPr>
          <w:cantSplit/>
          <w:jc w:val="center"/>
        </w:trPr>
        <w:tc>
          <w:tcPr>
            <w:tcW w:w="3203" w:type="dxa"/>
            <w:vMerge w:val="restart"/>
          </w:tcPr>
          <w:p w14:paraId="4777DAE6" w14:textId="77777777" w:rsidR="0043700B" w:rsidRPr="00C24803" w:rsidRDefault="0043700B" w:rsidP="00046004">
            <w:pPr>
              <w:pStyle w:val="TAC"/>
            </w:pPr>
            <w:r>
              <w:t>None</w:t>
            </w:r>
          </w:p>
        </w:tc>
        <w:tc>
          <w:tcPr>
            <w:tcW w:w="1827" w:type="dxa"/>
            <w:tcBorders>
              <w:bottom w:val="single" w:sz="4" w:space="0" w:color="auto"/>
            </w:tcBorders>
          </w:tcPr>
          <w:p w14:paraId="5C1574EE" w14:textId="77777777" w:rsidR="0043700B" w:rsidRPr="00C24803" w:rsidRDefault="0043700B" w:rsidP="00046004">
            <w:pPr>
              <w:pStyle w:val="TAC"/>
              <w:rPr>
                <w:bCs/>
              </w:rPr>
            </w:pPr>
            <w:r>
              <w:rPr>
                <w:bCs/>
              </w:rPr>
              <w:t>-</w:t>
            </w:r>
          </w:p>
        </w:tc>
        <w:tc>
          <w:tcPr>
            <w:tcW w:w="3250" w:type="dxa"/>
            <w:gridSpan w:val="4"/>
            <w:tcBorders>
              <w:bottom w:val="single" w:sz="4" w:space="0" w:color="auto"/>
            </w:tcBorders>
          </w:tcPr>
          <w:p w14:paraId="3E33C453" w14:textId="77777777" w:rsidR="0043700B" w:rsidRPr="00C24803" w:rsidRDefault="0043700B" w:rsidP="00046004">
            <w:pPr>
              <w:pStyle w:val="TAC"/>
              <w:rPr>
                <w:bCs/>
              </w:rPr>
            </w:pPr>
            <w:r>
              <w:rPr>
                <w:rFonts w:cs="Arial"/>
                <w:szCs w:val="18"/>
              </w:rPr>
              <w:t>-</w:t>
            </w:r>
          </w:p>
        </w:tc>
        <w:tc>
          <w:tcPr>
            <w:tcW w:w="1495" w:type="dxa"/>
            <w:tcBorders>
              <w:bottom w:val="single" w:sz="4" w:space="0" w:color="auto"/>
            </w:tcBorders>
          </w:tcPr>
          <w:p w14:paraId="62FF7346" w14:textId="77777777" w:rsidR="0043700B" w:rsidRPr="00C24803" w:rsidRDefault="0043700B" w:rsidP="00046004">
            <w:pPr>
              <w:pStyle w:val="TAC"/>
              <w:rPr>
                <w:bCs/>
              </w:rPr>
            </w:pPr>
            <w:r w:rsidRPr="00C24803">
              <w:rPr>
                <w:bCs/>
              </w:rPr>
              <w:t>-</w:t>
            </w:r>
          </w:p>
        </w:tc>
      </w:tr>
      <w:tr w:rsidR="0043700B" w:rsidRPr="00C24803" w14:paraId="1C79F207" w14:textId="77777777" w:rsidTr="00046004">
        <w:trPr>
          <w:cantSplit/>
          <w:jc w:val="center"/>
        </w:trPr>
        <w:tc>
          <w:tcPr>
            <w:tcW w:w="3203" w:type="dxa"/>
            <w:vMerge/>
          </w:tcPr>
          <w:p w14:paraId="0D9FD8F1" w14:textId="77777777" w:rsidR="0043700B" w:rsidRPr="00C24803" w:rsidRDefault="0043700B" w:rsidP="00046004">
            <w:pPr>
              <w:pStyle w:val="TAC"/>
            </w:pPr>
          </w:p>
        </w:tc>
        <w:tc>
          <w:tcPr>
            <w:tcW w:w="1827" w:type="dxa"/>
            <w:shd w:val="clear" w:color="auto" w:fill="E0E0E0"/>
          </w:tcPr>
          <w:p w14:paraId="485254B7" w14:textId="77777777" w:rsidR="0043700B" w:rsidRPr="00C24803" w:rsidRDefault="0043700B" w:rsidP="00046004">
            <w:pPr>
              <w:pStyle w:val="TAH"/>
            </w:pPr>
            <w:r w:rsidRPr="00C24803">
              <w:t>Signal Parameters</w:t>
            </w:r>
          </w:p>
        </w:tc>
        <w:tc>
          <w:tcPr>
            <w:tcW w:w="1364" w:type="dxa"/>
            <w:shd w:val="clear" w:color="auto" w:fill="E0E0E0"/>
          </w:tcPr>
          <w:p w14:paraId="1988CF0B" w14:textId="77777777" w:rsidR="0043700B" w:rsidRPr="00C24803" w:rsidRDefault="0043700B" w:rsidP="00046004">
            <w:pPr>
              <w:pStyle w:val="TAH"/>
            </w:pPr>
            <w:r w:rsidRPr="00C24803">
              <w:t>Mandatory/</w:t>
            </w:r>
          </w:p>
          <w:p w14:paraId="307B9551" w14:textId="77777777" w:rsidR="0043700B" w:rsidRPr="00C24803" w:rsidRDefault="0043700B" w:rsidP="00046004">
            <w:pPr>
              <w:pStyle w:val="TAH"/>
            </w:pPr>
            <w:r w:rsidRPr="00C24803">
              <w:t>Optional</w:t>
            </w:r>
          </w:p>
        </w:tc>
        <w:tc>
          <w:tcPr>
            <w:tcW w:w="1886" w:type="dxa"/>
            <w:gridSpan w:val="3"/>
            <w:shd w:val="clear" w:color="auto" w:fill="E0E0E0"/>
          </w:tcPr>
          <w:p w14:paraId="101C005F" w14:textId="77777777" w:rsidR="0043700B" w:rsidRPr="00C24803" w:rsidRDefault="0043700B" w:rsidP="00046004">
            <w:pPr>
              <w:pStyle w:val="TAH"/>
            </w:pPr>
            <w:r w:rsidRPr="00C24803">
              <w:t>Supported</w:t>
            </w:r>
          </w:p>
          <w:p w14:paraId="1D46FBFA" w14:textId="77777777" w:rsidR="0043700B" w:rsidRPr="00C24803" w:rsidRDefault="0043700B" w:rsidP="00046004">
            <w:pPr>
              <w:pStyle w:val="TAH"/>
            </w:pPr>
            <w:r w:rsidRPr="00C24803">
              <w:t>Values</w:t>
            </w:r>
          </w:p>
        </w:tc>
        <w:tc>
          <w:tcPr>
            <w:tcW w:w="1495" w:type="dxa"/>
            <w:shd w:val="clear" w:color="auto" w:fill="E0E0E0"/>
          </w:tcPr>
          <w:p w14:paraId="473D79E4" w14:textId="77777777" w:rsidR="0043700B" w:rsidRPr="00C24803" w:rsidRDefault="0043700B" w:rsidP="00046004">
            <w:pPr>
              <w:pStyle w:val="TAH"/>
            </w:pPr>
            <w:r w:rsidRPr="00C24803">
              <w:t>Duration Provisioned Value</w:t>
            </w:r>
          </w:p>
        </w:tc>
      </w:tr>
      <w:tr w:rsidR="0043700B" w:rsidRPr="00C24803" w14:paraId="5AB69DF8" w14:textId="77777777" w:rsidTr="00046004">
        <w:trPr>
          <w:cantSplit/>
          <w:jc w:val="center"/>
        </w:trPr>
        <w:tc>
          <w:tcPr>
            <w:tcW w:w="3203" w:type="dxa"/>
            <w:vMerge/>
            <w:tcBorders>
              <w:bottom w:val="single" w:sz="4" w:space="0" w:color="auto"/>
            </w:tcBorders>
          </w:tcPr>
          <w:p w14:paraId="0D46B3FD" w14:textId="77777777" w:rsidR="0043700B" w:rsidRPr="00C24803" w:rsidRDefault="0043700B" w:rsidP="00046004">
            <w:pPr>
              <w:pStyle w:val="TAC"/>
            </w:pPr>
          </w:p>
        </w:tc>
        <w:tc>
          <w:tcPr>
            <w:tcW w:w="1827" w:type="dxa"/>
            <w:tcBorders>
              <w:bottom w:val="single" w:sz="4" w:space="0" w:color="auto"/>
            </w:tcBorders>
          </w:tcPr>
          <w:p w14:paraId="6C73A249" w14:textId="77777777" w:rsidR="0043700B" w:rsidRPr="00C24803" w:rsidRDefault="0043700B" w:rsidP="00046004">
            <w:pPr>
              <w:pStyle w:val="TAC"/>
              <w:rPr>
                <w:bCs/>
              </w:rPr>
            </w:pPr>
            <w:r w:rsidRPr="00C24803">
              <w:rPr>
                <w:bCs/>
              </w:rPr>
              <w:t>-</w:t>
            </w:r>
          </w:p>
        </w:tc>
        <w:tc>
          <w:tcPr>
            <w:tcW w:w="1364" w:type="dxa"/>
            <w:tcBorders>
              <w:bottom w:val="single" w:sz="4" w:space="0" w:color="auto"/>
            </w:tcBorders>
          </w:tcPr>
          <w:p w14:paraId="2B25BF42" w14:textId="77777777" w:rsidR="0043700B" w:rsidRPr="00C24803" w:rsidRDefault="0043700B" w:rsidP="00046004">
            <w:pPr>
              <w:pStyle w:val="TAC"/>
              <w:rPr>
                <w:bCs/>
              </w:rPr>
            </w:pPr>
            <w:r w:rsidRPr="00C24803">
              <w:rPr>
                <w:bCs/>
              </w:rPr>
              <w:t>-</w:t>
            </w:r>
          </w:p>
        </w:tc>
        <w:tc>
          <w:tcPr>
            <w:tcW w:w="1886" w:type="dxa"/>
            <w:gridSpan w:val="3"/>
            <w:tcBorders>
              <w:bottom w:val="single" w:sz="4" w:space="0" w:color="auto"/>
            </w:tcBorders>
          </w:tcPr>
          <w:p w14:paraId="622720D0" w14:textId="77777777" w:rsidR="0043700B" w:rsidRPr="00C24803" w:rsidRDefault="0043700B" w:rsidP="00046004">
            <w:pPr>
              <w:pStyle w:val="TAC"/>
            </w:pPr>
            <w:r w:rsidRPr="00C24803">
              <w:t>-</w:t>
            </w:r>
          </w:p>
        </w:tc>
        <w:tc>
          <w:tcPr>
            <w:tcW w:w="1495" w:type="dxa"/>
            <w:tcBorders>
              <w:bottom w:val="single" w:sz="4" w:space="0" w:color="auto"/>
            </w:tcBorders>
          </w:tcPr>
          <w:p w14:paraId="1222C39A" w14:textId="77777777" w:rsidR="0043700B" w:rsidRPr="00C24803" w:rsidRDefault="0043700B" w:rsidP="00046004">
            <w:pPr>
              <w:pStyle w:val="TAC"/>
              <w:rPr>
                <w:bCs/>
              </w:rPr>
            </w:pPr>
            <w:r w:rsidRPr="00C24803">
              <w:rPr>
                <w:bCs/>
              </w:rPr>
              <w:t>-</w:t>
            </w:r>
          </w:p>
        </w:tc>
      </w:tr>
      <w:tr w:rsidR="0043700B" w:rsidRPr="00C24803" w14:paraId="24E40CA8" w14:textId="77777777" w:rsidTr="00046004">
        <w:trPr>
          <w:cantSplit/>
          <w:jc w:val="center"/>
        </w:trPr>
        <w:tc>
          <w:tcPr>
            <w:tcW w:w="3203" w:type="dxa"/>
            <w:shd w:val="clear" w:color="auto" w:fill="E0E0E0"/>
          </w:tcPr>
          <w:p w14:paraId="2AD727AF" w14:textId="77777777" w:rsidR="0043700B" w:rsidRPr="00C24803" w:rsidRDefault="0043700B" w:rsidP="00046004">
            <w:pPr>
              <w:pStyle w:val="TAH"/>
            </w:pPr>
            <w:r w:rsidRPr="00C24803">
              <w:t>Events</w:t>
            </w:r>
          </w:p>
        </w:tc>
        <w:tc>
          <w:tcPr>
            <w:tcW w:w="1827" w:type="dxa"/>
            <w:shd w:val="clear" w:color="auto" w:fill="E0E0E0"/>
          </w:tcPr>
          <w:p w14:paraId="1B1A3054" w14:textId="77777777" w:rsidR="0043700B" w:rsidRPr="00C24803" w:rsidRDefault="0043700B" w:rsidP="00046004">
            <w:pPr>
              <w:pStyle w:val="TAH"/>
            </w:pPr>
            <w:r w:rsidRPr="00C24803">
              <w:t>Mandatory/Optional</w:t>
            </w:r>
          </w:p>
        </w:tc>
        <w:tc>
          <w:tcPr>
            <w:tcW w:w="4745" w:type="dxa"/>
            <w:gridSpan w:val="5"/>
            <w:shd w:val="clear" w:color="auto" w:fill="E0E0E0"/>
          </w:tcPr>
          <w:p w14:paraId="56BCD27E" w14:textId="77777777" w:rsidR="0043700B" w:rsidRPr="00C24803" w:rsidRDefault="0043700B" w:rsidP="00046004">
            <w:pPr>
              <w:pStyle w:val="TAH"/>
            </w:pPr>
            <w:r w:rsidRPr="00C24803">
              <w:t>Used in command</w:t>
            </w:r>
          </w:p>
        </w:tc>
      </w:tr>
      <w:tr w:rsidR="0043700B" w:rsidRPr="00C24803" w14:paraId="25EE2390" w14:textId="77777777" w:rsidTr="00046004">
        <w:trPr>
          <w:cantSplit/>
          <w:jc w:val="center"/>
        </w:trPr>
        <w:tc>
          <w:tcPr>
            <w:tcW w:w="3203" w:type="dxa"/>
            <w:vMerge w:val="restart"/>
          </w:tcPr>
          <w:p w14:paraId="5BC65D8D" w14:textId="77777777" w:rsidR="0043700B" w:rsidRPr="00C62464" w:rsidRDefault="0043700B" w:rsidP="00046004">
            <w:pPr>
              <w:pStyle w:val="TAC"/>
              <w:rPr>
                <w:lang w:val="en-US"/>
              </w:rPr>
            </w:pPr>
            <w:r>
              <w:rPr>
                <w:lang w:val="en-US"/>
              </w:rPr>
              <w:t>None</w:t>
            </w:r>
          </w:p>
        </w:tc>
        <w:tc>
          <w:tcPr>
            <w:tcW w:w="1827" w:type="dxa"/>
            <w:tcBorders>
              <w:bottom w:val="single" w:sz="4" w:space="0" w:color="auto"/>
            </w:tcBorders>
          </w:tcPr>
          <w:p w14:paraId="63FFBFDD" w14:textId="77777777" w:rsidR="0043700B" w:rsidRPr="00C24803" w:rsidRDefault="0043700B" w:rsidP="00046004">
            <w:pPr>
              <w:pStyle w:val="TAC"/>
              <w:rPr>
                <w:bCs/>
              </w:rPr>
            </w:pPr>
            <w:r>
              <w:rPr>
                <w:bCs/>
              </w:rPr>
              <w:t>-</w:t>
            </w:r>
          </w:p>
        </w:tc>
        <w:tc>
          <w:tcPr>
            <w:tcW w:w="4745" w:type="dxa"/>
            <w:gridSpan w:val="5"/>
            <w:tcBorders>
              <w:bottom w:val="single" w:sz="4" w:space="0" w:color="auto"/>
            </w:tcBorders>
          </w:tcPr>
          <w:p w14:paraId="657072BA" w14:textId="77777777" w:rsidR="0043700B" w:rsidRPr="00C24803" w:rsidRDefault="0043700B" w:rsidP="00046004">
            <w:pPr>
              <w:pStyle w:val="TAC"/>
              <w:rPr>
                <w:bCs/>
              </w:rPr>
            </w:pPr>
            <w:r>
              <w:rPr>
                <w:bCs/>
              </w:rPr>
              <w:t>-</w:t>
            </w:r>
          </w:p>
        </w:tc>
      </w:tr>
      <w:tr w:rsidR="0043700B" w:rsidRPr="00C24803" w14:paraId="6DEA6D0D" w14:textId="77777777" w:rsidTr="00046004">
        <w:trPr>
          <w:cantSplit/>
          <w:jc w:val="center"/>
        </w:trPr>
        <w:tc>
          <w:tcPr>
            <w:tcW w:w="3203" w:type="dxa"/>
            <w:vMerge/>
          </w:tcPr>
          <w:p w14:paraId="3BD7048F" w14:textId="77777777" w:rsidR="0043700B" w:rsidRPr="00C24803" w:rsidRDefault="0043700B" w:rsidP="00046004">
            <w:pPr>
              <w:pStyle w:val="TAC"/>
              <w:rPr>
                <w:b/>
                <w:bCs/>
              </w:rPr>
            </w:pPr>
          </w:p>
        </w:tc>
        <w:tc>
          <w:tcPr>
            <w:tcW w:w="1827" w:type="dxa"/>
            <w:shd w:val="clear" w:color="auto" w:fill="E0E0E0"/>
          </w:tcPr>
          <w:p w14:paraId="42D6B319" w14:textId="77777777" w:rsidR="0043700B" w:rsidRPr="00C24803" w:rsidRDefault="0043700B" w:rsidP="00046004">
            <w:pPr>
              <w:pStyle w:val="TAH"/>
            </w:pPr>
            <w:r w:rsidRPr="00C24803">
              <w:t>Event Parameters</w:t>
            </w:r>
          </w:p>
        </w:tc>
        <w:tc>
          <w:tcPr>
            <w:tcW w:w="1364" w:type="dxa"/>
            <w:shd w:val="clear" w:color="auto" w:fill="E0E0E0"/>
          </w:tcPr>
          <w:p w14:paraId="41A1950F" w14:textId="77777777" w:rsidR="0043700B" w:rsidRPr="00C24803" w:rsidRDefault="0043700B" w:rsidP="00046004">
            <w:pPr>
              <w:pStyle w:val="TAH"/>
            </w:pPr>
            <w:r w:rsidRPr="00C24803">
              <w:t>Mandatory/</w:t>
            </w:r>
          </w:p>
          <w:p w14:paraId="6EE02528" w14:textId="77777777" w:rsidR="0043700B" w:rsidRPr="00C24803" w:rsidRDefault="0043700B" w:rsidP="00046004">
            <w:pPr>
              <w:pStyle w:val="TAH"/>
            </w:pPr>
            <w:r w:rsidRPr="00C24803">
              <w:t>Optional</w:t>
            </w:r>
          </w:p>
        </w:tc>
        <w:tc>
          <w:tcPr>
            <w:tcW w:w="1886" w:type="dxa"/>
            <w:gridSpan w:val="3"/>
            <w:shd w:val="clear" w:color="auto" w:fill="E0E0E0"/>
          </w:tcPr>
          <w:p w14:paraId="27FE5F07" w14:textId="77777777" w:rsidR="0043700B" w:rsidRPr="00C24803" w:rsidRDefault="0043700B" w:rsidP="00046004">
            <w:pPr>
              <w:pStyle w:val="TAH"/>
            </w:pPr>
            <w:r w:rsidRPr="00C24803">
              <w:t>Supported</w:t>
            </w:r>
          </w:p>
          <w:p w14:paraId="64904DCE" w14:textId="77777777" w:rsidR="0043700B" w:rsidRPr="00C24803" w:rsidRDefault="0043700B" w:rsidP="00046004">
            <w:pPr>
              <w:pStyle w:val="TAH"/>
            </w:pPr>
            <w:r w:rsidRPr="00C24803">
              <w:t>Values</w:t>
            </w:r>
          </w:p>
        </w:tc>
        <w:tc>
          <w:tcPr>
            <w:tcW w:w="1495" w:type="dxa"/>
            <w:shd w:val="clear" w:color="auto" w:fill="E0E0E0"/>
          </w:tcPr>
          <w:p w14:paraId="0F05D5DE" w14:textId="77777777" w:rsidR="0043700B" w:rsidRPr="00C24803" w:rsidRDefault="0043700B" w:rsidP="00046004">
            <w:pPr>
              <w:pStyle w:val="TAH"/>
            </w:pPr>
            <w:r w:rsidRPr="00C24803">
              <w:t>Provisioned Value</w:t>
            </w:r>
          </w:p>
        </w:tc>
      </w:tr>
      <w:tr w:rsidR="0043700B" w:rsidRPr="00C24803" w14:paraId="01524555" w14:textId="77777777" w:rsidTr="00046004">
        <w:trPr>
          <w:cantSplit/>
          <w:jc w:val="center"/>
        </w:trPr>
        <w:tc>
          <w:tcPr>
            <w:tcW w:w="3203" w:type="dxa"/>
            <w:vMerge/>
          </w:tcPr>
          <w:p w14:paraId="55668FE5" w14:textId="77777777" w:rsidR="0043700B" w:rsidRPr="00C24803" w:rsidRDefault="0043700B" w:rsidP="00046004">
            <w:pPr>
              <w:pStyle w:val="TAC"/>
              <w:rPr>
                <w:b/>
                <w:bCs/>
              </w:rPr>
            </w:pPr>
          </w:p>
        </w:tc>
        <w:tc>
          <w:tcPr>
            <w:tcW w:w="1827" w:type="dxa"/>
            <w:tcBorders>
              <w:bottom w:val="single" w:sz="4" w:space="0" w:color="auto"/>
            </w:tcBorders>
          </w:tcPr>
          <w:p w14:paraId="5AAB2DEA" w14:textId="77777777" w:rsidR="0043700B" w:rsidRPr="00C24803" w:rsidRDefault="0043700B" w:rsidP="00046004">
            <w:pPr>
              <w:pStyle w:val="TAC"/>
              <w:rPr>
                <w:bCs/>
              </w:rPr>
            </w:pPr>
            <w:r>
              <w:rPr>
                <w:bCs/>
              </w:rPr>
              <w:t>-</w:t>
            </w:r>
          </w:p>
        </w:tc>
        <w:tc>
          <w:tcPr>
            <w:tcW w:w="1364" w:type="dxa"/>
            <w:tcBorders>
              <w:bottom w:val="single" w:sz="4" w:space="0" w:color="auto"/>
            </w:tcBorders>
          </w:tcPr>
          <w:p w14:paraId="740D4F28" w14:textId="77777777" w:rsidR="0043700B" w:rsidRPr="00C24803" w:rsidRDefault="0043700B" w:rsidP="00046004">
            <w:pPr>
              <w:pStyle w:val="TAC"/>
              <w:rPr>
                <w:bCs/>
              </w:rPr>
            </w:pPr>
            <w:r>
              <w:rPr>
                <w:bCs/>
              </w:rPr>
              <w:t>-</w:t>
            </w:r>
          </w:p>
        </w:tc>
        <w:tc>
          <w:tcPr>
            <w:tcW w:w="1886" w:type="dxa"/>
            <w:gridSpan w:val="3"/>
            <w:tcBorders>
              <w:bottom w:val="single" w:sz="4" w:space="0" w:color="auto"/>
            </w:tcBorders>
          </w:tcPr>
          <w:p w14:paraId="3DA2B9FA" w14:textId="77777777" w:rsidR="0043700B" w:rsidRPr="00C24803" w:rsidRDefault="0043700B" w:rsidP="00046004">
            <w:pPr>
              <w:pStyle w:val="TAC"/>
            </w:pPr>
            <w:r>
              <w:t>-</w:t>
            </w:r>
          </w:p>
        </w:tc>
        <w:tc>
          <w:tcPr>
            <w:tcW w:w="1495" w:type="dxa"/>
            <w:tcBorders>
              <w:bottom w:val="single" w:sz="4" w:space="0" w:color="auto"/>
            </w:tcBorders>
          </w:tcPr>
          <w:p w14:paraId="26C57CD2" w14:textId="77777777" w:rsidR="0043700B" w:rsidRPr="00C24803" w:rsidRDefault="0043700B" w:rsidP="00046004">
            <w:pPr>
              <w:pStyle w:val="TAC"/>
              <w:rPr>
                <w:bCs/>
              </w:rPr>
            </w:pPr>
            <w:r w:rsidRPr="00C24803">
              <w:rPr>
                <w:bCs/>
              </w:rPr>
              <w:t>-</w:t>
            </w:r>
          </w:p>
        </w:tc>
      </w:tr>
      <w:tr w:rsidR="0043700B" w:rsidRPr="00C24803" w14:paraId="7B66DEDF" w14:textId="77777777" w:rsidTr="00046004">
        <w:trPr>
          <w:cantSplit/>
          <w:jc w:val="center"/>
        </w:trPr>
        <w:tc>
          <w:tcPr>
            <w:tcW w:w="3203" w:type="dxa"/>
            <w:vMerge/>
          </w:tcPr>
          <w:p w14:paraId="4C3A7477" w14:textId="77777777" w:rsidR="0043700B" w:rsidRPr="00C24803" w:rsidRDefault="0043700B" w:rsidP="00046004">
            <w:pPr>
              <w:pStyle w:val="TAC"/>
              <w:rPr>
                <w:b/>
                <w:bCs/>
              </w:rPr>
            </w:pPr>
          </w:p>
        </w:tc>
        <w:tc>
          <w:tcPr>
            <w:tcW w:w="1827" w:type="dxa"/>
            <w:shd w:val="clear" w:color="auto" w:fill="E0E0E0"/>
          </w:tcPr>
          <w:p w14:paraId="7992E7F9" w14:textId="77777777" w:rsidR="0043700B" w:rsidRPr="00C24803" w:rsidRDefault="0043700B" w:rsidP="00046004">
            <w:pPr>
              <w:pStyle w:val="TAH"/>
            </w:pPr>
            <w:r w:rsidRPr="00C24803">
              <w:t>ObservedEvent</w:t>
            </w:r>
          </w:p>
          <w:p w14:paraId="13DA3299" w14:textId="77777777" w:rsidR="0043700B" w:rsidRPr="00C24803" w:rsidRDefault="0043700B" w:rsidP="00046004">
            <w:pPr>
              <w:pStyle w:val="TAH"/>
            </w:pPr>
            <w:r w:rsidRPr="00C24803">
              <w:t>Parameters</w:t>
            </w:r>
          </w:p>
        </w:tc>
        <w:tc>
          <w:tcPr>
            <w:tcW w:w="1364" w:type="dxa"/>
            <w:shd w:val="clear" w:color="auto" w:fill="E0E0E0"/>
          </w:tcPr>
          <w:p w14:paraId="34D3C3DE" w14:textId="77777777" w:rsidR="0043700B" w:rsidRPr="00C24803" w:rsidRDefault="0043700B" w:rsidP="00046004">
            <w:pPr>
              <w:pStyle w:val="TAH"/>
            </w:pPr>
            <w:r w:rsidRPr="00C24803">
              <w:t>Mandatory/</w:t>
            </w:r>
          </w:p>
          <w:p w14:paraId="3B0DDC89" w14:textId="77777777" w:rsidR="0043700B" w:rsidRPr="00C24803" w:rsidRDefault="0043700B" w:rsidP="00046004">
            <w:pPr>
              <w:pStyle w:val="TAH"/>
            </w:pPr>
            <w:r w:rsidRPr="00C24803">
              <w:t>Optional</w:t>
            </w:r>
          </w:p>
        </w:tc>
        <w:tc>
          <w:tcPr>
            <w:tcW w:w="1886" w:type="dxa"/>
            <w:gridSpan w:val="3"/>
            <w:shd w:val="clear" w:color="auto" w:fill="E0E0E0"/>
          </w:tcPr>
          <w:p w14:paraId="1DD25926" w14:textId="77777777" w:rsidR="0043700B" w:rsidRPr="00C24803" w:rsidRDefault="0043700B" w:rsidP="00046004">
            <w:pPr>
              <w:pStyle w:val="TAH"/>
            </w:pPr>
            <w:r w:rsidRPr="00C24803">
              <w:t>Supported</w:t>
            </w:r>
          </w:p>
          <w:p w14:paraId="29B2D76E" w14:textId="77777777" w:rsidR="0043700B" w:rsidRPr="00C24803" w:rsidRDefault="0043700B" w:rsidP="00046004">
            <w:pPr>
              <w:pStyle w:val="TAH"/>
            </w:pPr>
            <w:r w:rsidRPr="00C24803">
              <w:t>Values</w:t>
            </w:r>
          </w:p>
        </w:tc>
        <w:tc>
          <w:tcPr>
            <w:tcW w:w="1495" w:type="dxa"/>
            <w:shd w:val="clear" w:color="auto" w:fill="E0E0E0"/>
          </w:tcPr>
          <w:p w14:paraId="4CFF5B85" w14:textId="77777777" w:rsidR="0043700B" w:rsidRPr="00C24803" w:rsidRDefault="0043700B" w:rsidP="00046004">
            <w:pPr>
              <w:pStyle w:val="TAH"/>
            </w:pPr>
            <w:r w:rsidRPr="00C24803">
              <w:t>Provisioned Value</w:t>
            </w:r>
          </w:p>
        </w:tc>
      </w:tr>
      <w:tr w:rsidR="0043700B" w:rsidRPr="00C24803" w14:paraId="7B70B26D" w14:textId="77777777" w:rsidTr="00046004">
        <w:trPr>
          <w:cantSplit/>
          <w:jc w:val="center"/>
        </w:trPr>
        <w:tc>
          <w:tcPr>
            <w:tcW w:w="3203" w:type="dxa"/>
            <w:vMerge/>
          </w:tcPr>
          <w:p w14:paraId="3480FDE2" w14:textId="77777777" w:rsidR="0043700B" w:rsidRPr="00C24803" w:rsidRDefault="0043700B" w:rsidP="00046004">
            <w:pPr>
              <w:pStyle w:val="TAN"/>
              <w:rPr>
                <w:b/>
                <w:bCs/>
              </w:rPr>
            </w:pPr>
          </w:p>
        </w:tc>
        <w:tc>
          <w:tcPr>
            <w:tcW w:w="1827" w:type="dxa"/>
            <w:tcBorders>
              <w:bottom w:val="single" w:sz="4" w:space="0" w:color="auto"/>
            </w:tcBorders>
          </w:tcPr>
          <w:p w14:paraId="53989E18" w14:textId="77777777" w:rsidR="0043700B" w:rsidRPr="00C24803" w:rsidRDefault="0043700B" w:rsidP="00046004">
            <w:pPr>
              <w:pStyle w:val="TAC"/>
              <w:rPr>
                <w:bCs/>
              </w:rPr>
            </w:pPr>
            <w:r>
              <w:rPr>
                <w:bCs/>
              </w:rPr>
              <w:t>-</w:t>
            </w:r>
          </w:p>
        </w:tc>
        <w:tc>
          <w:tcPr>
            <w:tcW w:w="1364" w:type="dxa"/>
            <w:tcBorders>
              <w:bottom w:val="single" w:sz="4" w:space="0" w:color="auto"/>
            </w:tcBorders>
          </w:tcPr>
          <w:p w14:paraId="20F5D424" w14:textId="77777777" w:rsidR="0043700B" w:rsidRPr="00C24803" w:rsidRDefault="0043700B" w:rsidP="00046004">
            <w:pPr>
              <w:pStyle w:val="TAC"/>
              <w:rPr>
                <w:bCs/>
              </w:rPr>
            </w:pPr>
            <w:r>
              <w:rPr>
                <w:bCs/>
              </w:rPr>
              <w:t>-</w:t>
            </w:r>
          </w:p>
        </w:tc>
        <w:tc>
          <w:tcPr>
            <w:tcW w:w="1886" w:type="dxa"/>
            <w:gridSpan w:val="3"/>
            <w:tcBorders>
              <w:bottom w:val="single" w:sz="4" w:space="0" w:color="auto"/>
            </w:tcBorders>
          </w:tcPr>
          <w:p w14:paraId="11D81F41" w14:textId="77777777" w:rsidR="0043700B" w:rsidRPr="00C24803" w:rsidRDefault="0043700B" w:rsidP="00046004">
            <w:pPr>
              <w:pStyle w:val="TAC"/>
            </w:pPr>
            <w:r>
              <w:t>-</w:t>
            </w:r>
          </w:p>
        </w:tc>
        <w:tc>
          <w:tcPr>
            <w:tcW w:w="1495" w:type="dxa"/>
            <w:tcBorders>
              <w:bottom w:val="single" w:sz="4" w:space="0" w:color="auto"/>
            </w:tcBorders>
          </w:tcPr>
          <w:p w14:paraId="2B33C09B" w14:textId="77777777" w:rsidR="0043700B" w:rsidRPr="00C24803" w:rsidRDefault="0043700B" w:rsidP="00046004">
            <w:pPr>
              <w:pStyle w:val="TAC"/>
              <w:rPr>
                <w:bCs/>
              </w:rPr>
            </w:pPr>
            <w:r w:rsidRPr="00C24803">
              <w:rPr>
                <w:bCs/>
              </w:rPr>
              <w:t>-</w:t>
            </w:r>
          </w:p>
        </w:tc>
      </w:tr>
      <w:tr w:rsidR="0043700B" w:rsidRPr="00C24803" w14:paraId="14AEA84A" w14:textId="77777777" w:rsidTr="00046004">
        <w:trPr>
          <w:cantSplit/>
          <w:jc w:val="center"/>
        </w:trPr>
        <w:tc>
          <w:tcPr>
            <w:tcW w:w="3203" w:type="dxa"/>
            <w:shd w:val="clear" w:color="auto" w:fill="E0E0E0"/>
          </w:tcPr>
          <w:p w14:paraId="2D7A01AD" w14:textId="77777777" w:rsidR="0043700B" w:rsidRPr="00C24803" w:rsidRDefault="0043700B" w:rsidP="00046004">
            <w:pPr>
              <w:pStyle w:val="TAH"/>
            </w:pPr>
            <w:r w:rsidRPr="00C24803">
              <w:t>Statistics</w:t>
            </w:r>
          </w:p>
        </w:tc>
        <w:tc>
          <w:tcPr>
            <w:tcW w:w="1827" w:type="dxa"/>
            <w:shd w:val="clear" w:color="auto" w:fill="E0E0E0"/>
          </w:tcPr>
          <w:p w14:paraId="3C9F09E9" w14:textId="77777777" w:rsidR="0043700B" w:rsidRPr="00C24803" w:rsidRDefault="0043700B" w:rsidP="00046004">
            <w:pPr>
              <w:pStyle w:val="TAH"/>
            </w:pPr>
            <w:r w:rsidRPr="00C24803">
              <w:t>Mandatory/Optional</w:t>
            </w:r>
          </w:p>
        </w:tc>
        <w:tc>
          <w:tcPr>
            <w:tcW w:w="1752" w:type="dxa"/>
            <w:gridSpan w:val="3"/>
            <w:shd w:val="clear" w:color="auto" w:fill="E0E0E0"/>
          </w:tcPr>
          <w:p w14:paraId="3C4C1519" w14:textId="77777777" w:rsidR="0043700B" w:rsidRPr="00C24803" w:rsidRDefault="0043700B" w:rsidP="00046004">
            <w:pPr>
              <w:pStyle w:val="TAH"/>
            </w:pPr>
            <w:r w:rsidRPr="00C24803">
              <w:t>Used in command</w:t>
            </w:r>
          </w:p>
        </w:tc>
        <w:tc>
          <w:tcPr>
            <w:tcW w:w="2993" w:type="dxa"/>
            <w:gridSpan w:val="2"/>
            <w:shd w:val="clear" w:color="auto" w:fill="E0E0E0"/>
          </w:tcPr>
          <w:p w14:paraId="4DD237AC" w14:textId="77777777" w:rsidR="0043700B" w:rsidRPr="00C24803" w:rsidRDefault="0043700B" w:rsidP="00046004">
            <w:pPr>
              <w:pStyle w:val="TAH"/>
            </w:pPr>
            <w:r w:rsidRPr="00C24803">
              <w:t>Supported Values</w:t>
            </w:r>
          </w:p>
        </w:tc>
      </w:tr>
      <w:tr w:rsidR="0043700B" w:rsidRPr="00C24803" w14:paraId="4F9802A9" w14:textId="77777777" w:rsidTr="00046004">
        <w:trPr>
          <w:cantSplit/>
          <w:jc w:val="center"/>
        </w:trPr>
        <w:tc>
          <w:tcPr>
            <w:tcW w:w="3203" w:type="dxa"/>
            <w:tcBorders>
              <w:bottom w:val="single" w:sz="4" w:space="0" w:color="auto"/>
            </w:tcBorders>
          </w:tcPr>
          <w:p w14:paraId="0B7ADA74" w14:textId="77777777" w:rsidR="0043700B" w:rsidRPr="00CA2259" w:rsidRDefault="0043700B" w:rsidP="00046004">
            <w:pPr>
              <w:pStyle w:val="TAC"/>
              <w:rPr>
                <w:lang w:val="fr-FR"/>
              </w:rPr>
            </w:pPr>
            <w:r>
              <w:rPr>
                <w:lang w:val="fr-FR"/>
              </w:rPr>
              <w:t>None</w:t>
            </w:r>
          </w:p>
        </w:tc>
        <w:tc>
          <w:tcPr>
            <w:tcW w:w="1827" w:type="dxa"/>
            <w:tcBorders>
              <w:bottom w:val="single" w:sz="4" w:space="0" w:color="auto"/>
            </w:tcBorders>
          </w:tcPr>
          <w:p w14:paraId="031B5721" w14:textId="77777777" w:rsidR="0043700B" w:rsidRPr="00C24803" w:rsidRDefault="0043700B" w:rsidP="00046004">
            <w:pPr>
              <w:pStyle w:val="TAC"/>
            </w:pPr>
            <w:r>
              <w:t>-</w:t>
            </w:r>
          </w:p>
        </w:tc>
        <w:tc>
          <w:tcPr>
            <w:tcW w:w="1752" w:type="dxa"/>
            <w:gridSpan w:val="3"/>
            <w:tcBorders>
              <w:bottom w:val="single" w:sz="4" w:space="0" w:color="auto"/>
            </w:tcBorders>
          </w:tcPr>
          <w:p w14:paraId="4AEA4F4D" w14:textId="77777777" w:rsidR="0043700B" w:rsidRPr="00C24803" w:rsidRDefault="0043700B" w:rsidP="00046004">
            <w:pPr>
              <w:pStyle w:val="TAC"/>
            </w:pPr>
            <w:r w:rsidRPr="00C24803">
              <w:t xml:space="preserve">- </w:t>
            </w:r>
          </w:p>
        </w:tc>
        <w:tc>
          <w:tcPr>
            <w:tcW w:w="2993" w:type="dxa"/>
            <w:gridSpan w:val="2"/>
            <w:tcBorders>
              <w:bottom w:val="single" w:sz="4" w:space="0" w:color="auto"/>
            </w:tcBorders>
          </w:tcPr>
          <w:p w14:paraId="19F10D4D" w14:textId="77777777" w:rsidR="0043700B" w:rsidRPr="00C24803" w:rsidRDefault="0043700B" w:rsidP="00046004">
            <w:pPr>
              <w:pStyle w:val="TAC"/>
            </w:pPr>
            <w:r w:rsidRPr="00C24803">
              <w:t>-</w:t>
            </w:r>
          </w:p>
        </w:tc>
      </w:tr>
      <w:tr w:rsidR="0043700B" w:rsidRPr="00C24803" w14:paraId="3B0EF4E6" w14:textId="77777777" w:rsidTr="00046004">
        <w:trPr>
          <w:cantSplit/>
          <w:jc w:val="center"/>
        </w:trPr>
        <w:tc>
          <w:tcPr>
            <w:tcW w:w="3203" w:type="dxa"/>
            <w:shd w:val="clear" w:color="auto" w:fill="E0E0E0"/>
          </w:tcPr>
          <w:p w14:paraId="15AAF65F" w14:textId="77777777" w:rsidR="0043700B" w:rsidRPr="00C24803" w:rsidRDefault="0043700B" w:rsidP="00046004">
            <w:pPr>
              <w:pStyle w:val="TAH"/>
            </w:pPr>
            <w:r w:rsidRPr="00C24803">
              <w:t>Error Codes</w:t>
            </w:r>
          </w:p>
        </w:tc>
        <w:tc>
          <w:tcPr>
            <w:tcW w:w="6572" w:type="dxa"/>
            <w:gridSpan w:val="6"/>
            <w:shd w:val="clear" w:color="auto" w:fill="E0E0E0"/>
          </w:tcPr>
          <w:p w14:paraId="5ABA6058" w14:textId="77777777" w:rsidR="0043700B" w:rsidRPr="00C24803" w:rsidRDefault="0043700B" w:rsidP="00046004">
            <w:pPr>
              <w:pStyle w:val="TAH"/>
            </w:pPr>
            <w:r w:rsidRPr="00C24803">
              <w:t>Mandatory/Optional</w:t>
            </w:r>
          </w:p>
        </w:tc>
      </w:tr>
      <w:tr w:rsidR="0043700B" w:rsidRPr="00C24803" w14:paraId="75DCE2A6" w14:textId="77777777" w:rsidTr="00046004">
        <w:trPr>
          <w:cantSplit/>
          <w:jc w:val="center"/>
        </w:trPr>
        <w:tc>
          <w:tcPr>
            <w:tcW w:w="3203" w:type="dxa"/>
          </w:tcPr>
          <w:p w14:paraId="47D5E8BB" w14:textId="77777777" w:rsidR="0043700B" w:rsidRPr="00C24803" w:rsidRDefault="0043700B" w:rsidP="00046004">
            <w:pPr>
              <w:pStyle w:val="TAC"/>
            </w:pPr>
            <w:r w:rsidRPr="00C24803">
              <w:t>None</w:t>
            </w:r>
          </w:p>
        </w:tc>
        <w:tc>
          <w:tcPr>
            <w:tcW w:w="6572" w:type="dxa"/>
            <w:gridSpan w:val="6"/>
          </w:tcPr>
          <w:p w14:paraId="744E2B37" w14:textId="77777777" w:rsidR="0043700B" w:rsidRPr="00C24803" w:rsidRDefault="0043700B" w:rsidP="00046004">
            <w:pPr>
              <w:pStyle w:val="TAC"/>
            </w:pPr>
            <w:r w:rsidRPr="00C24803">
              <w:t>-</w:t>
            </w:r>
          </w:p>
        </w:tc>
      </w:tr>
      <w:tr w:rsidR="0043700B" w:rsidRPr="00C24803" w14:paraId="52AF1BDE" w14:textId="77777777" w:rsidTr="00046004">
        <w:trPr>
          <w:cantSplit/>
          <w:jc w:val="center"/>
        </w:trPr>
        <w:tc>
          <w:tcPr>
            <w:tcW w:w="9775" w:type="dxa"/>
            <w:gridSpan w:val="7"/>
          </w:tcPr>
          <w:p w14:paraId="35EFFC4E" w14:textId="77777777" w:rsidR="0043700B" w:rsidRPr="00C24803" w:rsidRDefault="0043700B" w:rsidP="00046004">
            <w:pPr>
              <w:pStyle w:val="TAN"/>
              <w:rPr>
                <w:lang w:eastAsia="zh-CN"/>
              </w:rPr>
            </w:pPr>
            <w:r w:rsidRPr="00417919">
              <w:t>NOTE:</w:t>
            </w:r>
            <w:r>
              <w:tab/>
              <w:t xml:space="preserve">When </w:t>
            </w:r>
            <w:r w:rsidRPr="004109BD">
              <w:t>B-ALG service configuration</w:t>
            </w:r>
            <w:r>
              <w:t xml:space="preserve"> is provisioned in TrGW.</w:t>
            </w:r>
          </w:p>
        </w:tc>
      </w:tr>
    </w:tbl>
    <w:p w14:paraId="22CD0431" w14:textId="77777777" w:rsidR="0043700B" w:rsidRDefault="0043700B" w:rsidP="0043700B"/>
    <w:p w14:paraId="2E269EE6" w14:textId="77777777" w:rsidR="0043700B" w:rsidRDefault="0043700B" w:rsidP="001D378E">
      <w:pPr>
        <w:rPr>
          <w:noProof/>
        </w:rPr>
      </w:pPr>
    </w:p>
    <w:p w14:paraId="1AAAA1E4" w14:textId="77777777" w:rsidR="001D378E" w:rsidRPr="00A1759D" w:rsidRDefault="001D378E" w:rsidP="00697E25"/>
    <w:p w14:paraId="1F11747B" w14:textId="77777777" w:rsidR="008D0C0C" w:rsidRDefault="008D0C0C" w:rsidP="008D0C0C">
      <w:pPr>
        <w:pStyle w:val="Heading2"/>
      </w:pPr>
      <w:bookmarkStart w:id="112" w:name="_Toc414010843"/>
      <w:r>
        <w:lastRenderedPageBreak/>
        <w:t>5.15</w:t>
      </w:r>
      <w:r>
        <w:tab/>
        <w:t>Mandatory support of SDP and Annex C information elements</w:t>
      </w:r>
      <w:bookmarkEnd w:id="112"/>
    </w:p>
    <w:p w14:paraId="7BAE658D" w14:textId="77777777" w:rsidR="008D0C0C" w:rsidRDefault="008D0C0C" w:rsidP="008D0C0C">
      <w:pPr>
        <w:pStyle w:val="TH"/>
        <w:rPr>
          <w:noProof/>
        </w:rPr>
      </w:pPr>
      <w:r>
        <w:t xml:space="preserve">Table </w:t>
      </w:r>
      <w:smartTag w:uri="urn:schemas-microsoft-com:office:smarttags" w:element="chsdate">
        <w:smartTagPr>
          <w:attr w:name="Year" w:val="1899"/>
          <w:attr w:name="Month" w:val="12"/>
          <w:attr w:name="Day" w:val="30"/>
          <w:attr w:name="IsLunarDate" w:val="False"/>
          <w:attr w:name="IsROCDate" w:val="False"/>
        </w:smartTagPr>
        <w:r>
          <w:t>5.15.1</w:t>
        </w:r>
      </w:smartTag>
      <w:r>
        <w:t xml:space="preserve">: Mandatory Annex C and SDP information elements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1707"/>
        <w:gridCol w:w="5763"/>
      </w:tblGrid>
      <w:tr w:rsidR="008D0C0C" w14:paraId="30FFDE8B" w14:textId="77777777" w:rsidTr="00BE301E">
        <w:tblPrEx>
          <w:tblCellMar>
            <w:top w:w="0" w:type="dxa"/>
            <w:bottom w:w="0" w:type="dxa"/>
          </w:tblCellMar>
        </w:tblPrEx>
        <w:trPr>
          <w:cantSplit/>
        </w:trPr>
        <w:tc>
          <w:tcPr>
            <w:tcW w:w="2198" w:type="dxa"/>
          </w:tcPr>
          <w:p w14:paraId="6C7ACE60" w14:textId="77777777" w:rsidR="008D0C0C" w:rsidRDefault="008D0C0C" w:rsidP="00BE301E">
            <w:pPr>
              <w:pStyle w:val="TAH"/>
            </w:pPr>
            <w:r>
              <w:t>Information Element</w:t>
            </w:r>
          </w:p>
        </w:tc>
        <w:tc>
          <w:tcPr>
            <w:tcW w:w="1738" w:type="dxa"/>
          </w:tcPr>
          <w:p w14:paraId="3E4C3854" w14:textId="77777777" w:rsidR="008D0C0C" w:rsidRDefault="008D0C0C" w:rsidP="00BE301E">
            <w:pPr>
              <w:pStyle w:val="TAH"/>
            </w:pPr>
            <w:r>
              <w:t>Annex C Support</w:t>
            </w:r>
          </w:p>
        </w:tc>
        <w:tc>
          <w:tcPr>
            <w:tcW w:w="5919" w:type="dxa"/>
          </w:tcPr>
          <w:p w14:paraId="0D19C74F" w14:textId="77777777" w:rsidR="008D0C0C" w:rsidRDefault="008D0C0C" w:rsidP="00BE301E">
            <w:pPr>
              <w:pStyle w:val="TAH"/>
            </w:pPr>
            <w:r>
              <w:t>SDP Support</w:t>
            </w:r>
          </w:p>
        </w:tc>
      </w:tr>
      <w:tr w:rsidR="008D0C0C" w14:paraId="409F9CA3" w14:textId="77777777" w:rsidTr="00BE301E">
        <w:tblPrEx>
          <w:tblCellMar>
            <w:top w:w="0" w:type="dxa"/>
            <w:bottom w:w="0" w:type="dxa"/>
          </w:tblCellMar>
        </w:tblPrEx>
        <w:trPr>
          <w:cantSplit/>
        </w:trPr>
        <w:tc>
          <w:tcPr>
            <w:tcW w:w="2198" w:type="dxa"/>
          </w:tcPr>
          <w:p w14:paraId="630940DA" w14:textId="77777777" w:rsidR="008D0C0C" w:rsidRDefault="008D0C0C" w:rsidP="00BE301E">
            <w:pPr>
              <w:pStyle w:val="TAC"/>
            </w:pPr>
            <w:r>
              <w:t>v-line</w:t>
            </w:r>
          </w:p>
        </w:tc>
        <w:tc>
          <w:tcPr>
            <w:tcW w:w="1738" w:type="dxa"/>
          </w:tcPr>
          <w:p w14:paraId="7509DA89" w14:textId="77777777" w:rsidR="008D0C0C" w:rsidRDefault="008D0C0C" w:rsidP="00BE301E">
            <w:pPr>
              <w:pStyle w:val="TAC"/>
            </w:pPr>
            <w:r>
              <w:rPr>
                <w:noProof/>
              </w:rPr>
              <w:t>"</w:t>
            </w:r>
            <w:r>
              <w:t>SDP_V</w:t>
            </w:r>
            <w:r>
              <w:rPr>
                <w:noProof/>
              </w:rPr>
              <w:t xml:space="preserve"> "</w:t>
            </w:r>
          </w:p>
        </w:tc>
        <w:tc>
          <w:tcPr>
            <w:tcW w:w="5919" w:type="dxa"/>
          </w:tcPr>
          <w:p w14:paraId="1611B6D4" w14:textId="77777777" w:rsidR="008D0C0C" w:rsidRDefault="008D0C0C" w:rsidP="00BE301E">
            <w:pPr>
              <w:pStyle w:val="TAL"/>
            </w:pPr>
            <w:r>
              <w:t>The value must always be equal to zero: v=0</w:t>
            </w:r>
          </w:p>
        </w:tc>
      </w:tr>
      <w:tr w:rsidR="008D0C0C" w14:paraId="65166BD7" w14:textId="77777777" w:rsidTr="00BE301E">
        <w:tblPrEx>
          <w:tblCellMar>
            <w:top w:w="0" w:type="dxa"/>
            <w:bottom w:w="0" w:type="dxa"/>
          </w:tblCellMar>
        </w:tblPrEx>
        <w:trPr>
          <w:cantSplit/>
        </w:trPr>
        <w:tc>
          <w:tcPr>
            <w:tcW w:w="2198" w:type="dxa"/>
          </w:tcPr>
          <w:p w14:paraId="4648E6D7" w14:textId="77777777" w:rsidR="008D0C0C" w:rsidRDefault="008D0C0C" w:rsidP="00BE301E">
            <w:pPr>
              <w:pStyle w:val="TAC"/>
            </w:pPr>
            <w:r>
              <w:t>c-line</w:t>
            </w:r>
          </w:p>
        </w:tc>
        <w:tc>
          <w:tcPr>
            <w:tcW w:w="1738" w:type="dxa"/>
          </w:tcPr>
          <w:p w14:paraId="75CCA6D6" w14:textId="77777777" w:rsidR="008D0C0C" w:rsidRDefault="008D0C0C" w:rsidP="00BE301E">
            <w:pPr>
              <w:pStyle w:val="TAC"/>
            </w:pPr>
            <w:r>
              <w:rPr>
                <w:noProof/>
              </w:rPr>
              <w:t>"</w:t>
            </w:r>
            <w:r>
              <w:t>SDP_C</w:t>
            </w:r>
            <w:r>
              <w:rPr>
                <w:noProof/>
              </w:rPr>
              <w:t xml:space="preserve"> "</w:t>
            </w:r>
          </w:p>
        </w:tc>
        <w:tc>
          <w:tcPr>
            <w:tcW w:w="5919" w:type="dxa"/>
          </w:tcPr>
          <w:p w14:paraId="47294CB0" w14:textId="77777777" w:rsidR="008D0C0C" w:rsidRDefault="008D0C0C" w:rsidP="00BE301E">
            <w:pPr>
              <w:pStyle w:val="TAC"/>
              <w:jc w:val="left"/>
            </w:pPr>
            <w:r>
              <w:t xml:space="preserve">&lt;nettype&gt; &lt;addrtype&gt; and &lt;connection address&gt; are required. </w:t>
            </w:r>
          </w:p>
          <w:p w14:paraId="166FD9FA" w14:textId="77777777" w:rsidR="008D0C0C" w:rsidRDefault="008D0C0C" w:rsidP="00BE301E">
            <w:pPr>
              <w:pStyle w:val="TAC"/>
              <w:jc w:val="left"/>
            </w:pPr>
            <w:r>
              <w:t>The network type shall be set to "IN".</w:t>
            </w:r>
          </w:p>
          <w:p w14:paraId="5C09FDB9" w14:textId="77777777" w:rsidR="008D0C0C" w:rsidRDefault="008D0C0C" w:rsidP="00BE301E">
            <w:pPr>
              <w:pStyle w:val="TAC"/>
              <w:jc w:val="left"/>
            </w:pPr>
            <w:r>
              <w:t xml:space="preserve">The address type may be IPv4 or IPv6.  </w:t>
            </w:r>
          </w:p>
          <w:p w14:paraId="06577B00" w14:textId="77777777" w:rsidR="008D0C0C" w:rsidRDefault="008D0C0C" w:rsidP="00BE301E">
            <w:pPr>
              <w:pStyle w:val="TAC"/>
              <w:jc w:val="left"/>
            </w:pPr>
            <w:r>
              <w:t xml:space="preserve">The MGC may apply parameter underspecification to the &lt;connection address&gt; subfield. </w:t>
            </w:r>
          </w:p>
        </w:tc>
      </w:tr>
      <w:tr w:rsidR="008D0C0C" w14:paraId="350F8E0B" w14:textId="77777777" w:rsidTr="00BE301E">
        <w:tblPrEx>
          <w:tblCellMar>
            <w:top w:w="0" w:type="dxa"/>
            <w:bottom w:w="0" w:type="dxa"/>
          </w:tblCellMar>
        </w:tblPrEx>
        <w:trPr>
          <w:cantSplit/>
        </w:trPr>
        <w:tc>
          <w:tcPr>
            <w:tcW w:w="2198" w:type="dxa"/>
          </w:tcPr>
          <w:p w14:paraId="283403D4" w14:textId="77777777" w:rsidR="008D0C0C" w:rsidRDefault="008D0C0C" w:rsidP="00BE301E">
            <w:pPr>
              <w:pStyle w:val="TAC"/>
            </w:pPr>
            <w:r>
              <w:t>m-line</w:t>
            </w:r>
          </w:p>
        </w:tc>
        <w:tc>
          <w:tcPr>
            <w:tcW w:w="1738" w:type="dxa"/>
          </w:tcPr>
          <w:p w14:paraId="6E83A4FE" w14:textId="77777777" w:rsidR="008D0C0C" w:rsidRDefault="008D0C0C" w:rsidP="00BE301E">
            <w:pPr>
              <w:pStyle w:val="TAC"/>
            </w:pPr>
            <w:r>
              <w:rPr>
                <w:noProof/>
              </w:rPr>
              <w:t>"</w:t>
            </w:r>
            <w:r>
              <w:t>SDP_M</w:t>
            </w:r>
            <w:r>
              <w:rPr>
                <w:noProof/>
              </w:rPr>
              <w:t xml:space="preserve"> "</w:t>
            </w:r>
          </w:p>
        </w:tc>
        <w:tc>
          <w:tcPr>
            <w:tcW w:w="5919" w:type="dxa"/>
          </w:tcPr>
          <w:p w14:paraId="4B5DA154" w14:textId="77777777" w:rsidR="008D0C0C" w:rsidRDefault="008D0C0C" w:rsidP="00BE301E">
            <w:pPr>
              <w:pStyle w:val="TAL"/>
              <w:keepLines w:val="0"/>
            </w:pPr>
            <w:r>
              <w:t xml:space="preserve">There are four fields (or SDP values) &lt;media&gt;, &lt;port&gt;, &lt;proto&gt; and &lt;fmt&gt; in the "m=" line (see </w:t>
            </w:r>
            <w:r w:rsidR="0068414B">
              <w:t xml:space="preserve">IETF </w:t>
            </w:r>
            <w:r>
              <w:t>RFC 4566 [</w:t>
            </w:r>
            <w:r w:rsidRPr="004B26A7">
              <w:rPr>
                <w:lang w:val="en-US"/>
              </w:rPr>
              <w:t>8</w:t>
            </w:r>
            <w:r>
              <w:t>];</w:t>
            </w:r>
            <w:r w:rsidR="0055150D">
              <w:t xml:space="preserve"> </w:t>
            </w:r>
            <w:r>
              <w:t>NOTE 1).</w:t>
            </w:r>
          </w:p>
          <w:p w14:paraId="6202F37F" w14:textId="77777777" w:rsidR="008D0C0C" w:rsidRDefault="008D0C0C" w:rsidP="00BE301E">
            <w:pPr>
              <w:pStyle w:val="TAC"/>
              <w:jc w:val="left"/>
            </w:pPr>
            <w:r>
              <w:t xml:space="preserve">The "m=" line may be omitted from SDP. </w:t>
            </w:r>
          </w:p>
          <w:p w14:paraId="26444321" w14:textId="77777777" w:rsidR="008D0C0C" w:rsidRDefault="008D0C0C" w:rsidP="00BE301E">
            <w:pPr>
              <w:pStyle w:val="TAC"/>
              <w:jc w:val="left"/>
            </w:pPr>
          </w:p>
          <w:p w14:paraId="23D0035C" w14:textId="77777777" w:rsidR="008D0C0C" w:rsidRDefault="008D0C0C" w:rsidP="00BE301E">
            <w:pPr>
              <w:pStyle w:val="TAC"/>
              <w:jc w:val="left"/>
            </w:pPr>
            <w:r>
              <w:t>&lt;media&gt;, &lt;port&gt;, &lt;proto &gt;  and &lt;fmt-list&gt; are required if the "m=" line is included.</w:t>
            </w:r>
          </w:p>
          <w:p w14:paraId="7E1DA700" w14:textId="77777777" w:rsidR="008D0C0C" w:rsidRDefault="008D0C0C" w:rsidP="00BE301E">
            <w:pPr>
              <w:pStyle w:val="TAC"/>
              <w:jc w:val="left"/>
            </w:pPr>
          </w:p>
          <w:p w14:paraId="529CAF3F" w14:textId="77777777" w:rsidR="008D0C0C" w:rsidRDefault="008D0C0C" w:rsidP="00BE301E">
            <w:pPr>
              <w:pStyle w:val="TAC"/>
              <w:jc w:val="left"/>
            </w:pPr>
            <w:r>
              <w:t>Media type &lt;media&gt; :</w:t>
            </w:r>
          </w:p>
          <w:p w14:paraId="5FFBF4A7" w14:textId="77777777" w:rsidR="008D0C0C" w:rsidRDefault="008D0C0C" w:rsidP="00BE301E">
            <w:pPr>
              <w:pStyle w:val="TAC"/>
              <w:jc w:val="left"/>
            </w:pPr>
            <w:r>
              <w:t>The &lt;media&gt; field shall be set to "audio"</w:t>
            </w:r>
            <w:r w:rsidR="0055150D">
              <w:t xml:space="preserve"> </w:t>
            </w:r>
            <w:r>
              <w:t xml:space="preserve">or "video" or </w:t>
            </w:r>
            <w:r w:rsidR="00773407">
              <w:t>"</w:t>
            </w:r>
            <w:r>
              <w:t>message</w:t>
            </w:r>
            <w:r w:rsidR="00773407">
              <w:t>"</w:t>
            </w:r>
            <w:r>
              <w:t xml:space="preserve">  or "-",   When "-" is used for the </w:t>
            </w:r>
            <w:r>
              <w:rPr>
                <w:i/>
                <w:iCs/>
              </w:rPr>
              <w:t>media</w:t>
            </w:r>
            <w:r>
              <w:t xml:space="preserve"> value then no media resources are required to be reserved at this stage (</w:t>
            </w:r>
            <w:r w:rsidRPr="00E65680">
              <w:t xml:space="preserve">NOTE </w:t>
            </w:r>
            <w:r>
              <w:t>1</w:t>
            </w:r>
            <w:r w:rsidRPr="00E65680">
              <w:t>).</w:t>
            </w:r>
            <w:r>
              <w:t xml:space="preserve"> If the MG does not support the requested media value it shall reject the command with error code 515.</w:t>
            </w:r>
          </w:p>
          <w:p w14:paraId="5FE592AB" w14:textId="77777777" w:rsidR="008D0C0C" w:rsidRDefault="008D0C0C" w:rsidP="00BE301E">
            <w:pPr>
              <w:pStyle w:val="TAC"/>
              <w:jc w:val="left"/>
            </w:pPr>
          </w:p>
          <w:p w14:paraId="05388876" w14:textId="77777777" w:rsidR="008D0C0C" w:rsidRDefault="008D0C0C" w:rsidP="00BE301E">
            <w:pPr>
              <w:pStyle w:val="TAC"/>
              <w:jc w:val="left"/>
            </w:pPr>
          </w:p>
          <w:p w14:paraId="64D7BE47" w14:textId="77777777" w:rsidR="008D0C0C" w:rsidRDefault="008D0C0C" w:rsidP="00BE301E">
            <w:pPr>
              <w:pStyle w:val="TAC"/>
              <w:jc w:val="left"/>
            </w:pPr>
            <w:r>
              <w:t>Transport port &lt;port&gt;</w:t>
            </w:r>
          </w:p>
          <w:p w14:paraId="43AB9876" w14:textId="77777777" w:rsidR="008D0C0C" w:rsidRDefault="008D0C0C" w:rsidP="00BE301E">
            <w:pPr>
              <w:pStyle w:val="TAC"/>
              <w:jc w:val="left"/>
            </w:pPr>
            <w:r>
              <w:t xml:space="preserve">The </w:t>
            </w:r>
            <w:r>
              <w:rPr>
                <w:i/>
                <w:iCs/>
              </w:rPr>
              <w:t>port</w:t>
            </w:r>
            <w:r>
              <w:t xml:space="preserve"> value may be underspecified with CHOOSE wildcard.</w:t>
            </w:r>
          </w:p>
          <w:p w14:paraId="2904CB93" w14:textId="77777777" w:rsidR="008D0C0C" w:rsidRDefault="008D0C0C" w:rsidP="00BE301E">
            <w:pPr>
              <w:pStyle w:val="TAC"/>
              <w:jc w:val="left"/>
            </w:pPr>
          </w:p>
          <w:p w14:paraId="38027EAD" w14:textId="77777777" w:rsidR="008D0C0C" w:rsidRDefault="008D0C0C" w:rsidP="00BE301E">
            <w:pPr>
              <w:pStyle w:val="TAC"/>
              <w:jc w:val="left"/>
            </w:pPr>
            <w:r>
              <w:t>Transport protocol &lt;proto&gt;</w:t>
            </w:r>
          </w:p>
          <w:p w14:paraId="52C27622" w14:textId="77777777" w:rsidR="008D0C0C" w:rsidRDefault="008D0C0C" w:rsidP="00BE301E">
            <w:pPr>
              <w:pStyle w:val="TAC"/>
              <w:jc w:val="left"/>
            </w:pPr>
            <w:r>
              <w:t xml:space="preserve">As in table </w:t>
            </w:r>
            <w:smartTag w:uri="urn:schemas-microsoft-com:office:smarttags" w:element="chsdate">
              <w:smartTagPr>
                <w:attr w:name="Year" w:val="1899"/>
                <w:attr w:name="Month" w:val="12"/>
                <w:attr w:name="Day" w:val="30"/>
                <w:attr w:name="IsLunarDate" w:val="False"/>
                <w:attr w:name="IsROCDate" w:val="False"/>
              </w:smartTagPr>
              <w:r>
                <w:t>5.15.2</w:t>
              </w:r>
            </w:smartTag>
            <w:r>
              <w:t>.</w:t>
            </w:r>
          </w:p>
          <w:p w14:paraId="093AD48A" w14:textId="77777777" w:rsidR="008D0C0C" w:rsidRDefault="008D0C0C" w:rsidP="00BE301E">
            <w:pPr>
              <w:pStyle w:val="TAC"/>
              <w:jc w:val="left"/>
            </w:pPr>
          </w:p>
          <w:p w14:paraId="30F871F9" w14:textId="77777777" w:rsidR="008D0C0C" w:rsidRDefault="008D0C0C" w:rsidP="00BE301E">
            <w:pPr>
              <w:pStyle w:val="TAC"/>
              <w:jc w:val="left"/>
            </w:pPr>
            <w:r>
              <w:t>Media format &lt;fmt&gt;</w:t>
            </w:r>
          </w:p>
          <w:p w14:paraId="46392E01" w14:textId="77777777" w:rsidR="008D0C0C" w:rsidRDefault="008D0C0C" w:rsidP="00BE301E">
            <w:pPr>
              <w:pStyle w:val="TAC"/>
              <w:jc w:val="left"/>
            </w:pPr>
            <w:r>
              <w:t xml:space="preserve">Various values may be used for media-format, dependent on the related &lt;media&gt;.  </w:t>
            </w:r>
          </w:p>
          <w:p w14:paraId="1AA6C052" w14:textId="77777777" w:rsidR="008D0C0C" w:rsidRDefault="008D0C0C" w:rsidP="00BE301E">
            <w:pPr>
              <w:pStyle w:val="TAC"/>
              <w:jc w:val="left"/>
            </w:pPr>
          </w:p>
          <w:p w14:paraId="0A2CC91B" w14:textId="77777777" w:rsidR="008D0C0C" w:rsidRDefault="008D0C0C" w:rsidP="00BE301E">
            <w:pPr>
              <w:pStyle w:val="TAC"/>
              <w:jc w:val="left"/>
            </w:pPr>
            <w:r>
              <w:t xml:space="preserve">"-" may be used for the </w:t>
            </w:r>
            <w:r>
              <w:rPr>
                <w:i/>
                <w:iCs/>
              </w:rPr>
              <w:t>format list</w:t>
            </w:r>
            <w:r>
              <w:t xml:space="preserve"> value if no media reservation is required at this stage.</w:t>
            </w:r>
          </w:p>
          <w:p w14:paraId="732BD6F0" w14:textId="77777777" w:rsidR="008D0C0C" w:rsidRDefault="008D0C0C" w:rsidP="00BE301E">
            <w:pPr>
              <w:pStyle w:val="TAC"/>
              <w:jc w:val="left"/>
            </w:pPr>
          </w:p>
          <w:p w14:paraId="73E1B5FD" w14:textId="77777777" w:rsidR="008D0C0C" w:rsidRDefault="008D0C0C" w:rsidP="00BE301E">
            <w:pPr>
              <w:pStyle w:val="TAC"/>
              <w:jc w:val="left"/>
            </w:pPr>
            <w:r w:rsidRPr="0018003B">
              <w:t>I</w:t>
            </w:r>
            <w:r>
              <w:t xml:space="preserve">f the </w:t>
            </w:r>
            <w:r w:rsidRPr="0018003B">
              <w:t>MG does not su</w:t>
            </w:r>
            <w:r>
              <w:t>pport the requested media format</w:t>
            </w:r>
            <w:r w:rsidRPr="0018003B">
              <w:t xml:space="preserve"> </w:t>
            </w:r>
            <w:r>
              <w:t xml:space="preserve">value </w:t>
            </w:r>
            <w:r w:rsidRPr="0018003B">
              <w:t>the MG shall reject</w:t>
            </w:r>
            <w:r>
              <w:t xml:space="preserve"> the command with error code 449</w:t>
            </w:r>
            <w:r w:rsidRPr="0018003B">
              <w:t xml:space="preserve">. </w:t>
            </w:r>
          </w:p>
        </w:tc>
      </w:tr>
      <w:tr w:rsidR="008D0C0C" w14:paraId="331B81F8" w14:textId="77777777" w:rsidTr="00BE301E">
        <w:tblPrEx>
          <w:tblCellMar>
            <w:top w:w="0" w:type="dxa"/>
            <w:bottom w:w="0" w:type="dxa"/>
          </w:tblCellMar>
        </w:tblPrEx>
        <w:trPr>
          <w:cantSplit/>
        </w:trPr>
        <w:tc>
          <w:tcPr>
            <w:tcW w:w="2198" w:type="dxa"/>
          </w:tcPr>
          <w:p w14:paraId="30C8FB76" w14:textId="77777777" w:rsidR="008D0C0C" w:rsidRDefault="008D0C0C" w:rsidP="00BE301E">
            <w:pPr>
              <w:pStyle w:val="TAC"/>
            </w:pPr>
            <w:r>
              <w:t>b-line</w:t>
            </w:r>
          </w:p>
        </w:tc>
        <w:tc>
          <w:tcPr>
            <w:tcW w:w="1738" w:type="dxa"/>
          </w:tcPr>
          <w:p w14:paraId="2963B1F0" w14:textId="77777777" w:rsidR="008D0C0C" w:rsidRDefault="008D0C0C" w:rsidP="00BE301E">
            <w:pPr>
              <w:pStyle w:val="TAC"/>
            </w:pPr>
            <w:r>
              <w:rPr>
                <w:noProof/>
              </w:rPr>
              <w:t>"</w:t>
            </w:r>
            <w:r>
              <w:t>SDP_B</w:t>
            </w:r>
            <w:r>
              <w:rPr>
                <w:noProof/>
              </w:rPr>
              <w:t xml:space="preserve"> "</w:t>
            </w:r>
          </w:p>
        </w:tc>
        <w:tc>
          <w:tcPr>
            <w:tcW w:w="5919" w:type="dxa"/>
          </w:tcPr>
          <w:p w14:paraId="70AE1662" w14:textId="77777777" w:rsidR="008D0C0C" w:rsidRDefault="008D0C0C" w:rsidP="00BE301E">
            <w:pPr>
              <w:pStyle w:val="TAL"/>
            </w:pPr>
            <w:r>
              <w:t>Shall not be used without a</w:t>
            </w:r>
            <w:r w:rsidR="0055150D">
              <w:t>n</w:t>
            </w:r>
            <w:r>
              <w:t xml:space="preserve"> "m=" line.</w:t>
            </w:r>
          </w:p>
          <w:p w14:paraId="619D9168" w14:textId="77777777" w:rsidR="008D0C0C" w:rsidRDefault="008D0C0C" w:rsidP="00BE301E">
            <w:pPr>
              <w:pStyle w:val="TAL"/>
            </w:pPr>
          </w:p>
          <w:p w14:paraId="74E01A85" w14:textId="77777777" w:rsidR="008D0C0C" w:rsidRDefault="008D0C0C" w:rsidP="00BE301E">
            <w:pPr>
              <w:pStyle w:val="TAL"/>
            </w:pPr>
            <w:r>
              <w:t xml:space="preserve">The </w:t>
            </w:r>
            <w:r>
              <w:rPr>
                <w:i/>
                <w:iCs/>
              </w:rPr>
              <w:t>modifier</w:t>
            </w:r>
            <w:r>
              <w:t xml:space="preserve"> value</w:t>
            </w:r>
            <w:r w:rsidR="00DE12CF">
              <w:t>s</w:t>
            </w:r>
            <w:r>
              <w:t xml:space="preserve"> shall be "AS"</w:t>
            </w:r>
            <w:r w:rsidR="00DE12CF">
              <w:t>, "RS" and "RR"</w:t>
            </w:r>
            <w:r>
              <w:t>.</w:t>
            </w:r>
          </w:p>
          <w:p w14:paraId="5466550E" w14:textId="77777777" w:rsidR="008D0C0C" w:rsidRDefault="008D0C0C" w:rsidP="00BE301E">
            <w:pPr>
              <w:pStyle w:val="TAL"/>
            </w:pPr>
            <w:r>
              <w:t>Th</w:t>
            </w:r>
            <w:r w:rsidR="00DE12CF">
              <w:t>e</w:t>
            </w:r>
            <w:r>
              <w:t xml:space="preserve"> </w:t>
            </w:r>
            <w:r w:rsidR="00DE12CF">
              <w:t xml:space="preserve">"AS" </w:t>
            </w:r>
            <w:r w:rsidR="00DE12CF" w:rsidRPr="00C732C2">
              <w:rPr>
                <w:i/>
              </w:rPr>
              <w:t>modifier</w:t>
            </w:r>
            <w:r w:rsidR="00DE12CF">
              <w:t xml:space="preserve"> </w:t>
            </w:r>
            <w:r>
              <w:t xml:space="preserve">implies that the </w:t>
            </w:r>
            <w:r>
              <w:rPr>
                <w:i/>
                <w:iCs/>
              </w:rPr>
              <w:t>bandwidth-value</w:t>
            </w:r>
            <w:r>
              <w:t xml:space="preserve"> represents the "maximum bandwidth" (see clause 5.8/</w:t>
            </w:r>
            <w:r w:rsidR="00DA4279">
              <w:t xml:space="preserve">IETF </w:t>
            </w:r>
            <w:r>
              <w:t>RFC 4566 [</w:t>
            </w:r>
            <w:r w:rsidRPr="00D7593A">
              <w:rPr>
                <w:bCs/>
                <w:lang w:val="en-US"/>
              </w:rPr>
              <w:t>8</w:t>
            </w:r>
            <w:r>
              <w:t xml:space="preserve">]). The </w:t>
            </w:r>
            <w:r>
              <w:rPr>
                <w:i/>
                <w:iCs/>
              </w:rPr>
              <w:t>bandwidth-value</w:t>
            </w:r>
            <w:r>
              <w:t xml:space="preserve"> relates therefore to the </w:t>
            </w:r>
            <w:r>
              <w:rPr>
                <w:i/>
                <w:iCs/>
              </w:rPr>
              <w:t xml:space="preserve">peak bitrate </w:t>
            </w:r>
            <w:r>
              <w:t>(NOTE 2).</w:t>
            </w:r>
          </w:p>
          <w:p w14:paraId="74D9D3EC" w14:textId="77777777" w:rsidR="008D0C0C" w:rsidRDefault="008D0C0C" w:rsidP="00BE301E">
            <w:pPr>
              <w:pStyle w:val="TAL"/>
            </w:pPr>
          </w:p>
          <w:p w14:paraId="63A3FCC5" w14:textId="77777777" w:rsidR="008D0C0C" w:rsidRDefault="008D0C0C" w:rsidP="00BE301E">
            <w:pPr>
              <w:pStyle w:val="TAL"/>
            </w:pPr>
            <w:r>
              <w:t xml:space="preserve">The </w:t>
            </w:r>
            <w:r>
              <w:rPr>
                <w:i/>
                <w:iCs/>
              </w:rPr>
              <w:t>bandwidth-value</w:t>
            </w:r>
            <w:r>
              <w:t xml:space="preserve"> value defines the IP layer bandwidth for the specific H.248 Stream.</w:t>
            </w:r>
          </w:p>
          <w:p w14:paraId="2524EB1C" w14:textId="77777777" w:rsidR="008D0C0C" w:rsidRDefault="008D0C0C" w:rsidP="00BE301E">
            <w:pPr>
              <w:pStyle w:val="TAL"/>
            </w:pPr>
          </w:p>
          <w:p w14:paraId="145C46F9" w14:textId="77777777" w:rsidR="008D0C0C" w:rsidRDefault="008D0C0C" w:rsidP="00BE301E">
            <w:pPr>
              <w:pStyle w:val="TAC"/>
              <w:jc w:val="left"/>
            </w:pPr>
            <w:r>
              <w:t xml:space="preserve">For RTP flows, where RTCP resources are reserved together with the RTP resources using the "RTP Specific Behaviour" property of the Gate Management package (gm) property, the </w:t>
            </w:r>
            <w:r w:rsidR="00DE12CF">
              <w:t>IBCF may also supply additional RTCP bandwidth modifiers (i.e. RR and RS</w:t>
            </w:r>
            <w:r w:rsidR="00DE12CF" w:rsidRPr="00E84531">
              <w:t xml:space="preserve">, see </w:t>
            </w:r>
            <w:r w:rsidR="00DE12CF" w:rsidRPr="00E84531">
              <w:rPr>
                <w:rFonts w:eastAsia="MS Mincho"/>
                <w:szCs w:val="18"/>
              </w:rPr>
              <w:t>IETF RFC 3556 [</w:t>
            </w:r>
            <w:r w:rsidR="00773407">
              <w:rPr>
                <w:rFonts w:eastAsia="MS Mincho"/>
                <w:szCs w:val="18"/>
              </w:rPr>
              <w:t>29</w:t>
            </w:r>
            <w:r w:rsidR="00DE12CF" w:rsidRPr="00E84531">
              <w:rPr>
                <w:rFonts w:eastAsia="MS Mincho"/>
                <w:szCs w:val="18"/>
              </w:rPr>
              <w:t>]</w:t>
            </w:r>
            <w:r w:rsidR="00DE12CF">
              <w:t xml:space="preserve">). The AS </w:t>
            </w:r>
            <w:r>
              <w:rPr>
                <w:i/>
                <w:iCs/>
              </w:rPr>
              <w:t>bandwidth</w:t>
            </w:r>
            <w:r>
              <w:t xml:space="preserve"> value will include the bandwidth used by RTP</w:t>
            </w:r>
            <w:r w:rsidR="00DE12CF">
              <w:t>. In the absence of the RTCP bandwidth modifiers</w:t>
            </w:r>
            <w:r w:rsidR="004B1AA9">
              <w:t>,</w:t>
            </w:r>
            <w:r w:rsidR="00DE12CF" w:rsidDel="00993033">
              <w:t xml:space="preserve"> </w:t>
            </w:r>
            <w:r w:rsidR="00DE12CF">
              <w:t>the TrGW shall allow an additional 5% of the AS bandwidth value for the bandwidth for</w:t>
            </w:r>
            <w:r>
              <w:t xml:space="preserve"> RTCP</w:t>
            </w:r>
            <w:r w:rsidR="00DE12CF">
              <w:t>, in accordance with IETF RFC 3556 [</w:t>
            </w:r>
            <w:r w:rsidR="00773407">
              <w:t>29]</w:t>
            </w:r>
            <w:r>
              <w:t>.</w:t>
            </w:r>
          </w:p>
        </w:tc>
      </w:tr>
      <w:tr w:rsidR="008D0C0C" w14:paraId="1502B269" w14:textId="77777777" w:rsidTr="00BE301E">
        <w:tblPrEx>
          <w:tblCellMar>
            <w:top w:w="0" w:type="dxa"/>
            <w:bottom w:w="0" w:type="dxa"/>
          </w:tblCellMar>
        </w:tblPrEx>
        <w:trPr>
          <w:cantSplit/>
        </w:trPr>
        <w:tc>
          <w:tcPr>
            <w:tcW w:w="2198" w:type="dxa"/>
          </w:tcPr>
          <w:p w14:paraId="4155D3D2" w14:textId="77777777" w:rsidR="008D0C0C" w:rsidRDefault="008D0C0C" w:rsidP="00BE301E">
            <w:pPr>
              <w:pStyle w:val="TAC"/>
            </w:pPr>
            <w:r>
              <w:lastRenderedPageBreak/>
              <w:t>o-line</w:t>
            </w:r>
          </w:p>
          <w:p w14:paraId="14ABF922" w14:textId="77777777" w:rsidR="008D0C0C" w:rsidRDefault="008D0C0C" w:rsidP="00BE301E">
            <w:pPr>
              <w:pStyle w:val="TAC"/>
            </w:pPr>
          </w:p>
        </w:tc>
        <w:tc>
          <w:tcPr>
            <w:tcW w:w="1738" w:type="dxa"/>
          </w:tcPr>
          <w:p w14:paraId="248138AA" w14:textId="77777777" w:rsidR="008D0C0C" w:rsidRDefault="008D0C0C" w:rsidP="00BE301E">
            <w:pPr>
              <w:pStyle w:val="TAC"/>
              <w:rPr>
                <w:noProof/>
              </w:rPr>
            </w:pPr>
            <w:r>
              <w:t>"SDP_O"</w:t>
            </w:r>
          </w:p>
        </w:tc>
        <w:tc>
          <w:tcPr>
            <w:tcW w:w="5919" w:type="dxa"/>
          </w:tcPr>
          <w:p w14:paraId="0C6784CA" w14:textId="77777777" w:rsidR="008D0C0C" w:rsidRDefault="008D0C0C" w:rsidP="00BE301E">
            <w:pPr>
              <w:pStyle w:val="TAL"/>
            </w:pPr>
            <w:r>
              <w:t>The origin line consists of six fields:</w:t>
            </w:r>
          </w:p>
          <w:p w14:paraId="7A5DE13E" w14:textId="77777777" w:rsidR="008D0C0C" w:rsidRDefault="008D0C0C" w:rsidP="00BE301E">
            <w:pPr>
              <w:pStyle w:val="TAL"/>
            </w:pPr>
            <w:r>
              <w:t xml:space="preserve"> (&lt;username&gt;, &lt;sess-id&gt;, &lt;sess-version&gt;, &lt;nettype&gt;, &lt;addrtype&gt; and &lt;unicast-address&gt;).</w:t>
            </w:r>
          </w:p>
          <w:p w14:paraId="7E96F9A3" w14:textId="77777777" w:rsidR="008D0C0C" w:rsidRDefault="008D0C0C" w:rsidP="00BE301E">
            <w:pPr>
              <w:pStyle w:val="TAL"/>
            </w:pPr>
          </w:p>
          <w:p w14:paraId="00F3D4A2" w14:textId="77777777" w:rsidR="008D0C0C" w:rsidRDefault="008D0C0C" w:rsidP="00BE301E">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 [3]).</w:t>
            </w:r>
          </w:p>
          <w:p w14:paraId="25310C6A" w14:textId="77777777" w:rsidR="008D0C0C" w:rsidRDefault="008D0C0C" w:rsidP="00BE301E">
            <w:pPr>
              <w:pStyle w:val="TAL"/>
            </w:pPr>
          </w:p>
          <w:p w14:paraId="65B615E0" w14:textId="77777777" w:rsidR="008D0C0C" w:rsidRPr="001248B4" w:rsidRDefault="008D0C0C" w:rsidP="00BE301E">
            <w:pPr>
              <w:pStyle w:val="TAC"/>
              <w:jc w:val="left"/>
            </w:pPr>
            <w:r w:rsidRPr="001248B4">
              <w:t>The MG shall return the value received from the MGC or if there is no o-line sent by the MGC, the MG shall populate this line as follows:</w:t>
            </w:r>
          </w:p>
          <w:p w14:paraId="15720FC7" w14:textId="77777777" w:rsidR="008D0C0C" w:rsidRPr="001248B4" w:rsidRDefault="008D0C0C" w:rsidP="00BE301E">
            <w:pPr>
              <w:pStyle w:val="TAC"/>
              <w:jc w:val="left"/>
            </w:pPr>
          </w:p>
          <w:p w14:paraId="53D3F58C" w14:textId="77777777" w:rsidR="008D0C0C" w:rsidRPr="001248B4" w:rsidRDefault="008D0C0C" w:rsidP="00BE301E">
            <w:pPr>
              <w:pStyle w:val="TAC"/>
              <w:jc w:val="left"/>
            </w:pPr>
            <w:r w:rsidRPr="001248B4">
              <w:t>- &lt;user name&gt; should contain an hyphen</w:t>
            </w:r>
          </w:p>
          <w:p w14:paraId="057FD4CE" w14:textId="77777777" w:rsidR="008D0C0C" w:rsidRPr="001248B4" w:rsidRDefault="008D0C0C" w:rsidP="00BE301E">
            <w:pPr>
              <w:pStyle w:val="TAC"/>
              <w:jc w:val="left"/>
            </w:pPr>
            <w:r w:rsidRPr="001248B4">
              <w:t xml:space="preserve">- &lt;session ID&gt; and &lt;version&gt; should contain one or mode digits as described in </w:t>
            </w:r>
            <w:r w:rsidR="0068414B">
              <w:t xml:space="preserve">IETF </w:t>
            </w:r>
            <w:r w:rsidRPr="001248B4">
              <w:t>RFC 4566 [</w:t>
            </w:r>
            <w:r>
              <w:t>8</w:t>
            </w:r>
            <w:r w:rsidRPr="001248B4">
              <w:t>]</w:t>
            </w:r>
          </w:p>
          <w:p w14:paraId="14138741" w14:textId="77777777" w:rsidR="008D0C0C" w:rsidRPr="001248B4" w:rsidRDefault="008D0C0C" w:rsidP="00BE301E">
            <w:pPr>
              <w:pStyle w:val="TAC"/>
              <w:jc w:val="left"/>
            </w:pPr>
            <w:r w:rsidRPr="001248B4">
              <w:t>- &lt;network type&gt; shall be set to IN</w:t>
            </w:r>
          </w:p>
          <w:p w14:paraId="4C3886BA" w14:textId="77777777" w:rsidR="008D0C0C" w:rsidRPr="001248B4" w:rsidRDefault="008D0C0C" w:rsidP="00BE301E">
            <w:pPr>
              <w:pStyle w:val="TAC"/>
              <w:jc w:val="left"/>
            </w:pPr>
            <w:r w:rsidRPr="001248B4">
              <w:t xml:space="preserve">- &lt;address type&gt; shall be set to IP4 or IP6 The Address Type shall be set to </w:t>
            </w:r>
            <w:r>
              <w:t>"</w:t>
            </w:r>
            <w:r w:rsidRPr="001248B4">
              <w:t xml:space="preserve">IP4" or </w:t>
            </w:r>
            <w:r>
              <w:t>"</w:t>
            </w:r>
            <w:r w:rsidRPr="001248B4">
              <w:t>IP6</w:t>
            </w:r>
            <w:r w:rsidR="00773407">
              <w:t>"</w:t>
            </w:r>
            <w:r w:rsidRPr="001248B4">
              <w:t xml:space="preserve"> depending on the addressing scheme used by the network to which the MG is connected. </w:t>
            </w:r>
          </w:p>
          <w:p w14:paraId="2F957DAA" w14:textId="77777777" w:rsidR="008D0C0C" w:rsidRDefault="008D0C0C" w:rsidP="00BE301E">
            <w:pPr>
              <w:pStyle w:val="TAC"/>
              <w:jc w:val="left"/>
            </w:pPr>
            <w:r w:rsidRPr="001248B4">
              <w:t>- &lt;address&gt; should contain the fully qualified domain name or IP address of the gateway.</w:t>
            </w:r>
          </w:p>
        </w:tc>
      </w:tr>
      <w:tr w:rsidR="008D0C0C" w14:paraId="1A5897C2" w14:textId="77777777" w:rsidTr="00BE301E">
        <w:tblPrEx>
          <w:tblCellMar>
            <w:top w:w="0" w:type="dxa"/>
            <w:bottom w:w="0" w:type="dxa"/>
          </w:tblCellMar>
        </w:tblPrEx>
        <w:trPr>
          <w:cantSplit/>
        </w:trPr>
        <w:tc>
          <w:tcPr>
            <w:tcW w:w="2198" w:type="dxa"/>
          </w:tcPr>
          <w:p w14:paraId="23831CD8" w14:textId="77777777" w:rsidR="008D0C0C" w:rsidRDefault="008D0C0C" w:rsidP="00BE301E">
            <w:pPr>
              <w:pStyle w:val="TAC"/>
            </w:pPr>
            <w:r>
              <w:t>s-line</w:t>
            </w:r>
          </w:p>
          <w:p w14:paraId="77F654DF" w14:textId="77777777" w:rsidR="008D0C0C" w:rsidRDefault="008D0C0C" w:rsidP="00BE301E">
            <w:pPr>
              <w:pStyle w:val="TAC"/>
            </w:pPr>
          </w:p>
        </w:tc>
        <w:tc>
          <w:tcPr>
            <w:tcW w:w="1738" w:type="dxa"/>
          </w:tcPr>
          <w:p w14:paraId="4022D703" w14:textId="77777777" w:rsidR="008D0C0C" w:rsidRDefault="008D0C0C" w:rsidP="00BE301E">
            <w:pPr>
              <w:pStyle w:val="TAC"/>
              <w:rPr>
                <w:noProof/>
              </w:rPr>
            </w:pPr>
            <w:r>
              <w:t>"SDP_S"</w:t>
            </w:r>
          </w:p>
        </w:tc>
        <w:tc>
          <w:tcPr>
            <w:tcW w:w="5919" w:type="dxa"/>
          </w:tcPr>
          <w:p w14:paraId="139F6C6D" w14:textId="77777777" w:rsidR="008D0C0C" w:rsidRDefault="008D0C0C" w:rsidP="00BE301E">
            <w:pPr>
              <w:pStyle w:val="TAL"/>
            </w:pPr>
            <w:r>
              <w:t xml:space="preserve">The session name "s=" line contains a single field </w:t>
            </w:r>
          </w:p>
          <w:p w14:paraId="660F5F5F" w14:textId="77777777" w:rsidR="008D0C0C" w:rsidRDefault="008D0C0C" w:rsidP="00BE301E">
            <w:pPr>
              <w:pStyle w:val="TAL"/>
            </w:pPr>
            <w:r>
              <w:t>s= &lt;session name&gt;.</w:t>
            </w:r>
          </w:p>
          <w:p w14:paraId="76CAAE2E" w14:textId="77777777" w:rsidR="008D0C0C" w:rsidRDefault="008D0C0C" w:rsidP="00BE301E">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 [3]).</w:t>
            </w:r>
          </w:p>
          <w:p w14:paraId="5888FF6A" w14:textId="77777777" w:rsidR="008D0C0C" w:rsidRDefault="008D0C0C" w:rsidP="00BE301E">
            <w:pPr>
              <w:pStyle w:val="TAC"/>
              <w:jc w:val="left"/>
            </w:pPr>
          </w:p>
          <w:p w14:paraId="1ABB6425" w14:textId="77777777" w:rsidR="008D0C0C" w:rsidRPr="001248B4" w:rsidRDefault="008D0C0C" w:rsidP="00BE301E">
            <w:pPr>
              <w:pStyle w:val="TAC"/>
              <w:jc w:val="left"/>
            </w:pPr>
            <w:r w:rsidRPr="001248B4">
              <w:t>The MG  shall return the value received from the MGC or if there is no s-line sent by the MGC, the MG shall populate this line as follows:</w:t>
            </w:r>
          </w:p>
          <w:p w14:paraId="21FDA2BB" w14:textId="77777777" w:rsidR="008D0C0C" w:rsidRDefault="008D0C0C" w:rsidP="00BE301E">
            <w:pPr>
              <w:pStyle w:val="TAC"/>
              <w:jc w:val="left"/>
            </w:pPr>
            <w:r w:rsidRPr="001248B4">
              <w:t xml:space="preserve">- </w:t>
            </w:r>
            <w:r>
              <w:t>"</w:t>
            </w:r>
            <w:r w:rsidRPr="001248B4">
              <w:t>s=-</w:t>
            </w:r>
            <w:r>
              <w:t>"</w:t>
            </w:r>
          </w:p>
        </w:tc>
      </w:tr>
      <w:tr w:rsidR="008D0C0C" w14:paraId="4D56A2C6" w14:textId="77777777" w:rsidTr="00BE301E">
        <w:tblPrEx>
          <w:tblCellMar>
            <w:top w:w="0" w:type="dxa"/>
            <w:bottom w:w="0" w:type="dxa"/>
          </w:tblCellMar>
        </w:tblPrEx>
        <w:trPr>
          <w:cantSplit/>
        </w:trPr>
        <w:tc>
          <w:tcPr>
            <w:tcW w:w="2198" w:type="dxa"/>
          </w:tcPr>
          <w:p w14:paraId="53C2AD51" w14:textId="77777777" w:rsidR="008D0C0C" w:rsidRDefault="008D0C0C" w:rsidP="00BE301E">
            <w:pPr>
              <w:pStyle w:val="TAC"/>
            </w:pPr>
            <w:r>
              <w:t>t-line</w:t>
            </w:r>
          </w:p>
          <w:p w14:paraId="6E7FCCF9" w14:textId="77777777" w:rsidR="008D0C0C" w:rsidRDefault="008D0C0C" w:rsidP="00BE301E">
            <w:pPr>
              <w:pStyle w:val="TAC"/>
            </w:pPr>
          </w:p>
        </w:tc>
        <w:tc>
          <w:tcPr>
            <w:tcW w:w="1738" w:type="dxa"/>
          </w:tcPr>
          <w:p w14:paraId="37E7506A" w14:textId="77777777" w:rsidR="008D0C0C" w:rsidRDefault="008D0C0C" w:rsidP="00BE301E">
            <w:pPr>
              <w:pStyle w:val="TAC"/>
              <w:rPr>
                <w:noProof/>
              </w:rPr>
            </w:pPr>
            <w:r>
              <w:t>"SDP_T"</w:t>
            </w:r>
          </w:p>
        </w:tc>
        <w:tc>
          <w:tcPr>
            <w:tcW w:w="5919" w:type="dxa"/>
          </w:tcPr>
          <w:p w14:paraId="4004B1F9" w14:textId="77777777" w:rsidR="008D0C0C" w:rsidRDefault="008D0C0C" w:rsidP="00BE301E">
            <w:pPr>
              <w:pStyle w:val="TAL"/>
            </w:pPr>
            <w:r>
              <w:t xml:space="preserve">The time "t=" line consists of two fields </w:t>
            </w:r>
          </w:p>
          <w:p w14:paraId="0F2C7188" w14:textId="77777777" w:rsidR="008D0C0C" w:rsidRDefault="008D0C0C" w:rsidP="00BE301E">
            <w:pPr>
              <w:pStyle w:val="TAL"/>
            </w:pPr>
            <w:r>
              <w:rPr>
                <w:i/>
              </w:rPr>
              <w:t xml:space="preserve">t= </w:t>
            </w:r>
            <w:r>
              <w:t>&lt;start time&gt; and &lt;stop time&gt;.</w:t>
            </w:r>
          </w:p>
          <w:p w14:paraId="370C1A3D" w14:textId="77777777" w:rsidR="008D0C0C" w:rsidRDefault="008D0C0C" w:rsidP="00BE301E">
            <w:pPr>
              <w:pStyle w:val="TAL"/>
            </w:pPr>
          </w:p>
          <w:p w14:paraId="665779F6" w14:textId="77777777" w:rsidR="008D0C0C" w:rsidRDefault="008D0C0C" w:rsidP="00BE301E">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 [3]).</w:t>
            </w:r>
          </w:p>
          <w:p w14:paraId="44EED079" w14:textId="77777777" w:rsidR="008D0C0C" w:rsidRDefault="008D0C0C" w:rsidP="00BE301E">
            <w:pPr>
              <w:pStyle w:val="TAL"/>
            </w:pPr>
          </w:p>
          <w:p w14:paraId="18C08056" w14:textId="77777777" w:rsidR="008D0C0C" w:rsidRDefault="008D0C0C" w:rsidP="00BE301E">
            <w:pPr>
              <w:pStyle w:val="TAC"/>
              <w:jc w:val="left"/>
            </w:pPr>
            <w:r>
              <w:t xml:space="preserve">The MG  </w:t>
            </w:r>
            <w:r w:rsidRPr="001248B4">
              <w:t>shall</w:t>
            </w:r>
            <w:r>
              <w:t xml:space="preserve"> return the value received from the MGC or if there is no t-line sent by the MGC, the MG shall populate this line as follows:</w:t>
            </w:r>
          </w:p>
          <w:p w14:paraId="2C081692" w14:textId="77777777" w:rsidR="008D0C0C" w:rsidRDefault="008D0C0C" w:rsidP="00BE301E">
            <w:pPr>
              <w:pStyle w:val="TAC"/>
              <w:jc w:val="left"/>
            </w:pPr>
            <w:r>
              <w:t>"t=0 0</w:t>
            </w:r>
            <w:r w:rsidR="00773407">
              <w:t>"</w:t>
            </w:r>
          </w:p>
        </w:tc>
      </w:tr>
      <w:tr w:rsidR="008D0C0C" w14:paraId="29CB978A" w14:textId="77777777" w:rsidTr="00BE301E">
        <w:tblPrEx>
          <w:tblCellMar>
            <w:top w:w="0" w:type="dxa"/>
            <w:bottom w:w="0" w:type="dxa"/>
          </w:tblCellMar>
        </w:tblPrEx>
        <w:trPr>
          <w:cantSplit/>
        </w:trPr>
        <w:tc>
          <w:tcPr>
            <w:tcW w:w="9855" w:type="dxa"/>
            <w:gridSpan w:val="3"/>
          </w:tcPr>
          <w:p w14:paraId="0FAF6791" w14:textId="77777777" w:rsidR="008D0C0C" w:rsidRDefault="008D0C0C" w:rsidP="00BE301E">
            <w:pPr>
              <w:pStyle w:val="TAN"/>
            </w:pPr>
            <w:r>
              <w:t xml:space="preserve">NOTE 1:    </w:t>
            </w:r>
            <w:r w:rsidR="0068414B">
              <w:t xml:space="preserve">IETF </w:t>
            </w:r>
            <w:r>
              <w:t xml:space="preserve">RFC 4566 [8] enables "-" as a valid character </w:t>
            </w:r>
            <w:r w:rsidRPr="00E65680">
              <w:t>(i.e. for both IMS-Ix and CS-Ix).</w:t>
            </w:r>
          </w:p>
          <w:p w14:paraId="5724CCCA" w14:textId="77777777" w:rsidR="008D0C0C" w:rsidRDefault="008D0C0C" w:rsidP="00BE301E">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BitRate (CBR) or Variable BitRate (VBR). The </w:t>
            </w:r>
            <w:r>
              <w:rPr>
                <w:i/>
                <w:iCs/>
              </w:rPr>
              <w:t>bandwidth-value</w:t>
            </w:r>
            <w:r>
              <w:t xml:space="preserve"> is thus independent of the traffic characteristic and relates to the peak bitrate for CBR and VBR traffic.</w:t>
            </w:r>
          </w:p>
          <w:p w14:paraId="39D1342E" w14:textId="77777777" w:rsidR="008D0C0C" w:rsidRDefault="008D0C0C" w:rsidP="00BE301E">
            <w:pPr>
              <w:pStyle w:val="TAN"/>
            </w:pPr>
          </w:p>
        </w:tc>
      </w:tr>
    </w:tbl>
    <w:p w14:paraId="02813FE9" w14:textId="77777777" w:rsidR="008D0C0C" w:rsidRDefault="008D0C0C" w:rsidP="008D0C0C"/>
    <w:p w14:paraId="337D78A8" w14:textId="77777777" w:rsidR="001920AE" w:rsidRDefault="001920AE" w:rsidP="001920AE">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5.15.2</w:t>
        </w:r>
      </w:smartTag>
      <w:r>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4"/>
        <w:gridCol w:w="5915"/>
      </w:tblGrid>
      <w:tr w:rsidR="001920AE" w:rsidRPr="00AD283B" w14:paraId="53D10AAA" w14:textId="77777777" w:rsidTr="001920AE">
        <w:tblPrEx>
          <w:tblCellMar>
            <w:top w:w="0" w:type="dxa"/>
            <w:bottom w:w="0" w:type="dxa"/>
          </w:tblCellMar>
        </w:tblPrEx>
        <w:tc>
          <w:tcPr>
            <w:tcW w:w="3794" w:type="dxa"/>
          </w:tcPr>
          <w:p w14:paraId="6F8A828C" w14:textId="77777777" w:rsidR="001920AE" w:rsidRPr="0006238D" w:rsidRDefault="001920AE" w:rsidP="001920AE">
            <w:pPr>
              <w:pStyle w:val="TableText0"/>
              <w:rPr>
                <w:rFonts w:ascii="Arial" w:hAnsi="Arial" w:cs="Arial"/>
                <w:b/>
                <w:bCs/>
                <w:sz w:val="18"/>
                <w:szCs w:val="18"/>
                <w:lang w:val="it-IT"/>
              </w:rPr>
            </w:pPr>
            <w:r w:rsidRPr="0006238D">
              <w:rPr>
                <w:rFonts w:ascii="Arial" w:hAnsi="Arial" w:cs="Arial"/>
                <w:b/>
                <w:bCs/>
                <w:sz w:val="18"/>
                <w:szCs w:val="18"/>
                <w:lang w:val="it-IT"/>
              </w:rPr>
              <w:t>Transport Protocol &lt;proto&gt; in m-line:</w:t>
            </w:r>
          </w:p>
        </w:tc>
        <w:tc>
          <w:tcPr>
            <w:tcW w:w="6061" w:type="dxa"/>
          </w:tcPr>
          <w:p w14:paraId="2FBF2A93" w14:textId="77777777" w:rsidR="001920AE" w:rsidRPr="0006238D" w:rsidRDefault="001920AE" w:rsidP="001920AE">
            <w:pPr>
              <w:pStyle w:val="TAC"/>
              <w:jc w:val="left"/>
            </w:pPr>
            <w:r>
              <w:t xml:space="preserve">If the MG </w:t>
            </w:r>
            <w:r w:rsidRPr="0018003B">
              <w:t xml:space="preserve">does not support the requested </w:t>
            </w:r>
            <w:r>
              <w:t xml:space="preserve">transport protocol, it </w:t>
            </w:r>
            <w:r w:rsidRPr="0018003B">
              <w:t xml:space="preserve">shall reject the command with error code </w:t>
            </w:r>
            <w:r>
              <w:t xml:space="preserve">449. </w:t>
            </w:r>
          </w:p>
        </w:tc>
      </w:tr>
      <w:tr w:rsidR="001920AE" w:rsidRPr="00AD283B" w14:paraId="171E994E" w14:textId="77777777" w:rsidTr="001920AE">
        <w:tblPrEx>
          <w:tblCellMar>
            <w:top w:w="0" w:type="dxa"/>
            <w:bottom w:w="0" w:type="dxa"/>
          </w:tblCellMar>
        </w:tblPrEx>
        <w:tc>
          <w:tcPr>
            <w:tcW w:w="3794" w:type="dxa"/>
          </w:tcPr>
          <w:p w14:paraId="1592FD9E" w14:textId="77777777" w:rsidR="001920AE" w:rsidRPr="0006238D" w:rsidRDefault="001920AE" w:rsidP="001920AE">
            <w:pPr>
              <w:pStyle w:val="TableText0"/>
              <w:rPr>
                <w:rFonts w:ascii="Arial" w:eastAsia="Times New Roman" w:hAnsi="Arial"/>
                <w:sz w:val="18"/>
                <w:lang w:val="en-GB"/>
              </w:rPr>
            </w:pPr>
            <w:r w:rsidRPr="0006238D">
              <w:rPr>
                <w:rFonts w:ascii="Arial" w:eastAsia="Times New Roman" w:hAnsi="Arial"/>
                <w:sz w:val="18"/>
                <w:lang w:val="en-GB"/>
              </w:rPr>
              <w:t>RTP/AVP</w:t>
            </w:r>
          </w:p>
        </w:tc>
        <w:tc>
          <w:tcPr>
            <w:tcW w:w="6061" w:type="dxa"/>
          </w:tcPr>
          <w:p w14:paraId="4318526B" w14:textId="77777777" w:rsidR="001920AE" w:rsidRPr="0006238D" w:rsidRDefault="001920AE" w:rsidP="001920AE">
            <w:pPr>
              <w:pStyle w:val="TableText0"/>
              <w:rPr>
                <w:rFonts w:ascii="Arial" w:eastAsia="Times New Roman" w:hAnsi="Arial"/>
                <w:sz w:val="18"/>
                <w:lang w:val="en-GB"/>
              </w:rPr>
            </w:pPr>
            <w:r w:rsidRPr="0006238D">
              <w:rPr>
                <w:rFonts w:ascii="Arial" w:eastAsia="Times New Roman" w:hAnsi="Arial"/>
                <w:sz w:val="18"/>
                <w:lang w:val="en-GB"/>
              </w:rPr>
              <w:t xml:space="preserve">RTP profile according </w:t>
            </w:r>
            <w:r>
              <w:rPr>
                <w:rFonts w:ascii="Arial" w:eastAsia="Times New Roman" w:hAnsi="Arial"/>
                <w:sz w:val="18"/>
                <w:lang w:val="en-GB"/>
              </w:rPr>
              <w:t xml:space="preserve">IETF </w:t>
            </w:r>
            <w:r w:rsidRPr="0006238D">
              <w:rPr>
                <w:rFonts w:ascii="Arial" w:eastAsia="Times New Roman" w:hAnsi="Arial"/>
                <w:sz w:val="18"/>
                <w:lang w:val="en-GB"/>
              </w:rPr>
              <w:t>RFC 3551</w:t>
            </w:r>
            <w:r>
              <w:rPr>
                <w:rFonts w:ascii="Arial" w:eastAsia="Times New Roman" w:hAnsi="Arial"/>
                <w:sz w:val="18"/>
                <w:lang w:val="en-GB"/>
              </w:rPr>
              <w:t xml:space="preserve"> [10]</w:t>
            </w:r>
            <w:r w:rsidRPr="0006238D">
              <w:rPr>
                <w:rFonts w:ascii="Arial" w:eastAsia="Times New Roman" w:hAnsi="Arial"/>
                <w:sz w:val="18"/>
                <w:lang w:val="en-GB"/>
              </w:rPr>
              <w:t xml:space="preserve">. Allow only L4 protocol = UDP (see </w:t>
            </w:r>
            <w:r>
              <w:rPr>
                <w:rFonts w:ascii="Arial" w:eastAsia="Times New Roman" w:hAnsi="Arial"/>
                <w:sz w:val="18"/>
                <w:lang w:val="en-GB"/>
              </w:rPr>
              <w:t>NOTE 2</w:t>
            </w:r>
            <w:r w:rsidRPr="0006238D">
              <w:rPr>
                <w:rFonts w:ascii="Arial" w:eastAsia="Times New Roman" w:hAnsi="Arial"/>
                <w:sz w:val="18"/>
                <w:lang w:val="en-GB"/>
              </w:rPr>
              <w:t>)</w:t>
            </w:r>
          </w:p>
        </w:tc>
      </w:tr>
      <w:tr w:rsidR="001920AE" w:rsidRPr="00AD283B" w14:paraId="4C81A6A3" w14:textId="77777777" w:rsidTr="001920AE">
        <w:tblPrEx>
          <w:tblCellMar>
            <w:top w:w="0" w:type="dxa"/>
            <w:bottom w:w="0" w:type="dxa"/>
          </w:tblCellMar>
        </w:tblPrEx>
        <w:tc>
          <w:tcPr>
            <w:tcW w:w="3794" w:type="dxa"/>
          </w:tcPr>
          <w:p w14:paraId="0BEC154A" w14:textId="77777777" w:rsidR="001920AE" w:rsidRPr="0006238D" w:rsidRDefault="001920AE" w:rsidP="001920AE">
            <w:pPr>
              <w:pStyle w:val="TableText0"/>
              <w:rPr>
                <w:rFonts w:ascii="Arial" w:eastAsia="Times New Roman" w:hAnsi="Arial"/>
                <w:sz w:val="18"/>
                <w:lang w:val="en-GB"/>
              </w:rPr>
            </w:pPr>
            <w:r w:rsidRPr="0006238D">
              <w:rPr>
                <w:rFonts w:ascii="Arial" w:eastAsia="Times New Roman" w:hAnsi="Arial"/>
                <w:sz w:val="18"/>
                <w:lang w:val="en-GB"/>
              </w:rPr>
              <w:t>RTP/AVP</w:t>
            </w:r>
            <w:r>
              <w:rPr>
                <w:rFonts w:ascii="Arial" w:eastAsia="Times New Roman" w:hAnsi="Arial"/>
                <w:sz w:val="18"/>
                <w:lang w:val="en-GB"/>
              </w:rPr>
              <w:t>F</w:t>
            </w:r>
          </w:p>
        </w:tc>
        <w:tc>
          <w:tcPr>
            <w:tcW w:w="6061" w:type="dxa"/>
          </w:tcPr>
          <w:p w14:paraId="7AF96416" w14:textId="77777777" w:rsidR="001920AE" w:rsidRPr="0006238D" w:rsidRDefault="001920AE" w:rsidP="001920AE">
            <w:pPr>
              <w:pStyle w:val="TableText0"/>
              <w:rPr>
                <w:rFonts w:ascii="Arial" w:eastAsia="Times New Roman" w:hAnsi="Arial"/>
                <w:sz w:val="18"/>
                <w:lang w:val="en-GB"/>
              </w:rPr>
            </w:pPr>
            <w:r>
              <w:rPr>
                <w:rFonts w:ascii="Arial" w:eastAsia="Times New Roman" w:hAnsi="Arial"/>
                <w:sz w:val="18"/>
                <w:lang w:val="en-GB"/>
              </w:rPr>
              <w:t xml:space="preserve">Extended </w:t>
            </w:r>
            <w:r w:rsidRPr="0006238D">
              <w:rPr>
                <w:rFonts w:ascii="Arial" w:eastAsia="Times New Roman" w:hAnsi="Arial"/>
                <w:sz w:val="18"/>
                <w:lang w:val="en-GB"/>
              </w:rPr>
              <w:t xml:space="preserve">RTP profile </w:t>
            </w:r>
            <w:r w:rsidRPr="00D967C9">
              <w:rPr>
                <w:rFonts w:ascii="Arial" w:eastAsia="Times New Roman" w:hAnsi="Arial"/>
                <w:sz w:val="18"/>
                <w:lang w:val="en-GB"/>
              </w:rPr>
              <w:t xml:space="preserve">for RTCP-based Feedback (RTP/AVPF) </w:t>
            </w:r>
            <w:r w:rsidRPr="0006238D">
              <w:rPr>
                <w:rFonts w:ascii="Arial" w:eastAsia="Times New Roman" w:hAnsi="Arial"/>
                <w:sz w:val="18"/>
                <w:lang w:val="en-GB"/>
              </w:rPr>
              <w:t xml:space="preserve">according </w:t>
            </w:r>
            <w:r>
              <w:rPr>
                <w:rFonts w:ascii="Arial" w:eastAsia="Times New Roman" w:hAnsi="Arial"/>
                <w:sz w:val="18"/>
                <w:lang w:val="en-GB"/>
              </w:rPr>
              <w:t xml:space="preserve">IETF </w:t>
            </w:r>
            <w:r w:rsidRPr="0006238D">
              <w:rPr>
                <w:rFonts w:ascii="Arial" w:eastAsia="Times New Roman" w:hAnsi="Arial"/>
                <w:sz w:val="18"/>
                <w:lang w:val="en-GB"/>
              </w:rPr>
              <w:t>RFC </w:t>
            </w:r>
            <w:r w:rsidRPr="00D967C9">
              <w:rPr>
                <w:rFonts w:ascii="Arial" w:eastAsia="Times New Roman" w:hAnsi="Arial"/>
                <w:sz w:val="18"/>
                <w:lang w:val="en-GB"/>
              </w:rPr>
              <w:t>4585</w:t>
            </w:r>
            <w:r>
              <w:rPr>
                <w:rFonts w:ascii="Arial" w:eastAsia="Times New Roman" w:hAnsi="Arial"/>
                <w:sz w:val="18"/>
                <w:lang w:val="en-GB"/>
              </w:rPr>
              <w:t xml:space="preserve"> [30]</w:t>
            </w:r>
            <w:r w:rsidRPr="0006238D">
              <w:rPr>
                <w:rFonts w:ascii="Arial" w:eastAsia="Times New Roman" w:hAnsi="Arial"/>
                <w:sz w:val="18"/>
                <w:lang w:val="en-GB"/>
              </w:rPr>
              <w:t xml:space="preserve">. </w:t>
            </w:r>
            <w:r>
              <w:rPr>
                <w:rFonts w:ascii="Arial" w:eastAsia="Times New Roman" w:hAnsi="Arial"/>
                <w:sz w:val="18"/>
                <w:lang w:val="en-GB"/>
              </w:rPr>
              <w:t xml:space="preserve">See 3GPP TS 26.114 [31]. </w:t>
            </w:r>
            <w:r w:rsidRPr="0006238D">
              <w:rPr>
                <w:rFonts w:ascii="Arial" w:eastAsia="Times New Roman" w:hAnsi="Arial"/>
                <w:sz w:val="18"/>
                <w:lang w:val="en-GB"/>
              </w:rPr>
              <w:t>Al</w:t>
            </w:r>
            <w:r>
              <w:rPr>
                <w:rFonts w:ascii="Arial" w:eastAsia="Times New Roman" w:hAnsi="Arial"/>
                <w:sz w:val="18"/>
                <w:lang w:val="en-GB"/>
              </w:rPr>
              <w:t>low only L4 protocol = UDP (NOTE 2</w:t>
            </w:r>
            <w:r w:rsidRPr="0006238D">
              <w:rPr>
                <w:rFonts w:ascii="Arial" w:eastAsia="Times New Roman" w:hAnsi="Arial"/>
                <w:sz w:val="18"/>
                <w:lang w:val="en-GB"/>
              </w:rPr>
              <w:t>)</w:t>
            </w:r>
            <w:r>
              <w:rPr>
                <w:rFonts w:ascii="Arial" w:eastAsia="Times New Roman" w:hAnsi="Arial"/>
                <w:sz w:val="18"/>
                <w:lang w:val="en-GB"/>
              </w:rPr>
              <w:t>.</w:t>
            </w:r>
          </w:p>
        </w:tc>
      </w:tr>
      <w:tr w:rsidR="001920AE" w:rsidRPr="0006238D" w14:paraId="04FBC7E9" w14:textId="77777777" w:rsidTr="001920AE">
        <w:tblPrEx>
          <w:tblCellMar>
            <w:top w:w="0" w:type="dxa"/>
            <w:bottom w:w="0" w:type="dxa"/>
          </w:tblCellMar>
        </w:tblPrEx>
        <w:tc>
          <w:tcPr>
            <w:tcW w:w="3794" w:type="dxa"/>
          </w:tcPr>
          <w:p w14:paraId="24E2A4CA" w14:textId="77777777" w:rsidR="001920AE" w:rsidRPr="0006238D" w:rsidRDefault="001920AE" w:rsidP="001920AE">
            <w:pPr>
              <w:pStyle w:val="TableText0"/>
              <w:rPr>
                <w:rFonts w:ascii="Arial" w:eastAsia="Times New Roman" w:hAnsi="Arial"/>
                <w:sz w:val="18"/>
                <w:lang w:val="en-GB"/>
              </w:rPr>
            </w:pPr>
            <w:r>
              <w:rPr>
                <w:rFonts w:ascii="Arial" w:eastAsia="Times New Roman" w:hAnsi="Arial"/>
                <w:sz w:val="18"/>
                <w:lang w:val="en-GB"/>
              </w:rPr>
              <w:t>RTP/SAVP</w:t>
            </w:r>
          </w:p>
        </w:tc>
        <w:tc>
          <w:tcPr>
            <w:tcW w:w="6061" w:type="dxa"/>
          </w:tcPr>
          <w:p w14:paraId="25D8B09A" w14:textId="77777777" w:rsidR="001920AE" w:rsidRPr="0006238D" w:rsidRDefault="001920AE" w:rsidP="001920AE">
            <w:pPr>
              <w:pStyle w:val="TableText0"/>
              <w:rPr>
                <w:rFonts w:ascii="Arial" w:eastAsia="Times New Roman" w:hAnsi="Arial"/>
                <w:sz w:val="18"/>
                <w:lang w:val="en-GB"/>
              </w:rPr>
            </w:pPr>
            <w:r>
              <w:rPr>
                <w:rFonts w:ascii="Arial" w:eastAsia="Times New Roman" w:hAnsi="Arial"/>
                <w:sz w:val="18"/>
                <w:lang w:val="en-GB"/>
              </w:rPr>
              <w:t>S</w:t>
            </w:r>
            <w:r w:rsidRPr="0006238D">
              <w:rPr>
                <w:rFonts w:ascii="Arial" w:eastAsia="Times New Roman" w:hAnsi="Arial"/>
                <w:sz w:val="18"/>
                <w:lang w:val="en-GB"/>
              </w:rPr>
              <w:t xml:space="preserve">RTP profile according </w:t>
            </w:r>
            <w:r>
              <w:rPr>
                <w:rFonts w:ascii="Arial" w:eastAsia="Times New Roman" w:hAnsi="Arial"/>
                <w:sz w:val="18"/>
                <w:lang w:val="en-GB"/>
              </w:rPr>
              <w:t xml:space="preserve">IETF </w:t>
            </w:r>
            <w:r w:rsidRPr="0006238D">
              <w:rPr>
                <w:rFonts w:ascii="Arial" w:eastAsia="Times New Roman" w:hAnsi="Arial"/>
                <w:sz w:val="18"/>
                <w:lang w:val="en-GB"/>
              </w:rPr>
              <w:t>RFC 3</w:t>
            </w:r>
            <w:r>
              <w:rPr>
                <w:rFonts w:ascii="Arial" w:eastAsia="Times New Roman" w:hAnsi="Arial"/>
                <w:sz w:val="18"/>
                <w:lang w:val="en-GB"/>
              </w:rPr>
              <w:t>711 [33]. (NOTE 4)</w:t>
            </w:r>
            <w:r w:rsidRPr="0006238D">
              <w:rPr>
                <w:rFonts w:ascii="Arial" w:eastAsia="Times New Roman" w:hAnsi="Arial"/>
                <w:sz w:val="18"/>
                <w:lang w:val="en-GB"/>
              </w:rPr>
              <w:t xml:space="preserve">Allow only L4 protocol = UDP (see </w:t>
            </w:r>
            <w:r>
              <w:rPr>
                <w:rFonts w:ascii="Arial" w:eastAsia="Times New Roman" w:hAnsi="Arial"/>
                <w:sz w:val="18"/>
                <w:lang w:val="en-GB"/>
              </w:rPr>
              <w:t>NOTE 2</w:t>
            </w:r>
            <w:r w:rsidRPr="0006238D">
              <w:rPr>
                <w:rFonts w:ascii="Arial" w:eastAsia="Times New Roman" w:hAnsi="Arial"/>
                <w:sz w:val="18"/>
                <w:lang w:val="en-GB"/>
              </w:rPr>
              <w:t>)</w:t>
            </w:r>
          </w:p>
        </w:tc>
      </w:tr>
      <w:tr w:rsidR="001920AE" w14:paraId="29FD1D52" w14:textId="77777777" w:rsidTr="001920AE">
        <w:tblPrEx>
          <w:tblCellMar>
            <w:top w:w="0" w:type="dxa"/>
            <w:bottom w:w="0" w:type="dxa"/>
          </w:tblCellMar>
        </w:tblPrEx>
        <w:tc>
          <w:tcPr>
            <w:tcW w:w="3794" w:type="dxa"/>
          </w:tcPr>
          <w:p w14:paraId="4A30DF74" w14:textId="77777777" w:rsidR="001920AE" w:rsidRPr="0006238D" w:rsidRDefault="001920AE" w:rsidP="001920AE">
            <w:pPr>
              <w:pStyle w:val="TableText0"/>
              <w:rPr>
                <w:rFonts w:ascii="Arial" w:eastAsia="Times New Roman" w:hAnsi="Arial"/>
                <w:sz w:val="18"/>
                <w:lang w:val="en-GB"/>
              </w:rPr>
            </w:pPr>
            <w:r>
              <w:rPr>
                <w:rFonts w:ascii="Arial" w:eastAsia="Times New Roman" w:hAnsi="Arial"/>
                <w:sz w:val="18"/>
                <w:lang w:val="en-GB"/>
              </w:rPr>
              <w:t>RTP/SAVPF</w:t>
            </w:r>
          </w:p>
        </w:tc>
        <w:tc>
          <w:tcPr>
            <w:tcW w:w="6061" w:type="dxa"/>
          </w:tcPr>
          <w:p w14:paraId="4FF94C9E" w14:textId="77777777" w:rsidR="001920AE" w:rsidRDefault="001920AE" w:rsidP="001920AE">
            <w:pPr>
              <w:pStyle w:val="TableText0"/>
              <w:rPr>
                <w:rFonts w:ascii="Arial" w:eastAsia="Times New Roman" w:hAnsi="Arial"/>
                <w:sz w:val="18"/>
                <w:lang w:val="en-GB"/>
              </w:rPr>
            </w:pPr>
            <w:r>
              <w:rPr>
                <w:rFonts w:ascii="Arial" w:eastAsia="Times New Roman" w:hAnsi="Arial"/>
                <w:sz w:val="18"/>
                <w:lang w:val="en-GB"/>
              </w:rPr>
              <w:t>Extended S</w:t>
            </w:r>
            <w:r w:rsidRPr="0006238D">
              <w:rPr>
                <w:rFonts w:ascii="Arial" w:eastAsia="Times New Roman" w:hAnsi="Arial"/>
                <w:sz w:val="18"/>
                <w:lang w:val="en-GB"/>
              </w:rPr>
              <w:t xml:space="preserve">RTP profile </w:t>
            </w:r>
            <w:r w:rsidRPr="00D967C9">
              <w:rPr>
                <w:rFonts w:ascii="Arial" w:eastAsia="Times New Roman" w:hAnsi="Arial"/>
                <w:sz w:val="18"/>
                <w:lang w:val="en-GB"/>
              </w:rPr>
              <w:t>for RTCP-based Feedback (RTP/</w:t>
            </w:r>
            <w:r>
              <w:rPr>
                <w:rFonts w:ascii="Arial" w:eastAsia="Times New Roman" w:hAnsi="Arial"/>
                <w:sz w:val="18"/>
                <w:lang w:val="en-GB"/>
              </w:rPr>
              <w:t>S</w:t>
            </w:r>
            <w:r w:rsidRPr="00D967C9">
              <w:rPr>
                <w:rFonts w:ascii="Arial" w:eastAsia="Times New Roman" w:hAnsi="Arial"/>
                <w:sz w:val="18"/>
                <w:lang w:val="en-GB"/>
              </w:rPr>
              <w:t xml:space="preserve">AVPF) </w:t>
            </w:r>
            <w:r w:rsidRPr="0006238D">
              <w:rPr>
                <w:rFonts w:ascii="Arial" w:eastAsia="Times New Roman" w:hAnsi="Arial"/>
                <w:sz w:val="18"/>
                <w:lang w:val="en-GB"/>
              </w:rPr>
              <w:t xml:space="preserve">according </w:t>
            </w:r>
            <w:r>
              <w:rPr>
                <w:rFonts w:ascii="Arial" w:eastAsia="Times New Roman" w:hAnsi="Arial"/>
                <w:sz w:val="18"/>
                <w:lang w:val="en-GB"/>
              </w:rPr>
              <w:t xml:space="preserve">IETF </w:t>
            </w:r>
            <w:r w:rsidRPr="0006238D">
              <w:rPr>
                <w:rFonts w:ascii="Arial" w:eastAsia="Times New Roman" w:hAnsi="Arial"/>
                <w:sz w:val="18"/>
                <w:lang w:val="en-GB"/>
              </w:rPr>
              <w:t>RFC </w:t>
            </w:r>
            <w:r w:rsidRPr="00D967C9">
              <w:rPr>
                <w:rFonts w:ascii="Arial" w:eastAsia="Times New Roman" w:hAnsi="Arial"/>
                <w:sz w:val="18"/>
                <w:lang w:val="en-GB"/>
              </w:rPr>
              <w:t>5</w:t>
            </w:r>
            <w:r>
              <w:rPr>
                <w:rFonts w:ascii="Arial" w:eastAsia="Times New Roman" w:hAnsi="Arial"/>
                <w:sz w:val="18"/>
                <w:lang w:val="en-GB"/>
              </w:rPr>
              <w:t>124 [34]. (NOTE 4)</w:t>
            </w:r>
            <w:r>
              <w:rPr>
                <w:rFonts w:ascii="Arial" w:eastAsia="Times New Roman" w:hAnsi="Arial"/>
                <w:sz w:val="18"/>
                <w:lang w:val="en-GB"/>
              </w:rPr>
              <w:br/>
            </w:r>
            <w:r w:rsidRPr="0006238D">
              <w:rPr>
                <w:rFonts w:ascii="Arial" w:eastAsia="Times New Roman" w:hAnsi="Arial"/>
                <w:sz w:val="18"/>
                <w:lang w:val="en-GB"/>
              </w:rPr>
              <w:t xml:space="preserve">Allow only L4 protocol = UDP (see </w:t>
            </w:r>
            <w:r>
              <w:rPr>
                <w:rFonts w:ascii="Arial" w:eastAsia="Times New Roman" w:hAnsi="Arial"/>
                <w:sz w:val="18"/>
                <w:lang w:val="en-GB"/>
              </w:rPr>
              <w:t>NOTE 2</w:t>
            </w:r>
            <w:r w:rsidRPr="0006238D">
              <w:rPr>
                <w:rFonts w:ascii="Arial" w:eastAsia="Times New Roman" w:hAnsi="Arial"/>
                <w:sz w:val="18"/>
                <w:lang w:val="en-GB"/>
              </w:rPr>
              <w:t>)</w:t>
            </w:r>
          </w:p>
        </w:tc>
      </w:tr>
      <w:tr w:rsidR="001920AE" w:rsidRPr="00AD283B" w14:paraId="73AEE816" w14:textId="77777777" w:rsidTr="001920AE">
        <w:tblPrEx>
          <w:tblCellMar>
            <w:top w:w="0" w:type="dxa"/>
            <w:bottom w:w="0" w:type="dxa"/>
          </w:tblCellMar>
        </w:tblPrEx>
        <w:tc>
          <w:tcPr>
            <w:tcW w:w="3794" w:type="dxa"/>
          </w:tcPr>
          <w:p w14:paraId="6E5A970C" w14:textId="77777777" w:rsidR="001920AE" w:rsidRPr="0006238D" w:rsidRDefault="001920AE" w:rsidP="001920AE">
            <w:pPr>
              <w:pStyle w:val="TableText0"/>
              <w:rPr>
                <w:rFonts w:ascii="Arial" w:eastAsia="Times New Roman" w:hAnsi="Arial"/>
                <w:sz w:val="18"/>
                <w:lang w:val="en-GB"/>
              </w:rPr>
            </w:pPr>
            <w:r w:rsidRPr="0006238D">
              <w:rPr>
                <w:rFonts w:ascii="Arial" w:eastAsia="Times New Roman" w:hAnsi="Arial"/>
                <w:sz w:val="18"/>
                <w:lang w:val="en-GB"/>
              </w:rPr>
              <w:t>TCP</w:t>
            </w:r>
          </w:p>
        </w:tc>
        <w:tc>
          <w:tcPr>
            <w:tcW w:w="6061" w:type="dxa"/>
          </w:tcPr>
          <w:p w14:paraId="24619368" w14:textId="77777777" w:rsidR="001920AE" w:rsidRDefault="001920AE" w:rsidP="001920AE">
            <w:pPr>
              <w:pStyle w:val="TAC"/>
              <w:jc w:val="left"/>
            </w:pPr>
            <w:r>
              <w:t>Allow only L4 protocol = TCP (NOTE 3)</w:t>
            </w:r>
          </w:p>
          <w:p w14:paraId="4E60D3EC" w14:textId="77777777" w:rsidR="001920AE" w:rsidRPr="0006238D" w:rsidRDefault="001920AE" w:rsidP="001920AE">
            <w:pPr>
              <w:pStyle w:val="TableText0"/>
              <w:rPr>
                <w:rFonts w:ascii="Arial" w:eastAsia="Times New Roman" w:hAnsi="Arial"/>
                <w:sz w:val="18"/>
                <w:lang w:val="en-GB"/>
              </w:rPr>
            </w:pPr>
          </w:p>
        </w:tc>
      </w:tr>
      <w:tr w:rsidR="001920AE" w:rsidRPr="00AD283B" w14:paraId="30821618" w14:textId="77777777" w:rsidTr="001920AE">
        <w:tblPrEx>
          <w:tblCellMar>
            <w:top w:w="0" w:type="dxa"/>
            <w:bottom w:w="0" w:type="dxa"/>
          </w:tblCellMar>
        </w:tblPrEx>
        <w:tc>
          <w:tcPr>
            <w:tcW w:w="3794" w:type="dxa"/>
          </w:tcPr>
          <w:p w14:paraId="180A8EA7" w14:textId="77777777" w:rsidR="001920AE" w:rsidRPr="0006238D" w:rsidRDefault="001920AE" w:rsidP="001920AE">
            <w:pPr>
              <w:pStyle w:val="TableText0"/>
              <w:rPr>
                <w:rFonts w:ascii="Arial" w:eastAsia="Times New Roman" w:hAnsi="Arial"/>
                <w:sz w:val="18"/>
                <w:lang w:val="en-GB"/>
              </w:rPr>
            </w:pPr>
            <w:r w:rsidRPr="0006238D">
              <w:rPr>
                <w:rFonts w:ascii="Arial" w:eastAsia="Times New Roman" w:hAnsi="Arial"/>
                <w:sz w:val="18"/>
                <w:lang w:val="en-GB"/>
              </w:rPr>
              <w:t>TCP/MSRP</w:t>
            </w:r>
          </w:p>
        </w:tc>
        <w:tc>
          <w:tcPr>
            <w:tcW w:w="6061" w:type="dxa"/>
          </w:tcPr>
          <w:p w14:paraId="680F5D7B" w14:textId="77777777" w:rsidR="001920AE" w:rsidRPr="0006238D" w:rsidRDefault="001920AE" w:rsidP="001920AE">
            <w:pPr>
              <w:pStyle w:val="TAC"/>
              <w:jc w:val="left"/>
            </w:pPr>
            <w:r>
              <w:t xml:space="preserve">Message service using IETF RFC 4975 [9]. </w:t>
            </w:r>
          </w:p>
        </w:tc>
      </w:tr>
      <w:tr w:rsidR="001920AE" w:rsidRPr="00AD283B" w14:paraId="69095F95" w14:textId="77777777" w:rsidTr="001920AE">
        <w:tblPrEx>
          <w:tblCellMar>
            <w:top w:w="0" w:type="dxa"/>
            <w:bottom w:w="0" w:type="dxa"/>
          </w:tblCellMar>
        </w:tblPrEx>
        <w:tc>
          <w:tcPr>
            <w:tcW w:w="3794" w:type="dxa"/>
          </w:tcPr>
          <w:p w14:paraId="09966B77" w14:textId="77777777" w:rsidR="001920AE" w:rsidRPr="0006238D" w:rsidRDefault="001920AE" w:rsidP="001920AE">
            <w:pPr>
              <w:pStyle w:val="TableText0"/>
              <w:rPr>
                <w:rFonts w:ascii="Arial" w:eastAsia="Times New Roman" w:hAnsi="Arial"/>
                <w:sz w:val="18"/>
                <w:lang w:val="en-GB"/>
              </w:rPr>
            </w:pPr>
            <w:r>
              <w:rPr>
                <w:rFonts w:ascii="Arial" w:eastAsia="Times New Roman" w:hAnsi="Arial"/>
                <w:sz w:val="18"/>
                <w:lang w:val="en-GB"/>
              </w:rPr>
              <w:t>u</w:t>
            </w:r>
            <w:r w:rsidRPr="0006238D">
              <w:rPr>
                <w:rFonts w:ascii="Arial" w:eastAsia="Times New Roman" w:hAnsi="Arial"/>
                <w:sz w:val="18"/>
                <w:lang w:val="en-GB"/>
              </w:rPr>
              <w:t>dp</w:t>
            </w:r>
          </w:p>
        </w:tc>
        <w:tc>
          <w:tcPr>
            <w:tcW w:w="6061" w:type="dxa"/>
          </w:tcPr>
          <w:p w14:paraId="6AA5786A" w14:textId="77777777" w:rsidR="001920AE" w:rsidRPr="0006238D" w:rsidRDefault="001920AE" w:rsidP="001920AE">
            <w:pPr>
              <w:pStyle w:val="TableText0"/>
              <w:rPr>
                <w:rFonts w:ascii="Arial" w:eastAsia="Times New Roman" w:hAnsi="Arial"/>
                <w:sz w:val="18"/>
                <w:lang w:val="en-GB"/>
              </w:rPr>
            </w:pPr>
            <w:r w:rsidRPr="0006238D">
              <w:rPr>
                <w:rFonts w:ascii="Arial" w:eastAsia="Times New Roman" w:hAnsi="Arial"/>
                <w:sz w:val="18"/>
                <w:lang w:val="en-GB"/>
              </w:rPr>
              <w:t>Allow only L4 protocol = UDP (</w:t>
            </w:r>
            <w:r>
              <w:rPr>
                <w:rFonts w:ascii="Arial" w:eastAsia="Times New Roman" w:hAnsi="Arial"/>
                <w:sz w:val="18"/>
                <w:lang w:val="en-GB"/>
              </w:rPr>
              <w:t>NOTE 2</w:t>
            </w:r>
            <w:r w:rsidRPr="0006238D">
              <w:rPr>
                <w:rFonts w:ascii="Arial" w:eastAsia="Times New Roman" w:hAnsi="Arial"/>
                <w:sz w:val="18"/>
                <w:lang w:val="en-GB"/>
              </w:rPr>
              <w:t>).</w:t>
            </w:r>
          </w:p>
        </w:tc>
      </w:tr>
      <w:tr w:rsidR="001920AE" w:rsidRPr="00AD283B" w14:paraId="4D5367C1" w14:textId="77777777" w:rsidTr="001920AE">
        <w:tblPrEx>
          <w:tblCellMar>
            <w:top w:w="0" w:type="dxa"/>
            <w:bottom w:w="0" w:type="dxa"/>
          </w:tblCellMar>
        </w:tblPrEx>
        <w:tc>
          <w:tcPr>
            <w:tcW w:w="3794" w:type="dxa"/>
          </w:tcPr>
          <w:p w14:paraId="27A4D89B" w14:textId="77777777" w:rsidR="001920AE" w:rsidRPr="0006238D" w:rsidRDefault="001920AE" w:rsidP="001920AE">
            <w:pPr>
              <w:pStyle w:val="TableText0"/>
              <w:rPr>
                <w:rFonts w:ascii="Arial" w:eastAsia="Times New Roman" w:hAnsi="Arial"/>
                <w:sz w:val="18"/>
                <w:lang w:val="en-GB"/>
              </w:rPr>
            </w:pPr>
            <w:r w:rsidRPr="0006238D">
              <w:rPr>
                <w:rFonts w:ascii="Arial" w:eastAsia="Times New Roman" w:hAnsi="Arial"/>
                <w:sz w:val="18"/>
                <w:lang w:val="en-GB"/>
              </w:rPr>
              <w:t>udptl</w:t>
            </w:r>
          </w:p>
        </w:tc>
        <w:tc>
          <w:tcPr>
            <w:tcW w:w="6061" w:type="dxa"/>
          </w:tcPr>
          <w:p w14:paraId="7A168759" w14:textId="77777777" w:rsidR="001920AE" w:rsidRPr="0006238D" w:rsidRDefault="001920AE" w:rsidP="001920AE">
            <w:pPr>
              <w:pStyle w:val="TableText0"/>
              <w:rPr>
                <w:rFonts w:ascii="Arial" w:eastAsia="Times New Roman" w:hAnsi="Arial"/>
                <w:sz w:val="18"/>
                <w:lang w:val="en-GB"/>
              </w:rPr>
            </w:pPr>
            <w:r w:rsidRPr="0006238D">
              <w:rPr>
                <w:rFonts w:ascii="Arial" w:eastAsia="Times New Roman" w:hAnsi="Arial"/>
                <w:sz w:val="18"/>
                <w:lang w:val="en-GB"/>
              </w:rPr>
              <w:t>Allow only L4 protocol = UDP</w:t>
            </w:r>
          </w:p>
        </w:tc>
      </w:tr>
      <w:tr w:rsidR="001920AE" w:rsidRPr="00AD283B" w14:paraId="48EAB142" w14:textId="77777777" w:rsidTr="001920AE">
        <w:tblPrEx>
          <w:tblCellMar>
            <w:top w:w="0" w:type="dxa"/>
            <w:bottom w:w="0" w:type="dxa"/>
          </w:tblCellMar>
        </w:tblPrEx>
        <w:tc>
          <w:tcPr>
            <w:tcW w:w="9855" w:type="dxa"/>
            <w:gridSpan w:val="2"/>
          </w:tcPr>
          <w:p w14:paraId="13C02BDC" w14:textId="77777777" w:rsidR="001920AE" w:rsidRDefault="001920AE" w:rsidP="001920AE">
            <w:pPr>
              <w:pStyle w:val="TAN"/>
            </w:pPr>
          </w:p>
          <w:p w14:paraId="4E5F5B1B" w14:textId="77777777" w:rsidR="001920AE" w:rsidRDefault="001920AE" w:rsidP="001920AE">
            <w:pPr>
              <w:pStyle w:val="TAN"/>
            </w:pPr>
            <w:r>
              <w:t>NOTE 1:</w:t>
            </w:r>
            <w:r>
              <w:tab/>
              <w:t>For IMS-Ix the above transports are applicable but for CS-Ix only RTP/AVP, TCP and udptl are applicable.</w:t>
            </w:r>
          </w:p>
          <w:p w14:paraId="3B36FFE3" w14:textId="77777777" w:rsidR="001920AE" w:rsidRDefault="001920AE" w:rsidP="001920AE">
            <w:pPr>
              <w:pStyle w:val="TAN"/>
            </w:pPr>
            <w:r>
              <w:t>NOTE 2:</w:t>
            </w:r>
            <w:r>
              <w:tab/>
              <w:t>Parameter "udp" is introduced by IETF RFC 4566 [8].</w:t>
            </w:r>
          </w:p>
          <w:p w14:paraId="48038294" w14:textId="77777777" w:rsidR="001920AE" w:rsidRDefault="001920AE" w:rsidP="001920AE">
            <w:pPr>
              <w:pStyle w:val="TAN"/>
            </w:pPr>
            <w:r>
              <w:t>NOTE 3:</w:t>
            </w:r>
            <w:r>
              <w:tab/>
              <w:t xml:space="preserve">Upper case TCP is defined by IETF RFC 4145 [11] and registered by IANA. . </w:t>
            </w:r>
          </w:p>
          <w:p w14:paraId="49B53CCF" w14:textId="77777777" w:rsidR="001920AE" w:rsidRPr="0006238D" w:rsidRDefault="001920AE" w:rsidP="001920AE">
            <w:pPr>
              <w:pStyle w:val="TAN"/>
            </w:pPr>
            <w:r>
              <w:t xml:space="preserve">NOTE 4: </w:t>
            </w:r>
            <w:r>
              <w:tab/>
              <w:t>Included for support of e2e security, in order to permit rtcph/rsb property to be applied. TrGW does not support associated SRTP/SRTCP stream handling per se. If either RTP/SAVP is signalled at any termination in a context,or if RTP/SAVPF is signalled at any termination in a context, the TrGW shall not terminate SRTP / SRTCP streams and therefore shall not reserve any associated resources, but shall pass media transparently, and shall also pass related RTCP streams (as indicated with the rtcph/rsb property) transparently (for end-to-end media security).</w:t>
            </w:r>
          </w:p>
        </w:tc>
      </w:tr>
    </w:tbl>
    <w:p w14:paraId="6E9F0591" w14:textId="77777777" w:rsidR="001920AE" w:rsidRDefault="001920AE" w:rsidP="001920AE"/>
    <w:p w14:paraId="65A58EA6" w14:textId="77777777" w:rsidR="008D0C0C" w:rsidRDefault="008D0C0C" w:rsidP="008D0C0C">
      <w:pPr>
        <w:pStyle w:val="Heading2"/>
      </w:pPr>
      <w:bookmarkStart w:id="113" w:name="_Toc414010844"/>
      <w:r>
        <w:lastRenderedPageBreak/>
        <w:t>5.16</w:t>
      </w:r>
      <w:r>
        <w:tab/>
        <w:t>Optional support of SDP and Annex C information elements</w:t>
      </w:r>
      <w:bookmarkEnd w:id="113"/>
    </w:p>
    <w:p w14:paraId="1B5E63A1"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5.16.1</w:t>
        </w:r>
      </w:smartTag>
      <w:r>
        <w:t>: Optional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7"/>
        <w:gridCol w:w="1703"/>
        <w:gridCol w:w="5769"/>
      </w:tblGrid>
      <w:tr w:rsidR="008D0C0C" w14:paraId="350D5BD8" w14:textId="77777777" w:rsidTr="00BE301E">
        <w:tblPrEx>
          <w:tblCellMar>
            <w:top w:w="0" w:type="dxa"/>
            <w:bottom w:w="0" w:type="dxa"/>
          </w:tblCellMar>
        </w:tblPrEx>
        <w:trPr>
          <w:cantSplit/>
        </w:trPr>
        <w:tc>
          <w:tcPr>
            <w:tcW w:w="2198" w:type="dxa"/>
          </w:tcPr>
          <w:p w14:paraId="0F20CB7E" w14:textId="77777777" w:rsidR="008D0C0C" w:rsidRDefault="008D0C0C" w:rsidP="00BE301E">
            <w:pPr>
              <w:pStyle w:val="TAH"/>
            </w:pPr>
            <w:r>
              <w:t>Information Element</w:t>
            </w:r>
          </w:p>
        </w:tc>
        <w:tc>
          <w:tcPr>
            <w:tcW w:w="1738" w:type="dxa"/>
          </w:tcPr>
          <w:p w14:paraId="782B567E" w14:textId="77777777" w:rsidR="008D0C0C" w:rsidRDefault="008D0C0C" w:rsidP="00BE301E">
            <w:pPr>
              <w:pStyle w:val="TAH"/>
            </w:pPr>
            <w:r>
              <w:t>Annex C Support</w:t>
            </w:r>
          </w:p>
        </w:tc>
        <w:tc>
          <w:tcPr>
            <w:tcW w:w="5919" w:type="dxa"/>
          </w:tcPr>
          <w:p w14:paraId="31A2290B" w14:textId="77777777" w:rsidR="008D0C0C" w:rsidRDefault="008D0C0C" w:rsidP="00BE301E">
            <w:pPr>
              <w:pStyle w:val="TAH"/>
            </w:pPr>
            <w:r>
              <w:t>SDP Support</w:t>
            </w:r>
          </w:p>
        </w:tc>
      </w:tr>
      <w:tr w:rsidR="008D0C0C" w14:paraId="13323FF0" w14:textId="77777777" w:rsidTr="00BE301E">
        <w:tblPrEx>
          <w:tblCellMar>
            <w:top w:w="0" w:type="dxa"/>
            <w:bottom w:w="0" w:type="dxa"/>
          </w:tblCellMar>
        </w:tblPrEx>
        <w:trPr>
          <w:cantSplit/>
        </w:trPr>
        <w:tc>
          <w:tcPr>
            <w:tcW w:w="2198" w:type="dxa"/>
            <w:tcBorders>
              <w:top w:val="single" w:sz="4" w:space="0" w:color="auto"/>
              <w:left w:val="single" w:sz="4" w:space="0" w:color="auto"/>
              <w:bottom w:val="single" w:sz="4" w:space="0" w:color="auto"/>
              <w:right w:val="single" w:sz="4" w:space="0" w:color="auto"/>
            </w:tcBorders>
          </w:tcPr>
          <w:p w14:paraId="5C8946EF" w14:textId="77777777" w:rsidR="008D0C0C" w:rsidRDefault="008D0C0C" w:rsidP="00BE301E">
            <w:pPr>
              <w:pStyle w:val="TAC"/>
            </w:pPr>
            <w:r>
              <w:lastRenderedPageBreak/>
              <w:t>a-line</w:t>
            </w:r>
          </w:p>
        </w:tc>
        <w:tc>
          <w:tcPr>
            <w:tcW w:w="1738" w:type="dxa"/>
            <w:tcBorders>
              <w:top w:val="single" w:sz="4" w:space="0" w:color="auto"/>
              <w:left w:val="single" w:sz="4" w:space="0" w:color="auto"/>
              <w:bottom w:val="single" w:sz="4" w:space="0" w:color="auto"/>
              <w:right w:val="single" w:sz="4" w:space="0" w:color="auto"/>
            </w:tcBorders>
          </w:tcPr>
          <w:p w14:paraId="19731405" w14:textId="77777777" w:rsidR="008D0C0C" w:rsidRDefault="008D0C0C" w:rsidP="00BE301E">
            <w:pPr>
              <w:pStyle w:val="TAC"/>
              <w:rPr>
                <w:noProof/>
              </w:rPr>
            </w:pPr>
            <w:r>
              <w:rPr>
                <w:noProof/>
              </w:rPr>
              <w:t>"SDP_A "</w:t>
            </w:r>
          </w:p>
        </w:tc>
        <w:tc>
          <w:tcPr>
            <w:tcW w:w="5919" w:type="dxa"/>
            <w:tcBorders>
              <w:top w:val="single" w:sz="4" w:space="0" w:color="auto"/>
              <w:left w:val="single" w:sz="4" w:space="0" w:color="auto"/>
              <w:bottom w:val="single" w:sz="4" w:space="0" w:color="auto"/>
              <w:right w:val="single" w:sz="4" w:space="0" w:color="auto"/>
            </w:tcBorders>
          </w:tcPr>
          <w:p w14:paraId="6ED3CB72" w14:textId="77777777" w:rsidR="008D0C0C" w:rsidRDefault="008D0C0C" w:rsidP="00BE301E">
            <w:pPr>
              <w:pStyle w:val="TAL"/>
            </w:pPr>
            <w:r>
              <w:t>1) Application "RTCP transport address control":</w:t>
            </w:r>
          </w:p>
          <w:p w14:paraId="4E30C721" w14:textId="77777777" w:rsidR="008D0C0C" w:rsidRDefault="008D0C0C" w:rsidP="00BE301E">
            <w:pPr>
              <w:pStyle w:val="TAL"/>
            </w:pPr>
            <w:r>
              <w:t>The attribute "a=rtcp" line may either contain (a=rtcp: &lt;port&gt;) or (a=rtcp: &lt;port&gt; &lt;network type&gt; &lt;address type&gt; &lt;connection address&gt;) when the "a=" line is used for RTCP transport port and optionally network address transmission, see IETF RFC 3605 [7].</w:t>
            </w:r>
          </w:p>
          <w:p w14:paraId="40541A6D" w14:textId="77777777" w:rsidR="008D0C0C" w:rsidRPr="00A97480" w:rsidRDefault="008D0C0C" w:rsidP="00BE301E">
            <w:pPr>
              <w:pStyle w:val="TAL"/>
            </w:pPr>
            <w:r>
              <w:t xml:space="preserve">The MGC </w:t>
            </w:r>
            <w:r w:rsidRPr="00A97480">
              <w:t>shall supply the "a=rtcp" line in the RD when non-default RTCP network address or transport port values are used by the peer media entity.</w:t>
            </w:r>
          </w:p>
          <w:p w14:paraId="75868E7A" w14:textId="77777777" w:rsidR="008D0C0C" w:rsidRPr="00A97480" w:rsidRDefault="008D0C0C" w:rsidP="00BE301E">
            <w:pPr>
              <w:pStyle w:val="TAL"/>
            </w:pPr>
            <w:r w:rsidRPr="00A97480">
              <w:t>"RTCP transport address control" should be supported by MG.</w:t>
            </w:r>
          </w:p>
          <w:p w14:paraId="4614D814" w14:textId="77777777" w:rsidR="008D0C0C" w:rsidRPr="00A97480" w:rsidRDefault="008D0C0C" w:rsidP="00BE301E">
            <w:pPr>
              <w:pStyle w:val="TAL"/>
            </w:pPr>
          </w:p>
          <w:p w14:paraId="28B2578D" w14:textId="77777777" w:rsidR="008D0C0C" w:rsidRPr="00A97480" w:rsidRDefault="008D0C0C" w:rsidP="00BE301E">
            <w:pPr>
              <w:pStyle w:val="TAL"/>
            </w:pPr>
            <w:r w:rsidRPr="00A97480">
              <w:t>2) Application "</w:t>
            </w:r>
            <w:r w:rsidRPr="00A97480" w:rsidDel="00A31C51">
              <w:t xml:space="preserve"> </w:t>
            </w:r>
            <w:r w:rsidRPr="00A97480">
              <w:t>Media interworking (transcoding)":</w:t>
            </w:r>
          </w:p>
          <w:p w14:paraId="5CD57F5B" w14:textId="77777777" w:rsidR="008D0C0C" w:rsidRPr="00A97480" w:rsidRDefault="008D0C0C" w:rsidP="00BE301E">
            <w:pPr>
              <w:pStyle w:val="TAL"/>
            </w:pPr>
            <w:r w:rsidRPr="00A97480">
              <w:t>The "a=" line provides the complementary information for the "m=" line with regards to a specified media type/format (e.g. an optional SDP „a=ptime</w:t>
            </w:r>
            <w:r>
              <w:t>"</w:t>
            </w:r>
            <w:r w:rsidRPr="00A97480">
              <w:t xml:space="preserve"> line for a particular media format).</w:t>
            </w:r>
          </w:p>
          <w:p w14:paraId="0583BCAD" w14:textId="77777777" w:rsidR="00776EED" w:rsidRPr="00297ECD" w:rsidRDefault="008D0C0C" w:rsidP="00776EED">
            <w:pPr>
              <w:pStyle w:val="TAL"/>
            </w:pPr>
            <w:r w:rsidRPr="00A97480">
              <w:t>For a dynamic RTP payload type, for each media information on the codec type shall</w:t>
            </w:r>
            <w:r>
              <w:t xml:space="preserve"> be provided in a separate SDP "a=rtpmap"line and possibly additional SDP "a=fmtp"-line(s).</w:t>
            </w:r>
            <w:r w:rsidR="00614ED2">
              <w:t xml:space="preserve"> For AVPF transport, the "rtcp-fb" SDP attribute defined in IETF </w:t>
            </w:r>
            <w:r w:rsidR="00614ED2" w:rsidRPr="0006238D">
              <w:t>RFC </w:t>
            </w:r>
            <w:r w:rsidR="00614ED2" w:rsidRPr="00D967C9">
              <w:t>4585</w:t>
            </w:r>
            <w:r w:rsidR="00614ED2">
              <w:t xml:space="preserve"> [30] may be used to provide the feedback message types the TrGW is allowed to send and to indicate RTCP timing information</w:t>
            </w:r>
            <w:r w:rsidR="00614ED2" w:rsidRPr="0006238D">
              <w:t>.</w:t>
            </w:r>
            <w:r w:rsidR="00614ED2">
              <w:t xml:space="preserve"> </w:t>
            </w:r>
            <w:r w:rsidR="008B62ED">
              <w:t xml:space="preserve">For ECN interworking, the </w:t>
            </w:r>
            <w:r w:rsidR="008B62ED">
              <w:rPr>
                <w:lang w:val="en-US"/>
              </w:rPr>
              <w:t>"rtcp-xr" SDP attribute defined in IETF RFC 3611 [36]</w:t>
            </w:r>
            <w:r w:rsidR="008B62ED">
              <w:t xml:space="preserve"> may be used with </w:t>
            </w:r>
            <w:r w:rsidR="008B62ED">
              <w:rPr>
                <w:lang w:val="en-US"/>
              </w:rPr>
              <w:t xml:space="preserve">"ecn-sum" value as defined in </w:t>
            </w:r>
            <w:r w:rsidR="006C22B9" w:rsidRPr="008E3721">
              <w:t xml:space="preserve">IETF </w:t>
            </w:r>
            <w:r w:rsidR="006C22B9">
              <w:rPr>
                <w:rFonts w:hint="eastAsia"/>
                <w:lang w:eastAsia="zh-CN"/>
              </w:rPr>
              <w:t>RFC 6679</w:t>
            </w:r>
            <w:r w:rsidR="006C22B9">
              <w:rPr>
                <w:lang w:val="en-US"/>
              </w:rPr>
              <w:t xml:space="preserve"> [35]. </w:t>
            </w:r>
            <w:r w:rsidR="006C22B9">
              <w:t>(NOTE)</w:t>
            </w:r>
            <w:r w:rsidR="00776EED" w:rsidRPr="00297ECD">
              <w:t xml:space="preserve"> </w:t>
            </w:r>
          </w:p>
          <w:p w14:paraId="29E9DA91" w14:textId="77777777" w:rsidR="00776EED" w:rsidRPr="00297ECD" w:rsidRDefault="00776EED" w:rsidP="00776EED">
            <w:pPr>
              <w:pStyle w:val="TAL"/>
            </w:pPr>
          </w:p>
          <w:p w14:paraId="0B72BC7A" w14:textId="77777777" w:rsidR="00A021FC" w:rsidRPr="00297ECD" w:rsidRDefault="00A021FC" w:rsidP="00A021FC">
            <w:pPr>
              <w:pStyle w:val="TAL"/>
            </w:pPr>
            <w:r>
              <w:t>3</w:t>
            </w:r>
            <w:r w:rsidRPr="00297ECD">
              <w:t>) Coordination of Video Orientation</w:t>
            </w:r>
          </w:p>
          <w:p w14:paraId="4BB558F4" w14:textId="77777777" w:rsidR="008D0C0C" w:rsidRDefault="00A021FC" w:rsidP="00A021FC">
            <w:pPr>
              <w:pStyle w:val="TAL"/>
            </w:pPr>
            <w:r w:rsidRPr="00297ECD">
              <w:t>The attribute "a=extmap" (see IETF RFC 5285 [</w:t>
            </w:r>
            <w:r>
              <w:t>41</w:t>
            </w:r>
            <w:r w:rsidRPr="00297ECD">
              <w:t xml:space="preserve">]) </w:t>
            </w:r>
            <w:r>
              <w:t>with CVO</w:t>
            </w:r>
            <w:r w:rsidRPr="00297ECD">
              <w:t xml:space="preserve"> information may be provided for an m-line in the local and remote descriptor</w:t>
            </w:r>
            <w:r w:rsidRPr="002B053B">
              <w:t xml:space="preserve"> if the </w:t>
            </w:r>
            <w:r>
              <w:t>TrGW supports the extended RTP header with Coordination of Video Orientation information</w:t>
            </w:r>
            <w:r w:rsidRPr="00297ECD">
              <w:t>, see also 3GPP TS 26.114 [31].</w:t>
            </w:r>
          </w:p>
          <w:p w14:paraId="0722712B" w14:textId="77777777" w:rsidR="00162341" w:rsidRDefault="00162341" w:rsidP="00776EED">
            <w:pPr>
              <w:pStyle w:val="TAL"/>
            </w:pPr>
          </w:p>
          <w:p w14:paraId="4F5C4102" w14:textId="77777777" w:rsidR="00162341" w:rsidRDefault="00162341" w:rsidP="00162341">
            <w:pPr>
              <w:pStyle w:val="TAL"/>
            </w:pPr>
            <w:r>
              <w:t>4) Generic Image Attribute</w:t>
            </w:r>
          </w:p>
          <w:p w14:paraId="2136C105" w14:textId="77777777" w:rsidR="001D378E" w:rsidRDefault="00162341" w:rsidP="001D378E">
            <w:pPr>
              <w:pStyle w:val="TAL"/>
              <w:rPr>
                <w:rFonts w:hint="eastAsia"/>
                <w:lang w:eastAsia="zh-CN"/>
              </w:rPr>
            </w:pPr>
            <w:r>
              <w:t>The attribute "a=imageattr" (see IETF RFC 6236 [42]) may be provided for an m-line in</w:t>
            </w:r>
            <w:r w:rsidRPr="002B053B">
              <w:t xml:space="preserve"> the local and</w:t>
            </w:r>
            <w:r>
              <w:t xml:space="preserve"> remote descriptor if the TrGW supports the generic image attributes, see also 3GPP TS 26.114 [31]. </w:t>
            </w:r>
            <w:r>
              <w:rPr>
                <w:lang w:eastAsia="zh-CN"/>
              </w:rPr>
              <w:t xml:space="preserve">The local descriptor indicates the image sizes which the </w:t>
            </w:r>
            <w:r>
              <w:t>TrGW</w:t>
            </w:r>
            <w:r>
              <w:rPr>
                <w:lang w:eastAsia="zh-CN"/>
              </w:rPr>
              <w:t xml:space="preserve">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IBCF will send within the SDP body on the Mx interface. </w:t>
            </w:r>
            <w:r>
              <w:rPr>
                <w:lang w:eastAsia="zh-CN"/>
              </w:rPr>
              <w:t xml:space="preserve">The remote descriptor indicates the image sizes which the </w:t>
            </w:r>
            <w:r>
              <w:t>TrGW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"a=imageattr" that the IBCF will send within the SDP body on the Mx interface.</w:t>
            </w:r>
            <w:r w:rsidR="001D378E">
              <w:rPr>
                <w:rFonts w:hint="eastAsia"/>
                <w:lang w:eastAsia="zh-CN"/>
              </w:rPr>
              <w:t xml:space="preserve"> </w:t>
            </w:r>
          </w:p>
          <w:p w14:paraId="4C97A7BF" w14:textId="77777777" w:rsidR="001D378E" w:rsidRDefault="001D378E" w:rsidP="001D378E">
            <w:pPr>
              <w:pStyle w:val="TAL"/>
            </w:pPr>
          </w:p>
          <w:p w14:paraId="710B1670" w14:textId="77777777" w:rsidR="00BB3C43" w:rsidRPr="006821A2" w:rsidRDefault="00BB3C43" w:rsidP="00BB3C43">
            <w:pPr>
              <w:pStyle w:val="TAL"/>
              <w:rPr>
                <w:lang w:eastAsia="zh-CN"/>
              </w:rPr>
            </w:pPr>
            <w:r w:rsidRPr="006821A2">
              <w:rPr>
                <w:lang w:eastAsia="zh-CN"/>
              </w:rPr>
              <w:t>5</w:t>
            </w:r>
            <w:r w:rsidRPr="006821A2">
              <w:t>) Interactive Connectivity Establishment</w:t>
            </w:r>
            <w:r w:rsidRPr="006821A2">
              <w:rPr>
                <w:lang w:eastAsia="zh-CN"/>
              </w:rPr>
              <w:t xml:space="preserve"> support</w:t>
            </w:r>
          </w:p>
          <w:p w14:paraId="5168AE8A" w14:textId="77777777" w:rsidR="00BB3C43" w:rsidRPr="006821A2" w:rsidRDefault="00BB3C43" w:rsidP="00BB3C43">
            <w:pPr>
              <w:pStyle w:val="TAL"/>
            </w:pPr>
            <w:r w:rsidRPr="006821A2">
              <w:t>The attributes "a=candidate", "a=ice-pwd", and "a=ice-ufrag" (see IETF RFC 5245 [43]) may be provided for an SDP m-line in the local and remote descriptor if the TrGW supports ICE, see also 3GPP TS 24.229 [45]. In the local descriptor, the IBCF</w:t>
            </w:r>
            <w:r>
              <w:t xml:space="preserve"> </w:t>
            </w:r>
            <w:r w:rsidRPr="006821A2">
              <w:t>shall provide "a=ice-pwd", and "a=ice-ufrag" with wildcard sign "$" to request the allocation of a password and user name fragment, and the "a=candidate" of type "host" with the transport, port and priority parameters with wildcard sign "$" to request the allocation of a host candidate. The TrGW shall then reply with completed "a=ice-pwd", and "a=ice-ufrag" and "a=candidate" attributes in the local descriptor, and shall include "a=ice-lite" if it only supports ICE lite. In the remote descriptor, the IBCF may provide the "a=candidate", "a=ice-pwd", and "a=ice-ufrag".</w:t>
            </w:r>
            <w:r w:rsidRPr="006821A2">
              <w:br/>
            </w:r>
          </w:p>
          <w:p w14:paraId="37FCB4AE" w14:textId="77777777" w:rsidR="00BB3C43" w:rsidRPr="006821A2" w:rsidRDefault="00BB3C43" w:rsidP="00BB3C43">
            <w:pPr>
              <w:pStyle w:val="TAL"/>
              <w:rPr>
                <w:rFonts w:cs="Arial"/>
                <w:bCs/>
                <w:szCs w:val="18"/>
              </w:rPr>
            </w:pPr>
            <w:r w:rsidRPr="006821A2">
              <w:rPr>
                <w:rFonts w:cs="Arial"/>
                <w:bCs/>
                <w:szCs w:val="18"/>
              </w:rPr>
              <w:t>6) Handling of RTCP APP messages when transcoding</w:t>
            </w:r>
            <w:r>
              <w:rPr>
                <w:rFonts w:cs="Arial"/>
                <w:bCs/>
                <w:szCs w:val="18"/>
              </w:rPr>
              <w:t xml:space="preserve"> between EVS and non EVS codecs</w:t>
            </w:r>
            <w:r w:rsidRPr="006821A2">
              <w:rPr>
                <w:rFonts w:cs="Arial"/>
                <w:bCs/>
                <w:szCs w:val="18"/>
              </w:rPr>
              <w:t>:</w:t>
            </w:r>
          </w:p>
          <w:p w14:paraId="74AC5B2A" w14:textId="77777777" w:rsidR="00162341" w:rsidRDefault="00BB3C43" w:rsidP="00BB3C43">
            <w:pPr>
              <w:pStyle w:val="TAL"/>
            </w:pPr>
            <w:r w:rsidRPr="006821A2">
              <w:rPr>
                <w:rFonts w:cs="Arial"/>
                <w:bCs/>
                <w:szCs w:val="18"/>
              </w:rPr>
              <w:t>The attribute "a=</w:t>
            </w:r>
            <w:r w:rsidRPr="006821A2">
              <w:t>3gpp_mtsi_app_adapt" (see 3GPP TS 26.114 [31]) containing the allowed RTCP APP message types shall be provided when the TrGW is allowed to send RTCP APP messages.</w:t>
            </w:r>
          </w:p>
        </w:tc>
      </w:tr>
      <w:tr w:rsidR="008D0C0C" w14:paraId="63D52419" w14:textId="77777777" w:rsidTr="00BE301E">
        <w:tblPrEx>
          <w:tblCellMar>
            <w:top w:w="0" w:type="dxa"/>
            <w:bottom w:w="0" w:type="dxa"/>
          </w:tblCellMar>
        </w:tblPrEx>
        <w:trPr>
          <w:cantSplit/>
        </w:trPr>
        <w:tc>
          <w:tcPr>
            <w:tcW w:w="9855" w:type="dxa"/>
            <w:gridSpan w:val="3"/>
            <w:tcBorders>
              <w:top w:val="single" w:sz="4" w:space="0" w:color="auto"/>
              <w:left w:val="single" w:sz="4" w:space="0" w:color="auto"/>
              <w:bottom w:val="single" w:sz="4" w:space="0" w:color="auto"/>
              <w:right w:val="single" w:sz="4" w:space="0" w:color="auto"/>
            </w:tcBorders>
          </w:tcPr>
          <w:p w14:paraId="09CBA066" w14:textId="77777777" w:rsidR="008D0C0C" w:rsidRDefault="008D0C0C" w:rsidP="00BE301E">
            <w:pPr>
              <w:pStyle w:val="TAN"/>
            </w:pPr>
            <w:r>
              <w:t>NOTE:    Media Interworking is optional for IMS-Ix and not required for CS-Ix.</w:t>
            </w:r>
          </w:p>
        </w:tc>
      </w:tr>
    </w:tbl>
    <w:p w14:paraId="02D6B205" w14:textId="77777777" w:rsidR="008D0C0C" w:rsidRDefault="008D0C0C" w:rsidP="008D0C0C"/>
    <w:p w14:paraId="0178229E" w14:textId="77777777" w:rsidR="008D0C0C" w:rsidRDefault="008D0C0C" w:rsidP="008D0C0C">
      <w:pPr>
        <w:pStyle w:val="Heading2"/>
      </w:pPr>
      <w:bookmarkStart w:id="114" w:name="_Toc414010845"/>
      <w:r>
        <w:lastRenderedPageBreak/>
        <w:t>5.17</w:t>
      </w:r>
      <w:r>
        <w:tab/>
        <w:t>Procedures</w:t>
      </w:r>
      <w:bookmarkEnd w:id="114"/>
    </w:p>
    <w:p w14:paraId="78D4AEBC" w14:textId="77777777" w:rsidR="008D0C0C" w:rsidRDefault="008D0C0C" w:rsidP="008D0C0C">
      <w:pPr>
        <w:pStyle w:val="Heading3"/>
      </w:pPr>
      <w:bookmarkStart w:id="115" w:name="_Toc414010846"/>
      <w:r w:rsidRPr="00A069CD">
        <w:t>5.17.1</w:t>
      </w:r>
      <w:r w:rsidRPr="00A069CD">
        <w:tab/>
      </w:r>
      <w:r>
        <w:t>Formats and Codes</w:t>
      </w:r>
      <w:bookmarkEnd w:id="115"/>
    </w:p>
    <w:p w14:paraId="124060FF" w14:textId="77777777" w:rsidR="008D0C0C" w:rsidRPr="00296EE1" w:rsidRDefault="008D0C0C" w:rsidP="008D0C0C">
      <w:r>
        <w:t>Table 5.17.1.1</w:t>
      </w:r>
      <w:r w:rsidRPr="00296EE1">
        <w:t xml:space="preserve"> shows the parameters which are required</w:t>
      </w:r>
      <w:r>
        <w:t xml:space="preserve"> for the procedures defined in the following clauses</w:t>
      </w:r>
      <w:r w:rsidRPr="00296EE1">
        <w:t>.</w:t>
      </w:r>
    </w:p>
    <w:p w14:paraId="4AD5E34A" w14:textId="77777777" w:rsidR="008D0C0C" w:rsidRDefault="008D0C0C" w:rsidP="008D0C0C">
      <w:r w:rsidRPr="00296EE1">
        <w:t xml:space="preserve">The coding rules applied in </w:t>
      </w:r>
      <w:r w:rsidRPr="00296EE1">
        <w:rPr>
          <w:color w:val="000000"/>
        </w:rPr>
        <w:t xml:space="preserve">ITU-T Recommendation </w:t>
      </w:r>
      <w:r w:rsidRPr="00296EE1">
        <w:t>H.248.1 [</w:t>
      </w:r>
      <w:r>
        <w:rPr>
          <w:rFonts w:hint="eastAsia"/>
          <w:lang w:eastAsia="zh-CN"/>
        </w:rPr>
        <w:t>3</w:t>
      </w:r>
      <w:r w:rsidRPr="00296EE1">
        <w:t>] for the applicable coding technique shall be followed for the UMTS capability set.</w:t>
      </w:r>
    </w:p>
    <w:p w14:paraId="0A7D60C2" w14:textId="77777777" w:rsidR="008D0C0C" w:rsidRDefault="008D0C0C" w:rsidP="008D0C0C">
      <w:pPr>
        <w:spacing w:after="80"/>
      </w:pPr>
      <w:r w:rsidRPr="008D1561">
        <w:t xml:space="preserve">The </w:t>
      </w:r>
      <w:r>
        <w:t xml:space="preserve">binary </w:t>
      </w:r>
      <w:r w:rsidRPr="008D1561">
        <w:t>encoding rules which are applicable to the defined Abstract Syntaxes are the Basic Encoding Rules for Abstract Syntax Notation One, defined i</w:t>
      </w:r>
      <w:r>
        <w:t>n ITU-T Recommendation X.690 [</w:t>
      </w:r>
      <w:r w:rsidR="00773407">
        <w:t>28</w:t>
      </w:r>
      <w:r w:rsidRPr="008D1561">
        <w:t>].  Specifically in accordance wit</w:t>
      </w:r>
      <w:r>
        <w:t>h ITU-T Recommendation X.690 [</w:t>
      </w:r>
      <w:r w:rsidR="00773407">
        <w:t>28</w:t>
      </w:r>
      <w:r w:rsidRPr="008D1561">
        <w:t xml:space="preserve">] section 7.3, alternative encodings based on the definite and indefinite form of length are permitted by the basic encoding rules as a sender's option. Receivers </w:t>
      </w:r>
      <w:r>
        <w:t>shall</w:t>
      </w:r>
      <w:r w:rsidRPr="008D1561">
        <w:t xml:space="preserve"> support both alternatives.</w:t>
      </w:r>
    </w:p>
    <w:p w14:paraId="06F5A1E9" w14:textId="77777777" w:rsidR="008D0C0C" w:rsidRPr="00296EE1" w:rsidRDefault="008D0C0C" w:rsidP="008D0C0C">
      <w:r>
        <w:t xml:space="preserve">Unsupported values of parameters or properties may be reported by the TrGW and shall be supported by the IBCF as such by using H.248.1 error code #449 "Unsupported or Unknown Parameter or Property Value". </w:t>
      </w:r>
      <w:r>
        <w:rPr>
          <w:snapToGrid w:val="0"/>
        </w:rPr>
        <w:t>The unsupported or unknown value is included in the error text in the error descriptor.</w:t>
      </w:r>
    </w:p>
    <w:p w14:paraId="18511A4C" w14:textId="77777777" w:rsidR="008D0C0C" w:rsidRPr="00296EE1" w:rsidRDefault="008D0C0C" w:rsidP="008D0C0C">
      <w:pPr>
        <w:pStyle w:val="TH"/>
      </w:pPr>
      <w:r>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8D0C0C" w14:paraId="2EF16AB1" w14:textId="77777777" w:rsidTr="00BE301E">
        <w:tblPrEx>
          <w:tblCellMar>
            <w:top w:w="0" w:type="dxa"/>
            <w:bottom w:w="0" w:type="dxa"/>
          </w:tblCellMar>
        </w:tblPrEx>
        <w:trPr>
          <w:jc w:val="center"/>
        </w:trPr>
        <w:tc>
          <w:tcPr>
            <w:tcW w:w="2268" w:type="dxa"/>
            <w:vAlign w:val="center"/>
          </w:tcPr>
          <w:p w14:paraId="7A6AA75A" w14:textId="77777777" w:rsidR="008D0C0C" w:rsidRDefault="008D0C0C" w:rsidP="00BE301E">
            <w:pPr>
              <w:pStyle w:val="TAH"/>
            </w:pPr>
            <w:r>
              <w:t>Signalling Object</w:t>
            </w:r>
          </w:p>
        </w:tc>
        <w:tc>
          <w:tcPr>
            <w:tcW w:w="1701" w:type="dxa"/>
            <w:vAlign w:val="center"/>
          </w:tcPr>
          <w:p w14:paraId="68A32E6A" w14:textId="77777777" w:rsidR="008D0C0C" w:rsidRDefault="008D0C0C" w:rsidP="00BE301E">
            <w:pPr>
              <w:pStyle w:val="TAH"/>
            </w:pPr>
            <w:r>
              <w:t>H.248 Descriptor</w:t>
            </w:r>
          </w:p>
        </w:tc>
        <w:tc>
          <w:tcPr>
            <w:tcW w:w="5670" w:type="dxa"/>
            <w:vAlign w:val="center"/>
          </w:tcPr>
          <w:p w14:paraId="57388920" w14:textId="77777777" w:rsidR="008D0C0C" w:rsidRDefault="008D0C0C" w:rsidP="00BE301E">
            <w:pPr>
              <w:pStyle w:val="TAH"/>
            </w:pPr>
            <w:r>
              <w:t>Coding</w:t>
            </w:r>
          </w:p>
        </w:tc>
      </w:tr>
      <w:tr w:rsidR="008D0C0C" w:rsidRPr="00296EE1" w14:paraId="5B84A108" w14:textId="77777777" w:rsidTr="00BE301E">
        <w:tblPrEx>
          <w:tblCellMar>
            <w:top w:w="0" w:type="dxa"/>
            <w:bottom w:w="0" w:type="dxa"/>
          </w:tblCellMar>
        </w:tblPrEx>
        <w:trPr>
          <w:jc w:val="center"/>
        </w:trPr>
        <w:tc>
          <w:tcPr>
            <w:tcW w:w="2268" w:type="dxa"/>
          </w:tcPr>
          <w:p w14:paraId="7E96C883" w14:textId="77777777" w:rsidR="008D0C0C" w:rsidRDefault="008D0C0C" w:rsidP="00BE301E">
            <w:pPr>
              <w:pStyle w:val="TAC"/>
            </w:pPr>
            <w:r>
              <w:t xml:space="preserve">Alternate MGC Id </w:t>
            </w:r>
          </w:p>
        </w:tc>
        <w:tc>
          <w:tcPr>
            <w:tcW w:w="1701" w:type="dxa"/>
          </w:tcPr>
          <w:p w14:paraId="79973CFA" w14:textId="77777777" w:rsidR="008D0C0C" w:rsidRDefault="008D0C0C" w:rsidP="00BE301E">
            <w:pPr>
              <w:pStyle w:val="TAC"/>
            </w:pPr>
            <w:r>
              <w:t>ServiceChange</w:t>
            </w:r>
          </w:p>
        </w:tc>
        <w:tc>
          <w:tcPr>
            <w:tcW w:w="5670" w:type="dxa"/>
          </w:tcPr>
          <w:p w14:paraId="3A0B3889" w14:textId="77777777" w:rsidR="008D0C0C" w:rsidRDefault="008D0C0C" w:rsidP="00BE301E">
            <w:pPr>
              <w:pStyle w:val="TAC"/>
            </w:pPr>
            <w:r>
              <w:t xml:space="preserve">The MGCIdToTry parameter in </w:t>
            </w:r>
            <w:r w:rsidR="0068414B">
              <w:rPr>
                <w:lang w:val="en-US"/>
              </w:rPr>
              <w:t xml:space="preserve">ITU-T Recommendation </w:t>
            </w:r>
            <w:r>
              <w:t>H.248.1</w:t>
            </w:r>
            <w:r w:rsidR="00FD046E">
              <w:t xml:space="preserve"> </w:t>
            </w:r>
            <w:r>
              <w:t xml:space="preserve">[3]. </w:t>
            </w:r>
          </w:p>
        </w:tc>
      </w:tr>
      <w:tr w:rsidR="00BB3C43" w:rsidRPr="006821A2" w14:paraId="61C9AA06" w14:textId="77777777" w:rsidTr="00046004">
        <w:tblPrEx>
          <w:tblCellMar>
            <w:top w:w="0" w:type="dxa"/>
            <w:bottom w:w="0" w:type="dxa"/>
          </w:tblCellMar>
        </w:tblPrEx>
        <w:trPr>
          <w:jc w:val="center"/>
        </w:trPr>
        <w:tc>
          <w:tcPr>
            <w:tcW w:w="2268" w:type="dxa"/>
          </w:tcPr>
          <w:p w14:paraId="0A2291C4" w14:textId="77777777" w:rsidR="00BB3C43" w:rsidRPr="006821A2" w:rsidRDefault="00BB3C43" w:rsidP="00046004">
            <w:pPr>
              <w:pStyle w:val="TAC"/>
            </w:pPr>
            <w:r w:rsidRPr="006821A2">
              <w:t>Allowed RTCP APP message types</w:t>
            </w:r>
          </w:p>
        </w:tc>
        <w:tc>
          <w:tcPr>
            <w:tcW w:w="1701" w:type="dxa"/>
          </w:tcPr>
          <w:p w14:paraId="6B3EC838" w14:textId="77777777" w:rsidR="00BB3C43" w:rsidRPr="006821A2" w:rsidRDefault="00BB3C43" w:rsidP="00046004">
            <w:pPr>
              <w:pStyle w:val="TAC"/>
            </w:pPr>
            <w:r w:rsidRPr="006821A2">
              <w:t>Remote Descriptor</w:t>
            </w:r>
          </w:p>
        </w:tc>
        <w:tc>
          <w:tcPr>
            <w:tcW w:w="5670" w:type="dxa"/>
          </w:tcPr>
          <w:p w14:paraId="6293F923" w14:textId="77777777" w:rsidR="00BB3C43" w:rsidRPr="006821A2" w:rsidRDefault="00BB3C43" w:rsidP="00046004">
            <w:pPr>
              <w:pStyle w:val="TAC"/>
            </w:pPr>
            <w:r w:rsidRPr="006821A2">
              <w:rPr>
                <w:rFonts w:cs="Arial"/>
                <w:bCs/>
                <w:szCs w:val="18"/>
              </w:rPr>
              <w:t>The "a=</w:t>
            </w:r>
            <w:r w:rsidRPr="006821A2">
              <w:t xml:space="preserve">3gpp_mtsi_app_adapt" SDP </w:t>
            </w:r>
            <w:r w:rsidRPr="006821A2">
              <w:rPr>
                <w:rFonts w:cs="Arial"/>
                <w:bCs/>
                <w:szCs w:val="18"/>
              </w:rPr>
              <w:t xml:space="preserve">attribute </w:t>
            </w:r>
            <w:r w:rsidRPr="006821A2">
              <w:t>defined in 3GPP TS 26.114 [31].</w:t>
            </w:r>
          </w:p>
        </w:tc>
      </w:tr>
      <w:tr w:rsidR="0043700B" w:rsidRPr="002B053B" w14:paraId="2D54B1D9" w14:textId="77777777" w:rsidTr="00046004">
        <w:tblPrEx>
          <w:tblCellMar>
            <w:top w:w="0" w:type="dxa"/>
            <w:bottom w:w="0" w:type="dxa"/>
          </w:tblCellMar>
        </w:tblPrEx>
        <w:trPr>
          <w:jc w:val="center"/>
        </w:trPr>
        <w:tc>
          <w:tcPr>
            <w:tcW w:w="2268" w:type="dxa"/>
          </w:tcPr>
          <w:p w14:paraId="108CA11E" w14:textId="77777777" w:rsidR="0043700B" w:rsidRPr="002B053B" w:rsidRDefault="0043700B" w:rsidP="00046004">
            <w:pPr>
              <w:pStyle w:val="TAC"/>
            </w:pPr>
            <w:r w:rsidRPr="007D18E0">
              <w:t>Application-aware MSRP interworking request</w:t>
            </w:r>
          </w:p>
        </w:tc>
        <w:tc>
          <w:tcPr>
            <w:tcW w:w="1701" w:type="dxa"/>
          </w:tcPr>
          <w:p w14:paraId="7E0DB5D1" w14:textId="77777777" w:rsidR="0043700B" w:rsidRPr="002B053B" w:rsidRDefault="0043700B" w:rsidP="00046004">
            <w:pPr>
              <w:pStyle w:val="TAC"/>
            </w:pPr>
            <w:r>
              <w:t>LocalControl</w:t>
            </w:r>
          </w:p>
        </w:tc>
        <w:tc>
          <w:tcPr>
            <w:tcW w:w="5670" w:type="dxa"/>
          </w:tcPr>
          <w:p w14:paraId="6F04FC6C" w14:textId="77777777" w:rsidR="0043700B" w:rsidRPr="002B053B" w:rsidRDefault="0043700B" w:rsidP="00046004">
            <w:pPr>
              <w:pStyle w:val="TAC"/>
              <w:jc w:val="left"/>
            </w:pPr>
            <w:r>
              <w:t xml:space="preserve">This is the </w:t>
            </w:r>
            <w:r w:rsidRPr="00987037">
              <w:rPr>
                <w:i/>
              </w:rPr>
              <w:t>ptbalg</w:t>
            </w:r>
            <w:r>
              <w:t xml:space="preserve"> </w:t>
            </w:r>
            <w:r w:rsidRPr="002B053B">
              <w:t>propert</w:t>
            </w:r>
            <w:r>
              <w:t>y</w:t>
            </w:r>
            <w:r w:rsidRPr="002B053B">
              <w:t xml:space="preserve"> from ITU-T Recommendation H.248.</w:t>
            </w:r>
            <w:r>
              <w:t>78</w:t>
            </w:r>
            <w:r w:rsidRPr="002B053B">
              <w:t xml:space="preserve"> </w:t>
            </w:r>
            <w:r w:rsidR="00BB3C43">
              <w:t>[46]</w:t>
            </w:r>
            <w:r>
              <w:t xml:space="preserve"> concerning the configuration of a </w:t>
            </w:r>
            <w:r w:rsidRPr="004109BD">
              <w:t>B-ALG service</w:t>
            </w:r>
            <w:r>
              <w:t xml:space="preserve"> (for MSRP traffic)</w:t>
            </w:r>
            <w:r w:rsidRPr="002B053B">
              <w:t>.</w:t>
            </w:r>
          </w:p>
        </w:tc>
      </w:tr>
      <w:tr w:rsidR="008D0C0C" w:rsidRPr="00296EE1" w14:paraId="12CC061C" w14:textId="77777777" w:rsidTr="00BE301E">
        <w:tblPrEx>
          <w:tblCellMar>
            <w:top w:w="0" w:type="dxa"/>
            <w:bottom w:w="0" w:type="dxa"/>
          </w:tblCellMar>
        </w:tblPrEx>
        <w:trPr>
          <w:jc w:val="center"/>
        </w:trPr>
        <w:tc>
          <w:tcPr>
            <w:tcW w:w="2268" w:type="dxa"/>
          </w:tcPr>
          <w:p w14:paraId="253799FD" w14:textId="77777777" w:rsidR="008D0C0C" w:rsidRDefault="008D0C0C" w:rsidP="00BE301E">
            <w:pPr>
              <w:pStyle w:val="TAC"/>
            </w:pPr>
            <w:r w:rsidRPr="000D5CEE">
              <w:t>Available Realms</w:t>
            </w:r>
          </w:p>
        </w:tc>
        <w:tc>
          <w:tcPr>
            <w:tcW w:w="1701" w:type="dxa"/>
          </w:tcPr>
          <w:p w14:paraId="611B55AD" w14:textId="77777777" w:rsidR="008D0C0C" w:rsidRDefault="008D0C0C" w:rsidP="00BE301E">
            <w:pPr>
              <w:pStyle w:val="TAC"/>
              <w:rPr>
                <w:rFonts w:hint="eastAsia"/>
              </w:rPr>
            </w:pPr>
            <w:smartTag w:uri="urn:schemas-microsoft-com:office:smarttags" w:element="place">
              <w:smartTag w:uri="urn:schemas-microsoft-com:office:smarttags" w:element="PlaceName">
                <w:r w:rsidRPr="000D5CEE">
                  <w:t>Termination</w:t>
                </w:r>
              </w:smartTag>
              <w:r w:rsidRPr="000D5CEE">
                <w:t xml:space="preserve"> </w:t>
              </w:r>
              <w:smartTag w:uri="urn:schemas-microsoft-com:office:smarttags" w:element="PlaceType">
                <w:r w:rsidRPr="000D5CEE">
                  <w:t>State</w:t>
                </w:r>
              </w:smartTag>
            </w:smartTag>
          </w:p>
        </w:tc>
        <w:tc>
          <w:tcPr>
            <w:tcW w:w="5670" w:type="dxa"/>
          </w:tcPr>
          <w:p w14:paraId="70B2B4B9" w14:textId="77777777" w:rsidR="008D0C0C" w:rsidRDefault="008D0C0C" w:rsidP="00BE301E">
            <w:pPr>
              <w:pStyle w:val="TAC"/>
            </w:pPr>
            <w:r>
              <w:t xml:space="preserve">According to </w:t>
            </w:r>
            <w:r>
              <w:rPr>
                <w:i/>
              </w:rPr>
              <w:t>Available Realms</w:t>
            </w:r>
            <w:r w:rsidRPr="000D5CEE">
              <w:t xml:space="preserve"> property in </w:t>
            </w:r>
            <w:r>
              <w:t xml:space="preserve">ITU-T Recommendation </w:t>
            </w:r>
            <w:r w:rsidRPr="000D5CEE">
              <w:t>H</w:t>
            </w:r>
            <w:r>
              <w:t>.</w:t>
            </w:r>
            <w:r w:rsidRPr="000D5CEE">
              <w:t>248.41 [1</w:t>
            </w:r>
            <w:r w:rsidR="00B86C5B">
              <w:t>4</w:t>
            </w:r>
            <w:r w:rsidRPr="000D5CEE">
              <w:t>].</w:t>
            </w:r>
          </w:p>
        </w:tc>
      </w:tr>
      <w:tr w:rsidR="008D0C0C" w:rsidRPr="00296EE1" w14:paraId="4507ECAA" w14:textId="77777777" w:rsidTr="00BE301E">
        <w:tblPrEx>
          <w:tblCellMar>
            <w:top w:w="0" w:type="dxa"/>
            <w:bottom w:w="0" w:type="dxa"/>
          </w:tblCellMar>
        </w:tblPrEx>
        <w:trPr>
          <w:jc w:val="center"/>
        </w:trPr>
        <w:tc>
          <w:tcPr>
            <w:tcW w:w="2268" w:type="dxa"/>
          </w:tcPr>
          <w:p w14:paraId="38131F0A" w14:textId="77777777" w:rsidR="008D0C0C" w:rsidRDefault="008D0C0C" w:rsidP="00BE301E">
            <w:pPr>
              <w:pStyle w:val="TAC"/>
            </w:pPr>
            <w:r>
              <w:t>BNC Release</w:t>
            </w:r>
          </w:p>
        </w:tc>
        <w:tc>
          <w:tcPr>
            <w:tcW w:w="1701" w:type="dxa"/>
          </w:tcPr>
          <w:p w14:paraId="509A8551" w14:textId="77777777" w:rsidR="008D0C0C" w:rsidRDefault="008D0C0C" w:rsidP="00BE301E">
            <w:pPr>
              <w:pStyle w:val="TAC"/>
            </w:pPr>
            <w:r>
              <w:rPr>
                <w:rFonts w:hint="eastAsia"/>
              </w:rPr>
              <w:t>Event</w:t>
            </w:r>
            <w:r w:rsidR="00203E48">
              <w:t xml:space="preserve">s, ObservedEvents </w:t>
            </w:r>
            <w:r>
              <w:rPr>
                <w:rFonts w:hint="eastAsia"/>
              </w:rPr>
              <w:t>Descriptor</w:t>
            </w:r>
          </w:p>
        </w:tc>
        <w:tc>
          <w:tcPr>
            <w:tcW w:w="5670" w:type="dxa"/>
          </w:tcPr>
          <w:p w14:paraId="52F96797" w14:textId="77777777" w:rsidR="008D0C0C" w:rsidRDefault="008D0C0C" w:rsidP="00BE301E">
            <w:pPr>
              <w:pStyle w:val="TAC"/>
            </w:pPr>
            <w:r>
              <w:t>As for the Events</w:t>
            </w:r>
            <w:r w:rsidR="00203E48">
              <w:t xml:space="preserve">/ObservedEvents </w:t>
            </w:r>
            <w:r>
              <w:t>Descriptor in subclause E.1.2.1/</w:t>
            </w:r>
            <w:r w:rsidR="0068414B">
              <w:rPr>
                <w:lang w:val="en-US"/>
              </w:rPr>
              <w:t xml:space="preserve">ITU-T Recommendation </w:t>
            </w:r>
            <w:r>
              <w:t xml:space="preserve">H.248.1 </w:t>
            </w:r>
            <w:r w:rsidR="00EE591C">
              <w:t xml:space="preserve">[3] </w:t>
            </w:r>
            <w:r>
              <w:t>"Cause"</w:t>
            </w:r>
          </w:p>
        </w:tc>
      </w:tr>
      <w:tr w:rsidR="00203E48" w:rsidRPr="00296EE1" w14:paraId="50DFB056" w14:textId="77777777" w:rsidTr="00BE301E">
        <w:tblPrEx>
          <w:tblCellMar>
            <w:top w:w="0" w:type="dxa"/>
            <w:bottom w:w="0" w:type="dxa"/>
          </w:tblCellMar>
        </w:tblPrEx>
        <w:trPr>
          <w:jc w:val="center"/>
        </w:trPr>
        <w:tc>
          <w:tcPr>
            <w:tcW w:w="2268" w:type="dxa"/>
          </w:tcPr>
          <w:p w14:paraId="5C0F034F" w14:textId="77777777" w:rsidR="00203E48" w:rsidRDefault="00203E48" w:rsidP="00BE301E">
            <w:pPr>
              <w:pStyle w:val="TAC"/>
            </w:pPr>
            <w:r>
              <w:t>Cause</w:t>
            </w:r>
          </w:p>
        </w:tc>
        <w:tc>
          <w:tcPr>
            <w:tcW w:w="1701" w:type="dxa"/>
          </w:tcPr>
          <w:p w14:paraId="46FEC777" w14:textId="77777777" w:rsidR="00203E48" w:rsidRDefault="00203E48" w:rsidP="00BE301E">
            <w:pPr>
              <w:pStyle w:val="TAC"/>
              <w:rPr>
                <w:rFonts w:hint="eastAsia"/>
              </w:rPr>
            </w:pPr>
            <w:r>
              <w:t xml:space="preserve">ObservedEvents </w:t>
            </w:r>
            <w:r>
              <w:rPr>
                <w:rFonts w:hint="eastAsia"/>
              </w:rPr>
              <w:t>Descriptor</w:t>
            </w:r>
          </w:p>
        </w:tc>
        <w:tc>
          <w:tcPr>
            <w:tcW w:w="5670" w:type="dxa"/>
          </w:tcPr>
          <w:p w14:paraId="3736EAEF" w14:textId="77777777" w:rsidR="00203E48" w:rsidRDefault="00203E48" w:rsidP="00BE301E">
            <w:pPr>
              <w:pStyle w:val="TAC"/>
            </w:pPr>
            <w:r>
              <w:t>As for the ObservedEvent</w:t>
            </w:r>
            <w:r w:rsidR="001D4B18">
              <w:t>sDescriptor</w:t>
            </w:r>
            <w:r>
              <w:t xml:space="preserve"> Parameter in subclause E.1.2.1/</w:t>
            </w:r>
            <w:r w:rsidR="0068414B">
              <w:rPr>
                <w:lang w:val="en-US"/>
              </w:rPr>
              <w:t xml:space="preserve"> ITU-T Recommendation </w:t>
            </w:r>
            <w:r>
              <w:t>H.248.1</w:t>
            </w:r>
            <w:r w:rsidR="00EE591C">
              <w:t xml:space="preserve"> [3]</w:t>
            </w:r>
            <w:r>
              <w:t xml:space="preserve"> "General cause"</w:t>
            </w:r>
          </w:p>
        </w:tc>
      </w:tr>
      <w:tr w:rsidR="008D0C0C" w:rsidRPr="00296EE1" w14:paraId="4471E491" w14:textId="77777777" w:rsidTr="00BE301E">
        <w:tblPrEx>
          <w:tblCellMar>
            <w:top w:w="0" w:type="dxa"/>
            <w:bottom w:w="0" w:type="dxa"/>
          </w:tblCellMar>
        </w:tblPrEx>
        <w:trPr>
          <w:jc w:val="center"/>
        </w:trPr>
        <w:tc>
          <w:tcPr>
            <w:tcW w:w="2268" w:type="dxa"/>
          </w:tcPr>
          <w:p w14:paraId="307CA118" w14:textId="77777777" w:rsidR="008D0C0C" w:rsidRDefault="008D0C0C" w:rsidP="00BE301E">
            <w:pPr>
              <w:pStyle w:val="TAC"/>
            </w:pPr>
            <w:r>
              <w:t>Changed Realms</w:t>
            </w:r>
          </w:p>
        </w:tc>
        <w:tc>
          <w:tcPr>
            <w:tcW w:w="1701" w:type="dxa"/>
          </w:tcPr>
          <w:p w14:paraId="383CE4FE" w14:textId="77777777" w:rsidR="008D0C0C" w:rsidRDefault="008D0C0C" w:rsidP="00BE301E">
            <w:pPr>
              <w:pStyle w:val="TAC"/>
            </w:pPr>
            <w:r w:rsidRPr="000D5CEE">
              <w:t>Observed Events</w:t>
            </w:r>
          </w:p>
        </w:tc>
        <w:tc>
          <w:tcPr>
            <w:tcW w:w="5670" w:type="dxa"/>
          </w:tcPr>
          <w:p w14:paraId="1329C4DC" w14:textId="77777777" w:rsidR="008D0C0C" w:rsidRDefault="008D0C0C" w:rsidP="00BE301E">
            <w:pPr>
              <w:pStyle w:val="TAC"/>
            </w:pPr>
            <w:r>
              <w:t xml:space="preserve">According to Observed Events Parameters for </w:t>
            </w:r>
            <w:r>
              <w:rPr>
                <w:i/>
              </w:rPr>
              <w:t>Available Realms Changed</w:t>
            </w:r>
            <w:r w:rsidRPr="000D5CEE">
              <w:t xml:space="preserve"> event in </w:t>
            </w:r>
            <w:r>
              <w:t xml:space="preserve">ITU-T Recommendation </w:t>
            </w:r>
            <w:r w:rsidRPr="000D5CEE">
              <w:t>H</w:t>
            </w:r>
            <w:r>
              <w:t>.</w:t>
            </w:r>
            <w:r w:rsidRPr="000D5CEE">
              <w:t>248.41 [1</w:t>
            </w:r>
            <w:r w:rsidR="00B86C5B">
              <w:t>4</w:t>
            </w:r>
            <w:r w:rsidRPr="000D5CEE">
              <w:t>].</w:t>
            </w:r>
          </w:p>
        </w:tc>
      </w:tr>
      <w:tr w:rsidR="008D0C0C" w:rsidRPr="00296EE1" w14:paraId="4B47C76E" w14:textId="77777777" w:rsidTr="00BE301E">
        <w:tblPrEx>
          <w:tblCellMar>
            <w:top w:w="0" w:type="dxa"/>
            <w:bottom w:w="0" w:type="dxa"/>
          </w:tblCellMar>
        </w:tblPrEx>
        <w:trPr>
          <w:jc w:val="center"/>
        </w:trPr>
        <w:tc>
          <w:tcPr>
            <w:tcW w:w="2268" w:type="dxa"/>
          </w:tcPr>
          <w:p w14:paraId="605A74CD" w14:textId="77777777" w:rsidR="008D0C0C" w:rsidRDefault="008D0C0C" w:rsidP="00BE301E">
            <w:pPr>
              <w:pStyle w:val="TAC"/>
            </w:pPr>
            <w:r>
              <w:t>Codec List</w:t>
            </w:r>
          </w:p>
        </w:tc>
        <w:tc>
          <w:tcPr>
            <w:tcW w:w="1701" w:type="dxa"/>
          </w:tcPr>
          <w:p w14:paraId="093FCC6B" w14:textId="77777777" w:rsidR="008D0C0C" w:rsidRPr="00296EE1" w:rsidRDefault="008D0C0C" w:rsidP="00BE301E">
            <w:pPr>
              <w:pStyle w:val="TAC"/>
            </w:pPr>
            <w:r>
              <w:t>Local Descriptor or Remote Descriptor</w:t>
            </w:r>
          </w:p>
        </w:tc>
        <w:tc>
          <w:tcPr>
            <w:tcW w:w="5670" w:type="dxa"/>
          </w:tcPr>
          <w:p w14:paraId="6F91E695" w14:textId="77777777" w:rsidR="008D0C0C" w:rsidRPr="00296EE1" w:rsidRDefault="008D0C0C" w:rsidP="00BE301E">
            <w:pPr>
              <w:pStyle w:val="TAC"/>
            </w:pPr>
            <w:r>
              <w:t>&lt;fmt list&gt; in a single SDP m-line.</w:t>
            </w:r>
            <w:r>
              <w:br/>
              <w:t xml:space="preserve">For a static RTP payload type, the codec type should be implied by the RTP payload type, if not then each codec type shall be provided in a separate SDP "a=rtpmap"-line and possibly additional SDP "a=fmtp"-line(s). </w:t>
            </w:r>
            <w:r>
              <w:br/>
              <w:t>For a dynamic RTP payload type, for each codec information on the codec type shall be provided in a separate SDP "a=rtpmap"-line and possibly additional SDP "a=fmtp"-line(s).</w:t>
            </w:r>
          </w:p>
        </w:tc>
      </w:tr>
      <w:tr w:rsidR="00947B6F" w14:paraId="25CCBB19" w14:textId="77777777" w:rsidTr="00575D34">
        <w:tblPrEx>
          <w:tblCellMar>
            <w:top w:w="0" w:type="dxa"/>
            <w:bottom w:w="0" w:type="dxa"/>
          </w:tblCellMar>
        </w:tblPrEx>
        <w:trPr>
          <w:jc w:val="center"/>
        </w:trPr>
        <w:tc>
          <w:tcPr>
            <w:tcW w:w="2268" w:type="dxa"/>
          </w:tcPr>
          <w:p w14:paraId="1BBAB6FB" w14:textId="77777777" w:rsidR="00947B6F" w:rsidRDefault="00947B6F" w:rsidP="00575D34">
            <w:pPr>
              <w:pStyle w:val="TAC"/>
            </w:pPr>
            <w:r>
              <w:t>Connectivity Mode</w:t>
            </w:r>
          </w:p>
        </w:tc>
        <w:tc>
          <w:tcPr>
            <w:tcW w:w="1701" w:type="dxa"/>
          </w:tcPr>
          <w:p w14:paraId="650A83DD" w14:textId="77777777" w:rsidR="00947B6F" w:rsidRDefault="00947B6F" w:rsidP="00575D34">
            <w:pPr>
              <w:pStyle w:val="TAC"/>
            </w:pPr>
            <w:r>
              <w:t>Local Control</w:t>
            </w:r>
          </w:p>
        </w:tc>
        <w:tc>
          <w:tcPr>
            <w:tcW w:w="5670" w:type="dxa"/>
          </w:tcPr>
          <w:p w14:paraId="5F719677" w14:textId="77777777" w:rsidR="00947B6F" w:rsidRPr="005A6A58" w:rsidRDefault="00947B6F" w:rsidP="00575D34">
            <w:pPr>
              <w:pStyle w:val="TAC"/>
              <w:rPr>
                <w:lang w:val="fr-FR"/>
              </w:rPr>
            </w:pPr>
            <w:r w:rsidRPr="005A6A58">
              <w:rPr>
                <w:lang w:val="fr-FR"/>
              </w:rPr>
              <w:t>ITU-T Recommendation H.248.1 [</w:t>
            </w:r>
            <w:r w:rsidR="0012449D">
              <w:rPr>
                <w:lang w:val="fr-FR"/>
              </w:rPr>
              <w:t>3</w:t>
            </w:r>
            <w:r w:rsidRPr="005A6A58">
              <w:rPr>
                <w:lang w:val="fr-FR"/>
              </w:rPr>
              <w:t>] Mode property.</w:t>
            </w:r>
          </w:p>
          <w:p w14:paraId="23A643A0" w14:textId="77777777" w:rsidR="00947B6F" w:rsidRDefault="00947B6F" w:rsidP="00575D34">
            <w:pPr>
              <w:pStyle w:val="TAC"/>
            </w:pPr>
            <w:r>
              <w:t xml:space="preserve">Binary Encoding: </w:t>
            </w:r>
            <w:r>
              <w:tab/>
            </w:r>
            <w:r w:rsidRPr="008E390B">
              <w:t xml:space="preserve">Encoding as per </w:t>
            </w:r>
            <w:r>
              <w:t xml:space="preserve">ITU-T Recommendation </w:t>
            </w:r>
            <w:r w:rsidRPr="008E390B">
              <w:t>H.248.1</w:t>
            </w:r>
            <w:r>
              <w:t xml:space="preserve"> Annex A [</w:t>
            </w:r>
            <w:r w:rsidR="0012449D">
              <w:t>3</w:t>
            </w:r>
            <w:r>
              <w:t>] "streamMode"</w:t>
            </w:r>
          </w:p>
          <w:p w14:paraId="3C7D1649" w14:textId="77777777" w:rsidR="00947B6F" w:rsidRDefault="00947B6F" w:rsidP="00575D34">
            <w:pPr>
              <w:pStyle w:val="TAC"/>
            </w:pPr>
            <w:r>
              <w:t xml:space="preserve">Textual Encoding: </w:t>
            </w:r>
            <w:r>
              <w:tab/>
            </w:r>
            <w:r w:rsidRPr="008E390B">
              <w:t xml:space="preserve">Encoding as per </w:t>
            </w:r>
            <w:r>
              <w:t xml:space="preserve">ITU-T Recommendation </w:t>
            </w:r>
            <w:r w:rsidRPr="008E390B">
              <w:t>H.248.1</w:t>
            </w:r>
            <w:r>
              <w:t xml:space="preserve"> </w:t>
            </w:r>
            <w:r w:rsidRPr="008E390B">
              <w:t xml:space="preserve">Annex B </w:t>
            </w:r>
            <w:r>
              <w:t>[</w:t>
            </w:r>
            <w:r w:rsidR="0012449D">
              <w:t>3</w:t>
            </w:r>
            <w:r>
              <w:t>]</w:t>
            </w:r>
            <w:r w:rsidRPr="008E390B">
              <w:t>"</w:t>
            </w:r>
            <w:r>
              <w:t>streamMode</w:t>
            </w:r>
            <w:r w:rsidRPr="008E390B">
              <w:t>".</w:t>
            </w:r>
          </w:p>
        </w:tc>
      </w:tr>
      <w:tr w:rsidR="008D0C0C" w:rsidRPr="00296EE1" w14:paraId="3AE8BFBD" w14:textId="77777777" w:rsidTr="00BE301E">
        <w:tblPrEx>
          <w:tblCellMar>
            <w:top w:w="0" w:type="dxa"/>
            <w:bottom w:w="0" w:type="dxa"/>
          </w:tblCellMar>
        </w:tblPrEx>
        <w:trPr>
          <w:jc w:val="center"/>
        </w:trPr>
        <w:tc>
          <w:tcPr>
            <w:tcW w:w="2268" w:type="dxa"/>
          </w:tcPr>
          <w:p w14:paraId="3A3279FC" w14:textId="77777777" w:rsidR="008D0C0C" w:rsidRDefault="008D0C0C" w:rsidP="00BE301E">
            <w:pPr>
              <w:pStyle w:val="TAC"/>
            </w:pPr>
            <w:r>
              <w:t>Context ID</w:t>
            </w:r>
          </w:p>
        </w:tc>
        <w:tc>
          <w:tcPr>
            <w:tcW w:w="1701" w:type="dxa"/>
          </w:tcPr>
          <w:p w14:paraId="3D7E9276" w14:textId="77777777" w:rsidR="008D0C0C" w:rsidRPr="00296EE1" w:rsidRDefault="008D0C0C" w:rsidP="00BE301E">
            <w:pPr>
              <w:pStyle w:val="TAC"/>
            </w:pPr>
            <w:r>
              <w:t>NA</w:t>
            </w:r>
          </w:p>
        </w:tc>
        <w:tc>
          <w:tcPr>
            <w:tcW w:w="5670" w:type="dxa"/>
          </w:tcPr>
          <w:p w14:paraId="3BC59182" w14:textId="77777777" w:rsidR="008D0C0C" w:rsidRDefault="008D0C0C" w:rsidP="00BE301E">
            <w:pPr>
              <w:pStyle w:val="TAC"/>
            </w:pPr>
            <w:r>
              <w:t xml:space="preserve">Binary Encoding: </w:t>
            </w:r>
            <w:r>
              <w:tab/>
              <w:t>As per ITU-T Recommendation H.248.1 [</w:t>
            </w:r>
            <w:r>
              <w:rPr>
                <w:rFonts w:hint="eastAsia"/>
              </w:rPr>
              <w:t>3</w:t>
            </w:r>
            <w:r>
              <w:t>] Annex A.</w:t>
            </w:r>
          </w:p>
          <w:p w14:paraId="256BFD7F" w14:textId="77777777" w:rsidR="008D0C0C" w:rsidRPr="00296EE1" w:rsidRDefault="008D0C0C" w:rsidP="00BE301E">
            <w:pPr>
              <w:pStyle w:val="TAC"/>
            </w:pPr>
            <w:r>
              <w:t xml:space="preserve">Textual Encoding: </w:t>
            </w:r>
            <w:r>
              <w:tab/>
              <w:t>As per ITU-T Recommendation H.248.1 [</w:t>
            </w:r>
            <w:r>
              <w:rPr>
                <w:rFonts w:hint="eastAsia"/>
              </w:rPr>
              <w:t>3</w:t>
            </w:r>
            <w:r>
              <w:t>] Annex B.</w:t>
            </w:r>
          </w:p>
        </w:tc>
      </w:tr>
      <w:tr w:rsidR="00223FBD" w:rsidRPr="00296EE1" w14:paraId="4C0E6973" w14:textId="77777777" w:rsidTr="00BE301E">
        <w:tblPrEx>
          <w:tblCellMar>
            <w:top w:w="0" w:type="dxa"/>
            <w:bottom w:w="0" w:type="dxa"/>
          </w:tblCellMar>
        </w:tblPrEx>
        <w:trPr>
          <w:jc w:val="center"/>
        </w:trPr>
        <w:tc>
          <w:tcPr>
            <w:tcW w:w="2268" w:type="dxa"/>
          </w:tcPr>
          <w:p w14:paraId="0E107DE5" w14:textId="77777777" w:rsidR="00223FBD" w:rsidRDefault="00223FBD" w:rsidP="00BE301E">
            <w:pPr>
              <w:pStyle w:val="TAC"/>
            </w:pPr>
            <w:r>
              <w:t>Delay Variation Tolerance</w:t>
            </w:r>
          </w:p>
        </w:tc>
        <w:tc>
          <w:tcPr>
            <w:tcW w:w="1701" w:type="dxa"/>
          </w:tcPr>
          <w:p w14:paraId="29BA7191" w14:textId="77777777" w:rsidR="00223FBD" w:rsidRDefault="00223FBD" w:rsidP="00BE301E">
            <w:pPr>
              <w:pStyle w:val="TAC"/>
            </w:pPr>
            <w:r>
              <w:t>Local Control</w:t>
            </w:r>
          </w:p>
        </w:tc>
        <w:tc>
          <w:tcPr>
            <w:tcW w:w="5670" w:type="dxa"/>
          </w:tcPr>
          <w:p w14:paraId="70A38411" w14:textId="77777777" w:rsidR="00223FBD" w:rsidRDefault="00223FBD" w:rsidP="00BE301E">
            <w:pPr>
              <w:pStyle w:val="TAC"/>
            </w:pPr>
            <w:r>
              <w:t>This is the tman/dvt property from ITU-T Recommendation H.248.53 [1</w:t>
            </w:r>
            <w:r w:rsidR="00DA4279">
              <w:t>3</w:t>
            </w:r>
            <w:r>
              <w:t>]</w:t>
            </w:r>
          </w:p>
        </w:tc>
      </w:tr>
      <w:tr w:rsidR="008D0C0C" w:rsidRPr="00296EE1" w14:paraId="797D062D" w14:textId="77777777" w:rsidTr="00BE301E">
        <w:tblPrEx>
          <w:tblCellMar>
            <w:top w:w="0" w:type="dxa"/>
            <w:bottom w:w="0" w:type="dxa"/>
          </w:tblCellMar>
        </w:tblPrEx>
        <w:trPr>
          <w:jc w:val="center"/>
        </w:trPr>
        <w:tc>
          <w:tcPr>
            <w:tcW w:w="2268" w:type="dxa"/>
          </w:tcPr>
          <w:p w14:paraId="5FF0428F" w14:textId="77777777" w:rsidR="008D0C0C" w:rsidRDefault="008D0C0C" w:rsidP="00BE301E">
            <w:pPr>
              <w:pStyle w:val="TAC"/>
            </w:pPr>
            <w:r w:rsidRPr="00B23098">
              <w:t>Diffserv Code Point</w:t>
            </w:r>
          </w:p>
        </w:tc>
        <w:tc>
          <w:tcPr>
            <w:tcW w:w="1701" w:type="dxa"/>
          </w:tcPr>
          <w:p w14:paraId="1F36435D" w14:textId="77777777" w:rsidR="008D0C0C" w:rsidRDefault="008D0C0C" w:rsidP="00BE301E">
            <w:pPr>
              <w:pStyle w:val="TAC"/>
            </w:pPr>
            <w:r w:rsidRPr="00B23098">
              <w:t>Local Control</w:t>
            </w:r>
          </w:p>
        </w:tc>
        <w:tc>
          <w:tcPr>
            <w:tcW w:w="5670" w:type="dxa"/>
          </w:tcPr>
          <w:p w14:paraId="7FC31156" w14:textId="77777777" w:rsidR="008D0C0C" w:rsidRDefault="008D0C0C" w:rsidP="00BE301E">
            <w:pPr>
              <w:pStyle w:val="TAC"/>
            </w:pPr>
            <w:r>
              <w:t xml:space="preserve">Defined according to the </w:t>
            </w:r>
            <w:r>
              <w:rPr>
                <w:i/>
              </w:rPr>
              <w:t>Differentiated Services Code Point</w:t>
            </w:r>
            <w:r w:rsidRPr="00B23098">
              <w:t xml:space="preserve"> property in </w:t>
            </w:r>
            <w:r w:rsidR="00EE591C">
              <w:t xml:space="preserve">ITU-T </w:t>
            </w:r>
            <w:r w:rsidR="00EE591C">
              <w:rPr>
                <w:lang w:val="en-US"/>
              </w:rPr>
              <w:t xml:space="preserve">Recommendation </w:t>
            </w:r>
            <w:r w:rsidRPr="00B23098">
              <w:t>H</w:t>
            </w:r>
            <w:r>
              <w:t>.</w:t>
            </w:r>
            <w:r w:rsidRPr="00B23098">
              <w:t>248.52 [1</w:t>
            </w:r>
            <w:r w:rsidR="00B86C5B">
              <w:t>2</w:t>
            </w:r>
            <w:r w:rsidRPr="00B23098">
              <w:t>].</w:t>
            </w:r>
          </w:p>
        </w:tc>
      </w:tr>
      <w:tr w:rsidR="008D0C0C" w:rsidRPr="00296EE1" w14:paraId="01186284" w14:textId="77777777" w:rsidTr="00BE301E">
        <w:tblPrEx>
          <w:tblCellMar>
            <w:top w:w="0" w:type="dxa"/>
            <w:bottom w:w="0" w:type="dxa"/>
          </w:tblCellMar>
        </w:tblPrEx>
        <w:trPr>
          <w:jc w:val="center"/>
        </w:trPr>
        <w:tc>
          <w:tcPr>
            <w:tcW w:w="2268" w:type="dxa"/>
          </w:tcPr>
          <w:p w14:paraId="4C62E8F4" w14:textId="77777777" w:rsidR="008D0C0C" w:rsidRDefault="008D0C0C" w:rsidP="00BE301E">
            <w:pPr>
              <w:pStyle w:val="TAC"/>
            </w:pPr>
            <w:r w:rsidRPr="00B23098">
              <w:t>Diffserv Tagging Behaviour</w:t>
            </w:r>
          </w:p>
        </w:tc>
        <w:tc>
          <w:tcPr>
            <w:tcW w:w="1701" w:type="dxa"/>
          </w:tcPr>
          <w:p w14:paraId="098FB52E" w14:textId="77777777" w:rsidR="008D0C0C" w:rsidRDefault="008D0C0C" w:rsidP="00BE301E">
            <w:pPr>
              <w:pStyle w:val="TAC"/>
            </w:pPr>
            <w:r w:rsidRPr="00B23098">
              <w:t>Local Control</w:t>
            </w:r>
          </w:p>
        </w:tc>
        <w:tc>
          <w:tcPr>
            <w:tcW w:w="5670" w:type="dxa"/>
          </w:tcPr>
          <w:p w14:paraId="692665B3" w14:textId="77777777" w:rsidR="008D0C0C" w:rsidRDefault="008D0C0C" w:rsidP="00BE301E">
            <w:pPr>
              <w:pStyle w:val="TAC"/>
            </w:pPr>
            <w:r>
              <w:t xml:space="preserve">Defined according to the </w:t>
            </w:r>
            <w:r>
              <w:rPr>
                <w:i/>
              </w:rPr>
              <w:t xml:space="preserve">Tagging Behaviour </w:t>
            </w:r>
            <w:r w:rsidRPr="00B23098">
              <w:t xml:space="preserve">property in </w:t>
            </w:r>
            <w:r w:rsidR="0068414B">
              <w:rPr>
                <w:lang w:val="en-US"/>
              </w:rPr>
              <w:t xml:space="preserve">ITU-T Recommendation </w:t>
            </w:r>
            <w:r w:rsidRPr="00B23098">
              <w:t>H</w:t>
            </w:r>
            <w:r>
              <w:t>.</w:t>
            </w:r>
            <w:r w:rsidRPr="00B23098">
              <w:t>248.52 [1</w:t>
            </w:r>
            <w:r w:rsidR="00B86C5B">
              <w:t>2</w:t>
            </w:r>
            <w:r w:rsidRPr="00B23098">
              <w:t>].</w:t>
            </w:r>
          </w:p>
        </w:tc>
      </w:tr>
      <w:tr w:rsidR="00F24AA7" w14:paraId="6A6AA7ED" w14:textId="77777777" w:rsidTr="005500A0">
        <w:tblPrEx>
          <w:tblCellMar>
            <w:top w:w="0" w:type="dxa"/>
            <w:bottom w:w="0" w:type="dxa"/>
          </w:tblCellMar>
        </w:tblPrEx>
        <w:trPr>
          <w:jc w:val="center"/>
        </w:trPr>
        <w:tc>
          <w:tcPr>
            <w:tcW w:w="2268" w:type="dxa"/>
          </w:tcPr>
          <w:p w14:paraId="1F88174E" w14:textId="77777777" w:rsidR="00F24AA7" w:rsidRPr="003C7525" w:rsidRDefault="00F24AA7" w:rsidP="005500A0">
            <w:pPr>
              <w:pStyle w:val="TAC"/>
            </w:pPr>
            <w:r>
              <w:t>ECN Congestion Response</w:t>
            </w:r>
          </w:p>
        </w:tc>
        <w:tc>
          <w:tcPr>
            <w:tcW w:w="1701" w:type="dxa"/>
          </w:tcPr>
          <w:p w14:paraId="42F2CB67" w14:textId="77777777" w:rsidR="00F24AA7" w:rsidRPr="003C7525" w:rsidRDefault="00F24AA7" w:rsidP="005500A0">
            <w:pPr>
              <w:pStyle w:val="TAC"/>
            </w:pPr>
            <w:r>
              <w:t>Local descriptor or Remote Descriptor</w:t>
            </w:r>
          </w:p>
        </w:tc>
        <w:tc>
          <w:tcPr>
            <w:tcW w:w="5670" w:type="dxa"/>
          </w:tcPr>
          <w:p w14:paraId="7771F902" w14:textId="77777777" w:rsidR="00F24AA7" w:rsidRDefault="00F24AA7" w:rsidP="005500A0">
            <w:pPr>
              <w:pStyle w:val="TAC"/>
            </w:pPr>
            <w:r>
              <w:t xml:space="preserve">Defined according to "Congestion Response Method" property in </w:t>
            </w:r>
            <w:r w:rsidR="00171380">
              <w:rPr>
                <w:lang w:val="en-US"/>
              </w:rPr>
              <w:t xml:space="preserve">ITU-T Recommendation </w:t>
            </w:r>
            <w:r w:rsidR="00171380" w:rsidRPr="00B23098">
              <w:t>H</w:t>
            </w:r>
            <w:r w:rsidR="00171380">
              <w:t>.</w:t>
            </w:r>
            <w:r w:rsidR="00171380" w:rsidRPr="00B23098">
              <w:t>248.</w:t>
            </w:r>
            <w:r w:rsidR="00171380">
              <w:rPr>
                <w:rFonts w:hint="eastAsia"/>
                <w:lang w:eastAsia="zh-CN"/>
              </w:rPr>
              <w:t>82</w:t>
            </w:r>
            <w:r w:rsidR="00171380">
              <w:rPr>
                <w:lang w:eastAsia="zh-CN"/>
              </w:rPr>
              <w:t xml:space="preserve"> </w:t>
            </w:r>
            <w:r w:rsidR="00DA36DF">
              <w:rPr>
                <w:lang w:eastAsia="zh-CN"/>
              </w:rPr>
              <w:t>[40]</w:t>
            </w:r>
            <w:r>
              <w:t>.</w:t>
            </w:r>
            <w:r w:rsidR="00697E25">
              <w:t xml:space="preserve"> </w:t>
            </w:r>
            <w:r w:rsidR="00DA36DF">
              <w:t>(</w:t>
            </w:r>
            <w:r w:rsidR="00697E25">
              <w:t>NOTE</w:t>
            </w:r>
            <w:r w:rsidR="00DA36DF">
              <w:t>)</w:t>
            </w:r>
          </w:p>
        </w:tc>
      </w:tr>
      <w:tr w:rsidR="00F24AA7" w14:paraId="63C395CE" w14:textId="77777777" w:rsidTr="005500A0">
        <w:tblPrEx>
          <w:tblCellMar>
            <w:top w:w="0" w:type="dxa"/>
            <w:bottom w:w="0" w:type="dxa"/>
          </w:tblCellMar>
        </w:tblPrEx>
        <w:trPr>
          <w:jc w:val="center"/>
        </w:trPr>
        <w:tc>
          <w:tcPr>
            <w:tcW w:w="2268" w:type="dxa"/>
          </w:tcPr>
          <w:p w14:paraId="18B92603" w14:textId="77777777" w:rsidR="00F24AA7" w:rsidRPr="003C7525" w:rsidRDefault="00F24AA7" w:rsidP="005500A0">
            <w:pPr>
              <w:pStyle w:val="TAC"/>
            </w:pPr>
            <w:r>
              <w:t>ECN ECT Marking</w:t>
            </w:r>
          </w:p>
        </w:tc>
        <w:tc>
          <w:tcPr>
            <w:tcW w:w="1701" w:type="dxa"/>
          </w:tcPr>
          <w:p w14:paraId="11F3FEAF" w14:textId="77777777" w:rsidR="00F24AA7" w:rsidRPr="003C7525" w:rsidRDefault="00F24AA7" w:rsidP="005500A0">
            <w:pPr>
              <w:pStyle w:val="TAC"/>
            </w:pPr>
            <w:r>
              <w:t>Local descriptor or Remote Descriptor</w:t>
            </w:r>
          </w:p>
        </w:tc>
        <w:tc>
          <w:tcPr>
            <w:tcW w:w="5670" w:type="dxa"/>
          </w:tcPr>
          <w:p w14:paraId="587E3EE3" w14:textId="77777777" w:rsidR="00697E25" w:rsidRDefault="00F24AA7" w:rsidP="00697E25">
            <w:pPr>
              <w:pStyle w:val="TAC"/>
            </w:pPr>
            <w:r>
              <w:t xml:space="preserve">Defined according to "ECT Marking" property  in </w:t>
            </w:r>
            <w:r w:rsidR="00171380">
              <w:rPr>
                <w:lang w:val="en-US"/>
              </w:rPr>
              <w:t xml:space="preserve">ITU-T Recommendation </w:t>
            </w:r>
            <w:r w:rsidR="00171380" w:rsidRPr="00B23098">
              <w:t>H</w:t>
            </w:r>
            <w:r w:rsidR="00171380">
              <w:t>.</w:t>
            </w:r>
            <w:r w:rsidR="00171380" w:rsidRPr="00B23098">
              <w:t>248.</w:t>
            </w:r>
            <w:r w:rsidR="00171380">
              <w:rPr>
                <w:rFonts w:hint="eastAsia"/>
                <w:lang w:eastAsia="zh-CN"/>
              </w:rPr>
              <w:t>82</w:t>
            </w:r>
            <w:r w:rsidR="00DA36DF">
              <w:rPr>
                <w:lang w:eastAsia="zh-CN"/>
              </w:rPr>
              <w:t xml:space="preserve"> [40].</w:t>
            </w:r>
          </w:p>
          <w:p w14:paraId="7E3F76F5" w14:textId="77777777" w:rsidR="00F24AA7" w:rsidRDefault="00DA36DF" w:rsidP="00697E25">
            <w:pPr>
              <w:pStyle w:val="TAC"/>
            </w:pPr>
            <w:r>
              <w:t>(</w:t>
            </w:r>
            <w:r w:rsidR="00697E25">
              <w:t>NOTE</w:t>
            </w:r>
            <w:r>
              <w:t>)</w:t>
            </w:r>
          </w:p>
        </w:tc>
      </w:tr>
      <w:tr w:rsidR="00F24AA7" w:rsidRPr="003C7525" w14:paraId="357C7D20" w14:textId="77777777" w:rsidTr="005500A0">
        <w:tblPrEx>
          <w:tblCellMar>
            <w:top w:w="0" w:type="dxa"/>
            <w:bottom w:w="0" w:type="dxa"/>
          </w:tblCellMar>
        </w:tblPrEx>
        <w:trPr>
          <w:jc w:val="center"/>
        </w:trPr>
        <w:tc>
          <w:tcPr>
            <w:tcW w:w="2268" w:type="dxa"/>
          </w:tcPr>
          <w:p w14:paraId="6156E2F7" w14:textId="77777777" w:rsidR="00F24AA7" w:rsidRPr="003C7525" w:rsidRDefault="00F24AA7" w:rsidP="005500A0">
            <w:pPr>
              <w:pStyle w:val="TAC"/>
              <w:rPr>
                <w:rFonts w:hint="eastAsia"/>
                <w:lang w:eastAsia="zh-CN"/>
              </w:rPr>
            </w:pPr>
            <w:r w:rsidRPr="003C7525">
              <w:t>ECN Enable</w:t>
            </w:r>
            <w:r w:rsidRPr="003C7525">
              <w:rPr>
                <w:rFonts w:hint="eastAsia"/>
                <w:lang w:eastAsia="zh-CN"/>
              </w:rPr>
              <w:t>d</w:t>
            </w:r>
          </w:p>
        </w:tc>
        <w:tc>
          <w:tcPr>
            <w:tcW w:w="1701" w:type="dxa"/>
          </w:tcPr>
          <w:p w14:paraId="5D4E037B" w14:textId="77777777" w:rsidR="00F24AA7" w:rsidRPr="00420EF6" w:rsidRDefault="00F24AA7" w:rsidP="005500A0">
            <w:pPr>
              <w:pStyle w:val="TAC"/>
            </w:pPr>
            <w:r w:rsidRPr="003C7525">
              <w:t>Local Descriptor or Remote Descriptor</w:t>
            </w:r>
          </w:p>
        </w:tc>
        <w:tc>
          <w:tcPr>
            <w:tcW w:w="5670" w:type="dxa"/>
          </w:tcPr>
          <w:p w14:paraId="14E87927" w14:textId="77777777" w:rsidR="00F24AA7" w:rsidRPr="003C7525" w:rsidRDefault="00F24AA7" w:rsidP="005500A0">
            <w:pPr>
              <w:pStyle w:val="TAC"/>
            </w:pPr>
            <w:r>
              <w:t xml:space="preserve">Defined according to </w:t>
            </w:r>
            <w:r>
              <w:rPr>
                <w:rFonts w:hint="eastAsia"/>
                <w:lang w:eastAsia="zh-CN"/>
              </w:rPr>
              <w:t xml:space="preserve">the </w:t>
            </w:r>
            <w:r>
              <w:t xml:space="preserve">"ECN Enabled" property </w:t>
            </w:r>
            <w:r w:rsidRPr="0047670E">
              <w:t xml:space="preserve">in </w:t>
            </w:r>
            <w:r w:rsidR="00171380">
              <w:rPr>
                <w:lang w:val="en-US"/>
              </w:rPr>
              <w:t xml:space="preserve">ITU-T Recommendation </w:t>
            </w:r>
            <w:r w:rsidR="00171380" w:rsidRPr="00B23098">
              <w:t>H</w:t>
            </w:r>
            <w:r w:rsidR="00171380">
              <w:t>.</w:t>
            </w:r>
            <w:r w:rsidR="00171380" w:rsidRPr="00B23098">
              <w:t>248.</w:t>
            </w:r>
            <w:r w:rsidR="00171380">
              <w:rPr>
                <w:rFonts w:hint="eastAsia"/>
                <w:lang w:eastAsia="zh-CN"/>
              </w:rPr>
              <w:t>82</w:t>
            </w:r>
            <w:r w:rsidR="00DA36DF">
              <w:rPr>
                <w:lang w:eastAsia="zh-CN"/>
              </w:rPr>
              <w:t xml:space="preserve"> [40]</w:t>
            </w:r>
            <w:r>
              <w:rPr>
                <w:lang w:eastAsia="zh-CN"/>
              </w:rPr>
              <w:t>.</w:t>
            </w:r>
          </w:p>
        </w:tc>
      </w:tr>
      <w:tr w:rsidR="00F24AA7" w:rsidRPr="003C7525" w14:paraId="5A77F128" w14:textId="77777777" w:rsidTr="005500A0">
        <w:tblPrEx>
          <w:tblCellMar>
            <w:top w:w="0" w:type="dxa"/>
            <w:bottom w:w="0" w:type="dxa"/>
          </w:tblCellMar>
        </w:tblPrEx>
        <w:trPr>
          <w:jc w:val="center"/>
        </w:trPr>
        <w:tc>
          <w:tcPr>
            <w:tcW w:w="2268" w:type="dxa"/>
          </w:tcPr>
          <w:p w14:paraId="03D8F1B2" w14:textId="77777777" w:rsidR="00F24AA7" w:rsidRPr="003C7525" w:rsidRDefault="00F24AA7" w:rsidP="005500A0">
            <w:pPr>
              <w:pStyle w:val="TAC"/>
            </w:pPr>
            <w:r w:rsidRPr="003C7525">
              <w:t>ECN Failure</w:t>
            </w:r>
          </w:p>
        </w:tc>
        <w:tc>
          <w:tcPr>
            <w:tcW w:w="1701" w:type="dxa"/>
          </w:tcPr>
          <w:p w14:paraId="34BCEE91" w14:textId="77777777" w:rsidR="00F24AA7" w:rsidRPr="003C7525" w:rsidRDefault="00F24AA7" w:rsidP="005500A0">
            <w:pPr>
              <w:pStyle w:val="TAC"/>
            </w:pPr>
            <w:r w:rsidRPr="003C7525">
              <w:t xml:space="preserve">Events, </w:t>
            </w:r>
          </w:p>
          <w:p w14:paraId="4F18ED4B" w14:textId="77777777" w:rsidR="00F24AA7" w:rsidRPr="003C7525" w:rsidRDefault="00F24AA7" w:rsidP="005500A0">
            <w:pPr>
              <w:pStyle w:val="TAC"/>
            </w:pPr>
            <w:r w:rsidRPr="003C7525">
              <w:t>Observed Events</w:t>
            </w:r>
          </w:p>
        </w:tc>
        <w:tc>
          <w:tcPr>
            <w:tcW w:w="5670" w:type="dxa"/>
          </w:tcPr>
          <w:p w14:paraId="0A542E11" w14:textId="77777777" w:rsidR="00F24AA7" w:rsidRPr="003C7525" w:rsidRDefault="00F24AA7" w:rsidP="005500A0">
            <w:pPr>
              <w:pStyle w:val="TAC"/>
            </w:pPr>
            <w:r>
              <w:t xml:space="preserve">Defined according to </w:t>
            </w:r>
            <w:r>
              <w:rPr>
                <w:rFonts w:hint="eastAsia"/>
                <w:lang w:eastAsia="zh-CN"/>
              </w:rPr>
              <w:t xml:space="preserve">the </w:t>
            </w:r>
            <w:r>
              <w:t xml:space="preserve">"ECN Failure" Event </w:t>
            </w:r>
            <w:r w:rsidRPr="0047670E">
              <w:t xml:space="preserve">in </w:t>
            </w:r>
            <w:r w:rsidR="00171380">
              <w:rPr>
                <w:lang w:val="en-US"/>
              </w:rPr>
              <w:t xml:space="preserve">ITU-T Recommendation </w:t>
            </w:r>
            <w:r w:rsidR="00171380" w:rsidRPr="00B23098">
              <w:t>H</w:t>
            </w:r>
            <w:r w:rsidR="00171380">
              <w:t>.</w:t>
            </w:r>
            <w:r w:rsidR="00171380" w:rsidRPr="00B23098">
              <w:t>248.</w:t>
            </w:r>
            <w:r w:rsidR="00171380">
              <w:rPr>
                <w:rFonts w:hint="eastAsia"/>
                <w:lang w:eastAsia="zh-CN"/>
              </w:rPr>
              <w:t>82</w:t>
            </w:r>
            <w:r w:rsidR="00DA36DF">
              <w:rPr>
                <w:lang w:eastAsia="zh-CN"/>
              </w:rPr>
              <w:t xml:space="preserve"> [40]</w:t>
            </w:r>
            <w:r>
              <w:t>.</w:t>
            </w:r>
          </w:p>
        </w:tc>
      </w:tr>
      <w:tr w:rsidR="001D4B18" w14:paraId="62C792E5" w14:textId="77777777" w:rsidTr="00BE2C3F">
        <w:tblPrEx>
          <w:tblCellMar>
            <w:top w:w="0" w:type="dxa"/>
            <w:bottom w:w="0" w:type="dxa"/>
          </w:tblCellMar>
        </w:tblPrEx>
        <w:trPr>
          <w:jc w:val="center"/>
        </w:trPr>
        <w:tc>
          <w:tcPr>
            <w:tcW w:w="2268" w:type="dxa"/>
          </w:tcPr>
          <w:p w14:paraId="466B6119" w14:textId="77777777" w:rsidR="001D4B18" w:rsidRDefault="001D4B18" w:rsidP="00BE2C3F">
            <w:pPr>
              <w:pStyle w:val="TAC"/>
            </w:pPr>
            <w:r>
              <w:t>ECN Failure Type</w:t>
            </w:r>
          </w:p>
        </w:tc>
        <w:tc>
          <w:tcPr>
            <w:tcW w:w="1701" w:type="dxa"/>
          </w:tcPr>
          <w:p w14:paraId="2078E68F" w14:textId="77777777" w:rsidR="001D4B18" w:rsidRDefault="001D4B18" w:rsidP="00BE2C3F">
            <w:pPr>
              <w:pStyle w:val="TAC"/>
              <w:rPr>
                <w:rFonts w:hint="eastAsia"/>
              </w:rPr>
            </w:pPr>
            <w:r>
              <w:t xml:space="preserve">ObservedEvents </w:t>
            </w:r>
            <w:r>
              <w:rPr>
                <w:rFonts w:hint="eastAsia"/>
              </w:rPr>
              <w:t>Descriptor</w:t>
            </w:r>
          </w:p>
        </w:tc>
        <w:tc>
          <w:tcPr>
            <w:tcW w:w="5670" w:type="dxa"/>
          </w:tcPr>
          <w:p w14:paraId="5931B3B2" w14:textId="77777777" w:rsidR="001D4B18" w:rsidRDefault="001D4B18" w:rsidP="00BE2C3F">
            <w:pPr>
              <w:pStyle w:val="TAC"/>
            </w:pPr>
            <w:r>
              <w:t xml:space="preserve">As for the ObservedEventsDescriptor Parameter "Failure Type" in </w:t>
            </w:r>
            <w:r w:rsidR="00DA36DF">
              <w:rPr>
                <w:lang w:val="en-US"/>
              </w:rPr>
              <w:t xml:space="preserve">ITU-T Recommendation </w:t>
            </w:r>
            <w:r w:rsidR="00DA36DF" w:rsidRPr="00B23098">
              <w:t>H</w:t>
            </w:r>
            <w:r w:rsidR="00DA36DF">
              <w:t>.</w:t>
            </w:r>
            <w:r w:rsidR="00DA36DF" w:rsidRPr="00B23098">
              <w:t>248.</w:t>
            </w:r>
            <w:r w:rsidR="00DA36DF">
              <w:rPr>
                <w:rFonts w:hint="eastAsia"/>
                <w:lang w:eastAsia="zh-CN"/>
              </w:rPr>
              <w:t>82</w:t>
            </w:r>
            <w:r w:rsidR="00DA36DF">
              <w:rPr>
                <w:lang w:eastAsia="zh-CN"/>
              </w:rPr>
              <w:t xml:space="preserve"> </w:t>
            </w:r>
            <w:r w:rsidR="00DA36DF" w:rsidRPr="008F1377">
              <w:t>[</w:t>
            </w:r>
            <w:r w:rsidR="00DA36DF">
              <w:rPr>
                <w:lang w:eastAsia="zh-CN"/>
              </w:rPr>
              <w:t>40</w:t>
            </w:r>
            <w:r w:rsidR="00DA36DF" w:rsidRPr="008F1377">
              <w:t>]</w:t>
            </w:r>
            <w:r w:rsidR="00DA36DF">
              <w:rPr>
                <w:rFonts w:hint="eastAsia"/>
                <w:lang w:eastAsia="zh-CN"/>
              </w:rPr>
              <w:t>.</w:t>
            </w:r>
          </w:p>
        </w:tc>
      </w:tr>
      <w:tr w:rsidR="00F24AA7" w14:paraId="750A4E94" w14:textId="77777777" w:rsidTr="005500A0">
        <w:tblPrEx>
          <w:tblCellMar>
            <w:top w:w="0" w:type="dxa"/>
            <w:bottom w:w="0" w:type="dxa"/>
          </w:tblCellMar>
        </w:tblPrEx>
        <w:trPr>
          <w:jc w:val="center"/>
        </w:trPr>
        <w:tc>
          <w:tcPr>
            <w:tcW w:w="2268" w:type="dxa"/>
          </w:tcPr>
          <w:p w14:paraId="1D5B563A" w14:textId="77777777" w:rsidR="00F24AA7" w:rsidRDefault="00F24AA7" w:rsidP="005500A0">
            <w:pPr>
              <w:pStyle w:val="TAC"/>
              <w:rPr>
                <w:lang w:val="en-US"/>
              </w:rPr>
            </w:pPr>
            <w:r>
              <w:t>ECN Initiation Method</w:t>
            </w:r>
          </w:p>
        </w:tc>
        <w:tc>
          <w:tcPr>
            <w:tcW w:w="1701" w:type="dxa"/>
          </w:tcPr>
          <w:p w14:paraId="5407AC49" w14:textId="77777777" w:rsidR="00F24AA7" w:rsidRPr="003C7525" w:rsidRDefault="00F24AA7" w:rsidP="005500A0">
            <w:pPr>
              <w:pStyle w:val="TAC"/>
            </w:pPr>
            <w:r w:rsidRPr="003C7525">
              <w:t>Local Descriptor or Remote Descriptor</w:t>
            </w:r>
          </w:p>
        </w:tc>
        <w:tc>
          <w:tcPr>
            <w:tcW w:w="5670" w:type="dxa"/>
          </w:tcPr>
          <w:p w14:paraId="456955B8" w14:textId="77777777" w:rsidR="00F24AA7" w:rsidRDefault="00F24AA7" w:rsidP="005500A0">
            <w:pPr>
              <w:pStyle w:val="TAC"/>
              <w:rPr>
                <w:lang w:val="en-US"/>
              </w:rPr>
            </w:pPr>
            <w:r>
              <w:t xml:space="preserve">Defined according to "Initiation Method" property in </w:t>
            </w:r>
            <w:r w:rsidR="00171380">
              <w:rPr>
                <w:lang w:val="en-US"/>
              </w:rPr>
              <w:t xml:space="preserve">ITU-T Recommendation </w:t>
            </w:r>
            <w:r w:rsidR="00171380" w:rsidRPr="00B23098">
              <w:t>H</w:t>
            </w:r>
            <w:r w:rsidR="00171380">
              <w:t>.</w:t>
            </w:r>
            <w:r w:rsidR="00171380" w:rsidRPr="00B23098">
              <w:t>248.</w:t>
            </w:r>
            <w:r w:rsidR="00171380">
              <w:rPr>
                <w:rFonts w:hint="eastAsia"/>
                <w:lang w:eastAsia="zh-CN"/>
              </w:rPr>
              <w:t>82</w:t>
            </w:r>
            <w:r w:rsidR="00DA36DF">
              <w:rPr>
                <w:lang w:eastAsia="zh-CN"/>
              </w:rPr>
              <w:t xml:space="preserve"> </w:t>
            </w:r>
            <w:r w:rsidR="00DA36DF" w:rsidRPr="008F1377">
              <w:t>[</w:t>
            </w:r>
            <w:r w:rsidR="00DA36DF">
              <w:rPr>
                <w:lang w:eastAsia="zh-CN"/>
              </w:rPr>
              <w:t>40</w:t>
            </w:r>
            <w:r w:rsidR="00DA36DF" w:rsidRPr="008F1377">
              <w:t>]</w:t>
            </w:r>
            <w:r>
              <w:t>.</w:t>
            </w:r>
            <w:r w:rsidRPr="003C7525">
              <w:t xml:space="preserve"> </w:t>
            </w:r>
          </w:p>
        </w:tc>
      </w:tr>
      <w:tr w:rsidR="00F24AA7" w:rsidRPr="003C7525" w14:paraId="7048274C" w14:textId="77777777" w:rsidTr="005500A0">
        <w:tblPrEx>
          <w:tblCellMar>
            <w:top w:w="0" w:type="dxa"/>
            <w:bottom w:w="0" w:type="dxa"/>
          </w:tblCellMar>
        </w:tblPrEx>
        <w:trPr>
          <w:jc w:val="center"/>
        </w:trPr>
        <w:tc>
          <w:tcPr>
            <w:tcW w:w="2268" w:type="dxa"/>
          </w:tcPr>
          <w:p w14:paraId="277582B2" w14:textId="77777777" w:rsidR="00F24AA7" w:rsidRPr="003C7525" w:rsidRDefault="00F24AA7" w:rsidP="005500A0">
            <w:pPr>
              <w:pStyle w:val="TAC"/>
              <w:rPr>
                <w:lang w:val="en-US"/>
              </w:rPr>
            </w:pPr>
            <w:r>
              <w:rPr>
                <w:lang w:val="en-US"/>
              </w:rPr>
              <w:t>ECN Mode</w:t>
            </w:r>
          </w:p>
        </w:tc>
        <w:tc>
          <w:tcPr>
            <w:tcW w:w="1701" w:type="dxa"/>
          </w:tcPr>
          <w:p w14:paraId="6223B51D" w14:textId="77777777" w:rsidR="00F24AA7" w:rsidRPr="003C7525" w:rsidRDefault="00F24AA7" w:rsidP="005500A0">
            <w:pPr>
              <w:pStyle w:val="TAC"/>
            </w:pPr>
            <w:r w:rsidRPr="003C7525">
              <w:t>Local Descriptor or Remote Descriptor</w:t>
            </w:r>
          </w:p>
        </w:tc>
        <w:tc>
          <w:tcPr>
            <w:tcW w:w="5670" w:type="dxa"/>
          </w:tcPr>
          <w:p w14:paraId="0EE7FA32" w14:textId="77777777" w:rsidR="00697E25" w:rsidRDefault="00F24AA7" w:rsidP="00697E25">
            <w:pPr>
              <w:pStyle w:val="TAC"/>
              <w:rPr>
                <w:lang w:val="en-US"/>
              </w:rPr>
            </w:pPr>
            <w:r>
              <w:rPr>
                <w:lang w:val="en-US"/>
              </w:rPr>
              <w:t xml:space="preserve">Defined according to the "ECN Mode" property in </w:t>
            </w:r>
            <w:r w:rsidR="00171380">
              <w:rPr>
                <w:lang w:val="en-US"/>
              </w:rPr>
              <w:t xml:space="preserve">ITU-T Recommendation </w:t>
            </w:r>
            <w:r w:rsidR="00171380" w:rsidRPr="00B23098">
              <w:t>H</w:t>
            </w:r>
            <w:r w:rsidR="00171380">
              <w:t>.</w:t>
            </w:r>
            <w:r w:rsidR="00171380" w:rsidRPr="00B23098">
              <w:t>248.</w:t>
            </w:r>
            <w:r w:rsidR="00171380">
              <w:rPr>
                <w:rFonts w:hint="eastAsia"/>
                <w:lang w:eastAsia="zh-CN"/>
              </w:rPr>
              <w:t>82</w:t>
            </w:r>
            <w:r w:rsidR="00DA36DF">
              <w:rPr>
                <w:lang w:eastAsia="zh-CN"/>
              </w:rPr>
              <w:t xml:space="preserve"> </w:t>
            </w:r>
            <w:r w:rsidR="00DA36DF" w:rsidRPr="008F1377">
              <w:t>[</w:t>
            </w:r>
            <w:r w:rsidR="00DA36DF">
              <w:rPr>
                <w:lang w:eastAsia="zh-CN"/>
              </w:rPr>
              <w:t>40</w:t>
            </w:r>
            <w:r w:rsidR="00DA36DF" w:rsidRPr="008F1377">
              <w:t>]</w:t>
            </w:r>
            <w:r>
              <w:rPr>
                <w:lang w:val="en-US"/>
              </w:rPr>
              <w:t>.</w:t>
            </w:r>
            <w:r w:rsidR="00697E25">
              <w:rPr>
                <w:lang w:val="en-US"/>
              </w:rPr>
              <w:t xml:space="preserve"> </w:t>
            </w:r>
          </w:p>
          <w:p w14:paraId="74760FC6" w14:textId="77777777" w:rsidR="00F24AA7" w:rsidRPr="003C7525" w:rsidRDefault="00DA36DF" w:rsidP="00697E25">
            <w:pPr>
              <w:pStyle w:val="TAC"/>
              <w:rPr>
                <w:lang w:val="en-US"/>
              </w:rPr>
            </w:pPr>
            <w:r>
              <w:rPr>
                <w:lang w:val="en-US"/>
              </w:rPr>
              <w:t>(</w:t>
            </w:r>
            <w:r w:rsidR="00697E25">
              <w:rPr>
                <w:lang w:val="en-US"/>
              </w:rPr>
              <w:t>NOTE</w:t>
            </w:r>
            <w:r>
              <w:rPr>
                <w:lang w:val="en-US"/>
              </w:rPr>
              <w:t>)</w:t>
            </w:r>
          </w:p>
        </w:tc>
      </w:tr>
      <w:tr w:rsidR="00697E25" w14:paraId="35BE8491" w14:textId="77777777" w:rsidTr="00BE2C3F">
        <w:tblPrEx>
          <w:tblCellMar>
            <w:top w:w="0" w:type="dxa"/>
            <w:bottom w:w="0" w:type="dxa"/>
          </w:tblCellMar>
        </w:tblPrEx>
        <w:trPr>
          <w:jc w:val="center"/>
        </w:trPr>
        <w:tc>
          <w:tcPr>
            <w:tcW w:w="2268" w:type="dxa"/>
          </w:tcPr>
          <w:p w14:paraId="1B187EEE" w14:textId="77777777" w:rsidR="00697E25" w:rsidRDefault="00697E25" w:rsidP="00BE2C3F">
            <w:pPr>
              <w:pStyle w:val="TAC"/>
              <w:rPr>
                <w:lang w:val="en-US"/>
              </w:rPr>
            </w:pPr>
            <w:r>
              <w:rPr>
                <w:lang w:val="en-US"/>
              </w:rPr>
              <w:t>ECN RTCP Feedback</w:t>
            </w:r>
          </w:p>
        </w:tc>
        <w:tc>
          <w:tcPr>
            <w:tcW w:w="1701" w:type="dxa"/>
          </w:tcPr>
          <w:p w14:paraId="15CA2EBB" w14:textId="77777777" w:rsidR="00697E25" w:rsidRPr="003C7525" w:rsidRDefault="00697E25" w:rsidP="00BE2C3F">
            <w:pPr>
              <w:pStyle w:val="TAC"/>
            </w:pPr>
            <w:r w:rsidRPr="003C7525">
              <w:t>Local Descriptor or Remote Descriptor</w:t>
            </w:r>
          </w:p>
        </w:tc>
        <w:tc>
          <w:tcPr>
            <w:tcW w:w="5670" w:type="dxa"/>
          </w:tcPr>
          <w:p w14:paraId="086F6D3D" w14:textId="77777777" w:rsidR="00697E25" w:rsidRDefault="006C22B9" w:rsidP="00BE2C3F">
            <w:pPr>
              <w:pStyle w:val="TAC"/>
              <w:rPr>
                <w:lang w:val="en-US"/>
              </w:rPr>
            </w:pPr>
            <w:r>
              <w:rPr>
                <w:lang w:val="en-US"/>
              </w:rPr>
              <w:t xml:space="preserve">"rcfp-fb" SDP attribute with the "nack" feedback parameter as derfined in IETF RFC 4585 and the "ecn" parameter value according to IETF </w:t>
            </w:r>
            <w:r>
              <w:rPr>
                <w:rFonts w:hint="eastAsia"/>
                <w:lang w:eastAsia="zh-CN"/>
              </w:rPr>
              <w:t>RFC 6679</w:t>
            </w:r>
            <w:r>
              <w:t xml:space="preserve"> [35]</w:t>
            </w:r>
          </w:p>
        </w:tc>
      </w:tr>
      <w:tr w:rsidR="00697E25" w14:paraId="311FA113" w14:textId="77777777" w:rsidTr="00BE2C3F">
        <w:tblPrEx>
          <w:tblCellMar>
            <w:top w:w="0" w:type="dxa"/>
            <w:bottom w:w="0" w:type="dxa"/>
          </w:tblCellMar>
        </w:tblPrEx>
        <w:trPr>
          <w:jc w:val="center"/>
        </w:trPr>
        <w:tc>
          <w:tcPr>
            <w:tcW w:w="2268" w:type="dxa"/>
          </w:tcPr>
          <w:p w14:paraId="68F08C7C" w14:textId="77777777" w:rsidR="00697E25" w:rsidRDefault="00697E25" w:rsidP="00BE2C3F">
            <w:pPr>
              <w:pStyle w:val="TAC"/>
              <w:rPr>
                <w:lang w:val="en-US"/>
              </w:rPr>
            </w:pPr>
            <w:r>
              <w:rPr>
                <w:lang w:val="en-US"/>
              </w:rPr>
              <w:t xml:space="preserve">ECN XR Summary Report </w:t>
            </w:r>
          </w:p>
        </w:tc>
        <w:tc>
          <w:tcPr>
            <w:tcW w:w="1701" w:type="dxa"/>
          </w:tcPr>
          <w:p w14:paraId="6F4A5AC5" w14:textId="77777777" w:rsidR="00697E25" w:rsidRPr="003C7525" w:rsidRDefault="00697E25" w:rsidP="00BE2C3F">
            <w:pPr>
              <w:pStyle w:val="TAC"/>
            </w:pPr>
            <w:r w:rsidRPr="003C7525">
              <w:t>Local Descriptor or Remote Descriptor</w:t>
            </w:r>
          </w:p>
        </w:tc>
        <w:tc>
          <w:tcPr>
            <w:tcW w:w="5670" w:type="dxa"/>
          </w:tcPr>
          <w:p w14:paraId="12891CB9" w14:textId="77777777" w:rsidR="00697E25" w:rsidRDefault="006C22B9" w:rsidP="00BE2C3F">
            <w:pPr>
              <w:pStyle w:val="TAC"/>
              <w:rPr>
                <w:lang w:val="en-US"/>
              </w:rPr>
            </w:pPr>
            <w:r>
              <w:rPr>
                <w:lang w:val="en-US"/>
              </w:rPr>
              <w:t xml:space="preserve">"ecn-sum" value as defined in </w:t>
            </w:r>
            <w:r w:rsidRPr="008E3721">
              <w:t xml:space="preserve">IETF </w:t>
            </w:r>
            <w:r>
              <w:rPr>
                <w:rFonts w:hint="eastAsia"/>
                <w:lang w:eastAsia="zh-CN"/>
              </w:rPr>
              <w:t>RFC 6679</w:t>
            </w:r>
            <w:r>
              <w:rPr>
                <w:lang w:val="en-US"/>
              </w:rPr>
              <w:t xml:space="preserve"> [35] within a "rtcp-xr" SDP attribute in accordance with IETF RFC 3611 [36]</w:t>
            </w:r>
          </w:p>
        </w:tc>
      </w:tr>
      <w:tr w:rsidR="0012449D" w14:paraId="6E6C189C" w14:textId="77777777" w:rsidTr="0012449D">
        <w:tblPrEx>
          <w:tblCellMar>
            <w:top w:w="0" w:type="dxa"/>
            <w:bottom w:w="0" w:type="dxa"/>
          </w:tblCellMar>
        </w:tblPrEx>
        <w:trPr>
          <w:jc w:val="center"/>
        </w:trPr>
        <w:tc>
          <w:tcPr>
            <w:tcW w:w="2268" w:type="dxa"/>
          </w:tcPr>
          <w:p w14:paraId="257334C3" w14:textId="77777777" w:rsidR="0012449D" w:rsidRPr="00B23098" w:rsidRDefault="0012449D" w:rsidP="0012449D">
            <w:pPr>
              <w:pStyle w:val="TAC"/>
            </w:pPr>
            <w:r>
              <w:rPr>
                <w:lang w:val="en-US"/>
              </w:rPr>
              <w:t>Emergency Call Indication</w:t>
            </w:r>
          </w:p>
        </w:tc>
        <w:tc>
          <w:tcPr>
            <w:tcW w:w="1701" w:type="dxa"/>
          </w:tcPr>
          <w:p w14:paraId="4FBBF508" w14:textId="77777777" w:rsidR="0012449D" w:rsidRPr="00B23098" w:rsidRDefault="0012449D" w:rsidP="0012449D">
            <w:pPr>
              <w:pStyle w:val="TAC"/>
            </w:pPr>
            <w:r>
              <w:t>NA</w:t>
            </w:r>
          </w:p>
        </w:tc>
        <w:tc>
          <w:tcPr>
            <w:tcW w:w="5670" w:type="dxa"/>
          </w:tcPr>
          <w:p w14:paraId="78B405BA" w14:textId="77777777" w:rsidR="0012449D" w:rsidRDefault="0012449D" w:rsidP="0012449D">
            <w:pPr>
              <w:pStyle w:val="TAC"/>
            </w:pPr>
            <w:r>
              <w:rPr>
                <w:lang w:val="en-US"/>
              </w:rPr>
              <w:t xml:space="preserve">ITU-T Recommendation </w:t>
            </w:r>
            <w:r>
              <w:t xml:space="preserve">H.248.1 [3] 6.1.1 Emergency  Call Indicator Binary Encoding: </w:t>
            </w:r>
            <w:r w:rsidRPr="008E390B">
              <w:t xml:space="preserve">Encoding as per </w:t>
            </w:r>
            <w:r>
              <w:t xml:space="preserve">ITU-T Recommendation </w:t>
            </w:r>
            <w:r w:rsidRPr="008E390B">
              <w:t>H.248.1</w:t>
            </w:r>
            <w:r>
              <w:t xml:space="preserve"> [3] Annex A  "Emergency” context attribute</w:t>
            </w:r>
          </w:p>
          <w:p w14:paraId="2D4C97E6" w14:textId="77777777" w:rsidR="0012449D" w:rsidRDefault="0012449D" w:rsidP="0012449D">
            <w:pPr>
              <w:pStyle w:val="TAC"/>
            </w:pPr>
            <w:r>
              <w:t xml:space="preserve">Textual Encoding: </w:t>
            </w:r>
            <w:r w:rsidRPr="008E390B">
              <w:t xml:space="preserve">Encoding as per </w:t>
            </w:r>
            <w:r>
              <w:t xml:space="preserve">ITU-T Recommendation </w:t>
            </w:r>
            <w:r w:rsidRPr="008E390B">
              <w:t>H.248.1</w:t>
            </w:r>
            <w:r>
              <w:t xml:space="preserve"> [3] </w:t>
            </w:r>
            <w:r w:rsidRPr="008E390B">
              <w:t>Annex B</w:t>
            </w:r>
            <w:r>
              <w:t xml:space="preserve"> "EmergencyToken” context attribute</w:t>
            </w:r>
          </w:p>
        </w:tc>
      </w:tr>
      <w:tr w:rsidR="00776EED" w:rsidRPr="00297ECD" w14:paraId="0A4FEA86" w14:textId="77777777" w:rsidTr="004B5A82">
        <w:tblPrEx>
          <w:tblCellMar>
            <w:top w:w="0" w:type="dxa"/>
            <w:bottom w:w="0" w:type="dxa"/>
          </w:tblCellMar>
        </w:tblPrEx>
        <w:trPr>
          <w:jc w:val="center"/>
        </w:trPr>
        <w:tc>
          <w:tcPr>
            <w:tcW w:w="2268" w:type="dxa"/>
          </w:tcPr>
          <w:p w14:paraId="43F91281" w14:textId="77777777" w:rsidR="00776EED" w:rsidRPr="00297ECD" w:rsidRDefault="00776EED" w:rsidP="004B5A82">
            <w:pPr>
              <w:pStyle w:val="TAC"/>
            </w:pPr>
            <w:r w:rsidRPr="00297ECD">
              <w:lastRenderedPageBreak/>
              <w:t>Extended Header for CVO</w:t>
            </w:r>
          </w:p>
        </w:tc>
        <w:tc>
          <w:tcPr>
            <w:tcW w:w="1701" w:type="dxa"/>
          </w:tcPr>
          <w:p w14:paraId="4547C630" w14:textId="77777777" w:rsidR="00776EED" w:rsidRPr="00297ECD" w:rsidRDefault="00776EED" w:rsidP="004B5A82">
            <w:pPr>
              <w:pStyle w:val="TAC"/>
            </w:pPr>
            <w:r w:rsidRPr="00297ECD">
              <w:t>Local Descriptor or Remote Descriptor</w:t>
            </w:r>
          </w:p>
        </w:tc>
        <w:tc>
          <w:tcPr>
            <w:tcW w:w="5670" w:type="dxa"/>
          </w:tcPr>
          <w:p w14:paraId="6D8B0BC8" w14:textId="77777777" w:rsidR="00776EED" w:rsidRPr="00297ECD" w:rsidRDefault="00776EED" w:rsidP="004B5A82">
            <w:pPr>
              <w:pStyle w:val="TAC"/>
            </w:pPr>
            <w:r w:rsidRPr="00297ECD">
              <w:t>"extmap" attribute in SDP a-line as defined in IETF RFC 5285 </w:t>
            </w:r>
            <w:r>
              <w:t>[41</w:t>
            </w:r>
            <w:r w:rsidRPr="00297ECD">
              <w:t xml:space="preserve">], see </w:t>
            </w:r>
            <w:r>
              <w:t>table </w:t>
            </w:r>
            <w:r w:rsidRPr="00297ECD">
              <w:t>5.16</w:t>
            </w:r>
            <w:r>
              <w:t>.1.</w:t>
            </w:r>
          </w:p>
        </w:tc>
      </w:tr>
      <w:tr w:rsidR="00162341" w14:paraId="294DBDD5" w14:textId="77777777" w:rsidTr="004B5A82">
        <w:tblPrEx>
          <w:tblCellMar>
            <w:top w:w="0" w:type="dxa"/>
            <w:bottom w:w="0" w:type="dxa"/>
          </w:tblCellMar>
        </w:tblPrEx>
        <w:trPr>
          <w:jc w:val="center"/>
        </w:trPr>
        <w:tc>
          <w:tcPr>
            <w:tcW w:w="2268" w:type="dxa"/>
          </w:tcPr>
          <w:p w14:paraId="36E4DBB1" w14:textId="77777777" w:rsidR="00162341" w:rsidRDefault="00162341" w:rsidP="004B5A82">
            <w:pPr>
              <w:pStyle w:val="TAC"/>
              <w:rPr>
                <w:lang w:val="en-US"/>
              </w:rPr>
            </w:pPr>
            <w:r>
              <w:t>Generic Image Attribute</w:t>
            </w:r>
          </w:p>
        </w:tc>
        <w:tc>
          <w:tcPr>
            <w:tcW w:w="1701" w:type="dxa"/>
          </w:tcPr>
          <w:p w14:paraId="04CCD3F2" w14:textId="77777777" w:rsidR="00162341" w:rsidRDefault="00162341" w:rsidP="004B5A82">
            <w:pPr>
              <w:pStyle w:val="TAC"/>
            </w:pPr>
            <w:r w:rsidRPr="002B053B">
              <w:t>Local Descriptor or Remote Descriptor</w:t>
            </w:r>
          </w:p>
        </w:tc>
        <w:tc>
          <w:tcPr>
            <w:tcW w:w="5670" w:type="dxa"/>
          </w:tcPr>
          <w:p w14:paraId="40EB98B2" w14:textId="77777777" w:rsidR="00162341" w:rsidRDefault="00162341" w:rsidP="004B5A82">
            <w:pPr>
              <w:pStyle w:val="TAC"/>
              <w:rPr>
                <w:lang w:val="en-US"/>
              </w:rPr>
            </w:pPr>
            <w:r w:rsidRPr="00344F7D">
              <w:t>"</w:t>
            </w:r>
            <w:r>
              <w:t>imageattr</w:t>
            </w:r>
            <w:r w:rsidRPr="00344F7D">
              <w:t>" attribute in SDP a-</w:t>
            </w:r>
            <w:r>
              <w:t>line as defined in IETF RFC 6236 [42], see table 5.16.1.</w:t>
            </w:r>
          </w:p>
        </w:tc>
      </w:tr>
      <w:tr w:rsidR="001D378E" w:rsidRPr="00344F7D" w14:paraId="0D6B2AC6" w14:textId="77777777" w:rsidTr="008C6BF4">
        <w:tblPrEx>
          <w:tblCellMar>
            <w:top w:w="0" w:type="dxa"/>
            <w:bottom w:w="0" w:type="dxa"/>
          </w:tblCellMar>
        </w:tblPrEx>
        <w:trPr>
          <w:jc w:val="center"/>
        </w:trPr>
        <w:tc>
          <w:tcPr>
            <w:tcW w:w="2268" w:type="dxa"/>
          </w:tcPr>
          <w:p w14:paraId="26784DB3" w14:textId="77777777" w:rsidR="001D378E" w:rsidRDefault="001D378E" w:rsidP="008C6BF4">
            <w:pPr>
              <w:pStyle w:val="TAC"/>
            </w:pPr>
            <w:r w:rsidRPr="00810078">
              <w:t>ICE host candidate request</w:t>
            </w:r>
          </w:p>
        </w:tc>
        <w:tc>
          <w:tcPr>
            <w:tcW w:w="1701" w:type="dxa"/>
          </w:tcPr>
          <w:p w14:paraId="7049A424" w14:textId="77777777" w:rsidR="001D378E" w:rsidRPr="002B053B" w:rsidRDefault="001D378E" w:rsidP="008C6BF4">
            <w:pPr>
              <w:pStyle w:val="TAC"/>
            </w:pPr>
            <w:r w:rsidRPr="00810078">
              <w:t>Local Descriptor</w:t>
            </w:r>
          </w:p>
        </w:tc>
        <w:tc>
          <w:tcPr>
            <w:tcW w:w="5670" w:type="dxa"/>
          </w:tcPr>
          <w:p w14:paraId="542AEA4B" w14:textId="77777777" w:rsidR="001D378E" w:rsidRPr="00344F7D" w:rsidRDefault="001D378E" w:rsidP="008C6BF4">
            <w:pPr>
              <w:pStyle w:val="TAC"/>
            </w:pPr>
            <w:r w:rsidRPr="00810078">
              <w:t>The "a=candidate" SDP attribute defined in IETF RFC 5245 </w:t>
            </w:r>
            <w:r w:rsidR="00E3103B">
              <w:t>[43]</w:t>
            </w:r>
            <w:r w:rsidRPr="00810078">
              <w:t xml:space="preserve"> of type "host" with the transport, port and priority parameters with wildcard sign "$" to request the allocation of a host candidate</w:t>
            </w:r>
          </w:p>
        </w:tc>
      </w:tr>
      <w:tr w:rsidR="001D378E" w:rsidRPr="00344F7D" w14:paraId="05E22EBF" w14:textId="77777777" w:rsidTr="008C6BF4">
        <w:tblPrEx>
          <w:tblCellMar>
            <w:top w:w="0" w:type="dxa"/>
            <w:bottom w:w="0" w:type="dxa"/>
          </w:tblCellMar>
        </w:tblPrEx>
        <w:trPr>
          <w:jc w:val="center"/>
        </w:trPr>
        <w:tc>
          <w:tcPr>
            <w:tcW w:w="2268" w:type="dxa"/>
          </w:tcPr>
          <w:p w14:paraId="63549424" w14:textId="77777777" w:rsidR="001D378E" w:rsidRDefault="001D378E" w:rsidP="008C6BF4">
            <w:pPr>
              <w:pStyle w:val="TAC"/>
            </w:pPr>
            <w:r w:rsidRPr="00810078">
              <w:t>ICE host candidate</w:t>
            </w:r>
          </w:p>
        </w:tc>
        <w:tc>
          <w:tcPr>
            <w:tcW w:w="1701" w:type="dxa"/>
          </w:tcPr>
          <w:p w14:paraId="3EC41B58" w14:textId="77777777" w:rsidR="001D378E" w:rsidRPr="002B053B" w:rsidRDefault="001D378E" w:rsidP="008C6BF4">
            <w:pPr>
              <w:pStyle w:val="TAC"/>
            </w:pPr>
            <w:r w:rsidRPr="00810078">
              <w:t>Local Descriptor</w:t>
            </w:r>
          </w:p>
        </w:tc>
        <w:tc>
          <w:tcPr>
            <w:tcW w:w="5670" w:type="dxa"/>
          </w:tcPr>
          <w:p w14:paraId="0459D8E3" w14:textId="77777777" w:rsidR="001D378E" w:rsidRPr="00344F7D" w:rsidRDefault="001D378E" w:rsidP="008C6BF4">
            <w:pPr>
              <w:pStyle w:val="TAC"/>
            </w:pPr>
            <w:r w:rsidRPr="00810078">
              <w:t>The "a=candidate" SDP attri</w:t>
            </w:r>
            <w:r w:rsidR="00E3103B">
              <w:t>bute defined in IETF RFC 5245 [43]</w:t>
            </w:r>
          </w:p>
        </w:tc>
      </w:tr>
      <w:tr w:rsidR="001D378E" w:rsidRPr="00344F7D" w14:paraId="13D9F38D" w14:textId="77777777" w:rsidTr="008C6BF4">
        <w:tblPrEx>
          <w:tblCellMar>
            <w:top w:w="0" w:type="dxa"/>
            <w:bottom w:w="0" w:type="dxa"/>
          </w:tblCellMar>
        </w:tblPrEx>
        <w:trPr>
          <w:jc w:val="center"/>
        </w:trPr>
        <w:tc>
          <w:tcPr>
            <w:tcW w:w="2268" w:type="dxa"/>
          </w:tcPr>
          <w:p w14:paraId="5128044B" w14:textId="77777777" w:rsidR="001D378E" w:rsidRDefault="001D378E" w:rsidP="008C6BF4">
            <w:pPr>
              <w:pStyle w:val="TAC"/>
            </w:pPr>
            <w:r w:rsidRPr="00810078">
              <w:t>ICE lite indication</w:t>
            </w:r>
          </w:p>
        </w:tc>
        <w:tc>
          <w:tcPr>
            <w:tcW w:w="1701" w:type="dxa"/>
          </w:tcPr>
          <w:p w14:paraId="07397FDA" w14:textId="77777777" w:rsidR="001D378E" w:rsidRPr="002B053B" w:rsidRDefault="001D378E" w:rsidP="008C6BF4">
            <w:pPr>
              <w:pStyle w:val="TAC"/>
            </w:pPr>
            <w:r w:rsidRPr="00810078">
              <w:t>Local Descriptor</w:t>
            </w:r>
          </w:p>
        </w:tc>
        <w:tc>
          <w:tcPr>
            <w:tcW w:w="5670" w:type="dxa"/>
          </w:tcPr>
          <w:p w14:paraId="43EA7010" w14:textId="77777777" w:rsidR="001D378E" w:rsidRPr="00344F7D" w:rsidRDefault="001D378E" w:rsidP="008C6BF4">
            <w:pPr>
              <w:pStyle w:val="TAC"/>
            </w:pPr>
            <w:r w:rsidRPr="00810078">
              <w:t>The "a=ice-lite" SDP attribute defined in IETF RFC 5245 </w:t>
            </w:r>
            <w:r w:rsidR="00E3103B">
              <w:t>[43]</w:t>
            </w:r>
            <w:r w:rsidRPr="00810078">
              <w:t>.</w:t>
            </w:r>
          </w:p>
        </w:tc>
      </w:tr>
      <w:tr w:rsidR="001D378E" w:rsidRPr="00344F7D" w14:paraId="4DB8E63A" w14:textId="77777777" w:rsidTr="008C6BF4">
        <w:tblPrEx>
          <w:tblCellMar>
            <w:top w:w="0" w:type="dxa"/>
            <w:bottom w:w="0" w:type="dxa"/>
          </w:tblCellMar>
        </w:tblPrEx>
        <w:trPr>
          <w:jc w:val="center"/>
        </w:trPr>
        <w:tc>
          <w:tcPr>
            <w:tcW w:w="2268" w:type="dxa"/>
          </w:tcPr>
          <w:p w14:paraId="2B61249E" w14:textId="77777777" w:rsidR="001D378E" w:rsidRDefault="001D378E" w:rsidP="008C6BF4">
            <w:pPr>
              <w:pStyle w:val="TAC"/>
            </w:pPr>
            <w:r w:rsidRPr="00810078">
              <w:t>ICE password request</w:t>
            </w:r>
          </w:p>
        </w:tc>
        <w:tc>
          <w:tcPr>
            <w:tcW w:w="1701" w:type="dxa"/>
          </w:tcPr>
          <w:p w14:paraId="48C6844F" w14:textId="77777777" w:rsidR="001D378E" w:rsidRPr="002B053B" w:rsidRDefault="001D378E" w:rsidP="008C6BF4">
            <w:pPr>
              <w:pStyle w:val="TAC"/>
            </w:pPr>
            <w:r w:rsidRPr="00810078">
              <w:t>Local Descriptor</w:t>
            </w:r>
          </w:p>
        </w:tc>
        <w:tc>
          <w:tcPr>
            <w:tcW w:w="5670" w:type="dxa"/>
          </w:tcPr>
          <w:p w14:paraId="02CEAC69" w14:textId="77777777" w:rsidR="001D378E" w:rsidRPr="00344F7D" w:rsidRDefault="001D378E" w:rsidP="008C6BF4">
            <w:pPr>
              <w:pStyle w:val="TAC"/>
            </w:pPr>
            <w:r w:rsidRPr="00810078">
              <w:t>The "a=ice-pwd" SDP attribute defined in IETF RFC 5245 </w:t>
            </w:r>
            <w:r w:rsidR="00E3103B">
              <w:t>[43]</w:t>
            </w:r>
            <w:r w:rsidRPr="00810078">
              <w:t xml:space="preserve"> with wildcard sign "$". </w:t>
            </w:r>
          </w:p>
        </w:tc>
      </w:tr>
      <w:tr w:rsidR="001D378E" w:rsidRPr="00344F7D" w14:paraId="07AE0E60" w14:textId="77777777" w:rsidTr="008C6BF4">
        <w:tblPrEx>
          <w:tblCellMar>
            <w:top w:w="0" w:type="dxa"/>
            <w:bottom w:w="0" w:type="dxa"/>
          </w:tblCellMar>
        </w:tblPrEx>
        <w:trPr>
          <w:jc w:val="center"/>
        </w:trPr>
        <w:tc>
          <w:tcPr>
            <w:tcW w:w="2268" w:type="dxa"/>
          </w:tcPr>
          <w:p w14:paraId="49650DBF" w14:textId="77777777" w:rsidR="001D378E" w:rsidRDefault="001D378E" w:rsidP="008C6BF4">
            <w:pPr>
              <w:pStyle w:val="TAC"/>
            </w:pPr>
            <w:r w:rsidRPr="00810078">
              <w:t>ICE password</w:t>
            </w:r>
          </w:p>
        </w:tc>
        <w:tc>
          <w:tcPr>
            <w:tcW w:w="1701" w:type="dxa"/>
          </w:tcPr>
          <w:p w14:paraId="44CD3E97" w14:textId="77777777" w:rsidR="001D378E" w:rsidRPr="002B053B" w:rsidRDefault="001D378E" w:rsidP="008C6BF4">
            <w:pPr>
              <w:pStyle w:val="TAC"/>
            </w:pPr>
            <w:r w:rsidRPr="00810078">
              <w:t>Local Descriptor</w:t>
            </w:r>
          </w:p>
        </w:tc>
        <w:tc>
          <w:tcPr>
            <w:tcW w:w="5670" w:type="dxa"/>
          </w:tcPr>
          <w:p w14:paraId="10E6F768" w14:textId="77777777" w:rsidR="001D378E" w:rsidRPr="00344F7D" w:rsidRDefault="001D378E" w:rsidP="008C6BF4">
            <w:pPr>
              <w:pStyle w:val="TAC"/>
            </w:pPr>
            <w:r w:rsidRPr="00810078">
              <w:t>The "a=ice-pwd" SDP attribute defined in IETF RFC 5245 </w:t>
            </w:r>
            <w:r w:rsidR="00E3103B">
              <w:t>[43]</w:t>
            </w:r>
            <w:r w:rsidRPr="00810078">
              <w:t>.</w:t>
            </w:r>
          </w:p>
        </w:tc>
      </w:tr>
      <w:tr w:rsidR="001D378E" w:rsidRPr="00344F7D" w14:paraId="412DE978" w14:textId="77777777" w:rsidTr="008C6BF4">
        <w:tblPrEx>
          <w:tblCellMar>
            <w:top w:w="0" w:type="dxa"/>
            <w:bottom w:w="0" w:type="dxa"/>
          </w:tblCellMar>
        </w:tblPrEx>
        <w:trPr>
          <w:jc w:val="center"/>
        </w:trPr>
        <w:tc>
          <w:tcPr>
            <w:tcW w:w="2268" w:type="dxa"/>
          </w:tcPr>
          <w:p w14:paraId="3B6A3831" w14:textId="77777777" w:rsidR="001D378E" w:rsidRDefault="001D378E" w:rsidP="008C6BF4">
            <w:pPr>
              <w:pStyle w:val="TAC"/>
            </w:pPr>
            <w:r w:rsidRPr="00810078">
              <w:t>ICE received candidate</w:t>
            </w:r>
          </w:p>
        </w:tc>
        <w:tc>
          <w:tcPr>
            <w:tcW w:w="1701" w:type="dxa"/>
          </w:tcPr>
          <w:p w14:paraId="74FA75EE" w14:textId="77777777" w:rsidR="001D378E" w:rsidRPr="002B053B" w:rsidRDefault="001D378E" w:rsidP="008C6BF4">
            <w:pPr>
              <w:pStyle w:val="TAC"/>
            </w:pPr>
            <w:r w:rsidRPr="00810078">
              <w:t>Remote Descriptor</w:t>
            </w:r>
          </w:p>
        </w:tc>
        <w:tc>
          <w:tcPr>
            <w:tcW w:w="5670" w:type="dxa"/>
          </w:tcPr>
          <w:p w14:paraId="478B2C43" w14:textId="77777777" w:rsidR="001D378E" w:rsidRPr="00344F7D" w:rsidRDefault="001D378E" w:rsidP="008C6BF4">
            <w:pPr>
              <w:pStyle w:val="TAC"/>
            </w:pPr>
            <w:r w:rsidRPr="00810078">
              <w:t>The "a=candidate" SDP attribute defined in IETF RFC 5245 </w:t>
            </w:r>
            <w:r w:rsidR="00E3103B">
              <w:t>[43]</w:t>
            </w:r>
          </w:p>
        </w:tc>
      </w:tr>
      <w:tr w:rsidR="001D378E" w:rsidRPr="00344F7D" w14:paraId="6EA32801" w14:textId="77777777" w:rsidTr="008C6BF4">
        <w:tblPrEx>
          <w:tblCellMar>
            <w:top w:w="0" w:type="dxa"/>
            <w:bottom w:w="0" w:type="dxa"/>
          </w:tblCellMar>
        </w:tblPrEx>
        <w:trPr>
          <w:jc w:val="center"/>
        </w:trPr>
        <w:tc>
          <w:tcPr>
            <w:tcW w:w="2268" w:type="dxa"/>
          </w:tcPr>
          <w:p w14:paraId="19628659" w14:textId="77777777" w:rsidR="001D378E" w:rsidRDefault="001D378E" w:rsidP="008C6BF4">
            <w:pPr>
              <w:pStyle w:val="TAC"/>
            </w:pPr>
            <w:r w:rsidRPr="00810078">
              <w:t>ICE received password</w:t>
            </w:r>
          </w:p>
        </w:tc>
        <w:tc>
          <w:tcPr>
            <w:tcW w:w="1701" w:type="dxa"/>
          </w:tcPr>
          <w:p w14:paraId="73C8D16E" w14:textId="77777777" w:rsidR="001D378E" w:rsidRPr="002B053B" w:rsidRDefault="001D378E" w:rsidP="008C6BF4">
            <w:pPr>
              <w:pStyle w:val="TAC"/>
            </w:pPr>
            <w:r w:rsidRPr="00810078">
              <w:t>Remote Descriptor</w:t>
            </w:r>
          </w:p>
        </w:tc>
        <w:tc>
          <w:tcPr>
            <w:tcW w:w="5670" w:type="dxa"/>
          </w:tcPr>
          <w:p w14:paraId="7A1765A3" w14:textId="77777777" w:rsidR="001D378E" w:rsidRPr="00344F7D" w:rsidRDefault="001D378E" w:rsidP="008C6BF4">
            <w:pPr>
              <w:pStyle w:val="TAC"/>
            </w:pPr>
            <w:r w:rsidRPr="00810078">
              <w:t>The "a=ice-pwd" SDP attribute defined in IETF RFC 5245 </w:t>
            </w:r>
            <w:r w:rsidR="00E3103B">
              <w:t>[43]</w:t>
            </w:r>
            <w:r w:rsidRPr="00810078">
              <w:t>.</w:t>
            </w:r>
          </w:p>
        </w:tc>
      </w:tr>
      <w:tr w:rsidR="001D378E" w:rsidRPr="00344F7D" w14:paraId="619B9A60" w14:textId="77777777" w:rsidTr="008C6BF4">
        <w:tblPrEx>
          <w:tblCellMar>
            <w:top w:w="0" w:type="dxa"/>
            <w:bottom w:w="0" w:type="dxa"/>
          </w:tblCellMar>
        </w:tblPrEx>
        <w:trPr>
          <w:jc w:val="center"/>
        </w:trPr>
        <w:tc>
          <w:tcPr>
            <w:tcW w:w="2268" w:type="dxa"/>
          </w:tcPr>
          <w:p w14:paraId="0442B011" w14:textId="77777777" w:rsidR="001D378E" w:rsidRDefault="001D378E" w:rsidP="008C6BF4">
            <w:pPr>
              <w:pStyle w:val="TAC"/>
            </w:pPr>
            <w:r w:rsidRPr="00810078">
              <w:t>ICE received Ufrag</w:t>
            </w:r>
          </w:p>
        </w:tc>
        <w:tc>
          <w:tcPr>
            <w:tcW w:w="1701" w:type="dxa"/>
          </w:tcPr>
          <w:p w14:paraId="0D693FD7" w14:textId="77777777" w:rsidR="001D378E" w:rsidRPr="002B053B" w:rsidRDefault="001D378E" w:rsidP="008C6BF4">
            <w:pPr>
              <w:pStyle w:val="TAC"/>
            </w:pPr>
            <w:r w:rsidRPr="00810078">
              <w:t>Remote Descriptor</w:t>
            </w:r>
          </w:p>
        </w:tc>
        <w:tc>
          <w:tcPr>
            <w:tcW w:w="5670" w:type="dxa"/>
          </w:tcPr>
          <w:p w14:paraId="19C2CF68" w14:textId="77777777" w:rsidR="001D378E" w:rsidRPr="00344F7D" w:rsidRDefault="001D378E" w:rsidP="008C6BF4">
            <w:pPr>
              <w:pStyle w:val="TAC"/>
            </w:pPr>
            <w:r w:rsidRPr="00810078">
              <w:t>The "a=ice-ufrag"  SDP attribute defined in IETF RFC 5245 </w:t>
            </w:r>
            <w:r w:rsidR="00E3103B">
              <w:t>[43]</w:t>
            </w:r>
            <w:r w:rsidRPr="00810078">
              <w:t>.</w:t>
            </w:r>
          </w:p>
        </w:tc>
      </w:tr>
      <w:tr w:rsidR="001D378E" w:rsidRPr="00344F7D" w14:paraId="21158112" w14:textId="77777777" w:rsidTr="008C6BF4">
        <w:tblPrEx>
          <w:tblCellMar>
            <w:top w:w="0" w:type="dxa"/>
            <w:bottom w:w="0" w:type="dxa"/>
          </w:tblCellMar>
        </w:tblPrEx>
        <w:trPr>
          <w:jc w:val="center"/>
        </w:trPr>
        <w:tc>
          <w:tcPr>
            <w:tcW w:w="2268" w:type="dxa"/>
          </w:tcPr>
          <w:p w14:paraId="297E4DA9" w14:textId="77777777" w:rsidR="001D378E" w:rsidRDefault="001D378E" w:rsidP="008C6BF4">
            <w:pPr>
              <w:pStyle w:val="TAC"/>
            </w:pPr>
            <w:r w:rsidRPr="00810078">
              <w:t>ICE Ufrag request</w:t>
            </w:r>
          </w:p>
        </w:tc>
        <w:tc>
          <w:tcPr>
            <w:tcW w:w="1701" w:type="dxa"/>
          </w:tcPr>
          <w:p w14:paraId="6D761EBD" w14:textId="77777777" w:rsidR="001D378E" w:rsidRPr="002B053B" w:rsidRDefault="001D378E" w:rsidP="008C6BF4">
            <w:pPr>
              <w:pStyle w:val="TAC"/>
            </w:pPr>
            <w:r w:rsidRPr="00810078">
              <w:t>Local Descriptor</w:t>
            </w:r>
          </w:p>
        </w:tc>
        <w:tc>
          <w:tcPr>
            <w:tcW w:w="5670" w:type="dxa"/>
          </w:tcPr>
          <w:p w14:paraId="67862A66" w14:textId="77777777" w:rsidR="001D378E" w:rsidRPr="00344F7D" w:rsidRDefault="001D378E" w:rsidP="008C6BF4">
            <w:pPr>
              <w:pStyle w:val="TAC"/>
            </w:pPr>
            <w:r w:rsidRPr="00810078">
              <w:t>The "a=ice-ufrag"  SDP attribute defined in IETF RFC 5245 </w:t>
            </w:r>
            <w:r w:rsidR="00E3103B">
              <w:t>[43]</w:t>
            </w:r>
            <w:r w:rsidRPr="00810078">
              <w:t xml:space="preserve"> with wildcard sign "$".</w:t>
            </w:r>
          </w:p>
        </w:tc>
      </w:tr>
      <w:tr w:rsidR="001D378E" w:rsidRPr="00344F7D" w14:paraId="01C02367" w14:textId="77777777" w:rsidTr="008C6BF4">
        <w:tblPrEx>
          <w:tblCellMar>
            <w:top w:w="0" w:type="dxa"/>
            <w:bottom w:w="0" w:type="dxa"/>
          </w:tblCellMar>
        </w:tblPrEx>
        <w:trPr>
          <w:jc w:val="center"/>
        </w:trPr>
        <w:tc>
          <w:tcPr>
            <w:tcW w:w="2268" w:type="dxa"/>
          </w:tcPr>
          <w:p w14:paraId="5105463C" w14:textId="77777777" w:rsidR="001D378E" w:rsidRDefault="001D378E" w:rsidP="008C6BF4">
            <w:pPr>
              <w:pStyle w:val="TAC"/>
            </w:pPr>
            <w:r w:rsidRPr="00810078">
              <w:t>ICE Ufrag</w:t>
            </w:r>
          </w:p>
        </w:tc>
        <w:tc>
          <w:tcPr>
            <w:tcW w:w="1701" w:type="dxa"/>
          </w:tcPr>
          <w:p w14:paraId="52645C90" w14:textId="77777777" w:rsidR="001D378E" w:rsidRPr="002B053B" w:rsidRDefault="001D378E" w:rsidP="008C6BF4">
            <w:pPr>
              <w:pStyle w:val="TAC"/>
            </w:pPr>
            <w:r w:rsidRPr="00810078">
              <w:t>Local Descriptor</w:t>
            </w:r>
          </w:p>
        </w:tc>
        <w:tc>
          <w:tcPr>
            <w:tcW w:w="5670" w:type="dxa"/>
          </w:tcPr>
          <w:p w14:paraId="6F3FE84F" w14:textId="77777777" w:rsidR="001D378E" w:rsidRPr="00344F7D" w:rsidRDefault="001D378E" w:rsidP="008C6BF4">
            <w:pPr>
              <w:pStyle w:val="TAC"/>
            </w:pPr>
            <w:r w:rsidRPr="00810078">
              <w:t>The "a=ice-ufrag" SDP attribute defined in IETF RFC 5245 </w:t>
            </w:r>
            <w:r w:rsidR="00E3103B">
              <w:t>[43]</w:t>
            </w:r>
            <w:r w:rsidRPr="00810078">
              <w:t>.</w:t>
            </w:r>
          </w:p>
        </w:tc>
      </w:tr>
      <w:tr w:rsidR="001D378E" w:rsidRPr="00344F7D" w14:paraId="77F5B71F" w14:textId="77777777" w:rsidTr="008C6BF4">
        <w:tblPrEx>
          <w:tblCellMar>
            <w:top w:w="0" w:type="dxa"/>
            <w:bottom w:w="0" w:type="dxa"/>
          </w:tblCellMar>
        </w:tblPrEx>
        <w:trPr>
          <w:jc w:val="center"/>
        </w:trPr>
        <w:tc>
          <w:tcPr>
            <w:tcW w:w="2268" w:type="dxa"/>
          </w:tcPr>
          <w:p w14:paraId="431ACDE8" w14:textId="77777777" w:rsidR="001D378E" w:rsidRDefault="001D378E" w:rsidP="008C6BF4">
            <w:pPr>
              <w:pStyle w:val="TAC"/>
            </w:pPr>
            <w:r>
              <w:rPr>
                <w:rFonts w:hint="eastAsia"/>
                <w:lang w:eastAsia="zh-CN"/>
              </w:rPr>
              <w:t xml:space="preserve">ICE </w:t>
            </w:r>
            <w:r w:rsidRPr="00082A96">
              <w:t>Connectivity Check Result</w:t>
            </w:r>
          </w:p>
        </w:tc>
        <w:tc>
          <w:tcPr>
            <w:tcW w:w="1701" w:type="dxa"/>
          </w:tcPr>
          <w:p w14:paraId="765A0C8E" w14:textId="77777777" w:rsidR="001D378E" w:rsidRPr="002B053B" w:rsidRDefault="001D378E" w:rsidP="008C6BF4">
            <w:pPr>
              <w:pStyle w:val="TAC"/>
            </w:pPr>
            <w:r w:rsidRPr="002B053B">
              <w:t xml:space="preserve">Events, </w:t>
            </w:r>
          </w:p>
          <w:p w14:paraId="77A09B2B" w14:textId="77777777" w:rsidR="001D378E" w:rsidRPr="002B053B" w:rsidRDefault="001D378E" w:rsidP="008C6BF4">
            <w:pPr>
              <w:pStyle w:val="TAC"/>
            </w:pPr>
            <w:r w:rsidRPr="002B053B">
              <w:t>Observed Events</w:t>
            </w:r>
          </w:p>
        </w:tc>
        <w:tc>
          <w:tcPr>
            <w:tcW w:w="5670" w:type="dxa"/>
          </w:tcPr>
          <w:p w14:paraId="676DBCED" w14:textId="77777777" w:rsidR="001D378E" w:rsidRPr="00344F7D" w:rsidRDefault="001D378E" w:rsidP="008C6BF4">
            <w:pPr>
              <w:pStyle w:val="TAC"/>
            </w:pPr>
            <w:r w:rsidRPr="002B053B">
              <w:t xml:space="preserve">Defined according to </w:t>
            </w:r>
            <w:r w:rsidRPr="00082A96">
              <w:rPr>
                <w:i/>
              </w:rPr>
              <w:t>Connectivity Check Result</w:t>
            </w:r>
            <w:r w:rsidRPr="002B053B">
              <w:t xml:space="preserve"> event in ITU-T Recommendation H.248.</w:t>
            </w:r>
            <w:r>
              <w:rPr>
                <w:rFonts w:hint="eastAsia"/>
                <w:lang w:eastAsia="zh-CN"/>
              </w:rPr>
              <w:t>50</w:t>
            </w:r>
            <w:r w:rsidRPr="002B053B">
              <w:t xml:space="preserve"> </w:t>
            </w:r>
            <w:r w:rsidR="00E3103B">
              <w:t>[44]</w:t>
            </w:r>
            <w:r w:rsidRPr="002B053B">
              <w:t>.</w:t>
            </w:r>
          </w:p>
        </w:tc>
      </w:tr>
      <w:tr w:rsidR="001D378E" w:rsidRPr="00344F7D" w14:paraId="0864805D" w14:textId="77777777" w:rsidTr="008C6BF4">
        <w:tblPrEx>
          <w:tblCellMar>
            <w:top w:w="0" w:type="dxa"/>
            <w:bottom w:w="0" w:type="dxa"/>
          </w:tblCellMar>
        </w:tblPrEx>
        <w:trPr>
          <w:jc w:val="center"/>
        </w:trPr>
        <w:tc>
          <w:tcPr>
            <w:tcW w:w="2268" w:type="dxa"/>
          </w:tcPr>
          <w:p w14:paraId="287F171A" w14:textId="77777777" w:rsidR="001D378E" w:rsidRDefault="001D378E" w:rsidP="008C6BF4">
            <w:pPr>
              <w:pStyle w:val="TAC"/>
            </w:pPr>
            <w:r>
              <w:rPr>
                <w:rFonts w:hint="eastAsia"/>
                <w:lang w:eastAsia="zh-CN"/>
              </w:rPr>
              <w:t xml:space="preserve">ICE </w:t>
            </w:r>
            <w:r w:rsidRPr="00082A96">
              <w:t>Send Connectivity Check</w:t>
            </w:r>
            <w:r w:rsidRPr="002B053B">
              <w:t xml:space="preserve"> </w:t>
            </w:r>
          </w:p>
        </w:tc>
        <w:tc>
          <w:tcPr>
            <w:tcW w:w="1701" w:type="dxa"/>
          </w:tcPr>
          <w:p w14:paraId="2EA5F738" w14:textId="77777777" w:rsidR="001D378E" w:rsidRPr="002B053B" w:rsidRDefault="001D378E" w:rsidP="008C6BF4">
            <w:pPr>
              <w:pStyle w:val="TAC"/>
            </w:pPr>
            <w:r w:rsidRPr="002B053B">
              <w:t xml:space="preserve">Signals </w:t>
            </w:r>
          </w:p>
        </w:tc>
        <w:tc>
          <w:tcPr>
            <w:tcW w:w="5670" w:type="dxa"/>
          </w:tcPr>
          <w:p w14:paraId="3009F0B8" w14:textId="77777777" w:rsidR="001D378E" w:rsidRPr="00344F7D" w:rsidRDefault="001D378E" w:rsidP="008C6BF4">
            <w:pPr>
              <w:pStyle w:val="TAC"/>
            </w:pPr>
            <w:r w:rsidRPr="00810078">
              <w:t>Defined as</w:t>
            </w:r>
            <w:r>
              <w:t xml:space="preserve"> the </w:t>
            </w:r>
            <w:r w:rsidRPr="00082A96">
              <w:t>ostuncc</w:t>
            </w:r>
            <w:r w:rsidRPr="002B053B">
              <w:t>/</w:t>
            </w:r>
            <w:r>
              <w:rPr>
                <w:rFonts w:hint="eastAsia"/>
                <w:lang w:eastAsia="zh-CN"/>
              </w:rPr>
              <w:t>scc</w:t>
            </w:r>
            <w:r w:rsidRPr="002B053B">
              <w:t xml:space="preserve"> signal in ITU-T Recommendation H.248.</w:t>
            </w:r>
            <w:r>
              <w:rPr>
                <w:rFonts w:hint="eastAsia"/>
                <w:lang w:eastAsia="zh-CN"/>
              </w:rPr>
              <w:t>50</w:t>
            </w:r>
            <w:r w:rsidRPr="002B053B">
              <w:t xml:space="preserve"> </w:t>
            </w:r>
            <w:r w:rsidR="00E3103B">
              <w:t>[44]</w:t>
            </w:r>
            <w:r w:rsidRPr="002B053B">
              <w:t xml:space="preserve">. </w:t>
            </w:r>
          </w:p>
        </w:tc>
      </w:tr>
      <w:tr w:rsidR="001D378E" w14:paraId="0C84BC63" w14:textId="77777777" w:rsidTr="008C6BF4">
        <w:tblPrEx>
          <w:tblCellMar>
            <w:top w:w="0" w:type="dxa"/>
            <w:bottom w:w="0" w:type="dxa"/>
          </w:tblCellMar>
        </w:tblPrEx>
        <w:trPr>
          <w:jc w:val="center"/>
        </w:trPr>
        <w:tc>
          <w:tcPr>
            <w:tcW w:w="2268" w:type="dxa"/>
          </w:tcPr>
          <w:p w14:paraId="129D2822" w14:textId="77777777" w:rsidR="001D378E" w:rsidRDefault="001D378E" w:rsidP="008C6BF4">
            <w:pPr>
              <w:pStyle w:val="TAC"/>
              <w:rPr>
                <w:rFonts w:hint="eastAsia"/>
                <w:lang w:eastAsia="zh-CN"/>
              </w:rPr>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14:paraId="32196A9B" w14:textId="77777777" w:rsidR="001D378E" w:rsidRPr="00810078" w:rsidRDefault="001D378E" w:rsidP="008C6BF4">
            <w:pPr>
              <w:pStyle w:val="TAC"/>
            </w:pPr>
            <w:r w:rsidRPr="00810078">
              <w:t xml:space="preserve">Events, </w:t>
            </w:r>
          </w:p>
          <w:p w14:paraId="141B9660" w14:textId="77777777" w:rsidR="001D378E" w:rsidRPr="002B053B" w:rsidRDefault="001D378E" w:rsidP="008C6BF4">
            <w:pPr>
              <w:pStyle w:val="TAC"/>
            </w:pPr>
            <w:r w:rsidRPr="00810078">
              <w:t>Observed Events</w:t>
            </w:r>
          </w:p>
        </w:tc>
        <w:tc>
          <w:tcPr>
            <w:tcW w:w="5670" w:type="dxa"/>
          </w:tcPr>
          <w:p w14:paraId="0164A118" w14:textId="77777777" w:rsidR="001D378E" w:rsidRDefault="001D378E" w:rsidP="008C6BF4">
            <w:pPr>
              <w:pStyle w:val="TAC"/>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sidRPr="00810078">
              <w:t xml:space="preserve"> </w:t>
            </w:r>
            <w:r w:rsidR="00E3103B">
              <w:t>[44]</w:t>
            </w:r>
            <w:r w:rsidRPr="00810078">
              <w:t>, only applicable for full ICE.</w:t>
            </w:r>
          </w:p>
        </w:tc>
      </w:tr>
      <w:tr w:rsidR="001D378E" w14:paraId="66B6E0B3" w14:textId="77777777" w:rsidTr="008C6BF4">
        <w:tblPrEx>
          <w:tblCellMar>
            <w:top w:w="0" w:type="dxa"/>
            <w:bottom w:w="0" w:type="dxa"/>
          </w:tblCellMar>
        </w:tblPrEx>
        <w:trPr>
          <w:jc w:val="center"/>
        </w:trPr>
        <w:tc>
          <w:tcPr>
            <w:tcW w:w="2268" w:type="dxa"/>
          </w:tcPr>
          <w:p w14:paraId="5B3BCAF3" w14:textId="77777777" w:rsidR="001D378E" w:rsidRDefault="001D378E" w:rsidP="008C6BF4">
            <w:pPr>
              <w:pStyle w:val="TAC"/>
              <w:rPr>
                <w:rFonts w:hint="eastAsia"/>
                <w:lang w:eastAsia="zh-CN"/>
              </w:rPr>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14:paraId="1FE5BF55" w14:textId="77777777" w:rsidR="001D378E" w:rsidRPr="002B053B" w:rsidRDefault="001D378E" w:rsidP="008C6BF4">
            <w:pPr>
              <w:pStyle w:val="TAC"/>
            </w:pPr>
            <w:r w:rsidRPr="00810078">
              <w:t xml:space="preserve">Signals </w:t>
            </w:r>
          </w:p>
        </w:tc>
        <w:tc>
          <w:tcPr>
            <w:tcW w:w="5670" w:type="dxa"/>
          </w:tcPr>
          <w:p w14:paraId="4BE9E304" w14:textId="77777777" w:rsidR="001D378E" w:rsidRDefault="001D378E" w:rsidP="008C6BF4">
            <w:pPr>
              <w:pStyle w:val="TAC"/>
            </w:pPr>
            <w:r w:rsidRPr="00810078">
              <w:t>Defined as the ostuncc/</w:t>
            </w:r>
            <w:r w:rsidRPr="00810078">
              <w:rPr>
                <w:rFonts w:hint="eastAsia"/>
              </w:rPr>
              <w:t>sacc</w:t>
            </w:r>
            <w:r w:rsidRPr="00810078">
              <w:t xml:space="preserve"> signal in ITU-T Recommendation H.248.</w:t>
            </w:r>
            <w:r w:rsidRPr="00810078">
              <w:rPr>
                <w:rFonts w:hint="eastAsia"/>
              </w:rPr>
              <w:t>50</w:t>
            </w:r>
            <w:r w:rsidRPr="00810078">
              <w:t xml:space="preserve"> </w:t>
            </w:r>
            <w:r w:rsidR="00E3103B">
              <w:t>[44]</w:t>
            </w:r>
            <w:r w:rsidRPr="00810078">
              <w:t>, only applicable for full ICE.</w:t>
            </w:r>
          </w:p>
        </w:tc>
      </w:tr>
      <w:tr w:rsidR="008D0C0C" w:rsidRPr="00296EE1" w14:paraId="5F9A7C6A" w14:textId="77777777" w:rsidTr="00BE301E">
        <w:tblPrEx>
          <w:tblCellMar>
            <w:top w:w="0" w:type="dxa"/>
            <w:bottom w:w="0" w:type="dxa"/>
          </w:tblCellMar>
        </w:tblPrEx>
        <w:trPr>
          <w:jc w:val="center"/>
        </w:trPr>
        <w:tc>
          <w:tcPr>
            <w:tcW w:w="2268" w:type="dxa"/>
          </w:tcPr>
          <w:p w14:paraId="10D7217A" w14:textId="77777777" w:rsidR="008D0C0C" w:rsidRDefault="008D0C0C" w:rsidP="00BE301E">
            <w:pPr>
              <w:pStyle w:val="TAC"/>
            </w:pPr>
            <w:r w:rsidRPr="00EA6D62">
              <w:t>Inactivity Time</w:t>
            </w:r>
            <w:r>
              <w:rPr>
                <w:rFonts w:hint="eastAsia"/>
                <w:lang w:eastAsia="zh-CN"/>
              </w:rPr>
              <w:t>out</w:t>
            </w:r>
          </w:p>
        </w:tc>
        <w:tc>
          <w:tcPr>
            <w:tcW w:w="1701" w:type="dxa"/>
          </w:tcPr>
          <w:p w14:paraId="282BEEC2" w14:textId="77777777" w:rsidR="008D0C0C" w:rsidRPr="00EA6D62" w:rsidRDefault="008D0C0C" w:rsidP="00BE301E">
            <w:pPr>
              <w:pStyle w:val="TAC"/>
            </w:pPr>
            <w:r w:rsidRPr="00EA6D62">
              <w:t xml:space="preserve">Events, </w:t>
            </w:r>
          </w:p>
          <w:p w14:paraId="38734D1D" w14:textId="77777777" w:rsidR="008D0C0C" w:rsidRDefault="008D0C0C" w:rsidP="00BE301E">
            <w:pPr>
              <w:pStyle w:val="TAC"/>
            </w:pPr>
            <w:r w:rsidRPr="00EA6D62">
              <w:t>Observed Events</w:t>
            </w:r>
          </w:p>
        </w:tc>
        <w:tc>
          <w:tcPr>
            <w:tcW w:w="5670" w:type="dxa"/>
          </w:tcPr>
          <w:p w14:paraId="3A6213B3" w14:textId="77777777" w:rsidR="008D0C0C" w:rsidRDefault="008D0C0C" w:rsidP="00BE301E">
            <w:pPr>
              <w:pStyle w:val="TAC"/>
            </w:pPr>
            <w:r>
              <w:t xml:space="preserve">Defined according to </w:t>
            </w:r>
            <w:r>
              <w:rPr>
                <w:i/>
              </w:rPr>
              <w:t>Inactivity Timeout</w:t>
            </w:r>
            <w:r w:rsidRPr="00EA6D62">
              <w:t xml:space="preserve"> event in </w:t>
            </w:r>
            <w:r w:rsidR="0068414B">
              <w:rPr>
                <w:lang w:val="en-US"/>
              </w:rPr>
              <w:t xml:space="preserve">ITU-T Recommendation </w:t>
            </w:r>
            <w:r w:rsidRPr="00EA6D62">
              <w:t>H</w:t>
            </w:r>
            <w:r>
              <w:t>.</w:t>
            </w:r>
            <w:r w:rsidRPr="00EA6D62">
              <w:t>248.14 [</w:t>
            </w:r>
            <w:r w:rsidR="00B86C5B">
              <w:t>19</w:t>
            </w:r>
            <w:r w:rsidRPr="00EA6D62">
              <w:t>].</w:t>
            </w:r>
          </w:p>
        </w:tc>
      </w:tr>
      <w:tr w:rsidR="008D0C0C" w:rsidRPr="00296EE1" w14:paraId="3DEA13D0" w14:textId="77777777" w:rsidTr="00BE301E">
        <w:tblPrEx>
          <w:tblCellMar>
            <w:top w:w="0" w:type="dxa"/>
            <w:bottom w:w="0" w:type="dxa"/>
          </w:tblCellMar>
        </w:tblPrEx>
        <w:trPr>
          <w:jc w:val="center"/>
        </w:trPr>
        <w:tc>
          <w:tcPr>
            <w:tcW w:w="2268" w:type="dxa"/>
          </w:tcPr>
          <w:p w14:paraId="44A3C5CD" w14:textId="77777777" w:rsidR="008D0C0C" w:rsidRDefault="008D0C0C" w:rsidP="00BE301E">
            <w:pPr>
              <w:pStyle w:val="TAC"/>
            </w:pPr>
            <w:r>
              <w:t>IP Address</w:t>
            </w:r>
          </w:p>
        </w:tc>
        <w:tc>
          <w:tcPr>
            <w:tcW w:w="1701" w:type="dxa"/>
          </w:tcPr>
          <w:p w14:paraId="59E81466" w14:textId="77777777" w:rsidR="008D0C0C" w:rsidRPr="00296EE1" w:rsidRDefault="008D0C0C" w:rsidP="00BE301E">
            <w:pPr>
              <w:pStyle w:val="TAC"/>
            </w:pPr>
            <w:r>
              <w:t>Local Descriptor or Remote Descriptor</w:t>
            </w:r>
          </w:p>
        </w:tc>
        <w:tc>
          <w:tcPr>
            <w:tcW w:w="5670" w:type="dxa"/>
          </w:tcPr>
          <w:p w14:paraId="37637F79" w14:textId="77777777" w:rsidR="008D0C0C" w:rsidRDefault="008D0C0C" w:rsidP="00BE301E">
            <w:pPr>
              <w:pStyle w:val="TAC"/>
            </w:pPr>
            <w:r>
              <w:t>&lt;connection address&gt; in SDP "c-line"</w:t>
            </w:r>
          </w:p>
          <w:p w14:paraId="7F1E0671" w14:textId="77777777" w:rsidR="008D0C0C" w:rsidRPr="00296EE1" w:rsidRDefault="008D0C0C" w:rsidP="00BE301E">
            <w:pPr>
              <w:pStyle w:val="TAC"/>
            </w:pPr>
          </w:p>
        </w:tc>
      </w:tr>
      <w:tr w:rsidR="008D0C0C" w:rsidRPr="00296EE1" w14:paraId="7EFDA778" w14:textId="77777777" w:rsidTr="00BE301E">
        <w:tblPrEx>
          <w:tblCellMar>
            <w:top w:w="0" w:type="dxa"/>
            <w:bottom w:w="0" w:type="dxa"/>
          </w:tblCellMar>
        </w:tblPrEx>
        <w:trPr>
          <w:jc w:val="center"/>
        </w:trPr>
        <w:tc>
          <w:tcPr>
            <w:tcW w:w="2268" w:type="dxa"/>
          </w:tcPr>
          <w:p w14:paraId="5806E8A7" w14:textId="77777777" w:rsidR="008D0C0C" w:rsidRDefault="008D0C0C" w:rsidP="00BE301E">
            <w:pPr>
              <w:pStyle w:val="TAC"/>
            </w:pPr>
            <w:r>
              <w:t>IP Interface</w:t>
            </w:r>
          </w:p>
        </w:tc>
        <w:tc>
          <w:tcPr>
            <w:tcW w:w="1701" w:type="dxa"/>
          </w:tcPr>
          <w:p w14:paraId="1C18438F" w14:textId="77777777" w:rsidR="008D0C0C" w:rsidRDefault="008D0C0C" w:rsidP="00BE301E">
            <w:pPr>
              <w:pStyle w:val="TAC"/>
            </w:pPr>
            <w:r w:rsidRPr="003315C5">
              <w:t>Local control</w:t>
            </w:r>
          </w:p>
        </w:tc>
        <w:tc>
          <w:tcPr>
            <w:tcW w:w="5670" w:type="dxa"/>
          </w:tcPr>
          <w:p w14:paraId="69E48636" w14:textId="77777777" w:rsidR="008D0C0C" w:rsidRDefault="008D0C0C" w:rsidP="00BE301E">
            <w:pPr>
              <w:pStyle w:val="TAC"/>
            </w:pPr>
            <w:r>
              <w:t>As for the property "IP interface type" in subclause 15.2.11.1 in 3GPP TS 29.232 [2</w:t>
            </w:r>
            <w:r w:rsidR="00B86C5B">
              <w:t>1</w:t>
            </w:r>
            <w:r>
              <w:t>]</w:t>
            </w:r>
          </w:p>
        </w:tc>
      </w:tr>
      <w:tr w:rsidR="008D0C0C" w:rsidRPr="00296EE1" w14:paraId="2D2BFE98" w14:textId="77777777" w:rsidTr="00BE301E">
        <w:tblPrEx>
          <w:tblCellMar>
            <w:top w:w="0" w:type="dxa"/>
            <w:bottom w:w="0" w:type="dxa"/>
          </w:tblCellMar>
        </w:tblPrEx>
        <w:trPr>
          <w:jc w:val="center"/>
        </w:trPr>
        <w:tc>
          <w:tcPr>
            <w:tcW w:w="2268" w:type="dxa"/>
          </w:tcPr>
          <w:p w14:paraId="640EAF56" w14:textId="77777777" w:rsidR="008D0C0C" w:rsidRDefault="008D0C0C" w:rsidP="00BE301E">
            <w:pPr>
              <w:pStyle w:val="TAC"/>
            </w:pPr>
            <w:r w:rsidRPr="000D5CEE">
              <w:t>IP Realm</w:t>
            </w:r>
            <w:r>
              <w:t xml:space="preserve"> Identifier</w:t>
            </w:r>
          </w:p>
        </w:tc>
        <w:tc>
          <w:tcPr>
            <w:tcW w:w="1701" w:type="dxa"/>
          </w:tcPr>
          <w:p w14:paraId="2269631D" w14:textId="77777777" w:rsidR="008D0C0C" w:rsidRDefault="008D0C0C" w:rsidP="00BE301E">
            <w:pPr>
              <w:pStyle w:val="TAC"/>
            </w:pPr>
            <w:r w:rsidRPr="000D5CEE">
              <w:t>Local Control</w:t>
            </w:r>
          </w:p>
        </w:tc>
        <w:tc>
          <w:tcPr>
            <w:tcW w:w="5670" w:type="dxa"/>
          </w:tcPr>
          <w:p w14:paraId="400C2674" w14:textId="77777777" w:rsidR="008D0C0C" w:rsidRDefault="008D0C0C" w:rsidP="00BE301E">
            <w:pPr>
              <w:pStyle w:val="TAC"/>
            </w:pPr>
            <w:r>
              <w:t xml:space="preserve">According to </w:t>
            </w:r>
            <w:r>
              <w:rPr>
                <w:i/>
              </w:rPr>
              <w:t>IP Realm Identifier</w:t>
            </w:r>
            <w:r w:rsidRPr="000D5CEE">
              <w:t xml:space="preserve"> property in </w:t>
            </w:r>
            <w:r>
              <w:t xml:space="preserve">ITU-T Recommendation </w:t>
            </w:r>
            <w:r w:rsidRPr="000D5CEE">
              <w:t>H</w:t>
            </w:r>
            <w:r>
              <w:t>.</w:t>
            </w:r>
            <w:r w:rsidRPr="000D5CEE">
              <w:t>248.41 [1</w:t>
            </w:r>
            <w:r w:rsidR="00B86C5B">
              <w:t>4</w:t>
            </w:r>
            <w:r w:rsidRPr="000D5CEE">
              <w:t>].</w:t>
            </w:r>
          </w:p>
        </w:tc>
      </w:tr>
      <w:tr w:rsidR="008D0C0C" w:rsidRPr="00296EE1" w14:paraId="0D57CC9A" w14:textId="77777777" w:rsidTr="00BE301E">
        <w:tblPrEx>
          <w:tblCellMar>
            <w:top w:w="0" w:type="dxa"/>
            <w:bottom w:w="0" w:type="dxa"/>
          </w:tblCellMar>
        </w:tblPrEx>
        <w:trPr>
          <w:jc w:val="center"/>
        </w:trPr>
        <w:tc>
          <w:tcPr>
            <w:tcW w:w="2268" w:type="dxa"/>
          </w:tcPr>
          <w:p w14:paraId="0BD2C784" w14:textId="77777777" w:rsidR="008D0C0C" w:rsidRDefault="008D0C0C" w:rsidP="00BE301E">
            <w:pPr>
              <w:pStyle w:val="TAC"/>
            </w:pPr>
            <w:r>
              <w:t>IP Version</w:t>
            </w:r>
          </w:p>
        </w:tc>
        <w:tc>
          <w:tcPr>
            <w:tcW w:w="1701" w:type="dxa"/>
          </w:tcPr>
          <w:p w14:paraId="303CD292" w14:textId="77777777" w:rsidR="008D0C0C" w:rsidRPr="003315C5" w:rsidRDefault="008D0C0C" w:rsidP="00BE301E">
            <w:pPr>
              <w:pStyle w:val="TAC"/>
            </w:pPr>
            <w:r>
              <w:t>Local Descriptor or Remote Descriptor</w:t>
            </w:r>
          </w:p>
        </w:tc>
        <w:tc>
          <w:tcPr>
            <w:tcW w:w="5670" w:type="dxa"/>
          </w:tcPr>
          <w:p w14:paraId="2866E6AF" w14:textId="77777777" w:rsidR="008D0C0C" w:rsidRDefault="008D0C0C" w:rsidP="00BE301E">
            <w:pPr>
              <w:pStyle w:val="TAC"/>
            </w:pPr>
            <w:r>
              <w:t>&lt;address type&gt; in SDP "c-line", see 5.15</w:t>
            </w:r>
          </w:p>
          <w:p w14:paraId="0EAC9188" w14:textId="77777777" w:rsidR="008D0C0C" w:rsidRDefault="008D0C0C" w:rsidP="00BE301E">
            <w:pPr>
              <w:pStyle w:val="TAC"/>
            </w:pPr>
          </w:p>
        </w:tc>
      </w:tr>
      <w:tr w:rsidR="00223FBD" w:rsidRPr="00296EE1" w14:paraId="6513D3F8" w14:textId="77777777" w:rsidTr="00BE301E">
        <w:tblPrEx>
          <w:tblCellMar>
            <w:top w:w="0" w:type="dxa"/>
            <w:bottom w:w="0" w:type="dxa"/>
          </w:tblCellMar>
        </w:tblPrEx>
        <w:trPr>
          <w:jc w:val="center"/>
        </w:trPr>
        <w:tc>
          <w:tcPr>
            <w:tcW w:w="2268" w:type="dxa"/>
          </w:tcPr>
          <w:p w14:paraId="7C50DA47" w14:textId="77777777" w:rsidR="00223FBD" w:rsidRDefault="00223FBD" w:rsidP="00BE301E">
            <w:pPr>
              <w:pStyle w:val="TAC"/>
            </w:pPr>
            <w:r>
              <w:t>Maximum Burst Size</w:t>
            </w:r>
          </w:p>
        </w:tc>
        <w:tc>
          <w:tcPr>
            <w:tcW w:w="1701" w:type="dxa"/>
          </w:tcPr>
          <w:p w14:paraId="44D2C7AF" w14:textId="77777777" w:rsidR="00223FBD" w:rsidRDefault="00223FBD" w:rsidP="00BE301E">
            <w:pPr>
              <w:pStyle w:val="TAC"/>
            </w:pPr>
            <w:r>
              <w:t>Local Control</w:t>
            </w:r>
          </w:p>
        </w:tc>
        <w:tc>
          <w:tcPr>
            <w:tcW w:w="5670" w:type="dxa"/>
          </w:tcPr>
          <w:p w14:paraId="65436202" w14:textId="77777777" w:rsidR="00223FBD" w:rsidRDefault="00223FBD" w:rsidP="00BE301E">
            <w:pPr>
              <w:pStyle w:val="TAC"/>
            </w:pPr>
            <w:r>
              <w:t>This is the tman/mbs property from ITU-T Recommendation H.248.53 [1</w:t>
            </w:r>
            <w:r w:rsidR="00DA4279">
              <w:t>3</w:t>
            </w:r>
            <w:r>
              <w:t>]</w:t>
            </w:r>
          </w:p>
        </w:tc>
      </w:tr>
      <w:tr w:rsidR="00AF4A10" w14:paraId="65136802" w14:textId="77777777" w:rsidTr="00BE301E">
        <w:tblPrEx>
          <w:tblCellMar>
            <w:top w:w="0" w:type="dxa"/>
            <w:bottom w:w="0" w:type="dxa"/>
          </w:tblCellMar>
        </w:tblPrEx>
        <w:trPr>
          <w:jc w:val="center"/>
        </w:trPr>
        <w:tc>
          <w:tcPr>
            <w:tcW w:w="2268" w:type="dxa"/>
          </w:tcPr>
          <w:p w14:paraId="44B7CADA" w14:textId="77777777" w:rsidR="00AF4A10" w:rsidRDefault="00AF4A10" w:rsidP="00BE301E">
            <w:pPr>
              <w:pStyle w:val="TAC"/>
            </w:pPr>
            <w:r>
              <w:t>Media Inactivity Detection</w:t>
            </w:r>
          </w:p>
        </w:tc>
        <w:tc>
          <w:tcPr>
            <w:tcW w:w="1701" w:type="dxa"/>
          </w:tcPr>
          <w:p w14:paraId="59EDED67" w14:textId="77777777" w:rsidR="00AF4A10" w:rsidRPr="00EA6D62" w:rsidRDefault="00AF4A10" w:rsidP="00AF4A10">
            <w:pPr>
              <w:pStyle w:val="TAC"/>
            </w:pPr>
            <w:r w:rsidRPr="00EA6D62">
              <w:t xml:space="preserve">Events, </w:t>
            </w:r>
          </w:p>
          <w:p w14:paraId="17B96AF4" w14:textId="77777777" w:rsidR="00AF4A10" w:rsidRDefault="00AF4A10" w:rsidP="00AF4A10">
            <w:pPr>
              <w:pStyle w:val="TAC"/>
            </w:pPr>
            <w:r w:rsidRPr="00EA6D62">
              <w:t>Observed Events</w:t>
            </w:r>
          </w:p>
        </w:tc>
        <w:tc>
          <w:tcPr>
            <w:tcW w:w="5670" w:type="dxa"/>
          </w:tcPr>
          <w:p w14:paraId="3F48C0A6" w14:textId="77777777" w:rsidR="00AF4A10" w:rsidRDefault="00AF4A10" w:rsidP="00BE301E">
            <w:pPr>
              <w:pStyle w:val="TAC"/>
              <w:rPr>
                <w:rFonts w:hint="eastAsia"/>
              </w:rPr>
            </w:pPr>
            <w:r>
              <w:t>Defined according to IP Flow Stop Detection</w:t>
            </w:r>
            <w:r w:rsidRPr="00EA6D62">
              <w:t xml:space="preserve"> event in </w:t>
            </w:r>
            <w:r>
              <w:rPr>
                <w:lang w:val="en-US"/>
              </w:rPr>
              <w:t xml:space="preserve">ITU-T Recommendation </w:t>
            </w:r>
            <w:r w:rsidRPr="00EA6D62">
              <w:t>H</w:t>
            </w:r>
            <w:r>
              <w:t>.</w:t>
            </w:r>
            <w:r w:rsidRPr="00EA6D62">
              <w:t>248.</w:t>
            </w:r>
            <w:r>
              <w:t>40</w:t>
            </w:r>
            <w:r w:rsidRPr="00EA6D62">
              <w:t xml:space="preserve"> [</w:t>
            </w:r>
            <w:r w:rsidR="00773407">
              <w:t>27</w:t>
            </w:r>
            <w:r w:rsidRPr="00EA6D62">
              <w:t>].</w:t>
            </w:r>
          </w:p>
        </w:tc>
      </w:tr>
      <w:tr w:rsidR="00AF4A10" w14:paraId="0674529D" w14:textId="77777777" w:rsidTr="00BE301E">
        <w:tblPrEx>
          <w:tblCellMar>
            <w:top w:w="0" w:type="dxa"/>
            <w:bottom w:w="0" w:type="dxa"/>
          </w:tblCellMar>
        </w:tblPrEx>
        <w:trPr>
          <w:jc w:val="center"/>
        </w:trPr>
        <w:tc>
          <w:tcPr>
            <w:tcW w:w="2268" w:type="dxa"/>
          </w:tcPr>
          <w:p w14:paraId="348A0E69" w14:textId="77777777" w:rsidR="00AF4A10" w:rsidRDefault="00AF4A10" w:rsidP="00BE301E">
            <w:pPr>
              <w:pStyle w:val="TAC"/>
            </w:pPr>
            <w:r>
              <w:t>Media Inactivity Detection Time</w:t>
            </w:r>
          </w:p>
        </w:tc>
        <w:tc>
          <w:tcPr>
            <w:tcW w:w="1701" w:type="dxa"/>
          </w:tcPr>
          <w:p w14:paraId="2F57AB63" w14:textId="77777777" w:rsidR="00AF4A10" w:rsidRDefault="00AF4A10" w:rsidP="00BE301E">
            <w:pPr>
              <w:pStyle w:val="TAC"/>
            </w:pPr>
            <w:r w:rsidRPr="00EA6D62">
              <w:t>Events</w:t>
            </w:r>
          </w:p>
        </w:tc>
        <w:tc>
          <w:tcPr>
            <w:tcW w:w="5670" w:type="dxa"/>
          </w:tcPr>
          <w:p w14:paraId="5156B541" w14:textId="77777777" w:rsidR="00AF4A10" w:rsidRDefault="00AF4A10" w:rsidP="00BE301E">
            <w:pPr>
              <w:pStyle w:val="TAC"/>
              <w:rPr>
                <w:rFonts w:hint="eastAsia"/>
              </w:rPr>
            </w:pPr>
            <w:r>
              <w:t xml:space="preserve">As for the Event Parameter in </w:t>
            </w:r>
            <w:r>
              <w:rPr>
                <w:lang w:val="en-US"/>
              </w:rPr>
              <w:t xml:space="preserve">ITU-T Recommendation </w:t>
            </w:r>
            <w:r>
              <w:t>H.248.40 [</w:t>
            </w:r>
            <w:r w:rsidR="00773407">
              <w:t>27</w:t>
            </w:r>
            <w:r>
              <w:t>] "Detection Time"</w:t>
            </w:r>
          </w:p>
        </w:tc>
      </w:tr>
      <w:tr w:rsidR="00AF4A10" w14:paraId="586592C5" w14:textId="77777777" w:rsidTr="00BE301E">
        <w:tblPrEx>
          <w:tblCellMar>
            <w:top w:w="0" w:type="dxa"/>
            <w:bottom w:w="0" w:type="dxa"/>
          </w:tblCellMar>
        </w:tblPrEx>
        <w:trPr>
          <w:jc w:val="center"/>
        </w:trPr>
        <w:tc>
          <w:tcPr>
            <w:tcW w:w="2268" w:type="dxa"/>
          </w:tcPr>
          <w:p w14:paraId="3791F5E7" w14:textId="77777777" w:rsidR="00AF4A10" w:rsidRDefault="00AF4A10" w:rsidP="00BE301E">
            <w:pPr>
              <w:pStyle w:val="TAC"/>
            </w:pPr>
            <w:r>
              <w:t>Media Inactivity Detection Direction</w:t>
            </w:r>
          </w:p>
        </w:tc>
        <w:tc>
          <w:tcPr>
            <w:tcW w:w="1701" w:type="dxa"/>
          </w:tcPr>
          <w:p w14:paraId="7593607A" w14:textId="77777777" w:rsidR="00AF4A10" w:rsidRDefault="00AF4A10" w:rsidP="00BE301E">
            <w:pPr>
              <w:pStyle w:val="TAC"/>
            </w:pPr>
            <w:r w:rsidRPr="00EA6D62">
              <w:t>Events</w:t>
            </w:r>
          </w:p>
        </w:tc>
        <w:tc>
          <w:tcPr>
            <w:tcW w:w="5670" w:type="dxa"/>
          </w:tcPr>
          <w:p w14:paraId="31E9260D" w14:textId="77777777" w:rsidR="00AF4A10" w:rsidRDefault="00AF4A10" w:rsidP="00BE301E">
            <w:pPr>
              <w:pStyle w:val="TAC"/>
              <w:rPr>
                <w:rFonts w:hint="eastAsia"/>
              </w:rPr>
            </w:pPr>
            <w:r>
              <w:t xml:space="preserve">As for the Event Parameter in </w:t>
            </w:r>
            <w:r>
              <w:rPr>
                <w:lang w:val="en-US"/>
              </w:rPr>
              <w:t xml:space="preserve">ITU-T Recommendation </w:t>
            </w:r>
            <w:r>
              <w:t>H.248.40 [</w:t>
            </w:r>
            <w:r w:rsidR="00773407">
              <w:t>27</w:t>
            </w:r>
            <w:r>
              <w:t>] "Direction"</w:t>
            </w:r>
          </w:p>
        </w:tc>
      </w:tr>
      <w:tr w:rsidR="00684ADF" w:rsidRPr="00D56D49" w14:paraId="05429E0D" w14:textId="77777777" w:rsidTr="00684ADF">
        <w:tblPrEx>
          <w:tblCellMar>
            <w:top w:w="0" w:type="dxa"/>
            <w:bottom w:w="0" w:type="dxa"/>
          </w:tblCellMar>
        </w:tblPrEx>
        <w:trPr>
          <w:jc w:val="center"/>
        </w:trPr>
        <w:tc>
          <w:tcPr>
            <w:tcW w:w="2268" w:type="dxa"/>
          </w:tcPr>
          <w:p w14:paraId="4BBC656F" w14:textId="77777777" w:rsidR="00684ADF" w:rsidRPr="00D56D49" w:rsidRDefault="00684ADF" w:rsidP="00684ADF">
            <w:pPr>
              <w:keepNext/>
              <w:keepLines/>
              <w:spacing w:after="0"/>
              <w:jc w:val="center"/>
              <w:rPr>
                <w:rFonts w:ascii="Arial" w:hAnsi="Arial"/>
                <w:sz w:val="18"/>
              </w:rPr>
            </w:pPr>
            <w:r w:rsidRPr="00D56D49">
              <w:rPr>
                <w:rFonts w:ascii="Arial" w:hAnsi="Arial"/>
                <w:sz w:val="18"/>
              </w:rPr>
              <w:t>M</w:t>
            </w:r>
            <w:r w:rsidRPr="00D56D49">
              <w:rPr>
                <w:rFonts w:ascii="Arial" w:hAnsi="Arial" w:hint="eastAsia"/>
                <w:sz w:val="18"/>
              </w:rPr>
              <w:t>edia</w:t>
            </w:r>
            <w:r>
              <w:rPr>
                <w:rFonts w:ascii="Arial" w:hAnsi="Arial" w:hint="eastAsia"/>
                <w:sz w:val="18"/>
                <w:lang w:eastAsia="zh-CN"/>
              </w:rPr>
              <w:t xml:space="preserve"> T</w:t>
            </w:r>
            <w:r w:rsidRPr="00D56D49">
              <w:rPr>
                <w:rFonts w:ascii="Arial" w:hAnsi="Arial" w:hint="eastAsia"/>
                <w:sz w:val="18"/>
              </w:rPr>
              <w:t>ype</w:t>
            </w:r>
          </w:p>
        </w:tc>
        <w:tc>
          <w:tcPr>
            <w:tcW w:w="1701" w:type="dxa"/>
          </w:tcPr>
          <w:p w14:paraId="158C334F" w14:textId="77777777" w:rsidR="00684ADF" w:rsidRPr="00D56D49" w:rsidRDefault="00684ADF" w:rsidP="00684ADF">
            <w:pPr>
              <w:keepNext/>
              <w:keepLines/>
              <w:spacing w:after="0"/>
              <w:jc w:val="center"/>
              <w:rPr>
                <w:rFonts w:ascii="Arial" w:hAnsi="Arial"/>
                <w:sz w:val="18"/>
              </w:rPr>
            </w:pPr>
            <w:r w:rsidRPr="00D56D49">
              <w:rPr>
                <w:rFonts w:ascii="Arial" w:hAnsi="Arial"/>
                <w:sz w:val="18"/>
              </w:rPr>
              <w:t>Local Descriptor or Remote Descriptor</w:t>
            </w:r>
          </w:p>
        </w:tc>
        <w:tc>
          <w:tcPr>
            <w:tcW w:w="5670" w:type="dxa"/>
          </w:tcPr>
          <w:p w14:paraId="3E992B53" w14:textId="77777777" w:rsidR="00684ADF" w:rsidRPr="00D56D49" w:rsidRDefault="00684ADF" w:rsidP="00684ADF">
            <w:pPr>
              <w:keepNext/>
              <w:keepLines/>
              <w:spacing w:after="0"/>
              <w:jc w:val="center"/>
              <w:rPr>
                <w:rFonts w:ascii="Arial" w:hAnsi="Arial" w:hint="eastAsia"/>
                <w:sz w:val="18"/>
              </w:rPr>
            </w:pPr>
            <w:r w:rsidRPr="00D56D49">
              <w:rPr>
                <w:rFonts w:ascii="Arial" w:hAnsi="Arial" w:hint="eastAsia"/>
                <w:sz w:val="18"/>
              </w:rPr>
              <w:t xml:space="preserve">&lt;media&gt; in </w:t>
            </w:r>
            <w:r>
              <w:rPr>
                <w:rFonts w:ascii="Arial" w:hAnsi="Arial" w:hint="eastAsia"/>
                <w:sz w:val="18"/>
                <w:lang w:eastAsia="zh-CN"/>
              </w:rPr>
              <w:t>SDP</w:t>
            </w:r>
            <w:r w:rsidRPr="00D56D49">
              <w:rPr>
                <w:rFonts w:ascii="Arial" w:hAnsi="Arial" w:hint="eastAsia"/>
                <w:sz w:val="18"/>
              </w:rPr>
              <w:t xml:space="preserve"> m-line</w:t>
            </w:r>
          </w:p>
          <w:p w14:paraId="151FEFE3" w14:textId="77777777" w:rsidR="00684ADF" w:rsidRPr="00D56D49" w:rsidRDefault="00684ADF" w:rsidP="00684ADF">
            <w:pPr>
              <w:keepNext/>
              <w:keepLines/>
              <w:spacing w:after="0"/>
              <w:jc w:val="center"/>
              <w:rPr>
                <w:rFonts w:ascii="Arial" w:hAnsi="Arial"/>
                <w:sz w:val="18"/>
              </w:rPr>
            </w:pPr>
            <w:r w:rsidRPr="00D56D49">
              <w:rPr>
                <w:rFonts w:ascii="Arial" w:hAnsi="Arial"/>
                <w:sz w:val="18"/>
              </w:rPr>
              <w:t>"</w:t>
            </w:r>
            <w:r w:rsidRPr="00D56D49">
              <w:rPr>
                <w:rFonts w:ascii="Arial" w:hAnsi="Arial" w:hint="eastAsia"/>
                <w:sz w:val="18"/>
              </w:rPr>
              <w:t>audio</w:t>
            </w:r>
            <w:r w:rsidRPr="00D56D49">
              <w:rPr>
                <w:rFonts w:ascii="Arial" w:hAnsi="Arial"/>
                <w:sz w:val="18"/>
              </w:rPr>
              <w:t>",</w:t>
            </w:r>
            <w:r w:rsidRPr="00D56D49">
              <w:rPr>
                <w:rFonts w:ascii="Arial" w:hAnsi="Arial" w:hint="eastAsia"/>
                <w:sz w:val="18"/>
              </w:rPr>
              <w:t xml:space="preserve"> </w:t>
            </w:r>
            <w:r w:rsidRPr="00D56D49">
              <w:rPr>
                <w:rFonts w:ascii="Arial" w:hAnsi="Arial"/>
                <w:sz w:val="18"/>
              </w:rPr>
              <w:t xml:space="preserve"> "video"  or "-" </w:t>
            </w:r>
          </w:p>
        </w:tc>
      </w:tr>
      <w:tr w:rsidR="0043700B" w:rsidRPr="002B053B" w14:paraId="3A653B8C" w14:textId="77777777" w:rsidTr="00046004">
        <w:tblPrEx>
          <w:tblCellMar>
            <w:top w:w="0" w:type="dxa"/>
            <w:bottom w:w="0" w:type="dxa"/>
          </w:tblCellMar>
        </w:tblPrEx>
        <w:trPr>
          <w:jc w:val="center"/>
        </w:trPr>
        <w:tc>
          <w:tcPr>
            <w:tcW w:w="2268" w:type="dxa"/>
          </w:tcPr>
          <w:p w14:paraId="67B6103E" w14:textId="77777777" w:rsidR="0043700B" w:rsidRPr="002B053B" w:rsidRDefault="0043700B" w:rsidP="00046004">
            <w:pPr>
              <w:pStyle w:val="TAC"/>
            </w:pPr>
            <w:r>
              <w:t>MSRP Path</w:t>
            </w:r>
          </w:p>
        </w:tc>
        <w:tc>
          <w:tcPr>
            <w:tcW w:w="1701" w:type="dxa"/>
          </w:tcPr>
          <w:p w14:paraId="4E9A0B37" w14:textId="77777777" w:rsidR="0043700B" w:rsidRPr="002B053B" w:rsidRDefault="0043700B" w:rsidP="00046004">
            <w:pPr>
              <w:pStyle w:val="TAC"/>
            </w:pPr>
            <w:r w:rsidRPr="002B053B">
              <w:t>Remote Descriptor</w:t>
            </w:r>
          </w:p>
        </w:tc>
        <w:tc>
          <w:tcPr>
            <w:tcW w:w="5670" w:type="dxa"/>
          </w:tcPr>
          <w:p w14:paraId="06AD1E04" w14:textId="77777777" w:rsidR="0043700B" w:rsidRPr="002B053B" w:rsidRDefault="0043700B" w:rsidP="00046004">
            <w:pPr>
              <w:pStyle w:val="TAC"/>
              <w:jc w:val="left"/>
            </w:pPr>
            <w:r>
              <w:t>The "a=path</w:t>
            </w:r>
            <w:r w:rsidRPr="00810078">
              <w:t>" SDP</w:t>
            </w:r>
            <w:r>
              <w:t xml:space="preserve"> attribute defined in IETF RFC 4975</w:t>
            </w:r>
            <w:r w:rsidRPr="00810078">
              <w:t> </w:t>
            </w:r>
            <w:r>
              <w:t>[9]</w:t>
            </w:r>
            <w:r w:rsidRPr="00810078">
              <w:t>.</w:t>
            </w:r>
          </w:p>
        </w:tc>
      </w:tr>
      <w:tr w:rsidR="008D0C0C" w14:paraId="5026F195" w14:textId="77777777" w:rsidTr="00BE301E">
        <w:tblPrEx>
          <w:tblCellMar>
            <w:top w:w="0" w:type="dxa"/>
            <w:bottom w:w="0" w:type="dxa"/>
          </w:tblCellMar>
        </w:tblPrEx>
        <w:trPr>
          <w:jc w:val="center"/>
        </w:trPr>
        <w:tc>
          <w:tcPr>
            <w:tcW w:w="2268" w:type="dxa"/>
          </w:tcPr>
          <w:p w14:paraId="58AA3742" w14:textId="77777777" w:rsidR="008D0C0C" w:rsidRDefault="008D0C0C" w:rsidP="00BE301E">
            <w:pPr>
              <w:pStyle w:val="TAC"/>
            </w:pPr>
            <w:r w:rsidRPr="00FA09D0">
              <w:t>Overload Notification</w:t>
            </w:r>
          </w:p>
        </w:tc>
        <w:tc>
          <w:tcPr>
            <w:tcW w:w="1701" w:type="dxa"/>
          </w:tcPr>
          <w:p w14:paraId="1516D12C" w14:textId="77777777" w:rsidR="008D0C0C" w:rsidRPr="00FA09D0" w:rsidRDefault="008D0C0C" w:rsidP="00BE301E">
            <w:pPr>
              <w:pStyle w:val="TAC"/>
            </w:pPr>
            <w:r w:rsidRPr="00FA09D0">
              <w:t xml:space="preserve">Events, </w:t>
            </w:r>
          </w:p>
          <w:p w14:paraId="27633192" w14:textId="77777777" w:rsidR="008D0C0C" w:rsidRDefault="008D0C0C" w:rsidP="00BE301E">
            <w:pPr>
              <w:pStyle w:val="TAC"/>
            </w:pPr>
            <w:r w:rsidRPr="00FA09D0">
              <w:t>Observed Events</w:t>
            </w:r>
          </w:p>
        </w:tc>
        <w:tc>
          <w:tcPr>
            <w:tcW w:w="5670" w:type="dxa"/>
          </w:tcPr>
          <w:p w14:paraId="23716470" w14:textId="77777777" w:rsidR="008D0C0C" w:rsidRDefault="008D0C0C" w:rsidP="00BE301E">
            <w:pPr>
              <w:pStyle w:val="TAC"/>
            </w:pPr>
            <w:r w:rsidRPr="00FA09D0">
              <w:t xml:space="preserve">This is the chp/mgcon event from </w:t>
            </w:r>
            <w:r w:rsidR="0068414B">
              <w:rPr>
                <w:lang w:val="en-US"/>
              </w:rPr>
              <w:t xml:space="preserve">ITU-T Recommendation </w:t>
            </w:r>
            <w:r w:rsidRPr="00FA09D0">
              <w:t>H</w:t>
            </w:r>
            <w:r>
              <w:t>.</w:t>
            </w:r>
            <w:r w:rsidRPr="00FA09D0">
              <w:t>248.10 [2</w:t>
            </w:r>
            <w:r w:rsidR="00B86C5B">
              <w:t>0</w:t>
            </w:r>
            <w:r w:rsidRPr="00FA09D0">
              <w:t xml:space="preserve">] or the ocp/mg_overload event from </w:t>
            </w:r>
            <w:r w:rsidR="0068414B">
              <w:rPr>
                <w:lang w:val="en-US"/>
              </w:rPr>
              <w:t xml:space="preserve">ITU-T Recommendation </w:t>
            </w:r>
            <w:r w:rsidRPr="00FA09D0">
              <w:t>H</w:t>
            </w:r>
            <w:r>
              <w:t>.</w:t>
            </w:r>
            <w:r w:rsidRPr="00FA09D0">
              <w:t>248.11 [1</w:t>
            </w:r>
            <w:r w:rsidR="00B86C5B">
              <w:t>6</w:t>
            </w:r>
            <w:r w:rsidRPr="00FA09D0">
              <w:t xml:space="preserve">]. </w:t>
            </w:r>
          </w:p>
        </w:tc>
      </w:tr>
      <w:tr w:rsidR="00223FBD" w14:paraId="443C690F" w14:textId="77777777" w:rsidTr="00BE301E">
        <w:tblPrEx>
          <w:tblCellMar>
            <w:top w:w="0" w:type="dxa"/>
            <w:bottom w:w="0" w:type="dxa"/>
          </w:tblCellMar>
        </w:tblPrEx>
        <w:trPr>
          <w:jc w:val="center"/>
        </w:trPr>
        <w:tc>
          <w:tcPr>
            <w:tcW w:w="2268" w:type="dxa"/>
          </w:tcPr>
          <w:p w14:paraId="010EB341" w14:textId="77777777" w:rsidR="00223FBD" w:rsidRPr="00FA09D0" w:rsidRDefault="00223FBD" w:rsidP="00BE301E">
            <w:pPr>
              <w:pStyle w:val="TAC"/>
            </w:pPr>
            <w:r>
              <w:t>Peak Data Rate</w:t>
            </w:r>
          </w:p>
        </w:tc>
        <w:tc>
          <w:tcPr>
            <w:tcW w:w="1701" w:type="dxa"/>
          </w:tcPr>
          <w:p w14:paraId="2BFF7B16" w14:textId="77777777" w:rsidR="00223FBD" w:rsidRPr="00FA09D0" w:rsidRDefault="00223FBD" w:rsidP="00BE301E">
            <w:pPr>
              <w:pStyle w:val="TAC"/>
            </w:pPr>
            <w:r>
              <w:t>Local Control</w:t>
            </w:r>
          </w:p>
        </w:tc>
        <w:tc>
          <w:tcPr>
            <w:tcW w:w="5670" w:type="dxa"/>
          </w:tcPr>
          <w:p w14:paraId="0321D6DC" w14:textId="77777777" w:rsidR="00223FBD" w:rsidRPr="00FA09D0" w:rsidRDefault="00223FBD" w:rsidP="00BE301E">
            <w:pPr>
              <w:pStyle w:val="TAC"/>
            </w:pPr>
            <w:r>
              <w:t>This is the tman/pdr property from ITU-T Recommendation H.248.53 [1</w:t>
            </w:r>
            <w:r w:rsidR="00DA4279">
              <w:t>3</w:t>
            </w:r>
            <w:r>
              <w:t>].</w:t>
            </w:r>
          </w:p>
        </w:tc>
      </w:tr>
      <w:tr w:rsidR="00223FBD" w14:paraId="7D48634C" w14:textId="77777777" w:rsidTr="00BE301E">
        <w:tblPrEx>
          <w:tblCellMar>
            <w:top w:w="0" w:type="dxa"/>
            <w:bottom w:w="0" w:type="dxa"/>
          </w:tblCellMar>
        </w:tblPrEx>
        <w:trPr>
          <w:jc w:val="center"/>
        </w:trPr>
        <w:tc>
          <w:tcPr>
            <w:tcW w:w="2268" w:type="dxa"/>
          </w:tcPr>
          <w:p w14:paraId="5C97504F" w14:textId="77777777" w:rsidR="00223FBD" w:rsidRPr="00FA09D0" w:rsidRDefault="00223FBD" w:rsidP="00BE301E">
            <w:pPr>
              <w:pStyle w:val="TAC"/>
            </w:pPr>
            <w:r>
              <w:t>Policing Required</w:t>
            </w:r>
          </w:p>
        </w:tc>
        <w:tc>
          <w:tcPr>
            <w:tcW w:w="1701" w:type="dxa"/>
          </w:tcPr>
          <w:p w14:paraId="33F0D66B" w14:textId="77777777" w:rsidR="00223FBD" w:rsidRPr="00FA09D0" w:rsidRDefault="00223FBD" w:rsidP="00BE301E">
            <w:pPr>
              <w:pStyle w:val="TAC"/>
            </w:pPr>
            <w:r>
              <w:t>Local Control</w:t>
            </w:r>
          </w:p>
        </w:tc>
        <w:tc>
          <w:tcPr>
            <w:tcW w:w="5670" w:type="dxa"/>
          </w:tcPr>
          <w:p w14:paraId="395E9A0B" w14:textId="77777777" w:rsidR="00223FBD" w:rsidRPr="00FA09D0" w:rsidRDefault="00223FBD" w:rsidP="00BE301E">
            <w:pPr>
              <w:pStyle w:val="TAC"/>
            </w:pPr>
            <w:r>
              <w:t>This is the tman/pol property from ITU-T Recommendation H.248.53 [1</w:t>
            </w:r>
            <w:r w:rsidR="00DA4279">
              <w:t>3</w:t>
            </w:r>
            <w:r>
              <w:t>].</w:t>
            </w:r>
          </w:p>
        </w:tc>
      </w:tr>
      <w:tr w:rsidR="008D0C0C" w14:paraId="64FBCC45" w14:textId="77777777" w:rsidTr="00BE301E">
        <w:tblPrEx>
          <w:tblCellMar>
            <w:top w:w="0" w:type="dxa"/>
            <w:bottom w:w="0" w:type="dxa"/>
          </w:tblCellMar>
        </w:tblPrEx>
        <w:trPr>
          <w:jc w:val="center"/>
        </w:trPr>
        <w:tc>
          <w:tcPr>
            <w:tcW w:w="2268" w:type="dxa"/>
          </w:tcPr>
          <w:p w14:paraId="5D164980" w14:textId="77777777" w:rsidR="008D0C0C" w:rsidRDefault="008D0C0C" w:rsidP="00BE301E">
            <w:pPr>
              <w:pStyle w:val="TAC"/>
            </w:pPr>
            <w:r>
              <w:t>Port</w:t>
            </w:r>
          </w:p>
        </w:tc>
        <w:tc>
          <w:tcPr>
            <w:tcW w:w="1701" w:type="dxa"/>
          </w:tcPr>
          <w:p w14:paraId="3B0EAD1C" w14:textId="77777777" w:rsidR="008D0C0C" w:rsidRDefault="008D0C0C" w:rsidP="00BE301E">
            <w:pPr>
              <w:pStyle w:val="TAC"/>
            </w:pPr>
            <w:r>
              <w:t>Local Descriptor or Remote Descriptor</w:t>
            </w:r>
          </w:p>
        </w:tc>
        <w:tc>
          <w:tcPr>
            <w:tcW w:w="5670" w:type="dxa"/>
          </w:tcPr>
          <w:p w14:paraId="3D13DD72" w14:textId="77777777" w:rsidR="008D0C0C" w:rsidRDefault="008D0C0C" w:rsidP="00BE301E">
            <w:pPr>
              <w:pStyle w:val="TAC"/>
            </w:pPr>
            <w:r>
              <w:t>&lt;port&gt; in SDP m-line.</w:t>
            </w:r>
          </w:p>
          <w:p w14:paraId="3E2322D3" w14:textId="77777777" w:rsidR="008D0C0C" w:rsidRDefault="008D0C0C" w:rsidP="00BE301E">
            <w:pPr>
              <w:pStyle w:val="TAC"/>
            </w:pPr>
          </w:p>
        </w:tc>
      </w:tr>
      <w:tr w:rsidR="00483FB9" w14:paraId="1C3605F1" w14:textId="77777777" w:rsidTr="00483FB9">
        <w:tblPrEx>
          <w:tblCellMar>
            <w:top w:w="0" w:type="dxa"/>
            <w:bottom w:w="0" w:type="dxa"/>
          </w:tblCellMar>
        </w:tblPrEx>
        <w:trPr>
          <w:jc w:val="center"/>
        </w:trPr>
        <w:tc>
          <w:tcPr>
            <w:tcW w:w="2268" w:type="dxa"/>
          </w:tcPr>
          <w:p w14:paraId="2AD8682E" w14:textId="77777777" w:rsidR="00483FB9" w:rsidRPr="000D5CEE" w:rsidRDefault="00483FB9" w:rsidP="00483FB9">
            <w:pPr>
              <w:pStyle w:val="TAC"/>
            </w:pPr>
            <w:r>
              <w:t>Priority Information</w:t>
            </w:r>
          </w:p>
        </w:tc>
        <w:tc>
          <w:tcPr>
            <w:tcW w:w="1701" w:type="dxa"/>
          </w:tcPr>
          <w:p w14:paraId="4B2182E1" w14:textId="77777777" w:rsidR="00483FB9" w:rsidRPr="000D5CEE" w:rsidRDefault="00483FB9" w:rsidP="00483FB9">
            <w:pPr>
              <w:pStyle w:val="TAC"/>
            </w:pPr>
            <w:r>
              <w:t>NA</w:t>
            </w:r>
          </w:p>
        </w:tc>
        <w:tc>
          <w:tcPr>
            <w:tcW w:w="5670" w:type="dxa"/>
          </w:tcPr>
          <w:p w14:paraId="5FA6C73B" w14:textId="77777777" w:rsidR="00483FB9" w:rsidRDefault="00483FB9" w:rsidP="00483FB9">
            <w:pPr>
              <w:pStyle w:val="TAC"/>
            </w:pPr>
            <w:r w:rsidRPr="001F5C49">
              <w:t xml:space="preserve">Priority </w:t>
            </w:r>
            <w:r>
              <w:t>I</w:t>
            </w:r>
            <w:r w:rsidRPr="001F5C49">
              <w:t>ndicator (</w:t>
            </w:r>
            <w:r>
              <w:t>subclause</w:t>
            </w:r>
            <w:r w:rsidRPr="001F5C49">
              <w:t xml:space="preserve"> 6.1.1 of </w:t>
            </w:r>
            <w:r>
              <w:rPr>
                <w:lang w:val="en-US"/>
              </w:rPr>
              <w:t xml:space="preserve">ITU-T Recommendation </w:t>
            </w:r>
            <w:r>
              <w:t>H.248.1 [3])</w:t>
            </w:r>
            <w:r>
              <w:br/>
              <w:t xml:space="preserve">Binary Encoding: </w:t>
            </w:r>
            <w:r w:rsidRPr="008E390B">
              <w:t xml:space="preserve">Encoding as per </w:t>
            </w:r>
            <w:r>
              <w:t xml:space="preserve">ITU-T Recommendation </w:t>
            </w:r>
            <w:r w:rsidRPr="008E390B">
              <w:t>H.248.1</w:t>
            </w:r>
            <w:r>
              <w:t xml:space="preserve"> [3] Annex A </w:t>
            </w:r>
            <w:r w:rsidRPr="00D56D49">
              <w:t>"</w:t>
            </w:r>
            <w:r w:rsidRPr="001F5C49">
              <w:t>priority</w:t>
            </w:r>
            <w:r w:rsidRPr="00D56D49">
              <w:t>"</w:t>
            </w:r>
            <w:r>
              <w:t xml:space="preserve"> </w:t>
            </w:r>
            <w:r w:rsidRPr="001F5C49">
              <w:t>context attribute</w:t>
            </w:r>
            <w:r>
              <w:br/>
              <w:t xml:space="preserve">Textual Encoding: </w:t>
            </w:r>
            <w:r w:rsidRPr="008E390B">
              <w:t xml:space="preserve">Encoding as per </w:t>
            </w:r>
            <w:r>
              <w:t xml:space="preserve">ITU-T Recommendation </w:t>
            </w:r>
            <w:r w:rsidRPr="008E390B">
              <w:t>H.248.1</w:t>
            </w:r>
            <w:r>
              <w:t xml:space="preserve"> [3] </w:t>
            </w:r>
            <w:r w:rsidRPr="008E390B">
              <w:t>Annex</w:t>
            </w:r>
            <w:r>
              <w:t> </w:t>
            </w:r>
            <w:r w:rsidRPr="008E390B">
              <w:t>B</w:t>
            </w:r>
            <w:r>
              <w:t xml:space="preserve"> </w:t>
            </w:r>
            <w:r w:rsidRPr="00D56D49">
              <w:t>"</w:t>
            </w:r>
            <w:r w:rsidRPr="001F5C49">
              <w:t>priority</w:t>
            </w:r>
            <w:r w:rsidRPr="00D56D49">
              <w:t>"</w:t>
            </w:r>
            <w:r w:rsidRPr="001F5C49">
              <w:t xml:space="preserve"> context attribute</w:t>
            </w:r>
          </w:p>
        </w:tc>
      </w:tr>
      <w:tr w:rsidR="008D0C0C" w14:paraId="59B880AF" w14:textId="77777777" w:rsidTr="00BE301E">
        <w:tblPrEx>
          <w:tblCellMar>
            <w:top w:w="0" w:type="dxa"/>
            <w:bottom w:w="0" w:type="dxa"/>
          </w:tblCellMar>
        </w:tblPrEx>
        <w:trPr>
          <w:jc w:val="center"/>
        </w:trPr>
        <w:tc>
          <w:tcPr>
            <w:tcW w:w="2268" w:type="dxa"/>
          </w:tcPr>
          <w:p w14:paraId="5F8EAA6B" w14:textId="77777777" w:rsidR="008D0C0C" w:rsidRPr="00296EE1" w:rsidRDefault="008D0C0C" w:rsidP="00BE301E">
            <w:pPr>
              <w:pStyle w:val="TAC"/>
            </w:pPr>
            <w:r w:rsidRPr="000D5CEE">
              <w:t>Realm Availabi</w:t>
            </w:r>
            <w:r>
              <w:t>l</w:t>
            </w:r>
            <w:r w:rsidRPr="000D5CEE">
              <w:t>ity Change</w:t>
            </w:r>
          </w:p>
        </w:tc>
        <w:tc>
          <w:tcPr>
            <w:tcW w:w="1701" w:type="dxa"/>
          </w:tcPr>
          <w:p w14:paraId="7F2CA9BA" w14:textId="77777777" w:rsidR="008D0C0C" w:rsidRPr="000D5CEE" w:rsidRDefault="008D0C0C" w:rsidP="00BE301E">
            <w:pPr>
              <w:pStyle w:val="TAC"/>
            </w:pPr>
            <w:r w:rsidRPr="000D5CEE">
              <w:t xml:space="preserve">Events, </w:t>
            </w:r>
          </w:p>
          <w:p w14:paraId="6F78431F" w14:textId="77777777" w:rsidR="008D0C0C" w:rsidRDefault="008D0C0C" w:rsidP="00BE301E">
            <w:pPr>
              <w:pStyle w:val="TAC"/>
            </w:pPr>
            <w:r w:rsidRPr="000D5CEE">
              <w:t>Observed Events</w:t>
            </w:r>
          </w:p>
        </w:tc>
        <w:tc>
          <w:tcPr>
            <w:tcW w:w="5670" w:type="dxa"/>
          </w:tcPr>
          <w:p w14:paraId="73B3F485" w14:textId="77777777" w:rsidR="008D0C0C" w:rsidRPr="00296EE1" w:rsidRDefault="008D0C0C" w:rsidP="00BE301E">
            <w:pPr>
              <w:pStyle w:val="TAC"/>
            </w:pPr>
            <w:r>
              <w:t xml:space="preserve">According to </w:t>
            </w:r>
            <w:r>
              <w:rPr>
                <w:i/>
              </w:rPr>
              <w:t>Available Realms Changed</w:t>
            </w:r>
            <w:r w:rsidRPr="000D5CEE">
              <w:t xml:space="preserve"> event in </w:t>
            </w:r>
            <w:r>
              <w:t xml:space="preserve">ITU-T Recommendation </w:t>
            </w:r>
            <w:r w:rsidRPr="000D5CEE">
              <w:t>H</w:t>
            </w:r>
            <w:r>
              <w:t>.</w:t>
            </w:r>
            <w:r w:rsidRPr="000D5CEE">
              <w:t>248.41 [1</w:t>
            </w:r>
            <w:r w:rsidR="00B86C5B">
              <w:t>4</w:t>
            </w:r>
            <w:r w:rsidRPr="000D5CEE">
              <w:t>].</w:t>
            </w:r>
          </w:p>
        </w:tc>
      </w:tr>
      <w:tr w:rsidR="008D0C0C" w14:paraId="07DB86BE" w14:textId="77777777" w:rsidTr="00BE301E">
        <w:tblPrEx>
          <w:tblCellMar>
            <w:top w:w="0" w:type="dxa"/>
            <w:bottom w:w="0" w:type="dxa"/>
          </w:tblCellMar>
        </w:tblPrEx>
        <w:trPr>
          <w:jc w:val="center"/>
        </w:trPr>
        <w:tc>
          <w:tcPr>
            <w:tcW w:w="2268" w:type="dxa"/>
          </w:tcPr>
          <w:p w14:paraId="162DA8D8" w14:textId="77777777" w:rsidR="008D0C0C" w:rsidRDefault="008D0C0C" w:rsidP="00BE301E">
            <w:pPr>
              <w:pStyle w:val="TAC"/>
            </w:pPr>
            <w:r w:rsidRPr="00296EE1">
              <w:t>Reduction</w:t>
            </w:r>
          </w:p>
        </w:tc>
        <w:tc>
          <w:tcPr>
            <w:tcW w:w="1701" w:type="dxa"/>
          </w:tcPr>
          <w:p w14:paraId="70B33631" w14:textId="77777777" w:rsidR="008D0C0C" w:rsidRDefault="008D0C0C" w:rsidP="00BE301E">
            <w:pPr>
              <w:pStyle w:val="TAC"/>
            </w:pPr>
            <w:r>
              <w:t>ObservedEvent D</w:t>
            </w:r>
            <w:r w:rsidRPr="00296EE1">
              <w:t>escriptor</w:t>
            </w:r>
          </w:p>
        </w:tc>
        <w:tc>
          <w:tcPr>
            <w:tcW w:w="5670" w:type="dxa"/>
          </w:tcPr>
          <w:p w14:paraId="2632D9D5" w14:textId="77777777" w:rsidR="008D0C0C" w:rsidRDefault="008D0C0C" w:rsidP="00BE301E">
            <w:pPr>
              <w:pStyle w:val="TAC"/>
            </w:pPr>
            <w:r w:rsidRPr="00296EE1">
              <w:t>As for the ObservedEventDescriptor in subclause 4.2.1/</w:t>
            </w:r>
            <w:r w:rsidR="0068414B">
              <w:rPr>
                <w:lang w:val="en-US"/>
              </w:rPr>
              <w:t xml:space="preserve"> ITU-T Recommendation </w:t>
            </w:r>
            <w:r w:rsidRPr="00296EE1">
              <w:t>H.248.10</w:t>
            </w:r>
            <w:r w:rsidRPr="00FA09D0">
              <w:t xml:space="preserve"> [2</w:t>
            </w:r>
            <w:r w:rsidR="00B86C5B">
              <w:t>0</w:t>
            </w:r>
            <w:r w:rsidRPr="00FA09D0">
              <w:t>]</w:t>
            </w:r>
            <w:r w:rsidRPr="00296EE1">
              <w:t xml:space="preserve"> "MGCongestion".</w:t>
            </w:r>
          </w:p>
        </w:tc>
      </w:tr>
      <w:tr w:rsidR="008D0C0C" w14:paraId="4D4F027A" w14:textId="77777777" w:rsidTr="00BE301E">
        <w:tblPrEx>
          <w:tblCellMar>
            <w:top w:w="0" w:type="dxa"/>
            <w:bottom w:w="0" w:type="dxa"/>
          </w:tblCellMar>
        </w:tblPrEx>
        <w:trPr>
          <w:jc w:val="center"/>
        </w:trPr>
        <w:tc>
          <w:tcPr>
            <w:tcW w:w="2268" w:type="dxa"/>
          </w:tcPr>
          <w:p w14:paraId="0BCCC9A5" w14:textId="77777777" w:rsidR="008D0C0C" w:rsidRPr="008E390B" w:rsidRDefault="008D0C0C" w:rsidP="00BE301E">
            <w:pPr>
              <w:pStyle w:val="TAC"/>
            </w:pPr>
            <w:r w:rsidRPr="005D1DF2">
              <w:t xml:space="preserve">Remote Source Address </w:t>
            </w:r>
            <w:r w:rsidRPr="005D1DF2">
              <w:lastRenderedPageBreak/>
              <w:t>Filtering</w:t>
            </w:r>
          </w:p>
        </w:tc>
        <w:tc>
          <w:tcPr>
            <w:tcW w:w="1701" w:type="dxa"/>
          </w:tcPr>
          <w:p w14:paraId="4A606F45" w14:textId="77777777" w:rsidR="008D0C0C" w:rsidRPr="008E390B" w:rsidRDefault="008D0C0C" w:rsidP="00BE301E">
            <w:pPr>
              <w:pStyle w:val="TAC"/>
            </w:pPr>
            <w:r w:rsidRPr="005D1DF2">
              <w:lastRenderedPageBreak/>
              <w:t>Local Control</w:t>
            </w:r>
          </w:p>
        </w:tc>
        <w:tc>
          <w:tcPr>
            <w:tcW w:w="5670" w:type="dxa"/>
          </w:tcPr>
          <w:p w14:paraId="709989F9" w14:textId="77777777" w:rsidR="008D0C0C" w:rsidRPr="004825C3" w:rsidRDefault="008D0C0C" w:rsidP="00BE301E">
            <w:pPr>
              <w:pStyle w:val="TAC"/>
              <w:rPr>
                <w:lang w:val="en-US"/>
              </w:rPr>
            </w:pPr>
            <w:r w:rsidRPr="00A05171">
              <w:rPr>
                <w:lang w:val="en-US"/>
              </w:rPr>
              <w:t xml:space="preserve">Defined according to </w:t>
            </w:r>
            <w:r w:rsidRPr="00A05171">
              <w:rPr>
                <w:i/>
                <w:lang w:val="en-US"/>
              </w:rPr>
              <w:t xml:space="preserve">Remote Source Address Filtering </w:t>
            </w:r>
            <w:r w:rsidRPr="00A05171">
              <w:rPr>
                <w:lang w:val="en-US"/>
              </w:rPr>
              <w:t xml:space="preserve">property in </w:t>
            </w:r>
            <w:r w:rsidR="007F6E4A">
              <w:rPr>
                <w:lang w:val="en-US"/>
              </w:rPr>
              <w:lastRenderedPageBreak/>
              <w:t xml:space="preserve">ITU-T Recommendation </w:t>
            </w:r>
            <w:r w:rsidRPr="00A05171">
              <w:rPr>
                <w:lang w:val="en-US"/>
              </w:rPr>
              <w:t>H.248.43 [6].</w:t>
            </w:r>
          </w:p>
        </w:tc>
      </w:tr>
      <w:tr w:rsidR="008D0C0C" w14:paraId="53B6AE27" w14:textId="77777777" w:rsidTr="00BE301E">
        <w:tblPrEx>
          <w:tblCellMar>
            <w:top w:w="0" w:type="dxa"/>
            <w:bottom w:w="0" w:type="dxa"/>
          </w:tblCellMar>
        </w:tblPrEx>
        <w:trPr>
          <w:jc w:val="center"/>
        </w:trPr>
        <w:tc>
          <w:tcPr>
            <w:tcW w:w="2268" w:type="dxa"/>
          </w:tcPr>
          <w:p w14:paraId="6B1EE73F" w14:textId="77777777" w:rsidR="008D0C0C" w:rsidRPr="008E390B" w:rsidRDefault="008D0C0C" w:rsidP="00BE301E">
            <w:pPr>
              <w:pStyle w:val="TAC"/>
            </w:pPr>
            <w:r w:rsidRPr="005D1DF2">
              <w:lastRenderedPageBreak/>
              <w:t>Remote Source Address Mask</w:t>
            </w:r>
          </w:p>
        </w:tc>
        <w:tc>
          <w:tcPr>
            <w:tcW w:w="1701" w:type="dxa"/>
          </w:tcPr>
          <w:p w14:paraId="1B9A4F6E" w14:textId="77777777" w:rsidR="008D0C0C" w:rsidRPr="008E390B" w:rsidRDefault="008D0C0C" w:rsidP="00BE301E">
            <w:pPr>
              <w:pStyle w:val="TAC"/>
            </w:pPr>
            <w:r w:rsidRPr="005D1DF2">
              <w:t>Local Control</w:t>
            </w:r>
          </w:p>
        </w:tc>
        <w:tc>
          <w:tcPr>
            <w:tcW w:w="5670" w:type="dxa"/>
          </w:tcPr>
          <w:p w14:paraId="09E5E609" w14:textId="77777777" w:rsidR="008D0C0C" w:rsidRPr="004825C3" w:rsidRDefault="008D0C0C" w:rsidP="00BE301E">
            <w:pPr>
              <w:pStyle w:val="TAC"/>
              <w:rPr>
                <w:lang w:val="en-US"/>
              </w:rPr>
            </w:pPr>
            <w:r w:rsidRPr="00A05171">
              <w:rPr>
                <w:lang w:val="en-US"/>
              </w:rPr>
              <w:t xml:space="preserve">Defined according to </w:t>
            </w:r>
            <w:r w:rsidRPr="00A05171">
              <w:rPr>
                <w:i/>
                <w:lang w:val="en-US"/>
              </w:rPr>
              <w:t xml:space="preserve">Remote Source Address Mask </w:t>
            </w:r>
            <w:r w:rsidRPr="00A05171">
              <w:rPr>
                <w:lang w:val="en-US"/>
              </w:rPr>
              <w:t xml:space="preserve">property in </w:t>
            </w:r>
            <w:r w:rsidR="007F6E4A">
              <w:rPr>
                <w:lang w:val="en-US"/>
              </w:rPr>
              <w:t xml:space="preserve">ITU-T Recommendation </w:t>
            </w:r>
            <w:r w:rsidRPr="00A05171">
              <w:rPr>
                <w:lang w:val="en-US"/>
              </w:rPr>
              <w:t>H.248.43 [6].</w:t>
            </w:r>
          </w:p>
        </w:tc>
      </w:tr>
      <w:tr w:rsidR="008D0C0C" w14:paraId="44C56234" w14:textId="77777777" w:rsidTr="00BE301E">
        <w:tblPrEx>
          <w:tblCellMar>
            <w:top w:w="0" w:type="dxa"/>
            <w:bottom w:w="0" w:type="dxa"/>
          </w:tblCellMar>
        </w:tblPrEx>
        <w:trPr>
          <w:jc w:val="center"/>
        </w:trPr>
        <w:tc>
          <w:tcPr>
            <w:tcW w:w="2268" w:type="dxa"/>
          </w:tcPr>
          <w:p w14:paraId="2243E191" w14:textId="77777777" w:rsidR="008D0C0C" w:rsidRPr="008E390B" w:rsidRDefault="008D0C0C" w:rsidP="00BE301E">
            <w:pPr>
              <w:pStyle w:val="TAC"/>
            </w:pPr>
            <w:smartTag w:uri="urn:schemas-microsoft-com:office:smarttags" w:element="place">
              <w:smartTag w:uri="urn:schemas-microsoft-com:office:smarttags" w:element="PlaceName">
                <w:r w:rsidRPr="005D1DF2">
                  <w:t>Remote</w:t>
                </w:r>
              </w:smartTag>
              <w:r w:rsidRPr="005D1DF2">
                <w:t xml:space="preserve"> </w:t>
              </w:r>
              <w:smartTag w:uri="urn:schemas-microsoft-com:office:smarttags" w:element="PlaceName">
                <w:r w:rsidRPr="005D1DF2">
                  <w:t>Source</w:t>
                </w:r>
              </w:smartTag>
              <w:r w:rsidRPr="005D1DF2">
                <w:t xml:space="preserve"> </w:t>
              </w:r>
              <w:smartTag w:uri="urn:schemas-microsoft-com:office:smarttags" w:element="PlaceType">
                <w:r w:rsidRPr="005D1DF2">
                  <w:t>Port</w:t>
                </w:r>
              </w:smartTag>
            </w:smartTag>
            <w:r w:rsidRPr="005D1DF2">
              <w:t xml:space="preserve"> Filtering</w:t>
            </w:r>
          </w:p>
        </w:tc>
        <w:tc>
          <w:tcPr>
            <w:tcW w:w="1701" w:type="dxa"/>
          </w:tcPr>
          <w:p w14:paraId="21313186" w14:textId="77777777" w:rsidR="008D0C0C" w:rsidRPr="008E390B" w:rsidRDefault="008D0C0C" w:rsidP="00BE301E">
            <w:pPr>
              <w:pStyle w:val="TAC"/>
            </w:pPr>
            <w:r w:rsidRPr="005D1DF2">
              <w:t>Local Control</w:t>
            </w:r>
          </w:p>
        </w:tc>
        <w:tc>
          <w:tcPr>
            <w:tcW w:w="5670" w:type="dxa"/>
          </w:tcPr>
          <w:p w14:paraId="77459DD8" w14:textId="77777777" w:rsidR="008D0C0C" w:rsidRPr="004825C3" w:rsidRDefault="008D0C0C" w:rsidP="00BE301E">
            <w:pPr>
              <w:pStyle w:val="TAC"/>
              <w:rPr>
                <w:lang w:val="en-US"/>
              </w:rPr>
            </w:pPr>
            <w:r w:rsidRPr="00A05171">
              <w:rPr>
                <w:lang w:val="en-US"/>
              </w:rPr>
              <w:t xml:space="preserve">Defined according to </w:t>
            </w:r>
            <w:r w:rsidRPr="00A05171">
              <w:rPr>
                <w:i/>
                <w:lang w:val="en-US"/>
              </w:rPr>
              <w:t xml:space="preserve">Remote Source Port Filtering </w:t>
            </w:r>
            <w:r w:rsidRPr="00A05171">
              <w:rPr>
                <w:lang w:val="en-US"/>
              </w:rPr>
              <w:t xml:space="preserve">property in </w:t>
            </w:r>
            <w:r w:rsidR="007F6E4A">
              <w:rPr>
                <w:lang w:val="en-US"/>
              </w:rPr>
              <w:t xml:space="preserve">ITU-T Recommendation </w:t>
            </w:r>
            <w:r w:rsidRPr="00A05171">
              <w:rPr>
                <w:lang w:val="en-US"/>
              </w:rPr>
              <w:t>H.248.43 [6].</w:t>
            </w:r>
          </w:p>
        </w:tc>
      </w:tr>
      <w:tr w:rsidR="008D0C0C" w14:paraId="406F5C97" w14:textId="77777777" w:rsidTr="00BE301E">
        <w:tblPrEx>
          <w:tblCellMar>
            <w:top w:w="0" w:type="dxa"/>
            <w:bottom w:w="0" w:type="dxa"/>
          </w:tblCellMar>
        </w:tblPrEx>
        <w:trPr>
          <w:jc w:val="center"/>
        </w:trPr>
        <w:tc>
          <w:tcPr>
            <w:tcW w:w="2268" w:type="dxa"/>
          </w:tcPr>
          <w:p w14:paraId="63552CBF" w14:textId="77777777" w:rsidR="008D0C0C" w:rsidRPr="008E390B" w:rsidRDefault="008D0C0C" w:rsidP="00BE301E">
            <w:pPr>
              <w:pStyle w:val="TAC"/>
            </w:pPr>
            <w:smartTag w:uri="urn:schemas-microsoft-com:office:smarttags" w:element="place">
              <w:smartTag w:uri="urn:schemas-microsoft-com:office:smarttags" w:element="PlaceName">
                <w:r w:rsidRPr="005D1DF2">
                  <w:t>Remote</w:t>
                </w:r>
              </w:smartTag>
              <w:r w:rsidRPr="005D1DF2">
                <w:t xml:space="preserve"> </w:t>
              </w:r>
              <w:smartTag w:uri="urn:schemas-microsoft-com:office:smarttags" w:element="PlaceName">
                <w:r w:rsidRPr="005D1DF2">
                  <w:t>Source</w:t>
                </w:r>
              </w:smartTag>
              <w:r w:rsidRPr="005D1DF2">
                <w:t xml:space="preserve"> </w:t>
              </w:r>
              <w:smartTag w:uri="urn:schemas-microsoft-com:office:smarttags" w:element="PlaceType">
                <w:r w:rsidRPr="005D1DF2">
                  <w:t>Port</w:t>
                </w:r>
              </w:smartTag>
            </w:smartTag>
          </w:p>
        </w:tc>
        <w:tc>
          <w:tcPr>
            <w:tcW w:w="1701" w:type="dxa"/>
          </w:tcPr>
          <w:p w14:paraId="55A27CA5" w14:textId="77777777" w:rsidR="008D0C0C" w:rsidRPr="008E390B" w:rsidRDefault="008D0C0C" w:rsidP="00BE301E">
            <w:pPr>
              <w:pStyle w:val="TAC"/>
            </w:pPr>
            <w:r w:rsidRPr="005D1DF2">
              <w:t>Local Control</w:t>
            </w:r>
          </w:p>
        </w:tc>
        <w:tc>
          <w:tcPr>
            <w:tcW w:w="5670" w:type="dxa"/>
          </w:tcPr>
          <w:p w14:paraId="559496F0" w14:textId="77777777" w:rsidR="008D0C0C" w:rsidRPr="004825C3" w:rsidRDefault="008D0C0C" w:rsidP="00BE301E">
            <w:pPr>
              <w:pStyle w:val="TAC"/>
              <w:rPr>
                <w:lang w:val="en-US"/>
              </w:rPr>
            </w:pPr>
            <w:r w:rsidRPr="00A05171">
              <w:rPr>
                <w:lang w:val="en-US"/>
              </w:rPr>
              <w:t xml:space="preserve">Defined according to </w:t>
            </w:r>
            <w:smartTag w:uri="urn:schemas-microsoft-com:office:smarttags" w:element="place">
              <w:smartTag w:uri="urn:schemas-microsoft-com:office:smarttags" w:element="PlaceName">
                <w:r w:rsidRPr="00A05171">
                  <w:rPr>
                    <w:i/>
                    <w:lang w:val="en-US"/>
                  </w:rPr>
                  <w:t>Remote</w:t>
                </w:r>
              </w:smartTag>
              <w:r w:rsidRPr="00A05171">
                <w:rPr>
                  <w:i/>
                  <w:lang w:val="en-US"/>
                </w:rPr>
                <w:t xml:space="preserve"> </w:t>
              </w:r>
              <w:smartTag w:uri="urn:schemas-microsoft-com:office:smarttags" w:element="PlaceName">
                <w:r w:rsidRPr="00A05171">
                  <w:rPr>
                    <w:i/>
                    <w:lang w:val="en-US"/>
                  </w:rPr>
                  <w:t>Source</w:t>
                </w:r>
              </w:smartTag>
              <w:r w:rsidRPr="00A05171">
                <w:rPr>
                  <w:i/>
                  <w:lang w:val="en-US"/>
                </w:rPr>
                <w:t xml:space="preserve"> </w:t>
              </w:r>
              <w:smartTag w:uri="urn:schemas-microsoft-com:office:smarttags" w:element="PlaceType">
                <w:r w:rsidRPr="00A05171">
                  <w:rPr>
                    <w:i/>
                    <w:lang w:val="en-US"/>
                  </w:rPr>
                  <w:t>Port</w:t>
                </w:r>
              </w:smartTag>
            </w:smartTag>
            <w:r w:rsidRPr="00A05171">
              <w:rPr>
                <w:i/>
                <w:lang w:val="en-US"/>
              </w:rPr>
              <w:t xml:space="preserve"> </w:t>
            </w:r>
            <w:r w:rsidRPr="00A05171">
              <w:rPr>
                <w:lang w:val="en-US"/>
              </w:rPr>
              <w:t xml:space="preserve">property in </w:t>
            </w:r>
            <w:r w:rsidR="007F6E4A">
              <w:rPr>
                <w:lang w:val="en-US"/>
              </w:rPr>
              <w:t xml:space="preserve">ITU-T Recommendation </w:t>
            </w:r>
            <w:r w:rsidRPr="00A05171">
              <w:rPr>
                <w:lang w:val="en-US"/>
              </w:rPr>
              <w:t>H.248.43 [6].</w:t>
            </w:r>
          </w:p>
        </w:tc>
      </w:tr>
      <w:tr w:rsidR="008D0C0C" w14:paraId="4017EA34" w14:textId="77777777" w:rsidTr="00BE301E">
        <w:tblPrEx>
          <w:tblCellMar>
            <w:top w:w="0" w:type="dxa"/>
            <w:bottom w:w="0" w:type="dxa"/>
          </w:tblCellMar>
        </w:tblPrEx>
        <w:trPr>
          <w:jc w:val="center"/>
        </w:trPr>
        <w:tc>
          <w:tcPr>
            <w:tcW w:w="2268" w:type="dxa"/>
          </w:tcPr>
          <w:p w14:paraId="0B3FD9CF" w14:textId="77777777" w:rsidR="008D0C0C" w:rsidRPr="008E390B" w:rsidRDefault="008D0C0C" w:rsidP="00BE301E">
            <w:pPr>
              <w:pStyle w:val="TAC"/>
            </w:pPr>
            <w:smartTag w:uri="urn:schemas-microsoft-com:office:smarttags" w:element="place">
              <w:smartTag w:uri="urn:schemas-microsoft-com:office:smarttags" w:element="PlaceName">
                <w:r w:rsidRPr="005D1DF2">
                  <w:t>Remote</w:t>
                </w:r>
              </w:smartTag>
              <w:r w:rsidRPr="005D1DF2">
                <w:t xml:space="preserve"> </w:t>
              </w:r>
              <w:smartTag w:uri="urn:schemas-microsoft-com:office:smarttags" w:element="PlaceName">
                <w:r w:rsidRPr="005D1DF2">
                  <w:t>Source</w:t>
                </w:r>
              </w:smartTag>
              <w:r w:rsidRPr="005D1DF2">
                <w:t xml:space="preserve"> </w:t>
              </w:r>
              <w:smartTag w:uri="urn:schemas-microsoft-com:office:smarttags" w:element="PlaceType">
                <w:r w:rsidRPr="005D1DF2">
                  <w:t>Port</w:t>
                </w:r>
              </w:smartTag>
              <w:r w:rsidRPr="005D1DF2">
                <w:t xml:space="preserve"> </w:t>
              </w:r>
              <w:smartTag w:uri="urn:schemas-microsoft-com:office:smarttags" w:element="PlaceType">
                <w:r w:rsidRPr="005D1DF2">
                  <w:t>Range</w:t>
                </w:r>
              </w:smartTag>
            </w:smartTag>
          </w:p>
        </w:tc>
        <w:tc>
          <w:tcPr>
            <w:tcW w:w="1701" w:type="dxa"/>
          </w:tcPr>
          <w:p w14:paraId="2B93A295" w14:textId="77777777" w:rsidR="008D0C0C" w:rsidRPr="008E390B" w:rsidRDefault="008D0C0C" w:rsidP="00BE301E">
            <w:pPr>
              <w:pStyle w:val="TAC"/>
            </w:pPr>
            <w:r w:rsidRPr="005D1DF2">
              <w:t>Local Control</w:t>
            </w:r>
          </w:p>
        </w:tc>
        <w:tc>
          <w:tcPr>
            <w:tcW w:w="5670" w:type="dxa"/>
          </w:tcPr>
          <w:p w14:paraId="59D0F370" w14:textId="77777777" w:rsidR="008D0C0C" w:rsidRPr="004825C3" w:rsidRDefault="008D0C0C" w:rsidP="00BE301E">
            <w:pPr>
              <w:pStyle w:val="TAC"/>
              <w:rPr>
                <w:lang w:val="en-US"/>
              </w:rPr>
            </w:pPr>
            <w:r w:rsidRPr="00A05171">
              <w:rPr>
                <w:lang w:val="en-US"/>
              </w:rPr>
              <w:t xml:space="preserve">Defined according to </w:t>
            </w:r>
            <w:smartTag w:uri="urn:schemas-microsoft-com:office:smarttags" w:element="place">
              <w:smartTag w:uri="urn:schemas-microsoft-com:office:smarttags" w:element="PlaceName">
                <w:r w:rsidRPr="00A05171">
                  <w:rPr>
                    <w:i/>
                    <w:lang w:val="en-US"/>
                  </w:rPr>
                  <w:t>Remote</w:t>
                </w:r>
              </w:smartTag>
              <w:r w:rsidRPr="00A05171">
                <w:rPr>
                  <w:i/>
                  <w:lang w:val="en-US"/>
                </w:rPr>
                <w:t xml:space="preserve"> </w:t>
              </w:r>
              <w:smartTag w:uri="urn:schemas-microsoft-com:office:smarttags" w:element="PlaceName">
                <w:r w:rsidRPr="00A05171">
                  <w:rPr>
                    <w:i/>
                    <w:lang w:val="en-US"/>
                  </w:rPr>
                  <w:t>Source</w:t>
                </w:r>
              </w:smartTag>
              <w:r w:rsidRPr="00A05171">
                <w:rPr>
                  <w:i/>
                  <w:lang w:val="en-US"/>
                </w:rPr>
                <w:t xml:space="preserve"> </w:t>
              </w:r>
              <w:smartTag w:uri="urn:schemas-microsoft-com:office:smarttags" w:element="PlaceType">
                <w:r w:rsidRPr="00A05171">
                  <w:rPr>
                    <w:i/>
                    <w:lang w:val="en-US"/>
                  </w:rPr>
                  <w:t>Port</w:t>
                </w:r>
              </w:smartTag>
              <w:r w:rsidRPr="00A05171">
                <w:rPr>
                  <w:i/>
                  <w:lang w:val="en-US"/>
                </w:rPr>
                <w:t xml:space="preserve"> </w:t>
              </w:r>
              <w:smartTag w:uri="urn:schemas-microsoft-com:office:smarttags" w:element="PlaceType">
                <w:r w:rsidRPr="00A05171">
                  <w:rPr>
                    <w:i/>
                    <w:lang w:val="en-US"/>
                  </w:rPr>
                  <w:t>Range</w:t>
                </w:r>
              </w:smartTag>
            </w:smartTag>
            <w:r w:rsidRPr="00A05171">
              <w:rPr>
                <w:i/>
                <w:lang w:val="en-US"/>
              </w:rPr>
              <w:t xml:space="preserve"> </w:t>
            </w:r>
            <w:r w:rsidRPr="00A05171">
              <w:rPr>
                <w:lang w:val="en-US"/>
              </w:rPr>
              <w:t xml:space="preserve">property in </w:t>
            </w:r>
            <w:r w:rsidR="007F6E4A">
              <w:rPr>
                <w:lang w:val="en-US"/>
              </w:rPr>
              <w:t xml:space="preserve">ITU-T Recommendation </w:t>
            </w:r>
            <w:r w:rsidRPr="00A05171">
              <w:rPr>
                <w:lang w:val="en-US"/>
              </w:rPr>
              <w:t>H.248.43 [6].</w:t>
            </w:r>
          </w:p>
        </w:tc>
      </w:tr>
      <w:tr w:rsidR="008D0C0C" w14:paraId="1D5CE84D" w14:textId="77777777" w:rsidTr="00BE301E">
        <w:tblPrEx>
          <w:tblCellMar>
            <w:top w:w="0" w:type="dxa"/>
            <w:bottom w:w="0" w:type="dxa"/>
          </w:tblCellMar>
        </w:tblPrEx>
        <w:trPr>
          <w:jc w:val="center"/>
        </w:trPr>
        <w:tc>
          <w:tcPr>
            <w:tcW w:w="2268" w:type="dxa"/>
          </w:tcPr>
          <w:p w14:paraId="7080908C" w14:textId="77777777" w:rsidR="008D0C0C" w:rsidRDefault="008D0C0C" w:rsidP="00BE301E">
            <w:pPr>
              <w:pStyle w:val="TAC"/>
            </w:pPr>
            <w:r w:rsidRPr="008E390B">
              <w:t>Reserve_Value</w:t>
            </w:r>
          </w:p>
        </w:tc>
        <w:tc>
          <w:tcPr>
            <w:tcW w:w="1701" w:type="dxa"/>
          </w:tcPr>
          <w:p w14:paraId="0F364BE4" w14:textId="77777777" w:rsidR="008D0C0C" w:rsidRDefault="008D0C0C" w:rsidP="00BE301E">
            <w:pPr>
              <w:pStyle w:val="TAC"/>
            </w:pPr>
            <w:r w:rsidRPr="008E390B">
              <w:t>Local Control</w:t>
            </w:r>
          </w:p>
        </w:tc>
        <w:tc>
          <w:tcPr>
            <w:tcW w:w="5670" w:type="dxa"/>
          </w:tcPr>
          <w:p w14:paraId="310A1536" w14:textId="77777777" w:rsidR="008D0C0C" w:rsidRPr="00A021FC" w:rsidRDefault="008D0C0C" w:rsidP="00BE301E">
            <w:pPr>
              <w:pStyle w:val="TAC"/>
            </w:pPr>
            <w:r w:rsidRPr="00A021FC">
              <w:t>ITU-T Recommendation H.248.1 [</w:t>
            </w:r>
            <w:r w:rsidRPr="00A021FC">
              <w:rPr>
                <w:rFonts w:hint="eastAsia"/>
              </w:rPr>
              <w:t>3</w:t>
            </w:r>
            <w:r w:rsidRPr="00A021FC">
              <w:t xml:space="preserve">] </w:t>
            </w:r>
            <w:r w:rsidR="00947B6F" w:rsidRPr="00A021FC">
              <w:t xml:space="preserve">Reserve </w:t>
            </w:r>
            <w:r w:rsidRPr="00A021FC">
              <w:t>property.</w:t>
            </w:r>
          </w:p>
          <w:p w14:paraId="6ADC98F9" w14:textId="77777777" w:rsidR="008D0C0C" w:rsidRDefault="008D0C0C" w:rsidP="00BE301E">
            <w:pPr>
              <w:pStyle w:val="TAC"/>
            </w:pPr>
            <w:r>
              <w:t xml:space="preserve">Binary Encoding: </w:t>
            </w:r>
            <w:r>
              <w:tab/>
            </w:r>
            <w:r w:rsidRPr="008E390B">
              <w:t xml:space="preserve">Encoding as per </w:t>
            </w:r>
            <w:r>
              <w:t xml:space="preserve">ITU-T Recommendation </w:t>
            </w:r>
            <w:r w:rsidRPr="008E390B">
              <w:t>H.248.1</w:t>
            </w:r>
            <w:r w:rsidR="00437894">
              <w:t>[3]</w:t>
            </w:r>
            <w:r>
              <w:t xml:space="preserve"> Annex A "reserveValue"</w:t>
            </w:r>
          </w:p>
          <w:p w14:paraId="2BE578ED" w14:textId="77777777" w:rsidR="008D0C0C" w:rsidRDefault="008D0C0C" w:rsidP="00BE301E">
            <w:pPr>
              <w:pStyle w:val="TAC"/>
            </w:pPr>
            <w:r>
              <w:t xml:space="preserve">Textual Encoding: </w:t>
            </w:r>
            <w:r w:rsidRPr="008E390B">
              <w:t xml:space="preserve">Encoding as per </w:t>
            </w:r>
            <w:r>
              <w:t xml:space="preserve">ITU-T Recommendation </w:t>
            </w:r>
            <w:r w:rsidRPr="008E390B">
              <w:t>H.248.1</w:t>
            </w:r>
            <w:r>
              <w:t xml:space="preserve"> </w:t>
            </w:r>
            <w:r w:rsidR="00437894">
              <w:t xml:space="preserve">[3] </w:t>
            </w:r>
            <w:r w:rsidRPr="008E390B">
              <w:t>Annex B "reservedValueMode".</w:t>
            </w:r>
          </w:p>
        </w:tc>
      </w:tr>
      <w:tr w:rsidR="00B423FB" w14:paraId="7FD38A79" w14:textId="77777777" w:rsidTr="00BE301E">
        <w:tblPrEx>
          <w:tblCellMar>
            <w:top w:w="0" w:type="dxa"/>
            <w:bottom w:w="0" w:type="dxa"/>
          </w:tblCellMar>
        </w:tblPrEx>
        <w:trPr>
          <w:jc w:val="center"/>
        </w:trPr>
        <w:tc>
          <w:tcPr>
            <w:tcW w:w="2268" w:type="dxa"/>
          </w:tcPr>
          <w:p w14:paraId="1048A166" w14:textId="77777777" w:rsidR="00B423FB" w:rsidRPr="008E390B" w:rsidRDefault="00F55335" w:rsidP="00BE301E">
            <w:pPr>
              <w:pStyle w:val="TAC"/>
            </w:pPr>
            <w:r>
              <w:t>ROOT Properties</w:t>
            </w:r>
          </w:p>
        </w:tc>
        <w:tc>
          <w:tcPr>
            <w:tcW w:w="1701" w:type="dxa"/>
          </w:tcPr>
          <w:p w14:paraId="4D648E36" w14:textId="77777777" w:rsidR="00B423FB" w:rsidRPr="008E390B" w:rsidRDefault="00F55335" w:rsidP="00BE301E">
            <w:pPr>
              <w:pStyle w:val="TAC"/>
            </w:pPr>
            <w:smartTag w:uri="urn:schemas-microsoft-com:office:smarttags" w:element="place">
              <w:smartTag w:uri="urn:schemas-microsoft-com:office:smarttags" w:element="PlaceName">
                <w:r>
                  <w:t>Termination</w:t>
                </w:r>
              </w:smartTag>
              <w:r>
                <w:t xml:space="preserve"> </w:t>
              </w:r>
              <w:smartTag w:uri="urn:schemas-microsoft-com:office:smarttags" w:element="PlaceType">
                <w:r>
                  <w:t>State</w:t>
                </w:r>
              </w:smartTag>
            </w:smartTag>
          </w:p>
        </w:tc>
        <w:tc>
          <w:tcPr>
            <w:tcW w:w="5670" w:type="dxa"/>
          </w:tcPr>
          <w:p w14:paraId="25B08463" w14:textId="77777777" w:rsidR="00B423FB" w:rsidRPr="00DA4279" w:rsidRDefault="00F55335" w:rsidP="00BE301E">
            <w:pPr>
              <w:pStyle w:val="TAC"/>
            </w:pPr>
            <w:r>
              <w:t>The properties  in subclause E.2.1/</w:t>
            </w:r>
            <w:r w:rsidR="00DA4279">
              <w:t xml:space="preserve">ITU-T Recommendation </w:t>
            </w:r>
            <w:r>
              <w:t>H.248.1</w:t>
            </w:r>
            <w:r w:rsidR="00437894">
              <w:t xml:space="preserve"> [3]</w:t>
            </w:r>
          </w:p>
        </w:tc>
      </w:tr>
      <w:tr w:rsidR="003F59A1" w14:paraId="1BDBF662" w14:textId="77777777" w:rsidTr="00BE301E">
        <w:tblPrEx>
          <w:tblCellMar>
            <w:top w:w="0" w:type="dxa"/>
            <w:bottom w:w="0" w:type="dxa"/>
          </w:tblCellMar>
        </w:tblPrEx>
        <w:trPr>
          <w:jc w:val="center"/>
        </w:trPr>
        <w:tc>
          <w:tcPr>
            <w:tcW w:w="2268" w:type="dxa"/>
          </w:tcPr>
          <w:p w14:paraId="71745338" w14:textId="77777777" w:rsidR="003F59A1" w:rsidRDefault="003F59A1" w:rsidP="00BE301E">
            <w:pPr>
              <w:pStyle w:val="TAC"/>
            </w:pPr>
            <w:r>
              <w:t>RTCP allocation</w:t>
            </w:r>
          </w:p>
        </w:tc>
        <w:tc>
          <w:tcPr>
            <w:tcW w:w="1701" w:type="dxa"/>
          </w:tcPr>
          <w:p w14:paraId="16A97093" w14:textId="77777777" w:rsidR="003F59A1" w:rsidRDefault="003F59A1" w:rsidP="00BE301E">
            <w:pPr>
              <w:pStyle w:val="TAC"/>
            </w:pPr>
            <w:r w:rsidRPr="008E390B">
              <w:t>Local Control</w:t>
            </w:r>
          </w:p>
        </w:tc>
        <w:tc>
          <w:tcPr>
            <w:tcW w:w="5670" w:type="dxa"/>
          </w:tcPr>
          <w:p w14:paraId="7D507A29" w14:textId="77777777" w:rsidR="003F59A1" w:rsidRPr="00600D85" w:rsidRDefault="003F59A1" w:rsidP="003F59A1">
            <w:pPr>
              <w:pStyle w:val="TAC"/>
              <w:rPr>
                <w:i/>
                <w:lang w:val="en-US"/>
              </w:rPr>
            </w:pPr>
            <w:r w:rsidRPr="00A05171">
              <w:rPr>
                <w:lang w:val="en-US"/>
              </w:rPr>
              <w:t xml:space="preserve">Defined according to </w:t>
            </w:r>
            <w:r w:rsidRPr="00600D85">
              <w:rPr>
                <w:i/>
                <w:lang w:val="en-US"/>
              </w:rPr>
              <w:t xml:space="preserve">RTCP Allocation Specific </w:t>
            </w:r>
            <w:r w:rsidRPr="003F59A1">
              <w:rPr>
                <w:i/>
              </w:rPr>
              <w:t>Behaviour</w:t>
            </w:r>
            <w:r w:rsidRPr="00600D85">
              <w:rPr>
                <w:i/>
                <w:lang w:val="en-US"/>
              </w:rPr>
              <w:t xml:space="preserve"> </w:t>
            </w:r>
          </w:p>
          <w:p w14:paraId="136B7108" w14:textId="77777777" w:rsidR="003F59A1" w:rsidRDefault="003F59A1" w:rsidP="003F59A1">
            <w:pPr>
              <w:pStyle w:val="TAC"/>
            </w:pPr>
            <w:r w:rsidRPr="00A05171">
              <w:rPr>
                <w:i/>
                <w:lang w:val="en-US"/>
              </w:rPr>
              <w:t xml:space="preserve"> </w:t>
            </w:r>
            <w:r w:rsidRPr="00A05171">
              <w:rPr>
                <w:lang w:val="en-US"/>
              </w:rPr>
              <w:t xml:space="preserve"> property in </w:t>
            </w:r>
            <w:r w:rsidR="00DA4279">
              <w:t xml:space="preserve">ITU-T Recommendation </w:t>
            </w:r>
            <w:r w:rsidRPr="00A05171">
              <w:rPr>
                <w:lang w:val="en-US"/>
              </w:rPr>
              <w:t>H.248.</w:t>
            </w:r>
            <w:r>
              <w:rPr>
                <w:lang w:val="en-US"/>
              </w:rPr>
              <w:t>57 [5</w:t>
            </w:r>
            <w:r w:rsidRPr="00A05171">
              <w:rPr>
                <w:lang w:val="en-US"/>
              </w:rPr>
              <w:t>].</w:t>
            </w:r>
          </w:p>
        </w:tc>
      </w:tr>
      <w:tr w:rsidR="008D0C0C" w14:paraId="4D4EB310" w14:textId="77777777" w:rsidTr="00BE301E">
        <w:tblPrEx>
          <w:tblCellMar>
            <w:top w:w="0" w:type="dxa"/>
            <w:bottom w:w="0" w:type="dxa"/>
          </w:tblCellMar>
        </w:tblPrEx>
        <w:trPr>
          <w:jc w:val="center"/>
        </w:trPr>
        <w:tc>
          <w:tcPr>
            <w:tcW w:w="2268" w:type="dxa"/>
          </w:tcPr>
          <w:p w14:paraId="6087C319" w14:textId="77777777" w:rsidR="008D0C0C" w:rsidRPr="008E390B" w:rsidRDefault="008D0C0C" w:rsidP="00BE301E">
            <w:pPr>
              <w:pStyle w:val="TAC"/>
            </w:pPr>
            <w:r>
              <w:t>RtcpbwRR</w:t>
            </w:r>
          </w:p>
        </w:tc>
        <w:tc>
          <w:tcPr>
            <w:tcW w:w="1701" w:type="dxa"/>
          </w:tcPr>
          <w:p w14:paraId="53548A72" w14:textId="77777777" w:rsidR="008D0C0C" w:rsidRPr="008E390B" w:rsidRDefault="008D0C0C" w:rsidP="00BE301E">
            <w:pPr>
              <w:pStyle w:val="TAC"/>
            </w:pPr>
            <w:r>
              <w:t>Local Descriptor or Remote Descriptor</w:t>
            </w:r>
          </w:p>
        </w:tc>
        <w:tc>
          <w:tcPr>
            <w:tcW w:w="5670" w:type="dxa"/>
          </w:tcPr>
          <w:p w14:paraId="6D50149F" w14:textId="77777777" w:rsidR="008D0C0C" w:rsidRDefault="008D0C0C" w:rsidP="00BE301E">
            <w:pPr>
              <w:pStyle w:val="TAC"/>
            </w:pPr>
            <w:r>
              <w:t>&lt;bandwidth&gt; in SDP "b:RR"-line. see 5.15</w:t>
            </w:r>
          </w:p>
          <w:p w14:paraId="34341677" w14:textId="77777777" w:rsidR="008D0C0C" w:rsidRPr="00A05171" w:rsidRDefault="008D0C0C" w:rsidP="00BE301E">
            <w:pPr>
              <w:pStyle w:val="TAC"/>
              <w:rPr>
                <w:lang w:val="en-US"/>
              </w:rPr>
            </w:pPr>
          </w:p>
        </w:tc>
      </w:tr>
      <w:tr w:rsidR="008D0C0C" w14:paraId="5DF69B5C" w14:textId="77777777" w:rsidTr="00BE301E">
        <w:tblPrEx>
          <w:tblCellMar>
            <w:top w:w="0" w:type="dxa"/>
            <w:bottom w:w="0" w:type="dxa"/>
          </w:tblCellMar>
        </w:tblPrEx>
        <w:trPr>
          <w:jc w:val="center"/>
        </w:trPr>
        <w:tc>
          <w:tcPr>
            <w:tcW w:w="2268" w:type="dxa"/>
          </w:tcPr>
          <w:p w14:paraId="5F3852DD" w14:textId="77777777" w:rsidR="008D0C0C" w:rsidRDefault="008D0C0C" w:rsidP="00BE301E">
            <w:pPr>
              <w:pStyle w:val="TAC"/>
            </w:pPr>
            <w:r>
              <w:t>RtcpbwRS</w:t>
            </w:r>
          </w:p>
          <w:p w14:paraId="0ECFD143" w14:textId="77777777" w:rsidR="008D0C0C" w:rsidRPr="008E390B" w:rsidRDefault="008D0C0C" w:rsidP="00BE301E">
            <w:pPr>
              <w:pStyle w:val="TAC"/>
            </w:pPr>
          </w:p>
        </w:tc>
        <w:tc>
          <w:tcPr>
            <w:tcW w:w="1701" w:type="dxa"/>
          </w:tcPr>
          <w:p w14:paraId="559BBD2C" w14:textId="77777777" w:rsidR="008D0C0C" w:rsidRPr="008E390B" w:rsidRDefault="008D0C0C" w:rsidP="00BE301E">
            <w:pPr>
              <w:pStyle w:val="TAC"/>
            </w:pPr>
            <w:r>
              <w:t>Local Descriptor or Remote Descriptor</w:t>
            </w:r>
          </w:p>
        </w:tc>
        <w:tc>
          <w:tcPr>
            <w:tcW w:w="5670" w:type="dxa"/>
          </w:tcPr>
          <w:p w14:paraId="52B525E9" w14:textId="77777777" w:rsidR="008D0C0C" w:rsidRDefault="008D0C0C" w:rsidP="00BE301E">
            <w:pPr>
              <w:pStyle w:val="TAC"/>
            </w:pPr>
            <w:r>
              <w:t>&lt;bandwidth&gt; in SDP "b:RS"-line. see 5.15</w:t>
            </w:r>
          </w:p>
          <w:p w14:paraId="0A7C4F30" w14:textId="77777777" w:rsidR="008D0C0C" w:rsidRPr="00A05171" w:rsidRDefault="008D0C0C" w:rsidP="00BE301E">
            <w:pPr>
              <w:pStyle w:val="TAC"/>
              <w:rPr>
                <w:lang w:val="en-US"/>
              </w:rPr>
            </w:pPr>
          </w:p>
        </w:tc>
      </w:tr>
      <w:tr w:rsidR="008D0C0C" w14:paraId="20EC2DB7" w14:textId="77777777" w:rsidTr="00BE301E">
        <w:tblPrEx>
          <w:tblCellMar>
            <w:top w:w="0" w:type="dxa"/>
            <w:bottom w:w="0" w:type="dxa"/>
          </w:tblCellMar>
        </w:tblPrEx>
        <w:trPr>
          <w:jc w:val="center"/>
        </w:trPr>
        <w:tc>
          <w:tcPr>
            <w:tcW w:w="2268" w:type="dxa"/>
          </w:tcPr>
          <w:p w14:paraId="58B2F7BB" w14:textId="77777777" w:rsidR="008D0C0C" w:rsidRDefault="008D0C0C" w:rsidP="00BE301E">
            <w:pPr>
              <w:pStyle w:val="TAC"/>
            </w:pPr>
            <w:r>
              <w:t>Rtpbw</w:t>
            </w:r>
          </w:p>
        </w:tc>
        <w:tc>
          <w:tcPr>
            <w:tcW w:w="1701" w:type="dxa"/>
          </w:tcPr>
          <w:p w14:paraId="64D69C92" w14:textId="77777777" w:rsidR="008D0C0C" w:rsidRDefault="008D0C0C" w:rsidP="00BE301E">
            <w:pPr>
              <w:pStyle w:val="TAC"/>
            </w:pPr>
            <w:r>
              <w:t>Local Descriptor or Remote Descriptor</w:t>
            </w:r>
          </w:p>
        </w:tc>
        <w:tc>
          <w:tcPr>
            <w:tcW w:w="5670" w:type="dxa"/>
          </w:tcPr>
          <w:p w14:paraId="18416C80" w14:textId="77777777" w:rsidR="008D0C0C" w:rsidRDefault="008D0C0C" w:rsidP="00BE301E">
            <w:pPr>
              <w:pStyle w:val="TAC"/>
            </w:pPr>
            <w:r>
              <w:t>&lt;bandwidth&gt; in SDP "b:AS"-line. see 5.15</w:t>
            </w:r>
          </w:p>
        </w:tc>
      </w:tr>
      <w:tr w:rsidR="008D0C0C" w14:paraId="7BC62FCD" w14:textId="77777777" w:rsidTr="00BE301E">
        <w:tblPrEx>
          <w:tblCellMar>
            <w:top w:w="0" w:type="dxa"/>
            <w:bottom w:w="0" w:type="dxa"/>
          </w:tblCellMar>
        </w:tblPrEx>
        <w:trPr>
          <w:jc w:val="center"/>
        </w:trPr>
        <w:tc>
          <w:tcPr>
            <w:tcW w:w="2268" w:type="dxa"/>
          </w:tcPr>
          <w:p w14:paraId="1FA27656" w14:textId="77777777" w:rsidR="008D0C0C" w:rsidRDefault="008D0C0C" w:rsidP="00BE301E">
            <w:pPr>
              <w:pStyle w:val="TAC"/>
            </w:pPr>
            <w:r>
              <w:t>RTPpayload</w:t>
            </w:r>
          </w:p>
        </w:tc>
        <w:tc>
          <w:tcPr>
            <w:tcW w:w="1701" w:type="dxa"/>
          </w:tcPr>
          <w:p w14:paraId="36A28534" w14:textId="77777777" w:rsidR="008D0C0C" w:rsidRDefault="008D0C0C" w:rsidP="00BE301E">
            <w:pPr>
              <w:pStyle w:val="TAC"/>
            </w:pPr>
            <w:r>
              <w:t>Local Descriptor or Remote Descriptor</w:t>
            </w:r>
          </w:p>
        </w:tc>
        <w:tc>
          <w:tcPr>
            <w:tcW w:w="5670" w:type="dxa"/>
          </w:tcPr>
          <w:p w14:paraId="13DCEC11" w14:textId="77777777" w:rsidR="008D0C0C" w:rsidRDefault="008D0C0C" w:rsidP="00BE301E">
            <w:pPr>
              <w:pStyle w:val="TAC"/>
            </w:pPr>
            <w:r>
              <w:t xml:space="preserve">&lt;fmt list&gt; in SDP m-line. This may be set to CHOOSE ($) in a LD sent from the IBCF toward the TrGW. </w:t>
            </w:r>
          </w:p>
          <w:p w14:paraId="1D59094A" w14:textId="77777777" w:rsidR="008D0C0C" w:rsidRDefault="008D0C0C" w:rsidP="00BE301E">
            <w:pPr>
              <w:pStyle w:val="TAC"/>
            </w:pPr>
          </w:p>
        </w:tc>
      </w:tr>
      <w:tr w:rsidR="008D0C0C" w14:paraId="1A11A1C3" w14:textId="77777777" w:rsidTr="00BE301E">
        <w:tblPrEx>
          <w:tblCellMar>
            <w:top w:w="0" w:type="dxa"/>
            <w:bottom w:w="0" w:type="dxa"/>
          </w:tblCellMar>
        </w:tblPrEx>
        <w:trPr>
          <w:jc w:val="center"/>
        </w:trPr>
        <w:tc>
          <w:tcPr>
            <w:tcW w:w="2268" w:type="dxa"/>
          </w:tcPr>
          <w:p w14:paraId="7D24B618" w14:textId="77777777" w:rsidR="008D0C0C" w:rsidRDefault="008D0C0C" w:rsidP="00BE301E">
            <w:pPr>
              <w:pStyle w:val="TAC"/>
            </w:pPr>
            <w:r>
              <w:t>Stream Number</w:t>
            </w:r>
          </w:p>
        </w:tc>
        <w:tc>
          <w:tcPr>
            <w:tcW w:w="1701" w:type="dxa"/>
          </w:tcPr>
          <w:p w14:paraId="046AA2D8" w14:textId="77777777" w:rsidR="008D0C0C" w:rsidRDefault="008D0C0C" w:rsidP="00BE301E">
            <w:pPr>
              <w:pStyle w:val="TAC"/>
            </w:pPr>
            <w:r>
              <w:t>Stream</w:t>
            </w:r>
          </w:p>
        </w:tc>
        <w:tc>
          <w:tcPr>
            <w:tcW w:w="5670" w:type="dxa"/>
          </w:tcPr>
          <w:p w14:paraId="09F5F025" w14:textId="77777777" w:rsidR="008D0C0C" w:rsidRDefault="008D0C0C" w:rsidP="00BE301E">
            <w:pPr>
              <w:pStyle w:val="TAC"/>
            </w:pPr>
            <w:r>
              <w:t xml:space="preserve">Encoding as per ITU-T Recommendation H.248.1 </w:t>
            </w:r>
            <w:r w:rsidR="00437894">
              <w:t>[3]</w:t>
            </w:r>
            <w:r>
              <w:t xml:space="preserve">Annex B "Stream"/"ST". </w:t>
            </w:r>
          </w:p>
          <w:p w14:paraId="3B0A6D58" w14:textId="77777777" w:rsidR="008D0C0C" w:rsidRDefault="008D0C0C" w:rsidP="00BE301E">
            <w:pPr>
              <w:pStyle w:val="TAC"/>
            </w:pPr>
            <w:r>
              <w:t>For a single stream, this may be omitted by the CS-IBCF.</w:t>
            </w:r>
          </w:p>
        </w:tc>
      </w:tr>
      <w:tr w:rsidR="001D378E" w14:paraId="4DCFBB87" w14:textId="77777777" w:rsidTr="008C6BF4">
        <w:tblPrEx>
          <w:tblCellMar>
            <w:top w:w="0" w:type="dxa"/>
            <w:bottom w:w="0" w:type="dxa"/>
          </w:tblCellMar>
        </w:tblPrEx>
        <w:trPr>
          <w:jc w:val="center"/>
        </w:trPr>
        <w:tc>
          <w:tcPr>
            <w:tcW w:w="2268" w:type="dxa"/>
          </w:tcPr>
          <w:p w14:paraId="317772AF" w14:textId="77777777" w:rsidR="001D378E" w:rsidRDefault="001D378E" w:rsidP="008C6BF4">
            <w:pPr>
              <w:pStyle w:val="TAC"/>
            </w:pPr>
            <w:r w:rsidRPr="00810078">
              <w:t>STUN server request</w:t>
            </w:r>
          </w:p>
        </w:tc>
        <w:tc>
          <w:tcPr>
            <w:tcW w:w="1701" w:type="dxa"/>
          </w:tcPr>
          <w:p w14:paraId="4E7769EE" w14:textId="77777777" w:rsidR="001D378E" w:rsidRDefault="001D378E" w:rsidP="008C6BF4">
            <w:pPr>
              <w:pStyle w:val="TAC"/>
            </w:pPr>
            <w:r w:rsidRPr="00810078">
              <w:t>LocalControl</w:t>
            </w:r>
          </w:p>
        </w:tc>
        <w:tc>
          <w:tcPr>
            <w:tcW w:w="5670" w:type="dxa"/>
          </w:tcPr>
          <w:p w14:paraId="5627BECE" w14:textId="77777777" w:rsidR="001D378E" w:rsidRDefault="001D378E" w:rsidP="008C6BF4">
            <w:pPr>
              <w:pStyle w:val="TAC"/>
            </w:pPr>
            <w:r w:rsidRPr="00810078">
              <w:t>Encoding as per ITU-T Recommendation H.248.50 </w:t>
            </w:r>
            <w:r w:rsidR="00E3103B">
              <w:t>[44]</w:t>
            </w:r>
            <w:r w:rsidRPr="00810078">
              <w:rPr>
                <w:bCs/>
              </w:rPr>
              <w:t xml:space="preserve"> "MG Act-as STUN Server" (</w:t>
            </w:r>
            <w:r w:rsidRPr="00810078">
              <w:rPr>
                <w:rFonts w:cs="Arial"/>
              </w:rPr>
              <w:t>mgastuns) package "</w:t>
            </w:r>
            <w:r w:rsidRPr="00810078">
              <w:t>Act-as STUN Server" (astuns, 0x0001) property.</w:t>
            </w:r>
          </w:p>
        </w:tc>
      </w:tr>
      <w:tr w:rsidR="00223FBD" w14:paraId="0A633F71" w14:textId="77777777" w:rsidTr="00BE301E">
        <w:tblPrEx>
          <w:tblCellMar>
            <w:top w:w="0" w:type="dxa"/>
            <w:bottom w:w="0" w:type="dxa"/>
          </w:tblCellMar>
        </w:tblPrEx>
        <w:trPr>
          <w:jc w:val="center"/>
        </w:trPr>
        <w:tc>
          <w:tcPr>
            <w:tcW w:w="2268" w:type="dxa"/>
          </w:tcPr>
          <w:p w14:paraId="355A09F4" w14:textId="77777777" w:rsidR="00223FBD" w:rsidRDefault="00223FBD" w:rsidP="00BE301E">
            <w:pPr>
              <w:pStyle w:val="TAC"/>
            </w:pPr>
            <w:r>
              <w:t>Sustainable Data Rate</w:t>
            </w:r>
          </w:p>
        </w:tc>
        <w:tc>
          <w:tcPr>
            <w:tcW w:w="1701" w:type="dxa"/>
          </w:tcPr>
          <w:p w14:paraId="5A3C9C4C" w14:textId="77777777" w:rsidR="00223FBD" w:rsidRDefault="00223FBD" w:rsidP="00BE301E">
            <w:pPr>
              <w:pStyle w:val="TAC"/>
            </w:pPr>
            <w:r>
              <w:t>Local Control</w:t>
            </w:r>
          </w:p>
        </w:tc>
        <w:tc>
          <w:tcPr>
            <w:tcW w:w="5670" w:type="dxa"/>
          </w:tcPr>
          <w:p w14:paraId="6244F476" w14:textId="77777777" w:rsidR="00223FBD" w:rsidRDefault="00223FBD" w:rsidP="00BE301E">
            <w:pPr>
              <w:pStyle w:val="TAC"/>
            </w:pPr>
            <w:r>
              <w:t>This is the tman/sdr property from ITU-T Recommendation H.248.53 [1</w:t>
            </w:r>
            <w:r w:rsidR="00DA4279">
              <w:t>3</w:t>
            </w:r>
            <w:r>
              <w:t>]</w:t>
            </w:r>
          </w:p>
        </w:tc>
      </w:tr>
      <w:tr w:rsidR="008D0C0C" w14:paraId="5BE49B2E" w14:textId="77777777" w:rsidTr="00BE301E">
        <w:tblPrEx>
          <w:tblCellMar>
            <w:top w:w="0" w:type="dxa"/>
            <w:bottom w:w="0" w:type="dxa"/>
          </w:tblCellMar>
        </w:tblPrEx>
        <w:trPr>
          <w:jc w:val="center"/>
        </w:trPr>
        <w:tc>
          <w:tcPr>
            <w:tcW w:w="2268" w:type="dxa"/>
          </w:tcPr>
          <w:p w14:paraId="1C858D19" w14:textId="77777777" w:rsidR="008D0C0C" w:rsidRDefault="008D0C0C" w:rsidP="00BE301E">
            <w:pPr>
              <w:pStyle w:val="TAC"/>
            </w:pPr>
            <w:r w:rsidRPr="00C12AF4">
              <w:t>Termination heartbeat</w:t>
            </w:r>
          </w:p>
        </w:tc>
        <w:tc>
          <w:tcPr>
            <w:tcW w:w="1701" w:type="dxa"/>
          </w:tcPr>
          <w:p w14:paraId="4A82B0A7" w14:textId="77777777" w:rsidR="008D0C0C" w:rsidRPr="00C12AF4" w:rsidRDefault="008D0C0C" w:rsidP="00BE301E">
            <w:pPr>
              <w:pStyle w:val="TAC"/>
            </w:pPr>
            <w:r w:rsidRPr="00C12AF4">
              <w:t>Events</w:t>
            </w:r>
          </w:p>
          <w:p w14:paraId="12BFD5D4" w14:textId="77777777" w:rsidR="008D0C0C" w:rsidRDefault="008D0C0C" w:rsidP="00BE301E">
            <w:pPr>
              <w:pStyle w:val="TAC"/>
            </w:pPr>
            <w:r w:rsidRPr="00C12AF4">
              <w:t>ObservedEvents</w:t>
            </w:r>
          </w:p>
        </w:tc>
        <w:tc>
          <w:tcPr>
            <w:tcW w:w="5670" w:type="dxa"/>
          </w:tcPr>
          <w:p w14:paraId="647AF3B7" w14:textId="77777777" w:rsidR="008D0C0C" w:rsidRDefault="008D0C0C" w:rsidP="00BE301E">
            <w:pPr>
              <w:pStyle w:val="TAC"/>
            </w:pPr>
            <w:r>
              <w:t>A</w:t>
            </w:r>
            <w:r w:rsidRPr="00C12AF4">
              <w:t xml:space="preserve">s per </w:t>
            </w:r>
            <w:r>
              <w:rPr>
                <w:i/>
              </w:rPr>
              <w:t xml:space="preserve">Termination Heartbeat </w:t>
            </w:r>
            <w:r w:rsidRPr="00540F36">
              <w:t>defined in</w:t>
            </w:r>
            <w:r>
              <w:rPr>
                <w:i/>
              </w:rPr>
              <w:t xml:space="preserve"> </w:t>
            </w:r>
            <w:r w:rsidRPr="00C12AF4">
              <w:t>ITU-T Recommendation H.248.</w:t>
            </w:r>
            <w:r w:rsidRPr="00C12AF4">
              <w:rPr>
                <w:rFonts w:hint="eastAsia"/>
              </w:rPr>
              <w:t>36</w:t>
            </w:r>
            <w:r w:rsidRPr="00C12AF4">
              <w:t xml:space="preserve"> [</w:t>
            </w:r>
            <w:r w:rsidR="007F6E4A">
              <w:t>15</w:t>
            </w:r>
            <w:r w:rsidRPr="00C12AF4">
              <w:t xml:space="preserve">] Clause </w:t>
            </w:r>
            <w:r w:rsidRPr="00C12AF4">
              <w:rPr>
                <w:rFonts w:hint="eastAsia"/>
              </w:rPr>
              <w:t>5</w:t>
            </w:r>
            <w:r w:rsidRPr="00C12AF4">
              <w:t>.2</w:t>
            </w:r>
            <w:r w:rsidRPr="00C12AF4">
              <w:rPr>
                <w:rFonts w:hint="eastAsia"/>
              </w:rPr>
              <w:t>.1.</w:t>
            </w:r>
          </w:p>
        </w:tc>
      </w:tr>
      <w:tr w:rsidR="008D0C0C" w14:paraId="55ED0F43" w14:textId="77777777" w:rsidTr="00BE301E">
        <w:tblPrEx>
          <w:tblCellMar>
            <w:top w:w="0" w:type="dxa"/>
            <w:bottom w:w="0" w:type="dxa"/>
          </w:tblCellMar>
        </w:tblPrEx>
        <w:trPr>
          <w:jc w:val="center"/>
        </w:trPr>
        <w:tc>
          <w:tcPr>
            <w:tcW w:w="2268" w:type="dxa"/>
          </w:tcPr>
          <w:p w14:paraId="6C221C89" w14:textId="77777777" w:rsidR="008D0C0C" w:rsidRDefault="008D0C0C" w:rsidP="00BE301E">
            <w:pPr>
              <w:pStyle w:val="TAC"/>
            </w:pPr>
            <w:r>
              <w:t>Termination ID</w:t>
            </w:r>
          </w:p>
        </w:tc>
        <w:tc>
          <w:tcPr>
            <w:tcW w:w="1701" w:type="dxa"/>
          </w:tcPr>
          <w:p w14:paraId="73AD9207" w14:textId="77777777" w:rsidR="008D0C0C" w:rsidRDefault="008D0C0C" w:rsidP="00BE301E">
            <w:pPr>
              <w:pStyle w:val="TAC"/>
            </w:pPr>
            <w:r>
              <w:t>NA</w:t>
            </w:r>
          </w:p>
        </w:tc>
        <w:tc>
          <w:tcPr>
            <w:tcW w:w="5670" w:type="dxa"/>
          </w:tcPr>
          <w:p w14:paraId="64C803DD" w14:textId="77777777" w:rsidR="008D0C0C" w:rsidRDefault="008D0C0C" w:rsidP="00BE301E">
            <w:pPr>
              <w:pStyle w:val="TAC"/>
            </w:pPr>
            <w:r>
              <w:t xml:space="preserve">Binary Encoding: </w:t>
            </w:r>
            <w:r>
              <w:tab/>
              <w:t>As per ITU-T Recommendation H.248.1 [</w:t>
            </w:r>
            <w:r>
              <w:rPr>
                <w:rFonts w:hint="eastAsia"/>
              </w:rPr>
              <w:t>3</w:t>
            </w:r>
            <w:r>
              <w:t>] Annex A.</w:t>
            </w:r>
          </w:p>
          <w:p w14:paraId="68490FB9" w14:textId="77777777" w:rsidR="008D0C0C" w:rsidRDefault="008D0C0C" w:rsidP="00BE301E">
            <w:pPr>
              <w:pStyle w:val="TAC"/>
            </w:pPr>
            <w:r>
              <w:t xml:space="preserve">Textual Encoding: </w:t>
            </w:r>
            <w:r>
              <w:tab/>
              <w:t>As per ITU-T Recommendation H.248.1 [</w:t>
            </w:r>
            <w:r>
              <w:rPr>
                <w:rFonts w:hint="eastAsia"/>
              </w:rPr>
              <w:t>3</w:t>
            </w:r>
            <w:r>
              <w:t>]</w:t>
            </w:r>
            <w:r w:rsidR="004B1AA9">
              <w:t xml:space="preserve"> </w:t>
            </w:r>
            <w:r>
              <w:t xml:space="preserve"> Annex B.</w:t>
            </w:r>
          </w:p>
        </w:tc>
      </w:tr>
      <w:tr w:rsidR="008D0C0C" w14:paraId="6EF79FE4" w14:textId="77777777" w:rsidTr="00BE301E">
        <w:tblPrEx>
          <w:tblCellMar>
            <w:top w:w="0" w:type="dxa"/>
            <w:bottom w:w="0" w:type="dxa"/>
          </w:tblCellMar>
        </w:tblPrEx>
        <w:trPr>
          <w:jc w:val="center"/>
        </w:trPr>
        <w:tc>
          <w:tcPr>
            <w:tcW w:w="2268" w:type="dxa"/>
          </w:tcPr>
          <w:p w14:paraId="026F5C21" w14:textId="77777777" w:rsidR="008D0C0C" w:rsidRDefault="008D0C0C" w:rsidP="00BE301E">
            <w:pPr>
              <w:pStyle w:val="TAC"/>
            </w:pPr>
            <w:r>
              <w:t>Transaction ID</w:t>
            </w:r>
          </w:p>
        </w:tc>
        <w:tc>
          <w:tcPr>
            <w:tcW w:w="1701" w:type="dxa"/>
          </w:tcPr>
          <w:p w14:paraId="052E08DA" w14:textId="77777777" w:rsidR="008D0C0C" w:rsidRDefault="008D0C0C" w:rsidP="00BE301E">
            <w:pPr>
              <w:pStyle w:val="TAC"/>
            </w:pPr>
            <w:r>
              <w:t>NA</w:t>
            </w:r>
          </w:p>
        </w:tc>
        <w:tc>
          <w:tcPr>
            <w:tcW w:w="5670" w:type="dxa"/>
          </w:tcPr>
          <w:p w14:paraId="521642C7" w14:textId="77777777" w:rsidR="008D0C0C" w:rsidRDefault="008D0C0C" w:rsidP="00BE301E">
            <w:pPr>
              <w:pStyle w:val="TAC"/>
            </w:pPr>
            <w:r>
              <w:t xml:space="preserve">Binary Encoding: </w:t>
            </w:r>
            <w:r>
              <w:tab/>
              <w:t>As per ITU-T Recommendation H.248.1 [</w:t>
            </w:r>
            <w:r>
              <w:rPr>
                <w:rFonts w:hint="eastAsia"/>
              </w:rPr>
              <w:t>3</w:t>
            </w:r>
            <w:r>
              <w:t>] Annex A.</w:t>
            </w:r>
          </w:p>
          <w:p w14:paraId="3B0CA3E0" w14:textId="77777777" w:rsidR="008D0C0C" w:rsidRDefault="008D0C0C" w:rsidP="00BE301E">
            <w:pPr>
              <w:pStyle w:val="TAC"/>
            </w:pPr>
            <w:r>
              <w:t xml:space="preserve">Textual Encoding: </w:t>
            </w:r>
            <w:r>
              <w:tab/>
              <w:t>As per ITU-T Recommendation H.248.1 [</w:t>
            </w:r>
            <w:r>
              <w:rPr>
                <w:rFonts w:hint="eastAsia"/>
              </w:rPr>
              <w:t>3</w:t>
            </w:r>
            <w:r>
              <w:t>] Annex B.</w:t>
            </w:r>
          </w:p>
        </w:tc>
      </w:tr>
      <w:tr w:rsidR="008D0C0C" w14:paraId="6B09BC06" w14:textId="77777777" w:rsidTr="00BE301E">
        <w:tblPrEx>
          <w:tblCellMar>
            <w:top w:w="0" w:type="dxa"/>
            <w:bottom w:w="0" w:type="dxa"/>
          </w:tblCellMar>
        </w:tblPrEx>
        <w:trPr>
          <w:jc w:val="center"/>
        </w:trPr>
        <w:tc>
          <w:tcPr>
            <w:tcW w:w="2268" w:type="dxa"/>
          </w:tcPr>
          <w:p w14:paraId="2CBDCDAA" w14:textId="77777777" w:rsidR="008D0C0C" w:rsidRDefault="008D0C0C" w:rsidP="00BE301E">
            <w:pPr>
              <w:pStyle w:val="TAC"/>
            </w:pPr>
            <w:r>
              <w:t>Transport</w:t>
            </w:r>
          </w:p>
        </w:tc>
        <w:tc>
          <w:tcPr>
            <w:tcW w:w="1701" w:type="dxa"/>
          </w:tcPr>
          <w:p w14:paraId="0887B287" w14:textId="77777777" w:rsidR="008D0C0C" w:rsidRDefault="008D0C0C" w:rsidP="00BE301E">
            <w:pPr>
              <w:pStyle w:val="TAC"/>
            </w:pPr>
            <w:r>
              <w:t>Local Descriptor or Remote Descriptor</w:t>
            </w:r>
          </w:p>
        </w:tc>
        <w:tc>
          <w:tcPr>
            <w:tcW w:w="5670" w:type="dxa"/>
          </w:tcPr>
          <w:p w14:paraId="58D88842" w14:textId="77777777" w:rsidR="008D0C0C" w:rsidRDefault="008D0C0C" w:rsidP="00BE301E">
            <w:pPr>
              <w:pStyle w:val="TAC"/>
            </w:pPr>
            <w:r>
              <w:t>&lt;transport&gt; in SDP m-line, see 5.15</w:t>
            </w:r>
          </w:p>
          <w:p w14:paraId="05F0340E" w14:textId="77777777" w:rsidR="008D0C0C" w:rsidRDefault="008D0C0C" w:rsidP="00BE301E">
            <w:pPr>
              <w:pStyle w:val="TAC"/>
            </w:pPr>
          </w:p>
        </w:tc>
      </w:tr>
      <w:tr w:rsidR="008D0C0C" w14:paraId="7B4FC748" w14:textId="77777777" w:rsidTr="00BE301E">
        <w:tblPrEx>
          <w:tblCellMar>
            <w:top w:w="0" w:type="dxa"/>
            <w:bottom w:w="0" w:type="dxa"/>
          </w:tblCellMar>
        </w:tblPrEx>
        <w:trPr>
          <w:jc w:val="center"/>
        </w:trPr>
        <w:tc>
          <w:tcPr>
            <w:tcW w:w="9639" w:type="dxa"/>
            <w:gridSpan w:val="3"/>
          </w:tcPr>
          <w:p w14:paraId="6F7F2232" w14:textId="77777777" w:rsidR="008D0C0C" w:rsidRDefault="00697E25" w:rsidP="00697E25">
            <w:pPr>
              <w:pStyle w:val="TAN"/>
            </w:pPr>
            <w:r>
              <w:t>NOTE:</w:t>
            </w:r>
            <w:r w:rsidRPr="00156E7B">
              <w:tab/>
            </w:r>
            <w:r>
              <w:t>This property is only signalled for IP terminations towards external IP network</w:t>
            </w:r>
          </w:p>
        </w:tc>
      </w:tr>
    </w:tbl>
    <w:p w14:paraId="3E9CFD62" w14:textId="77777777" w:rsidR="008D0C0C" w:rsidRDefault="008D0C0C" w:rsidP="008D0C0C"/>
    <w:p w14:paraId="27B1658E" w14:textId="77777777" w:rsidR="008D0C0C" w:rsidRDefault="008D0C0C" w:rsidP="008D0C0C">
      <w:pPr>
        <w:pStyle w:val="Heading3"/>
      </w:pPr>
      <w:bookmarkStart w:id="116" w:name="_Toc414010847"/>
      <w:r w:rsidRPr="00156E7B">
        <w:t>5.17.2</w:t>
      </w:r>
      <w:r w:rsidRPr="00156E7B">
        <w:tab/>
      </w:r>
      <w:r>
        <w:t>Call Related Procedures</w:t>
      </w:r>
      <w:bookmarkEnd w:id="116"/>
    </w:p>
    <w:p w14:paraId="5B91C0F7" w14:textId="77777777" w:rsidR="008D0C0C" w:rsidRPr="00F26638" w:rsidRDefault="008D0C0C" w:rsidP="008D0C0C">
      <w:pPr>
        <w:pStyle w:val="Heading4"/>
      </w:pPr>
      <w:bookmarkStart w:id="117" w:name="_Toc414010848"/>
      <w:r>
        <w:t xml:space="preserve">5.17.2.1 </w:t>
      </w:r>
      <w:r>
        <w:tab/>
        <w:t>General</w:t>
      </w:r>
      <w:bookmarkEnd w:id="117"/>
    </w:p>
    <w:p w14:paraId="01A4AF68" w14:textId="77777777" w:rsidR="008D0C0C" w:rsidRDefault="008D0C0C" w:rsidP="008D0C0C">
      <w:r>
        <w:t xml:space="preserve">This section describes the various call related procedures performed by the TrGW, which are listed in table 15.17.2.1.1 </w:t>
      </w:r>
    </w:p>
    <w:p w14:paraId="25E9DCEF" w14:textId="77777777" w:rsidR="008D0C0C" w:rsidRDefault="008D0C0C" w:rsidP="008D0C0C">
      <w:pPr>
        <w:pStyle w:val="TH"/>
      </w:pPr>
      <w:r>
        <w:lastRenderedPageBreak/>
        <w:t>Table 5.17.2.1.1: TrGW Call Related Procedures</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549"/>
        <w:gridCol w:w="1880"/>
        <w:tblGridChange w:id="118">
          <w:tblGrid>
            <w:gridCol w:w="3252"/>
            <w:gridCol w:w="1549"/>
            <w:gridCol w:w="1880"/>
          </w:tblGrid>
        </w:tblGridChange>
      </w:tblGrid>
      <w:tr w:rsidR="008D0C0C" w14:paraId="5FFFBF27" w14:textId="77777777" w:rsidTr="00BE301E">
        <w:tblPrEx>
          <w:tblCellMar>
            <w:top w:w="0" w:type="dxa"/>
            <w:bottom w:w="0" w:type="dxa"/>
          </w:tblCellMar>
        </w:tblPrEx>
        <w:trPr>
          <w:jc w:val="center"/>
        </w:trPr>
        <w:tc>
          <w:tcPr>
            <w:tcW w:w="3252" w:type="dxa"/>
          </w:tcPr>
          <w:p w14:paraId="17CD807D" w14:textId="77777777" w:rsidR="008D0C0C" w:rsidRDefault="008D0C0C" w:rsidP="00BE301E">
            <w:pPr>
              <w:pStyle w:val="TAH"/>
            </w:pPr>
            <w:r>
              <w:t>Transaction defined in 3GPP TS 29.235 [1</w:t>
            </w:r>
            <w:r w:rsidR="00B86C5B">
              <w:t>7</w:t>
            </w:r>
            <w:r>
              <w:t>] or 3GPP TS 29.162 [1</w:t>
            </w:r>
            <w:r w:rsidR="00B86C5B">
              <w:t>8</w:t>
            </w:r>
            <w:r>
              <w:t>]</w:t>
            </w:r>
          </w:p>
        </w:tc>
        <w:tc>
          <w:tcPr>
            <w:tcW w:w="1549" w:type="dxa"/>
          </w:tcPr>
          <w:p w14:paraId="41C6FB36" w14:textId="77777777" w:rsidR="008D0C0C" w:rsidRDefault="008D0C0C" w:rsidP="00BE301E">
            <w:pPr>
              <w:pStyle w:val="TAH"/>
            </w:pPr>
            <w:r>
              <w:t>Supported</w:t>
            </w:r>
          </w:p>
        </w:tc>
        <w:tc>
          <w:tcPr>
            <w:tcW w:w="1880" w:type="dxa"/>
          </w:tcPr>
          <w:p w14:paraId="09A026DE" w14:textId="77777777" w:rsidR="008D0C0C" w:rsidRDefault="008D0C0C" w:rsidP="00BE301E">
            <w:pPr>
              <w:pStyle w:val="TAH"/>
            </w:pPr>
            <w:r>
              <w:t>Comment</w:t>
            </w:r>
          </w:p>
        </w:tc>
      </w:tr>
      <w:tr w:rsidR="008D0C0C" w14:paraId="546DB195" w14:textId="77777777" w:rsidTr="00BE301E">
        <w:tblPrEx>
          <w:tblCellMar>
            <w:top w:w="0" w:type="dxa"/>
            <w:bottom w:w="0" w:type="dxa"/>
          </w:tblCellMar>
        </w:tblPrEx>
        <w:trPr>
          <w:jc w:val="center"/>
        </w:trPr>
        <w:tc>
          <w:tcPr>
            <w:tcW w:w="3252" w:type="dxa"/>
            <w:tcBorders>
              <w:top w:val="single" w:sz="4" w:space="0" w:color="auto"/>
              <w:left w:val="single" w:sz="4" w:space="0" w:color="auto"/>
              <w:bottom w:val="single" w:sz="4" w:space="0" w:color="auto"/>
              <w:right w:val="single" w:sz="4" w:space="0" w:color="auto"/>
            </w:tcBorders>
          </w:tcPr>
          <w:p w14:paraId="71553752" w14:textId="77777777" w:rsidR="008D0C0C" w:rsidRPr="006267AA" w:rsidRDefault="008D0C0C" w:rsidP="00BE301E">
            <w:pPr>
              <w:pStyle w:val="TAL"/>
            </w:pPr>
            <w:r>
              <w:t>Reserve TrGW</w:t>
            </w:r>
            <w:r w:rsidRPr="006267AA">
              <w:t xml:space="preserve"> </w:t>
            </w:r>
            <w:r>
              <w:t>Connection Point</w:t>
            </w:r>
          </w:p>
        </w:tc>
        <w:tc>
          <w:tcPr>
            <w:tcW w:w="1549" w:type="dxa"/>
            <w:tcBorders>
              <w:top w:val="single" w:sz="4" w:space="0" w:color="auto"/>
              <w:left w:val="single" w:sz="4" w:space="0" w:color="auto"/>
              <w:bottom w:val="single" w:sz="4" w:space="0" w:color="auto"/>
              <w:right w:val="single" w:sz="4" w:space="0" w:color="auto"/>
            </w:tcBorders>
          </w:tcPr>
          <w:p w14:paraId="6D38442A" w14:textId="77777777" w:rsidR="008D0C0C" w:rsidRPr="006267AA" w:rsidRDefault="008D0C0C" w:rsidP="00BE301E">
            <w:pPr>
              <w:pStyle w:val="TAL"/>
            </w:pPr>
            <w:r w:rsidRPr="006267AA">
              <w:t>Mandatory</w:t>
            </w:r>
          </w:p>
        </w:tc>
        <w:tc>
          <w:tcPr>
            <w:tcW w:w="1880" w:type="dxa"/>
            <w:tcBorders>
              <w:top w:val="single" w:sz="4" w:space="0" w:color="auto"/>
              <w:left w:val="single" w:sz="4" w:space="0" w:color="auto"/>
              <w:bottom w:val="single" w:sz="4" w:space="0" w:color="auto"/>
              <w:right w:val="single" w:sz="4" w:space="0" w:color="auto"/>
            </w:tcBorders>
          </w:tcPr>
          <w:p w14:paraId="229BF75F" w14:textId="77777777" w:rsidR="008D0C0C" w:rsidRPr="006267AA" w:rsidRDefault="008D0C0C" w:rsidP="00BE301E">
            <w:pPr>
              <w:pStyle w:val="TAL"/>
            </w:pPr>
            <w:r>
              <w:t>See 5.17.2.2</w:t>
            </w:r>
          </w:p>
        </w:tc>
      </w:tr>
      <w:tr w:rsidR="008D0C0C" w14:paraId="0B12BABA" w14:textId="77777777" w:rsidTr="00BE301E">
        <w:tblPrEx>
          <w:tblCellMar>
            <w:top w:w="0" w:type="dxa"/>
            <w:bottom w:w="0" w:type="dxa"/>
          </w:tblCellMar>
        </w:tblPrEx>
        <w:trPr>
          <w:jc w:val="center"/>
        </w:trPr>
        <w:tc>
          <w:tcPr>
            <w:tcW w:w="3252" w:type="dxa"/>
            <w:tcBorders>
              <w:top w:val="single" w:sz="4" w:space="0" w:color="auto"/>
              <w:left w:val="single" w:sz="4" w:space="0" w:color="auto"/>
              <w:bottom w:val="single" w:sz="4" w:space="0" w:color="auto"/>
              <w:right w:val="single" w:sz="4" w:space="0" w:color="auto"/>
            </w:tcBorders>
          </w:tcPr>
          <w:p w14:paraId="0F427234" w14:textId="77777777" w:rsidR="008D0C0C" w:rsidRPr="006267AA" w:rsidRDefault="008D0C0C" w:rsidP="00BE301E">
            <w:pPr>
              <w:pStyle w:val="TAL"/>
            </w:pPr>
            <w:r>
              <w:t>Configure TrGW</w:t>
            </w:r>
            <w:r w:rsidRPr="006267AA">
              <w:t xml:space="preserve"> </w:t>
            </w:r>
            <w:r>
              <w:t>Connection Point</w:t>
            </w:r>
          </w:p>
        </w:tc>
        <w:tc>
          <w:tcPr>
            <w:tcW w:w="1549" w:type="dxa"/>
            <w:tcBorders>
              <w:top w:val="single" w:sz="4" w:space="0" w:color="auto"/>
              <w:left w:val="single" w:sz="4" w:space="0" w:color="auto"/>
              <w:bottom w:val="single" w:sz="4" w:space="0" w:color="auto"/>
              <w:right w:val="single" w:sz="4" w:space="0" w:color="auto"/>
            </w:tcBorders>
          </w:tcPr>
          <w:p w14:paraId="0323FCE7" w14:textId="77777777" w:rsidR="008D0C0C" w:rsidRPr="006267AA" w:rsidRDefault="008D0C0C" w:rsidP="00BE301E">
            <w:pPr>
              <w:pStyle w:val="TAL"/>
            </w:pPr>
            <w:r w:rsidRPr="006267AA">
              <w:t>Mandatory</w:t>
            </w:r>
          </w:p>
        </w:tc>
        <w:tc>
          <w:tcPr>
            <w:tcW w:w="1880" w:type="dxa"/>
            <w:tcBorders>
              <w:top w:val="single" w:sz="4" w:space="0" w:color="auto"/>
              <w:left w:val="single" w:sz="4" w:space="0" w:color="auto"/>
              <w:bottom w:val="single" w:sz="4" w:space="0" w:color="auto"/>
              <w:right w:val="single" w:sz="4" w:space="0" w:color="auto"/>
            </w:tcBorders>
          </w:tcPr>
          <w:p w14:paraId="16A9CC63" w14:textId="77777777" w:rsidR="008D0C0C" w:rsidRPr="006267AA" w:rsidRDefault="008D0C0C" w:rsidP="00BE301E">
            <w:pPr>
              <w:pStyle w:val="TAL"/>
            </w:pPr>
            <w:r w:rsidRPr="006267AA">
              <w:t xml:space="preserve">See </w:t>
            </w:r>
            <w:r>
              <w:t>5.17.2.3</w:t>
            </w:r>
          </w:p>
        </w:tc>
      </w:tr>
      <w:tr w:rsidR="008D0C0C" w14:paraId="78B0F1FE" w14:textId="77777777" w:rsidTr="00BE301E">
        <w:tblPrEx>
          <w:tblCellMar>
            <w:top w:w="0" w:type="dxa"/>
            <w:bottom w:w="0" w:type="dxa"/>
          </w:tblCellMar>
        </w:tblPrEx>
        <w:trPr>
          <w:jc w:val="center"/>
        </w:trPr>
        <w:tc>
          <w:tcPr>
            <w:tcW w:w="3252" w:type="dxa"/>
            <w:tcBorders>
              <w:top w:val="single" w:sz="4" w:space="0" w:color="auto"/>
              <w:left w:val="single" w:sz="4" w:space="0" w:color="auto"/>
              <w:bottom w:val="single" w:sz="4" w:space="0" w:color="auto"/>
              <w:right w:val="single" w:sz="4" w:space="0" w:color="auto"/>
            </w:tcBorders>
          </w:tcPr>
          <w:p w14:paraId="689223FF" w14:textId="77777777" w:rsidR="008D0C0C" w:rsidRPr="006267AA" w:rsidRDefault="008D0C0C" w:rsidP="00BE301E">
            <w:pPr>
              <w:pStyle w:val="TAL"/>
            </w:pPr>
            <w:r w:rsidRPr="006267AA">
              <w:t xml:space="preserve">Reserve and </w:t>
            </w:r>
            <w:r>
              <w:rPr>
                <w:rFonts w:hint="eastAsia"/>
              </w:rPr>
              <w:t>C</w:t>
            </w:r>
            <w:r w:rsidRPr="006267AA">
              <w:t xml:space="preserve">onfigure </w:t>
            </w:r>
            <w:r>
              <w:t>TrGW</w:t>
            </w:r>
            <w:r w:rsidRPr="006267AA">
              <w:t xml:space="preserve"> </w:t>
            </w:r>
            <w:r>
              <w:t>Connection Point</w:t>
            </w:r>
          </w:p>
        </w:tc>
        <w:tc>
          <w:tcPr>
            <w:tcW w:w="1549" w:type="dxa"/>
            <w:tcBorders>
              <w:top w:val="single" w:sz="4" w:space="0" w:color="auto"/>
              <w:left w:val="single" w:sz="4" w:space="0" w:color="auto"/>
              <w:bottom w:val="single" w:sz="4" w:space="0" w:color="auto"/>
              <w:right w:val="single" w:sz="4" w:space="0" w:color="auto"/>
            </w:tcBorders>
          </w:tcPr>
          <w:p w14:paraId="497BD0D7" w14:textId="77777777" w:rsidR="008D0C0C" w:rsidRPr="006267AA" w:rsidRDefault="008D0C0C" w:rsidP="00BE301E">
            <w:pPr>
              <w:pStyle w:val="TAL"/>
            </w:pPr>
            <w:r w:rsidRPr="006267AA">
              <w:t>Mandatory</w:t>
            </w:r>
          </w:p>
        </w:tc>
        <w:tc>
          <w:tcPr>
            <w:tcW w:w="1880" w:type="dxa"/>
            <w:tcBorders>
              <w:top w:val="single" w:sz="4" w:space="0" w:color="auto"/>
              <w:left w:val="single" w:sz="4" w:space="0" w:color="auto"/>
              <w:bottom w:val="single" w:sz="4" w:space="0" w:color="auto"/>
              <w:right w:val="single" w:sz="4" w:space="0" w:color="auto"/>
            </w:tcBorders>
          </w:tcPr>
          <w:p w14:paraId="2E07B4D4" w14:textId="77777777" w:rsidR="008D0C0C" w:rsidRPr="006267AA" w:rsidRDefault="008D0C0C" w:rsidP="00BE301E">
            <w:pPr>
              <w:pStyle w:val="TAL"/>
            </w:pPr>
            <w:r w:rsidRPr="006267AA">
              <w:t xml:space="preserve">See </w:t>
            </w:r>
            <w:r>
              <w:t>5.17.2.4</w:t>
            </w:r>
          </w:p>
        </w:tc>
      </w:tr>
      <w:tr w:rsidR="008D0C0C" w14:paraId="4CC6E05B" w14:textId="77777777" w:rsidTr="00BE301E">
        <w:tblPrEx>
          <w:tblCellMar>
            <w:top w:w="0" w:type="dxa"/>
            <w:bottom w:w="0" w:type="dxa"/>
          </w:tblCellMar>
        </w:tblPrEx>
        <w:trPr>
          <w:jc w:val="center"/>
        </w:trPr>
        <w:tc>
          <w:tcPr>
            <w:tcW w:w="3252" w:type="dxa"/>
            <w:tcBorders>
              <w:top w:val="single" w:sz="4" w:space="0" w:color="auto"/>
              <w:left w:val="single" w:sz="4" w:space="0" w:color="auto"/>
              <w:bottom w:val="single" w:sz="4" w:space="0" w:color="auto"/>
              <w:right w:val="single" w:sz="4" w:space="0" w:color="auto"/>
            </w:tcBorders>
          </w:tcPr>
          <w:p w14:paraId="37409A54" w14:textId="77777777" w:rsidR="008D0C0C" w:rsidRPr="006267AA" w:rsidRDefault="008D0C0C" w:rsidP="00BE301E">
            <w:pPr>
              <w:pStyle w:val="TAL"/>
            </w:pPr>
            <w:r>
              <w:t>Release TrGW Termination</w:t>
            </w:r>
          </w:p>
        </w:tc>
        <w:tc>
          <w:tcPr>
            <w:tcW w:w="1549" w:type="dxa"/>
            <w:tcBorders>
              <w:top w:val="single" w:sz="4" w:space="0" w:color="auto"/>
              <w:left w:val="single" w:sz="4" w:space="0" w:color="auto"/>
              <w:bottom w:val="single" w:sz="4" w:space="0" w:color="auto"/>
              <w:right w:val="single" w:sz="4" w:space="0" w:color="auto"/>
            </w:tcBorders>
          </w:tcPr>
          <w:p w14:paraId="446D6880" w14:textId="77777777" w:rsidR="008D0C0C" w:rsidRPr="006267AA" w:rsidRDefault="008D0C0C" w:rsidP="00BE301E">
            <w:pPr>
              <w:pStyle w:val="TAL"/>
            </w:pPr>
            <w:r>
              <w:t>Mandatory</w:t>
            </w:r>
          </w:p>
        </w:tc>
        <w:tc>
          <w:tcPr>
            <w:tcW w:w="1880" w:type="dxa"/>
            <w:tcBorders>
              <w:top w:val="single" w:sz="4" w:space="0" w:color="auto"/>
              <w:left w:val="single" w:sz="4" w:space="0" w:color="auto"/>
              <w:bottom w:val="single" w:sz="4" w:space="0" w:color="auto"/>
              <w:right w:val="single" w:sz="4" w:space="0" w:color="auto"/>
            </w:tcBorders>
          </w:tcPr>
          <w:p w14:paraId="344EC420" w14:textId="77777777" w:rsidR="008D0C0C" w:rsidRPr="006267AA" w:rsidRDefault="008D0C0C" w:rsidP="00BE301E">
            <w:pPr>
              <w:pStyle w:val="TAL"/>
            </w:pPr>
            <w:r>
              <w:t>See 5.17.2.5</w:t>
            </w:r>
          </w:p>
        </w:tc>
      </w:tr>
      <w:tr w:rsidR="008D0C0C" w14:paraId="44581FCC" w14:textId="77777777" w:rsidTr="00BE301E">
        <w:tblPrEx>
          <w:tblCellMar>
            <w:top w:w="0" w:type="dxa"/>
            <w:bottom w:w="0" w:type="dxa"/>
          </w:tblCellMar>
        </w:tblPrEx>
        <w:trPr>
          <w:jc w:val="center"/>
        </w:trPr>
        <w:tc>
          <w:tcPr>
            <w:tcW w:w="3252" w:type="dxa"/>
            <w:tcBorders>
              <w:top w:val="single" w:sz="4" w:space="0" w:color="auto"/>
              <w:left w:val="single" w:sz="4" w:space="0" w:color="auto"/>
              <w:bottom w:val="single" w:sz="4" w:space="0" w:color="auto"/>
              <w:right w:val="single" w:sz="4" w:space="0" w:color="auto"/>
            </w:tcBorders>
          </w:tcPr>
          <w:p w14:paraId="0499F002" w14:textId="77777777" w:rsidR="008D0C0C" w:rsidRDefault="008D0C0C" w:rsidP="00BE301E">
            <w:pPr>
              <w:pStyle w:val="TAL"/>
            </w:pPr>
            <w:r>
              <w:t>Termination Heartbeat Indication</w:t>
            </w:r>
          </w:p>
        </w:tc>
        <w:tc>
          <w:tcPr>
            <w:tcW w:w="1549" w:type="dxa"/>
            <w:tcBorders>
              <w:top w:val="single" w:sz="4" w:space="0" w:color="auto"/>
              <w:left w:val="single" w:sz="4" w:space="0" w:color="auto"/>
              <w:bottom w:val="single" w:sz="4" w:space="0" w:color="auto"/>
              <w:right w:val="single" w:sz="4" w:space="0" w:color="auto"/>
            </w:tcBorders>
          </w:tcPr>
          <w:p w14:paraId="20993440" w14:textId="77777777" w:rsidR="008D0C0C" w:rsidRDefault="008D0C0C" w:rsidP="00BE301E">
            <w:pPr>
              <w:pStyle w:val="TAL"/>
            </w:pPr>
            <w:r w:rsidRPr="006267AA">
              <w:t>Mandatory</w:t>
            </w:r>
          </w:p>
        </w:tc>
        <w:tc>
          <w:tcPr>
            <w:tcW w:w="1880" w:type="dxa"/>
            <w:tcBorders>
              <w:top w:val="single" w:sz="4" w:space="0" w:color="auto"/>
              <w:left w:val="single" w:sz="4" w:space="0" w:color="auto"/>
              <w:bottom w:val="single" w:sz="4" w:space="0" w:color="auto"/>
              <w:right w:val="single" w:sz="4" w:space="0" w:color="auto"/>
            </w:tcBorders>
          </w:tcPr>
          <w:p w14:paraId="30764595" w14:textId="77777777" w:rsidR="008D0C0C" w:rsidRDefault="008D0C0C" w:rsidP="00BE301E">
            <w:pPr>
              <w:pStyle w:val="TAL"/>
            </w:pPr>
            <w:r w:rsidRPr="006267AA">
              <w:t xml:space="preserve">See </w:t>
            </w:r>
            <w:r>
              <w:t>5.17.2.6</w:t>
            </w:r>
          </w:p>
        </w:tc>
      </w:tr>
      <w:tr w:rsidR="00203E48" w14:paraId="435785AA" w14:textId="77777777" w:rsidTr="00BE301E">
        <w:tblPrEx>
          <w:tblCellMar>
            <w:top w:w="0" w:type="dxa"/>
            <w:bottom w:w="0" w:type="dxa"/>
          </w:tblCellMar>
        </w:tblPrEx>
        <w:trPr>
          <w:jc w:val="center"/>
        </w:trPr>
        <w:tc>
          <w:tcPr>
            <w:tcW w:w="3252" w:type="dxa"/>
            <w:tcBorders>
              <w:top w:val="single" w:sz="4" w:space="0" w:color="auto"/>
              <w:left w:val="single" w:sz="4" w:space="0" w:color="auto"/>
              <w:bottom w:val="single" w:sz="4" w:space="0" w:color="auto"/>
              <w:right w:val="single" w:sz="4" w:space="0" w:color="auto"/>
            </w:tcBorders>
          </w:tcPr>
          <w:p w14:paraId="03C8B792" w14:textId="77777777" w:rsidR="00203E48" w:rsidRDefault="00203E48" w:rsidP="00BE301E">
            <w:pPr>
              <w:pStyle w:val="TAL"/>
            </w:pPr>
            <w:r>
              <w:t>IP Bearer Released</w:t>
            </w:r>
          </w:p>
        </w:tc>
        <w:tc>
          <w:tcPr>
            <w:tcW w:w="1549" w:type="dxa"/>
            <w:tcBorders>
              <w:top w:val="single" w:sz="4" w:space="0" w:color="auto"/>
              <w:left w:val="single" w:sz="4" w:space="0" w:color="auto"/>
              <w:bottom w:val="single" w:sz="4" w:space="0" w:color="auto"/>
              <w:right w:val="single" w:sz="4" w:space="0" w:color="auto"/>
            </w:tcBorders>
          </w:tcPr>
          <w:p w14:paraId="46370314" w14:textId="77777777" w:rsidR="00203E48" w:rsidRPr="006267AA" w:rsidRDefault="00203E48" w:rsidP="00BE301E">
            <w:pPr>
              <w:pStyle w:val="TAL"/>
            </w:pPr>
            <w:r w:rsidRPr="006267AA">
              <w:t>Mandatory</w:t>
            </w:r>
          </w:p>
        </w:tc>
        <w:tc>
          <w:tcPr>
            <w:tcW w:w="1880" w:type="dxa"/>
            <w:tcBorders>
              <w:top w:val="single" w:sz="4" w:space="0" w:color="auto"/>
              <w:left w:val="single" w:sz="4" w:space="0" w:color="auto"/>
              <w:bottom w:val="single" w:sz="4" w:space="0" w:color="auto"/>
              <w:right w:val="single" w:sz="4" w:space="0" w:color="auto"/>
            </w:tcBorders>
          </w:tcPr>
          <w:p w14:paraId="477DE218" w14:textId="77777777" w:rsidR="00203E48" w:rsidRPr="006267AA" w:rsidRDefault="00203E48" w:rsidP="00BE301E">
            <w:pPr>
              <w:pStyle w:val="TAL"/>
            </w:pPr>
            <w:r w:rsidRPr="006267AA">
              <w:t xml:space="preserve">See </w:t>
            </w:r>
            <w:r>
              <w:t>5.17.2.7</w:t>
            </w:r>
          </w:p>
        </w:tc>
      </w:tr>
      <w:tr w:rsidR="00AF4A10" w14:paraId="33EE327F" w14:textId="77777777" w:rsidTr="00BE301E">
        <w:tblPrEx>
          <w:tblCellMar>
            <w:top w:w="0" w:type="dxa"/>
            <w:bottom w:w="0" w:type="dxa"/>
          </w:tblCellMar>
        </w:tblPrEx>
        <w:trPr>
          <w:jc w:val="center"/>
        </w:trPr>
        <w:tc>
          <w:tcPr>
            <w:tcW w:w="3252" w:type="dxa"/>
            <w:tcBorders>
              <w:top w:val="single" w:sz="4" w:space="0" w:color="auto"/>
              <w:left w:val="single" w:sz="4" w:space="0" w:color="auto"/>
              <w:bottom w:val="single" w:sz="4" w:space="0" w:color="auto"/>
              <w:right w:val="single" w:sz="4" w:space="0" w:color="auto"/>
            </w:tcBorders>
          </w:tcPr>
          <w:p w14:paraId="0FAFA786" w14:textId="77777777" w:rsidR="00AF4A10" w:rsidRDefault="00AF4A10" w:rsidP="00BE301E">
            <w:pPr>
              <w:pStyle w:val="TAL"/>
            </w:pPr>
            <w:r>
              <w:t>Media Inactivity Notification</w:t>
            </w:r>
          </w:p>
        </w:tc>
        <w:tc>
          <w:tcPr>
            <w:tcW w:w="1549" w:type="dxa"/>
            <w:tcBorders>
              <w:top w:val="single" w:sz="4" w:space="0" w:color="auto"/>
              <w:left w:val="single" w:sz="4" w:space="0" w:color="auto"/>
              <w:bottom w:val="single" w:sz="4" w:space="0" w:color="auto"/>
              <w:right w:val="single" w:sz="4" w:space="0" w:color="auto"/>
            </w:tcBorders>
          </w:tcPr>
          <w:p w14:paraId="60BA6E35" w14:textId="77777777" w:rsidR="00AF4A10" w:rsidRPr="006267AA" w:rsidRDefault="00AF4A10" w:rsidP="00BE301E">
            <w:pPr>
              <w:pStyle w:val="TAL"/>
            </w:pPr>
            <w:r>
              <w:t>Optional</w:t>
            </w:r>
          </w:p>
        </w:tc>
        <w:tc>
          <w:tcPr>
            <w:tcW w:w="1880" w:type="dxa"/>
            <w:tcBorders>
              <w:top w:val="single" w:sz="4" w:space="0" w:color="auto"/>
              <w:left w:val="single" w:sz="4" w:space="0" w:color="auto"/>
              <w:bottom w:val="single" w:sz="4" w:space="0" w:color="auto"/>
              <w:right w:val="single" w:sz="4" w:space="0" w:color="auto"/>
            </w:tcBorders>
          </w:tcPr>
          <w:p w14:paraId="6B22DFBC" w14:textId="77777777" w:rsidR="00AF4A10" w:rsidRPr="006267AA" w:rsidRDefault="00AF4A10" w:rsidP="00BE301E">
            <w:pPr>
              <w:pStyle w:val="TAL"/>
            </w:pPr>
            <w:r w:rsidRPr="006267AA">
              <w:t xml:space="preserve">See </w:t>
            </w:r>
            <w:r>
              <w:t>5.17.2.8</w:t>
            </w:r>
          </w:p>
        </w:tc>
      </w:tr>
      <w:tr w:rsidR="00947B6F" w:rsidRPr="006267AA" w14:paraId="17538D2A" w14:textId="77777777" w:rsidTr="00575D34">
        <w:tblPrEx>
          <w:tblCellMar>
            <w:top w:w="0" w:type="dxa"/>
            <w:bottom w:w="0" w:type="dxa"/>
          </w:tblCellMar>
        </w:tblPrEx>
        <w:trPr>
          <w:jc w:val="center"/>
        </w:trPr>
        <w:tc>
          <w:tcPr>
            <w:tcW w:w="3252" w:type="dxa"/>
            <w:tcBorders>
              <w:top w:val="single" w:sz="4" w:space="0" w:color="auto"/>
              <w:left w:val="single" w:sz="4" w:space="0" w:color="auto"/>
              <w:bottom w:val="single" w:sz="4" w:space="0" w:color="auto"/>
              <w:right w:val="single" w:sz="4" w:space="0" w:color="auto"/>
            </w:tcBorders>
          </w:tcPr>
          <w:p w14:paraId="54140E13" w14:textId="77777777" w:rsidR="00947B6F" w:rsidRDefault="00947B6F" w:rsidP="00575D34">
            <w:pPr>
              <w:pStyle w:val="TAL"/>
            </w:pPr>
            <w:r>
              <w:t>Change Through Connection</w:t>
            </w:r>
          </w:p>
        </w:tc>
        <w:tc>
          <w:tcPr>
            <w:tcW w:w="1549" w:type="dxa"/>
            <w:tcBorders>
              <w:top w:val="single" w:sz="4" w:space="0" w:color="auto"/>
              <w:left w:val="single" w:sz="4" w:space="0" w:color="auto"/>
              <w:bottom w:val="single" w:sz="4" w:space="0" w:color="auto"/>
              <w:right w:val="single" w:sz="4" w:space="0" w:color="auto"/>
            </w:tcBorders>
          </w:tcPr>
          <w:p w14:paraId="206CC3E0" w14:textId="77777777" w:rsidR="00947B6F" w:rsidRDefault="00947B6F" w:rsidP="00575D34">
            <w:pPr>
              <w:pStyle w:val="TAL"/>
            </w:pPr>
            <w:r>
              <w:t>Mandatory</w:t>
            </w:r>
          </w:p>
        </w:tc>
        <w:tc>
          <w:tcPr>
            <w:tcW w:w="1880" w:type="dxa"/>
            <w:tcBorders>
              <w:top w:val="single" w:sz="4" w:space="0" w:color="auto"/>
              <w:left w:val="single" w:sz="4" w:space="0" w:color="auto"/>
              <w:bottom w:val="single" w:sz="4" w:space="0" w:color="auto"/>
              <w:right w:val="single" w:sz="4" w:space="0" w:color="auto"/>
            </w:tcBorders>
          </w:tcPr>
          <w:p w14:paraId="07A31B1B" w14:textId="77777777" w:rsidR="00947B6F" w:rsidRPr="006267AA" w:rsidRDefault="00947B6F" w:rsidP="00575D34">
            <w:pPr>
              <w:pStyle w:val="TAL"/>
            </w:pPr>
            <w:r>
              <w:t>See 5.17.2.9</w:t>
            </w:r>
          </w:p>
        </w:tc>
      </w:tr>
      <w:tr w:rsidR="00F24AA7" w:rsidRPr="003C7525" w14:paraId="2C03F894" w14:textId="77777777" w:rsidTr="005500A0">
        <w:tblPrEx>
          <w:tblCellMar>
            <w:top w:w="0" w:type="dxa"/>
            <w:bottom w:w="0" w:type="dxa"/>
          </w:tblCellMar>
        </w:tblPrEx>
        <w:trPr>
          <w:jc w:val="center"/>
        </w:trPr>
        <w:tc>
          <w:tcPr>
            <w:tcW w:w="3252" w:type="dxa"/>
          </w:tcPr>
          <w:p w14:paraId="7B5B3A21" w14:textId="77777777" w:rsidR="00F24AA7" w:rsidRPr="003C7525" w:rsidRDefault="00F24AA7" w:rsidP="005500A0">
            <w:pPr>
              <w:pStyle w:val="TAL"/>
            </w:pPr>
            <w:r w:rsidRPr="003C7525">
              <w:t>ECN Failure</w:t>
            </w:r>
            <w:r w:rsidR="00171380">
              <w:t xml:space="preserve"> Indication</w:t>
            </w:r>
          </w:p>
        </w:tc>
        <w:tc>
          <w:tcPr>
            <w:tcW w:w="1549" w:type="dxa"/>
          </w:tcPr>
          <w:p w14:paraId="75D1F4D4" w14:textId="77777777" w:rsidR="00F24AA7" w:rsidRPr="003C7525" w:rsidRDefault="00F24AA7" w:rsidP="005500A0">
            <w:pPr>
              <w:pStyle w:val="TAL"/>
            </w:pPr>
            <w:r w:rsidRPr="003C7525">
              <w:t>Optional</w:t>
            </w:r>
          </w:p>
        </w:tc>
        <w:tc>
          <w:tcPr>
            <w:tcW w:w="1880" w:type="dxa"/>
          </w:tcPr>
          <w:p w14:paraId="12AA5823" w14:textId="77777777" w:rsidR="00F24AA7" w:rsidRPr="003C7525" w:rsidRDefault="00F24AA7" w:rsidP="005500A0">
            <w:pPr>
              <w:pStyle w:val="TAL"/>
            </w:pPr>
            <w:r>
              <w:t>See 5.17.2.10</w:t>
            </w:r>
          </w:p>
        </w:tc>
      </w:tr>
      <w:tr w:rsidR="00471436" w:rsidRPr="003C7525" w14:paraId="1201BE8D" w14:textId="77777777" w:rsidTr="005500A0">
        <w:tblPrEx>
          <w:tblCellMar>
            <w:top w:w="0" w:type="dxa"/>
            <w:bottom w:w="0" w:type="dxa"/>
          </w:tblCellMar>
        </w:tblPrEx>
        <w:trPr>
          <w:jc w:val="center"/>
        </w:trPr>
        <w:tc>
          <w:tcPr>
            <w:tcW w:w="3252" w:type="dxa"/>
          </w:tcPr>
          <w:p w14:paraId="2F6412A5" w14:textId="77777777" w:rsidR="00471436" w:rsidRPr="003C7525" w:rsidRDefault="00471436" w:rsidP="00165CA5">
            <w:pPr>
              <w:pStyle w:val="TAL"/>
            </w:pPr>
            <w:r>
              <w:t>Change Flow Direction</w:t>
            </w:r>
          </w:p>
        </w:tc>
        <w:tc>
          <w:tcPr>
            <w:tcW w:w="1549" w:type="dxa"/>
          </w:tcPr>
          <w:p w14:paraId="2D2C055B" w14:textId="77777777" w:rsidR="00471436" w:rsidRPr="003C7525" w:rsidRDefault="00471436" w:rsidP="00165CA5">
            <w:pPr>
              <w:pStyle w:val="TAL"/>
            </w:pPr>
            <w:r w:rsidRPr="002B053B">
              <w:t>Optional</w:t>
            </w:r>
          </w:p>
        </w:tc>
        <w:tc>
          <w:tcPr>
            <w:tcW w:w="1880" w:type="dxa"/>
          </w:tcPr>
          <w:p w14:paraId="0CD63D7E" w14:textId="77777777" w:rsidR="00471436" w:rsidRDefault="00471436" w:rsidP="00165CA5">
            <w:pPr>
              <w:pStyle w:val="TAL"/>
            </w:pPr>
            <w:r>
              <w:t>See 5.17.2.11</w:t>
            </w:r>
          </w:p>
        </w:tc>
      </w:tr>
      <w:tr w:rsidR="001D378E" w:rsidRPr="003C7525" w14:paraId="01C921E2" w14:textId="77777777" w:rsidTr="005500A0">
        <w:tblPrEx>
          <w:tblCellMar>
            <w:top w:w="0" w:type="dxa"/>
            <w:bottom w:w="0" w:type="dxa"/>
          </w:tblCellMar>
        </w:tblPrEx>
        <w:trPr>
          <w:jc w:val="center"/>
        </w:trPr>
        <w:tc>
          <w:tcPr>
            <w:tcW w:w="3252" w:type="dxa"/>
          </w:tcPr>
          <w:p w14:paraId="67F7EE67" w14:textId="77777777" w:rsidR="001D378E" w:rsidRDefault="001D378E" w:rsidP="001D378E">
            <w:pPr>
              <w:pStyle w:val="TAL"/>
            </w:pPr>
            <w:r w:rsidRPr="00810078">
              <w:rPr>
                <w:rFonts w:hint="eastAsia"/>
              </w:rPr>
              <w:t>ICE Connectivity Check Result Notification</w:t>
            </w:r>
          </w:p>
        </w:tc>
        <w:tc>
          <w:tcPr>
            <w:tcW w:w="1549" w:type="dxa"/>
          </w:tcPr>
          <w:p w14:paraId="2D81D4B0" w14:textId="77777777" w:rsidR="001D378E" w:rsidRPr="002B053B" w:rsidRDefault="001D378E" w:rsidP="001D378E">
            <w:pPr>
              <w:pStyle w:val="TAL"/>
              <w:rPr>
                <w:rFonts w:hint="eastAsia"/>
                <w:lang w:eastAsia="zh-CN"/>
              </w:rPr>
            </w:pPr>
            <w:r w:rsidRPr="00810078">
              <w:rPr>
                <w:rFonts w:hint="eastAsia"/>
              </w:rPr>
              <w:t>Optional</w:t>
            </w:r>
          </w:p>
        </w:tc>
        <w:tc>
          <w:tcPr>
            <w:tcW w:w="1880" w:type="dxa"/>
          </w:tcPr>
          <w:p w14:paraId="68C933A9" w14:textId="77777777" w:rsidR="001D378E" w:rsidRPr="00810078" w:rsidRDefault="001D378E" w:rsidP="001D378E">
            <w:pPr>
              <w:pStyle w:val="TAC"/>
              <w:jc w:val="left"/>
              <w:rPr>
                <w:rFonts w:hint="eastAsia"/>
              </w:rPr>
            </w:pPr>
            <w:r w:rsidRPr="00810078">
              <w:t>See 5.17.2.</w:t>
            </w:r>
            <w:r>
              <w:rPr>
                <w:rFonts w:hint="eastAsia"/>
              </w:rPr>
              <w:t>12</w:t>
            </w:r>
          </w:p>
          <w:p w14:paraId="09CFBE6D" w14:textId="77777777" w:rsidR="001D378E" w:rsidRDefault="001D378E" w:rsidP="001D378E">
            <w:pPr>
              <w:pStyle w:val="TAL"/>
              <w:rPr>
                <w:rFonts w:hint="eastAsia"/>
                <w:lang w:eastAsia="zh-CN"/>
              </w:rPr>
            </w:pPr>
            <w:r w:rsidRPr="00810078">
              <w:t xml:space="preserve">Only applicable if full </w:t>
            </w:r>
            <w:r w:rsidRPr="00810078">
              <w:rPr>
                <w:rFonts w:hint="eastAsia"/>
              </w:rPr>
              <w:t>ICE</w:t>
            </w:r>
            <w:r w:rsidRPr="00810078">
              <w:t xml:space="preserve"> is supported</w:t>
            </w:r>
          </w:p>
        </w:tc>
      </w:tr>
      <w:tr w:rsidR="001D378E" w:rsidRPr="003C7525" w14:paraId="782F739E" w14:textId="77777777" w:rsidTr="005500A0">
        <w:tblPrEx>
          <w:tblCellMar>
            <w:top w:w="0" w:type="dxa"/>
            <w:bottom w:w="0" w:type="dxa"/>
          </w:tblCellMar>
        </w:tblPrEx>
        <w:trPr>
          <w:jc w:val="center"/>
        </w:trPr>
        <w:tc>
          <w:tcPr>
            <w:tcW w:w="3252" w:type="dxa"/>
          </w:tcPr>
          <w:p w14:paraId="1C259D1E" w14:textId="77777777" w:rsidR="001D378E" w:rsidRDefault="001D378E" w:rsidP="001D378E">
            <w:pPr>
              <w:pStyle w:val="TAL"/>
              <w:rPr>
                <w:rFonts w:hint="eastAsia"/>
                <w:lang w:eastAsia="zh-CN"/>
              </w:rPr>
            </w:pPr>
            <w:r w:rsidRPr="00810078">
              <w:rPr>
                <w:rFonts w:hint="eastAsia"/>
              </w:rPr>
              <w:t>ICE New Peer Reflexive Candidate Notification</w:t>
            </w:r>
          </w:p>
        </w:tc>
        <w:tc>
          <w:tcPr>
            <w:tcW w:w="1549" w:type="dxa"/>
          </w:tcPr>
          <w:p w14:paraId="6A093C59" w14:textId="77777777" w:rsidR="001D378E" w:rsidRDefault="001D378E" w:rsidP="001D378E">
            <w:pPr>
              <w:pStyle w:val="TAL"/>
              <w:rPr>
                <w:rFonts w:hint="eastAsia"/>
                <w:lang w:eastAsia="zh-CN"/>
              </w:rPr>
            </w:pPr>
            <w:r w:rsidRPr="00810078">
              <w:rPr>
                <w:rFonts w:hint="eastAsia"/>
              </w:rPr>
              <w:t>Optional</w:t>
            </w:r>
          </w:p>
        </w:tc>
        <w:tc>
          <w:tcPr>
            <w:tcW w:w="1880" w:type="dxa"/>
          </w:tcPr>
          <w:p w14:paraId="7F5D18DD" w14:textId="77777777" w:rsidR="001D378E" w:rsidRPr="00810078" w:rsidRDefault="001D378E" w:rsidP="001D378E">
            <w:pPr>
              <w:pStyle w:val="TAC"/>
              <w:jc w:val="left"/>
              <w:rPr>
                <w:rFonts w:hint="eastAsia"/>
              </w:rPr>
            </w:pPr>
            <w:r w:rsidRPr="00810078">
              <w:t>See 5.17.2.</w:t>
            </w:r>
            <w:r>
              <w:rPr>
                <w:rFonts w:hint="eastAsia"/>
              </w:rPr>
              <w:t>13</w:t>
            </w:r>
          </w:p>
          <w:p w14:paraId="318FE420" w14:textId="77777777" w:rsidR="001D378E" w:rsidRDefault="001D378E" w:rsidP="001D378E">
            <w:pPr>
              <w:pStyle w:val="TAL"/>
              <w:rPr>
                <w:rFonts w:hint="eastAsia"/>
                <w:lang w:eastAsia="zh-CN"/>
              </w:rPr>
            </w:pPr>
            <w:r w:rsidRPr="00810078">
              <w:t xml:space="preserve">Only applicable if full </w:t>
            </w:r>
            <w:r w:rsidRPr="00810078">
              <w:rPr>
                <w:rFonts w:hint="eastAsia"/>
              </w:rPr>
              <w:t>ICE</w:t>
            </w:r>
            <w:r w:rsidRPr="00810078">
              <w:t xml:space="preserve"> is supported</w:t>
            </w:r>
          </w:p>
        </w:tc>
      </w:tr>
    </w:tbl>
    <w:p w14:paraId="4F7365FD" w14:textId="77777777" w:rsidR="008D0C0C" w:rsidRDefault="008D0C0C" w:rsidP="00704AD2"/>
    <w:p w14:paraId="191C82D7" w14:textId="77777777" w:rsidR="008D0C0C" w:rsidRDefault="008D0C0C" w:rsidP="008D0C0C">
      <w:pPr>
        <w:pStyle w:val="Heading4"/>
      </w:pPr>
      <w:bookmarkStart w:id="119" w:name="_Toc414010849"/>
      <w:r>
        <w:t>5.17.2.2</w:t>
      </w:r>
      <w:r>
        <w:tab/>
        <w:t xml:space="preserve">Reserve TrGW </w:t>
      </w:r>
      <w:r>
        <w:rPr>
          <w:lang w:eastAsia="zh-CN"/>
        </w:rPr>
        <w:t>Connection Point</w:t>
      </w:r>
      <w:bookmarkEnd w:id="119"/>
    </w:p>
    <w:p w14:paraId="75D4231B" w14:textId="77777777" w:rsidR="005500A0" w:rsidRDefault="008D0C0C" w:rsidP="005500A0">
      <w:r>
        <w:t xml:space="preserve">The IBCF sends an ADD request command as in Table 5.17.2.2.1. </w:t>
      </w:r>
    </w:p>
    <w:p w14:paraId="6653BB11" w14:textId="77777777" w:rsidR="008D0C0C" w:rsidRDefault="008D0C0C" w:rsidP="005500A0">
      <w:pPr>
        <w:pStyle w:val="TH"/>
      </w:pPr>
      <w:r>
        <w:lastRenderedPageBreak/>
        <w:t>Table 5.17.2.2.1: Reserve TrGW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4CBFDC3C" w14:textId="77777777" w:rsidTr="00BE301E">
        <w:tblPrEx>
          <w:tblCellMar>
            <w:top w:w="0" w:type="dxa"/>
            <w:bottom w:w="0" w:type="dxa"/>
          </w:tblCellMar>
        </w:tblPrEx>
        <w:trPr>
          <w:jc w:val="center"/>
        </w:trPr>
        <w:tc>
          <w:tcPr>
            <w:tcW w:w="3119" w:type="dxa"/>
          </w:tcPr>
          <w:p w14:paraId="353C698C" w14:textId="77777777" w:rsidR="008D0C0C" w:rsidRDefault="008D0C0C" w:rsidP="00BE301E">
            <w:pPr>
              <w:pStyle w:val="TAH"/>
            </w:pPr>
            <w:r>
              <w:t>Address Information</w:t>
            </w:r>
          </w:p>
        </w:tc>
        <w:tc>
          <w:tcPr>
            <w:tcW w:w="3119" w:type="dxa"/>
          </w:tcPr>
          <w:p w14:paraId="69A9E8B0" w14:textId="77777777" w:rsidR="008D0C0C" w:rsidRDefault="008D0C0C" w:rsidP="00BE301E">
            <w:pPr>
              <w:pStyle w:val="TAH"/>
            </w:pPr>
            <w:r>
              <w:t>Control information</w:t>
            </w:r>
          </w:p>
        </w:tc>
        <w:tc>
          <w:tcPr>
            <w:tcW w:w="3119" w:type="dxa"/>
          </w:tcPr>
          <w:p w14:paraId="3650970F" w14:textId="77777777" w:rsidR="008D0C0C" w:rsidRDefault="008D0C0C" w:rsidP="00BE301E">
            <w:pPr>
              <w:pStyle w:val="TAH"/>
            </w:pPr>
            <w:r>
              <w:t>Bearer information</w:t>
            </w:r>
          </w:p>
        </w:tc>
      </w:tr>
      <w:tr w:rsidR="008D0C0C" w14:paraId="3E3F0A58" w14:textId="77777777" w:rsidTr="00BE301E">
        <w:tblPrEx>
          <w:tblCellMar>
            <w:top w:w="0" w:type="dxa"/>
            <w:bottom w:w="0" w:type="dxa"/>
          </w:tblCellMar>
        </w:tblPrEx>
        <w:trPr>
          <w:jc w:val="center"/>
        </w:trPr>
        <w:tc>
          <w:tcPr>
            <w:tcW w:w="3119" w:type="dxa"/>
          </w:tcPr>
          <w:p w14:paraId="7770D611" w14:textId="77777777" w:rsidR="008D0C0C" w:rsidRDefault="008D0C0C" w:rsidP="005500A0">
            <w:pPr>
              <w:pStyle w:val="TAL"/>
              <w:ind w:left="284" w:hanging="284"/>
            </w:pPr>
            <w:r>
              <w:t>Local Descriptor {</w:t>
            </w:r>
          </w:p>
          <w:p w14:paraId="3ED13613" w14:textId="77777777" w:rsidR="008D0C0C" w:rsidRDefault="008D0C0C" w:rsidP="005500A0">
            <w:pPr>
              <w:pStyle w:val="TAL"/>
              <w:ind w:left="284" w:hanging="284"/>
            </w:pPr>
            <w:r>
              <w:t xml:space="preserve">   Port = $</w:t>
            </w:r>
          </w:p>
          <w:p w14:paraId="7B143FF4" w14:textId="77777777" w:rsidR="008D0C0C" w:rsidRDefault="008D0C0C" w:rsidP="005500A0">
            <w:pPr>
              <w:pStyle w:val="TAL"/>
              <w:ind w:left="284" w:hanging="284"/>
            </w:pPr>
            <w:r>
              <w:t xml:space="preserve">   IP Address = $ </w:t>
            </w:r>
          </w:p>
          <w:p w14:paraId="52E677AA" w14:textId="77777777" w:rsidR="008D0C0C" w:rsidRDefault="008D0C0C" w:rsidP="005500A0">
            <w:pPr>
              <w:pStyle w:val="TAL"/>
              <w:ind w:left="284" w:hanging="284"/>
            </w:pPr>
            <w:r>
              <w:t xml:space="preserve">   IP Version = IPv4 or IPv6</w:t>
            </w:r>
          </w:p>
          <w:p w14:paraId="6E8990B1" w14:textId="77777777" w:rsidR="008D0C0C" w:rsidRDefault="008D0C0C" w:rsidP="005500A0">
            <w:pPr>
              <w:pStyle w:val="TAL"/>
              <w:ind w:left="284" w:hanging="284"/>
            </w:pPr>
          </w:p>
          <w:p w14:paraId="2E80D1A2" w14:textId="77777777" w:rsidR="008D0C0C" w:rsidRDefault="008D0C0C" w:rsidP="005500A0">
            <w:pPr>
              <w:pStyle w:val="TAL"/>
              <w:ind w:left="284" w:hanging="284"/>
            </w:pPr>
            <w:r>
              <w:t>}</w:t>
            </w:r>
          </w:p>
        </w:tc>
        <w:tc>
          <w:tcPr>
            <w:tcW w:w="3119" w:type="dxa"/>
          </w:tcPr>
          <w:p w14:paraId="1EF70D18" w14:textId="77777777" w:rsidR="00483FB9" w:rsidRDefault="00483FB9" w:rsidP="00483FB9">
            <w:pPr>
              <w:pStyle w:val="TAL"/>
              <w:ind w:left="284" w:hanging="284"/>
            </w:pPr>
            <w:r w:rsidRPr="006E2C10">
              <w:t>Transaction ID = x</w:t>
            </w:r>
          </w:p>
          <w:p w14:paraId="06BE1203" w14:textId="77777777" w:rsidR="00483FB9" w:rsidRPr="008A4250" w:rsidRDefault="00483FB9" w:rsidP="00483FB9">
            <w:pPr>
              <w:pStyle w:val="TAL"/>
            </w:pPr>
            <w:r w:rsidRPr="008A4250">
              <w:t>If Context Requested:</w:t>
            </w:r>
          </w:p>
          <w:p w14:paraId="44C5AAB9" w14:textId="77777777" w:rsidR="00483FB9" w:rsidRDefault="00483FB9" w:rsidP="00483FB9">
            <w:pPr>
              <w:pStyle w:val="TAL"/>
              <w:ind w:left="284" w:hanging="284"/>
            </w:pPr>
            <w:r>
              <w:t xml:space="preserve">   </w:t>
            </w:r>
            <w:r w:rsidRPr="006E2C10">
              <w:t>Context ID= $</w:t>
            </w:r>
          </w:p>
          <w:p w14:paraId="6E33466F" w14:textId="77777777" w:rsidR="00483FB9" w:rsidRPr="000114AF" w:rsidRDefault="00483FB9" w:rsidP="00483FB9">
            <w:pPr>
              <w:pStyle w:val="TAL"/>
            </w:pPr>
            <w:r>
              <w:t xml:space="preserve">   </w:t>
            </w:r>
            <w:r w:rsidRPr="000114AF">
              <w:t>If Emergency Call:</w:t>
            </w:r>
          </w:p>
          <w:p w14:paraId="4021F840" w14:textId="77777777" w:rsidR="00483FB9" w:rsidRPr="000114AF" w:rsidRDefault="00483FB9" w:rsidP="00483FB9">
            <w:pPr>
              <w:pStyle w:val="TAL"/>
            </w:pPr>
            <w:r>
              <w:tab/>
            </w:r>
            <w:r w:rsidRPr="000114AF">
              <w:t>Emergency Call Indication</w:t>
            </w:r>
          </w:p>
          <w:p w14:paraId="723D86B0" w14:textId="77777777" w:rsidR="00483FB9" w:rsidRDefault="00483FB9" w:rsidP="00483FB9">
            <w:pPr>
              <w:pStyle w:val="TAL"/>
              <w:ind w:left="284" w:hanging="284"/>
            </w:pPr>
          </w:p>
          <w:p w14:paraId="3D650D2B" w14:textId="77777777" w:rsidR="00483FB9" w:rsidRPr="00334E1C" w:rsidRDefault="00483FB9" w:rsidP="00483FB9">
            <w:pPr>
              <w:pStyle w:val="TAL"/>
            </w:pPr>
            <w:r w:rsidRPr="00334E1C">
              <w:t xml:space="preserve">   If MPS call/session:</w:t>
            </w:r>
          </w:p>
          <w:p w14:paraId="68B6EE94" w14:textId="77777777" w:rsidR="00483FB9" w:rsidRPr="00334E1C" w:rsidRDefault="00483FB9" w:rsidP="00483FB9">
            <w:pPr>
              <w:pStyle w:val="TAL"/>
            </w:pPr>
            <w:r w:rsidRPr="00334E1C">
              <w:t xml:space="preserve">     Priority Indicator = x</w:t>
            </w:r>
          </w:p>
          <w:p w14:paraId="4CEB9A4D" w14:textId="77777777" w:rsidR="00483FB9" w:rsidRDefault="00483FB9" w:rsidP="00483FB9">
            <w:pPr>
              <w:pStyle w:val="TAL"/>
              <w:ind w:left="284" w:hanging="284"/>
            </w:pPr>
          </w:p>
          <w:p w14:paraId="058B6374" w14:textId="77777777" w:rsidR="008D0C0C" w:rsidRPr="008A4250" w:rsidRDefault="008D0C0C" w:rsidP="00BE301E">
            <w:pPr>
              <w:pStyle w:val="TAL"/>
            </w:pPr>
            <w:r w:rsidRPr="008A4250">
              <w:t>If Context Provided:</w:t>
            </w:r>
          </w:p>
          <w:p w14:paraId="4F7306B2" w14:textId="77777777" w:rsidR="008D0C0C" w:rsidRPr="004E2F34" w:rsidRDefault="008D0C0C" w:rsidP="00BE301E">
            <w:pPr>
              <w:pStyle w:val="TAL"/>
            </w:pPr>
            <w:r>
              <w:t xml:space="preserve">   </w:t>
            </w:r>
            <w:r w:rsidRPr="004E2F34">
              <w:t>Context ID = c1</w:t>
            </w:r>
          </w:p>
          <w:p w14:paraId="0AD4C54A" w14:textId="77777777" w:rsidR="008D0C0C" w:rsidRPr="006E2C10" w:rsidRDefault="008D0C0C" w:rsidP="00BE301E">
            <w:pPr>
              <w:pStyle w:val="TAL"/>
              <w:ind w:left="284" w:hanging="284"/>
            </w:pPr>
          </w:p>
          <w:p w14:paraId="1FA16D92" w14:textId="77777777" w:rsidR="008D0C0C" w:rsidRPr="006E2C10" w:rsidRDefault="008D0C0C" w:rsidP="00BE301E">
            <w:pPr>
              <w:pStyle w:val="TAL"/>
              <w:ind w:left="284" w:hanging="284"/>
            </w:pPr>
            <w:r w:rsidRPr="006E2C10">
              <w:t>Termination ID = $</w:t>
            </w:r>
          </w:p>
          <w:p w14:paraId="0EF52AAC" w14:textId="77777777" w:rsidR="008D0C0C" w:rsidRDefault="008D0C0C" w:rsidP="00BE301E">
            <w:pPr>
              <w:pStyle w:val="TAL"/>
              <w:ind w:left="284" w:hanging="284"/>
            </w:pPr>
            <w:r>
              <w:t>If Stream Number specified:-</w:t>
            </w:r>
          </w:p>
          <w:p w14:paraId="6E72B789" w14:textId="77777777" w:rsidR="008D0C0C" w:rsidRDefault="008D0C0C" w:rsidP="00BE301E">
            <w:pPr>
              <w:pStyle w:val="TAL"/>
              <w:ind w:left="284" w:hanging="284"/>
            </w:pPr>
            <w:r>
              <w:t xml:space="preserve">   Stream Number</w:t>
            </w:r>
          </w:p>
          <w:p w14:paraId="41F805AB" w14:textId="77777777" w:rsidR="008D0C0C" w:rsidRDefault="008D0C0C" w:rsidP="00BE301E">
            <w:pPr>
              <w:pStyle w:val="TAL"/>
              <w:ind w:left="284" w:hanging="284"/>
            </w:pPr>
            <w:r>
              <w:t>If Resources for multiple Codecs required:</w:t>
            </w:r>
          </w:p>
          <w:p w14:paraId="62FE578C" w14:textId="77777777" w:rsidR="008D0C0C" w:rsidRDefault="008D0C0C" w:rsidP="00BE301E">
            <w:pPr>
              <w:pStyle w:val="TAL"/>
              <w:ind w:left="284" w:hanging="284"/>
              <w:rPr>
                <w:lang w:eastAsia="zh-CN"/>
              </w:rPr>
            </w:pPr>
            <w:r>
              <w:t xml:space="preserve">   Reserve_Value</w:t>
            </w:r>
            <w:r>
              <w:rPr>
                <w:rFonts w:hint="eastAsia"/>
                <w:lang w:eastAsia="zh-CN"/>
              </w:rPr>
              <w:t xml:space="preserve"> </w:t>
            </w:r>
          </w:p>
          <w:p w14:paraId="52717B50" w14:textId="77777777" w:rsidR="008D0C0C" w:rsidRDefault="008D0C0C" w:rsidP="00BE301E">
            <w:pPr>
              <w:pStyle w:val="TAL"/>
              <w:ind w:left="284" w:hanging="284"/>
              <w:rPr>
                <w:lang w:eastAsia="zh-CN"/>
              </w:rPr>
            </w:pPr>
          </w:p>
          <w:p w14:paraId="669483A7" w14:textId="77777777" w:rsidR="008D0C0C" w:rsidRPr="004E2F34" w:rsidRDefault="008D0C0C" w:rsidP="00BE301E">
            <w:pPr>
              <w:pStyle w:val="TAL"/>
            </w:pPr>
            <w:r>
              <w:t>If IP Interface Type:</w:t>
            </w:r>
          </w:p>
          <w:p w14:paraId="6A8B8478" w14:textId="77777777" w:rsidR="008D0C0C" w:rsidRDefault="008D0C0C" w:rsidP="00BE301E">
            <w:pPr>
              <w:pStyle w:val="TAL"/>
            </w:pPr>
            <w:r w:rsidRPr="00CA375C">
              <w:t xml:space="preserve">    IP interface = "IP interface type"</w:t>
            </w:r>
          </w:p>
          <w:p w14:paraId="0565D187" w14:textId="77777777" w:rsidR="008D0C0C" w:rsidRDefault="008D0C0C" w:rsidP="00BE301E">
            <w:pPr>
              <w:pStyle w:val="TAL"/>
            </w:pPr>
          </w:p>
          <w:p w14:paraId="2E23EB08" w14:textId="77777777" w:rsidR="008D0C0C" w:rsidRPr="006E4F1A" w:rsidRDefault="008D0C0C" w:rsidP="00BE301E">
            <w:pPr>
              <w:pStyle w:val="TAL"/>
            </w:pPr>
            <w:r>
              <w:t>If indication on Bearer Released req</w:t>
            </w:r>
            <w:r w:rsidRPr="006E4F1A">
              <w:t>uested:</w:t>
            </w:r>
          </w:p>
          <w:p w14:paraId="32FC5438" w14:textId="77777777" w:rsidR="008D0C0C" w:rsidRPr="006E4F1A" w:rsidRDefault="008D0C0C" w:rsidP="00BE301E">
            <w:pPr>
              <w:pStyle w:val="TAL"/>
            </w:pPr>
            <w:r>
              <w:t xml:space="preserve">   </w:t>
            </w:r>
            <w:r w:rsidRPr="006E4F1A">
              <w:t xml:space="preserve">NotificationRequested (Event ID = x, "BNC Release ") </w:t>
            </w:r>
          </w:p>
          <w:p w14:paraId="1537B8AB" w14:textId="77777777" w:rsidR="008D0C0C" w:rsidRPr="00CA375C" w:rsidRDefault="008D0C0C" w:rsidP="00BE301E">
            <w:pPr>
              <w:pStyle w:val="TAL"/>
            </w:pPr>
          </w:p>
          <w:p w14:paraId="15B4472C" w14:textId="77777777" w:rsidR="008D0C0C" w:rsidRDefault="008D0C0C" w:rsidP="00BE301E">
            <w:pPr>
              <w:pStyle w:val="TAL"/>
              <w:ind w:left="284" w:hanging="284"/>
            </w:pPr>
            <w:r>
              <w:t xml:space="preserve">If diffserv required:- </w:t>
            </w:r>
          </w:p>
          <w:p w14:paraId="401B2EAA" w14:textId="77777777" w:rsidR="008D0C0C" w:rsidRDefault="008D0C0C" w:rsidP="00BE301E">
            <w:pPr>
              <w:pStyle w:val="TAL"/>
              <w:ind w:left="284" w:hanging="284"/>
            </w:pPr>
            <w:r>
              <w:t xml:space="preserve">   Diffserv Code Point</w:t>
            </w:r>
          </w:p>
          <w:p w14:paraId="6DD9F4C4" w14:textId="77777777" w:rsidR="008D0C0C" w:rsidRDefault="008D0C0C" w:rsidP="00BE301E">
            <w:pPr>
              <w:pStyle w:val="TAL"/>
              <w:ind w:left="284" w:hanging="284"/>
            </w:pPr>
            <w:r>
              <w:t xml:space="preserve">   If tagging behaviour</w:t>
            </w:r>
          </w:p>
          <w:p w14:paraId="5D8FE834" w14:textId="77777777" w:rsidR="008D0C0C" w:rsidRDefault="008D0C0C" w:rsidP="00BE301E">
            <w:pPr>
              <w:pStyle w:val="TAL"/>
              <w:ind w:left="284" w:hanging="284"/>
            </w:pPr>
            <w:r>
              <w:t xml:space="preserve">    Diffserv Tagging Behaviour</w:t>
            </w:r>
          </w:p>
          <w:p w14:paraId="74CC0D65" w14:textId="77777777" w:rsidR="008D0C0C" w:rsidRDefault="008D0C0C" w:rsidP="00BE301E">
            <w:pPr>
              <w:pStyle w:val="TAL"/>
              <w:ind w:left="284" w:hanging="284"/>
            </w:pPr>
          </w:p>
          <w:p w14:paraId="532ADB38" w14:textId="77777777" w:rsidR="008D0C0C" w:rsidRDefault="008D0C0C" w:rsidP="00BE301E">
            <w:pPr>
              <w:pStyle w:val="TAL"/>
            </w:pPr>
            <w:r>
              <w:t>If Remote Source Address Filtering required:-</w:t>
            </w:r>
          </w:p>
          <w:p w14:paraId="2E28D32E" w14:textId="77777777" w:rsidR="008D0C0C" w:rsidRDefault="008D0C0C" w:rsidP="00BE301E">
            <w:pPr>
              <w:pStyle w:val="TAL"/>
              <w:ind w:left="284" w:hanging="284"/>
            </w:pPr>
            <w:r>
              <w:t xml:space="preserve">   Remote Source Address Filtering</w:t>
            </w:r>
          </w:p>
          <w:p w14:paraId="6F3A4B66" w14:textId="77777777" w:rsidR="008D0C0C" w:rsidRDefault="008D0C0C" w:rsidP="00BE301E">
            <w:pPr>
              <w:pStyle w:val="TAL"/>
              <w:ind w:left="284" w:hanging="284"/>
            </w:pPr>
            <w:r>
              <w:t xml:space="preserve">    If </w:t>
            </w:r>
            <w:r w:rsidR="00DB6BF6" w:rsidRPr="00B2247D">
              <w:t>Remote Source Address range required</w:t>
            </w:r>
            <w:r>
              <w:t>:-</w:t>
            </w:r>
          </w:p>
          <w:p w14:paraId="2A6B7108" w14:textId="77777777" w:rsidR="008D0C0C" w:rsidRDefault="008D0C0C" w:rsidP="00BE301E">
            <w:pPr>
              <w:pStyle w:val="TAL"/>
              <w:ind w:left="284" w:hanging="284"/>
            </w:pPr>
            <w:r>
              <w:t xml:space="preserve">       Remote Source Address Mask</w:t>
            </w:r>
          </w:p>
          <w:p w14:paraId="76DC05D0" w14:textId="77777777" w:rsidR="008D0C0C" w:rsidRDefault="008D0C0C" w:rsidP="00BE301E">
            <w:pPr>
              <w:pStyle w:val="TAL"/>
            </w:pPr>
            <w:r>
              <w:t xml:space="preserve">    If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14:paraId="71D7E875" w14:textId="77777777" w:rsidR="008D0C0C" w:rsidRDefault="008D0C0C" w:rsidP="00BE301E">
            <w:pPr>
              <w:pStyle w:val="TAL"/>
            </w:pPr>
            <w:r>
              <w:t xml:space="preserve">    required:-</w:t>
            </w:r>
          </w:p>
          <w:p w14:paraId="02FDBFED" w14:textId="77777777" w:rsidR="008D0C0C" w:rsidRDefault="008D0C0C" w:rsidP="00BE301E">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14:paraId="5BB89E78" w14:textId="77777777" w:rsidR="008D0C0C" w:rsidRDefault="008D0C0C" w:rsidP="00BE301E">
            <w:pPr>
              <w:pStyle w:val="TAL"/>
              <w:ind w:left="284" w:hanging="284"/>
            </w:pPr>
            <w:r>
              <w:t xml:space="preserve">        If </w:t>
            </w:r>
            <w:r w:rsidR="00DB6BF6" w:rsidRPr="00B2247D">
              <w:t>individual port</w:t>
            </w:r>
            <w:r>
              <w:t>:-</w:t>
            </w:r>
          </w:p>
          <w:p w14:paraId="54A4445A" w14:textId="77777777" w:rsidR="00DB6BF6" w:rsidRPr="00DB6BF6" w:rsidRDefault="008D0C0C" w:rsidP="00BE301E">
            <w:pPr>
              <w:pStyle w:val="TAL"/>
              <w:ind w:left="284" w:hanging="284"/>
            </w:pPr>
            <w:r>
              <w:t xml:space="preserve">           </w:t>
            </w:r>
            <w:smartTag w:uri="urn:schemas-microsoft-com:office:smarttags" w:element="place">
              <w:smartTag w:uri="urn:schemas-microsoft-com:office:smarttags" w:element="PlaceName">
                <w:r w:rsidRPr="00DB6BF6">
                  <w:t>Remote</w:t>
                </w:r>
              </w:smartTag>
              <w:r w:rsidRPr="00DB6BF6">
                <w:t xml:space="preserve"> </w:t>
              </w:r>
              <w:smartTag w:uri="urn:schemas-microsoft-com:office:smarttags" w:element="PlaceName">
                <w:r w:rsidRPr="00DB6BF6">
                  <w:t>Source</w:t>
                </w:r>
              </w:smartTag>
              <w:r w:rsidRPr="00DB6BF6">
                <w:t xml:space="preserve"> </w:t>
              </w:r>
              <w:smartTag w:uri="urn:schemas-microsoft-com:office:smarttags" w:element="PlaceType">
                <w:r w:rsidRPr="00DB6BF6">
                  <w:t>Port</w:t>
                </w:r>
              </w:smartTag>
            </w:smartTag>
            <w:r w:rsidRPr="00DB6BF6">
              <w:t xml:space="preserve"> </w:t>
            </w:r>
          </w:p>
          <w:p w14:paraId="3CDF0A9C" w14:textId="77777777" w:rsidR="008D0C0C" w:rsidRPr="00DB6BF6" w:rsidRDefault="00DB6BF6" w:rsidP="00BE301E">
            <w:pPr>
              <w:pStyle w:val="TAL"/>
              <w:ind w:left="284" w:hanging="284"/>
            </w:pPr>
            <w:r w:rsidRPr="00DB6BF6">
              <w:t xml:space="preserve">        </w:t>
            </w:r>
            <w:r w:rsidRPr="00B2247D">
              <w:t xml:space="preserve">If </w:t>
            </w:r>
            <w:r>
              <w:rPr>
                <w:rFonts w:hint="eastAsia"/>
                <w:lang w:eastAsia="zh-CN"/>
              </w:rPr>
              <w:t>range of</w:t>
            </w:r>
            <w:r w:rsidRPr="00B2247D">
              <w:t xml:space="preserve"> port</w:t>
            </w:r>
            <w:r>
              <w:rPr>
                <w:rFonts w:hint="eastAsia"/>
                <w:lang w:eastAsia="zh-CN"/>
              </w:rPr>
              <w:t>s</w:t>
            </w:r>
            <w:r>
              <w:rPr>
                <w:lang w:eastAsia="zh-CN"/>
              </w:rPr>
              <w:t>:</w:t>
            </w:r>
            <w:r w:rsidR="008D0C0C" w:rsidRPr="00DB6BF6">
              <w:t xml:space="preserve"> </w:t>
            </w:r>
          </w:p>
          <w:p w14:paraId="53A6DB50" w14:textId="77777777" w:rsidR="008D0C0C" w:rsidRPr="00A13985" w:rsidRDefault="008D0C0C" w:rsidP="00BE301E">
            <w:pPr>
              <w:pStyle w:val="TAL"/>
              <w:ind w:left="284" w:hanging="284"/>
            </w:pPr>
            <w:r w:rsidRPr="00DB6BF6">
              <w:t xml:space="preserve">           </w:t>
            </w:r>
            <w:smartTag w:uri="urn:schemas-microsoft-com:office:smarttags" w:element="place">
              <w:smartTag w:uri="urn:schemas-microsoft-com:office:smarttags" w:element="PlaceName">
                <w:r w:rsidRPr="00A13985">
                  <w:t>Remote</w:t>
                </w:r>
              </w:smartTag>
              <w:r w:rsidRPr="00A13985">
                <w:t xml:space="preserve"> </w:t>
              </w:r>
              <w:smartTag w:uri="urn:schemas-microsoft-com:office:smarttags" w:element="PlaceName">
                <w:r w:rsidRPr="00A13985">
                  <w:t>Source</w:t>
                </w:r>
              </w:smartTag>
              <w:r w:rsidRPr="00A13985">
                <w:t xml:space="preserve"> </w:t>
              </w:r>
              <w:smartTag w:uri="urn:schemas-microsoft-com:office:smarttags" w:element="PlaceType">
                <w:r w:rsidRPr="00A13985">
                  <w:t>Port</w:t>
                </w:r>
              </w:smartTag>
              <w:r w:rsidRPr="00A13985">
                <w:t xml:space="preserve"> </w:t>
              </w:r>
              <w:smartTag w:uri="urn:schemas-microsoft-com:office:smarttags" w:element="PlaceType">
                <w:r w:rsidRPr="00A13985">
                  <w:t>Range</w:t>
                </w:r>
              </w:smartTag>
            </w:smartTag>
          </w:p>
          <w:p w14:paraId="43386155" w14:textId="77777777" w:rsidR="008D0C0C" w:rsidRPr="00A13985" w:rsidRDefault="008D0C0C" w:rsidP="00BE301E">
            <w:pPr>
              <w:pStyle w:val="TAL"/>
              <w:ind w:left="284" w:hanging="284"/>
            </w:pPr>
          </w:p>
          <w:p w14:paraId="64FAC87A" w14:textId="77777777" w:rsidR="008D0C0C" w:rsidRDefault="008D0C0C" w:rsidP="00BE301E">
            <w:pPr>
              <w:pStyle w:val="TAL"/>
              <w:ind w:left="284" w:hanging="284"/>
            </w:pPr>
            <w:r>
              <w:t>NotificationRequested (Event ID = x,</w:t>
            </w:r>
          </w:p>
          <w:p w14:paraId="03E9DEEB" w14:textId="77777777" w:rsidR="008D0C0C" w:rsidRDefault="008D0C0C" w:rsidP="00BE301E">
            <w:pPr>
              <w:pStyle w:val="TAL"/>
              <w:ind w:left="284" w:hanging="284"/>
              <w:rPr>
                <w:lang w:eastAsia="zh-CN"/>
              </w:rPr>
            </w:pPr>
            <w:r>
              <w:t>"termination heartbeat")</w:t>
            </w:r>
          </w:p>
          <w:p w14:paraId="3E1994BE" w14:textId="77777777" w:rsidR="008D0C0C" w:rsidRDefault="008D0C0C" w:rsidP="00BE301E">
            <w:pPr>
              <w:pStyle w:val="TAL"/>
              <w:ind w:left="284" w:hanging="284"/>
            </w:pPr>
          </w:p>
          <w:p w14:paraId="766C1FC7" w14:textId="77777777" w:rsidR="008D0C0C" w:rsidRDefault="008D0C0C" w:rsidP="00BE301E">
            <w:pPr>
              <w:pStyle w:val="TAL"/>
              <w:ind w:left="284" w:hanging="284"/>
              <w:rPr>
                <w:lang w:eastAsia="zh-CN"/>
              </w:rPr>
            </w:pPr>
            <w:r>
              <w:rPr>
                <w:rFonts w:hint="eastAsia"/>
                <w:lang w:eastAsia="zh-CN"/>
              </w:rPr>
              <w:t xml:space="preserve">If multiple IP realms: IP realm Identifier = </w:t>
            </w:r>
            <w:r>
              <w:rPr>
                <w:lang w:eastAsia="zh-CN"/>
              </w:rPr>
              <w:t>required</w:t>
            </w:r>
            <w:r>
              <w:rPr>
                <w:rFonts w:hint="eastAsia"/>
                <w:lang w:eastAsia="zh-CN"/>
              </w:rPr>
              <w:t xml:space="preserve"> IP realm identifier</w:t>
            </w:r>
          </w:p>
          <w:p w14:paraId="2D0BFE92" w14:textId="77777777" w:rsidR="009C5403" w:rsidRDefault="009C5403" w:rsidP="00BE301E">
            <w:pPr>
              <w:pStyle w:val="TAL"/>
              <w:ind w:left="284" w:hanging="284"/>
              <w:rPr>
                <w:lang w:eastAsia="zh-CN"/>
              </w:rPr>
            </w:pPr>
          </w:p>
          <w:p w14:paraId="4031E275" w14:textId="77777777" w:rsidR="00AF4A10" w:rsidRPr="006E4F1A" w:rsidRDefault="00AF4A10" w:rsidP="00AF4A10">
            <w:pPr>
              <w:pStyle w:val="TAL"/>
            </w:pPr>
            <w:r>
              <w:t>If Media Inactivity Detection Requir</w:t>
            </w:r>
            <w:r w:rsidRPr="006E4F1A">
              <w:t>ed:</w:t>
            </w:r>
          </w:p>
          <w:p w14:paraId="54C97DEA" w14:textId="77777777" w:rsidR="00AF4A10" w:rsidRDefault="00AF4A10" w:rsidP="00AF4A10">
            <w:pPr>
              <w:pStyle w:val="TAL"/>
              <w:ind w:left="284" w:hanging="284"/>
              <w:rPr>
                <w:lang w:eastAsia="zh-CN"/>
              </w:rPr>
            </w:pPr>
            <w:r>
              <w:t xml:space="preserve">   </w:t>
            </w:r>
            <w:r w:rsidRPr="006E4F1A">
              <w:t>NotificationRequested (Event ID = x, "</w:t>
            </w:r>
            <w:r>
              <w:t xml:space="preserve">Media Inactivity Detection (Media Inactivity Detection Time, Media Inactivity Detection Direction) </w:t>
            </w:r>
            <w:r w:rsidRPr="006E4F1A">
              <w:t>"</w:t>
            </w:r>
            <w:r>
              <w:t>) (NOTE</w:t>
            </w:r>
            <w:r w:rsidR="005500A0">
              <w:t xml:space="preserve"> 1</w:t>
            </w:r>
            <w:r>
              <w:t>)</w:t>
            </w:r>
          </w:p>
          <w:p w14:paraId="50F06AED" w14:textId="77777777" w:rsidR="00AF4A10" w:rsidRDefault="00AF4A10" w:rsidP="00BE301E">
            <w:pPr>
              <w:pStyle w:val="TAL"/>
              <w:ind w:left="284" w:hanging="284"/>
              <w:rPr>
                <w:lang w:eastAsia="zh-CN"/>
              </w:rPr>
            </w:pPr>
          </w:p>
          <w:p w14:paraId="3242D5AC" w14:textId="77777777" w:rsidR="00223FBD" w:rsidRDefault="00223FBD" w:rsidP="00223FBD">
            <w:pPr>
              <w:pStyle w:val="TAL"/>
              <w:ind w:left="284" w:hanging="284"/>
              <w:rPr>
                <w:lang w:eastAsia="zh-CN"/>
              </w:rPr>
            </w:pPr>
            <w:r>
              <w:rPr>
                <w:lang w:eastAsia="zh-CN"/>
              </w:rPr>
              <w:t>If Sustainable Data Rate Policing Required:-</w:t>
            </w:r>
          </w:p>
          <w:p w14:paraId="490BFD94" w14:textId="77777777" w:rsidR="00223FBD" w:rsidRDefault="00223FBD" w:rsidP="00223FBD">
            <w:pPr>
              <w:pStyle w:val="TAL"/>
              <w:ind w:left="284" w:hanging="284"/>
              <w:rPr>
                <w:lang w:eastAsia="zh-CN"/>
              </w:rPr>
            </w:pPr>
            <w:r>
              <w:rPr>
                <w:lang w:eastAsia="zh-CN"/>
              </w:rPr>
              <w:t xml:space="preserve">      Policing Required</w:t>
            </w:r>
          </w:p>
          <w:p w14:paraId="6C0BE54A" w14:textId="77777777" w:rsidR="00223FBD" w:rsidRDefault="00223FBD" w:rsidP="00223FBD">
            <w:pPr>
              <w:pStyle w:val="TAL"/>
              <w:ind w:left="284" w:hanging="284"/>
              <w:rPr>
                <w:lang w:eastAsia="zh-CN"/>
              </w:rPr>
            </w:pPr>
            <w:r>
              <w:rPr>
                <w:lang w:eastAsia="zh-CN"/>
              </w:rPr>
              <w:t xml:space="preserve">      Sustainable Data Rate</w:t>
            </w:r>
          </w:p>
          <w:p w14:paraId="1F682F83" w14:textId="77777777" w:rsidR="00223FBD" w:rsidRDefault="00223FBD" w:rsidP="00223FBD">
            <w:pPr>
              <w:pStyle w:val="TAL"/>
              <w:ind w:left="284" w:hanging="284"/>
              <w:rPr>
                <w:lang w:eastAsia="zh-CN"/>
              </w:rPr>
            </w:pPr>
            <w:r>
              <w:rPr>
                <w:lang w:eastAsia="zh-CN"/>
              </w:rPr>
              <w:lastRenderedPageBreak/>
              <w:t xml:space="preserve">      Maximum Burst Size</w:t>
            </w:r>
          </w:p>
          <w:p w14:paraId="7AF37028" w14:textId="77777777" w:rsidR="00223FBD" w:rsidRDefault="00223FBD" w:rsidP="00223FBD">
            <w:pPr>
              <w:pStyle w:val="TAL"/>
              <w:ind w:left="284" w:hanging="284"/>
              <w:rPr>
                <w:lang w:eastAsia="zh-CN"/>
              </w:rPr>
            </w:pPr>
          </w:p>
          <w:p w14:paraId="682297E1" w14:textId="77777777" w:rsidR="00223FBD" w:rsidRDefault="00223FBD" w:rsidP="00223FBD">
            <w:pPr>
              <w:pStyle w:val="TAL"/>
              <w:ind w:left="284" w:hanging="284"/>
              <w:rPr>
                <w:lang w:eastAsia="zh-CN"/>
              </w:rPr>
            </w:pPr>
            <w:r>
              <w:rPr>
                <w:lang w:eastAsia="zh-CN"/>
              </w:rPr>
              <w:t>If peak data rate policing</w:t>
            </w:r>
          </w:p>
          <w:p w14:paraId="12297B91" w14:textId="77777777" w:rsidR="00223FBD" w:rsidRDefault="00223FBD" w:rsidP="00223FBD">
            <w:pPr>
              <w:pStyle w:val="TAL"/>
              <w:ind w:left="284" w:hanging="284"/>
              <w:rPr>
                <w:lang w:eastAsia="zh-CN"/>
              </w:rPr>
            </w:pPr>
            <w:r>
              <w:rPr>
                <w:lang w:eastAsia="zh-CN"/>
              </w:rPr>
              <w:t xml:space="preserve">      Policing Required</w:t>
            </w:r>
          </w:p>
          <w:p w14:paraId="5C762192" w14:textId="77777777" w:rsidR="00223FBD" w:rsidRDefault="00223FBD" w:rsidP="00223FBD">
            <w:pPr>
              <w:pStyle w:val="TAL"/>
              <w:ind w:left="284" w:hanging="284"/>
              <w:rPr>
                <w:lang w:eastAsia="zh-CN"/>
              </w:rPr>
            </w:pPr>
            <w:r>
              <w:rPr>
                <w:lang w:eastAsia="zh-CN"/>
              </w:rPr>
              <w:t xml:space="preserve">      Peak Data Rate</w:t>
            </w:r>
          </w:p>
          <w:p w14:paraId="3AF2CB36" w14:textId="77777777" w:rsidR="00223FBD" w:rsidRDefault="00223FBD" w:rsidP="00223FBD">
            <w:pPr>
              <w:pStyle w:val="TAL"/>
              <w:rPr>
                <w:lang w:eastAsia="zh-CN"/>
              </w:rPr>
            </w:pPr>
            <w:r>
              <w:rPr>
                <w:lang w:eastAsia="zh-CN"/>
              </w:rPr>
              <w:t xml:space="preserve">      If Delay Variation required </w:t>
            </w:r>
          </w:p>
          <w:p w14:paraId="0F6AA30C" w14:textId="77777777" w:rsidR="00223FBD" w:rsidRDefault="00223FBD" w:rsidP="00223FBD">
            <w:pPr>
              <w:pStyle w:val="TAL"/>
              <w:ind w:left="284" w:hanging="284"/>
              <w:rPr>
                <w:lang w:eastAsia="zh-CN"/>
              </w:rPr>
            </w:pPr>
            <w:r>
              <w:rPr>
                <w:lang w:eastAsia="zh-CN"/>
              </w:rPr>
              <w:t xml:space="preserve">            Delay Variation Tolerance</w:t>
            </w:r>
          </w:p>
          <w:p w14:paraId="08FDC154" w14:textId="77777777" w:rsidR="003F59A1" w:rsidRDefault="003F59A1" w:rsidP="00223FBD">
            <w:pPr>
              <w:pStyle w:val="TAL"/>
              <w:ind w:left="284" w:hanging="284"/>
              <w:rPr>
                <w:lang w:eastAsia="zh-CN"/>
              </w:rPr>
            </w:pPr>
          </w:p>
          <w:p w14:paraId="09EE6F50" w14:textId="77777777" w:rsidR="003F59A1" w:rsidRPr="00D2442D" w:rsidRDefault="003F59A1" w:rsidP="003F59A1">
            <w:pPr>
              <w:pStyle w:val="TAL"/>
            </w:pPr>
            <w:r w:rsidRPr="00D2442D">
              <w:t xml:space="preserve">If </w:t>
            </w:r>
            <w:r>
              <w:t>RTCP handling</w:t>
            </w:r>
            <w:r w:rsidRPr="00D2442D">
              <w:t xml:space="preserve"> </w:t>
            </w:r>
            <w:r>
              <w:t>required</w:t>
            </w:r>
            <w:r w:rsidRPr="00D2442D">
              <w:t>:</w:t>
            </w:r>
          </w:p>
          <w:p w14:paraId="1B310198" w14:textId="77777777" w:rsidR="003F59A1" w:rsidRDefault="003F59A1" w:rsidP="003F59A1">
            <w:pPr>
              <w:pStyle w:val="TAL"/>
            </w:pPr>
            <w:r w:rsidRPr="00D2442D">
              <w:t xml:space="preserve">   </w:t>
            </w:r>
            <w:r>
              <w:t>RTCP allocation</w:t>
            </w:r>
          </w:p>
          <w:p w14:paraId="4216DA2B" w14:textId="77777777" w:rsidR="005500A0" w:rsidRDefault="005500A0" w:rsidP="003F59A1">
            <w:pPr>
              <w:pStyle w:val="TAL"/>
            </w:pPr>
          </w:p>
          <w:p w14:paraId="01BC7513" w14:textId="77777777" w:rsidR="005500A0" w:rsidRDefault="005500A0" w:rsidP="005500A0">
            <w:pPr>
              <w:pStyle w:val="TAL"/>
            </w:pPr>
            <w:r w:rsidRPr="003C7525">
              <w:t xml:space="preserve">If ECN </w:t>
            </w:r>
            <w:r>
              <w:t xml:space="preserve">transparent </w:t>
            </w:r>
            <w:r w:rsidRPr="003C7525">
              <w:t>support required:</w:t>
            </w:r>
            <w:r w:rsidRPr="003C7525" w:rsidDel="00604958">
              <w:t xml:space="preserve"> </w:t>
            </w:r>
            <w:r>
              <w:t xml:space="preserve">   </w:t>
            </w:r>
            <w:r w:rsidRPr="003C7525">
              <w:t>ECN Enable = "True"</w:t>
            </w:r>
          </w:p>
          <w:p w14:paraId="35E3F806" w14:textId="77777777" w:rsidR="005500A0" w:rsidRDefault="005500A0" w:rsidP="005500A0">
            <w:pPr>
              <w:pStyle w:val="TAL"/>
            </w:pPr>
            <w:r>
              <w:t xml:space="preserve">   Initiation Method = "inactive"</w:t>
            </w:r>
          </w:p>
          <w:p w14:paraId="05AED8C6" w14:textId="77777777" w:rsidR="005500A0" w:rsidRDefault="005500A0" w:rsidP="005500A0">
            <w:pPr>
              <w:pStyle w:val="TAL"/>
            </w:pPr>
          </w:p>
          <w:p w14:paraId="1FBEDF33" w14:textId="77777777" w:rsidR="005500A0" w:rsidRDefault="005500A0" w:rsidP="005500A0">
            <w:pPr>
              <w:pStyle w:val="TAL"/>
            </w:pPr>
            <w:r>
              <w:t>If ECN Endpoint support required</w:t>
            </w:r>
          </w:p>
          <w:p w14:paraId="78857500" w14:textId="77777777" w:rsidR="005500A0" w:rsidRPr="005500A0" w:rsidRDefault="005500A0" w:rsidP="005500A0">
            <w:pPr>
              <w:pStyle w:val="TAL"/>
            </w:pPr>
            <w:r>
              <w:t xml:space="preserve">     </w:t>
            </w:r>
            <w:r w:rsidRPr="003C7525">
              <w:t>ECN Enable = "True"</w:t>
            </w:r>
          </w:p>
          <w:p w14:paraId="32E67A29" w14:textId="77777777" w:rsidR="005500A0" w:rsidRDefault="005500A0" w:rsidP="005500A0">
            <w:pPr>
              <w:pStyle w:val="TAL"/>
            </w:pPr>
            <w:r>
              <w:t xml:space="preserve">    Initiation Method = "ECN Initiation </w:t>
            </w:r>
          </w:p>
          <w:p w14:paraId="4EE945CB" w14:textId="77777777" w:rsidR="005500A0" w:rsidRPr="00A021FC" w:rsidRDefault="005500A0" w:rsidP="005500A0">
            <w:pPr>
              <w:pStyle w:val="TAL"/>
            </w:pPr>
            <w:r>
              <w:t xml:space="preserve">    </w:t>
            </w:r>
            <w:r w:rsidRPr="00A021FC">
              <w:t>Method" NOTE 2</w:t>
            </w:r>
          </w:p>
          <w:p w14:paraId="662760D9" w14:textId="77777777" w:rsidR="005500A0" w:rsidRPr="00A021FC" w:rsidRDefault="005500A0" w:rsidP="005500A0">
            <w:pPr>
              <w:pStyle w:val="TAL"/>
            </w:pPr>
          </w:p>
          <w:p w14:paraId="0FBB5873" w14:textId="77777777" w:rsidR="005500A0" w:rsidRPr="00A021FC" w:rsidRDefault="005500A0" w:rsidP="005500A0">
            <w:pPr>
              <w:pStyle w:val="TAL"/>
            </w:pPr>
            <w:r w:rsidRPr="00A021FC">
              <w:t xml:space="preserve">      Congestion Response = "ECN  </w:t>
            </w:r>
          </w:p>
          <w:p w14:paraId="213CF1AC" w14:textId="77777777" w:rsidR="005500A0" w:rsidRPr="00A021FC" w:rsidRDefault="005500A0" w:rsidP="005500A0">
            <w:pPr>
              <w:pStyle w:val="TAL"/>
            </w:pPr>
            <w:r w:rsidRPr="00A021FC">
              <w:t xml:space="preserve">           Congestion Response"</w:t>
            </w:r>
          </w:p>
          <w:p w14:paraId="3A10084F" w14:textId="77777777" w:rsidR="00697E25" w:rsidRPr="00A021FC" w:rsidRDefault="00697E25" w:rsidP="005500A0">
            <w:pPr>
              <w:pStyle w:val="TAL"/>
            </w:pPr>
            <w:r w:rsidRPr="00A021FC">
              <w:t xml:space="preserve">                        NOTE 3</w:t>
            </w:r>
          </w:p>
          <w:p w14:paraId="141B9AB7" w14:textId="77777777" w:rsidR="005500A0" w:rsidRPr="00A021FC" w:rsidRDefault="005500A0" w:rsidP="005500A0">
            <w:pPr>
              <w:pStyle w:val="TAL"/>
            </w:pPr>
            <w:r w:rsidRPr="00A021FC">
              <w:t xml:space="preserve">      ECN Mode = "ECN mode"</w:t>
            </w:r>
          </w:p>
          <w:p w14:paraId="020B140F" w14:textId="77777777" w:rsidR="00697E25" w:rsidRPr="00171380" w:rsidRDefault="00697E25" w:rsidP="00697E25">
            <w:pPr>
              <w:pStyle w:val="TAL"/>
            </w:pPr>
            <w:r w:rsidRPr="00A021FC">
              <w:t xml:space="preserve">                        </w:t>
            </w:r>
            <w:r w:rsidRPr="00171380">
              <w:t>NOTE 3</w:t>
            </w:r>
          </w:p>
          <w:p w14:paraId="7E0D320D" w14:textId="77777777" w:rsidR="005500A0" w:rsidRDefault="005500A0" w:rsidP="005500A0">
            <w:pPr>
              <w:pStyle w:val="TAL"/>
            </w:pPr>
            <w:r w:rsidRPr="00171380">
              <w:t xml:space="preserve">      </w:t>
            </w:r>
            <w:r>
              <w:t>ECT Marking  = "ECN ECT</w:t>
            </w:r>
          </w:p>
          <w:p w14:paraId="5B461C2D" w14:textId="77777777" w:rsidR="00171380" w:rsidRDefault="005500A0" w:rsidP="00171380">
            <w:pPr>
              <w:pStyle w:val="TAL"/>
            </w:pPr>
            <w:r>
              <w:t xml:space="preserve">           marking"</w:t>
            </w:r>
            <w:r w:rsidR="00171380">
              <w:t xml:space="preserve"> NOTE 3</w:t>
            </w:r>
          </w:p>
          <w:p w14:paraId="2BB3DA11" w14:textId="77777777" w:rsidR="00171380" w:rsidRDefault="00171380" w:rsidP="00171380">
            <w:pPr>
              <w:pStyle w:val="TAL"/>
            </w:pPr>
          </w:p>
          <w:p w14:paraId="2DC19159" w14:textId="77777777" w:rsidR="00171380" w:rsidRDefault="00171380" w:rsidP="00171380">
            <w:pPr>
              <w:pStyle w:val="TAL"/>
            </w:pPr>
            <w:r>
              <w:t xml:space="preserve">      RTCP Feedback  = "ECN RTCP</w:t>
            </w:r>
          </w:p>
          <w:p w14:paraId="75F1CEA2" w14:textId="77777777" w:rsidR="00171380" w:rsidRDefault="00171380" w:rsidP="00171380">
            <w:pPr>
              <w:pStyle w:val="TAL"/>
            </w:pPr>
            <w:r>
              <w:t xml:space="preserve">           Feedback" NOTE 3</w:t>
            </w:r>
          </w:p>
          <w:p w14:paraId="58910BBF" w14:textId="77777777" w:rsidR="00171380" w:rsidRDefault="00171380" w:rsidP="00171380">
            <w:pPr>
              <w:pStyle w:val="TAL"/>
            </w:pPr>
          </w:p>
          <w:p w14:paraId="4F7C71A2" w14:textId="77777777" w:rsidR="00171380" w:rsidRDefault="00171380" w:rsidP="00171380">
            <w:pPr>
              <w:pStyle w:val="TAL"/>
            </w:pPr>
            <w:r>
              <w:t xml:space="preserve">      XR Summary Report = "ECN XR</w:t>
            </w:r>
          </w:p>
          <w:p w14:paraId="7420261F" w14:textId="77777777" w:rsidR="005500A0" w:rsidRPr="003C7525" w:rsidRDefault="00171380" w:rsidP="005500A0">
            <w:pPr>
              <w:pStyle w:val="TAL"/>
            </w:pPr>
            <w:r>
              <w:t xml:space="preserve">           Summary Report" NOTE 3</w:t>
            </w:r>
          </w:p>
          <w:p w14:paraId="10635E0A" w14:textId="77777777" w:rsidR="005500A0" w:rsidRPr="003C7525" w:rsidRDefault="005500A0" w:rsidP="005500A0">
            <w:pPr>
              <w:pStyle w:val="TAL"/>
            </w:pPr>
            <w:r w:rsidRPr="003C7525">
              <w:t xml:space="preserve">   </w:t>
            </w:r>
            <w:r>
              <w:t xml:space="preserve">   </w:t>
            </w:r>
            <w:r w:rsidRPr="003C7525">
              <w:t>If notification of ECN Failure</w:t>
            </w:r>
          </w:p>
          <w:p w14:paraId="4F1B52F7" w14:textId="77777777" w:rsidR="005500A0" w:rsidRPr="003C7525" w:rsidRDefault="005500A0" w:rsidP="005500A0">
            <w:pPr>
              <w:pStyle w:val="TAL"/>
            </w:pPr>
            <w:r w:rsidRPr="003C7525">
              <w:t xml:space="preserve">   </w:t>
            </w:r>
            <w:r>
              <w:t xml:space="preserve">      </w:t>
            </w:r>
            <w:r w:rsidRPr="003C7525">
              <w:t>Report:</w:t>
            </w:r>
          </w:p>
          <w:p w14:paraId="664AA372" w14:textId="77777777" w:rsidR="005500A0" w:rsidRPr="003C7525" w:rsidRDefault="005500A0" w:rsidP="005500A0">
            <w:pPr>
              <w:pStyle w:val="TAL"/>
              <w:ind w:left="284" w:hanging="284"/>
            </w:pPr>
            <w:r w:rsidRPr="003C7525">
              <w:t xml:space="preserve">     </w:t>
            </w:r>
            <w:r>
              <w:t xml:space="preserve">    </w:t>
            </w:r>
            <w:r w:rsidRPr="003C7525">
              <w:t xml:space="preserve">NotificationRequested (Event </w:t>
            </w:r>
            <w:r>
              <w:t xml:space="preserve">    </w:t>
            </w:r>
            <w:r w:rsidRPr="003C7525">
              <w:t>ID</w:t>
            </w:r>
          </w:p>
          <w:p w14:paraId="586D44D3" w14:textId="77777777" w:rsidR="005500A0" w:rsidDel="004B53A5" w:rsidRDefault="005500A0" w:rsidP="005500A0">
            <w:pPr>
              <w:pStyle w:val="TAL"/>
              <w:ind w:left="284" w:hanging="284"/>
            </w:pPr>
            <w:r w:rsidRPr="003C7525">
              <w:t xml:space="preserve">     = x,"</w:t>
            </w:r>
            <w:r w:rsidR="001D4B18">
              <w:t xml:space="preserve"> ECN F</w:t>
            </w:r>
            <w:r w:rsidRPr="003C7525">
              <w:t>ail</w:t>
            </w:r>
            <w:r w:rsidR="001D4B18">
              <w:t>ure</w:t>
            </w:r>
            <w:r w:rsidRPr="003C7525">
              <w:t>")</w:t>
            </w:r>
          </w:p>
          <w:p w14:paraId="72F62884" w14:textId="77777777" w:rsidR="001D378E" w:rsidRPr="005C18A8" w:rsidRDefault="001D378E" w:rsidP="001D378E">
            <w:pPr>
              <w:keepNext/>
              <w:keepLines/>
              <w:spacing w:after="0"/>
              <w:ind w:left="284" w:hanging="284"/>
              <w:rPr>
                <w:rFonts w:ascii="Arial" w:hAnsi="Arial"/>
                <w:sz w:val="18"/>
                <w:lang w:eastAsia="zh-CN"/>
              </w:rPr>
            </w:pPr>
          </w:p>
          <w:p w14:paraId="687D564C" w14:textId="77777777" w:rsidR="001D378E" w:rsidRPr="00810078" w:rsidRDefault="001D378E" w:rsidP="001D378E">
            <w:pPr>
              <w:pStyle w:val="TAL"/>
            </w:pPr>
            <w:r w:rsidRPr="00810078">
              <w:t>If ICE is applied:</w:t>
            </w:r>
          </w:p>
          <w:p w14:paraId="2B6495AD" w14:textId="77777777" w:rsidR="0043700B" w:rsidRPr="00810078" w:rsidRDefault="001D378E" w:rsidP="0043700B">
            <w:pPr>
              <w:pStyle w:val="TAL"/>
            </w:pPr>
            <w:r w:rsidRPr="00810078">
              <w:t xml:space="preserve">   STUN server request</w:t>
            </w:r>
          </w:p>
          <w:p w14:paraId="4CCECF2F" w14:textId="77777777" w:rsidR="0043700B" w:rsidRDefault="0043700B" w:rsidP="0043700B">
            <w:pPr>
              <w:pStyle w:val="TAL"/>
              <w:ind w:left="284" w:hanging="284"/>
            </w:pPr>
          </w:p>
          <w:p w14:paraId="34EF26E6" w14:textId="77777777" w:rsidR="0043700B" w:rsidRDefault="0043700B" w:rsidP="0043700B">
            <w:pPr>
              <w:pStyle w:val="TAL"/>
            </w:pPr>
            <w:r>
              <w:t>If media is "message":</w:t>
            </w:r>
          </w:p>
          <w:p w14:paraId="55B423D0" w14:textId="77777777" w:rsidR="0043700B" w:rsidRPr="002B053B" w:rsidRDefault="0043700B" w:rsidP="0043700B">
            <w:pPr>
              <w:pStyle w:val="TAL"/>
            </w:pPr>
            <w:r w:rsidRPr="002B053B">
              <w:t xml:space="preserve">   If </w:t>
            </w:r>
            <w:r>
              <w:t>B-ALG for MSRP</w:t>
            </w:r>
            <w:r w:rsidRPr="002B053B">
              <w:t xml:space="preserve"> required:</w:t>
            </w:r>
          </w:p>
          <w:p w14:paraId="7ACECFBB" w14:textId="77777777" w:rsidR="0043700B" w:rsidRDefault="0043700B" w:rsidP="0043700B">
            <w:pPr>
              <w:pStyle w:val="TAL"/>
              <w:ind w:left="284" w:hanging="284"/>
            </w:pPr>
            <w:r w:rsidRPr="002B053B">
              <w:t xml:space="preserve">      </w:t>
            </w:r>
            <w:r w:rsidRPr="007D18E0">
              <w:t xml:space="preserve">Application-aware MSRP </w:t>
            </w:r>
            <w:r>
              <w:br/>
            </w:r>
            <w:r w:rsidRPr="007D18E0">
              <w:t>interworking request</w:t>
            </w:r>
          </w:p>
          <w:p w14:paraId="6B042BB9" w14:textId="77777777" w:rsidR="001D378E" w:rsidRPr="00810078" w:rsidRDefault="001D378E" w:rsidP="001D378E">
            <w:pPr>
              <w:pStyle w:val="TAL"/>
            </w:pPr>
          </w:p>
          <w:p w14:paraId="1A0E3C8A" w14:textId="77777777" w:rsidR="008D0C0C" w:rsidRDefault="008D0C0C" w:rsidP="00BE301E">
            <w:pPr>
              <w:pStyle w:val="TAL"/>
              <w:ind w:left="284" w:hanging="284"/>
            </w:pPr>
          </w:p>
        </w:tc>
        <w:tc>
          <w:tcPr>
            <w:tcW w:w="3119" w:type="dxa"/>
          </w:tcPr>
          <w:p w14:paraId="2F353600" w14:textId="77777777" w:rsidR="00A021FC" w:rsidRPr="007A5742" w:rsidRDefault="00A021FC" w:rsidP="00A021FC">
            <w:pPr>
              <w:pStyle w:val="TAL"/>
            </w:pPr>
            <w:r>
              <w:lastRenderedPageBreak/>
              <w:t>Local Descriptor {</w:t>
            </w:r>
            <w:r w:rsidRPr="007A5742">
              <w:t xml:space="preserve"> </w:t>
            </w:r>
          </w:p>
          <w:p w14:paraId="27657CDC" w14:textId="77777777" w:rsidR="00A021FC" w:rsidRDefault="00A021FC" w:rsidP="00A021FC">
            <w:pPr>
              <w:pStyle w:val="TAL"/>
            </w:pPr>
            <w:r w:rsidRPr="007A5742">
              <w:t xml:space="preserve">If media is </w:t>
            </w:r>
            <w:r>
              <w:t>"</w:t>
            </w:r>
            <w:r w:rsidRPr="007A5742">
              <w:t>audio</w:t>
            </w:r>
            <w:r>
              <w:t>"</w:t>
            </w:r>
            <w:r w:rsidRPr="007A5742">
              <w:t xml:space="preserve"> or </w:t>
            </w:r>
            <w:r>
              <w:t>"</w:t>
            </w:r>
            <w:r w:rsidRPr="007A5742">
              <w:t>video</w:t>
            </w:r>
            <w:r>
              <w:t>"</w:t>
            </w:r>
            <w:r w:rsidRPr="007A5742">
              <w:t>:</w:t>
            </w:r>
          </w:p>
          <w:p w14:paraId="7B73DC1C" w14:textId="77777777" w:rsidR="00A021FC" w:rsidRPr="00DA4279" w:rsidRDefault="00A021FC" w:rsidP="00A021FC">
            <w:pPr>
              <w:pStyle w:val="TAL"/>
            </w:pPr>
            <w:r>
              <w:t xml:space="preserve">   </w:t>
            </w:r>
            <w:r w:rsidRPr="00DA4279">
              <w:t>Codec List = Codec List</w:t>
            </w:r>
          </w:p>
          <w:p w14:paraId="26D0165C" w14:textId="77777777" w:rsidR="00A021FC" w:rsidRPr="00DA4279" w:rsidRDefault="00A021FC" w:rsidP="00A021FC">
            <w:pPr>
              <w:pStyle w:val="TAL"/>
            </w:pPr>
            <w:r w:rsidRPr="00DA4279">
              <w:t xml:space="preserve">   RTP Payloads = RTP Payload</w:t>
            </w:r>
          </w:p>
          <w:p w14:paraId="17F68863" w14:textId="77777777" w:rsidR="00A021FC" w:rsidRPr="00DA4279" w:rsidRDefault="00A021FC" w:rsidP="00A021FC">
            <w:pPr>
              <w:pStyle w:val="TAL"/>
            </w:pPr>
            <w:r w:rsidRPr="00DA4279">
              <w:t xml:space="preserve">   Rtpbw</w:t>
            </w:r>
          </w:p>
          <w:p w14:paraId="67DB03F2" w14:textId="77777777" w:rsidR="00A021FC" w:rsidRPr="00DA4279" w:rsidRDefault="00A021FC" w:rsidP="00A021FC">
            <w:pPr>
              <w:pStyle w:val="TAL"/>
            </w:pPr>
            <w:r w:rsidRPr="00DA4279">
              <w:t xml:space="preserve">   If RTCP bandwidth</w:t>
            </w:r>
          </w:p>
          <w:p w14:paraId="58334DC7" w14:textId="77777777" w:rsidR="00A021FC" w:rsidRPr="00A13985" w:rsidRDefault="00A021FC" w:rsidP="00A021FC">
            <w:pPr>
              <w:pStyle w:val="TAL"/>
            </w:pPr>
            <w:r w:rsidRPr="00DA4279">
              <w:t xml:space="preserve">      </w:t>
            </w:r>
            <w:r w:rsidRPr="00A13985">
              <w:t>RtcpbwRS</w:t>
            </w:r>
          </w:p>
          <w:p w14:paraId="433BB697" w14:textId="77777777" w:rsidR="00A021FC" w:rsidRPr="00297ECD" w:rsidRDefault="00A021FC" w:rsidP="00A021FC">
            <w:pPr>
              <w:pStyle w:val="TAL"/>
            </w:pPr>
            <w:r w:rsidRPr="00A13985">
              <w:t xml:space="preserve">      RtcpbwRR  </w:t>
            </w:r>
            <w:r w:rsidRPr="00297ECD">
              <w:t xml:space="preserve">  </w:t>
            </w:r>
          </w:p>
          <w:p w14:paraId="64D89CE3" w14:textId="77777777" w:rsidR="00A021FC" w:rsidRPr="00297ECD" w:rsidRDefault="00A021FC" w:rsidP="00A021FC">
            <w:pPr>
              <w:pStyle w:val="TAL"/>
            </w:pPr>
            <w:r w:rsidRPr="00297ECD">
              <w:t xml:space="preserve">If media is "video": </w:t>
            </w:r>
          </w:p>
          <w:p w14:paraId="6507AF17" w14:textId="77777777" w:rsidR="00A021FC" w:rsidRPr="00297ECD" w:rsidRDefault="00A021FC" w:rsidP="00A021FC">
            <w:pPr>
              <w:pStyle w:val="TAL"/>
            </w:pPr>
            <w:r w:rsidRPr="00297ECD">
              <w:t xml:space="preserve">   If CVO required:</w:t>
            </w:r>
          </w:p>
          <w:p w14:paraId="72D50482" w14:textId="77777777" w:rsidR="00A021FC" w:rsidRPr="00297ECD" w:rsidRDefault="00A021FC" w:rsidP="00A021FC">
            <w:pPr>
              <w:pStyle w:val="TAL"/>
            </w:pPr>
            <w:r w:rsidRPr="00297ECD">
              <w:tab/>
              <w:t>Extended Header for CVO</w:t>
            </w:r>
          </w:p>
          <w:p w14:paraId="711AD26E" w14:textId="77777777" w:rsidR="00A021FC" w:rsidRDefault="00A021FC" w:rsidP="00A021FC">
            <w:pPr>
              <w:pStyle w:val="TAL"/>
            </w:pPr>
            <w:r w:rsidRPr="00297ECD">
              <w:t xml:space="preserve">     (NOTE </w:t>
            </w:r>
            <w:r>
              <w:t>4, NOTE 5</w:t>
            </w:r>
            <w:r w:rsidRPr="00297ECD">
              <w:t>)</w:t>
            </w:r>
          </w:p>
          <w:p w14:paraId="2D07B2AF" w14:textId="77777777" w:rsidR="00A021FC" w:rsidRPr="00297ECD" w:rsidRDefault="00A021FC" w:rsidP="00A021FC">
            <w:pPr>
              <w:pStyle w:val="TAL"/>
            </w:pPr>
            <w:r w:rsidRPr="00297ECD">
              <w:t xml:space="preserve">If media is "video": </w:t>
            </w:r>
          </w:p>
          <w:p w14:paraId="1B5EACA2" w14:textId="77777777" w:rsidR="00A021FC" w:rsidRPr="00297ECD" w:rsidRDefault="00A021FC" w:rsidP="00A021FC">
            <w:pPr>
              <w:pStyle w:val="TAL"/>
            </w:pPr>
            <w:r w:rsidRPr="00297ECD">
              <w:t xml:space="preserve">   If </w:t>
            </w:r>
            <w:r>
              <w:t>imageattr negotiation</w:t>
            </w:r>
            <w:r w:rsidRPr="00297ECD">
              <w:t>:</w:t>
            </w:r>
          </w:p>
          <w:p w14:paraId="1A117A27" w14:textId="77777777" w:rsidR="00A021FC" w:rsidRPr="00297ECD" w:rsidRDefault="00A021FC" w:rsidP="00A021FC">
            <w:pPr>
              <w:pStyle w:val="TAL"/>
            </w:pPr>
            <w:r w:rsidRPr="00297ECD">
              <w:tab/>
            </w:r>
            <w:r>
              <w:t>Generic Image Attribute</w:t>
            </w:r>
          </w:p>
          <w:p w14:paraId="2B87DF98" w14:textId="77777777" w:rsidR="001D378E" w:rsidRPr="005C18A8" w:rsidRDefault="00A021FC" w:rsidP="001D378E">
            <w:pPr>
              <w:keepNext/>
              <w:keepLines/>
              <w:spacing w:after="0"/>
              <w:rPr>
                <w:rFonts w:ascii="Arial" w:hAnsi="Arial"/>
                <w:sz w:val="18"/>
              </w:rPr>
            </w:pPr>
            <w:r w:rsidRPr="00297ECD">
              <w:t xml:space="preserve">     (NOTE </w:t>
            </w:r>
            <w:r>
              <w:t>6</w:t>
            </w:r>
            <w:r w:rsidRPr="00297ECD">
              <w:t>)</w:t>
            </w:r>
            <w:r w:rsidR="001D378E" w:rsidRPr="005C18A8">
              <w:rPr>
                <w:rFonts w:ascii="Arial" w:hAnsi="Arial"/>
                <w:sz w:val="18"/>
              </w:rPr>
              <w:t xml:space="preserve"> </w:t>
            </w:r>
          </w:p>
          <w:p w14:paraId="16999141" w14:textId="77777777" w:rsidR="001D378E" w:rsidRPr="00810078" w:rsidRDefault="001D378E" w:rsidP="001D378E">
            <w:pPr>
              <w:pStyle w:val="TAL"/>
            </w:pPr>
          </w:p>
          <w:p w14:paraId="1C662596" w14:textId="77777777" w:rsidR="001D378E" w:rsidRPr="00810078" w:rsidRDefault="001D378E" w:rsidP="001D378E">
            <w:pPr>
              <w:pStyle w:val="TAL"/>
            </w:pPr>
            <w:r w:rsidRPr="00810078">
              <w:t>If ICE is applied:</w:t>
            </w:r>
          </w:p>
          <w:p w14:paraId="15BC9D19" w14:textId="77777777" w:rsidR="001D378E" w:rsidRPr="00810078" w:rsidRDefault="001D378E" w:rsidP="001D378E">
            <w:pPr>
              <w:pStyle w:val="TAL"/>
            </w:pPr>
            <w:r w:rsidRPr="00810078">
              <w:t xml:space="preserve">   ICE host candidate request</w:t>
            </w:r>
          </w:p>
          <w:p w14:paraId="7FE384FF" w14:textId="77777777" w:rsidR="001D378E" w:rsidRPr="00810078" w:rsidRDefault="001D378E" w:rsidP="001D378E">
            <w:pPr>
              <w:pStyle w:val="TAL"/>
            </w:pPr>
            <w:r w:rsidRPr="00810078">
              <w:t xml:space="preserve">   ICE password request</w:t>
            </w:r>
          </w:p>
          <w:p w14:paraId="56721E53" w14:textId="77777777" w:rsidR="00A021FC" w:rsidRPr="00297ECD" w:rsidRDefault="001D378E" w:rsidP="00A021FC">
            <w:pPr>
              <w:pStyle w:val="TAL"/>
            </w:pPr>
            <w:r w:rsidRPr="00810078">
              <w:t xml:space="preserve">   ICE Ufrag request</w:t>
            </w:r>
          </w:p>
          <w:p w14:paraId="7302415F" w14:textId="77777777" w:rsidR="004B5A82" w:rsidRPr="00A13985" w:rsidRDefault="004B5A82" w:rsidP="00BE301E">
            <w:pPr>
              <w:pStyle w:val="TAL"/>
            </w:pPr>
          </w:p>
          <w:p w14:paraId="3892D6F1" w14:textId="77777777" w:rsidR="008D0C0C" w:rsidRDefault="008D0C0C" w:rsidP="00BE301E">
            <w:pPr>
              <w:pStyle w:val="TAL"/>
            </w:pPr>
            <w:r w:rsidRPr="00A13985">
              <w:t xml:space="preserve">   </w:t>
            </w:r>
            <w:r>
              <w:t>}</w:t>
            </w:r>
          </w:p>
          <w:p w14:paraId="744CB816" w14:textId="77777777" w:rsidR="008D0C0C" w:rsidRDefault="008D0C0C" w:rsidP="00BE301E">
            <w:pPr>
              <w:pStyle w:val="TAL"/>
            </w:pPr>
          </w:p>
        </w:tc>
      </w:tr>
      <w:tr w:rsidR="00AF4A10" w14:paraId="5A530958" w14:textId="77777777" w:rsidTr="00E62E91">
        <w:tblPrEx>
          <w:tblCellMar>
            <w:top w:w="0" w:type="dxa"/>
            <w:bottom w:w="0" w:type="dxa"/>
          </w:tblCellMar>
        </w:tblPrEx>
        <w:trPr>
          <w:jc w:val="center"/>
        </w:trPr>
        <w:tc>
          <w:tcPr>
            <w:tcW w:w="9357" w:type="dxa"/>
            <w:gridSpan w:val="3"/>
          </w:tcPr>
          <w:p w14:paraId="137CB09B" w14:textId="77777777" w:rsidR="00A021FC" w:rsidRPr="003C7525" w:rsidRDefault="00A021FC" w:rsidP="00A021FC">
            <w:pPr>
              <w:pStyle w:val="TAN"/>
              <w:rPr>
                <w:lang w:eastAsia="zh-CN"/>
              </w:rPr>
            </w:pPr>
            <w:r>
              <w:t>NOTE 1:</w:t>
            </w:r>
            <w:r>
              <w:tab/>
              <w:t>The event parameters "Media Inactivity Detection Time" and "Media Inactivity Detection Direction" are optional.</w:t>
            </w:r>
            <w:r w:rsidRPr="003C7525">
              <w:rPr>
                <w:lang w:eastAsia="zh-CN"/>
              </w:rPr>
              <w:t xml:space="preserve"> </w:t>
            </w:r>
          </w:p>
          <w:p w14:paraId="318FED98" w14:textId="77777777" w:rsidR="00A021FC" w:rsidRDefault="00A021FC" w:rsidP="00A021FC">
            <w:pPr>
              <w:pStyle w:val="TAN"/>
              <w:rPr>
                <w:lang w:eastAsia="zh-CN"/>
              </w:rPr>
            </w:pPr>
            <w:r>
              <w:rPr>
                <w:lang w:eastAsia="zh-CN"/>
              </w:rPr>
              <w:t>NOTE 2:</w:t>
            </w:r>
            <w:r>
              <w:tab/>
            </w:r>
            <w:r>
              <w:rPr>
                <w:lang w:eastAsia="zh-CN"/>
              </w:rPr>
              <w:t xml:space="preserve">This shall be set to a value other than "inactive" </w:t>
            </w:r>
          </w:p>
          <w:p w14:paraId="799ABE67" w14:textId="77777777" w:rsidR="00A021FC" w:rsidRDefault="00A021FC" w:rsidP="00A021FC">
            <w:pPr>
              <w:pStyle w:val="TAN"/>
              <w:rPr>
                <w:lang w:eastAsia="zh-CN"/>
              </w:rPr>
            </w:pPr>
            <w:r>
              <w:rPr>
                <w:lang w:eastAsia="zh-CN"/>
              </w:rPr>
              <w:t>NOTE 3:</w:t>
            </w:r>
            <w:r>
              <w:tab/>
            </w:r>
            <w:r>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40875B9F" w14:textId="77777777" w:rsidR="00A021FC" w:rsidRPr="00297ECD" w:rsidRDefault="00A021FC" w:rsidP="00A021FC">
            <w:pPr>
              <w:pStyle w:val="TAN"/>
            </w:pPr>
            <w:r>
              <w:rPr>
                <w:lang w:eastAsia="zh-CN"/>
              </w:rPr>
              <w:t>NOTE 4</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rsidRPr="008A4EC8">
              <w:t xml:space="preserve">CVO feature </w:t>
            </w:r>
            <w:r>
              <w:rPr>
                <w:lang w:eastAsia="zh-CN"/>
              </w:rPr>
              <w:t xml:space="preserve">is optional for the TrGW. </w:t>
            </w:r>
            <w:r w:rsidRPr="008A4EC8">
              <w:t xml:space="preserve">The IBCF </w:t>
            </w:r>
            <w:r>
              <w:t>shall</w:t>
            </w:r>
            <w:r w:rsidRPr="008A4EC8">
              <w:t xml:space="preserve"> send the "extended RTP header for CVO" information element only with supported CVO URN(s) to the TrGW. If the TrGW does not support the</w:t>
            </w:r>
            <w:r w:rsidRPr="008A4EC8">
              <w:rPr>
                <w:lang w:eastAsia="ko-KR"/>
              </w:rPr>
              <w:t xml:space="preserve"> CVO feature</w:t>
            </w:r>
            <w:r w:rsidRPr="008A4EC8">
              <w:t xml:space="preserve">, the IBCF </w:t>
            </w:r>
            <w:r>
              <w:t>shall</w:t>
            </w:r>
            <w:r w:rsidRPr="008A4EC8">
              <w:t xml:space="preserve"> not send the "extended RTP header for CVO" information element to the TrGW.</w:t>
            </w:r>
            <w:r w:rsidRPr="00297ECD">
              <w:rPr>
                <w:lang w:eastAsia="zh-CN"/>
              </w:rPr>
              <w:t xml:space="preserve"> </w:t>
            </w:r>
          </w:p>
          <w:p w14:paraId="23D2B350" w14:textId="77777777" w:rsidR="00A021FC" w:rsidRDefault="00A021FC" w:rsidP="00A021FC">
            <w:pPr>
              <w:pStyle w:val="TAN"/>
            </w:pPr>
            <w:r w:rsidRPr="00297ECD">
              <w:rPr>
                <w:lang w:eastAsia="zh-CN"/>
              </w:rPr>
              <w:t xml:space="preserve">NOTE </w:t>
            </w:r>
            <w:r>
              <w:rPr>
                <w:lang w:eastAsia="zh-CN"/>
              </w:rPr>
              <w:t>5</w:t>
            </w:r>
            <w:r w:rsidRPr="00297ECD">
              <w:rPr>
                <w:lang w:eastAsia="zh-CN"/>
              </w:rPr>
              <w:t>:</w:t>
            </w:r>
            <w:r w:rsidRPr="00297ECD">
              <w:rPr>
                <w:lang w:eastAsia="zh-CN"/>
              </w:rPr>
              <w:tab/>
            </w:r>
            <w:r>
              <w:rPr>
                <w:lang w:eastAsia="zh-CN"/>
              </w:rPr>
              <w:t>I</w:t>
            </w:r>
            <w:r w:rsidRPr="00297ECD">
              <w:t xml:space="preserve">f the TrGW supports the extended RTP header with Coordination of Video Orientation information </w:t>
            </w:r>
            <w:r w:rsidRPr="00297ECD">
              <w:rPr>
                <w:lang w:eastAsia="zh-CN"/>
              </w:rPr>
              <w:t xml:space="preserve">it shall pass any received extended RTP header with CVO bits on to outgoing RTP streams. </w:t>
            </w:r>
            <w:r w:rsidRPr="00297ECD">
              <w:t>If the TrGW transcod</w:t>
            </w:r>
            <w:r>
              <w:t>es</w:t>
            </w:r>
            <w:r w:rsidRPr="00297ECD">
              <w:t xml:space="preserve"> between video payloads and it supports the extended RTP header with </w:t>
            </w:r>
            <w:r w:rsidRPr="00297ECD">
              <w:rPr>
                <w:lang w:eastAsia="zh-CN"/>
              </w:rPr>
              <w:t>CVO bits</w:t>
            </w:r>
            <w:r w:rsidRPr="00297ECD">
              <w:t xml:space="preserve"> it shall </w:t>
            </w:r>
            <w:r w:rsidRPr="00095E5E">
              <w:t xml:space="preserve">keep the video orientation unchanged during the transcoding </w:t>
            </w:r>
            <w:r>
              <w:t>and</w:t>
            </w:r>
            <w:r w:rsidRPr="00297ECD">
              <w:t xml:space="preserve"> convey received RTP header bytes on the outgoing RTP stream after transcoding associated packets as specified in 3GPP TS 26.114 [31], subclause 7.4.5.</w:t>
            </w:r>
          </w:p>
          <w:p w14:paraId="6535C1A7" w14:textId="77777777" w:rsidR="004B5A82" w:rsidRDefault="00A021FC" w:rsidP="00A021FC">
            <w:pPr>
              <w:pStyle w:val="TAN"/>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TrGW. The list of image sizes per payload type supported by the TrGW is preconfigured in the </w:t>
            </w:r>
            <w:r>
              <w:t>IBCF</w:t>
            </w:r>
            <w:r>
              <w:rPr>
                <w:lang w:eastAsia="zh-CN"/>
              </w:rPr>
              <w:t>. I</w:t>
            </w:r>
            <w:r w:rsidRPr="00230531">
              <w:t>f</w:t>
            </w:r>
            <w:r>
              <w:t xml:space="preserve"> none of</w:t>
            </w:r>
            <w:r w:rsidRPr="00230531">
              <w:t xml:space="preserve"> the image </w:t>
            </w:r>
            <w:r>
              <w:rPr>
                <w:lang w:eastAsia="zh-CN"/>
              </w:rPr>
              <w:t>sizes</w:t>
            </w:r>
            <w:r w:rsidRPr="00230531">
              <w:t xml:space="preserve"> </w:t>
            </w:r>
            <w:r>
              <w:t>received within an SDP body on Mx interface</w:t>
            </w:r>
            <w:r w:rsidRPr="00230531">
              <w:t xml:space="preserve"> </w:t>
            </w:r>
            <w:r>
              <w:rPr>
                <w:lang w:eastAsia="zh-CN"/>
              </w:rPr>
              <w:t>is</w:t>
            </w:r>
            <w:r w:rsidRPr="00230531">
              <w:t xml:space="preserve"> supported </w:t>
            </w:r>
            <w:r>
              <w:t xml:space="preserve">by the </w:t>
            </w:r>
            <w:r>
              <w:rPr>
                <w:lang w:eastAsia="zh-CN"/>
              </w:rPr>
              <w:t>TrGW</w:t>
            </w:r>
            <w:r>
              <w:t xml:space="preserve"> </w:t>
            </w:r>
            <w:r w:rsidRPr="00230531">
              <w:t xml:space="preserve">then the </w:t>
            </w:r>
            <w:r>
              <w:t>IBCF</w:t>
            </w:r>
            <w:r w:rsidRPr="00230531">
              <w:t xml:space="preserve"> </w:t>
            </w:r>
            <w:r>
              <w:t>shall</w:t>
            </w:r>
            <w:r w:rsidRPr="00230531">
              <w:t xml:space="preserve"> not send the </w:t>
            </w:r>
            <w:r>
              <w:t>generic image attribute parameter</w:t>
            </w:r>
            <w:r w:rsidRPr="00230531">
              <w:t xml:space="preserve"> to the </w:t>
            </w:r>
            <w:r>
              <w:rPr>
                <w:lang w:eastAsia="zh-CN"/>
              </w:rPr>
              <w:t>TrGW</w:t>
            </w:r>
            <w:r w:rsidRPr="00230531">
              <w:t>.</w:t>
            </w:r>
          </w:p>
        </w:tc>
      </w:tr>
    </w:tbl>
    <w:p w14:paraId="3E9A6177" w14:textId="77777777" w:rsidR="008D0C0C" w:rsidRDefault="008D0C0C" w:rsidP="008D0C0C"/>
    <w:p w14:paraId="4399ECAB" w14:textId="77777777" w:rsidR="008D0C0C" w:rsidRDefault="008D0C0C" w:rsidP="008D0C0C">
      <w:pPr>
        <w:pStyle w:val="EditorsNote"/>
      </w:pPr>
      <w:r>
        <w:t>Editor's Note: IP Interface Type needs to be further clarified in stage 2 – possible exclusion for IMS Ix.</w:t>
      </w:r>
    </w:p>
    <w:p w14:paraId="03193F2E" w14:textId="77777777" w:rsidR="008D0C0C" w:rsidRDefault="008D0C0C" w:rsidP="008D0C0C">
      <w:pPr>
        <w:rPr>
          <w:sz w:val="24"/>
        </w:rPr>
      </w:pPr>
      <w:r>
        <w:rPr>
          <w:lang w:val="en-US" w:eastAsia="sv-SE"/>
        </w:rPr>
        <w:t>On reserving the termination, the TrGW responds as in Table 5.17.2.2.2.</w:t>
      </w:r>
    </w:p>
    <w:p w14:paraId="7A998021" w14:textId="77777777" w:rsidR="008D0C0C" w:rsidRDefault="008D0C0C" w:rsidP="008D0C0C">
      <w:pPr>
        <w:pStyle w:val="TH"/>
      </w:pPr>
      <w:r>
        <w:t>Table 5.17.2.2.2: Reserve TrGW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5863FD6F" w14:textId="77777777" w:rsidTr="00BE301E">
        <w:tblPrEx>
          <w:tblCellMar>
            <w:top w:w="0" w:type="dxa"/>
            <w:bottom w:w="0" w:type="dxa"/>
          </w:tblCellMar>
        </w:tblPrEx>
        <w:trPr>
          <w:jc w:val="center"/>
        </w:trPr>
        <w:tc>
          <w:tcPr>
            <w:tcW w:w="3119" w:type="dxa"/>
          </w:tcPr>
          <w:p w14:paraId="6DD56993" w14:textId="77777777" w:rsidR="008D0C0C" w:rsidRDefault="008D0C0C" w:rsidP="00BE301E">
            <w:pPr>
              <w:pStyle w:val="TAH"/>
            </w:pPr>
            <w:r>
              <w:t>Address Information</w:t>
            </w:r>
          </w:p>
        </w:tc>
        <w:tc>
          <w:tcPr>
            <w:tcW w:w="3119" w:type="dxa"/>
          </w:tcPr>
          <w:p w14:paraId="2F40196D" w14:textId="77777777" w:rsidR="008D0C0C" w:rsidRDefault="008D0C0C" w:rsidP="00BE301E">
            <w:pPr>
              <w:pStyle w:val="TAH"/>
            </w:pPr>
            <w:r>
              <w:t>Control information</w:t>
            </w:r>
          </w:p>
        </w:tc>
        <w:tc>
          <w:tcPr>
            <w:tcW w:w="3119" w:type="dxa"/>
          </w:tcPr>
          <w:p w14:paraId="491C292A" w14:textId="77777777" w:rsidR="008D0C0C" w:rsidRDefault="008D0C0C" w:rsidP="00BE301E">
            <w:pPr>
              <w:pStyle w:val="TAH"/>
            </w:pPr>
            <w:r>
              <w:t>Bearer information</w:t>
            </w:r>
          </w:p>
        </w:tc>
      </w:tr>
      <w:tr w:rsidR="008D0C0C" w14:paraId="3A8C3662" w14:textId="77777777" w:rsidTr="00BE301E">
        <w:tblPrEx>
          <w:tblCellMar>
            <w:top w:w="0" w:type="dxa"/>
            <w:bottom w:w="0" w:type="dxa"/>
          </w:tblCellMar>
        </w:tblPrEx>
        <w:trPr>
          <w:jc w:val="center"/>
        </w:trPr>
        <w:tc>
          <w:tcPr>
            <w:tcW w:w="3119" w:type="dxa"/>
          </w:tcPr>
          <w:p w14:paraId="0EFE689D" w14:textId="77777777" w:rsidR="008D0C0C" w:rsidRDefault="008D0C0C" w:rsidP="00BE301E">
            <w:pPr>
              <w:pStyle w:val="TAL"/>
            </w:pPr>
            <w:r>
              <w:t>Local Descriptor {</w:t>
            </w:r>
          </w:p>
          <w:p w14:paraId="510007FB" w14:textId="77777777" w:rsidR="008D0C0C" w:rsidRDefault="008D0C0C" w:rsidP="00BE301E">
            <w:pPr>
              <w:pStyle w:val="TAL"/>
            </w:pPr>
            <w:r>
              <w:t xml:space="preserve">   Port</w:t>
            </w:r>
          </w:p>
          <w:p w14:paraId="093F03D3" w14:textId="77777777" w:rsidR="008D0C0C" w:rsidRDefault="008D0C0C" w:rsidP="00BE301E">
            <w:pPr>
              <w:pStyle w:val="TAL"/>
            </w:pPr>
            <w:r>
              <w:t xml:space="preserve">   IP Address </w:t>
            </w:r>
          </w:p>
          <w:p w14:paraId="51826EBF" w14:textId="77777777" w:rsidR="008D0C0C" w:rsidRDefault="008D0C0C" w:rsidP="00BE301E">
            <w:pPr>
              <w:pStyle w:val="TAL"/>
            </w:pPr>
            <w:r>
              <w:t xml:space="preserve">   IP Version</w:t>
            </w:r>
          </w:p>
          <w:p w14:paraId="13DF7EF7" w14:textId="77777777" w:rsidR="008D0C0C" w:rsidRDefault="008D0C0C" w:rsidP="00BE301E">
            <w:pPr>
              <w:pStyle w:val="TAL"/>
            </w:pPr>
            <w:r>
              <w:t>}</w:t>
            </w:r>
          </w:p>
        </w:tc>
        <w:tc>
          <w:tcPr>
            <w:tcW w:w="3119" w:type="dxa"/>
          </w:tcPr>
          <w:p w14:paraId="00167A97" w14:textId="77777777" w:rsidR="008D0C0C" w:rsidRPr="00A021FC" w:rsidRDefault="008D0C0C" w:rsidP="00BE301E">
            <w:pPr>
              <w:pStyle w:val="TAL"/>
              <w:ind w:left="284" w:hanging="284"/>
            </w:pPr>
            <w:r w:rsidRPr="00A021FC">
              <w:t>Transaction ID = x</w:t>
            </w:r>
          </w:p>
          <w:p w14:paraId="79699073" w14:textId="77777777" w:rsidR="008D0C0C" w:rsidRPr="00A021FC" w:rsidRDefault="008D0C0C" w:rsidP="00BE301E">
            <w:pPr>
              <w:pStyle w:val="TAL"/>
              <w:ind w:left="284" w:hanging="284"/>
            </w:pPr>
            <w:r w:rsidRPr="00A021FC">
              <w:t>Context ID = C1</w:t>
            </w:r>
          </w:p>
          <w:p w14:paraId="61D78250" w14:textId="77777777" w:rsidR="008D0C0C" w:rsidRPr="00A021FC" w:rsidRDefault="008D0C0C" w:rsidP="00BE301E">
            <w:pPr>
              <w:pStyle w:val="TAL"/>
              <w:ind w:left="284" w:hanging="284"/>
            </w:pPr>
            <w:r w:rsidRPr="00A021FC">
              <w:t>Termination ID = T1</w:t>
            </w:r>
          </w:p>
          <w:p w14:paraId="23AF2C54" w14:textId="77777777" w:rsidR="008D0C0C" w:rsidRPr="00A021FC" w:rsidRDefault="008D0C0C" w:rsidP="00BE301E">
            <w:pPr>
              <w:pStyle w:val="TAL"/>
              <w:ind w:left="284" w:hanging="284"/>
            </w:pPr>
            <w:r w:rsidRPr="00A021FC">
              <w:t>Stream Number</w:t>
            </w:r>
          </w:p>
          <w:p w14:paraId="12445042" w14:textId="77777777" w:rsidR="008D0C0C" w:rsidRDefault="008D0C0C" w:rsidP="00BE301E">
            <w:pPr>
              <w:pStyle w:val="TAL"/>
              <w:ind w:left="284" w:hanging="284"/>
            </w:pPr>
          </w:p>
        </w:tc>
        <w:tc>
          <w:tcPr>
            <w:tcW w:w="3119" w:type="dxa"/>
          </w:tcPr>
          <w:p w14:paraId="61C7C13A" w14:textId="77777777" w:rsidR="008D0C0C" w:rsidRDefault="008D0C0C" w:rsidP="00BE301E">
            <w:pPr>
              <w:pStyle w:val="TAL"/>
            </w:pPr>
            <w:r>
              <w:t>Local Descriptor {</w:t>
            </w:r>
          </w:p>
          <w:p w14:paraId="474CB253" w14:textId="77777777" w:rsidR="008D0C0C" w:rsidRDefault="008D0C0C" w:rsidP="00BE301E">
            <w:pPr>
              <w:pStyle w:val="TAL"/>
            </w:pPr>
            <w:r>
              <w:t>If media is "audio" or "video":</w:t>
            </w:r>
          </w:p>
          <w:p w14:paraId="6461F557" w14:textId="77777777" w:rsidR="008D0C0C" w:rsidRDefault="008D0C0C" w:rsidP="00BE301E">
            <w:pPr>
              <w:pStyle w:val="TAL"/>
            </w:pPr>
          </w:p>
          <w:p w14:paraId="1D0DE69F" w14:textId="77777777" w:rsidR="008D0C0C" w:rsidRDefault="008D0C0C" w:rsidP="00BE301E">
            <w:pPr>
              <w:pStyle w:val="TAL"/>
            </w:pPr>
            <w:r>
              <w:t xml:space="preserve">   Codec List</w:t>
            </w:r>
          </w:p>
          <w:p w14:paraId="39551756" w14:textId="77777777" w:rsidR="008D0C0C" w:rsidRDefault="008D0C0C" w:rsidP="00BE301E">
            <w:pPr>
              <w:pStyle w:val="TAL"/>
            </w:pPr>
            <w:r>
              <w:t xml:space="preserve">   RTP Payloads </w:t>
            </w:r>
          </w:p>
          <w:p w14:paraId="106D1337" w14:textId="77777777" w:rsidR="008D0C0C" w:rsidRDefault="008D0C0C" w:rsidP="00BE301E">
            <w:pPr>
              <w:pStyle w:val="TAL"/>
            </w:pPr>
            <w:r>
              <w:t xml:space="preserve">   Rtpbw</w:t>
            </w:r>
          </w:p>
          <w:p w14:paraId="4386D7B5" w14:textId="77777777" w:rsidR="008D0C0C" w:rsidRDefault="008D0C0C" w:rsidP="00BE301E">
            <w:pPr>
              <w:pStyle w:val="TAL"/>
            </w:pPr>
            <w:r>
              <w:t xml:space="preserve">   If RTCP bandwidth</w:t>
            </w:r>
          </w:p>
          <w:p w14:paraId="270E1379" w14:textId="77777777" w:rsidR="008D0C0C" w:rsidRDefault="008D0C0C" w:rsidP="00BE301E">
            <w:pPr>
              <w:pStyle w:val="TAL"/>
            </w:pPr>
            <w:r>
              <w:t xml:space="preserve">      RtcpbwRS</w:t>
            </w:r>
          </w:p>
          <w:p w14:paraId="620DBED4" w14:textId="77777777" w:rsidR="00776EED" w:rsidRPr="00297ECD" w:rsidRDefault="008D0C0C" w:rsidP="00776EED">
            <w:pPr>
              <w:pStyle w:val="TAL"/>
            </w:pPr>
            <w:r>
              <w:t xml:space="preserve">      RtcpbwRR</w:t>
            </w:r>
            <w:r w:rsidR="00776EED" w:rsidRPr="00297ECD">
              <w:t xml:space="preserve">  </w:t>
            </w:r>
          </w:p>
          <w:p w14:paraId="445EBBDC" w14:textId="77777777" w:rsidR="00776EED" w:rsidRPr="00297ECD" w:rsidRDefault="00776EED" w:rsidP="00776EED">
            <w:pPr>
              <w:pStyle w:val="TAL"/>
            </w:pPr>
            <w:r w:rsidRPr="00297ECD">
              <w:t xml:space="preserve">If media is "video": </w:t>
            </w:r>
          </w:p>
          <w:p w14:paraId="0159AF88" w14:textId="77777777" w:rsidR="00776EED" w:rsidRPr="00297ECD" w:rsidRDefault="00776EED" w:rsidP="00776EED">
            <w:pPr>
              <w:pStyle w:val="TAL"/>
            </w:pPr>
            <w:r w:rsidRPr="00297ECD">
              <w:t xml:space="preserve">   If CVO extension header </w:t>
            </w:r>
            <w:r w:rsidRPr="00297ECD">
              <w:br/>
              <w:t xml:space="preserve">   provided in the request:</w:t>
            </w:r>
          </w:p>
          <w:p w14:paraId="68AFA841" w14:textId="77777777" w:rsidR="008D0C0C" w:rsidRDefault="00776EED" w:rsidP="00BE301E">
            <w:pPr>
              <w:pStyle w:val="TAL"/>
            </w:pPr>
            <w:r w:rsidRPr="00297ECD">
              <w:tab/>
              <w:t>Extended Header for CVO</w:t>
            </w:r>
            <w:r w:rsidR="008D0C0C">
              <w:t xml:space="preserve">   </w:t>
            </w:r>
          </w:p>
          <w:p w14:paraId="35D6BA21" w14:textId="77777777" w:rsidR="004B5A82" w:rsidRPr="00297ECD" w:rsidRDefault="004B5A82" w:rsidP="004B5A82">
            <w:pPr>
              <w:pStyle w:val="TAL"/>
            </w:pPr>
            <w:r w:rsidRPr="00297ECD">
              <w:t xml:space="preserve">If media is "video": </w:t>
            </w:r>
          </w:p>
          <w:p w14:paraId="09AF543D" w14:textId="77777777" w:rsidR="004B5A82" w:rsidRPr="00297ECD" w:rsidRDefault="004B5A82" w:rsidP="004B5A82">
            <w:pPr>
              <w:pStyle w:val="TAL"/>
            </w:pPr>
            <w:r w:rsidRPr="00297ECD">
              <w:t xml:space="preserve">   If </w:t>
            </w:r>
            <w:r>
              <w:t>image attribute negotiation</w:t>
            </w:r>
            <w:r w:rsidRPr="00297ECD">
              <w:t>:</w:t>
            </w:r>
          </w:p>
          <w:p w14:paraId="263F703E" w14:textId="77777777" w:rsidR="004B5A82" w:rsidRDefault="004B5A82" w:rsidP="004B5A82">
            <w:pPr>
              <w:pStyle w:val="TAL"/>
            </w:pPr>
            <w:r w:rsidRPr="00297ECD">
              <w:tab/>
            </w:r>
            <w:r>
              <w:t xml:space="preserve"> Generic Image Attribute</w:t>
            </w:r>
          </w:p>
          <w:p w14:paraId="6AC1CA52" w14:textId="77777777" w:rsidR="001D378E" w:rsidRPr="00810078" w:rsidRDefault="001D378E" w:rsidP="001D378E">
            <w:pPr>
              <w:pStyle w:val="TAL"/>
            </w:pPr>
          </w:p>
          <w:p w14:paraId="277B96CA" w14:textId="77777777" w:rsidR="001D378E" w:rsidRPr="00810078" w:rsidRDefault="001D378E" w:rsidP="001D378E">
            <w:pPr>
              <w:pStyle w:val="TAL"/>
            </w:pPr>
            <w:r w:rsidRPr="00810078">
              <w:t>If ICE is applied:</w:t>
            </w:r>
          </w:p>
          <w:p w14:paraId="4B54858B" w14:textId="77777777" w:rsidR="001D378E" w:rsidRPr="00810078" w:rsidRDefault="001D378E" w:rsidP="001D378E">
            <w:pPr>
              <w:pStyle w:val="TAL"/>
            </w:pPr>
            <w:r w:rsidRPr="00810078">
              <w:t xml:space="preserve">   ICE host candidate</w:t>
            </w:r>
          </w:p>
          <w:p w14:paraId="04940E40" w14:textId="77777777" w:rsidR="001D378E" w:rsidRPr="00810078" w:rsidRDefault="001D378E" w:rsidP="001D378E">
            <w:pPr>
              <w:pStyle w:val="TAL"/>
            </w:pPr>
            <w:r w:rsidRPr="00810078">
              <w:t xml:space="preserve">   ICE password</w:t>
            </w:r>
          </w:p>
          <w:p w14:paraId="3EF35E2E" w14:textId="77777777" w:rsidR="001D378E" w:rsidRPr="00810078" w:rsidRDefault="001D378E" w:rsidP="001D378E">
            <w:pPr>
              <w:pStyle w:val="TAL"/>
            </w:pPr>
            <w:r w:rsidRPr="00810078">
              <w:t xml:space="preserve">   ICE Ufrag</w:t>
            </w:r>
          </w:p>
          <w:p w14:paraId="1970D5A4" w14:textId="77777777" w:rsidR="001D378E" w:rsidRPr="00810078" w:rsidRDefault="001D378E" w:rsidP="001D378E">
            <w:pPr>
              <w:pStyle w:val="TAL"/>
            </w:pPr>
            <w:r w:rsidRPr="00810078">
              <w:t xml:space="preserve">   If ICE lite implementation</w:t>
            </w:r>
          </w:p>
          <w:p w14:paraId="18C0C0A2" w14:textId="77777777" w:rsidR="001D378E" w:rsidRPr="00810078" w:rsidRDefault="001D378E" w:rsidP="001D378E">
            <w:pPr>
              <w:pStyle w:val="TAL"/>
            </w:pPr>
            <w:r w:rsidRPr="00810078">
              <w:t xml:space="preserve">       ICE lite indication</w:t>
            </w:r>
          </w:p>
          <w:p w14:paraId="35AAC857" w14:textId="77777777" w:rsidR="004B5A82" w:rsidRDefault="004B5A82" w:rsidP="004B5A82">
            <w:pPr>
              <w:pStyle w:val="TAL"/>
            </w:pPr>
          </w:p>
          <w:p w14:paraId="73D48200" w14:textId="77777777" w:rsidR="008D0C0C" w:rsidRDefault="008D0C0C" w:rsidP="00BE301E">
            <w:pPr>
              <w:pStyle w:val="TAL"/>
            </w:pPr>
            <w:r>
              <w:t>}</w:t>
            </w:r>
          </w:p>
        </w:tc>
      </w:tr>
    </w:tbl>
    <w:p w14:paraId="300F1529" w14:textId="77777777" w:rsidR="008D0C0C" w:rsidRDefault="008D0C0C" w:rsidP="008D0C0C"/>
    <w:p w14:paraId="4DAB8B47" w14:textId="77777777" w:rsidR="008D0C0C" w:rsidRDefault="008D0C0C" w:rsidP="008D0C0C">
      <w:pPr>
        <w:pStyle w:val="Heading4"/>
      </w:pPr>
      <w:bookmarkStart w:id="120" w:name="_Toc414010850"/>
      <w:r>
        <w:t>5.17.2.3</w:t>
      </w:r>
      <w:r>
        <w:tab/>
        <w:t>Configure TrGW Connection Point</w:t>
      </w:r>
      <w:bookmarkEnd w:id="120"/>
    </w:p>
    <w:p w14:paraId="490B0446" w14:textId="77777777" w:rsidR="008D0C0C" w:rsidRDefault="008D0C0C" w:rsidP="008D0C0C">
      <w:pPr>
        <w:rPr>
          <w:sz w:val="24"/>
        </w:rPr>
      </w:pPr>
      <w:r>
        <w:rPr>
          <w:lang w:val="en-US" w:eastAsia="sv-SE"/>
        </w:rPr>
        <w:t>The IBCF sends a MODIFY request command as in Table 5.17.2.3.1.</w:t>
      </w:r>
    </w:p>
    <w:p w14:paraId="46AFD755" w14:textId="77777777" w:rsidR="008D0C0C" w:rsidRDefault="008D0C0C" w:rsidP="008D0C0C">
      <w:pPr>
        <w:pStyle w:val="TH"/>
      </w:pPr>
      <w:r>
        <w:lastRenderedPageBreak/>
        <w:t xml:space="preserve">Table 5.17.2.3.1: </w:t>
      </w:r>
      <w:r w:rsidRPr="00386C9A">
        <w:t>Configure</w:t>
      </w:r>
      <w:r>
        <w:t xml:space="preserve"> TrGW Connection Point Request</w:t>
      </w:r>
      <w:r w:rsidRPr="00883C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3EE97783" w14:textId="77777777" w:rsidTr="00BE301E">
        <w:tblPrEx>
          <w:tblCellMar>
            <w:top w:w="0" w:type="dxa"/>
            <w:bottom w:w="0" w:type="dxa"/>
          </w:tblCellMar>
        </w:tblPrEx>
        <w:trPr>
          <w:jc w:val="center"/>
        </w:trPr>
        <w:tc>
          <w:tcPr>
            <w:tcW w:w="3119" w:type="dxa"/>
          </w:tcPr>
          <w:p w14:paraId="62E4B2EA" w14:textId="77777777" w:rsidR="008D0C0C" w:rsidRDefault="008D0C0C" w:rsidP="00BE301E">
            <w:pPr>
              <w:pStyle w:val="TAH"/>
            </w:pPr>
            <w:r>
              <w:t>Address Information</w:t>
            </w:r>
          </w:p>
        </w:tc>
        <w:tc>
          <w:tcPr>
            <w:tcW w:w="3119" w:type="dxa"/>
          </w:tcPr>
          <w:p w14:paraId="7AB0AF71" w14:textId="77777777" w:rsidR="008D0C0C" w:rsidRDefault="008D0C0C" w:rsidP="00BE301E">
            <w:pPr>
              <w:pStyle w:val="TAH"/>
            </w:pPr>
            <w:r>
              <w:t>Control information</w:t>
            </w:r>
          </w:p>
        </w:tc>
        <w:tc>
          <w:tcPr>
            <w:tcW w:w="3119" w:type="dxa"/>
          </w:tcPr>
          <w:p w14:paraId="67478C97" w14:textId="77777777" w:rsidR="008D0C0C" w:rsidRDefault="008D0C0C" w:rsidP="00BE301E">
            <w:pPr>
              <w:pStyle w:val="TAH"/>
            </w:pPr>
            <w:r>
              <w:t>Bearer information</w:t>
            </w:r>
          </w:p>
        </w:tc>
      </w:tr>
      <w:tr w:rsidR="008D0C0C" w14:paraId="64EB5E3E" w14:textId="77777777" w:rsidTr="00BE301E">
        <w:tblPrEx>
          <w:tblCellMar>
            <w:top w:w="0" w:type="dxa"/>
            <w:bottom w:w="0" w:type="dxa"/>
          </w:tblCellMar>
        </w:tblPrEx>
        <w:trPr>
          <w:jc w:val="center"/>
        </w:trPr>
        <w:tc>
          <w:tcPr>
            <w:tcW w:w="3119" w:type="dxa"/>
          </w:tcPr>
          <w:p w14:paraId="1D9AC3B2" w14:textId="77777777" w:rsidR="008D0C0C" w:rsidRDefault="008D0C0C" w:rsidP="00BE301E">
            <w:pPr>
              <w:pStyle w:val="TAL"/>
            </w:pPr>
            <w:r>
              <w:t>If local resources are modified:</w:t>
            </w:r>
          </w:p>
          <w:p w14:paraId="555234BE" w14:textId="77777777" w:rsidR="008D0C0C" w:rsidRDefault="008D0C0C" w:rsidP="00BE301E">
            <w:pPr>
              <w:pStyle w:val="TAL"/>
            </w:pPr>
            <w:r>
              <w:t xml:space="preserve">   Local Descriptor {</w:t>
            </w:r>
          </w:p>
          <w:p w14:paraId="4DBE35E3" w14:textId="77777777" w:rsidR="008D0C0C" w:rsidRDefault="008D0C0C" w:rsidP="00BE301E">
            <w:pPr>
              <w:pStyle w:val="TAL"/>
            </w:pPr>
            <w:r>
              <w:t xml:space="preserve">      Port</w:t>
            </w:r>
          </w:p>
          <w:p w14:paraId="15262FA4" w14:textId="77777777" w:rsidR="008D0C0C" w:rsidRDefault="008D0C0C" w:rsidP="00BE301E">
            <w:pPr>
              <w:pStyle w:val="TAL"/>
            </w:pPr>
            <w:r>
              <w:t xml:space="preserve">      IP Address</w:t>
            </w:r>
          </w:p>
          <w:p w14:paraId="74FE68D0" w14:textId="77777777" w:rsidR="008D0C0C" w:rsidRDefault="008D0C0C" w:rsidP="00BE301E">
            <w:pPr>
              <w:pStyle w:val="TAL"/>
            </w:pPr>
            <w:r>
              <w:t xml:space="preserve">      IP Version </w:t>
            </w:r>
          </w:p>
          <w:p w14:paraId="5F07E347" w14:textId="77777777" w:rsidR="008D0C0C" w:rsidRDefault="008D0C0C" w:rsidP="00BE301E">
            <w:pPr>
              <w:pStyle w:val="TAL"/>
            </w:pPr>
            <w:r>
              <w:t xml:space="preserve">   }</w:t>
            </w:r>
          </w:p>
          <w:p w14:paraId="4CA71467" w14:textId="77777777" w:rsidR="008D0C0C" w:rsidRDefault="008D0C0C" w:rsidP="00BE301E">
            <w:pPr>
              <w:pStyle w:val="TAL"/>
            </w:pPr>
            <w:r>
              <w:t>If remote resources are modified:</w:t>
            </w:r>
          </w:p>
          <w:p w14:paraId="40C685B1" w14:textId="77777777" w:rsidR="008D0C0C" w:rsidRDefault="008D0C0C" w:rsidP="00BE301E">
            <w:pPr>
              <w:pStyle w:val="TAL"/>
            </w:pPr>
            <w:r>
              <w:t xml:space="preserve">   Remote Descriptor {</w:t>
            </w:r>
          </w:p>
          <w:p w14:paraId="1B039BB7" w14:textId="77777777" w:rsidR="008D0C0C" w:rsidRDefault="008D0C0C" w:rsidP="00BE301E">
            <w:pPr>
              <w:pStyle w:val="TAL"/>
            </w:pPr>
            <w:r>
              <w:t xml:space="preserve">      Port</w:t>
            </w:r>
          </w:p>
          <w:p w14:paraId="747968BC" w14:textId="77777777" w:rsidR="008D0C0C" w:rsidRDefault="008D0C0C" w:rsidP="00BE301E">
            <w:pPr>
              <w:pStyle w:val="TAL"/>
            </w:pPr>
            <w:r>
              <w:t xml:space="preserve">      IP Address</w:t>
            </w:r>
          </w:p>
          <w:p w14:paraId="70B3E968" w14:textId="77777777" w:rsidR="008D0C0C" w:rsidRDefault="008D0C0C" w:rsidP="00BE301E">
            <w:pPr>
              <w:pStyle w:val="TAL"/>
            </w:pPr>
            <w:r>
              <w:t xml:space="preserve">      IP Version</w:t>
            </w:r>
          </w:p>
          <w:p w14:paraId="410E3763" w14:textId="77777777" w:rsidR="008D0C0C" w:rsidRDefault="008D0C0C" w:rsidP="00BE301E">
            <w:pPr>
              <w:pStyle w:val="TAL"/>
            </w:pPr>
            <w:r>
              <w:t>}</w:t>
            </w:r>
          </w:p>
        </w:tc>
        <w:tc>
          <w:tcPr>
            <w:tcW w:w="3119" w:type="dxa"/>
          </w:tcPr>
          <w:p w14:paraId="596FAD80" w14:textId="77777777" w:rsidR="008D0C0C" w:rsidRPr="00A021FC" w:rsidRDefault="008D0C0C" w:rsidP="00BE301E">
            <w:pPr>
              <w:pStyle w:val="TAL"/>
            </w:pPr>
            <w:r w:rsidRPr="00A021FC">
              <w:t>Transaction ID = x</w:t>
            </w:r>
          </w:p>
          <w:p w14:paraId="2C5FEDDB" w14:textId="77777777" w:rsidR="008D0C0C" w:rsidRPr="00A021FC" w:rsidRDefault="008D0C0C" w:rsidP="00BE301E">
            <w:pPr>
              <w:pStyle w:val="TAL"/>
            </w:pPr>
            <w:r w:rsidRPr="00A021FC">
              <w:t>Context ID = C1</w:t>
            </w:r>
          </w:p>
          <w:p w14:paraId="7734A2AD" w14:textId="77777777" w:rsidR="007144D5" w:rsidRPr="00A021FC" w:rsidRDefault="008D0C0C" w:rsidP="007144D5">
            <w:pPr>
              <w:pStyle w:val="TAL"/>
            </w:pPr>
            <w:r w:rsidRPr="00A021FC">
              <w:t>Termination ID = T1</w:t>
            </w:r>
          </w:p>
          <w:p w14:paraId="3951C8ED" w14:textId="77777777" w:rsidR="007144D5" w:rsidRPr="00A021FC" w:rsidRDefault="007144D5" w:rsidP="007144D5">
            <w:pPr>
              <w:pStyle w:val="TAL"/>
            </w:pPr>
          </w:p>
          <w:p w14:paraId="1195EC2A" w14:textId="77777777" w:rsidR="007144D5" w:rsidRPr="00FC7432" w:rsidRDefault="007144D5" w:rsidP="007144D5">
            <w:pPr>
              <w:pStyle w:val="TAL"/>
              <w:ind w:left="345" w:hanging="345"/>
            </w:pPr>
            <w:r w:rsidRPr="00FC7432">
              <w:t>If MPS</w:t>
            </w:r>
            <w:r>
              <w:t xml:space="preserve"> priority is modified</w:t>
            </w:r>
            <w:r w:rsidRPr="00FC7432">
              <w:t>:</w:t>
            </w:r>
          </w:p>
          <w:p w14:paraId="3F91C659" w14:textId="77777777" w:rsidR="008D0C0C" w:rsidRPr="00DA36DF" w:rsidRDefault="007144D5" w:rsidP="007144D5">
            <w:pPr>
              <w:pStyle w:val="TAL"/>
            </w:pPr>
            <w:r>
              <w:t xml:space="preserve"> </w:t>
            </w:r>
            <w:r w:rsidRPr="002B053B">
              <w:t xml:space="preserve">  </w:t>
            </w:r>
            <w:r w:rsidRPr="00FC7432">
              <w:t>Priority Indicator</w:t>
            </w:r>
            <w:r>
              <w:t xml:space="preserve"> </w:t>
            </w:r>
            <w:r w:rsidRPr="00FC7432">
              <w:t>= x</w:t>
            </w:r>
            <w:r>
              <w:t xml:space="preserve"> (NOTE 5)</w:t>
            </w:r>
          </w:p>
          <w:p w14:paraId="56731BEC" w14:textId="77777777" w:rsidR="008D0C0C" w:rsidRPr="00DA36DF" w:rsidRDefault="008D0C0C" w:rsidP="00BE301E">
            <w:pPr>
              <w:pStyle w:val="TAL"/>
            </w:pPr>
          </w:p>
          <w:p w14:paraId="1903138A" w14:textId="77777777" w:rsidR="008D0C0C" w:rsidRDefault="008D0C0C" w:rsidP="00BE301E">
            <w:pPr>
              <w:pStyle w:val="TAL"/>
            </w:pPr>
            <w:r>
              <w:t>If Stream Number specified:</w:t>
            </w:r>
          </w:p>
          <w:p w14:paraId="261150B4" w14:textId="77777777" w:rsidR="008D0C0C" w:rsidRDefault="008D0C0C" w:rsidP="00BE301E">
            <w:pPr>
              <w:pStyle w:val="TAL"/>
            </w:pPr>
            <w:r>
              <w:t xml:space="preserve">   Stream Number</w:t>
            </w:r>
          </w:p>
          <w:p w14:paraId="0151CC61" w14:textId="77777777" w:rsidR="008D0C0C" w:rsidRDefault="008D0C0C" w:rsidP="00BE301E">
            <w:pPr>
              <w:pStyle w:val="TAL"/>
            </w:pPr>
          </w:p>
          <w:p w14:paraId="3A1A678D" w14:textId="77777777" w:rsidR="008D0C0C" w:rsidRDefault="008D0C0C" w:rsidP="00BE301E">
            <w:pPr>
              <w:pStyle w:val="TAL"/>
            </w:pPr>
            <w:r>
              <w:t>If Resources for multiple Codecs required:</w:t>
            </w:r>
          </w:p>
          <w:p w14:paraId="22035C8D" w14:textId="77777777" w:rsidR="008D0C0C" w:rsidRDefault="008D0C0C" w:rsidP="00BE301E">
            <w:pPr>
              <w:pStyle w:val="TAL"/>
              <w:rPr>
                <w:rFonts w:hint="eastAsia"/>
              </w:rPr>
            </w:pPr>
            <w:r>
              <w:t xml:space="preserve">   Reserve_Value</w:t>
            </w:r>
          </w:p>
          <w:p w14:paraId="7602415F" w14:textId="77777777" w:rsidR="008D0C0C" w:rsidRDefault="008D0C0C" w:rsidP="00BE301E">
            <w:pPr>
              <w:pStyle w:val="TAL"/>
              <w:rPr>
                <w:rFonts w:hint="eastAsia"/>
              </w:rPr>
            </w:pPr>
          </w:p>
          <w:p w14:paraId="4F92C389" w14:textId="77777777" w:rsidR="008D0C0C" w:rsidRDefault="008D0C0C" w:rsidP="00BE301E">
            <w:pPr>
              <w:pStyle w:val="TAL"/>
            </w:pPr>
            <w:r>
              <w:t xml:space="preserve">If diffserv required:- </w:t>
            </w:r>
          </w:p>
          <w:p w14:paraId="4C643982" w14:textId="77777777" w:rsidR="008D0C0C" w:rsidRDefault="008D0C0C" w:rsidP="00BE301E">
            <w:pPr>
              <w:pStyle w:val="TAL"/>
            </w:pPr>
            <w:r>
              <w:t xml:space="preserve">   Diffserv Code Point</w:t>
            </w:r>
          </w:p>
          <w:p w14:paraId="3BFF08CB" w14:textId="77777777" w:rsidR="008D0C0C" w:rsidRDefault="008D0C0C" w:rsidP="00BE301E">
            <w:pPr>
              <w:pStyle w:val="TAL"/>
            </w:pPr>
            <w:r>
              <w:t>If tagging behaviour</w:t>
            </w:r>
          </w:p>
          <w:p w14:paraId="4201220C" w14:textId="77777777" w:rsidR="008D0C0C" w:rsidRDefault="008D0C0C" w:rsidP="00BE301E">
            <w:pPr>
              <w:pStyle w:val="TAL"/>
            </w:pPr>
            <w:r>
              <w:t xml:space="preserve">   Diffserv Tagging Behaviour</w:t>
            </w:r>
          </w:p>
          <w:p w14:paraId="4083F915" w14:textId="77777777" w:rsidR="008D0C0C" w:rsidRDefault="008D0C0C" w:rsidP="00BE301E">
            <w:pPr>
              <w:pStyle w:val="TAL"/>
            </w:pPr>
          </w:p>
          <w:p w14:paraId="21F7627D" w14:textId="77777777" w:rsidR="008D0C0C" w:rsidRDefault="008D0C0C" w:rsidP="00BE301E">
            <w:pPr>
              <w:pStyle w:val="TAL"/>
            </w:pPr>
            <w:r>
              <w:t>If Remote Source Address Filtering required:-</w:t>
            </w:r>
          </w:p>
          <w:p w14:paraId="2A8A104E" w14:textId="77777777" w:rsidR="008D0C0C" w:rsidRDefault="008D0C0C" w:rsidP="00BE301E">
            <w:pPr>
              <w:pStyle w:val="TAL"/>
            </w:pPr>
            <w:r>
              <w:t xml:space="preserve">   Remote Source Address Filtering</w:t>
            </w:r>
          </w:p>
          <w:p w14:paraId="0DA05156" w14:textId="77777777" w:rsidR="008D0C0C" w:rsidRDefault="008D0C0C" w:rsidP="00BE301E">
            <w:pPr>
              <w:pStyle w:val="TAL"/>
            </w:pPr>
            <w:r>
              <w:t xml:space="preserve">    If </w:t>
            </w:r>
            <w:r w:rsidR="00DB6BF6" w:rsidRPr="00B2247D">
              <w:t>Remote Source Address range required</w:t>
            </w:r>
            <w:r>
              <w:t>:-</w:t>
            </w:r>
          </w:p>
          <w:p w14:paraId="5A5D1147" w14:textId="77777777" w:rsidR="008D0C0C" w:rsidRDefault="008D0C0C" w:rsidP="00BE301E">
            <w:pPr>
              <w:pStyle w:val="TAL"/>
            </w:pPr>
            <w:r>
              <w:t xml:space="preserve">       Remote Source Address Mask</w:t>
            </w:r>
          </w:p>
          <w:p w14:paraId="3F6CC41C" w14:textId="77777777" w:rsidR="008D0C0C" w:rsidRDefault="008D0C0C" w:rsidP="00BE301E">
            <w:pPr>
              <w:pStyle w:val="TAL"/>
            </w:pPr>
            <w:r>
              <w:t xml:space="preserve">    If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14:paraId="4AAC2E8D" w14:textId="77777777" w:rsidR="008D0C0C" w:rsidRDefault="008D0C0C" w:rsidP="00BE301E">
            <w:pPr>
              <w:pStyle w:val="TAL"/>
            </w:pPr>
            <w:r>
              <w:t xml:space="preserve">    required:-</w:t>
            </w:r>
          </w:p>
          <w:p w14:paraId="4A82C2E5" w14:textId="77777777" w:rsidR="008D0C0C" w:rsidRDefault="008D0C0C" w:rsidP="00BE301E">
            <w:pPr>
              <w:pStyle w:val="TAL"/>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14:paraId="157BA5B5" w14:textId="77777777" w:rsidR="008D0C0C" w:rsidRDefault="008D0C0C" w:rsidP="00BE301E">
            <w:pPr>
              <w:pStyle w:val="TAL"/>
            </w:pPr>
            <w:r>
              <w:t xml:space="preserve">        If </w:t>
            </w:r>
            <w:r w:rsidR="00DB6BF6" w:rsidRPr="00B2247D">
              <w:t>individual port</w:t>
            </w:r>
            <w:r>
              <w:t>:-</w:t>
            </w:r>
          </w:p>
          <w:p w14:paraId="4390D46A" w14:textId="77777777" w:rsidR="00DB6BF6" w:rsidRPr="00A13985" w:rsidRDefault="008D0C0C" w:rsidP="00BE301E">
            <w:pPr>
              <w:pStyle w:val="TAL"/>
            </w:pPr>
            <w:r>
              <w:t xml:space="preserve">           </w:t>
            </w:r>
            <w:smartTag w:uri="urn:schemas-microsoft-com:office:smarttags" w:element="place">
              <w:smartTag w:uri="urn:schemas-microsoft-com:office:smarttags" w:element="PlaceName">
                <w:r w:rsidRPr="00A13985">
                  <w:t>Remote</w:t>
                </w:r>
              </w:smartTag>
              <w:r w:rsidRPr="00A13985">
                <w:t xml:space="preserve"> </w:t>
              </w:r>
              <w:smartTag w:uri="urn:schemas-microsoft-com:office:smarttags" w:element="PlaceName">
                <w:r w:rsidRPr="00A13985">
                  <w:t>Source</w:t>
                </w:r>
              </w:smartTag>
              <w:r w:rsidRPr="00A13985">
                <w:t xml:space="preserve"> </w:t>
              </w:r>
              <w:smartTag w:uri="urn:schemas-microsoft-com:office:smarttags" w:element="PlaceType">
                <w:r w:rsidRPr="00A13985">
                  <w:t>Port</w:t>
                </w:r>
              </w:smartTag>
            </w:smartTag>
          </w:p>
          <w:p w14:paraId="2631C12C" w14:textId="77777777" w:rsidR="008D0C0C" w:rsidRPr="00DB6BF6" w:rsidRDefault="00DB6BF6" w:rsidP="00DB6BF6">
            <w:pPr>
              <w:pStyle w:val="TAL"/>
            </w:pPr>
            <w:r w:rsidRPr="00B2247D">
              <w:t xml:space="preserve">   </w:t>
            </w:r>
            <w:r>
              <w:t xml:space="preserve"> </w:t>
            </w:r>
            <w:r w:rsidRPr="00B2247D">
              <w:t xml:space="preserve">    If </w:t>
            </w:r>
            <w:r>
              <w:rPr>
                <w:rFonts w:hint="eastAsia"/>
              </w:rPr>
              <w:t>range of</w:t>
            </w:r>
            <w:r w:rsidRPr="00B2247D">
              <w:t xml:space="preserve"> port</w:t>
            </w:r>
            <w:r>
              <w:rPr>
                <w:rFonts w:hint="eastAsia"/>
              </w:rPr>
              <w:t>s</w:t>
            </w:r>
            <w:r w:rsidRPr="00B2247D">
              <w:t>:</w:t>
            </w:r>
            <w:r w:rsidR="008D0C0C" w:rsidRPr="00DB6BF6">
              <w:t xml:space="preserve"> </w:t>
            </w:r>
          </w:p>
          <w:p w14:paraId="5DCC8694" w14:textId="77777777" w:rsidR="008D0C0C" w:rsidRPr="00A13985" w:rsidRDefault="008D0C0C" w:rsidP="00BE301E">
            <w:pPr>
              <w:pStyle w:val="TAL"/>
            </w:pPr>
            <w:r w:rsidRPr="00A13985">
              <w:t xml:space="preserve">           </w:t>
            </w:r>
            <w:smartTag w:uri="urn:schemas-microsoft-com:office:smarttags" w:element="place">
              <w:smartTag w:uri="urn:schemas-microsoft-com:office:smarttags" w:element="PlaceName">
                <w:r w:rsidRPr="00A13985">
                  <w:t>Remote</w:t>
                </w:r>
              </w:smartTag>
              <w:r w:rsidRPr="00A13985">
                <w:t xml:space="preserve"> </w:t>
              </w:r>
              <w:smartTag w:uri="urn:schemas-microsoft-com:office:smarttags" w:element="PlaceName">
                <w:r w:rsidRPr="00A13985">
                  <w:t>Source</w:t>
                </w:r>
              </w:smartTag>
              <w:r w:rsidRPr="00A13985">
                <w:t xml:space="preserve"> </w:t>
              </w:r>
              <w:smartTag w:uri="urn:schemas-microsoft-com:office:smarttags" w:element="PlaceType">
                <w:r w:rsidRPr="00A13985">
                  <w:t>Port</w:t>
                </w:r>
              </w:smartTag>
              <w:r w:rsidRPr="00A13985">
                <w:t xml:space="preserve"> </w:t>
              </w:r>
              <w:smartTag w:uri="urn:schemas-microsoft-com:office:smarttags" w:element="PlaceType">
                <w:r w:rsidRPr="00A13985">
                  <w:t>Range</w:t>
                </w:r>
              </w:smartTag>
            </w:smartTag>
          </w:p>
          <w:p w14:paraId="0A53D48E" w14:textId="77777777" w:rsidR="008D0C0C" w:rsidRPr="00A13985" w:rsidRDefault="008D0C0C" w:rsidP="00BE301E">
            <w:pPr>
              <w:pStyle w:val="TAL"/>
            </w:pPr>
          </w:p>
          <w:p w14:paraId="4D0DF792" w14:textId="77777777" w:rsidR="008D0C0C" w:rsidRDefault="008D0C0C" w:rsidP="00BE301E">
            <w:pPr>
              <w:pStyle w:val="TAL"/>
            </w:pPr>
            <w:r>
              <w:t>NotificationRequested (Event ID = x,</w:t>
            </w:r>
          </w:p>
          <w:p w14:paraId="2BDF676B" w14:textId="77777777" w:rsidR="00DB6BF6" w:rsidRPr="00B2247D" w:rsidRDefault="008D0C0C" w:rsidP="00DB6BF6">
            <w:pPr>
              <w:keepNext/>
              <w:keepLines/>
              <w:spacing w:after="0"/>
              <w:rPr>
                <w:rFonts w:ascii="Arial" w:hAnsi="Arial"/>
                <w:sz w:val="18"/>
              </w:rPr>
            </w:pPr>
            <w:r>
              <w:t>"termination heartbeat")</w:t>
            </w:r>
          </w:p>
          <w:p w14:paraId="348F435F" w14:textId="77777777" w:rsidR="00DB6BF6" w:rsidRPr="00B2247D" w:rsidRDefault="00DB6BF6" w:rsidP="00DB6BF6">
            <w:pPr>
              <w:keepNext/>
              <w:keepLines/>
              <w:spacing w:after="0"/>
              <w:rPr>
                <w:rFonts w:ascii="Arial" w:hAnsi="Arial"/>
                <w:sz w:val="18"/>
              </w:rPr>
            </w:pPr>
          </w:p>
          <w:p w14:paraId="771862A2" w14:textId="77777777" w:rsidR="008D0C0C" w:rsidRPr="00DB6BF6" w:rsidRDefault="00DB6BF6" w:rsidP="00DB6BF6">
            <w:pPr>
              <w:pStyle w:val="TAL"/>
            </w:pPr>
            <w:r w:rsidRPr="00022D04">
              <w:rPr>
                <w:rFonts w:hint="eastAsia"/>
              </w:rPr>
              <w:t xml:space="preserve">If multiple IP realms: IP realm Identifier = </w:t>
            </w:r>
            <w:r w:rsidRPr="00022D04">
              <w:t>required</w:t>
            </w:r>
            <w:r w:rsidRPr="00022D04">
              <w:rPr>
                <w:rFonts w:hint="eastAsia"/>
              </w:rPr>
              <w:t xml:space="preserve"> IP realm </w:t>
            </w:r>
            <w:r w:rsidRPr="00022D04">
              <w:t>(NOTE 1)</w:t>
            </w:r>
          </w:p>
          <w:p w14:paraId="7D8CD9DB" w14:textId="77777777" w:rsidR="008D0C0C" w:rsidRDefault="008D0C0C" w:rsidP="00BE301E">
            <w:pPr>
              <w:pStyle w:val="TAL"/>
            </w:pPr>
          </w:p>
          <w:p w14:paraId="1F8EB440" w14:textId="77777777" w:rsidR="006E3728" w:rsidRPr="006E4F1A" w:rsidRDefault="006E3728" w:rsidP="006E3728">
            <w:pPr>
              <w:pStyle w:val="TAL"/>
            </w:pPr>
            <w:r>
              <w:t>If Media Inactivity Detection Requir</w:t>
            </w:r>
            <w:r w:rsidRPr="006E4F1A">
              <w:t>ed:</w:t>
            </w:r>
          </w:p>
          <w:p w14:paraId="40A5C14F" w14:textId="77777777" w:rsidR="006E3728" w:rsidRDefault="006E3728" w:rsidP="006E3728">
            <w:pPr>
              <w:pStyle w:val="TAL"/>
              <w:ind w:left="284" w:hanging="284"/>
            </w:pPr>
            <w:r>
              <w:t xml:space="preserve">   </w:t>
            </w:r>
            <w:r w:rsidRPr="006E4F1A">
              <w:t>NotificationRequested (Event ID = x, "</w:t>
            </w:r>
            <w:r>
              <w:t xml:space="preserve">Media Inactivity Detection (Media Inactivity Detection Time, Media Inactivity Detection Direction) </w:t>
            </w:r>
            <w:r w:rsidRPr="006E4F1A">
              <w:t>"</w:t>
            </w:r>
            <w:r>
              <w:t>) (NOTE</w:t>
            </w:r>
            <w:r w:rsidR="005500A0">
              <w:t xml:space="preserve"> 2</w:t>
            </w:r>
            <w:r>
              <w:t>)</w:t>
            </w:r>
          </w:p>
          <w:p w14:paraId="31F5C72C" w14:textId="77777777" w:rsidR="00C77E71" w:rsidRDefault="00C77E71" w:rsidP="006E3728">
            <w:pPr>
              <w:pStyle w:val="TAL"/>
              <w:ind w:left="284" w:hanging="284"/>
              <w:rPr>
                <w:lang w:eastAsia="zh-CN"/>
              </w:rPr>
            </w:pPr>
          </w:p>
          <w:p w14:paraId="3CE6A3CC" w14:textId="77777777" w:rsidR="00C77E71" w:rsidRDefault="00C77E71" w:rsidP="00C77E71">
            <w:pPr>
              <w:pStyle w:val="TAL"/>
              <w:ind w:left="284" w:hanging="284"/>
              <w:rPr>
                <w:lang w:eastAsia="zh-CN"/>
              </w:rPr>
            </w:pPr>
            <w:r>
              <w:rPr>
                <w:lang w:eastAsia="zh-CN"/>
              </w:rPr>
              <w:t>If Sustainable Data Rate Policing Required:-</w:t>
            </w:r>
          </w:p>
          <w:p w14:paraId="7726A784" w14:textId="77777777" w:rsidR="00C77E71" w:rsidRDefault="00C77E71" w:rsidP="00C77E71">
            <w:pPr>
              <w:pStyle w:val="TAL"/>
              <w:ind w:left="284" w:hanging="284"/>
              <w:rPr>
                <w:lang w:eastAsia="zh-CN"/>
              </w:rPr>
            </w:pPr>
            <w:r>
              <w:rPr>
                <w:lang w:eastAsia="zh-CN"/>
              </w:rPr>
              <w:t xml:space="preserve">      Policing Required</w:t>
            </w:r>
          </w:p>
          <w:p w14:paraId="20F56E10" w14:textId="77777777" w:rsidR="00C77E71" w:rsidRDefault="00C77E71" w:rsidP="00C77E71">
            <w:pPr>
              <w:pStyle w:val="TAL"/>
              <w:ind w:left="284" w:hanging="284"/>
              <w:rPr>
                <w:lang w:eastAsia="zh-CN"/>
              </w:rPr>
            </w:pPr>
            <w:r>
              <w:rPr>
                <w:lang w:eastAsia="zh-CN"/>
              </w:rPr>
              <w:t xml:space="preserve">      Sustainable Data Rate</w:t>
            </w:r>
          </w:p>
          <w:p w14:paraId="028C2014" w14:textId="77777777" w:rsidR="00C77E71" w:rsidRDefault="00C77E71" w:rsidP="00C77E71">
            <w:pPr>
              <w:pStyle w:val="TAL"/>
              <w:ind w:left="284" w:hanging="284"/>
              <w:rPr>
                <w:lang w:eastAsia="zh-CN"/>
              </w:rPr>
            </w:pPr>
            <w:r>
              <w:rPr>
                <w:lang w:eastAsia="zh-CN"/>
              </w:rPr>
              <w:t xml:space="preserve">      Maximum Burst Size</w:t>
            </w:r>
          </w:p>
          <w:p w14:paraId="54B73E96" w14:textId="77777777" w:rsidR="00C77E71" w:rsidRDefault="00C77E71" w:rsidP="00C77E71">
            <w:pPr>
              <w:pStyle w:val="TAL"/>
              <w:ind w:left="284" w:hanging="284"/>
              <w:rPr>
                <w:lang w:eastAsia="zh-CN"/>
              </w:rPr>
            </w:pPr>
          </w:p>
          <w:p w14:paraId="14E8D77D" w14:textId="77777777" w:rsidR="00C77E71" w:rsidRDefault="00C77E71" w:rsidP="00C77E71">
            <w:pPr>
              <w:pStyle w:val="TAL"/>
              <w:ind w:left="284" w:hanging="284"/>
              <w:rPr>
                <w:lang w:eastAsia="zh-CN"/>
              </w:rPr>
            </w:pPr>
            <w:r>
              <w:rPr>
                <w:lang w:eastAsia="zh-CN"/>
              </w:rPr>
              <w:t>If peak data rate policing</w:t>
            </w:r>
          </w:p>
          <w:p w14:paraId="439F9C78" w14:textId="77777777" w:rsidR="00C77E71" w:rsidRDefault="00C77E71" w:rsidP="00C77E71">
            <w:pPr>
              <w:pStyle w:val="TAL"/>
              <w:ind w:left="284" w:hanging="284"/>
              <w:rPr>
                <w:lang w:eastAsia="zh-CN"/>
              </w:rPr>
            </w:pPr>
            <w:r>
              <w:rPr>
                <w:lang w:eastAsia="zh-CN"/>
              </w:rPr>
              <w:t xml:space="preserve">      Policing Required</w:t>
            </w:r>
          </w:p>
          <w:p w14:paraId="5D427B10" w14:textId="77777777" w:rsidR="00C77E71" w:rsidRDefault="00C77E71" w:rsidP="00C77E71">
            <w:pPr>
              <w:pStyle w:val="TAL"/>
              <w:ind w:left="284" w:hanging="284"/>
              <w:rPr>
                <w:lang w:eastAsia="zh-CN"/>
              </w:rPr>
            </w:pPr>
            <w:r>
              <w:rPr>
                <w:lang w:eastAsia="zh-CN"/>
              </w:rPr>
              <w:t xml:space="preserve">      Peak Data Rate</w:t>
            </w:r>
          </w:p>
          <w:p w14:paraId="5A77FBFD" w14:textId="77777777" w:rsidR="00C77E71" w:rsidRDefault="00C77E71" w:rsidP="00C77E71">
            <w:pPr>
              <w:pStyle w:val="TAL"/>
              <w:rPr>
                <w:lang w:eastAsia="zh-CN"/>
              </w:rPr>
            </w:pPr>
            <w:r>
              <w:rPr>
                <w:lang w:eastAsia="zh-CN"/>
              </w:rPr>
              <w:t xml:space="preserve">      If Delay Variation required </w:t>
            </w:r>
          </w:p>
          <w:p w14:paraId="480AF752" w14:textId="77777777" w:rsidR="00C77E71" w:rsidRDefault="00C77E71" w:rsidP="00C77E71">
            <w:pPr>
              <w:pStyle w:val="TAL"/>
              <w:ind w:left="284" w:hanging="284"/>
              <w:rPr>
                <w:lang w:eastAsia="zh-CN"/>
              </w:rPr>
            </w:pPr>
            <w:r>
              <w:rPr>
                <w:lang w:eastAsia="zh-CN"/>
              </w:rPr>
              <w:t xml:space="preserve">            Delay Variation Tolerance</w:t>
            </w:r>
          </w:p>
          <w:p w14:paraId="67BED988" w14:textId="77777777" w:rsidR="008D0C0C" w:rsidRDefault="008D0C0C" w:rsidP="00BE301E">
            <w:pPr>
              <w:pStyle w:val="TAL"/>
            </w:pPr>
          </w:p>
          <w:p w14:paraId="1FAC20F5" w14:textId="77777777" w:rsidR="003F59A1" w:rsidRPr="00D2442D" w:rsidRDefault="003F59A1" w:rsidP="003F59A1">
            <w:pPr>
              <w:pStyle w:val="TAL"/>
            </w:pPr>
            <w:r w:rsidRPr="00D2442D">
              <w:t xml:space="preserve">If </w:t>
            </w:r>
            <w:r>
              <w:t>RTCP handling</w:t>
            </w:r>
            <w:r w:rsidRPr="00D2442D">
              <w:t xml:space="preserve"> </w:t>
            </w:r>
            <w:r>
              <w:t>required</w:t>
            </w:r>
            <w:r w:rsidRPr="00D2442D">
              <w:t>:</w:t>
            </w:r>
          </w:p>
          <w:p w14:paraId="297915B8" w14:textId="77777777" w:rsidR="003F59A1" w:rsidRDefault="003F59A1" w:rsidP="003F59A1">
            <w:pPr>
              <w:pStyle w:val="TAL"/>
            </w:pPr>
            <w:r w:rsidRPr="00D2442D">
              <w:t xml:space="preserve">   </w:t>
            </w:r>
            <w:r>
              <w:t>RTCP allocation</w:t>
            </w:r>
          </w:p>
          <w:p w14:paraId="25430EF5" w14:textId="77777777" w:rsidR="005500A0" w:rsidRDefault="005500A0" w:rsidP="003F59A1">
            <w:pPr>
              <w:pStyle w:val="TAL"/>
            </w:pPr>
          </w:p>
          <w:p w14:paraId="18A1A20D" w14:textId="77777777" w:rsidR="005500A0" w:rsidRDefault="005500A0" w:rsidP="005500A0">
            <w:pPr>
              <w:pStyle w:val="TAL"/>
            </w:pPr>
            <w:r w:rsidRPr="003C7525">
              <w:t xml:space="preserve">If ECN </w:t>
            </w:r>
            <w:r>
              <w:t xml:space="preserve">transparent </w:t>
            </w:r>
            <w:r w:rsidRPr="003C7525">
              <w:t>support required:</w:t>
            </w:r>
            <w:r w:rsidRPr="003C7525" w:rsidDel="00604958">
              <w:t xml:space="preserve"> </w:t>
            </w:r>
            <w:r>
              <w:t xml:space="preserve">   </w:t>
            </w:r>
            <w:r w:rsidRPr="003C7525">
              <w:t>ECN Enable = "True"</w:t>
            </w:r>
          </w:p>
          <w:p w14:paraId="0BD2866C" w14:textId="77777777" w:rsidR="005500A0" w:rsidRDefault="005500A0" w:rsidP="005500A0">
            <w:pPr>
              <w:pStyle w:val="TAL"/>
            </w:pPr>
            <w:r>
              <w:lastRenderedPageBreak/>
              <w:t xml:space="preserve">   Initiation Method = "inactive"</w:t>
            </w:r>
          </w:p>
          <w:p w14:paraId="267B8B78" w14:textId="77777777" w:rsidR="005500A0" w:rsidRDefault="005500A0" w:rsidP="005500A0">
            <w:pPr>
              <w:pStyle w:val="TAL"/>
            </w:pPr>
          </w:p>
          <w:p w14:paraId="6CA230D7" w14:textId="77777777" w:rsidR="005500A0" w:rsidRDefault="005500A0" w:rsidP="005500A0">
            <w:pPr>
              <w:pStyle w:val="TAL"/>
            </w:pPr>
            <w:r>
              <w:t>If ECN Endpoint support required</w:t>
            </w:r>
          </w:p>
          <w:p w14:paraId="2538956E" w14:textId="77777777" w:rsidR="005500A0" w:rsidRPr="005500A0" w:rsidRDefault="005500A0" w:rsidP="005500A0">
            <w:pPr>
              <w:pStyle w:val="TAL"/>
            </w:pPr>
            <w:r>
              <w:t xml:space="preserve">     </w:t>
            </w:r>
            <w:r w:rsidRPr="003C7525">
              <w:t>ECN Enable = "True"</w:t>
            </w:r>
          </w:p>
          <w:p w14:paraId="06C9510A" w14:textId="77777777" w:rsidR="005500A0" w:rsidRDefault="005500A0" w:rsidP="005500A0">
            <w:pPr>
              <w:pStyle w:val="TAL"/>
            </w:pPr>
            <w:r>
              <w:t xml:space="preserve">    Initiation Method = "ECN Initiation </w:t>
            </w:r>
          </w:p>
          <w:p w14:paraId="7436A952" w14:textId="77777777" w:rsidR="005500A0" w:rsidRPr="00A021FC" w:rsidRDefault="005500A0" w:rsidP="005500A0">
            <w:pPr>
              <w:pStyle w:val="TAL"/>
            </w:pPr>
            <w:r>
              <w:t xml:space="preserve">    </w:t>
            </w:r>
            <w:r w:rsidRPr="00A021FC">
              <w:t>Method"  NOTE</w:t>
            </w:r>
            <w:r w:rsidR="00171380" w:rsidRPr="00A021FC">
              <w:t xml:space="preserve"> </w:t>
            </w:r>
            <w:r w:rsidRPr="00A021FC">
              <w:t>3</w:t>
            </w:r>
          </w:p>
          <w:p w14:paraId="700AB3EF" w14:textId="77777777" w:rsidR="005500A0" w:rsidRPr="00A021FC" w:rsidRDefault="005500A0" w:rsidP="005500A0">
            <w:pPr>
              <w:pStyle w:val="TAL"/>
            </w:pPr>
          </w:p>
          <w:p w14:paraId="65A5CF7C" w14:textId="77777777" w:rsidR="005500A0" w:rsidRPr="00A021FC" w:rsidRDefault="005500A0" w:rsidP="005500A0">
            <w:pPr>
              <w:pStyle w:val="TAL"/>
            </w:pPr>
            <w:r w:rsidRPr="00A021FC">
              <w:t xml:space="preserve">      Congestion Response = "ECN  </w:t>
            </w:r>
          </w:p>
          <w:p w14:paraId="2515A509" w14:textId="77777777" w:rsidR="00171380" w:rsidRPr="00A021FC" w:rsidRDefault="005500A0" w:rsidP="00171380">
            <w:pPr>
              <w:pStyle w:val="TAL"/>
            </w:pPr>
            <w:r w:rsidRPr="00A021FC">
              <w:t xml:space="preserve">           Congestion Response"</w:t>
            </w:r>
          </w:p>
          <w:p w14:paraId="4A690DB4" w14:textId="77777777" w:rsidR="005500A0" w:rsidRPr="00A021FC" w:rsidRDefault="00171380" w:rsidP="00171380">
            <w:pPr>
              <w:pStyle w:val="TAL"/>
              <w:jc w:val="center"/>
            </w:pPr>
            <w:r w:rsidRPr="00A021FC">
              <w:t>NOTE 4</w:t>
            </w:r>
          </w:p>
          <w:p w14:paraId="3B3F9E83" w14:textId="77777777" w:rsidR="00171380" w:rsidRPr="00A021FC" w:rsidRDefault="005500A0" w:rsidP="00171380">
            <w:pPr>
              <w:pStyle w:val="TAL"/>
            </w:pPr>
            <w:r w:rsidRPr="00A021FC">
              <w:t xml:space="preserve">      ECN Mode = "ECN mode"</w:t>
            </w:r>
          </w:p>
          <w:p w14:paraId="12B0E58E" w14:textId="77777777" w:rsidR="005500A0" w:rsidRPr="00BE2C3F" w:rsidRDefault="00171380" w:rsidP="00171380">
            <w:pPr>
              <w:pStyle w:val="TAL"/>
              <w:jc w:val="center"/>
            </w:pPr>
            <w:r w:rsidRPr="00BE2C3F">
              <w:t>NOTE 4</w:t>
            </w:r>
          </w:p>
          <w:p w14:paraId="27632386" w14:textId="77777777" w:rsidR="005500A0" w:rsidRDefault="005500A0" w:rsidP="005500A0">
            <w:pPr>
              <w:pStyle w:val="TAL"/>
            </w:pPr>
            <w:r w:rsidRPr="00BE2C3F">
              <w:t xml:space="preserve">      </w:t>
            </w:r>
            <w:r>
              <w:t>ECT Marking  = "ECN ECT</w:t>
            </w:r>
          </w:p>
          <w:p w14:paraId="2156823B" w14:textId="77777777" w:rsidR="005500A0" w:rsidRDefault="005500A0" w:rsidP="005500A0">
            <w:pPr>
              <w:pStyle w:val="TAL"/>
            </w:pPr>
            <w:r>
              <w:t xml:space="preserve">           marking"</w:t>
            </w:r>
            <w:r w:rsidR="00171380">
              <w:t xml:space="preserve"> NOTE 4</w:t>
            </w:r>
          </w:p>
          <w:p w14:paraId="0ECECDE7" w14:textId="77777777" w:rsidR="00171380" w:rsidRDefault="00171380" w:rsidP="00171380">
            <w:pPr>
              <w:pStyle w:val="TAL"/>
            </w:pPr>
          </w:p>
          <w:p w14:paraId="2EBDE0CC" w14:textId="77777777" w:rsidR="00171380" w:rsidRDefault="00171380" w:rsidP="00171380">
            <w:pPr>
              <w:pStyle w:val="TAL"/>
            </w:pPr>
            <w:r>
              <w:t xml:space="preserve">      RTCP Feedback  = "ECN RTCP</w:t>
            </w:r>
          </w:p>
          <w:p w14:paraId="4565CFB2" w14:textId="77777777" w:rsidR="00171380" w:rsidRDefault="00171380" w:rsidP="00171380">
            <w:pPr>
              <w:pStyle w:val="TAL"/>
            </w:pPr>
            <w:r>
              <w:t xml:space="preserve">           Feedback" NOTE 4</w:t>
            </w:r>
          </w:p>
          <w:p w14:paraId="6DDDB47B" w14:textId="77777777" w:rsidR="00171380" w:rsidRDefault="00171380" w:rsidP="00171380">
            <w:pPr>
              <w:pStyle w:val="TAL"/>
            </w:pPr>
          </w:p>
          <w:p w14:paraId="6D61C433" w14:textId="77777777" w:rsidR="00171380" w:rsidRDefault="00171380" w:rsidP="00171380">
            <w:pPr>
              <w:pStyle w:val="TAL"/>
            </w:pPr>
            <w:r>
              <w:t xml:space="preserve">      XR Summary Report = "ECN XR</w:t>
            </w:r>
          </w:p>
          <w:p w14:paraId="5AB0B98F" w14:textId="77777777" w:rsidR="00171380" w:rsidRDefault="00171380" w:rsidP="00171380">
            <w:pPr>
              <w:pStyle w:val="TAL"/>
            </w:pPr>
            <w:r>
              <w:t xml:space="preserve">           Summary Report" NOTE 4</w:t>
            </w:r>
          </w:p>
          <w:p w14:paraId="48CB857B" w14:textId="77777777" w:rsidR="005500A0" w:rsidRPr="003C7525" w:rsidRDefault="005500A0" w:rsidP="005500A0">
            <w:pPr>
              <w:pStyle w:val="TAL"/>
            </w:pPr>
          </w:p>
          <w:p w14:paraId="42CC940E" w14:textId="77777777" w:rsidR="005500A0" w:rsidRPr="003C7525" w:rsidRDefault="005500A0" w:rsidP="005500A0">
            <w:pPr>
              <w:pStyle w:val="TAL"/>
            </w:pPr>
            <w:r w:rsidRPr="003C7525">
              <w:t xml:space="preserve">  </w:t>
            </w:r>
            <w:r>
              <w:t xml:space="preserve">   </w:t>
            </w:r>
            <w:r w:rsidRPr="003C7525">
              <w:t>If notification of ECN Failure</w:t>
            </w:r>
          </w:p>
          <w:p w14:paraId="3D58A4CB" w14:textId="77777777" w:rsidR="005500A0" w:rsidRPr="003C7525" w:rsidRDefault="005500A0" w:rsidP="005500A0">
            <w:pPr>
              <w:pStyle w:val="TAL"/>
            </w:pPr>
            <w:r w:rsidRPr="003C7525">
              <w:t xml:space="preserve">   </w:t>
            </w:r>
            <w:r>
              <w:t xml:space="preserve">      </w:t>
            </w:r>
            <w:r w:rsidRPr="003C7525">
              <w:t>Report:</w:t>
            </w:r>
          </w:p>
          <w:p w14:paraId="0CB6D312" w14:textId="77777777" w:rsidR="005500A0" w:rsidRPr="003C7525" w:rsidRDefault="005500A0" w:rsidP="005500A0">
            <w:pPr>
              <w:pStyle w:val="TAL"/>
              <w:ind w:left="284" w:hanging="284"/>
            </w:pPr>
            <w:r w:rsidRPr="003C7525">
              <w:t xml:space="preserve">     </w:t>
            </w:r>
            <w:r>
              <w:t xml:space="preserve">    </w:t>
            </w:r>
            <w:r w:rsidRPr="003C7525">
              <w:t>NotificationRequested (Event ID</w:t>
            </w:r>
          </w:p>
          <w:p w14:paraId="5CCC0C6A" w14:textId="77777777" w:rsidR="005500A0" w:rsidDel="004B53A5" w:rsidRDefault="005500A0" w:rsidP="005500A0">
            <w:pPr>
              <w:pStyle w:val="TAL"/>
              <w:ind w:left="284" w:hanging="284"/>
            </w:pPr>
            <w:r w:rsidRPr="003C7525">
              <w:t xml:space="preserve">     = x,"</w:t>
            </w:r>
            <w:r w:rsidR="001D4B18">
              <w:t xml:space="preserve"> ECN F</w:t>
            </w:r>
            <w:r w:rsidRPr="003C7525">
              <w:t>ail</w:t>
            </w:r>
            <w:r w:rsidR="001D4B18">
              <w:t>ure</w:t>
            </w:r>
            <w:r w:rsidRPr="003C7525">
              <w:t>")</w:t>
            </w:r>
          </w:p>
          <w:p w14:paraId="1B05252A" w14:textId="77777777" w:rsidR="00E3103B" w:rsidRPr="00810078" w:rsidRDefault="00E3103B" w:rsidP="00E3103B">
            <w:pPr>
              <w:pStyle w:val="TAL"/>
            </w:pPr>
          </w:p>
          <w:p w14:paraId="2F6F69E4" w14:textId="77777777" w:rsidR="00E3103B" w:rsidRPr="00810078" w:rsidRDefault="00E3103B" w:rsidP="00E3103B">
            <w:pPr>
              <w:pStyle w:val="TAL"/>
            </w:pPr>
            <w:r w:rsidRPr="00810078">
              <w:t xml:space="preserve">  If full </w:t>
            </w:r>
            <w:r w:rsidRPr="00810078">
              <w:rPr>
                <w:rFonts w:hint="eastAsia"/>
              </w:rPr>
              <w:t>ICE</w:t>
            </w:r>
            <w:r w:rsidRPr="00810078">
              <w:t xml:space="preserve"> is applied:</w:t>
            </w:r>
          </w:p>
          <w:p w14:paraId="603E1B0E" w14:textId="77777777" w:rsidR="00E3103B" w:rsidRPr="00810078" w:rsidRDefault="00E3103B" w:rsidP="00E3103B">
            <w:pPr>
              <w:pStyle w:val="TAL"/>
            </w:pPr>
            <w:r w:rsidRPr="00810078">
              <w:t xml:space="preserve">      Send Connectivity Check</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14:paraId="49A0D003" w14:textId="77777777" w:rsidR="00E3103B" w:rsidRPr="00810078" w:rsidRDefault="00E3103B" w:rsidP="00E3103B">
            <w:pPr>
              <w:pStyle w:val="TAL"/>
            </w:pPr>
            <w:r w:rsidRPr="00810078">
              <w:t xml:space="preserve">     </w:t>
            </w:r>
            <w:r>
              <w:rPr>
                <w:rFonts w:hint="eastAsia"/>
                <w:lang w:eastAsia="zh-CN"/>
              </w:rPr>
              <w:t xml:space="preserve">If </w:t>
            </w:r>
            <w:r w:rsidRPr="00810078">
              <w:t xml:space="preserve">notification of </w:t>
            </w:r>
            <w:r w:rsidRPr="00810078">
              <w:rPr>
                <w:rFonts w:hint="eastAsia"/>
              </w:rPr>
              <w:t xml:space="preserve">ICE Connectivity Check Result </w:t>
            </w:r>
            <w:r w:rsidRPr="00810078">
              <w:t>Report:</w:t>
            </w:r>
          </w:p>
          <w:p w14:paraId="3958DA75" w14:textId="77777777" w:rsidR="00E3103B" w:rsidRPr="00810078" w:rsidRDefault="00E3103B" w:rsidP="00E3103B">
            <w:pPr>
              <w:pStyle w:val="TAL"/>
              <w:ind w:left="810" w:hangingChars="450" w:hanging="810"/>
              <w:rPr>
                <w:rFonts w:hint="eastAsia"/>
              </w:rPr>
            </w:pPr>
            <w:r w:rsidRPr="00810078">
              <w:t xml:space="preserve">         NotificationRequested (Event</w:t>
            </w:r>
            <w:r w:rsidRPr="00810078">
              <w:rPr>
                <w:rFonts w:hint="eastAsia"/>
              </w:rPr>
              <w:t xml:space="preserve"> </w:t>
            </w:r>
            <w:r w:rsidRPr="00810078">
              <w:t>ID= x</w:t>
            </w:r>
            <w:r w:rsidRPr="00810078">
              <w:rPr>
                <w:rFonts w:hint="eastAsia"/>
              </w:rPr>
              <w:t>x</w:t>
            </w:r>
            <w:r w:rsidRPr="00810078">
              <w:t>,</w:t>
            </w:r>
          </w:p>
          <w:p w14:paraId="20C18C67" w14:textId="77777777" w:rsidR="00E3103B" w:rsidRPr="00810078" w:rsidDel="004B53A5" w:rsidRDefault="00E3103B" w:rsidP="00E3103B">
            <w:pPr>
              <w:pStyle w:val="TAL"/>
              <w:ind w:firstLineChars="300" w:firstLine="540"/>
            </w:pPr>
            <w:r w:rsidRPr="00810078">
              <w:t>"</w:t>
            </w:r>
            <w:r w:rsidRPr="00810078">
              <w:rPr>
                <w:rFonts w:hint="eastAsia"/>
              </w:rPr>
              <w:t>Connectivity Check Result</w:t>
            </w:r>
            <w:r w:rsidRPr="00810078">
              <w:t>")</w:t>
            </w:r>
          </w:p>
          <w:p w14:paraId="3C34135A" w14:textId="77777777" w:rsidR="00E3103B" w:rsidRPr="00810078" w:rsidRDefault="00E3103B" w:rsidP="00E3103B">
            <w:pPr>
              <w:pStyle w:val="TAL"/>
            </w:pPr>
            <w:r w:rsidRPr="00810078">
              <w:t xml:space="preserve">      If notification of New Peer Reflexive Candidate:</w:t>
            </w:r>
          </w:p>
          <w:p w14:paraId="34D7258F" w14:textId="77777777" w:rsidR="00E3103B" w:rsidRPr="00810078" w:rsidRDefault="00E3103B" w:rsidP="00E3103B">
            <w:pPr>
              <w:pStyle w:val="TAL"/>
              <w:ind w:left="284" w:hanging="284"/>
            </w:pPr>
            <w:r w:rsidRPr="00810078">
              <w:t xml:space="preserve">         NotificationRequested (Event     ID</w:t>
            </w:r>
          </w:p>
          <w:p w14:paraId="3CC8ABD3" w14:textId="77777777" w:rsidR="00E3103B" w:rsidRPr="00810078" w:rsidRDefault="00E3103B" w:rsidP="00E3103B">
            <w:pPr>
              <w:pStyle w:val="TAL"/>
              <w:rPr>
                <w:rFonts w:hint="eastAsia"/>
              </w:rPr>
            </w:pPr>
            <w:r w:rsidRPr="00810078">
              <w:t xml:space="preserve">     = </w:t>
            </w:r>
            <w:r w:rsidRPr="00810078">
              <w:rPr>
                <w:rFonts w:hint="eastAsia"/>
              </w:rPr>
              <w:t>xy</w:t>
            </w:r>
            <w:r w:rsidRPr="00810078">
              <w:t>," New Peer Reflexive Candidate ")</w:t>
            </w:r>
          </w:p>
          <w:p w14:paraId="7974A56D" w14:textId="77777777" w:rsidR="00BB3C43" w:rsidRPr="00810078" w:rsidRDefault="00E3103B" w:rsidP="00BB3C43">
            <w:pPr>
              <w:pStyle w:val="TAL"/>
            </w:pPr>
            <w:r w:rsidRPr="00810078">
              <w:t xml:space="preserve">      Send </w:t>
            </w:r>
            <w:r w:rsidRPr="00810078">
              <w:rPr>
                <w:rFonts w:hint="eastAsia"/>
              </w:rPr>
              <w:t xml:space="preserve">Additional </w:t>
            </w:r>
            <w:r w:rsidRPr="00810078">
              <w:t>Connectivity Check</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14:paraId="0AFB3665" w14:textId="77777777" w:rsidR="00BB3C43" w:rsidRDefault="00BB3C43" w:rsidP="00BB3C43">
            <w:pPr>
              <w:pStyle w:val="TAL"/>
            </w:pPr>
          </w:p>
          <w:p w14:paraId="62627477" w14:textId="77777777" w:rsidR="00BB3C43" w:rsidRDefault="00BB3C43" w:rsidP="00BB3C43">
            <w:pPr>
              <w:pStyle w:val="TAL"/>
            </w:pPr>
            <w:r>
              <w:t>If media is "message":</w:t>
            </w:r>
          </w:p>
          <w:p w14:paraId="761AE6C6" w14:textId="77777777" w:rsidR="00BB3C43" w:rsidRPr="002B053B" w:rsidRDefault="00BB3C43" w:rsidP="00BB3C43">
            <w:pPr>
              <w:pStyle w:val="TAL"/>
            </w:pPr>
            <w:r w:rsidRPr="002B053B">
              <w:t xml:space="preserve">   If </w:t>
            </w:r>
            <w:r>
              <w:t>B-ALG for MSRP</w:t>
            </w:r>
            <w:r w:rsidRPr="002B053B">
              <w:t xml:space="preserve"> required:</w:t>
            </w:r>
          </w:p>
          <w:p w14:paraId="01142934" w14:textId="77777777" w:rsidR="00E3103B" w:rsidRPr="00810078" w:rsidDel="004B53A5" w:rsidRDefault="00BB3C43" w:rsidP="00E3103B">
            <w:pPr>
              <w:pStyle w:val="TAL"/>
              <w:rPr>
                <w:rFonts w:hint="eastAsia"/>
              </w:rPr>
            </w:pPr>
            <w:r w:rsidRPr="002B053B">
              <w:t xml:space="preserve">      </w:t>
            </w:r>
            <w:r w:rsidRPr="007D18E0">
              <w:t xml:space="preserve">Application-aware MSRP </w:t>
            </w:r>
            <w:r>
              <w:br/>
              <w:t xml:space="preserve">      </w:t>
            </w:r>
            <w:r w:rsidRPr="007D18E0">
              <w:t>interworking request</w:t>
            </w:r>
          </w:p>
          <w:p w14:paraId="7D7D5953" w14:textId="77777777" w:rsidR="008D0C0C" w:rsidRDefault="008D0C0C" w:rsidP="00BE301E">
            <w:pPr>
              <w:pStyle w:val="TAL"/>
            </w:pPr>
          </w:p>
        </w:tc>
        <w:tc>
          <w:tcPr>
            <w:tcW w:w="3119" w:type="dxa"/>
          </w:tcPr>
          <w:p w14:paraId="4CD8B027" w14:textId="77777777" w:rsidR="00A021FC" w:rsidRDefault="00A021FC" w:rsidP="00A021FC">
            <w:pPr>
              <w:pStyle w:val="TAL"/>
            </w:pPr>
            <w:r>
              <w:lastRenderedPageBreak/>
              <w:t>If local resources are modified:</w:t>
            </w:r>
          </w:p>
          <w:p w14:paraId="2FEA95DF" w14:textId="77777777" w:rsidR="00A021FC" w:rsidRDefault="00A021FC" w:rsidP="00A021FC">
            <w:pPr>
              <w:pStyle w:val="TAL"/>
            </w:pPr>
            <w:r>
              <w:t xml:space="preserve">   Local Descriptor { </w:t>
            </w:r>
          </w:p>
          <w:p w14:paraId="55844D59" w14:textId="77777777" w:rsidR="00A021FC" w:rsidRDefault="00A021FC" w:rsidP="00A021FC">
            <w:pPr>
              <w:pStyle w:val="TAL"/>
            </w:pPr>
            <w:r>
              <w:t xml:space="preserve">   If media is "audio" or "video":</w:t>
            </w:r>
          </w:p>
          <w:p w14:paraId="4F983828" w14:textId="77777777" w:rsidR="00A021FC" w:rsidRDefault="00A021FC" w:rsidP="00A021FC">
            <w:pPr>
              <w:pStyle w:val="TAL"/>
            </w:pPr>
            <w:r>
              <w:t xml:space="preserve">      Codec List</w:t>
            </w:r>
          </w:p>
          <w:p w14:paraId="1DAF34CB" w14:textId="77777777" w:rsidR="00A021FC" w:rsidRDefault="00A021FC" w:rsidP="00A021FC">
            <w:pPr>
              <w:pStyle w:val="TAL"/>
            </w:pPr>
            <w:r>
              <w:t xml:space="preserve">      RTP Payloads </w:t>
            </w:r>
          </w:p>
          <w:p w14:paraId="6589168D" w14:textId="77777777" w:rsidR="00A021FC" w:rsidRDefault="00A021FC" w:rsidP="00A021FC">
            <w:pPr>
              <w:pStyle w:val="TAL"/>
            </w:pPr>
            <w:r>
              <w:t xml:space="preserve">      Rtpbw</w:t>
            </w:r>
          </w:p>
          <w:p w14:paraId="57331203" w14:textId="77777777" w:rsidR="00A021FC" w:rsidRDefault="00A021FC" w:rsidP="00A021FC">
            <w:pPr>
              <w:pStyle w:val="TAL"/>
            </w:pPr>
            <w:r>
              <w:t xml:space="preserve">      If RTCP bandwidth</w:t>
            </w:r>
          </w:p>
          <w:p w14:paraId="5D46E16B" w14:textId="77777777" w:rsidR="00A021FC" w:rsidRDefault="00A021FC" w:rsidP="00A021FC">
            <w:pPr>
              <w:pStyle w:val="TAL"/>
            </w:pPr>
            <w:r>
              <w:t xml:space="preserve">         RtcpbwRS</w:t>
            </w:r>
          </w:p>
          <w:p w14:paraId="0342A808" w14:textId="77777777" w:rsidR="00A021FC" w:rsidRPr="00297ECD" w:rsidRDefault="00A021FC" w:rsidP="00A021FC">
            <w:pPr>
              <w:pStyle w:val="TAL"/>
            </w:pPr>
            <w:r>
              <w:t xml:space="preserve">         RtcpbwRR </w:t>
            </w:r>
            <w:r w:rsidRPr="00297ECD">
              <w:t xml:space="preserve">   </w:t>
            </w:r>
          </w:p>
          <w:p w14:paraId="2F34EC6F" w14:textId="77777777" w:rsidR="00A021FC" w:rsidRPr="00297ECD" w:rsidRDefault="00A021FC" w:rsidP="00A021FC">
            <w:pPr>
              <w:pStyle w:val="TAL"/>
            </w:pPr>
            <w:r w:rsidRPr="00297ECD">
              <w:t xml:space="preserve">   If media is "video": </w:t>
            </w:r>
          </w:p>
          <w:p w14:paraId="1C5F3AA4" w14:textId="77777777" w:rsidR="00A021FC" w:rsidRPr="00297ECD" w:rsidRDefault="00A021FC" w:rsidP="00A021FC">
            <w:pPr>
              <w:pStyle w:val="TAL"/>
            </w:pPr>
            <w:r w:rsidRPr="00297ECD">
              <w:t xml:space="preserve">      If CVO required:</w:t>
            </w:r>
          </w:p>
          <w:p w14:paraId="0C5967AB" w14:textId="77777777" w:rsidR="00A021FC" w:rsidRPr="00297ECD" w:rsidRDefault="00A021FC" w:rsidP="00A021FC">
            <w:pPr>
              <w:pStyle w:val="TAL"/>
            </w:pPr>
            <w:r w:rsidRPr="00297ECD">
              <w:tab/>
              <w:t xml:space="preserve">    Extended Header for CVO</w:t>
            </w:r>
          </w:p>
          <w:p w14:paraId="5CEAC68A" w14:textId="77777777" w:rsidR="00A021FC" w:rsidRDefault="00A021FC" w:rsidP="00A021FC">
            <w:pPr>
              <w:pStyle w:val="TAL"/>
            </w:pPr>
            <w:r w:rsidRPr="00297ECD">
              <w:t xml:space="preserve">         (NOTE </w:t>
            </w:r>
            <w:r>
              <w:t xml:space="preserve">6, </w:t>
            </w:r>
            <w:r w:rsidRPr="00297ECD">
              <w:t xml:space="preserve">NOTE </w:t>
            </w:r>
            <w:r>
              <w:t>7</w:t>
            </w:r>
            <w:r w:rsidRPr="00297ECD">
              <w:t>)</w:t>
            </w:r>
            <w:r>
              <w:t xml:space="preserve">  </w:t>
            </w:r>
          </w:p>
          <w:p w14:paraId="35CF778C" w14:textId="77777777" w:rsidR="00A021FC" w:rsidRPr="00297ECD" w:rsidRDefault="00A021FC" w:rsidP="00A021FC">
            <w:pPr>
              <w:pStyle w:val="TAL"/>
            </w:pPr>
            <w:r>
              <w:t xml:space="preserve">   </w:t>
            </w:r>
            <w:r w:rsidRPr="00297ECD">
              <w:t xml:space="preserve">If media is "video": </w:t>
            </w:r>
          </w:p>
          <w:p w14:paraId="732A0069" w14:textId="77777777" w:rsidR="00A021FC" w:rsidRPr="00297ECD" w:rsidRDefault="00A021FC" w:rsidP="00A021FC">
            <w:pPr>
              <w:pStyle w:val="TAL"/>
            </w:pPr>
            <w:r w:rsidRPr="00297ECD">
              <w:t xml:space="preserve">   </w:t>
            </w:r>
            <w:r>
              <w:t xml:space="preserve">   </w:t>
            </w:r>
            <w:r w:rsidRPr="00297ECD">
              <w:t xml:space="preserve">If </w:t>
            </w:r>
            <w:r>
              <w:t>imageattr negotiation</w:t>
            </w:r>
            <w:r w:rsidRPr="00297ECD">
              <w:t>:</w:t>
            </w:r>
          </w:p>
          <w:p w14:paraId="2D5EB215" w14:textId="77777777" w:rsidR="00A021FC" w:rsidRPr="00297ECD" w:rsidRDefault="00A021FC" w:rsidP="00A021FC">
            <w:pPr>
              <w:pStyle w:val="TAL"/>
            </w:pPr>
            <w:r w:rsidRPr="00297ECD">
              <w:tab/>
            </w:r>
            <w:r>
              <w:t xml:space="preserve">    Generic Image Attribute</w:t>
            </w:r>
          </w:p>
          <w:p w14:paraId="24E2A5E0" w14:textId="77777777" w:rsidR="00A021FC" w:rsidRDefault="00A021FC" w:rsidP="00A021FC">
            <w:pPr>
              <w:pStyle w:val="TAL"/>
            </w:pPr>
            <w:r w:rsidRPr="00297ECD">
              <w:t xml:space="preserve">     </w:t>
            </w:r>
            <w:r>
              <w:t xml:space="preserve">    </w:t>
            </w:r>
            <w:r w:rsidRPr="00297ECD">
              <w:t xml:space="preserve">(NOTE </w:t>
            </w:r>
            <w:r>
              <w:t>8</w:t>
            </w:r>
            <w:r w:rsidRPr="00297ECD">
              <w:t>)</w:t>
            </w:r>
          </w:p>
          <w:p w14:paraId="2602387A" w14:textId="77777777" w:rsidR="00A021FC" w:rsidRDefault="00A021FC" w:rsidP="00A021FC">
            <w:pPr>
              <w:pStyle w:val="TAL"/>
            </w:pPr>
          </w:p>
          <w:p w14:paraId="3E3D5957" w14:textId="77777777" w:rsidR="00A021FC" w:rsidRDefault="00A021FC" w:rsidP="00A021FC">
            <w:pPr>
              <w:pStyle w:val="TAL"/>
            </w:pPr>
            <w:r>
              <w:t xml:space="preserve">   }</w:t>
            </w:r>
          </w:p>
          <w:p w14:paraId="52994136" w14:textId="77777777" w:rsidR="00A021FC" w:rsidRDefault="00A021FC" w:rsidP="00A021FC">
            <w:pPr>
              <w:pStyle w:val="TAL"/>
            </w:pPr>
            <w:r>
              <w:t>If remote resources are modified:</w:t>
            </w:r>
          </w:p>
          <w:p w14:paraId="5C678FF4" w14:textId="77777777" w:rsidR="00A021FC" w:rsidRDefault="00A021FC" w:rsidP="00A021FC">
            <w:pPr>
              <w:pStyle w:val="TAL"/>
            </w:pPr>
            <w:r>
              <w:t xml:space="preserve">   Remote Descriptor {</w:t>
            </w:r>
          </w:p>
          <w:p w14:paraId="0C0A6D98" w14:textId="77777777" w:rsidR="00A021FC" w:rsidRDefault="00A021FC" w:rsidP="00A021FC">
            <w:pPr>
              <w:pStyle w:val="TAL"/>
            </w:pPr>
            <w:r>
              <w:t xml:space="preserve">   If media is "audio" or "video":</w:t>
            </w:r>
          </w:p>
          <w:p w14:paraId="071B0D8E" w14:textId="77777777" w:rsidR="00A021FC" w:rsidRDefault="00A021FC" w:rsidP="00A021FC">
            <w:pPr>
              <w:pStyle w:val="TAL"/>
            </w:pPr>
            <w:r>
              <w:t xml:space="preserve">      Codec List</w:t>
            </w:r>
          </w:p>
          <w:p w14:paraId="33E3AFF1" w14:textId="77777777" w:rsidR="00A021FC" w:rsidRDefault="00A021FC" w:rsidP="00A021FC">
            <w:pPr>
              <w:pStyle w:val="TAL"/>
            </w:pPr>
            <w:r>
              <w:t xml:space="preserve">      RTP Payloads</w:t>
            </w:r>
          </w:p>
          <w:p w14:paraId="40E18299" w14:textId="77777777" w:rsidR="00A021FC" w:rsidRDefault="00A021FC" w:rsidP="00A021FC">
            <w:pPr>
              <w:pStyle w:val="TAL"/>
            </w:pPr>
            <w:r>
              <w:t xml:space="preserve">      Rtpbw</w:t>
            </w:r>
          </w:p>
          <w:p w14:paraId="265BFD74" w14:textId="77777777" w:rsidR="00A021FC" w:rsidRDefault="00A021FC" w:rsidP="00A021FC">
            <w:pPr>
              <w:pStyle w:val="TAL"/>
            </w:pPr>
            <w:r>
              <w:t xml:space="preserve">      If RTCP bandwidth</w:t>
            </w:r>
          </w:p>
          <w:p w14:paraId="321704C3" w14:textId="77777777" w:rsidR="00A021FC" w:rsidRDefault="00A021FC" w:rsidP="00A021FC">
            <w:pPr>
              <w:pStyle w:val="TAL"/>
            </w:pPr>
            <w:r>
              <w:t xml:space="preserve">         RtcpbwRS</w:t>
            </w:r>
          </w:p>
          <w:p w14:paraId="381E7A77" w14:textId="77777777" w:rsidR="00A021FC" w:rsidRPr="00297ECD" w:rsidRDefault="00A021FC" w:rsidP="00A021FC">
            <w:pPr>
              <w:pStyle w:val="TAL"/>
            </w:pPr>
            <w:r>
              <w:t xml:space="preserve">         RtcpbwRR  </w:t>
            </w:r>
            <w:r w:rsidRPr="00297ECD">
              <w:t xml:space="preserve">   </w:t>
            </w:r>
          </w:p>
          <w:p w14:paraId="044D07F8" w14:textId="77777777" w:rsidR="00A021FC" w:rsidRPr="00297ECD" w:rsidRDefault="00A021FC" w:rsidP="00A021FC">
            <w:pPr>
              <w:pStyle w:val="TAL"/>
            </w:pPr>
            <w:r w:rsidRPr="00297ECD">
              <w:t xml:space="preserve">   If media is "video": </w:t>
            </w:r>
          </w:p>
          <w:p w14:paraId="1A375551" w14:textId="77777777" w:rsidR="00A021FC" w:rsidRPr="00297ECD" w:rsidRDefault="00A021FC" w:rsidP="00A021FC">
            <w:pPr>
              <w:pStyle w:val="TAL"/>
            </w:pPr>
            <w:r w:rsidRPr="00297ECD">
              <w:t xml:space="preserve">      If CVO required:</w:t>
            </w:r>
          </w:p>
          <w:p w14:paraId="57D0BBF2" w14:textId="77777777" w:rsidR="00A021FC" w:rsidRPr="00297ECD" w:rsidRDefault="00A021FC" w:rsidP="00A021FC">
            <w:pPr>
              <w:pStyle w:val="TAL"/>
            </w:pPr>
            <w:r w:rsidRPr="00297ECD">
              <w:tab/>
              <w:t xml:space="preserve">    Extended Header for CVO</w:t>
            </w:r>
          </w:p>
          <w:p w14:paraId="7DC7239A" w14:textId="77777777" w:rsidR="00A021FC" w:rsidRDefault="00A021FC" w:rsidP="00A021FC">
            <w:pPr>
              <w:pStyle w:val="TAL"/>
            </w:pPr>
            <w:r w:rsidRPr="00297ECD">
              <w:t xml:space="preserve">         (NOTE </w:t>
            </w:r>
            <w:r>
              <w:t xml:space="preserve">6, </w:t>
            </w:r>
            <w:r w:rsidRPr="00297ECD">
              <w:t xml:space="preserve">NOTE </w:t>
            </w:r>
            <w:r>
              <w:t>7</w:t>
            </w:r>
            <w:r w:rsidRPr="00297ECD">
              <w:t>)</w:t>
            </w:r>
            <w:r>
              <w:t xml:space="preserve"> </w:t>
            </w:r>
          </w:p>
          <w:p w14:paraId="5BADD257" w14:textId="77777777" w:rsidR="00A021FC" w:rsidRPr="00297ECD" w:rsidRDefault="00A021FC" w:rsidP="00A021FC">
            <w:pPr>
              <w:pStyle w:val="TAL"/>
            </w:pPr>
            <w:r w:rsidRPr="00297ECD">
              <w:t xml:space="preserve">   If media is "video": </w:t>
            </w:r>
          </w:p>
          <w:p w14:paraId="366B3623" w14:textId="77777777" w:rsidR="00A021FC" w:rsidRPr="00297ECD" w:rsidRDefault="00A021FC" w:rsidP="00A021FC">
            <w:pPr>
              <w:pStyle w:val="TAL"/>
            </w:pPr>
            <w:r w:rsidRPr="00297ECD">
              <w:t xml:space="preserve">   </w:t>
            </w:r>
            <w:r>
              <w:t xml:space="preserve">   </w:t>
            </w:r>
            <w:r w:rsidRPr="00297ECD">
              <w:t xml:space="preserve">If </w:t>
            </w:r>
            <w:r>
              <w:t>imageattr negotiation</w:t>
            </w:r>
            <w:r w:rsidRPr="00297ECD">
              <w:t>:</w:t>
            </w:r>
          </w:p>
          <w:p w14:paraId="4A08B115" w14:textId="77777777" w:rsidR="00A021FC" w:rsidRPr="00297ECD" w:rsidRDefault="00A021FC" w:rsidP="00A021FC">
            <w:pPr>
              <w:pStyle w:val="TAL"/>
            </w:pPr>
            <w:r w:rsidRPr="00297ECD">
              <w:tab/>
            </w:r>
            <w:r>
              <w:t xml:space="preserve">    Generic Image Attribute</w:t>
            </w:r>
          </w:p>
          <w:p w14:paraId="4A7E60B3" w14:textId="77777777" w:rsidR="00BB3C43" w:rsidRDefault="00A021FC" w:rsidP="00BB3C43">
            <w:pPr>
              <w:pStyle w:val="TAL"/>
            </w:pPr>
            <w:r w:rsidRPr="00297ECD">
              <w:t xml:space="preserve">     </w:t>
            </w:r>
            <w:r>
              <w:t xml:space="preserve">    </w:t>
            </w:r>
            <w:r w:rsidRPr="00297ECD">
              <w:t xml:space="preserve">(NOTE </w:t>
            </w:r>
            <w:r>
              <w:t>8</w:t>
            </w:r>
            <w:r w:rsidRPr="00297ECD">
              <w:t>)</w:t>
            </w:r>
            <w:r w:rsidR="00BB3C43">
              <w:t xml:space="preserve"> </w:t>
            </w:r>
          </w:p>
          <w:p w14:paraId="6D508658" w14:textId="77777777" w:rsidR="00BB3C43" w:rsidRPr="00810078" w:rsidRDefault="00BB3C43" w:rsidP="00BB3C43">
            <w:pPr>
              <w:pStyle w:val="TAL"/>
            </w:pPr>
            <w:r w:rsidRPr="00297ECD">
              <w:t xml:space="preserve">   </w:t>
            </w:r>
            <w:r w:rsidRPr="00810078">
              <w:t>If media is "</w:t>
            </w:r>
            <w:r>
              <w:t>message</w:t>
            </w:r>
            <w:r w:rsidRPr="00810078">
              <w:t xml:space="preserve">": </w:t>
            </w:r>
          </w:p>
          <w:p w14:paraId="453EDD92" w14:textId="77777777" w:rsidR="00BB3C43" w:rsidRPr="00810078" w:rsidRDefault="00BB3C43" w:rsidP="00BB3C43">
            <w:pPr>
              <w:pStyle w:val="TAL"/>
            </w:pPr>
            <w:r w:rsidRPr="00297ECD">
              <w:t xml:space="preserve">   </w:t>
            </w:r>
            <w:r>
              <w:t xml:space="preserve">   </w:t>
            </w:r>
            <w:r w:rsidRPr="00810078">
              <w:t xml:space="preserve">If </w:t>
            </w:r>
            <w:r>
              <w:t>B-ALG</w:t>
            </w:r>
            <w:r w:rsidRPr="00810078">
              <w:t xml:space="preserve"> </w:t>
            </w:r>
            <w:r>
              <w:t>for MSRP</w:t>
            </w:r>
            <w:r w:rsidRPr="002B053B">
              <w:t xml:space="preserve"> </w:t>
            </w:r>
            <w:r w:rsidRPr="00810078">
              <w:t>required:</w:t>
            </w:r>
          </w:p>
          <w:p w14:paraId="17C710C5" w14:textId="77777777" w:rsidR="00BB3C43" w:rsidRDefault="00BB3C43" w:rsidP="00BB3C43">
            <w:pPr>
              <w:pStyle w:val="TAL"/>
            </w:pPr>
            <w:r w:rsidRPr="00297ECD">
              <w:tab/>
            </w:r>
            <w:r>
              <w:t xml:space="preserve">    MSRP Path</w:t>
            </w:r>
            <w:r w:rsidRPr="006821A2">
              <w:t xml:space="preserve"> </w:t>
            </w:r>
          </w:p>
          <w:p w14:paraId="4ADB0A2A" w14:textId="77777777" w:rsidR="00BB3C43" w:rsidRDefault="00BB3C43" w:rsidP="00BB3C43">
            <w:pPr>
              <w:pStyle w:val="TAL"/>
            </w:pPr>
          </w:p>
          <w:p w14:paraId="5021DABA" w14:textId="77777777" w:rsidR="00BB3C43" w:rsidRPr="006821A2" w:rsidRDefault="00BB3C43" w:rsidP="00BB3C43">
            <w:pPr>
              <w:pStyle w:val="TAL"/>
            </w:pPr>
            <w:r>
              <w:t xml:space="preserve">   </w:t>
            </w:r>
            <w:r w:rsidRPr="006821A2">
              <w:t>If RTCP APP messages allowed</w:t>
            </w:r>
          </w:p>
          <w:p w14:paraId="3DD0F9DF" w14:textId="77777777" w:rsidR="00BB3C43" w:rsidRPr="006821A2" w:rsidRDefault="00BB3C43" w:rsidP="00BB3C43">
            <w:pPr>
              <w:pStyle w:val="TAL"/>
            </w:pPr>
            <w:r w:rsidRPr="006821A2">
              <w:t xml:space="preserve">     Allowed RTCP APP message</w:t>
            </w:r>
          </w:p>
          <w:p w14:paraId="150EB3DC" w14:textId="77777777" w:rsidR="00BB3C43" w:rsidRDefault="00BB3C43" w:rsidP="00A021FC">
            <w:pPr>
              <w:pStyle w:val="TAL"/>
            </w:pPr>
            <w:r w:rsidRPr="006821A2">
              <w:t xml:space="preserve">       types</w:t>
            </w:r>
          </w:p>
          <w:p w14:paraId="7016BC36" w14:textId="77777777" w:rsidR="001D378E" w:rsidRPr="00810078" w:rsidRDefault="001D378E" w:rsidP="001D378E">
            <w:pPr>
              <w:pStyle w:val="TAL"/>
            </w:pPr>
          </w:p>
          <w:p w14:paraId="333F53C9" w14:textId="77777777" w:rsidR="001D378E" w:rsidRPr="00810078" w:rsidRDefault="001D378E" w:rsidP="001D378E">
            <w:pPr>
              <w:pStyle w:val="TAL"/>
            </w:pPr>
            <w:r w:rsidRPr="00810078">
              <w:t xml:space="preserve"> If ICE is applied:</w:t>
            </w:r>
          </w:p>
          <w:p w14:paraId="1F7E1CB7" w14:textId="77777777" w:rsidR="001D378E" w:rsidRPr="00810078" w:rsidRDefault="001D378E" w:rsidP="001D378E">
            <w:pPr>
              <w:pStyle w:val="TAL"/>
            </w:pPr>
            <w:r w:rsidRPr="00810078">
              <w:t xml:space="preserve">    ICE received candidate</w:t>
            </w:r>
          </w:p>
          <w:p w14:paraId="44205207" w14:textId="77777777" w:rsidR="001D378E" w:rsidRPr="00810078" w:rsidRDefault="001D378E" w:rsidP="001D378E">
            <w:pPr>
              <w:pStyle w:val="TAL"/>
            </w:pPr>
            <w:r w:rsidRPr="00810078">
              <w:t xml:space="preserve">    ICE received password</w:t>
            </w:r>
          </w:p>
          <w:p w14:paraId="26F79D34" w14:textId="77777777" w:rsidR="001D378E" w:rsidRPr="00810078" w:rsidRDefault="001D378E" w:rsidP="001D378E">
            <w:pPr>
              <w:pStyle w:val="TAL"/>
            </w:pPr>
            <w:r w:rsidRPr="00810078">
              <w:t xml:space="preserve">    ICE received Ufrag</w:t>
            </w:r>
          </w:p>
          <w:p w14:paraId="04569263" w14:textId="77777777" w:rsidR="001D378E" w:rsidRPr="005C18A8" w:rsidRDefault="001D378E" w:rsidP="001D378E">
            <w:pPr>
              <w:keepNext/>
              <w:keepLines/>
              <w:spacing w:after="0"/>
              <w:rPr>
                <w:rFonts w:ascii="Arial" w:hAnsi="Arial"/>
                <w:sz w:val="18"/>
              </w:rPr>
            </w:pPr>
            <w:r w:rsidRPr="00DC7D08">
              <w:rPr>
                <w:rFonts w:ascii="Arial" w:hAnsi="Arial"/>
                <w:sz w:val="18"/>
              </w:rPr>
              <w:t xml:space="preserve">     (NOTE </w:t>
            </w:r>
            <w:r>
              <w:rPr>
                <w:rFonts w:ascii="Arial" w:hAnsi="Arial" w:hint="eastAsia"/>
                <w:sz w:val="18"/>
              </w:rPr>
              <w:t>9</w:t>
            </w:r>
            <w:r w:rsidRPr="00DC7D08">
              <w:rPr>
                <w:rFonts w:ascii="Arial" w:hAnsi="Arial"/>
                <w:sz w:val="18"/>
              </w:rPr>
              <w:t>)</w:t>
            </w:r>
          </w:p>
          <w:p w14:paraId="083A7FD0" w14:textId="77777777" w:rsidR="004B5A82" w:rsidRDefault="004B5A82" w:rsidP="004B5A82">
            <w:pPr>
              <w:pStyle w:val="TAL"/>
            </w:pPr>
          </w:p>
          <w:p w14:paraId="4746099B" w14:textId="77777777" w:rsidR="008D0C0C" w:rsidRDefault="008D0C0C" w:rsidP="00BE301E">
            <w:pPr>
              <w:pStyle w:val="TAL"/>
            </w:pPr>
            <w:r>
              <w:t xml:space="preserve">   }</w:t>
            </w:r>
          </w:p>
        </w:tc>
      </w:tr>
      <w:tr w:rsidR="006E3728" w14:paraId="28FD91D8" w14:textId="77777777" w:rsidTr="00E62E91">
        <w:tblPrEx>
          <w:tblCellMar>
            <w:top w:w="0" w:type="dxa"/>
            <w:bottom w:w="0" w:type="dxa"/>
          </w:tblCellMar>
        </w:tblPrEx>
        <w:trPr>
          <w:jc w:val="center"/>
        </w:trPr>
        <w:tc>
          <w:tcPr>
            <w:tcW w:w="9357" w:type="dxa"/>
            <w:gridSpan w:val="3"/>
          </w:tcPr>
          <w:p w14:paraId="348B4FAF" w14:textId="77777777" w:rsidR="00A021FC" w:rsidRDefault="00A021FC" w:rsidP="00A021FC">
            <w:pPr>
              <w:pStyle w:val="TAN"/>
            </w:pPr>
            <w:r>
              <w:t>NOTE 1:</w:t>
            </w:r>
            <w:r>
              <w:tab/>
              <w:t xml:space="preserve">This </w:t>
            </w:r>
            <w:r>
              <w:rPr>
                <w:rFonts w:hint="eastAsia"/>
                <w:lang w:eastAsia="zh-CN"/>
              </w:rPr>
              <w:t>shall</w:t>
            </w:r>
            <w:r>
              <w:t xml:space="preserve"> only be set to the same </w:t>
            </w:r>
            <w:r>
              <w:rPr>
                <w:rFonts w:hint="eastAsia"/>
                <w:lang w:eastAsia="zh-CN"/>
              </w:rPr>
              <w:t xml:space="preserve">IP </w:t>
            </w:r>
            <w:r>
              <w:t>realm as at the reservation stage</w:t>
            </w:r>
            <w:r>
              <w:rPr>
                <w:rFonts w:hint="eastAsia"/>
                <w:lang w:eastAsia="zh-CN"/>
              </w:rPr>
              <w:t xml:space="preserve"> which is specified in 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5.17.2</w:t>
              </w:r>
            </w:smartTag>
            <w:r>
              <w:rPr>
                <w:rFonts w:hint="eastAsia"/>
                <w:lang w:eastAsia="zh-CN"/>
              </w:rPr>
              <w:t>.2.1</w:t>
            </w:r>
            <w:r>
              <w:t xml:space="preserve">. If a different </w:t>
            </w:r>
            <w:r>
              <w:rPr>
                <w:rFonts w:hint="eastAsia"/>
                <w:lang w:eastAsia="zh-CN"/>
              </w:rPr>
              <w:t xml:space="preserve">IP </w:t>
            </w:r>
            <w:r>
              <w:t xml:space="preserve">realm is specified, the </w:t>
            </w:r>
            <w:r>
              <w:rPr>
                <w:rFonts w:hint="eastAsia"/>
                <w:lang w:eastAsia="zh-CN"/>
              </w:rPr>
              <w:t>Tr</w:t>
            </w:r>
            <w:r>
              <w:t>GW shall return error 501 “Not Implemented”.</w:t>
            </w:r>
            <w:r>
              <w:rPr>
                <w:rFonts w:hint="eastAsia"/>
                <w:lang w:eastAsia="zh-CN"/>
              </w:rPr>
              <w:t xml:space="preserve"> Additional streams may be added by the Configure_TrGW_Connection_Point procedure. The additional streams shall then carry the same IP Realm Identifier as the first stream.</w:t>
            </w:r>
          </w:p>
          <w:p w14:paraId="5F7CBA46" w14:textId="77777777" w:rsidR="00A021FC" w:rsidRPr="003C7525" w:rsidRDefault="00A021FC" w:rsidP="00A021FC">
            <w:pPr>
              <w:pStyle w:val="TAN"/>
              <w:rPr>
                <w:lang w:eastAsia="zh-CN"/>
              </w:rPr>
            </w:pPr>
            <w:r w:rsidRPr="00B2247D">
              <w:t>NOTE</w:t>
            </w:r>
            <w:r>
              <w:rPr>
                <w:rFonts w:hint="eastAsia"/>
                <w:lang w:eastAsia="zh-CN"/>
              </w:rPr>
              <w:t xml:space="preserve"> 2</w:t>
            </w:r>
            <w:r>
              <w:t>:</w:t>
            </w:r>
            <w:r>
              <w:tab/>
              <w:t>The event parameters "Media Inactivity Detection Time" and "Media Inactivity Detection Direction" are optional.</w:t>
            </w:r>
          </w:p>
          <w:p w14:paraId="4F02F721" w14:textId="77777777" w:rsidR="00A021FC" w:rsidRDefault="00A021FC" w:rsidP="00A021FC">
            <w:pPr>
              <w:pStyle w:val="TAN"/>
              <w:rPr>
                <w:lang w:eastAsia="zh-CN"/>
              </w:rPr>
            </w:pPr>
            <w:r>
              <w:rPr>
                <w:lang w:eastAsia="zh-CN"/>
              </w:rPr>
              <w:t>NOTE 3:</w:t>
            </w:r>
            <w:r>
              <w:tab/>
            </w:r>
            <w:r>
              <w:rPr>
                <w:lang w:eastAsia="zh-CN"/>
              </w:rPr>
              <w:t xml:space="preserve">This shall be set to a value other than "inactive". </w:t>
            </w:r>
          </w:p>
          <w:p w14:paraId="3FCF95D0" w14:textId="77777777" w:rsidR="00A021FC" w:rsidRDefault="00A021FC" w:rsidP="00A021FC">
            <w:pPr>
              <w:pStyle w:val="TAN"/>
              <w:rPr>
                <w:lang w:eastAsia="zh-CN"/>
              </w:rPr>
            </w:pPr>
            <w:r>
              <w:rPr>
                <w:lang w:eastAsia="zh-CN"/>
              </w:rPr>
              <w:t>NOTE 4:</w:t>
            </w:r>
            <w:r>
              <w:tab/>
            </w:r>
            <w:r>
              <w:rPr>
                <w:lang w:eastAsia="zh-CN"/>
              </w:rPr>
              <w:t xml:space="preserve">For the IMS side/3GPP ECN profile terminations this property does not need to be signalled; default provisioned values are defined for this profile. For procedures to handle interworking between different ECN property settings see 3GPP TS 29.162 [18]. </w:t>
            </w:r>
          </w:p>
          <w:p w14:paraId="19B32AD3" w14:textId="77777777" w:rsidR="00A021FC" w:rsidRDefault="00A021FC" w:rsidP="00A021FC">
            <w:pPr>
              <w:pStyle w:val="TAN"/>
              <w:rPr>
                <w:lang w:eastAsia="zh-CN"/>
              </w:rPr>
            </w:pPr>
            <w:r w:rsidRPr="00297ECD">
              <w:rPr>
                <w:lang w:eastAsia="zh-CN"/>
              </w:rPr>
              <w:t xml:space="preserve">NOTE 5:   The support of the modification of the Priority Indicator value is optional for the </w:t>
            </w:r>
            <w:r w:rsidRPr="00297ECD">
              <w:t>TrGW</w:t>
            </w:r>
            <w:r w:rsidRPr="00297ECD">
              <w:rPr>
                <w:lang w:eastAsia="zh-CN"/>
              </w:rPr>
              <w:t xml:space="preserve"> and depends on implementation solution for Priority call/session authorisation (see 3GPP TS 29.162 [18]).</w:t>
            </w:r>
          </w:p>
          <w:p w14:paraId="097EA777" w14:textId="77777777" w:rsidR="00A021FC" w:rsidRPr="00297ECD" w:rsidRDefault="00A021FC" w:rsidP="00A021FC">
            <w:pPr>
              <w:pStyle w:val="TAN"/>
              <w:rPr>
                <w:lang w:eastAsia="zh-CN"/>
              </w:rPr>
            </w:pPr>
            <w:r>
              <w:rPr>
                <w:lang w:eastAsia="zh-CN"/>
              </w:rPr>
              <w:t>NOTE </w:t>
            </w:r>
            <w:r w:rsidRPr="00297ECD">
              <w:rPr>
                <w:lang w:eastAsia="zh-CN"/>
              </w:rPr>
              <w:t>6:</w:t>
            </w:r>
            <w:r w:rsidRPr="00297ECD">
              <w:rPr>
                <w:lang w:eastAsia="zh-CN"/>
              </w:rPr>
              <w:tab/>
            </w:r>
            <w:r>
              <w:rPr>
                <w:lang w:eastAsia="zh-CN"/>
              </w:rPr>
              <w:t>T</w:t>
            </w:r>
            <w:r>
              <w:t>he</w:t>
            </w:r>
            <w:r w:rsidRPr="00297ECD">
              <w:t xml:space="preserve"> suppor</w:t>
            </w:r>
            <w:r>
              <w:t>t of</w:t>
            </w:r>
            <w:r w:rsidRPr="00297ECD">
              <w:t xml:space="preserve"> the </w:t>
            </w:r>
            <w:r w:rsidRPr="008A4EC8">
              <w:t xml:space="preserve">CVO feature </w:t>
            </w:r>
            <w:r>
              <w:rPr>
                <w:lang w:eastAsia="zh-CN"/>
              </w:rPr>
              <w:t xml:space="preserve">is optional for the TrGW. </w:t>
            </w:r>
            <w:r w:rsidRPr="008A4EC8">
              <w:t xml:space="preserve">The IBCF </w:t>
            </w:r>
            <w:r>
              <w:t>shall</w:t>
            </w:r>
            <w:r w:rsidRPr="008A4EC8">
              <w:t xml:space="preserve"> send the "extended RTP header for CVO" information element only with supported CVO URN(s) to the TrGW. If the TrGW does not support the</w:t>
            </w:r>
            <w:r w:rsidRPr="008A4EC8">
              <w:rPr>
                <w:lang w:eastAsia="ko-KR"/>
              </w:rPr>
              <w:t xml:space="preserve"> CVO feature</w:t>
            </w:r>
            <w:r w:rsidRPr="008A4EC8">
              <w:t xml:space="preserve">, the IBCF </w:t>
            </w:r>
            <w:r>
              <w:t>shall</w:t>
            </w:r>
            <w:r w:rsidRPr="008A4EC8">
              <w:t xml:space="preserve"> not send the "extended RTP header for CVO" information element to the TrGW.</w:t>
            </w:r>
          </w:p>
          <w:p w14:paraId="5AEB264B" w14:textId="77777777" w:rsidR="00A021FC" w:rsidRDefault="00A021FC" w:rsidP="00A021FC">
            <w:pPr>
              <w:pStyle w:val="TAN"/>
              <w:rPr>
                <w:lang w:eastAsia="zh-CN"/>
              </w:rPr>
            </w:pPr>
            <w:r w:rsidRPr="00297ECD">
              <w:rPr>
                <w:lang w:eastAsia="zh-CN"/>
              </w:rPr>
              <w:t xml:space="preserve">NOTE </w:t>
            </w:r>
            <w:r>
              <w:rPr>
                <w:lang w:eastAsia="zh-CN"/>
              </w:rPr>
              <w:t>7</w:t>
            </w:r>
            <w:r w:rsidRPr="00297ECD">
              <w:rPr>
                <w:lang w:eastAsia="zh-CN"/>
              </w:rPr>
              <w:t>:</w:t>
            </w:r>
            <w:r w:rsidRPr="00297ECD">
              <w:rPr>
                <w:lang w:eastAsia="zh-CN"/>
              </w:rPr>
              <w:tab/>
            </w:r>
            <w:r>
              <w:rPr>
                <w:lang w:eastAsia="zh-CN"/>
              </w:rPr>
              <w:t>I</w:t>
            </w:r>
            <w:r w:rsidRPr="00297ECD">
              <w:t xml:space="preserve">f the TrGW supports the extended RTP header with Coordination of Video Orientation information </w:t>
            </w:r>
            <w:r w:rsidRPr="00297ECD">
              <w:rPr>
                <w:lang w:eastAsia="zh-CN"/>
              </w:rPr>
              <w:t xml:space="preserve">it shall pass any received extended RTP header with CVO bits on to outgoing RTP streams. </w:t>
            </w:r>
            <w:r w:rsidRPr="00297ECD">
              <w:t xml:space="preserve">If the TrGW </w:t>
            </w:r>
            <w:r w:rsidRPr="00297ECD">
              <w:lastRenderedPageBreak/>
              <w:t>transcod</w:t>
            </w:r>
            <w:r>
              <w:t>es</w:t>
            </w:r>
            <w:r w:rsidRPr="00297ECD">
              <w:t xml:space="preserve"> between video payloads and it supports the extended RTP header with </w:t>
            </w:r>
            <w:r w:rsidRPr="00297ECD">
              <w:rPr>
                <w:lang w:eastAsia="zh-CN"/>
              </w:rPr>
              <w:t>CVO bits</w:t>
            </w:r>
            <w:r w:rsidRPr="00297ECD">
              <w:t xml:space="preserve"> it shall </w:t>
            </w:r>
            <w:r w:rsidRPr="00095E5E">
              <w:t xml:space="preserve">keep the video orientation unchanged during the transcoding </w:t>
            </w:r>
            <w:r>
              <w:t>and</w:t>
            </w:r>
            <w:r w:rsidRPr="00297ECD">
              <w:t xml:space="preserve"> convey received RTP header bytes on the outgoing RTP stream after transcoding associated packets as specified in 3GPP TS 26.114 [31], subclause 7.4.5.</w:t>
            </w:r>
            <w:r>
              <w:rPr>
                <w:lang w:eastAsia="zh-CN"/>
              </w:rPr>
              <w:t xml:space="preserve"> </w:t>
            </w:r>
          </w:p>
          <w:p w14:paraId="0A28EF94" w14:textId="77777777" w:rsidR="005500A0" w:rsidRDefault="00A021FC" w:rsidP="00A021FC">
            <w:pPr>
              <w:pStyle w:val="TAN"/>
            </w:pPr>
            <w:r w:rsidRPr="00297ECD">
              <w:rPr>
                <w:lang w:eastAsia="zh-CN"/>
              </w:rPr>
              <w:t xml:space="preserve">NOTE </w:t>
            </w:r>
            <w:r>
              <w:rPr>
                <w:lang w:eastAsia="zh-CN"/>
              </w:rPr>
              <w:t>8</w:t>
            </w:r>
            <w:r w:rsidRPr="00297ECD">
              <w:rPr>
                <w:lang w:eastAsia="zh-CN"/>
              </w:rPr>
              <w:t>:</w:t>
            </w:r>
            <w:r>
              <w:rPr>
                <w:lang w:eastAsia="zh-CN"/>
              </w:rPr>
              <w:t xml:space="preserve"> T</w:t>
            </w:r>
            <w:r>
              <w:t>he</w:t>
            </w:r>
            <w:r w:rsidRPr="00297ECD">
              <w:t xml:space="preserve"> suppor</w:t>
            </w:r>
            <w:r>
              <w:t>t of</w:t>
            </w:r>
            <w:r w:rsidRPr="00297ECD">
              <w:t xml:space="preserve"> the </w:t>
            </w:r>
            <w:r>
              <w:t xml:space="preserve">generic image attributes </w:t>
            </w:r>
            <w:r>
              <w:rPr>
                <w:lang w:eastAsia="zh-CN"/>
              </w:rPr>
              <w:t xml:space="preserve">is optional for the TrGW. The list of image sizes per payload type supported by the TrGW is preconfigured in the </w:t>
            </w:r>
            <w:r>
              <w:t>IBCF</w:t>
            </w:r>
            <w:r>
              <w:rPr>
                <w:lang w:eastAsia="zh-CN"/>
              </w:rPr>
              <w:t>. I</w:t>
            </w:r>
            <w:r w:rsidRPr="00230531">
              <w:t xml:space="preserve">f </w:t>
            </w:r>
            <w:r>
              <w:t>none of</w:t>
            </w:r>
            <w:r w:rsidRPr="00230531">
              <w:t xml:space="preserve"> the image </w:t>
            </w:r>
            <w:r>
              <w:rPr>
                <w:lang w:eastAsia="zh-CN"/>
              </w:rPr>
              <w:t>sizes</w:t>
            </w:r>
            <w:r w:rsidRPr="00230531">
              <w:t xml:space="preserve"> </w:t>
            </w:r>
            <w:r>
              <w:t>received within an SDP body on Mx interface</w:t>
            </w:r>
            <w:r w:rsidRPr="00230531">
              <w:t xml:space="preserve"> </w:t>
            </w:r>
            <w:r>
              <w:rPr>
                <w:lang w:eastAsia="zh-CN"/>
              </w:rPr>
              <w:t>is</w:t>
            </w:r>
            <w:r w:rsidRPr="00230531">
              <w:t xml:space="preserve"> supported </w:t>
            </w:r>
            <w:r>
              <w:t xml:space="preserve">by the </w:t>
            </w:r>
            <w:r>
              <w:rPr>
                <w:lang w:eastAsia="zh-CN"/>
              </w:rPr>
              <w:t>TrGW</w:t>
            </w:r>
            <w:r>
              <w:t xml:space="preserve"> </w:t>
            </w:r>
            <w:r w:rsidRPr="00230531">
              <w:t xml:space="preserve">then the </w:t>
            </w:r>
            <w:r>
              <w:t>IBCF</w:t>
            </w:r>
            <w:r w:rsidRPr="00230531">
              <w:t xml:space="preserve"> </w:t>
            </w:r>
            <w:r>
              <w:t>shall</w:t>
            </w:r>
            <w:r w:rsidRPr="00230531">
              <w:t xml:space="preserve"> not send the </w:t>
            </w:r>
            <w:r>
              <w:t>generic image attribute parameter</w:t>
            </w:r>
            <w:r w:rsidRPr="00230531">
              <w:t xml:space="preserve"> to the </w:t>
            </w:r>
            <w:r>
              <w:rPr>
                <w:lang w:eastAsia="zh-CN"/>
              </w:rPr>
              <w:t>TrGW</w:t>
            </w:r>
            <w:r w:rsidRPr="00230531">
              <w:t>.</w:t>
            </w:r>
          </w:p>
          <w:p w14:paraId="5F7BBC8F" w14:textId="77777777" w:rsidR="00E3103B" w:rsidRDefault="00E3103B" w:rsidP="00A021FC">
            <w:pPr>
              <w:pStyle w:val="TAN"/>
            </w:pPr>
            <w:r w:rsidRPr="00DC7D08">
              <w:rPr>
                <w:lang w:eastAsia="zh-CN"/>
              </w:rPr>
              <w:t xml:space="preserve">NOTE </w:t>
            </w:r>
            <w:r>
              <w:rPr>
                <w:rFonts w:hint="eastAsia"/>
                <w:lang w:eastAsia="zh-CN"/>
              </w:rPr>
              <w:t>9</w:t>
            </w:r>
            <w:r w:rsidRPr="00DC7D08">
              <w:rPr>
                <w:lang w:eastAsia="zh-CN"/>
              </w:rPr>
              <w:t>:</w:t>
            </w:r>
            <w:r w:rsidRPr="00DC7D08">
              <w:rPr>
                <w:lang w:eastAsia="zh-CN"/>
              </w:rPr>
              <w:tab/>
              <w:t>The support of ICE received candidate, ICE received password, ICE received Ufrag are optional for ICE lite</w:t>
            </w:r>
            <w:r w:rsidRPr="00DC7D08">
              <w:rPr>
                <w:rFonts w:hint="eastAsia"/>
                <w:lang w:eastAsia="zh-CN"/>
              </w:rPr>
              <w:t>, as specified in 3GPP</w:t>
            </w:r>
            <w:r w:rsidRPr="00DC7D08">
              <w:rPr>
                <w:lang w:val="en-US" w:eastAsia="zh-CN"/>
              </w:rPr>
              <w:t> </w:t>
            </w:r>
            <w:r w:rsidRPr="00DC7D08">
              <w:rPr>
                <w:rFonts w:hint="eastAsia"/>
                <w:lang w:eastAsia="zh-CN"/>
              </w:rPr>
              <w:t>TS 2</w:t>
            </w:r>
            <w:r>
              <w:rPr>
                <w:rFonts w:hint="eastAsia"/>
                <w:lang w:eastAsia="zh-CN"/>
              </w:rPr>
              <w:t>9</w:t>
            </w:r>
            <w:r w:rsidRPr="00DC7D08">
              <w:rPr>
                <w:rFonts w:hint="eastAsia"/>
                <w:lang w:eastAsia="zh-CN"/>
              </w:rPr>
              <w:t>.</w:t>
            </w:r>
            <w:r>
              <w:rPr>
                <w:rFonts w:hint="eastAsia"/>
                <w:lang w:eastAsia="zh-CN"/>
              </w:rPr>
              <w:t>162</w:t>
            </w:r>
            <w:r w:rsidRPr="00DC7D08">
              <w:rPr>
                <w:rFonts w:hint="eastAsia"/>
                <w:lang w:eastAsia="zh-CN"/>
              </w:rPr>
              <w:t> [</w:t>
            </w:r>
            <w:r>
              <w:rPr>
                <w:rFonts w:hint="eastAsia"/>
                <w:lang w:val="en-US" w:eastAsia="zh-CN"/>
              </w:rPr>
              <w:t>18</w:t>
            </w:r>
            <w:r w:rsidRPr="00DC7D08">
              <w:rPr>
                <w:rFonts w:hint="eastAsia"/>
                <w:lang w:eastAsia="zh-CN"/>
              </w:rPr>
              <w:t>]</w:t>
            </w:r>
            <w:r w:rsidRPr="00DC7D08">
              <w:rPr>
                <w:lang w:eastAsia="zh-CN"/>
              </w:rPr>
              <w:t>.</w:t>
            </w:r>
          </w:p>
        </w:tc>
      </w:tr>
    </w:tbl>
    <w:p w14:paraId="22D0C16B" w14:textId="77777777" w:rsidR="008D0C0C" w:rsidRPr="00D30D6C" w:rsidRDefault="008D0C0C" w:rsidP="008D0C0C">
      <w:pPr>
        <w:rPr>
          <w:lang w:val="en-US"/>
        </w:rPr>
      </w:pPr>
    </w:p>
    <w:p w14:paraId="3D98F752" w14:textId="77777777" w:rsidR="008D0C0C" w:rsidRDefault="008D0C0C" w:rsidP="008D0C0C">
      <w:pPr>
        <w:rPr>
          <w:sz w:val="24"/>
        </w:rPr>
      </w:pPr>
      <w:r>
        <w:rPr>
          <w:lang w:val="en-US" w:eastAsia="sv-SE"/>
        </w:rPr>
        <w:t>The TrGW responds as in Table 5.17.2.3.2.</w:t>
      </w:r>
    </w:p>
    <w:p w14:paraId="3054C946" w14:textId="77777777" w:rsidR="008D0C0C" w:rsidRDefault="008D0C0C" w:rsidP="008D0C0C">
      <w:pPr>
        <w:pStyle w:val="TH"/>
      </w:pPr>
      <w:r>
        <w:t xml:space="preserve">Table </w:t>
      </w:r>
      <w:r>
        <w:rPr>
          <w:lang w:val="en-US" w:eastAsia="sv-SE"/>
        </w:rPr>
        <w:t>5.17.2.3.2</w:t>
      </w:r>
      <w:r>
        <w:t>: Configure TrGW Connection Point Request Acknowledge</w:t>
      </w:r>
      <w:r w:rsidRPr="00883C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16C1130E" w14:textId="77777777" w:rsidTr="00BE301E">
        <w:tblPrEx>
          <w:tblCellMar>
            <w:top w:w="0" w:type="dxa"/>
            <w:bottom w:w="0" w:type="dxa"/>
          </w:tblCellMar>
        </w:tblPrEx>
        <w:trPr>
          <w:jc w:val="center"/>
        </w:trPr>
        <w:tc>
          <w:tcPr>
            <w:tcW w:w="3119" w:type="dxa"/>
          </w:tcPr>
          <w:p w14:paraId="3FBA5D05" w14:textId="77777777" w:rsidR="008D0C0C" w:rsidRDefault="008D0C0C" w:rsidP="00BE301E">
            <w:pPr>
              <w:pStyle w:val="TAH"/>
            </w:pPr>
            <w:r>
              <w:t>Address Information</w:t>
            </w:r>
          </w:p>
        </w:tc>
        <w:tc>
          <w:tcPr>
            <w:tcW w:w="3119" w:type="dxa"/>
          </w:tcPr>
          <w:p w14:paraId="6B8F5371" w14:textId="77777777" w:rsidR="008D0C0C" w:rsidRDefault="008D0C0C" w:rsidP="00BE301E">
            <w:pPr>
              <w:pStyle w:val="TAH"/>
            </w:pPr>
            <w:r>
              <w:t>Control information</w:t>
            </w:r>
          </w:p>
        </w:tc>
        <w:tc>
          <w:tcPr>
            <w:tcW w:w="3119" w:type="dxa"/>
          </w:tcPr>
          <w:p w14:paraId="748112F4" w14:textId="77777777" w:rsidR="008D0C0C" w:rsidRDefault="008D0C0C" w:rsidP="00BE301E">
            <w:pPr>
              <w:pStyle w:val="TAH"/>
            </w:pPr>
            <w:r>
              <w:t>Bearer information</w:t>
            </w:r>
          </w:p>
        </w:tc>
      </w:tr>
      <w:tr w:rsidR="008D0C0C" w14:paraId="2B9009A3" w14:textId="77777777" w:rsidTr="00BE301E">
        <w:tblPrEx>
          <w:tblCellMar>
            <w:top w:w="0" w:type="dxa"/>
            <w:bottom w:w="0" w:type="dxa"/>
          </w:tblCellMar>
        </w:tblPrEx>
        <w:trPr>
          <w:jc w:val="center"/>
        </w:trPr>
        <w:tc>
          <w:tcPr>
            <w:tcW w:w="3119" w:type="dxa"/>
          </w:tcPr>
          <w:p w14:paraId="0804AFAB" w14:textId="77777777" w:rsidR="008D0C0C" w:rsidRDefault="008D0C0C" w:rsidP="00BE301E">
            <w:pPr>
              <w:pStyle w:val="TAL"/>
            </w:pPr>
            <w:r>
              <w:t>If local resources were provided in request:</w:t>
            </w:r>
          </w:p>
          <w:p w14:paraId="36D3F3B6" w14:textId="77777777" w:rsidR="008D0C0C" w:rsidRDefault="008D0C0C" w:rsidP="00BE301E">
            <w:pPr>
              <w:pStyle w:val="TAL"/>
            </w:pPr>
            <w:r>
              <w:t xml:space="preserve">   Local Descriptor {</w:t>
            </w:r>
          </w:p>
          <w:p w14:paraId="7C39569E" w14:textId="77777777" w:rsidR="008D0C0C" w:rsidRDefault="008D0C0C" w:rsidP="00BE301E">
            <w:pPr>
              <w:pStyle w:val="TAL"/>
            </w:pPr>
            <w:r>
              <w:t xml:space="preserve">      Port</w:t>
            </w:r>
          </w:p>
          <w:p w14:paraId="3EBCF2DF" w14:textId="77777777" w:rsidR="008D0C0C" w:rsidRDefault="008D0C0C" w:rsidP="00BE301E">
            <w:pPr>
              <w:pStyle w:val="TAL"/>
            </w:pPr>
            <w:r>
              <w:t xml:space="preserve">      IP Address</w:t>
            </w:r>
          </w:p>
          <w:p w14:paraId="71BE1812" w14:textId="77777777" w:rsidR="008D0C0C" w:rsidRDefault="008D0C0C" w:rsidP="00BE301E">
            <w:pPr>
              <w:pStyle w:val="TAL"/>
            </w:pPr>
            <w:r>
              <w:t xml:space="preserve">      IP Version</w:t>
            </w:r>
          </w:p>
          <w:p w14:paraId="24AE5A2F" w14:textId="77777777" w:rsidR="008D0C0C" w:rsidRDefault="008D0C0C" w:rsidP="00BE301E">
            <w:pPr>
              <w:pStyle w:val="TAL"/>
            </w:pPr>
            <w:r>
              <w:t xml:space="preserve">   }</w:t>
            </w:r>
          </w:p>
          <w:p w14:paraId="4FC6896D" w14:textId="77777777" w:rsidR="008D0C0C" w:rsidRDefault="008D0C0C" w:rsidP="00BE301E">
            <w:pPr>
              <w:pStyle w:val="TAL"/>
            </w:pPr>
            <w:r>
              <w:t>If remote resources are provided in request:</w:t>
            </w:r>
          </w:p>
          <w:p w14:paraId="0E92F7F6" w14:textId="77777777" w:rsidR="008D0C0C" w:rsidRDefault="008D0C0C" w:rsidP="00BE301E">
            <w:pPr>
              <w:pStyle w:val="TAL"/>
            </w:pPr>
            <w:r>
              <w:t xml:space="preserve">   Remote Descriptor {</w:t>
            </w:r>
          </w:p>
          <w:p w14:paraId="373F5848" w14:textId="77777777" w:rsidR="008D0C0C" w:rsidRDefault="008D0C0C" w:rsidP="00BE301E">
            <w:pPr>
              <w:pStyle w:val="TAL"/>
            </w:pPr>
            <w:r>
              <w:t xml:space="preserve">      Port</w:t>
            </w:r>
          </w:p>
          <w:p w14:paraId="142A99AD" w14:textId="77777777" w:rsidR="008D0C0C" w:rsidRDefault="008D0C0C" w:rsidP="00BE301E">
            <w:pPr>
              <w:pStyle w:val="TAL"/>
            </w:pPr>
            <w:r>
              <w:t xml:space="preserve">      IP Address</w:t>
            </w:r>
          </w:p>
          <w:p w14:paraId="41563B51" w14:textId="77777777" w:rsidR="008D0C0C" w:rsidRDefault="008D0C0C" w:rsidP="00BE301E">
            <w:pPr>
              <w:pStyle w:val="TAL"/>
            </w:pPr>
            <w:r>
              <w:t xml:space="preserve">      IP Version</w:t>
            </w:r>
          </w:p>
          <w:p w14:paraId="242E787B" w14:textId="77777777" w:rsidR="008D0C0C" w:rsidRDefault="008D0C0C" w:rsidP="00BE301E">
            <w:pPr>
              <w:pStyle w:val="TAL"/>
            </w:pPr>
            <w:r>
              <w:t xml:space="preserve">   }</w:t>
            </w:r>
            <w:r w:rsidR="007E3E89">
              <w:t xml:space="preserve"> NOTE</w:t>
            </w:r>
          </w:p>
        </w:tc>
        <w:tc>
          <w:tcPr>
            <w:tcW w:w="3119" w:type="dxa"/>
          </w:tcPr>
          <w:p w14:paraId="25D0C94C" w14:textId="77777777" w:rsidR="008D0C0C" w:rsidRPr="00A021FC" w:rsidRDefault="008D0C0C" w:rsidP="005500A0">
            <w:pPr>
              <w:pStyle w:val="TAL"/>
            </w:pPr>
            <w:r w:rsidRPr="00A021FC">
              <w:t>Transaction ID = x</w:t>
            </w:r>
          </w:p>
          <w:p w14:paraId="55C72E71" w14:textId="77777777" w:rsidR="008D0C0C" w:rsidRPr="00A021FC" w:rsidRDefault="008D0C0C" w:rsidP="005500A0">
            <w:pPr>
              <w:pStyle w:val="TAL"/>
            </w:pPr>
            <w:r w:rsidRPr="00A021FC">
              <w:t>Context ID = C1</w:t>
            </w:r>
          </w:p>
          <w:p w14:paraId="554D89FA" w14:textId="77777777" w:rsidR="008D0C0C" w:rsidRPr="00A021FC" w:rsidRDefault="008D0C0C" w:rsidP="005500A0">
            <w:pPr>
              <w:pStyle w:val="TAL"/>
            </w:pPr>
            <w:r w:rsidRPr="00A021FC">
              <w:t xml:space="preserve">Termination ID = T1 </w:t>
            </w:r>
          </w:p>
          <w:p w14:paraId="1AB32F5D" w14:textId="77777777" w:rsidR="008D0C0C" w:rsidRPr="00A021FC" w:rsidRDefault="008D0C0C" w:rsidP="005500A0">
            <w:pPr>
              <w:pStyle w:val="TAL"/>
            </w:pPr>
          </w:p>
          <w:p w14:paraId="672CB9B5" w14:textId="77777777" w:rsidR="008D0C0C" w:rsidRDefault="008D0C0C" w:rsidP="005500A0">
            <w:pPr>
              <w:pStyle w:val="TAL"/>
            </w:pPr>
            <w:r>
              <w:t>If Stream Number Specified:</w:t>
            </w:r>
          </w:p>
          <w:p w14:paraId="39DD3410" w14:textId="77777777" w:rsidR="008D0C0C" w:rsidRDefault="008D0C0C" w:rsidP="005500A0">
            <w:pPr>
              <w:pStyle w:val="TAL"/>
            </w:pPr>
            <w:r>
              <w:t xml:space="preserve">   Stream Number</w:t>
            </w:r>
          </w:p>
          <w:p w14:paraId="76232572" w14:textId="77777777" w:rsidR="008D0C0C" w:rsidRDefault="008D0C0C" w:rsidP="005500A0">
            <w:pPr>
              <w:pStyle w:val="TAL"/>
            </w:pPr>
          </w:p>
        </w:tc>
        <w:tc>
          <w:tcPr>
            <w:tcW w:w="3119" w:type="dxa"/>
          </w:tcPr>
          <w:p w14:paraId="3D608C3D" w14:textId="77777777" w:rsidR="008D0C0C" w:rsidRDefault="008D0C0C" w:rsidP="00BE301E">
            <w:pPr>
              <w:pStyle w:val="TAL"/>
            </w:pPr>
            <w:r>
              <w:t>If local resources were provided in request:</w:t>
            </w:r>
          </w:p>
          <w:p w14:paraId="3BF0C385" w14:textId="77777777" w:rsidR="008D0C0C" w:rsidRDefault="008D0C0C" w:rsidP="00BE301E">
            <w:pPr>
              <w:pStyle w:val="TAL"/>
            </w:pPr>
            <w:r>
              <w:t xml:space="preserve">   Local Descriptor {</w:t>
            </w:r>
          </w:p>
          <w:p w14:paraId="1E89AA79" w14:textId="77777777" w:rsidR="008D0C0C" w:rsidRDefault="008D0C0C" w:rsidP="00BE301E">
            <w:pPr>
              <w:pStyle w:val="TAL"/>
            </w:pPr>
            <w:r>
              <w:t xml:space="preserve">   If media is "audio" or "video":</w:t>
            </w:r>
          </w:p>
          <w:p w14:paraId="225D9FAD" w14:textId="77777777" w:rsidR="008D0C0C" w:rsidRDefault="008D0C0C" w:rsidP="00BE301E">
            <w:pPr>
              <w:pStyle w:val="TAL"/>
            </w:pPr>
            <w:r>
              <w:t xml:space="preserve">      Codec List</w:t>
            </w:r>
          </w:p>
          <w:p w14:paraId="7CC380C4" w14:textId="77777777" w:rsidR="008D0C0C" w:rsidRDefault="008D0C0C" w:rsidP="00BE301E">
            <w:pPr>
              <w:pStyle w:val="TAL"/>
            </w:pPr>
            <w:r>
              <w:t xml:space="preserve">      RTP Payloads</w:t>
            </w:r>
          </w:p>
          <w:p w14:paraId="732FE5FF" w14:textId="77777777" w:rsidR="008D0C0C" w:rsidRDefault="008D0C0C" w:rsidP="00BE301E">
            <w:pPr>
              <w:pStyle w:val="TAL"/>
            </w:pPr>
            <w:r>
              <w:t xml:space="preserve">      Rtpbw</w:t>
            </w:r>
          </w:p>
          <w:p w14:paraId="0F975F27" w14:textId="77777777" w:rsidR="008D0C0C" w:rsidRDefault="008D0C0C" w:rsidP="00BE301E">
            <w:pPr>
              <w:pStyle w:val="TAL"/>
            </w:pPr>
            <w:r>
              <w:t xml:space="preserve">      If RTCP bandwidth</w:t>
            </w:r>
          </w:p>
          <w:p w14:paraId="3D2A03DB" w14:textId="77777777" w:rsidR="008D0C0C" w:rsidRDefault="008D0C0C" w:rsidP="00BE301E">
            <w:pPr>
              <w:pStyle w:val="TAL"/>
            </w:pPr>
            <w:r>
              <w:t xml:space="preserve">         RtcpbwRS</w:t>
            </w:r>
          </w:p>
          <w:p w14:paraId="0FE2B43D" w14:textId="77777777" w:rsidR="00776EED" w:rsidRPr="00297ECD" w:rsidRDefault="008D0C0C" w:rsidP="00776EED">
            <w:pPr>
              <w:pStyle w:val="TAL"/>
            </w:pPr>
            <w:r>
              <w:t xml:space="preserve">         RtcpbwRR</w:t>
            </w:r>
            <w:r w:rsidR="00776EED" w:rsidRPr="00297ECD">
              <w:t xml:space="preserve">   </w:t>
            </w:r>
          </w:p>
          <w:p w14:paraId="07294D2C" w14:textId="77777777" w:rsidR="00776EED" w:rsidRPr="00297ECD" w:rsidRDefault="004B5A82" w:rsidP="00776EED">
            <w:pPr>
              <w:pStyle w:val="TAL"/>
            </w:pPr>
            <w:r w:rsidRPr="00297ECD">
              <w:t xml:space="preserve">   </w:t>
            </w:r>
            <w:r w:rsidR="00776EED" w:rsidRPr="00297ECD">
              <w:t xml:space="preserve">If media is "video": </w:t>
            </w:r>
          </w:p>
          <w:p w14:paraId="56824FA0" w14:textId="77777777" w:rsidR="00776EED" w:rsidRPr="00297ECD" w:rsidRDefault="00776EED" w:rsidP="00776EED">
            <w:pPr>
              <w:pStyle w:val="TAL"/>
            </w:pPr>
            <w:r w:rsidRPr="00297ECD">
              <w:t xml:space="preserve">      If CVO extension header </w:t>
            </w:r>
            <w:r w:rsidRPr="00297ECD">
              <w:br/>
              <w:t xml:space="preserve">      provided in the request:</w:t>
            </w:r>
          </w:p>
          <w:p w14:paraId="60358145" w14:textId="77777777" w:rsidR="008D0C0C" w:rsidRDefault="00776EED" w:rsidP="00BE301E">
            <w:pPr>
              <w:pStyle w:val="TAL"/>
            </w:pPr>
            <w:r w:rsidRPr="00297ECD">
              <w:tab/>
              <w:t xml:space="preserve">    Extended Header for CVO</w:t>
            </w:r>
            <w:r w:rsidR="008D0C0C">
              <w:t xml:space="preserve">   </w:t>
            </w:r>
          </w:p>
          <w:p w14:paraId="7FAD0D3A" w14:textId="77777777" w:rsidR="004B5A82" w:rsidRPr="00297ECD" w:rsidRDefault="004B5A82" w:rsidP="004B5A82">
            <w:pPr>
              <w:pStyle w:val="TAL"/>
            </w:pPr>
            <w:r>
              <w:t xml:space="preserve">   </w:t>
            </w:r>
            <w:r w:rsidRPr="00297ECD">
              <w:t xml:space="preserve">If media is "video": </w:t>
            </w:r>
          </w:p>
          <w:p w14:paraId="2CE1701E" w14:textId="77777777" w:rsidR="004B5A82" w:rsidRPr="00297ECD" w:rsidRDefault="004B5A82" w:rsidP="004B5A82">
            <w:pPr>
              <w:pStyle w:val="TAL"/>
            </w:pPr>
            <w:r w:rsidRPr="00297ECD">
              <w:t xml:space="preserve">  </w:t>
            </w:r>
            <w:r>
              <w:t xml:space="preserve">    </w:t>
            </w:r>
            <w:r w:rsidRPr="00297ECD">
              <w:t xml:space="preserve">If </w:t>
            </w:r>
            <w:r>
              <w:t>image attribute negotiation</w:t>
            </w:r>
            <w:r w:rsidRPr="00297ECD">
              <w:t>:</w:t>
            </w:r>
          </w:p>
          <w:p w14:paraId="5F970716" w14:textId="77777777" w:rsidR="004B5A82" w:rsidRDefault="004B5A82" w:rsidP="004B5A82">
            <w:pPr>
              <w:pStyle w:val="TAL"/>
            </w:pPr>
            <w:r w:rsidRPr="00297ECD">
              <w:tab/>
            </w:r>
            <w:r>
              <w:t xml:space="preserve">    Generic Image Attribute</w:t>
            </w:r>
          </w:p>
          <w:p w14:paraId="3FF7CF2D" w14:textId="77777777" w:rsidR="004B5A82" w:rsidRDefault="004B5A82" w:rsidP="004B5A82">
            <w:pPr>
              <w:pStyle w:val="TAL"/>
            </w:pPr>
          </w:p>
          <w:p w14:paraId="20D3D8AD" w14:textId="77777777" w:rsidR="008D0C0C" w:rsidRDefault="008D0C0C" w:rsidP="00BE301E">
            <w:pPr>
              <w:pStyle w:val="TAL"/>
            </w:pPr>
            <w:r>
              <w:t xml:space="preserve">   }</w:t>
            </w:r>
          </w:p>
          <w:p w14:paraId="7A2C2AD4" w14:textId="77777777" w:rsidR="004B5A82" w:rsidRDefault="004B5A82" w:rsidP="00BE301E">
            <w:pPr>
              <w:pStyle w:val="TAL"/>
            </w:pPr>
          </w:p>
          <w:p w14:paraId="0B73F9E2" w14:textId="77777777" w:rsidR="008D0C0C" w:rsidRDefault="008D0C0C" w:rsidP="00BE301E">
            <w:pPr>
              <w:pStyle w:val="TAL"/>
            </w:pPr>
            <w:r>
              <w:t xml:space="preserve">If remote resources are </w:t>
            </w:r>
            <w:r>
              <w:rPr>
                <w:rFonts w:hint="eastAsia"/>
              </w:rPr>
              <w:t>provided in request</w:t>
            </w:r>
            <w:r>
              <w:t>:</w:t>
            </w:r>
          </w:p>
          <w:p w14:paraId="7B46181B" w14:textId="77777777" w:rsidR="008D0C0C" w:rsidRDefault="008D0C0C" w:rsidP="00BE301E">
            <w:pPr>
              <w:pStyle w:val="TAL"/>
            </w:pPr>
            <w:r>
              <w:t xml:space="preserve">   Remote Descriptor {</w:t>
            </w:r>
          </w:p>
          <w:p w14:paraId="4B17CF2D" w14:textId="77777777" w:rsidR="008D0C0C" w:rsidRDefault="008D0C0C" w:rsidP="00BE301E">
            <w:pPr>
              <w:pStyle w:val="TAL"/>
            </w:pPr>
            <w:r>
              <w:t xml:space="preserve">   If media is "audio" or "video":</w:t>
            </w:r>
          </w:p>
          <w:p w14:paraId="6B73C57D" w14:textId="77777777" w:rsidR="008D0C0C" w:rsidRDefault="008D0C0C" w:rsidP="00BE301E">
            <w:pPr>
              <w:pStyle w:val="TAL"/>
            </w:pPr>
            <w:r>
              <w:t xml:space="preserve">      Codec List</w:t>
            </w:r>
          </w:p>
          <w:p w14:paraId="536C4BF0" w14:textId="77777777" w:rsidR="008D0C0C" w:rsidRDefault="008D0C0C" w:rsidP="00BE301E">
            <w:pPr>
              <w:pStyle w:val="TAL"/>
            </w:pPr>
            <w:r>
              <w:t xml:space="preserve">      RTP Payloads</w:t>
            </w:r>
          </w:p>
          <w:p w14:paraId="7CAA1604" w14:textId="77777777" w:rsidR="008D0C0C" w:rsidRDefault="008D0C0C" w:rsidP="00BE301E">
            <w:pPr>
              <w:pStyle w:val="TAL"/>
            </w:pPr>
            <w:r>
              <w:t xml:space="preserve">      Rtpbw</w:t>
            </w:r>
          </w:p>
          <w:p w14:paraId="241BA3DF" w14:textId="77777777" w:rsidR="008D0C0C" w:rsidRDefault="008D0C0C" w:rsidP="00BE301E">
            <w:pPr>
              <w:pStyle w:val="TAL"/>
            </w:pPr>
            <w:r>
              <w:t xml:space="preserve">      If RTCP bandwidth</w:t>
            </w:r>
          </w:p>
          <w:p w14:paraId="536A64C6" w14:textId="77777777" w:rsidR="008D0C0C" w:rsidRDefault="008D0C0C" w:rsidP="00BE301E">
            <w:pPr>
              <w:pStyle w:val="TAL"/>
            </w:pPr>
            <w:r>
              <w:t xml:space="preserve">         RtcpbwRS</w:t>
            </w:r>
          </w:p>
          <w:p w14:paraId="33A8D3B3" w14:textId="77777777" w:rsidR="00776EED" w:rsidRPr="00297ECD" w:rsidRDefault="008D0C0C" w:rsidP="00776EED">
            <w:pPr>
              <w:pStyle w:val="TAL"/>
            </w:pPr>
            <w:r>
              <w:t xml:space="preserve">         RtcpbwRR   </w:t>
            </w:r>
            <w:r w:rsidR="00776EED" w:rsidRPr="00297ECD">
              <w:t xml:space="preserve">   </w:t>
            </w:r>
          </w:p>
          <w:p w14:paraId="6ECE56B6" w14:textId="77777777" w:rsidR="00776EED" w:rsidRPr="00297ECD" w:rsidRDefault="00776EED" w:rsidP="00776EED">
            <w:pPr>
              <w:pStyle w:val="TAL"/>
            </w:pPr>
            <w:r w:rsidRPr="00297ECD">
              <w:t xml:space="preserve">   If media is "video": </w:t>
            </w:r>
          </w:p>
          <w:p w14:paraId="7CE17867" w14:textId="77777777" w:rsidR="00776EED" w:rsidRPr="00297ECD" w:rsidRDefault="00776EED" w:rsidP="00776EED">
            <w:pPr>
              <w:pStyle w:val="TAL"/>
            </w:pPr>
            <w:r w:rsidRPr="00297ECD">
              <w:t xml:space="preserve">      If CVO extension header </w:t>
            </w:r>
            <w:r w:rsidRPr="00297ECD">
              <w:br/>
              <w:t xml:space="preserve">      provided in the request:</w:t>
            </w:r>
          </w:p>
          <w:p w14:paraId="70D50405" w14:textId="77777777" w:rsidR="008D0C0C" w:rsidRDefault="00776EED" w:rsidP="00BE301E">
            <w:pPr>
              <w:pStyle w:val="TAL"/>
            </w:pPr>
            <w:r w:rsidRPr="00297ECD">
              <w:tab/>
              <w:t xml:space="preserve">    Extended Header for CVO</w:t>
            </w:r>
          </w:p>
          <w:p w14:paraId="370836B8" w14:textId="77777777" w:rsidR="004B5A82" w:rsidRPr="00297ECD" w:rsidRDefault="004B5A82" w:rsidP="004B5A82">
            <w:pPr>
              <w:pStyle w:val="TAL"/>
            </w:pPr>
            <w:r>
              <w:t xml:space="preserve">   </w:t>
            </w:r>
            <w:r w:rsidRPr="00297ECD">
              <w:t xml:space="preserve">If media is "video": </w:t>
            </w:r>
          </w:p>
          <w:p w14:paraId="5127F0E8" w14:textId="77777777" w:rsidR="004B5A82" w:rsidRPr="00297ECD" w:rsidRDefault="004B5A82" w:rsidP="004B5A82">
            <w:pPr>
              <w:pStyle w:val="TAL"/>
            </w:pPr>
            <w:r w:rsidRPr="00297ECD">
              <w:t xml:space="preserve">  </w:t>
            </w:r>
            <w:r>
              <w:t xml:space="preserve">    </w:t>
            </w:r>
            <w:r w:rsidRPr="00297ECD">
              <w:t xml:space="preserve">If </w:t>
            </w:r>
            <w:r>
              <w:t>image attribute negotiation</w:t>
            </w:r>
            <w:r w:rsidRPr="00297ECD">
              <w:t>:</w:t>
            </w:r>
          </w:p>
          <w:p w14:paraId="0451D9BD" w14:textId="77777777" w:rsidR="004B5A82" w:rsidRDefault="004B5A82" w:rsidP="004B5A82">
            <w:pPr>
              <w:pStyle w:val="TAL"/>
            </w:pPr>
            <w:r w:rsidRPr="00297ECD">
              <w:tab/>
            </w:r>
            <w:r>
              <w:t xml:space="preserve">       Generic Image Attribute</w:t>
            </w:r>
          </w:p>
          <w:p w14:paraId="531AD8E3" w14:textId="77777777" w:rsidR="004B5A82" w:rsidRDefault="004B5A82" w:rsidP="00BE301E">
            <w:pPr>
              <w:pStyle w:val="TAL"/>
            </w:pPr>
          </w:p>
          <w:p w14:paraId="47FF6344" w14:textId="77777777" w:rsidR="008D0C0C" w:rsidRDefault="008D0C0C" w:rsidP="00BE301E">
            <w:pPr>
              <w:pStyle w:val="TAL"/>
            </w:pPr>
            <w:r>
              <w:t xml:space="preserve">   }</w:t>
            </w:r>
            <w:r w:rsidR="007E3E89">
              <w:t xml:space="preserve"> NOTE</w:t>
            </w:r>
          </w:p>
        </w:tc>
      </w:tr>
      <w:tr w:rsidR="007E3E89" w14:paraId="3E730E34" w14:textId="77777777" w:rsidTr="00043FD3">
        <w:tblPrEx>
          <w:tblCellMar>
            <w:top w:w="0" w:type="dxa"/>
            <w:bottom w:w="0" w:type="dxa"/>
          </w:tblCellMar>
        </w:tblPrEx>
        <w:trPr>
          <w:jc w:val="center"/>
        </w:trPr>
        <w:tc>
          <w:tcPr>
            <w:tcW w:w="9357" w:type="dxa"/>
            <w:gridSpan w:val="3"/>
          </w:tcPr>
          <w:p w14:paraId="4FCE7533" w14:textId="77777777" w:rsidR="007E3E89" w:rsidRDefault="007E3E89" w:rsidP="007E3E89">
            <w:pPr>
              <w:pStyle w:val="TAN"/>
            </w:pPr>
            <w:r>
              <w:t>NOTE:     Sending of the Remote Descriptor is optional</w:t>
            </w:r>
          </w:p>
        </w:tc>
      </w:tr>
    </w:tbl>
    <w:p w14:paraId="5EF4B136" w14:textId="77777777" w:rsidR="008D0C0C" w:rsidRDefault="008D0C0C" w:rsidP="008D0C0C"/>
    <w:p w14:paraId="6C3F5A07" w14:textId="77777777" w:rsidR="008D0C0C" w:rsidRDefault="008D0C0C" w:rsidP="008D0C0C">
      <w:pPr>
        <w:pStyle w:val="Heading4"/>
        <w:tabs>
          <w:tab w:val="left" w:pos="1425"/>
        </w:tabs>
        <w:ind w:left="1425" w:hanging="1425"/>
      </w:pPr>
      <w:bookmarkStart w:id="121" w:name="_Toc414010851"/>
      <w:r>
        <w:t>5.17.2.4</w:t>
      </w:r>
      <w:r>
        <w:tab/>
        <w:t xml:space="preserve">Reserve </w:t>
      </w:r>
      <w:r>
        <w:rPr>
          <w:rFonts w:hint="eastAsia"/>
          <w:lang w:eastAsia="zh-CN"/>
        </w:rPr>
        <w:t>and</w:t>
      </w:r>
      <w:r>
        <w:t xml:space="preserve"> Configure TrGW Connection Point</w:t>
      </w:r>
      <w:bookmarkEnd w:id="121"/>
    </w:p>
    <w:p w14:paraId="556DB095" w14:textId="77777777" w:rsidR="008D0C0C" w:rsidRDefault="008D0C0C" w:rsidP="008D0C0C">
      <w:pPr>
        <w:rPr>
          <w:lang w:val="en-US" w:eastAsia="sv-SE"/>
        </w:rPr>
      </w:pPr>
      <w:r>
        <w:t xml:space="preserve">The IBCF sends an ADD request command as in Table 5.17.2.4.1. </w:t>
      </w:r>
    </w:p>
    <w:p w14:paraId="6C1C2FA6" w14:textId="77777777" w:rsidR="008D0C0C" w:rsidRDefault="008D0C0C" w:rsidP="008D0C0C">
      <w:pPr>
        <w:pStyle w:val="TH"/>
      </w:pPr>
      <w:r>
        <w:lastRenderedPageBreak/>
        <w:t xml:space="preserve">Table 5.17.2.4.1: Reserve and </w:t>
      </w:r>
      <w:r>
        <w:rPr>
          <w:rFonts w:hint="eastAsia"/>
          <w:lang w:eastAsia="zh-CN"/>
        </w:rPr>
        <w:t>C</w:t>
      </w:r>
      <w:r>
        <w:t xml:space="preserve">onfigure </w:t>
      </w:r>
      <w:r>
        <w:rPr>
          <w:lang w:eastAsia="zh-CN"/>
        </w:rPr>
        <w:t>TrGW Connection Point</w:t>
      </w:r>
      <w:r>
        <w:t xml:space="preserve"> Request</w:t>
      </w:r>
      <w:r w:rsidRPr="00883C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272AED08" w14:textId="77777777" w:rsidTr="00BE301E">
        <w:tblPrEx>
          <w:tblCellMar>
            <w:top w:w="0" w:type="dxa"/>
            <w:bottom w:w="0" w:type="dxa"/>
          </w:tblCellMar>
        </w:tblPrEx>
        <w:trPr>
          <w:jc w:val="center"/>
        </w:trPr>
        <w:tc>
          <w:tcPr>
            <w:tcW w:w="3119" w:type="dxa"/>
          </w:tcPr>
          <w:p w14:paraId="105CE63F" w14:textId="77777777" w:rsidR="008D0C0C" w:rsidRDefault="008D0C0C" w:rsidP="00BE301E">
            <w:pPr>
              <w:pStyle w:val="TAH"/>
            </w:pPr>
            <w:r>
              <w:t>Address Information</w:t>
            </w:r>
          </w:p>
        </w:tc>
        <w:tc>
          <w:tcPr>
            <w:tcW w:w="3119" w:type="dxa"/>
          </w:tcPr>
          <w:p w14:paraId="56F9CAF0" w14:textId="77777777" w:rsidR="008D0C0C" w:rsidRDefault="008D0C0C" w:rsidP="00BE301E">
            <w:pPr>
              <w:pStyle w:val="TAH"/>
            </w:pPr>
            <w:r>
              <w:t>Control information</w:t>
            </w:r>
          </w:p>
        </w:tc>
        <w:tc>
          <w:tcPr>
            <w:tcW w:w="3119" w:type="dxa"/>
          </w:tcPr>
          <w:p w14:paraId="47EB410A" w14:textId="77777777" w:rsidR="008D0C0C" w:rsidRDefault="008D0C0C" w:rsidP="00BE301E">
            <w:pPr>
              <w:pStyle w:val="TAH"/>
            </w:pPr>
            <w:r>
              <w:t>Bearer information</w:t>
            </w:r>
          </w:p>
        </w:tc>
      </w:tr>
      <w:tr w:rsidR="008D0C0C" w14:paraId="219BFB25" w14:textId="77777777" w:rsidTr="00BE301E">
        <w:tblPrEx>
          <w:tblCellMar>
            <w:top w:w="0" w:type="dxa"/>
            <w:bottom w:w="0" w:type="dxa"/>
          </w:tblCellMar>
        </w:tblPrEx>
        <w:trPr>
          <w:jc w:val="center"/>
        </w:trPr>
        <w:tc>
          <w:tcPr>
            <w:tcW w:w="3119" w:type="dxa"/>
          </w:tcPr>
          <w:p w14:paraId="34D421ED" w14:textId="77777777" w:rsidR="008D0C0C" w:rsidRDefault="008D0C0C" w:rsidP="00BE301E">
            <w:pPr>
              <w:pStyle w:val="TAL"/>
            </w:pPr>
            <w:r>
              <w:t>Local Descriptor {</w:t>
            </w:r>
          </w:p>
          <w:p w14:paraId="492648A7" w14:textId="77777777" w:rsidR="008D0C0C" w:rsidRDefault="008D0C0C" w:rsidP="00BE301E">
            <w:pPr>
              <w:pStyle w:val="TAL"/>
            </w:pPr>
            <w:r>
              <w:t xml:space="preserve">   Port = $</w:t>
            </w:r>
          </w:p>
          <w:p w14:paraId="5CBE1A6A" w14:textId="77777777" w:rsidR="008D0C0C" w:rsidRDefault="008D0C0C" w:rsidP="00BE301E">
            <w:pPr>
              <w:pStyle w:val="TAL"/>
            </w:pPr>
            <w:r>
              <w:t xml:space="preserve">   IP Address = $ </w:t>
            </w:r>
          </w:p>
          <w:p w14:paraId="040835FE" w14:textId="77777777" w:rsidR="008D0C0C" w:rsidRDefault="008D0C0C" w:rsidP="00BE301E">
            <w:pPr>
              <w:pStyle w:val="TAL"/>
            </w:pPr>
            <w:r>
              <w:t xml:space="preserve">   IP Version = IPv4 or IPv6</w:t>
            </w:r>
          </w:p>
          <w:p w14:paraId="4A0C10D0" w14:textId="77777777" w:rsidR="008D0C0C" w:rsidRDefault="008D0C0C" w:rsidP="00BE301E">
            <w:pPr>
              <w:pStyle w:val="TAL"/>
            </w:pPr>
            <w:r>
              <w:t>}</w:t>
            </w:r>
          </w:p>
          <w:p w14:paraId="4BEDD69A" w14:textId="77777777" w:rsidR="008D0C0C" w:rsidRDefault="008D0C0C" w:rsidP="00BE301E">
            <w:pPr>
              <w:pStyle w:val="TAL"/>
            </w:pPr>
            <w:r>
              <w:t>Remote Descriptor {</w:t>
            </w:r>
          </w:p>
          <w:p w14:paraId="7E4EA004" w14:textId="77777777" w:rsidR="008D0C0C" w:rsidRDefault="008D0C0C" w:rsidP="00BE301E">
            <w:pPr>
              <w:pStyle w:val="TAL"/>
            </w:pPr>
            <w:r>
              <w:t xml:space="preserve">   Port</w:t>
            </w:r>
          </w:p>
          <w:p w14:paraId="295DC3FF" w14:textId="77777777" w:rsidR="008D0C0C" w:rsidRDefault="008D0C0C" w:rsidP="00BE301E">
            <w:pPr>
              <w:pStyle w:val="TAL"/>
            </w:pPr>
            <w:r>
              <w:t xml:space="preserve">   IP Address</w:t>
            </w:r>
          </w:p>
          <w:p w14:paraId="0D34E1EF" w14:textId="77777777" w:rsidR="008D0C0C" w:rsidRDefault="008D0C0C" w:rsidP="00BE301E">
            <w:pPr>
              <w:pStyle w:val="TAL"/>
            </w:pPr>
            <w:r>
              <w:t xml:space="preserve">   IP Version</w:t>
            </w:r>
          </w:p>
          <w:p w14:paraId="40CC4E90" w14:textId="77777777" w:rsidR="008D0C0C" w:rsidRDefault="008D0C0C" w:rsidP="00BE301E">
            <w:pPr>
              <w:pStyle w:val="TAL"/>
            </w:pPr>
            <w:r>
              <w:t>}</w:t>
            </w:r>
          </w:p>
        </w:tc>
        <w:tc>
          <w:tcPr>
            <w:tcW w:w="3119" w:type="dxa"/>
          </w:tcPr>
          <w:p w14:paraId="78EEC1C0" w14:textId="77777777" w:rsidR="00483FB9" w:rsidRPr="00D2442D" w:rsidRDefault="00483FB9" w:rsidP="00483FB9">
            <w:pPr>
              <w:pStyle w:val="TAL"/>
            </w:pPr>
            <w:r w:rsidRPr="00D2442D">
              <w:t>Transaction ID = x</w:t>
            </w:r>
          </w:p>
          <w:p w14:paraId="7A8BE1FA" w14:textId="77777777" w:rsidR="00483FB9" w:rsidRPr="00D2442D" w:rsidRDefault="00483FB9" w:rsidP="00483FB9">
            <w:pPr>
              <w:pStyle w:val="TAL"/>
            </w:pPr>
            <w:r w:rsidRPr="00D2442D">
              <w:t>If Context Requested:</w:t>
            </w:r>
          </w:p>
          <w:p w14:paraId="63691E24" w14:textId="77777777" w:rsidR="00483FB9" w:rsidRPr="00D2442D" w:rsidRDefault="00483FB9" w:rsidP="00483FB9">
            <w:pPr>
              <w:pStyle w:val="TAL"/>
            </w:pPr>
            <w:r w:rsidRPr="00D2442D">
              <w:t xml:space="preserve">    Context ID = $</w:t>
            </w:r>
          </w:p>
          <w:p w14:paraId="52B641B0" w14:textId="77777777" w:rsidR="00483FB9" w:rsidRPr="000114AF" w:rsidRDefault="00483FB9" w:rsidP="00483FB9">
            <w:pPr>
              <w:pStyle w:val="TAL"/>
            </w:pPr>
            <w:r>
              <w:t xml:space="preserve">    </w:t>
            </w:r>
            <w:r w:rsidRPr="000114AF">
              <w:t>If Emergency Call:</w:t>
            </w:r>
          </w:p>
          <w:p w14:paraId="3502EB62" w14:textId="77777777" w:rsidR="00483FB9" w:rsidRPr="000114AF" w:rsidRDefault="00483FB9" w:rsidP="00483FB9">
            <w:pPr>
              <w:pStyle w:val="TAL"/>
            </w:pPr>
            <w:r>
              <w:tab/>
              <w:t xml:space="preserve"> </w:t>
            </w:r>
            <w:r w:rsidRPr="000114AF">
              <w:t>Emergency Call Indication</w:t>
            </w:r>
          </w:p>
          <w:p w14:paraId="4C0CDE66" w14:textId="77777777" w:rsidR="00483FB9" w:rsidRPr="000114AF" w:rsidRDefault="00483FB9" w:rsidP="00483FB9">
            <w:pPr>
              <w:pStyle w:val="TAL"/>
            </w:pPr>
          </w:p>
          <w:p w14:paraId="24BCDA0E" w14:textId="77777777" w:rsidR="00483FB9" w:rsidRPr="00FC7432" w:rsidRDefault="00483FB9" w:rsidP="00483FB9">
            <w:pPr>
              <w:pStyle w:val="TAL"/>
            </w:pPr>
            <w:r>
              <w:t xml:space="preserve">    </w:t>
            </w:r>
            <w:r w:rsidRPr="00FC7432">
              <w:t xml:space="preserve">If MPS </w:t>
            </w:r>
            <w:r>
              <w:t>call/</w:t>
            </w:r>
            <w:r w:rsidRPr="00FC7432">
              <w:t>session:</w:t>
            </w:r>
          </w:p>
          <w:p w14:paraId="7C060D3F" w14:textId="77777777" w:rsidR="00483FB9" w:rsidRDefault="00483FB9" w:rsidP="00483FB9">
            <w:pPr>
              <w:pStyle w:val="TAL"/>
            </w:pPr>
            <w:r>
              <w:tab/>
            </w:r>
            <w:r w:rsidRPr="00FC7432">
              <w:t>Priority Indicator</w:t>
            </w:r>
            <w:r>
              <w:t xml:space="preserve"> = x</w:t>
            </w:r>
          </w:p>
          <w:p w14:paraId="0F3712A4" w14:textId="77777777" w:rsidR="00483FB9" w:rsidRDefault="00483FB9" w:rsidP="00483FB9">
            <w:pPr>
              <w:pStyle w:val="TAL"/>
            </w:pPr>
          </w:p>
          <w:p w14:paraId="4ED2CEA8" w14:textId="77777777" w:rsidR="008D0C0C" w:rsidRPr="00D2442D" w:rsidRDefault="00483FB9" w:rsidP="00483FB9">
            <w:pPr>
              <w:pStyle w:val="TAL"/>
            </w:pPr>
            <w:r w:rsidRPr="00D2442D">
              <w:t>If Context Provided:</w:t>
            </w:r>
          </w:p>
          <w:p w14:paraId="084EDBE6" w14:textId="77777777" w:rsidR="008D0C0C" w:rsidRPr="00D2442D" w:rsidRDefault="008D0C0C" w:rsidP="00BE301E">
            <w:pPr>
              <w:pStyle w:val="TAL"/>
            </w:pPr>
            <w:r w:rsidRPr="00D2442D">
              <w:t xml:space="preserve">   Context ID = c1</w:t>
            </w:r>
          </w:p>
          <w:p w14:paraId="5456CA5D" w14:textId="77777777" w:rsidR="008D0C0C" w:rsidRPr="00D2442D" w:rsidRDefault="008D0C0C" w:rsidP="00BE301E">
            <w:pPr>
              <w:pStyle w:val="TAL"/>
            </w:pPr>
          </w:p>
          <w:p w14:paraId="209E3A63" w14:textId="77777777" w:rsidR="008D0C0C" w:rsidRPr="00D2442D" w:rsidRDefault="008D0C0C" w:rsidP="00BE301E">
            <w:pPr>
              <w:pStyle w:val="TAL"/>
            </w:pPr>
            <w:r w:rsidRPr="00D2442D">
              <w:t>Termination ID = $</w:t>
            </w:r>
          </w:p>
          <w:p w14:paraId="7132B151" w14:textId="77777777" w:rsidR="008D0C0C" w:rsidRPr="00D2442D" w:rsidRDefault="008D0C0C" w:rsidP="00BE301E">
            <w:pPr>
              <w:pStyle w:val="TAL"/>
            </w:pPr>
          </w:p>
          <w:p w14:paraId="40C969F6" w14:textId="77777777" w:rsidR="008D0C0C" w:rsidRPr="00D2442D" w:rsidRDefault="008D0C0C" w:rsidP="00BE301E">
            <w:pPr>
              <w:pStyle w:val="TAL"/>
            </w:pPr>
            <w:r w:rsidRPr="00D2442D">
              <w:t>If Stream Number Specified:</w:t>
            </w:r>
          </w:p>
          <w:p w14:paraId="09F2CDD3" w14:textId="77777777" w:rsidR="008D0C0C" w:rsidRPr="00D2442D" w:rsidRDefault="008D0C0C" w:rsidP="00BE301E">
            <w:pPr>
              <w:pStyle w:val="TAL"/>
            </w:pPr>
            <w:r w:rsidRPr="00D2442D">
              <w:t xml:space="preserve">   Stream Number</w:t>
            </w:r>
          </w:p>
          <w:p w14:paraId="42CEC7C2" w14:textId="77777777" w:rsidR="008D0C0C" w:rsidRPr="00D2442D" w:rsidRDefault="008D0C0C" w:rsidP="00BE301E">
            <w:pPr>
              <w:pStyle w:val="TAL"/>
            </w:pPr>
            <w:r w:rsidRPr="00D2442D">
              <w:t>If Resources for multiple Codecs shall be reserved:</w:t>
            </w:r>
          </w:p>
          <w:p w14:paraId="11D2287C" w14:textId="77777777" w:rsidR="008D0C0C" w:rsidRPr="00D2442D" w:rsidRDefault="008D0C0C" w:rsidP="00BE301E">
            <w:pPr>
              <w:pStyle w:val="TAL"/>
              <w:rPr>
                <w:rFonts w:hint="eastAsia"/>
              </w:rPr>
            </w:pPr>
            <w:r w:rsidRPr="00D2442D">
              <w:t xml:space="preserve">   Reserve_Value</w:t>
            </w:r>
          </w:p>
          <w:p w14:paraId="4667C9B4" w14:textId="77777777" w:rsidR="008D0C0C" w:rsidRPr="00D2442D" w:rsidRDefault="008D0C0C" w:rsidP="00BE301E">
            <w:pPr>
              <w:pStyle w:val="TAL"/>
              <w:rPr>
                <w:rFonts w:hint="eastAsia"/>
              </w:rPr>
            </w:pPr>
          </w:p>
          <w:p w14:paraId="16B1E21F" w14:textId="77777777" w:rsidR="008D0C0C" w:rsidRPr="00D2442D" w:rsidRDefault="008D0C0C" w:rsidP="00BE301E">
            <w:pPr>
              <w:pStyle w:val="TAL"/>
            </w:pPr>
            <w:r w:rsidRPr="00D2442D">
              <w:t>If IP Interface Type:</w:t>
            </w:r>
          </w:p>
          <w:p w14:paraId="413C9009" w14:textId="77777777" w:rsidR="008D0C0C" w:rsidRPr="00D2442D" w:rsidRDefault="008D0C0C" w:rsidP="00BE301E">
            <w:pPr>
              <w:pStyle w:val="TAL"/>
            </w:pPr>
            <w:r w:rsidRPr="00D2442D">
              <w:t xml:space="preserve">    IP interface = "IP interface type"</w:t>
            </w:r>
          </w:p>
          <w:p w14:paraId="4B6E7BC4" w14:textId="77777777" w:rsidR="008D0C0C" w:rsidRPr="00D2442D" w:rsidRDefault="008D0C0C" w:rsidP="00BE301E">
            <w:pPr>
              <w:pStyle w:val="TAL"/>
            </w:pPr>
          </w:p>
          <w:p w14:paraId="688EE784" w14:textId="77777777" w:rsidR="008D0C0C" w:rsidRPr="00D2442D" w:rsidRDefault="008D0C0C" w:rsidP="00BE301E">
            <w:pPr>
              <w:pStyle w:val="TAL"/>
            </w:pPr>
            <w:r w:rsidRPr="00D2442D">
              <w:t>If indication on Bearer Released requested:</w:t>
            </w:r>
          </w:p>
          <w:p w14:paraId="4D54A093" w14:textId="77777777" w:rsidR="008D0C0C" w:rsidRPr="00D2442D" w:rsidRDefault="008D0C0C" w:rsidP="00BE301E">
            <w:pPr>
              <w:pStyle w:val="TAL"/>
            </w:pPr>
            <w:r w:rsidRPr="00D2442D">
              <w:t xml:space="preserve">   NotificationRequested (Event ID = x, "BNC Release ") </w:t>
            </w:r>
          </w:p>
          <w:p w14:paraId="42A0F747" w14:textId="77777777" w:rsidR="008D0C0C" w:rsidRPr="00D2442D" w:rsidRDefault="008D0C0C" w:rsidP="00BE301E">
            <w:pPr>
              <w:pStyle w:val="TAL"/>
            </w:pPr>
          </w:p>
          <w:p w14:paraId="343B2A66" w14:textId="77777777" w:rsidR="008D0C0C" w:rsidRPr="00D2442D" w:rsidRDefault="008D0C0C" w:rsidP="00BE301E">
            <w:pPr>
              <w:pStyle w:val="TAL"/>
            </w:pPr>
            <w:r w:rsidRPr="00D2442D">
              <w:t xml:space="preserve">If diffserv required:- </w:t>
            </w:r>
          </w:p>
          <w:p w14:paraId="5CD64918" w14:textId="77777777" w:rsidR="008D0C0C" w:rsidRPr="00D2442D" w:rsidRDefault="008D0C0C" w:rsidP="00BE301E">
            <w:pPr>
              <w:pStyle w:val="TAL"/>
            </w:pPr>
            <w:r w:rsidRPr="00D2442D">
              <w:t xml:space="preserve">   Diffserv Code Point</w:t>
            </w:r>
          </w:p>
          <w:p w14:paraId="23BF06D8" w14:textId="77777777" w:rsidR="008D0C0C" w:rsidRPr="00D2442D" w:rsidRDefault="008D0C0C" w:rsidP="00BE301E">
            <w:pPr>
              <w:pStyle w:val="TAL"/>
            </w:pPr>
            <w:r w:rsidRPr="00D2442D">
              <w:t>If tagging behaviour</w:t>
            </w:r>
          </w:p>
          <w:p w14:paraId="7276603C" w14:textId="77777777" w:rsidR="008D0C0C" w:rsidRPr="00D2442D" w:rsidRDefault="008D0C0C" w:rsidP="00BE301E">
            <w:pPr>
              <w:pStyle w:val="TAL"/>
            </w:pPr>
            <w:r w:rsidRPr="00D2442D">
              <w:t xml:space="preserve">   Diffserv Tagging Behaviour</w:t>
            </w:r>
          </w:p>
          <w:p w14:paraId="4256E0D9" w14:textId="77777777" w:rsidR="008D0C0C" w:rsidRPr="00D2442D" w:rsidRDefault="008D0C0C" w:rsidP="00BE301E">
            <w:pPr>
              <w:pStyle w:val="TAL"/>
            </w:pPr>
          </w:p>
          <w:p w14:paraId="19FCB2D6" w14:textId="77777777" w:rsidR="008D0C0C" w:rsidRPr="00D2442D" w:rsidRDefault="008D0C0C" w:rsidP="00BE301E">
            <w:pPr>
              <w:pStyle w:val="TAL"/>
            </w:pPr>
            <w:r w:rsidRPr="00D2442D">
              <w:t>If Remote Source Address Filtering required:-</w:t>
            </w:r>
          </w:p>
          <w:p w14:paraId="0E657298" w14:textId="77777777" w:rsidR="008D0C0C" w:rsidRDefault="008D0C0C" w:rsidP="00BE301E">
            <w:pPr>
              <w:pStyle w:val="TAL"/>
            </w:pPr>
            <w:r w:rsidRPr="00D2442D">
              <w:t xml:space="preserve">   Remote Source Address Filtering</w:t>
            </w:r>
          </w:p>
          <w:p w14:paraId="64E9E332" w14:textId="77777777" w:rsidR="008D0C0C" w:rsidRPr="00D2442D" w:rsidRDefault="008D0C0C" w:rsidP="00BE301E">
            <w:pPr>
              <w:pStyle w:val="TAL"/>
            </w:pPr>
            <w:r>
              <w:t xml:space="preserve">    If </w:t>
            </w:r>
            <w:r w:rsidR="00DB6BF6" w:rsidRPr="00B2247D">
              <w:t>Remote Source Address range required</w:t>
            </w:r>
            <w:r>
              <w:t>:-</w:t>
            </w:r>
          </w:p>
          <w:p w14:paraId="7BBDD4EB" w14:textId="77777777" w:rsidR="008D0C0C" w:rsidRDefault="008D0C0C" w:rsidP="00BE301E">
            <w:pPr>
              <w:pStyle w:val="TAL"/>
            </w:pPr>
            <w:r w:rsidRPr="00D2442D">
              <w:t xml:space="preserve">   </w:t>
            </w:r>
            <w:r>
              <w:t xml:space="preserve">    </w:t>
            </w:r>
            <w:r w:rsidRPr="00D2442D">
              <w:t>Remote Source Address Mask</w:t>
            </w:r>
          </w:p>
          <w:p w14:paraId="3C9E40D2" w14:textId="77777777" w:rsidR="00684ADF" w:rsidRPr="00D2442D" w:rsidRDefault="00684ADF" w:rsidP="00BE301E">
            <w:pPr>
              <w:pStyle w:val="TAL"/>
            </w:pPr>
          </w:p>
          <w:p w14:paraId="1E297F19" w14:textId="77777777" w:rsidR="008D0C0C" w:rsidRDefault="008D0C0C" w:rsidP="00BE301E">
            <w:pPr>
              <w:pStyle w:val="TAL"/>
            </w:pPr>
            <w:r w:rsidRPr="00D2442D">
              <w:t xml:space="preserve">If </w:t>
            </w:r>
            <w:smartTag w:uri="urn:schemas-microsoft-com:office:smarttags" w:element="place">
              <w:smartTag w:uri="urn:schemas-microsoft-com:office:smarttags" w:element="PlaceName">
                <w:r w:rsidRPr="00D2442D">
                  <w:t>Remote</w:t>
                </w:r>
              </w:smartTag>
              <w:r w:rsidRPr="00D2442D">
                <w:t xml:space="preserve"> </w:t>
              </w:r>
              <w:smartTag w:uri="urn:schemas-microsoft-com:office:smarttags" w:element="PlaceName">
                <w:r w:rsidRPr="00D2442D">
                  <w:t>Source</w:t>
                </w:r>
              </w:smartTag>
              <w:r w:rsidRPr="00D2442D">
                <w:t xml:space="preserve"> </w:t>
              </w:r>
              <w:smartTag w:uri="urn:schemas-microsoft-com:office:smarttags" w:element="PlaceType">
                <w:r w:rsidRPr="00D2442D">
                  <w:t>Port</w:t>
                </w:r>
              </w:smartTag>
            </w:smartTag>
            <w:r w:rsidRPr="00D2442D">
              <w:t xml:space="preserve"> Filtering</w:t>
            </w:r>
          </w:p>
          <w:p w14:paraId="38FDAE82" w14:textId="77777777" w:rsidR="008D0C0C" w:rsidRPr="00D2442D" w:rsidRDefault="008D0C0C" w:rsidP="00BE301E">
            <w:pPr>
              <w:pStyle w:val="TAL"/>
            </w:pPr>
            <w:r>
              <w:t xml:space="preserve">    </w:t>
            </w:r>
            <w:r w:rsidRPr="00D2442D">
              <w:t>required:-</w:t>
            </w:r>
          </w:p>
          <w:p w14:paraId="771C958D" w14:textId="77777777" w:rsidR="008D0C0C" w:rsidRDefault="008D0C0C" w:rsidP="00BE301E">
            <w:pPr>
              <w:pStyle w:val="TAL"/>
            </w:pPr>
            <w:r w:rsidRPr="00D2442D">
              <w:t xml:space="preserve">   </w:t>
            </w:r>
            <w:r>
              <w:t xml:space="preserve">    </w:t>
            </w:r>
            <w:smartTag w:uri="urn:schemas-microsoft-com:office:smarttags" w:element="place">
              <w:smartTag w:uri="urn:schemas-microsoft-com:office:smarttags" w:element="PlaceName">
                <w:r w:rsidRPr="00D2442D">
                  <w:t>Remote</w:t>
                </w:r>
              </w:smartTag>
              <w:r w:rsidRPr="00D2442D">
                <w:t xml:space="preserve"> </w:t>
              </w:r>
              <w:smartTag w:uri="urn:schemas-microsoft-com:office:smarttags" w:element="PlaceName">
                <w:r w:rsidRPr="00D2442D">
                  <w:t>Source</w:t>
                </w:r>
              </w:smartTag>
              <w:r w:rsidRPr="00D2442D">
                <w:t xml:space="preserve"> </w:t>
              </w:r>
              <w:smartTag w:uri="urn:schemas-microsoft-com:office:smarttags" w:element="PlaceType">
                <w:r w:rsidRPr="00D2442D">
                  <w:t>Port</w:t>
                </w:r>
              </w:smartTag>
            </w:smartTag>
            <w:r w:rsidRPr="00D2442D">
              <w:t xml:space="preserve"> Filtering</w:t>
            </w:r>
          </w:p>
          <w:p w14:paraId="1EA24ABF" w14:textId="77777777" w:rsidR="008D0C0C" w:rsidRPr="00D2442D" w:rsidRDefault="008D0C0C" w:rsidP="00BE301E">
            <w:pPr>
              <w:pStyle w:val="TAL"/>
            </w:pPr>
            <w:r>
              <w:t xml:space="preserve">        If </w:t>
            </w:r>
            <w:r w:rsidR="00684ADF" w:rsidRPr="00B2247D">
              <w:t>individual port</w:t>
            </w:r>
            <w:r>
              <w:t>:-</w:t>
            </w:r>
          </w:p>
          <w:p w14:paraId="531A3310" w14:textId="77777777" w:rsidR="008D0C0C" w:rsidRPr="00A13985" w:rsidRDefault="008D0C0C" w:rsidP="00BE301E">
            <w:pPr>
              <w:pStyle w:val="TAL"/>
            </w:pPr>
            <w:r w:rsidRPr="00D2442D">
              <w:t xml:space="preserve">   </w:t>
            </w:r>
            <w:r>
              <w:t xml:space="preserve">        </w:t>
            </w:r>
            <w:smartTag w:uri="urn:schemas-microsoft-com:office:smarttags" w:element="place">
              <w:smartTag w:uri="urn:schemas-microsoft-com:office:smarttags" w:element="PlaceName">
                <w:r w:rsidRPr="00A13985">
                  <w:t>Remote</w:t>
                </w:r>
              </w:smartTag>
              <w:r w:rsidRPr="00A13985">
                <w:t xml:space="preserve"> </w:t>
              </w:r>
              <w:smartTag w:uri="urn:schemas-microsoft-com:office:smarttags" w:element="PlaceName">
                <w:r w:rsidRPr="00A13985">
                  <w:t>Source</w:t>
                </w:r>
              </w:smartTag>
              <w:r w:rsidRPr="00A13985">
                <w:t xml:space="preserve"> </w:t>
              </w:r>
              <w:smartTag w:uri="urn:schemas-microsoft-com:office:smarttags" w:element="PlaceType">
                <w:r w:rsidRPr="00A13985">
                  <w:t>Port</w:t>
                </w:r>
              </w:smartTag>
            </w:smartTag>
            <w:r w:rsidRPr="00A13985">
              <w:t xml:space="preserve"> </w:t>
            </w:r>
          </w:p>
          <w:p w14:paraId="2F25D710" w14:textId="77777777" w:rsidR="00684ADF" w:rsidRPr="00684ADF" w:rsidRDefault="00684ADF" w:rsidP="00684ADF">
            <w:pPr>
              <w:keepNext/>
              <w:keepLines/>
              <w:spacing w:after="0"/>
              <w:rPr>
                <w:rFonts w:ascii="Arial" w:hAnsi="Arial" w:hint="eastAsia"/>
                <w:sz w:val="18"/>
                <w:lang w:eastAsia="zh-CN"/>
              </w:rPr>
            </w:pPr>
            <w:r w:rsidRPr="00A13985">
              <w:rPr>
                <w:rFonts w:ascii="Arial" w:hAnsi="Arial"/>
                <w:sz w:val="18"/>
              </w:rPr>
              <w:t xml:space="preserve"> </w:t>
            </w:r>
            <w:r w:rsidRPr="00B2247D">
              <w:rPr>
                <w:rFonts w:ascii="Arial" w:hAnsi="Arial"/>
                <w:sz w:val="18"/>
              </w:rPr>
              <w:t xml:space="preserve">       If </w:t>
            </w:r>
            <w:r>
              <w:rPr>
                <w:rFonts w:ascii="Arial" w:hAnsi="Arial" w:hint="eastAsia"/>
                <w:sz w:val="18"/>
                <w:lang w:eastAsia="zh-CN"/>
              </w:rPr>
              <w:t>range of</w:t>
            </w:r>
            <w:r w:rsidRPr="00B2247D">
              <w:rPr>
                <w:rFonts w:ascii="Arial" w:hAnsi="Arial"/>
                <w:sz w:val="18"/>
              </w:rPr>
              <w:t xml:space="preserve"> port</w:t>
            </w:r>
            <w:r>
              <w:rPr>
                <w:rFonts w:ascii="Arial" w:hAnsi="Arial" w:hint="eastAsia"/>
                <w:sz w:val="18"/>
                <w:lang w:eastAsia="zh-CN"/>
              </w:rPr>
              <w:t>s</w:t>
            </w:r>
            <w:r w:rsidRPr="00B2247D">
              <w:rPr>
                <w:rFonts w:ascii="Arial" w:hAnsi="Arial"/>
                <w:sz w:val="18"/>
              </w:rPr>
              <w:t>:</w:t>
            </w:r>
          </w:p>
          <w:p w14:paraId="59B84A04" w14:textId="77777777" w:rsidR="008D0C0C" w:rsidRPr="00684ADF" w:rsidRDefault="008D0C0C" w:rsidP="00BE301E">
            <w:pPr>
              <w:pStyle w:val="TAL"/>
            </w:pPr>
            <w:r w:rsidRPr="00684ADF">
              <w:t xml:space="preserve">           </w:t>
            </w:r>
            <w:smartTag w:uri="urn:schemas-microsoft-com:office:smarttags" w:element="place">
              <w:smartTag w:uri="urn:schemas-microsoft-com:office:smarttags" w:element="PlaceName">
                <w:r w:rsidRPr="00684ADF">
                  <w:t>Remote</w:t>
                </w:r>
              </w:smartTag>
              <w:r w:rsidRPr="00684ADF">
                <w:t xml:space="preserve"> </w:t>
              </w:r>
              <w:smartTag w:uri="urn:schemas-microsoft-com:office:smarttags" w:element="PlaceName">
                <w:r w:rsidRPr="00684ADF">
                  <w:t>Source</w:t>
                </w:r>
              </w:smartTag>
              <w:r w:rsidRPr="00684ADF">
                <w:t xml:space="preserve"> </w:t>
              </w:r>
              <w:smartTag w:uri="urn:schemas-microsoft-com:office:smarttags" w:element="PlaceType">
                <w:r w:rsidRPr="00684ADF">
                  <w:t>Port</w:t>
                </w:r>
              </w:smartTag>
              <w:r w:rsidRPr="00684ADF">
                <w:t xml:space="preserve"> </w:t>
              </w:r>
              <w:smartTag w:uri="urn:schemas-microsoft-com:office:smarttags" w:element="PlaceType">
                <w:r w:rsidRPr="00684ADF">
                  <w:t>Range</w:t>
                </w:r>
              </w:smartTag>
            </w:smartTag>
          </w:p>
          <w:p w14:paraId="0DFC670E" w14:textId="77777777" w:rsidR="008D0C0C" w:rsidRPr="00684ADF" w:rsidRDefault="008D0C0C" w:rsidP="00BE301E">
            <w:pPr>
              <w:pStyle w:val="TAL"/>
            </w:pPr>
          </w:p>
          <w:p w14:paraId="270A3145" w14:textId="77777777" w:rsidR="008D0C0C" w:rsidRPr="00D2442D" w:rsidRDefault="008D0C0C" w:rsidP="00BE301E">
            <w:pPr>
              <w:pStyle w:val="TAL"/>
            </w:pPr>
            <w:r w:rsidRPr="00D2442D">
              <w:t>NotificationRequested (Event ID = x,</w:t>
            </w:r>
          </w:p>
          <w:p w14:paraId="4D10EBD9" w14:textId="77777777" w:rsidR="008D0C0C" w:rsidRPr="00D2442D" w:rsidRDefault="008D0C0C" w:rsidP="00BE301E">
            <w:pPr>
              <w:pStyle w:val="TAL"/>
            </w:pPr>
            <w:r w:rsidRPr="00D2442D">
              <w:t>"termination heartbeat")</w:t>
            </w:r>
          </w:p>
          <w:p w14:paraId="1D34BE20" w14:textId="77777777" w:rsidR="008D0C0C" w:rsidRPr="00D2442D" w:rsidRDefault="008D0C0C" w:rsidP="00BE301E">
            <w:pPr>
              <w:pStyle w:val="TAL"/>
            </w:pPr>
          </w:p>
          <w:p w14:paraId="0B6E8062" w14:textId="77777777" w:rsidR="008D0C0C" w:rsidRPr="00D2442D" w:rsidRDefault="008D0C0C" w:rsidP="00BE301E">
            <w:pPr>
              <w:pStyle w:val="TAL"/>
            </w:pPr>
            <w:r w:rsidRPr="00D2442D">
              <w:rPr>
                <w:rFonts w:hint="eastAsia"/>
              </w:rPr>
              <w:t xml:space="preserve">If multiple IP realms: IP realm Identifier = </w:t>
            </w:r>
            <w:r w:rsidRPr="00D2442D">
              <w:t>required</w:t>
            </w:r>
            <w:r w:rsidRPr="00D2442D">
              <w:rPr>
                <w:rFonts w:hint="eastAsia"/>
              </w:rPr>
              <w:t xml:space="preserve"> IP realm identifier</w:t>
            </w:r>
          </w:p>
          <w:p w14:paraId="293FF044" w14:textId="77777777" w:rsidR="008D0C0C" w:rsidRDefault="008D0C0C" w:rsidP="00BE301E">
            <w:pPr>
              <w:pStyle w:val="TAL"/>
            </w:pPr>
          </w:p>
          <w:p w14:paraId="14F1312E" w14:textId="77777777" w:rsidR="006E3728" w:rsidRPr="006E4F1A" w:rsidRDefault="006E3728" w:rsidP="006E3728">
            <w:pPr>
              <w:pStyle w:val="TAL"/>
            </w:pPr>
            <w:r>
              <w:t>If Media Inactivity Detection Requir</w:t>
            </w:r>
            <w:r w:rsidRPr="006E4F1A">
              <w:t>ed:</w:t>
            </w:r>
          </w:p>
          <w:p w14:paraId="03F86856" w14:textId="77777777" w:rsidR="006E3728" w:rsidRDefault="006E3728" w:rsidP="006E3728">
            <w:pPr>
              <w:pStyle w:val="TAL"/>
              <w:ind w:left="284" w:hanging="284"/>
              <w:rPr>
                <w:lang w:eastAsia="zh-CN"/>
              </w:rPr>
            </w:pPr>
            <w:r>
              <w:t xml:space="preserve">   </w:t>
            </w:r>
            <w:r w:rsidRPr="006E4F1A">
              <w:t>NotificationRequested (Event ID = x, "</w:t>
            </w:r>
            <w:r>
              <w:t xml:space="preserve">Media Inactivity Detection (Media Inactivity Detection Time, Media Inactivity Detection Direction) </w:t>
            </w:r>
            <w:r w:rsidRPr="006E4F1A">
              <w:t>"</w:t>
            </w:r>
            <w:r>
              <w:t>) (NOTE</w:t>
            </w:r>
            <w:r w:rsidR="005500A0">
              <w:t xml:space="preserve"> 1</w:t>
            </w:r>
            <w:r>
              <w:t>)</w:t>
            </w:r>
          </w:p>
          <w:p w14:paraId="6BC76EAD" w14:textId="77777777" w:rsidR="006E3728" w:rsidRPr="00D2442D" w:rsidRDefault="006E3728" w:rsidP="00BE301E">
            <w:pPr>
              <w:pStyle w:val="TAL"/>
            </w:pPr>
          </w:p>
          <w:p w14:paraId="5CEDCEF8" w14:textId="77777777" w:rsidR="00DF4C39" w:rsidRDefault="00DF4C39" w:rsidP="00DF4C39">
            <w:pPr>
              <w:pStyle w:val="TAL"/>
              <w:ind w:left="284" w:hanging="284"/>
              <w:rPr>
                <w:lang w:eastAsia="zh-CN"/>
              </w:rPr>
            </w:pPr>
            <w:r>
              <w:rPr>
                <w:lang w:eastAsia="zh-CN"/>
              </w:rPr>
              <w:t>If Sustainable Data Rate Policing Required:-</w:t>
            </w:r>
          </w:p>
          <w:p w14:paraId="2A29DE21" w14:textId="77777777" w:rsidR="00DF4C39" w:rsidRDefault="00DF4C39" w:rsidP="00DF4C39">
            <w:pPr>
              <w:pStyle w:val="TAL"/>
              <w:ind w:left="284" w:hanging="284"/>
              <w:rPr>
                <w:lang w:eastAsia="zh-CN"/>
              </w:rPr>
            </w:pPr>
            <w:r>
              <w:rPr>
                <w:lang w:eastAsia="zh-CN"/>
              </w:rPr>
              <w:lastRenderedPageBreak/>
              <w:t xml:space="preserve">      Policing Required</w:t>
            </w:r>
          </w:p>
          <w:p w14:paraId="233B7042" w14:textId="77777777" w:rsidR="00DF4C39" w:rsidRDefault="00DF4C39" w:rsidP="00DF4C39">
            <w:pPr>
              <w:pStyle w:val="TAL"/>
              <w:ind w:left="284" w:hanging="284"/>
              <w:rPr>
                <w:lang w:eastAsia="zh-CN"/>
              </w:rPr>
            </w:pPr>
            <w:r>
              <w:rPr>
                <w:lang w:eastAsia="zh-CN"/>
              </w:rPr>
              <w:t xml:space="preserve">      Sustainable Data Rate</w:t>
            </w:r>
          </w:p>
          <w:p w14:paraId="3A4E4667" w14:textId="77777777" w:rsidR="00DF4C39" w:rsidRDefault="00DF4C39" w:rsidP="00DF4C39">
            <w:pPr>
              <w:pStyle w:val="TAL"/>
              <w:ind w:left="284" w:hanging="284"/>
              <w:rPr>
                <w:lang w:eastAsia="zh-CN"/>
              </w:rPr>
            </w:pPr>
            <w:r>
              <w:rPr>
                <w:lang w:eastAsia="zh-CN"/>
              </w:rPr>
              <w:t xml:space="preserve">      Maximum Burst Size</w:t>
            </w:r>
          </w:p>
          <w:p w14:paraId="67EFC09F" w14:textId="77777777" w:rsidR="00DF4C39" w:rsidRDefault="00DF4C39" w:rsidP="00DF4C39">
            <w:pPr>
              <w:pStyle w:val="TAL"/>
              <w:ind w:left="284" w:hanging="284"/>
              <w:rPr>
                <w:lang w:eastAsia="zh-CN"/>
              </w:rPr>
            </w:pPr>
          </w:p>
          <w:p w14:paraId="73BD807B" w14:textId="77777777" w:rsidR="00DF4C39" w:rsidRDefault="00DF4C39" w:rsidP="00DF4C39">
            <w:pPr>
              <w:pStyle w:val="TAL"/>
              <w:ind w:left="284" w:hanging="284"/>
              <w:rPr>
                <w:lang w:eastAsia="zh-CN"/>
              </w:rPr>
            </w:pPr>
            <w:r>
              <w:rPr>
                <w:lang w:eastAsia="zh-CN"/>
              </w:rPr>
              <w:t>If peak data rate policing</w:t>
            </w:r>
          </w:p>
          <w:p w14:paraId="47F6DE07" w14:textId="77777777" w:rsidR="00DF4C39" w:rsidRDefault="00DF4C39" w:rsidP="00DF4C39">
            <w:pPr>
              <w:pStyle w:val="TAL"/>
              <w:ind w:left="284" w:hanging="284"/>
              <w:rPr>
                <w:lang w:eastAsia="zh-CN"/>
              </w:rPr>
            </w:pPr>
            <w:r>
              <w:rPr>
                <w:lang w:eastAsia="zh-CN"/>
              </w:rPr>
              <w:t xml:space="preserve">      Policing Required</w:t>
            </w:r>
          </w:p>
          <w:p w14:paraId="64B08962" w14:textId="77777777" w:rsidR="00DF4C39" w:rsidRDefault="00DF4C39" w:rsidP="00DF4C39">
            <w:pPr>
              <w:pStyle w:val="TAL"/>
              <w:ind w:left="284" w:hanging="284"/>
              <w:rPr>
                <w:lang w:eastAsia="zh-CN"/>
              </w:rPr>
            </w:pPr>
            <w:r>
              <w:rPr>
                <w:lang w:eastAsia="zh-CN"/>
              </w:rPr>
              <w:t xml:space="preserve">      Peak Data Rate</w:t>
            </w:r>
          </w:p>
          <w:p w14:paraId="63936272" w14:textId="77777777" w:rsidR="00DF4C39" w:rsidRDefault="00DF4C39" w:rsidP="00DF4C39">
            <w:pPr>
              <w:pStyle w:val="TAL"/>
              <w:rPr>
                <w:lang w:eastAsia="zh-CN"/>
              </w:rPr>
            </w:pPr>
            <w:r>
              <w:rPr>
                <w:lang w:eastAsia="zh-CN"/>
              </w:rPr>
              <w:t xml:space="preserve">      If Delay Variation required </w:t>
            </w:r>
          </w:p>
          <w:p w14:paraId="28349432" w14:textId="77777777" w:rsidR="00DF4C39" w:rsidRDefault="00DF4C39" w:rsidP="00DF4C39">
            <w:pPr>
              <w:pStyle w:val="TAL"/>
              <w:ind w:left="284" w:hanging="284"/>
              <w:rPr>
                <w:lang w:eastAsia="zh-CN"/>
              </w:rPr>
            </w:pPr>
            <w:r>
              <w:rPr>
                <w:lang w:eastAsia="zh-CN"/>
              </w:rPr>
              <w:t xml:space="preserve">            Delay Variation Tolerance</w:t>
            </w:r>
          </w:p>
          <w:p w14:paraId="04260168" w14:textId="77777777" w:rsidR="003F59A1" w:rsidRDefault="003F59A1" w:rsidP="00DF4C39">
            <w:pPr>
              <w:pStyle w:val="TAL"/>
              <w:ind w:left="284" w:hanging="284"/>
              <w:rPr>
                <w:lang w:eastAsia="zh-CN"/>
              </w:rPr>
            </w:pPr>
          </w:p>
          <w:p w14:paraId="4110B1F2" w14:textId="77777777" w:rsidR="003F59A1" w:rsidRPr="00D2442D" w:rsidRDefault="003F59A1" w:rsidP="003F59A1">
            <w:pPr>
              <w:pStyle w:val="TAL"/>
            </w:pPr>
            <w:r w:rsidRPr="00D2442D">
              <w:t xml:space="preserve">If </w:t>
            </w:r>
            <w:r>
              <w:t>RTCP handling</w:t>
            </w:r>
            <w:r w:rsidRPr="00D2442D">
              <w:t xml:space="preserve"> </w:t>
            </w:r>
            <w:r>
              <w:t>required</w:t>
            </w:r>
            <w:r w:rsidRPr="00D2442D">
              <w:t>:</w:t>
            </w:r>
          </w:p>
          <w:p w14:paraId="38876F79" w14:textId="77777777" w:rsidR="003F59A1" w:rsidRDefault="003F59A1" w:rsidP="003F59A1">
            <w:pPr>
              <w:pStyle w:val="TAL"/>
            </w:pPr>
            <w:r w:rsidRPr="00D2442D">
              <w:t xml:space="preserve">   </w:t>
            </w:r>
            <w:r>
              <w:t>RTCP allocation</w:t>
            </w:r>
          </w:p>
          <w:p w14:paraId="3ECC57A3" w14:textId="77777777" w:rsidR="005500A0" w:rsidRDefault="005500A0" w:rsidP="003F59A1">
            <w:pPr>
              <w:pStyle w:val="TAL"/>
            </w:pPr>
          </w:p>
          <w:p w14:paraId="404AEA85" w14:textId="77777777" w:rsidR="005500A0" w:rsidRDefault="005500A0" w:rsidP="005500A0">
            <w:pPr>
              <w:pStyle w:val="TAL"/>
            </w:pPr>
            <w:r w:rsidRPr="003C7525">
              <w:t xml:space="preserve">If ECN </w:t>
            </w:r>
            <w:r>
              <w:t xml:space="preserve">transparent </w:t>
            </w:r>
            <w:r w:rsidRPr="003C7525">
              <w:t>support required:</w:t>
            </w:r>
            <w:r w:rsidRPr="003C7525" w:rsidDel="00604958">
              <w:t xml:space="preserve"> </w:t>
            </w:r>
            <w:r>
              <w:t xml:space="preserve">   </w:t>
            </w:r>
            <w:r w:rsidRPr="003C7525">
              <w:t>ECN Enable = "True"</w:t>
            </w:r>
          </w:p>
          <w:p w14:paraId="1513D626" w14:textId="77777777" w:rsidR="005500A0" w:rsidRDefault="005500A0" w:rsidP="005500A0">
            <w:pPr>
              <w:pStyle w:val="TAL"/>
            </w:pPr>
            <w:r>
              <w:t xml:space="preserve">   Initiation Method = "inactive"</w:t>
            </w:r>
          </w:p>
          <w:p w14:paraId="350B1D83" w14:textId="77777777" w:rsidR="005500A0" w:rsidRDefault="005500A0" w:rsidP="005500A0">
            <w:pPr>
              <w:pStyle w:val="TAL"/>
            </w:pPr>
          </w:p>
          <w:p w14:paraId="0677FCCA" w14:textId="77777777" w:rsidR="005500A0" w:rsidRDefault="005500A0" w:rsidP="005500A0">
            <w:pPr>
              <w:pStyle w:val="TAL"/>
            </w:pPr>
            <w:r>
              <w:t>If ECN Endpoint support required</w:t>
            </w:r>
          </w:p>
          <w:p w14:paraId="44298ED3" w14:textId="77777777" w:rsidR="005500A0" w:rsidRPr="005500A0" w:rsidRDefault="005500A0" w:rsidP="005500A0">
            <w:pPr>
              <w:pStyle w:val="TAL"/>
            </w:pPr>
            <w:r>
              <w:t xml:space="preserve">     </w:t>
            </w:r>
            <w:r w:rsidRPr="003C7525">
              <w:t>ECN Enable = "True"</w:t>
            </w:r>
          </w:p>
          <w:p w14:paraId="09590C66" w14:textId="77777777" w:rsidR="005500A0" w:rsidRDefault="005500A0" w:rsidP="005500A0">
            <w:pPr>
              <w:pStyle w:val="TAL"/>
            </w:pPr>
            <w:r>
              <w:t xml:space="preserve">    Initiation Method = "ECN Initiation </w:t>
            </w:r>
          </w:p>
          <w:p w14:paraId="383D4D11" w14:textId="77777777" w:rsidR="005500A0" w:rsidRPr="00A021FC" w:rsidRDefault="005500A0" w:rsidP="005500A0">
            <w:pPr>
              <w:pStyle w:val="TAL"/>
            </w:pPr>
            <w:r>
              <w:t xml:space="preserve">    </w:t>
            </w:r>
            <w:r w:rsidRPr="00A021FC">
              <w:t>Method" NOTE</w:t>
            </w:r>
            <w:r w:rsidR="00171380" w:rsidRPr="00A021FC">
              <w:t xml:space="preserve"> </w:t>
            </w:r>
            <w:r w:rsidRPr="00A021FC">
              <w:t>2</w:t>
            </w:r>
          </w:p>
          <w:p w14:paraId="22C25EDE" w14:textId="77777777" w:rsidR="005500A0" w:rsidRPr="00A021FC" w:rsidRDefault="005500A0" w:rsidP="005500A0">
            <w:pPr>
              <w:pStyle w:val="TAL"/>
            </w:pPr>
          </w:p>
          <w:p w14:paraId="15BE2E63" w14:textId="77777777" w:rsidR="005500A0" w:rsidRPr="00A021FC" w:rsidRDefault="005500A0" w:rsidP="005500A0">
            <w:pPr>
              <w:pStyle w:val="TAL"/>
            </w:pPr>
            <w:r w:rsidRPr="00A021FC">
              <w:t xml:space="preserve">      Congestion Response = "ECN  </w:t>
            </w:r>
          </w:p>
          <w:p w14:paraId="3C06473C" w14:textId="77777777" w:rsidR="00171380" w:rsidRPr="00A021FC" w:rsidRDefault="005500A0" w:rsidP="00171380">
            <w:pPr>
              <w:pStyle w:val="TAL"/>
              <w:jc w:val="center"/>
            </w:pPr>
            <w:r w:rsidRPr="00A021FC">
              <w:t xml:space="preserve">           Congestion Response"</w:t>
            </w:r>
          </w:p>
          <w:p w14:paraId="57E79646" w14:textId="77777777" w:rsidR="005500A0" w:rsidRPr="00A021FC" w:rsidRDefault="00171380" w:rsidP="00171380">
            <w:pPr>
              <w:pStyle w:val="TAL"/>
              <w:jc w:val="center"/>
            </w:pPr>
            <w:r w:rsidRPr="00A021FC">
              <w:t>NOTE 3</w:t>
            </w:r>
          </w:p>
          <w:p w14:paraId="6A7CCE39" w14:textId="77777777" w:rsidR="00171380" w:rsidRPr="00A021FC" w:rsidRDefault="005500A0" w:rsidP="00171380">
            <w:pPr>
              <w:pStyle w:val="TAL"/>
              <w:jc w:val="center"/>
            </w:pPr>
            <w:r w:rsidRPr="00A021FC">
              <w:t xml:space="preserve">      ECN Mode = "ECN mode"</w:t>
            </w:r>
          </w:p>
          <w:p w14:paraId="510055E5" w14:textId="77777777" w:rsidR="005500A0" w:rsidRPr="00BE2C3F" w:rsidRDefault="00171380" w:rsidP="00171380">
            <w:pPr>
              <w:pStyle w:val="TAL"/>
              <w:jc w:val="center"/>
            </w:pPr>
            <w:r w:rsidRPr="00BE2C3F">
              <w:t>NOTE 3</w:t>
            </w:r>
          </w:p>
          <w:p w14:paraId="14EC0F55" w14:textId="77777777" w:rsidR="005500A0" w:rsidRDefault="005500A0" w:rsidP="005500A0">
            <w:pPr>
              <w:pStyle w:val="TAL"/>
            </w:pPr>
            <w:r w:rsidRPr="00BE2C3F">
              <w:t xml:space="preserve">      </w:t>
            </w:r>
            <w:r>
              <w:t>ECT Marking  = "ECN ECT</w:t>
            </w:r>
          </w:p>
          <w:p w14:paraId="3F14DAE3" w14:textId="77777777" w:rsidR="005500A0" w:rsidRDefault="005500A0" w:rsidP="005500A0">
            <w:pPr>
              <w:pStyle w:val="TAL"/>
            </w:pPr>
            <w:r>
              <w:t xml:space="preserve">           marking"</w:t>
            </w:r>
            <w:r w:rsidR="00171380">
              <w:t xml:space="preserve"> NOTE 3</w:t>
            </w:r>
          </w:p>
          <w:p w14:paraId="1E1E1A59" w14:textId="77777777" w:rsidR="00171380" w:rsidRDefault="00171380" w:rsidP="00171380">
            <w:pPr>
              <w:pStyle w:val="TAL"/>
            </w:pPr>
          </w:p>
          <w:p w14:paraId="03E580AF" w14:textId="77777777" w:rsidR="00171380" w:rsidRDefault="00171380" w:rsidP="00171380">
            <w:pPr>
              <w:pStyle w:val="TAL"/>
            </w:pPr>
            <w:r>
              <w:t xml:space="preserve">      RTCP Feedback  = "ECN RTCP</w:t>
            </w:r>
          </w:p>
          <w:p w14:paraId="16865D78" w14:textId="77777777" w:rsidR="00171380" w:rsidRDefault="00171380" w:rsidP="00171380">
            <w:pPr>
              <w:pStyle w:val="TAL"/>
            </w:pPr>
            <w:r>
              <w:t xml:space="preserve">           Feedback" NOTE 3</w:t>
            </w:r>
          </w:p>
          <w:p w14:paraId="3BBC784B" w14:textId="77777777" w:rsidR="00171380" w:rsidRDefault="00171380" w:rsidP="00171380">
            <w:pPr>
              <w:pStyle w:val="TAL"/>
            </w:pPr>
          </w:p>
          <w:p w14:paraId="485FBBD3" w14:textId="77777777" w:rsidR="00171380" w:rsidRDefault="00171380" w:rsidP="00171380">
            <w:pPr>
              <w:pStyle w:val="TAL"/>
            </w:pPr>
            <w:r>
              <w:t xml:space="preserve">      XR Summary Report = "ECN XR</w:t>
            </w:r>
          </w:p>
          <w:p w14:paraId="1BB55AAE" w14:textId="77777777" w:rsidR="00171380" w:rsidRDefault="00171380" w:rsidP="00171380">
            <w:pPr>
              <w:pStyle w:val="TAL"/>
            </w:pPr>
            <w:r>
              <w:t xml:space="preserve">           Summary Report" NOTE 3</w:t>
            </w:r>
          </w:p>
          <w:p w14:paraId="17649490" w14:textId="77777777" w:rsidR="005500A0" w:rsidRPr="003C7525" w:rsidRDefault="005500A0" w:rsidP="005500A0">
            <w:pPr>
              <w:pStyle w:val="TAL"/>
            </w:pPr>
          </w:p>
          <w:p w14:paraId="08A41981" w14:textId="77777777" w:rsidR="005500A0" w:rsidRPr="003C7525" w:rsidRDefault="005500A0" w:rsidP="005500A0">
            <w:pPr>
              <w:pStyle w:val="TAL"/>
            </w:pPr>
            <w:r w:rsidRPr="003C7525">
              <w:t xml:space="preserve">  </w:t>
            </w:r>
            <w:r>
              <w:t xml:space="preserve">  </w:t>
            </w:r>
            <w:r w:rsidRPr="003C7525">
              <w:t>If notification of ECN Failure</w:t>
            </w:r>
          </w:p>
          <w:p w14:paraId="1A731E64" w14:textId="77777777" w:rsidR="005500A0" w:rsidRPr="003C7525" w:rsidRDefault="005500A0" w:rsidP="005500A0">
            <w:pPr>
              <w:pStyle w:val="TAL"/>
            </w:pPr>
            <w:r w:rsidRPr="003C7525">
              <w:t xml:space="preserve">   </w:t>
            </w:r>
            <w:r>
              <w:t xml:space="preserve">     </w:t>
            </w:r>
            <w:r w:rsidRPr="003C7525">
              <w:t>Report:</w:t>
            </w:r>
            <w:r>
              <w:t xml:space="preserve"> </w:t>
            </w:r>
          </w:p>
          <w:p w14:paraId="4D61A277" w14:textId="77777777" w:rsidR="005500A0" w:rsidRPr="003C7525" w:rsidRDefault="005500A0" w:rsidP="005500A0">
            <w:pPr>
              <w:pStyle w:val="TAL"/>
              <w:ind w:left="284" w:hanging="284"/>
            </w:pPr>
            <w:r w:rsidRPr="003C7525">
              <w:t xml:space="preserve">     </w:t>
            </w:r>
            <w:r>
              <w:t xml:space="preserve">    </w:t>
            </w:r>
            <w:r w:rsidRPr="003C7525">
              <w:t>NotificationRequested (Event ID</w:t>
            </w:r>
          </w:p>
          <w:p w14:paraId="35A29BA7" w14:textId="77777777" w:rsidR="005500A0" w:rsidDel="004B53A5" w:rsidRDefault="005500A0" w:rsidP="005500A0">
            <w:pPr>
              <w:pStyle w:val="TAL"/>
              <w:ind w:left="284" w:hanging="284"/>
            </w:pPr>
            <w:r w:rsidRPr="003C7525">
              <w:t xml:space="preserve">     = x,"</w:t>
            </w:r>
            <w:r w:rsidR="001D4B18">
              <w:t xml:space="preserve"> ECN F</w:t>
            </w:r>
            <w:r w:rsidRPr="003C7525">
              <w:t>ail</w:t>
            </w:r>
            <w:r w:rsidR="001D4B18">
              <w:t>ure</w:t>
            </w:r>
            <w:r w:rsidRPr="003C7525">
              <w:t>")</w:t>
            </w:r>
          </w:p>
          <w:p w14:paraId="3A3A2924" w14:textId="77777777" w:rsidR="00E3103B" w:rsidRPr="00810078" w:rsidRDefault="00E3103B" w:rsidP="00E3103B">
            <w:pPr>
              <w:pStyle w:val="TAL"/>
            </w:pPr>
          </w:p>
          <w:p w14:paraId="64490AE4" w14:textId="77777777" w:rsidR="00E3103B" w:rsidRPr="00810078" w:rsidRDefault="00E3103B" w:rsidP="00E3103B">
            <w:pPr>
              <w:pStyle w:val="TAL"/>
            </w:pPr>
            <w:r w:rsidRPr="00810078">
              <w:t>If ICE is applied:</w:t>
            </w:r>
          </w:p>
          <w:p w14:paraId="6133AB3C" w14:textId="77777777" w:rsidR="00E3103B" w:rsidRPr="00810078" w:rsidRDefault="00E3103B" w:rsidP="00E3103B">
            <w:pPr>
              <w:pStyle w:val="TAL"/>
            </w:pPr>
            <w:r w:rsidRPr="00810078">
              <w:t xml:space="preserve">   STUN server request</w:t>
            </w:r>
          </w:p>
          <w:p w14:paraId="163D17E8" w14:textId="77777777" w:rsidR="00E3103B" w:rsidRPr="00810078" w:rsidRDefault="00E3103B" w:rsidP="00E3103B">
            <w:pPr>
              <w:pStyle w:val="TAL"/>
            </w:pPr>
            <w:r w:rsidRPr="00810078">
              <w:t xml:space="preserve">   If full </w:t>
            </w:r>
            <w:r w:rsidRPr="00810078">
              <w:rPr>
                <w:rFonts w:hint="eastAsia"/>
              </w:rPr>
              <w:t>ICE</w:t>
            </w:r>
            <w:r w:rsidRPr="00810078">
              <w:t xml:space="preserve"> is applied</w:t>
            </w:r>
          </w:p>
          <w:p w14:paraId="40CAE377" w14:textId="77777777" w:rsidR="00E3103B" w:rsidRPr="00810078" w:rsidRDefault="00E3103B" w:rsidP="00E3103B">
            <w:pPr>
              <w:pStyle w:val="TAL"/>
            </w:pPr>
            <w:r w:rsidRPr="00810078">
              <w:t xml:space="preserve">     Send Connectivity Check</w:t>
            </w:r>
            <w:r w:rsidRPr="00810078">
              <w:rPr>
                <w:rFonts w:hint="eastAsia"/>
              </w:rPr>
              <w:t xml:space="preserve"> </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14:paraId="4285314F" w14:textId="77777777" w:rsidR="00E3103B" w:rsidRPr="00810078" w:rsidRDefault="00E3103B" w:rsidP="00E3103B">
            <w:pPr>
              <w:pStyle w:val="TAL"/>
            </w:pPr>
            <w:r w:rsidRPr="00810078">
              <w:t xml:space="preserve">     </w:t>
            </w:r>
            <w:r>
              <w:rPr>
                <w:rFonts w:hint="eastAsia"/>
                <w:lang w:eastAsia="zh-CN"/>
              </w:rPr>
              <w:t xml:space="preserve">If </w:t>
            </w:r>
            <w:r w:rsidRPr="00810078">
              <w:t xml:space="preserve">notification of </w:t>
            </w:r>
            <w:r w:rsidRPr="00810078">
              <w:rPr>
                <w:rFonts w:hint="eastAsia"/>
              </w:rPr>
              <w:t xml:space="preserve">ICE Connectivity </w:t>
            </w:r>
            <w:r w:rsidRPr="00810078">
              <w:br/>
              <w:t xml:space="preserve">     </w:t>
            </w:r>
            <w:r w:rsidRPr="00810078">
              <w:rPr>
                <w:rFonts w:hint="eastAsia"/>
              </w:rPr>
              <w:t>Check Result</w:t>
            </w:r>
            <w:r w:rsidRPr="00810078">
              <w:t xml:space="preserve"> Report:</w:t>
            </w:r>
          </w:p>
          <w:p w14:paraId="0AC17ED1" w14:textId="77777777" w:rsidR="00E3103B" w:rsidRPr="00810078" w:rsidDel="004B53A5" w:rsidRDefault="00E3103B" w:rsidP="00E3103B">
            <w:pPr>
              <w:pStyle w:val="TAL"/>
              <w:ind w:left="284" w:hanging="284"/>
            </w:pPr>
            <w:r w:rsidRPr="00810078">
              <w:t xml:space="preserve">         NotificationRequested (Event ID = x</w:t>
            </w:r>
            <w:r w:rsidRPr="00810078">
              <w:rPr>
                <w:rFonts w:hint="eastAsia"/>
              </w:rPr>
              <w:t>x</w:t>
            </w:r>
            <w:r w:rsidRPr="00810078">
              <w:t>,"</w:t>
            </w:r>
            <w:r w:rsidRPr="00810078">
              <w:rPr>
                <w:rFonts w:hint="eastAsia"/>
              </w:rPr>
              <w:t>Connectivity Check</w:t>
            </w:r>
            <w:r w:rsidRPr="00810078">
              <w:t xml:space="preserve"> </w:t>
            </w:r>
            <w:r w:rsidRPr="00810078">
              <w:rPr>
                <w:rFonts w:hint="eastAsia"/>
              </w:rPr>
              <w:t>Result</w:t>
            </w:r>
            <w:r w:rsidRPr="00810078">
              <w:t>")</w:t>
            </w:r>
          </w:p>
          <w:p w14:paraId="3C2AC69B" w14:textId="77777777" w:rsidR="00E3103B" w:rsidRPr="00810078" w:rsidRDefault="00E3103B" w:rsidP="00E3103B">
            <w:pPr>
              <w:pStyle w:val="TAL"/>
            </w:pPr>
            <w:r w:rsidRPr="00810078">
              <w:t xml:space="preserve">      If notification of New Peer Reflexive Candidate:</w:t>
            </w:r>
          </w:p>
          <w:p w14:paraId="5012085E" w14:textId="77777777" w:rsidR="00BB3C43" w:rsidRPr="00810078" w:rsidRDefault="00E3103B" w:rsidP="00BB3C43">
            <w:pPr>
              <w:pStyle w:val="TAL"/>
              <w:ind w:left="284" w:hanging="284"/>
              <w:rPr>
                <w:rFonts w:hint="eastAsia"/>
              </w:rPr>
            </w:pPr>
            <w:r w:rsidRPr="00810078">
              <w:t xml:space="preserve">         NotificationRequested (Event     ID = </w:t>
            </w:r>
            <w:r w:rsidRPr="00810078">
              <w:rPr>
                <w:rFonts w:hint="eastAsia"/>
              </w:rPr>
              <w:t>xy</w:t>
            </w:r>
            <w:r w:rsidRPr="00810078">
              <w:t>," New Peer Reflexive Candidate ")</w:t>
            </w:r>
          </w:p>
          <w:p w14:paraId="5ED7D2BE" w14:textId="77777777" w:rsidR="00BB3C43" w:rsidRDefault="00BB3C43" w:rsidP="00BB3C43">
            <w:pPr>
              <w:pStyle w:val="TAL"/>
            </w:pPr>
          </w:p>
          <w:p w14:paraId="18BC9FA3" w14:textId="77777777" w:rsidR="00BB3C43" w:rsidRDefault="00BB3C43" w:rsidP="00BB3C43">
            <w:pPr>
              <w:pStyle w:val="TAL"/>
            </w:pPr>
            <w:r>
              <w:t>If media is "message":</w:t>
            </w:r>
          </w:p>
          <w:p w14:paraId="1744F72D" w14:textId="77777777" w:rsidR="00BB3C43" w:rsidRPr="002B053B" w:rsidRDefault="00BB3C43" w:rsidP="00BB3C43">
            <w:pPr>
              <w:pStyle w:val="TAL"/>
            </w:pPr>
            <w:r w:rsidRPr="002B053B">
              <w:t xml:space="preserve">   If </w:t>
            </w:r>
            <w:r>
              <w:t>B-ALG for MSRP</w:t>
            </w:r>
            <w:r w:rsidRPr="002B053B">
              <w:t xml:space="preserve"> required:</w:t>
            </w:r>
          </w:p>
          <w:p w14:paraId="4BCB2D59" w14:textId="77777777" w:rsidR="008D0C0C" w:rsidRPr="00D2442D" w:rsidRDefault="00BB3C43" w:rsidP="00BB3C43">
            <w:pPr>
              <w:pStyle w:val="TAL"/>
              <w:ind w:left="284" w:hanging="284"/>
            </w:pPr>
            <w:r w:rsidRPr="002B053B">
              <w:t xml:space="preserve">      </w:t>
            </w:r>
            <w:r w:rsidRPr="007D18E0">
              <w:t>Application-aware MSRP</w:t>
            </w:r>
            <w:r>
              <w:br/>
              <w:t xml:space="preserve">      </w:t>
            </w:r>
            <w:r w:rsidRPr="007D18E0">
              <w:t>interworking request</w:t>
            </w:r>
          </w:p>
        </w:tc>
        <w:tc>
          <w:tcPr>
            <w:tcW w:w="3119" w:type="dxa"/>
          </w:tcPr>
          <w:p w14:paraId="4C978B6B" w14:textId="77777777" w:rsidR="00A021FC" w:rsidRPr="00D2442D" w:rsidRDefault="00A021FC" w:rsidP="00A021FC">
            <w:pPr>
              <w:pStyle w:val="TAL"/>
            </w:pPr>
            <w:r w:rsidRPr="00D2442D">
              <w:lastRenderedPageBreak/>
              <w:t>Local Descriptor {</w:t>
            </w:r>
          </w:p>
          <w:p w14:paraId="6CCC6AC6" w14:textId="77777777" w:rsidR="00A021FC" w:rsidRPr="00D2442D" w:rsidRDefault="00A021FC" w:rsidP="00A021FC">
            <w:pPr>
              <w:pStyle w:val="TAL"/>
            </w:pPr>
            <w:r w:rsidRPr="00D2442D">
              <w:t>If media is "audio" or "video":</w:t>
            </w:r>
          </w:p>
          <w:p w14:paraId="79292523" w14:textId="77777777" w:rsidR="00A021FC" w:rsidRPr="00D2442D" w:rsidRDefault="00A021FC" w:rsidP="00A021FC">
            <w:pPr>
              <w:pStyle w:val="TAL"/>
            </w:pPr>
            <w:r w:rsidRPr="00D2442D">
              <w:t xml:space="preserve">   Codec List</w:t>
            </w:r>
          </w:p>
          <w:p w14:paraId="3A82AF9E" w14:textId="77777777" w:rsidR="00A021FC" w:rsidRPr="00D2442D" w:rsidRDefault="00A021FC" w:rsidP="00A021FC">
            <w:pPr>
              <w:pStyle w:val="TAL"/>
            </w:pPr>
            <w:r w:rsidRPr="00D2442D">
              <w:t xml:space="preserve">   RTP Payloads</w:t>
            </w:r>
          </w:p>
          <w:p w14:paraId="42981CA3" w14:textId="77777777" w:rsidR="00A021FC" w:rsidRPr="00D2442D" w:rsidRDefault="00A021FC" w:rsidP="00A021FC">
            <w:pPr>
              <w:pStyle w:val="TAL"/>
            </w:pPr>
            <w:r w:rsidRPr="00D2442D">
              <w:t xml:space="preserve">   Rtpbw</w:t>
            </w:r>
          </w:p>
          <w:p w14:paraId="608F63B1" w14:textId="77777777" w:rsidR="00A021FC" w:rsidRPr="00D2442D" w:rsidRDefault="00A021FC" w:rsidP="00A021FC">
            <w:pPr>
              <w:pStyle w:val="TAL"/>
            </w:pPr>
            <w:r w:rsidRPr="00D2442D">
              <w:t xml:space="preserve">   If RTCP bandwidth</w:t>
            </w:r>
          </w:p>
          <w:p w14:paraId="77F06C44" w14:textId="77777777" w:rsidR="00A021FC" w:rsidRPr="00D2442D" w:rsidRDefault="00A021FC" w:rsidP="00A021FC">
            <w:pPr>
              <w:pStyle w:val="TAL"/>
            </w:pPr>
            <w:r w:rsidRPr="00D2442D">
              <w:t xml:space="preserve">      RtcpbwRS</w:t>
            </w:r>
          </w:p>
          <w:p w14:paraId="5D766D47" w14:textId="77777777" w:rsidR="00A021FC" w:rsidRPr="00297ECD" w:rsidRDefault="00A021FC" w:rsidP="00A021FC">
            <w:pPr>
              <w:pStyle w:val="TAL"/>
            </w:pPr>
            <w:r w:rsidRPr="00D2442D">
              <w:t xml:space="preserve">      RtcpbwRR   </w:t>
            </w:r>
            <w:r w:rsidRPr="00297ECD">
              <w:t xml:space="preserve">   </w:t>
            </w:r>
          </w:p>
          <w:p w14:paraId="234B314F" w14:textId="77777777" w:rsidR="00A021FC" w:rsidRPr="00297ECD" w:rsidRDefault="00A021FC" w:rsidP="00A021FC">
            <w:pPr>
              <w:pStyle w:val="TAL"/>
            </w:pPr>
            <w:r w:rsidRPr="00297ECD">
              <w:t xml:space="preserve">If media is "video": </w:t>
            </w:r>
          </w:p>
          <w:p w14:paraId="16AF687C" w14:textId="77777777" w:rsidR="00A021FC" w:rsidRPr="00297ECD" w:rsidRDefault="00A021FC" w:rsidP="00A021FC">
            <w:pPr>
              <w:pStyle w:val="TAL"/>
            </w:pPr>
            <w:r w:rsidRPr="00297ECD">
              <w:t xml:space="preserve">   If CVO required:</w:t>
            </w:r>
          </w:p>
          <w:p w14:paraId="62482D25" w14:textId="77777777" w:rsidR="00A021FC" w:rsidRPr="00297ECD" w:rsidRDefault="00A021FC" w:rsidP="00A021FC">
            <w:pPr>
              <w:pStyle w:val="TAL"/>
            </w:pPr>
            <w:r w:rsidRPr="00297ECD">
              <w:tab/>
              <w:t xml:space="preserve"> Extended Header for CVO</w:t>
            </w:r>
          </w:p>
          <w:p w14:paraId="05F8C4F4" w14:textId="77777777" w:rsidR="00A021FC" w:rsidRDefault="00A021FC" w:rsidP="00A021FC">
            <w:pPr>
              <w:pStyle w:val="TAL"/>
            </w:pPr>
            <w:r w:rsidRPr="00297ECD">
              <w:t xml:space="preserve">      (NOTE 4</w:t>
            </w:r>
            <w:r>
              <w:t xml:space="preserve">, </w:t>
            </w:r>
            <w:r w:rsidRPr="00297ECD">
              <w:t xml:space="preserve">NOTE </w:t>
            </w:r>
            <w:r>
              <w:t>5</w:t>
            </w:r>
            <w:r w:rsidRPr="00297ECD">
              <w:t>)</w:t>
            </w:r>
          </w:p>
          <w:p w14:paraId="33A87652" w14:textId="77777777" w:rsidR="00A021FC" w:rsidRPr="00297ECD" w:rsidRDefault="00A021FC" w:rsidP="00A021FC">
            <w:pPr>
              <w:pStyle w:val="TAL"/>
            </w:pPr>
            <w:r w:rsidRPr="00297ECD">
              <w:t xml:space="preserve">If media is "video": </w:t>
            </w:r>
          </w:p>
          <w:p w14:paraId="60CFEBAC" w14:textId="77777777" w:rsidR="00A021FC" w:rsidRPr="00297ECD" w:rsidRDefault="00A021FC" w:rsidP="00A021FC">
            <w:pPr>
              <w:pStyle w:val="TAL"/>
            </w:pPr>
            <w:r w:rsidRPr="00297ECD">
              <w:t xml:space="preserve">   If </w:t>
            </w:r>
            <w:r>
              <w:t>imageattr negotiation</w:t>
            </w:r>
            <w:r w:rsidRPr="00297ECD">
              <w:t>:</w:t>
            </w:r>
          </w:p>
          <w:p w14:paraId="2391150E" w14:textId="77777777" w:rsidR="00A021FC" w:rsidRPr="00297ECD" w:rsidRDefault="00A021FC" w:rsidP="00A021FC">
            <w:pPr>
              <w:pStyle w:val="TAL"/>
            </w:pPr>
            <w:r w:rsidRPr="00297ECD">
              <w:tab/>
            </w:r>
            <w:r>
              <w:t xml:space="preserve"> Generic Image Attribute</w:t>
            </w:r>
          </w:p>
          <w:p w14:paraId="0FE17F53" w14:textId="77777777" w:rsidR="00A021FC" w:rsidRPr="00D2442D" w:rsidRDefault="00A021FC" w:rsidP="00A021FC">
            <w:pPr>
              <w:pStyle w:val="TAL"/>
            </w:pPr>
            <w:r w:rsidRPr="00297ECD">
              <w:t xml:space="preserve">     </w:t>
            </w:r>
            <w:r>
              <w:t xml:space="preserve"> </w:t>
            </w:r>
            <w:r w:rsidRPr="00297ECD">
              <w:t xml:space="preserve">(NOTE </w:t>
            </w:r>
            <w:r>
              <w:t>6</w:t>
            </w:r>
            <w:r w:rsidRPr="00297ECD">
              <w:t>)</w:t>
            </w:r>
          </w:p>
          <w:p w14:paraId="58DE4055" w14:textId="77777777" w:rsidR="00E3103B" w:rsidRPr="00810078" w:rsidRDefault="00E3103B" w:rsidP="00E3103B">
            <w:pPr>
              <w:pStyle w:val="TAL"/>
            </w:pPr>
          </w:p>
          <w:p w14:paraId="6156EB06" w14:textId="77777777" w:rsidR="00E3103B" w:rsidRPr="00810078" w:rsidRDefault="00E3103B" w:rsidP="00E3103B">
            <w:pPr>
              <w:pStyle w:val="TAL"/>
            </w:pPr>
            <w:r w:rsidRPr="00810078">
              <w:t>If ICE is applied:</w:t>
            </w:r>
          </w:p>
          <w:p w14:paraId="5E831F77" w14:textId="77777777" w:rsidR="00E3103B" w:rsidRPr="00810078" w:rsidRDefault="00E3103B" w:rsidP="00E3103B">
            <w:pPr>
              <w:pStyle w:val="TAL"/>
            </w:pPr>
            <w:r w:rsidRPr="00810078">
              <w:t xml:space="preserve">   ICE host candidate request</w:t>
            </w:r>
          </w:p>
          <w:p w14:paraId="675B13B6" w14:textId="77777777" w:rsidR="00E3103B" w:rsidRPr="003E26A5" w:rsidRDefault="00E3103B" w:rsidP="00E3103B">
            <w:pPr>
              <w:pStyle w:val="TAL"/>
            </w:pPr>
            <w:r w:rsidRPr="00810078">
              <w:t xml:space="preserve">   </w:t>
            </w:r>
            <w:r w:rsidRPr="003E26A5">
              <w:t>ICE password request</w:t>
            </w:r>
          </w:p>
          <w:p w14:paraId="2C101425" w14:textId="77777777" w:rsidR="00E3103B" w:rsidRPr="003E26A5" w:rsidRDefault="00E3103B" w:rsidP="00E3103B">
            <w:pPr>
              <w:pStyle w:val="TAL"/>
            </w:pPr>
            <w:r w:rsidRPr="003E26A5">
              <w:t xml:space="preserve">   ICE Ufrag request</w:t>
            </w:r>
          </w:p>
          <w:p w14:paraId="7FE19FE9" w14:textId="77777777" w:rsidR="00E3103B" w:rsidRPr="005C18A8" w:rsidRDefault="00E3103B" w:rsidP="00E3103B">
            <w:pPr>
              <w:keepNext/>
              <w:keepLines/>
              <w:spacing w:after="0"/>
              <w:rPr>
                <w:rFonts w:ascii="Arial" w:hAnsi="Arial"/>
                <w:sz w:val="18"/>
              </w:rPr>
            </w:pPr>
            <w:r w:rsidRPr="003E26A5">
              <w:rPr>
                <w:rFonts w:ascii="Arial" w:hAnsi="Arial"/>
                <w:sz w:val="18"/>
              </w:rPr>
              <w:t xml:space="preserve">   </w:t>
            </w:r>
            <w:r w:rsidRPr="005C18A8">
              <w:rPr>
                <w:rFonts w:ascii="Arial" w:hAnsi="Arial"/>
                <w:sz w:val="18"/>
              </w:rPr>
              <w:t>}</w:t>
            </w:r>
          </w:p>
          <w:p w14:paraId="0DC0B0FF" w14:textId="77777777" w:rsidR="00E3103B" w:rsidRDefault="00E3103B" w:rsidP="00E3103B">
            <w:pPr>
              <w:keepNext/>
              <w:keepLines/>
              <w:spacing w:after="0"/>
              <w:rPr>
                <w:rFonts w:ascii="Arial" w:hAnsi="Arial" w:hint="eastAsia"/>
                <w:sz w:val="18"/>
                <w:lang w:eastAsia="zh-CN"/>
              </w:rPr>
            </w:pPr>
          </w:p>
          <w:p w14:paraId="3452EA26" w14:textId="77777777" w:rsidR="00A021FC" w:rsidRPr="00D2442D" w:rsidRDefault="00A021FC" w:rsidP="00A021FC">
            <w:pPr>
              <w:pStyle w:val="TAL"/>
            </w:pPr>
            <w:r w:rsidRPr="00D2442D">
              <w:t>Remote Descriptor {</w:t>
            </w:r>
          </w:p>
          <w:p w14:paraId="6BED8087" w14:textId="77777777" w:rsidR="00A021FC" w:rsidRPr="00D2442D" w:rsidRDefault="00A021FC" w:rsidP="00A021FC">
            <w:pPr>
              <w:pStyle w:val="TAL"/>
            </w:pPr>
            <w:r w:rsidRPr="00D2442D">
              <w:t>If media is "audio" or "video":</w:t>
            </w:r>
          </w:p>
          <w:p w14:paraId="1168BB40" w14:textId="77777777" w:rsidR="00A021FC" w:rsidRPr="00D2442D" w:rsidRDefault="00A021FC" w:rsidP="00A021FC">
            <w:pPr>
              <w:pStyle w:val="TAL"/>
            </w:pPr>
            <w:r w:rsidRPr="00D2442D">
              <w:t xml:space="preserve">   Codec List</w:t>
            </w:r>
          </w:p>
          <w:p w14:paraId="79E431A1" w14:textId="77777777" w:rsidR="00A021FC" w:rsidRPr="00D2442D" w:rsidRDefault="00A021FC" w:rsidP="00A021FC">
            <w:pPr>
              <w:pStyle w:val="TAL"/>
            </w:pPr>
            <w:r w:rsidRPr="00D2442D">
              <w:t xml:space="preserve">   RTP Payloads</w:t>
            </w:r>
          </w:p>
          <w:p w14:paraId="4250F436" w14:textId="77777777" w:rsidR="00A021FC" w:rsidRPr="00D2442D" w:rsidRDefault="00A021FC" w:rsidP="00A021FC">
            <w:pPr>
              <w:pStyle w:val="TAL"/>
            </w:pPr>
            <w:r w:rsidRPr="00D2442D">
              <w:t xml:space="preserve">   Rtpbw</w:t>
            </w:r>
          </w:p>
          <w:p w14:paraId="36B585DF" w14:textId="77777777" w:rsidR="00A021FC" w:rsidRPr="00D2442D" w:rsidRDefault="00A021FC" w:rsidP="00A021FC">
            <w:pPr>
              <w:pStyle w:val="TAL"/>
            </w:pPr>
            <w:r w:rsidRPr="00D2442D">
              <w:t xml:space="preserve">   If RTCP bandwidth</w:t>
            </w:r>
          </w:p>
          <w:p w14:paraId="6CDD9613" w14:textId="77777777" w:rsidR="00A021FC" w:rsidRPr="00D2442D" w:rsidRDefault="00A021FC" w:rsidP="00A021FC">
            <w:pPr>
              <w:pStyle w:val="TAL"/>
            </w:pPr>
            <w:r w:rsidRPr="00D2442D">
              <w:t xml:space="preserve">      RtcpbwRS</w:t>
            </w:r>
          </w:p>
          <w:p w14:paraId="0BD33D7C" w14:textId="77777777" w:rsidR="00A021FC" w:rsidRPr="00297ECD" w:rsidRDefault="00A021FC" w:rsidP="00A021FC">
            <w:pPr>
              <w:pStyle w:val="TAL"/>
            </w:pPr>
            <w:r w:rsidRPr="00D2442D">
              <w:t xml:space="preserve">      RtcpbwRR </w:t>
            </w:r>
            <w:r w:rsidRPr="00297ECD">
              <w:t xml:space="preserve">   </w:t>
            </w:r>
          </w:p>
          <w:p w14:paraId="41EA64C9" w14:textId="77777777" w:rsidR="00A021FC" w:rsidRPr="00297ECD" w:rsidRDefault="00A021FC" w:rsidP="00A021FC">
            <w:pPr>
              <w:pStyle w:val="TAL"/>
            </w:pPr>
            <w:r w:rsidRPr="00297ECD">
              <w:t xml:space="preserve">If media is "video": </w:t>
            </w:r>
          </w:p>
          <w:p w14:paraId="58294956" w14:textId="77777777" w:rsidR="00A021FC" w:rsidRPr="00297ECD" w:rsidRDefault="00A021FC" w:rsidP="00A021FC">
            <w:pPr>
              <w:pStyle w:val="TAL"/>
            </w:pPr>
            <w:r w:rsidRPr="00297ECD">
              <w:t xml:space="preserve">   If CVO required:</w:t>
            </w:r>
          </w:p>
          <w:p w14:paraId="42EF4BAC" w14:textId="77777777" w:rsidR="00A021FC" w:rsidRPr="00297ECD" w:rsidRDefault="00A021FC" w:rsidP="00A021FC">
            <w:pPr>
              <w:pStyle w:val="TAL"/>
            </w:pPr>
            <w:r w:rsidRPr="00297ECD">
              <w:tab/>
              <w:t xml:space="preserve"> Extended Header for CVO</w:t>
            </w:r>
          </w:p>
          <w:p w14:paraId="7136E0BF" w14:textId="77777777" w:rsidR="00A021FC" w:rsidRPr="00D2442D" w:rsidRDefault="00A021FC" w:rsidP="00A021FC">
            <w:pPr>
              <w:pStyle w:val="TAL"/>
            </w:pPr>
            <w:r w:rsidRPr="00297ECD">
              <w:t xml:space="preserve">      (NOTE 4</w:t>
            </w:r>
            <w:r>
              <w:t xml:space="preserve">, </w:t>
            </w:r>
            <w:r w:rsidRPr="00297ECD">
              <w:t xml:space="preserve">NOTE </w:t>
            </w:r>
            <w:r>
              <w:t>5</w:t>
            </w:r>
            <w:r w:rsidRPr="00297ECD">
              <w:t>)</w:t>
            </w:r>
            <w:r w:rsidRPr="00D2442D">
              <w:t xml:space="preserve">  </w:t>
            </w:r>
          </w:p>
          <w:p w14:paraId="6158E25E" w14:textId="77777777" w:rsidR="00A021FC" w:rsidRPr="00297ECD" w:rsidRDefault="00A021FC" w:rsidP="00A021FC">
            <w:pPr>
              <w:pStyle w:val="TAL"/>
            </w:pPr>
            <w:r w:rsidRPr="00297ECD">
              <w:t xml:space="preserve">If media is "video": </w:t>
            </w:r>
          </w:p>
          <w:p w14:paraId="29F1080A" w14:textId="77777777" w:rsidR="00A021FC" w:rsidRPr="00297ECD" w:rsidRDefault="00A021FC" w:rsidP="00A021FC">
            <w:pPr>
              <w:pStyle w:val="TAL"/>
            </w:pPr>
            <w:r w:rsidRPr="00297ECD">
              <w:t xml:space="preserve">   If </w:t>
            </w:r>
            <w:r>
              <w:t>imageattr negotiation</w:t>
            </w:r>
            <w:r w:rsidRPr="00297ECD">
              <w:t>:</w:t>
            </w:r>
          </w:p>
          <w:p w14:paraId="1ECE43F2" w14:textId="77777777" w:rsidR="00A021FC" w:rsidRPr="00297ECD" w:rsidRDefault="00A021FC" w:rsidP="00A021FC">
            <w:pPr>
              <w:pStyle w:val="TAL"/>
            </w:pPr>
            <w:r w:rsidRPr="00297ECD">
              <w:tab/>
            </w:r>
            <w:r>
              <w:t xml:space="preserve"> Generic Image Attribute</w:t>
            </w:r>
          </w:p>
          <w:p w14:paraId="6A116C5C" w14:textId="77777777" w:rsidR="00BB3C43" w:rsidRPr="00D2442D" w:rsidRDefault="00A021FC" w:rsidP="00BB3C43">
            <w:pPr>
              <w:pStyle w:val="TAL"/>
            </w:pPr>
            <w:r w:rsidRPr="00297ECD">
              <w:t xml:space="preserve">     </w:t>
            </w:r>
            <w:r>
              <w:t xml:space="preserve"> </w:t>
            </w:r>
            <w:r w:rsidRPr="00297ECD">
              <w:t xml:space="preserve">(NOTE </w:t>
            </w:r>
            <w:r>
              <w:t>6</w:t>
            </w:r>
            <w:r w:rsidRPr="00297ECD">
              <w:t>)</w:t>
            </w:r>
            <w:r w:rsidR="00BB3C43" w:rsidRPr="00D2442D">
              <w:t xml:space="preserve"> </w:t>
            </w:r>
          </w:p>
          <w:p w14:paraId="3976F045" w14:textId="77777777" w:rsidR="00BB3C43" w:rsidRPr="00810078" w:rsidRDefault="00BB3C43" w:rsidP="00BB3C43">
            <w:pPr>
              <w:pStyle w:val="TAL"/>
            </w:pPr>
            <w:r w:rsidRPr="00810078">
              <w:t>If media is "</w:t>
            </w:r>
            <w:r>
              <w:t>message</w:t>
            </w:r>
            <w:r w:rsidRPr="00810078">
              <w:t xml:space="preserve">": </w:t>
            </w:r>
          </w:p>
          <w:p w14:paraId="22EC61A8" w14:textId="77777777" w:rsidR="00BB3C43" w:rsidRPr="00810078" w:rsidRDefault="00BB3C43" w:rsidP="00BB3C43">
            <w:pPr>
              <w:pStyle w:val="TAL"/>
            </w:pPr>
            <w:r w:rsidRPr="00297ECD">
              <w:t xml:space="preserve">   </w:t>
            </w:r>
            <w:r w:rsidRPr="00810078">
              <w:t xml:space="preserve">If </w:t>
            </w:r>
            <w:r>
              <w:t>B-ALG</w:t>
            </w:r>
            <w:r w:rsidRPr="00810078">
              <w:t xml:space="preserve"> </w:t>
            </w:r>
            <w:r>
              <w:t>for MSRP</w:t>
            </w:r>
            <w:r w:rsidRPr="002B053B">
              <w:t xml:space="preserve"> </w:t>
            </w:r>
            <w:r w:rsidRPr="00810078">
              <w:t>required:</w:t>
            </w:r>
          </w:p>
          <w:p w14:paraId="616B34A8" w14:textId="77777777" w:rsidR="00A021FC" w:rsidRDefault="00BB3C43" w:rsidP="00BB3C43">
            <w:pPr>
              <w:pStyle w:val="TAL"/>
            </w:pPr>
            <w:r w:rsidRPr="00297ECD">
              <w:tab/>
              <w:t xml:space="preserve"> </w:t>
            </w:r>
            <w:r>
              <w:t>MSRP Path</w:t>
            </w:r>
          </w:p>
          <w:p w14:paraId="68D00DEF" w14:textId="77777777" w:rsidR="00BB3C43" w:rsidRDefault="00BB3C43" w:rsidP="00BB3C43">
            <w:pPr>
              <w:pStyle w:val="TAL"/>
            </w:pPr>
          </w:p>
          <w:p w14:paraId="10B3822A" w14:textId="77777777" w:rsidR="00BB3C43" w:rsidRPr="006821A2" w:rsidRDefault="00BB3C43" w:rsidP="00BB3C43">
            <w:pPr>
              <w:pStyle w:val="TAL"/>
            </w:pPr>
            <w:r w:rsidRPr="006821A2">
              <w:t>If RTCP APP messages allowed</w:t>
            </w:r>
          </w:p>
          <w:p w14:paraId="51952DCB" w14:textId="77777777" w:rsidR="00BB3C43" w:rsidRPr="006821A2" w:rsidRDefault="00BB3C43" w:rsidP="00BB3C43">
            <w:pPr>
              <w:pStyle w:val="TAL"/>
            </w:pPr>
            <w:r w:rsidRPr="006821A2">
              <w:t xml:space="preserve">     Allowed RTCP APP message</w:t>
            </w:r>
          </w:p>
          <w:p w14:paraId="630AA8D9" w14:textId="77777777" w:rsidR="00BB3C43" w:rsidRPr="006821A2" w:rsidRDefault="00BB3C43" w:rsidP="00BB3C43">
            <w:pPr>
              <w:pStyle w:val="TAL"/>
            </w:pPr>
            <w:r w:rsidRPr="006821A2">
              <w:t xml:space="preserve">       types</w:t>
            </w:r>
          </w:p>
          <w:p w14:paraId="2AFC8073" w14:textId="77777777" w:rsidR="00BB3C43" w:rsidRPr="00D2442D" w:rsidRDefault="00BB3C43" w:rsidP="00BB3C43">
            <w:pPr>
              <w:pStyle w:val="TAL"/>
            </w:pPr>
          </w:p>
          <w:p w14:paraId="33D879AB" w14:textId="77777777" w:rsidR="00E3103B" w:rsidRPr="00810078" w:rsidRDefault="00E3103B" w:rsidP="00E3103B">
            <w:pPr>
              <w:pStyle w:val="TAL"/>
            </w:pPr>
          </w:p>
          <w:p w14:paraId="12C07050" w14:textId="77777777" w:rsidR="00E3103B" w:rsidRPr="00810078" w:rsidRDefault="00E3103B" w:rsidP="00E3103B">
            <w:pPr>
              <w:pStyle w:val="TAL"/>
            </w:pPr>
            <w:r w:rsidRPr="00810078">
              <w:t>If ICE is applied:</w:t>
            </w:r>
          </w:p>
          <w:p w14:paraId="7BA162B5" w14:textId="77777777" w:rsidR="00E3103B" w:rsidRPr="00810078" w:rsidRDefault="00E3103B" w:rsidP="00E3103B">
            <w:pPr>
              <w:pStyle w:val="TAL"/>
            </w:pPr>
            <w:r w:rsidRPr="00810078">
              <w:t xml:space="preserve">   ICE received candidate</w:t>
            </w:r>
          </w:p>
          <w:p w14:paraId="7954BC0D" w14:textId="77777777" w:rsidR="00E3103B" w:rsidRPr="00810078" w:rsidRDefault="00E3103B" w:rsidP="00E3103B">
            <w:pPr>
              <w:pStyle w:val="TAL"/>
            </w:pPr>
            <w:r w:rsidRPr="00810078">
              <w:t xml:space="preserve">   ICE received password</w:t>
            </w:r>
          </w:p>
          <w:p w14:paraId="42BF3A21" w14:textId="77777777" w:rsidR="00E3103B" w:rsidRPr="00810078" w:rsidRDefault="00E3103B" w:rsidP="00E3103B">
            <w:pPr>
              <w:pStyle w:val="TAL"/>
            </w:pPr>
            <w:r w:rsidRPr="00810078">
              <w:t xml:space="preserve">   ICE received Ufrag</w:t>
            </w:r>
          </w:p>
          <w:p w14:paraId="3D25E41F" w14:textId="77777777" w:rsidR="00E3103B" w:rsidRPr="005C18A8" w:rsidRDefault="00E3103B" w:rsidP="00E3103B">
            <w:pPr>
              <w:keepNext/>
              <w:keepLines/>
              <w:spacing w:after="0"/>
              <w:rPr>
                <w:rFonts w:ascii="Arial" w:hAnsi="Arial"/>
                <w:sz w:val="18"/>
              </w:rPr>
            </w:pPr>
            <w:r w:rsidRPr="00DC7D08">
              <w:rPr>
                <w:rFonts w:ascii="Arial" w:hAnsi="Arial"/>
                <w:sz w:val="18"/>
              </w:rPr>
              <w:t xml:space="preserve">     (NOTE </w:t>
            </w:r>
            <w:r>
              <w:rPr>
                <w:rFonts w:ascii="Arial" w:hAnsi="Arial"/>
                <w:sz w:val="18"/>
              </w:rPr>
              <w:t>7</w:t>
            </w:r>
            <w:r w:rsidRPr="00DC7D08">
              <w:rPr>
                <w:rFonts w:ascii="Arial" w:hAnsi="Arial"/>
                <w:sz w:val="18"/>
              </w:rPr>
              <w:t>)</w:t>
            </w:r>
          </w:p>
          <w:p w14:paraId="71AD54D2" w14:textId="77777777" w:rsidR="008D0C0C" w:rsidRPr="00D2442D" w:rsidRDefault="008D0C0C" w:rsidP="00BE301E">
            <w:pPr>
              <w:pStyle w:val="TAL"/>
            </w:pPr>
            <w:r w:rsidRPr="00D2442D">
              <w:t xml:space="preserve">   }</w:t>
            </w:r>
          </w:p>
        </w:tc>
      </w:tr>
      <w:tr w:rsidR="006E3728" w14:paraId="2FB20F61" w14:textId="77777777" w:rsidTr="00E62E91">
        <w:tblPrEx>
          <w:tblCellMar>
            <w:top w:w="0" w:type="dxa"/>
            <w:bottom w:w="0" w:type="dxa"/>
          </w:tblCellMar>
        </w:tblPrEx>
        <w:trPr>
          <w:jc w:val="center"/>
        </w:trPr>
        <w:tc>
          <w:tcPr>
            <w:tcW w:w="9357" w:type="dxa"/>
            <w:gridSpan w:val="3"/>
          </w:tcPr>
          <w:p w14:paraId="77FE81D8" w14:textId="77777777" w:rsidR="00A021FC" w:rsidRPr="003C7525" w:rsidRDefault="00A021FC" w:rsidP="00E3103B">
            <w:pPr>
              <w:pStyle w:val="TAN"/>
              <w:rPr>
                <w:lang w:eastAsia="zh-CN"/>
              </w:rPr>
            </w:pPr>
            <w:r>
              <w:t>NOTE 1:</w:t>
            </w:r>
            <w:r>
              <w:tab/>
              <w:t>The event parameters "Media Inactivity Detection Time" and "Media Inactivity Detection Direction" are optional.</w:t>
            </w:r>
            <w:r w:rsidRPr="003C7525">
              <w:rPr>
                <w:lang w:eastAsia="zh-CN"/>
              </w:rPr>
              <w:t xml:space="preserve"> </w:t>
            </w:r>
          </w:p>
          <w:p w14:paraId="79C83FA4" w14:textId="77777777" w:rsidR="00A021FC" w:rsidRDefault="00A021FC" w:rsidP="00E3103B">
            <w:pPr>
              <w:pStyle w:val="TAN"/>
              <w:rPr>
                <w:lang w:eastAsia="zh-CN"/>
              </w:rPr>
            </w:pPr>
            <w:r>
              <w:rPr>
                <w:lang w:eastAsia="zh-CN"/>
              </w:rPr>
              <w:t>NOTE 2:</w:t>
            </w:r>
            <w:r>
              <w:tab/>
            </w:r>
            <w:r>
              <w:rPr>
                <w:lang w:eastAsia="zh-CN"/>
              </w:rPr>
              <w:t xml:space="preserve">This shall be set to a value other than "inactive" </w:t>
            </w:r>
          </w:p>
          <w:p w14:paraId="123E604E" w14:textId="77777777" w:rsidR="00A021FC" w:rsidRDefault="00A021FC" w:rsidP="00E3103B">
            <w:pPr>
              <w:pStyle w:val="TAN"/>
              <w:rPr>
                <w:lang w:eastAsia="zh-CN"/>
              </w:rPr>
            </w:pPr>
            <w:r>
              <w:rPr>
                <w:lang w:eastAsia="zh-CN"/>
              </w:rPr>
              <w:t>NOTE 3:</w:t>
            </w:r>
            <w:r>
              <w:t xml:space="preserve"> </w:t>
            </w:r>
            <w:r>
              <w:tab/>
            </w:r>
            <w:r>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r w:rsidRPr="00297ECD">
              <w:rPr>
                <w:lang w:eastAsia="zh-CN"/>
              </w:rPr>
              <w:t xml:space="preserve"> </w:t>
            </w:r>
          </w:p>
          <w:p w14:paraId="7E014F33" w14:textId="77777777" w:rsidR="00A021FC" w:rsidRPr="00297ECD" w:rsidRDefault="00A021FC" w:rsidP="00E3103B">
            <w:pPr>
              <w:pStyle w:val="TAN"/>
            </w:pPr>
            <w:r>
              <w:rPr>
                <w:lang w:eastAsia="zh-CN"/>
              </w:rPr>
              <w:lastRenderedPageBreak/>
              <w:t>NOTE 4</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rsidRPr="008A4EC8">
              <w:t xml:space="preserve">CVO feature </w:t>
            </w:r>
            <w:r>
              <w:rPr>
                <w:lang w:eastAsia="zh-CN"/>
              </w:rPr>
              <w:t xml:space="preserve">is optional for the TrGW. </w:t>
            </w:r>
            <w:r w:rsidRPr="008A4EC8">
              <w:t xml:space="preserve">The IBCF </w:t>
            </w:r>
            <w:r>
              <w:t>shall</w:t>
            </w:r>
            <w:r w:rsidRPr="008A4EC8">
              <w:t xml:space="preserve"> send the "extended RTP header for CVO" information element only with supported CVO URN(s) to the TrGW. If the TrGW does not support the</w:t>
            </w:r>
            <w:r w:rsidRPr="008A4EC8">
              <w:rPr>
                <w:lang w:eastAsia="ko-KR"/>
              </w:rPr>
              <w:t xml:space="preserve"> CVO feature</w:t>
            </w:r>
            <w:r w:rsidRPr="008A4EC8">
              <w:t xml:space="preserve">, the IBCF </w:t>
            </w:r>
            <w:r>
              <w:t>shall</w:t>
            </w:r>
            <w:r w:rsidRPr="008A4EC8">
              <w:t xml:space="preserve"> not send the "extended RTP header for CVO" information element to the TrGW.</w:t>
            </w:r>
            <w:r w:rsidRPr="00297ECD">
              <w:rPr>
                <w:lang w:eastAsia="zh-CN"/>
              </w:rPr>
              <w:t xml:space="preserve"> </w:t>
            </w:r>
          </w:p>
          <w:p w14:paraId="13484094" w14:textId="77777777" w:rsidR="00A021FC" w:rsidRDefault="00A021FC" w:rsidP="00E3103B">
            <w:pPr>
              <w:pStyle w:val="TAN"/>
              <w:rPr>
                <w:lang w:eastAsia="zh-CN"/>
              </w:rPr>
            </w:pPr>
            <w:r w:rsidRPr="00297ECD">
              <w:rPr>
                <w:lang w:eastAsia="zh-CN"/>
              </w:rPr>
              <w:t xml:space="preserve">NOTE </w:t>
            </w:r>
            <w:r>
              <w:rPr>
                <w:lang w:eastAsia="zh-CN"/>
              </w:rPr>
              <w:t>5</w:t>
            </w:r>
            <w:r w:rsidRPr="00297ECD">
              <w:rPr>
                <w:lang w:eastAsia="zh-CN"/>
              </w:rPr>
              <w:t>:</w:t>
            </w:r>
            <w:r w:rsidRPr="00297ECD">
              <w:rPr>
                <w:lang w:eastAsia="zh-CN"/>
              </w:rPr>
              <w:tab/>
            </w:r>
            <w:r>
              <w:rPr>
                <w:lang w:eastAsia="zh-CN"/>
              </w:rPr>
              <w:t>I</w:t>
            </w:r>
            <w:r w:rsidRPr="00297ECD">
              <w:t xml:space="preserve">f the TrGW supports the extended RTP header with Coordination of Video Orientation information </w:t>
            </w:r>
            <w:r w:rsidRPr="00297ECD">
              <w:rPr>
                <w:lang w:eastAsia="zh-CN"/>
              </w:rPr>
              <w:t xml:space="preserve">it shall pass any received extended RTP header with CVO bits on to outgoing RTP streams. </w:t>
            </w:r>
            <w:r w:rsidRPr="00297ECD">
              <w:t>If the TrGW transcod</w:t>
            </w:r>
            <w:r>
              <w:t>es</w:t>
            </w:r>
            <w:r w:rsidRPr="00297ECD">
              <w:t xml:space="preserve"> between video payloads and it supports the extended RTP header with </w:t>
            </w:r>
            <w:r w:rsidRPr="00297ECD">
              <w:rPr>
                <w:lang w:eastAsia="zh-CN"/>
              </w:rPr>
              <w:t>CVO bits</w:t>
            </w:r>
            <w:r w:rsidRPr="00297ECD">
              <w:t xml:space="preserve"> it shall </w:t>
            </w:r>
            <w:r w:rsidRPr="00095E5E">
              <w:t xml:space="preserve">keep the video orientation unchanged during the transcoding </w:t>
            </w:r>
            <w:r>
              <w:t>and</w:t>
            </w:r>
            <w:r w:rsidRPr="00297ECD">
              <w:t xml:space="preserve"> convey received RTP header bytes on the outgoing RTP stream after transcoding associated packets as specified in 3GPP TS 26.114 [31], subclause 7.4.5.</w:t>
            </w:r>
            <w:r>
              <w:rPr>
                <w:lang w:eastAsia="zh-CN"/>
              </w:rPr>
              <w:t xml:space="preserve"> </w:t>
            </w:r>
          </w:p>
          <w:p w14:paraId="55E23AB7" w14:textId="77777777" w:rsidR="00E3103B" w:rsidRDefault="00A021FC" w:rsidP="00E3103B">
            <w:pPr>
              <w:pStyle w:val="TAN"/>
              <w:rPr>
                <w:rFonts w:hint="eastAsia"/>
                <w:lang w:eastAsia="zh-CN"/>
              </w:rPr>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TrGW. The list of image sizes per payload type supported by the TrGW is preconfigured in the </w:t>
            </w:r>
            <w:r>
              <w:t>IBCF</w:t>
            </w:r>
            <w:r>
              <w:rPr>
                <w:lang w:eastAsia="zh-CN"/>
              </w:rPr>
              <w:t>. I</w:t>
            </w:r>
            <w:r w:rsidRPr="00230531">
              <w:t xml:space="preserve">f </w:t>
            </w:r>
            <w:r>
              <w:t>none of</w:t>
            </w:r>
            <w:r w:rsidRPr="00230531">
              <w:t xml:space="preserve"> the image </w:t>
            </w:r>
            <w:r>
              <w:rPr>
                <w:lang w:eastAsia="zh-CN"/>
              </w:rPr>
              <w:t>sizes</w:t>
            </w:r>
            <w:r w:rsidRPr="00230531">
              <w:t xml:space="preserve"> </w:t>
            </w:r>
            <w:r>
              <w:t>received within an SDP body on Mx interface</w:t>
            </w:r>
            <w:r w:rsidRPr="00230531">
              <w:t xml:space="preserve"> </w:t>
            </w:r>
            <w:r>
              <w:rPr>
                <w:lang w:eastAsia="zh-CN"/>
              </w:rPr>
              <w:t>is</w:t>
            </w:r>
            <w:r w:rsidRPr="00230531">
              <w:t xml:space="preserve"> supported </w:t>
            </w:r>
            <w:r>
              <w:t xml:space="preserve">by the </w:t>
            </w:r>
            <w:r>
              <w:rPr>
                <w:lang w:eastAsia="zh-CN"/>
              </w:rPr>
              <w:t>TrGW</w:t>
            </w:r>
            <w:r>
              <w:t xml:space="preserve"> </w:t>
            </w:r>
            <w:r w:rsidRPr="00230531">
              <w:t xml:space="preserve">then the </w:t>
            </w:r>
            <w:r>
              <w:t>IBCF</w:t>
            </w:r>
            <w:r w:rsidRPr="00230531">
              <w:t xml:space="preserve"> </w:t>
            </w:r>
            <w:r>
              <w:t>shall</w:t>
            </w:r>
            <w:r w:rsidRPr="00230531">
              <w:t xml:space="preserve"> not send the </w:t>
            </w:r>
            <w:r>
              <w:t>generic image attribute parameter</w:t>
            </w:r>
            <w:r w:rsidRPr="00230531">
              <w:t xml:space="preserve"> to the </w:t>
            </w:r>
            <w:r>
              <w:rPr>
                <w:lang w:eastAsia="zh-CN"/>
              </w:rPr>
              <w:t>TrGW</w:t>
            </w:r>
            <w:r w:rsidRPr="00230531">
              <w:t>.</w:t>
            </w:r>
            <w:r w:rsidR="00E3103B">
              <w:rPr>
                <w:rFonts w:hint="eastAsia"/>
                <w:lang w:eastAsia="zh-CN"/>
              </w:rPr>
              <w:t xml:space="preserve"> </w:t>
            </w:r>
          </w:p>
          <w:p w14:paraId="62F36D39" w14:textId="77777777" w:rsidR="006E3728" w:rsidRPr="00D2442D" w:rsidRDefault="00E3103B" w:rsidP="00E3103B">
            <w:pPr>
              <w:pStyle w:val="TAN"/>
            </w:pPr>
            <w:r w:rsidRPr="00DC7D08">
              <w:rPr>
                <w:lang w:eastAsia="zh-CN"/>
              </w:rPr>
              <w:t xml:space="preserve">NOTE </w:t>
            </w:r>
            <w:r>
              <w:rPr>
                <w:lang w:eastAsia="zh-CN"/>
              </w:rPr>
              <w:t>7</w:t>
            </w:r>
            <w:r w:rsidRPr="00DC7D08">
              <w:rPr>
                <w:lang w:eastAsia="zh-CN"/>
              </w:rPr>
              <w:t>:</w:t>
            </w:r>
            <w:r w:rsidRPr="00DC7D08">
              <w:rPr>
                <w:lang w:eastAsia="zh-CN"/>
              </w:rPr>
              <w:tab/>
              <w:t>The support of ICE received candidate, ICE received password, ICE received Ufrag are optional for ICE lite</w:t>
            </w:r>
            <w:r w:rsidRPr="00DC7D08">
              <w:rPr>
                <w:rFonts w:hint="eastAsia"/>
                <w:lang w:eastAsia="zh-CN"/>
              </w:rPr>
              <w:t>, as specified in 3GPP</w:t>
            </w:r>
            <w:r w:rsidRPr="00DC7D08">
              <w:rPr>
                <w:lang w:val="en-US" w:eastAsia="zh-CN"/>
              </w:rPr>
              <w:t> </w:t>
            </w:r>
            <w:r w:rsidRPr="00DC7D08">
              <w:rPr>
                <w:rFonts w:hint="eastAsia"/>
                <w:lang w:eastAsia="zh-CN"/>
              </w:rPr>
              <w:t>TS 2</w:t>
            </w:r>
            <w:r>
              <w:rPr>
                <w:rFonts w:hint="eastAsia"/>
                <w:lang w:eastAsia="zh-CN"/>
              </w:rPr>
              <w:t>9</w:t>
            </w:r>
            <w:r w:rsidRPr="00DC7D08">
              <w:rPr>
                <w:rFonts w:hint="eastAsia"/>
                <w:lang w:eastAsia="zh-CN"/>
              </w:rPr>
              <w:t>.</w:t>
            </w:r>
            <w:r>
              <w:rPr>
                <w:rFonts w:hint="eastAsia"/>
                <w:lang w:eastAsia="zh-CN"/>
              </w:rPr>
              <w:t>162</w:t>
            </w:r>
            <w:r w:rsidRPr="00DC7D08">
              <w:rPr>
                <w:rFonts w:hint="eastAsia"/>
                <w:lang w:eastAsia="zh-CN"/>
              </w:rPr>
              <w:t> [</w:t>
            </w:r>
            <w:r>
              <w:rPr>
                <w:rFonts w:hint="eastAsia"/>
                <w:lang w:val="en-US" w:eastAsia="zh-CN"/>
              </w:rPr>
              <w:t>18</w:t>
            </w:r>
            <w:r w:rsidRPr="00DC7D08">
              <w:rPr>
                <w:rFonts w:hint="eastAsia"/>
                <w:lang w:eastAsia="zh-CN"/>
              </w:rPr>
              <w:t>]</w:t>
            </w:r>
            <w:r w:rsidRPr="00DC7D08">
              <w:rPr>
                <w:lang w:eastAsia="zh-CN"/>
              </w:rPr>
              <w:t>.</w:t>
            </w:r>
          </w:p>
        </w:tc>
      </w:tr>
    </w:tbl>
    <w:p w14:paraId="5D04D6C0" w14:textId="77777777" w:rsidR="008D0C0C" w:rsidRDefault="008D0C0C" w:rsidP="00D928F0">
      <w:pPr>
        <w:rPr>
          <w:lang w:val="en-US" w:eastAsia="sv-SE"/>
        </w:rPr>
      </w:pPr>
    </w:p>
    <w:p w14:paraId="1DAF6DC7" w14:textId="77777777" w:rsidR="008D0C0C" w:rsidRDefault="008D0C0C" w:rsidP="008D0C0C">
      <w:pPr>
        <w:rPr>
          <w:lang w:val="en-US" w:eastAsia="sv-SE"/>
        </w:rPr>
      </w:pPr>
      <w:r>
        <w:rPr>
          <w:lang w:val="en-US" w:eastAsia="sv-SE"/>
        </w:rPr>
        <w:t xml:space="preserve">The TrGW responds as in Table </w:t>
      </w:r>
      <w:r>
        <w:t>5.17.2.4.2</w:t>
      </w:r>
      <w:r>
        <w:rPr>
          <w:lang w:val="en-US" w:eastAsia="sv-SE"/>
        </w:rPr>
        <w:t xml:space="preserve">. </w:t>
      </w:r>
    </w:p>
    <w:p w14:paraId="6E131F97" w14:textId="77777777" w:rsidR="008D0C0C" w:rsidRDefault="008D0C0C" w:rsidP="008D0C0C">
      <w:pPr>
        <w:pStyle w:val="TH"/>
      </w:pPr>
      <w:r>
        <w:t>Table 5.17.2.4.2: Reserve and Configure TrGW Connection Point Request Acknowledge</w:t>
      </w:r>
      <w:r w:rsidRPr="00883C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19A43B6D" w14:textId="77777777" w:rsidTr="00BE301E">
        <w:tblPrEx>
          <w:tblCellMar>
            <w:top w:w="0" w:type="dxa"/>
            <w:bottom w:w="0" w:type="dxa"/>
          </w:tblCellMar>
        </w:tblPrEx>
        <w:trPr>
          <w:jc w:val="center"/>
        </w:trPr>
        <w:tc>
          <w:tcPr>
            <w:tcW w:w="3119" w:type="dxa"/>
          </w:tcPr>
          <w:p w14:paraId="6EAFDBD0" w14:textId="77777777" w:rsidR="008D0C0C" w:rsidRDefault="008D0C0C" w:rsidP="00BE301E">
            <w:pPr>
              <w:pStyle w:val="TAH"/>
            </w:pPr>
            <w:r>
              <w:t>Address Information</w:t>
            </w:r>
          </w:p>
        </w:tc>
        <w:tc>
          <w:tcPr>
            <w:tcW w:w="3119" w:type="dxa"/>
          </w:tcPr>
          <w:p w14:paraId="6B90B36B" w14:textId="77777777" w:rsidR="008D0C0C" w:rsidRDefault="008D0C0C" w:rsidP="00BE301E">
            <w:pPr>
              <w:pStyle w:val="TAH"/>
            </w:pPr>
            <w:r>
              <w:t>Control information</w:t>
            </w:r>
          </w:p>
        </w:tc>
        <w:tc>
          <w:tcPr>
            <w:tcW w:w="3119" w:type="dxa"/>
          </w:tcPr>
          <w:p w14:paraId="29400FA0" w14:textId="77777777" w:rsidR="008D0C0C" w:rsidRDefault="008D0C0C" w:rsidP="00BE301E">
            <w:pPr>
              <w:pStyle w:val="TAH"/>
            </w:pPr>
            <w:r>
              <w:t>Bearer information</w:t>
            </w:r>
          </w:p>
        </w:tc>
      </w:tr>
      <w:tr w:rsidR="008D0C0C" w14:paraId="166DE4AC" w14:textId="77777777" w:rsidTr="00BE301E">
        <w:tblPrEx>
          <w:tblCellMar>
            <w:top w:w="0" w:type="dxa"/>
            <w:bottom w:w="0" w:type="dxa"/>
          </w:tblCellMar>
        </w:tblPrEx>
        <w:trPr>
          <w:jc w:val="center"/>
        </w:trPr>
        <w:tc>
          <w:tcPr>
            <w:tcW w:w="3119" w:type="dxa"/>
          </w:tcPr>
          <w:p w14:paraId="4C889751" w14:textId="77777777" w:rsidR="008D0C0C" w:rsidRDefault="008D0C0C" w:rsidP="00BE301E">
            <w:pPr>
              <w:pStyle w:val="TAL"/>
            </w:pPr>
            <w:r>
              <w:t>Local Descriptor {</w:t>
            </w:r>
          </w:p>
          <w:p w14:paraId="2F21ECA6" w14:textId="77777777" w:rsidR="008D0C0C" w:rsidRDefault="008D0C0C" w:rsidP="00BE301E">
            <w:pPr>
              <w:pStyle w:val="TAL"/>
            </w:pPr>
            <w:r>
              <w:t xml:space="preserve">      Port</w:t>
            </w:r>
          </w:p>
          <w:p w14:paraId="43805733" w14:textId="77777777" w:rsidR="008D0C0C" w:rsidRDefault="008D0C0C" w:rsidP="00BE301E">
            <w:pPr>
              <w:pStyle w:val="TAL"/>
            </w:pPr>
            <w:r>
              <w:t xml:space="preserve">      IP Address </w:t>
            </w:r>
          </w:p>
          <w:p w14:paraId="2D9E1087" w14:textId="77777777" w:rsidR="008D0C0C" w:rsidRDefault="008D0C0C" w:rsidP="00BE301E">
            <w:pPr>
              <w:pStyle w:val="TAL"/>
            </w:pPr>
            <w:r>
              <w:t xml:space="preserve">      IP Version</w:t>
            </w:r>
          </w:p>
          <w:p w14:paraId="23ECCC15" w14:textId="77777777" w:rsidR="008D0C0C" w:rsidRPr="00704AD2" w:rsidRDefault="008D0C0C" w:rsidP="00BE301E">
            <w:pPr>
              <w:pStyle w:val="TAL"/>
            </w:pPr>
            <w:r w:rsidRPr="00704AD2">
              <w:t xml:space="preserve">   }</w:t>
            </w:r>
          </w:p>
          <w:p w14:paraId="4E5E0E94" w14:textId="77777777" w:rsidR="008D0C0C" w:rsidRPr="00704AD2" w:rsidRDefault="008D0C0C" w:rsidP="00BE301E">
            <w:pPr>
              <w:pStyle w:val="TAL"/>
            </w:pPr>
            <w:r w:rsidRPr="00704AD2">
              <w:t>Remote Descriptor {</w:t>
            </w:r>
          </w:p>
          <w:p w14:paraId="09623283" w14:textId="77777777" w:rsidR="008D0C0C" w:rsidRDefault="008D0C0C" w:rsidP="00BE301E">
            <w:pPr>
              <w:pStyle w:val="TAL"/>
              <w:ind w:leftChars="100" w:left="200"/>
            </w:pPr>
            <w:r w:rsidRPr="00704AD2">
              <w:t xml:space="preserve">   </w:t>
            </w:r>
            <w:r>
              <w:t>Port</w:t>
            </w:r>
          </w:p>
          <w:p w14:paraId="173890E7" w14:textId="77777777" w:rsidR="008D0C0C" w:rsidRDefault="008D0C0C" w:rsidP="00BE301E">
            <w:pPr>
              <w:pStyle w:val="TAL"/>
            </w:pPr>
            <w:r>
              <w:t xml:space="preserve">      IP Address </w:t>
            </w:r>
          </w:p>
          <w:p w14:paraId="701BA211" w14:textId="77777777" w:rsidR="008D0C0C" w:rsidRDefault="008D0C0C" w:rsidP="00BE301E">
            <w:pPr>
              <w:pStyle w:val="TAL"/>
            </w:pPr>
            <w:r>
              <w:t xml:space="preserve">      IP Version</w:t>
            </w:r>
          </w:p>
          <w:p w14:paraId="6F255032" w14:textId="77777777" w:rsidR="008D0C0C" w:rsidRDefault="008D0C0C" w:rsidP="00BE301E">
            <w:pPr>
              <w:pStyle w:val="TAL"/>
              <w:ind w:leftChars="100" w:left="200"/>
            </w:pPr>
            <w:r>
              <w:t>}</w:t>
            </w:r>
            <w:r w:rsidR="007E3E89">
              <w:t xml:space="preserve"> NOTE</w:t>
            </w:r>
          </w:p>
          <w:p w14:paraId="05828F45" w14:textId="77777777" w:rsidR="008D0C0C" w:rsidRDefault="008D0C0C" w:rsidP="00BE301E">
            <w:pPr>
              <w:pStyle w:val="TAL"/>
            </w:pPr>
            <w:r>
              <w:t xml:space="preserve">   </w:t>
            </w:r>
          </w:p>
        </w:tc>
        <w:tc>
          <w:tcPr>
            <w:tcW w:w="3119" w:type="dxa"/>
          </w:tcPr>
          <w:p w14:paraId="7CBEFC57" w14:textId="77777777" w:rsidR="008D0C0C" w:rsidRPr="00A021FC" w:rsidRDefault="008D0C0C" w:rsidP="00BE301E">
            <w:pPr>
              <w:pStyle w:val="TAL"/>
              <w:ind w:left="284" w:hanging="284"/>
            </w:pPr>
            <w:r w:rsidRPr="00A021FC">
              <w:t>Transaction ID = x</w:t>
            </w:r>
          </w:p>
          <w:p w14:paraId="45E3913D" w14:textId="77777777" w:rsidR="008D0C0C" w:rsidRPr="00A021FC" w:rsidRDefault="008D0C0C" w:rsidP="00BE301E">
            <w:pPr>
              <w:pStyle w:val="TAL"/>
              <w:ind w:left="284" w:hanging="284"/>
            </w:pPr>
            <w:r w:rsidRPr="00A021FC">
              <w:t>Context ID = C1</w:t>
            </w:r>
          </w:p>
          <w:p w14:paraId="46479FE9" w14:textId="77777777" w:rsidR="008D0C0C" w:rsidRPr="00A021FC" w:rsidRDefault="008D0C0C" w:rsidP="00BE301E">
            <w:pPr>
              <w:pStyle w:val="TAL"/>
              <w:ind w:left="284" w:hanging="284"/>
            </w:pPr>
            <w:r w:rsidRPr="00A021FC">
              <w:t>Termination ID = T1</w:t>
            </w:r>
          </w:p>
          <w:p w14:paraId="44CE83D0" w14:textId="77777777" w:rsidR="008D0C0C" w:rsidRDefault="008D0C0C" w:rsidP="00BE301E">
            <w:pPr>
              <w:pStyle w:val="TAL"/>
              <w:ind w:left="284" w:hanging="284"/>
            </w:pPr>
            <w:r>
              <w:t xml:space="preserve">Stream Number </w:t>
            </w:r>
          </w:p>
          <w:p w14:paraId="41A3980E" w14:textId="77777777" w:rsidR="008D0C0C" w:rsidRDefault="008D0C0C" w:rsidP="00BE301E">
            <w:pPr>
              <w:pStyle w:val="TAL"/>
              <w:ind w:left="284" w:hanging="284"/>
            </w:pPr>
          </w:p>
        </w:tc>
        <w:tc>
          <w:tcPr>
            <w:tcW w:w="3119" w:type="dxa"/>
          </w:tcPr>
          <w:p w14:paraId="3C0D3497" w14:textId="77777777" w:rsidR="008D0C0C" w:rsidRDefault="008D0C0C" w:rsidP="00BE301E">
            <w:pPr>
              <w:pStyle w:val="TAL"/>
            </w:pPr>
            <w:r>
              <w:t xml:space="preserve">Local Descriptor { </w:t>
            </w:r>
          </w:p>
          <w:p w14:paraId="61A76716" w14:textId="77777777" w:rsidR="008D0C0C" w:rsidRDefault="008D0C0C" w:rsidP="00BE301E">
            <w:pPr>
              <w:pStyle w:val="TAL"/>
            </w:pPr>
            <w:r>
              <w:t>If media is "audio" or "video":</w:t>
            </w:r>
          </w:p>
          <w:p w14:paraId="6E2A95D9" w14:textId="77777777" w:rsidR="008D0C0C" w:rsidRDefault="008D0C0C" w:rsidP="00BE301E">
            <w:pPr>
              <w:pStyle w:val="TAL"/>
            </w:pPr>
            <w:r>
              <w:t xml:space="preserve">      Codec List</w:t>
            </w:r>
          </w:p>
          <w:p w14:paraId="72C3A462" w14:textId="77777777" w:rsidR="008D0C0C" w:rsidRDefault="008D0C0C" w:rsidP="00BE301E">
            <w:pPr>
              <w:pStyle w:val="TAL"/>
            </w:pPr>
            <w:r>
              <w:t xml:space="preserve">      RTP Payloads </w:t>
            </w:r>
          </w:p>
          <w:p w14:paraId="56863BDC" w14:textId="77777777" w:rsidR="008D0C0C" w:rsidRDefault="008D0C0C" w:rsidP="00BE301E">
            <w:pPr>
              <w:pStyle w:val="TAL"/>
            </w:pPr>
            <w:r>
              <w:t xml:space="preserve">      Rtpbw</w:t>
            </w:r>
          </w:p>
          <w:p w14:paraId="76B3554A" w14:textId="77777777" w:rsidR="008D0C0C" w:rsidRDefault="008D0C0C" w:rsidP="00BE301E">
            <w:pPr>
              <w:pStyle w:val="TAL"/>
            </w:pPr>
            <w:r>
              <w:t xml:space="preserve">      If RTCP bandwidth</w:t>
            </w:r>
          </w:p>
          <w:p w14:paraId="58DBE713" w14:textId="77777777" w:rsidR="008D0C0C" w:rsidRDefault="008D0C0C" w:rsidP="00BE301E">
            <w:pPr>
              <w:pStyle w:val="TAL"/>
            </w:pPr>
            <w:r>
              <w:t xml:space="preserve">         RtcpbwRS</w:t>
            </w:r>
          </w:p>
          <w:p w14:paraId="073CB306" w14:textId="77777777" w:rsidR="00776EED" w:rsidRPr="00297ECD" w:rsidRDefault="008D0C0C" w:rsidP="00776EED">
            <w:pPr>
              <w:pStyle w:val="TAL"/>
            </w:pPr>
            <w:r>
              <w:t xml:space="preserve">         RtcpbwRR   </w:t>
            </w:r>
            <w:r w:rsidR="00776EED" w:rsidRPr="00297ECD">
              <w:t xml:space="preserve">   </w:t>
            </w:r>
          </w:p>
          <w:p w14:paraId="3EACAEF8" w14:textId="77777777" w:rsidR="00776EED" w:rsidRPr="00297ECD" w:rsidRDefault="00776EED" w:rsidP="00776EED">
            <w:pPr>
              <w:pStyle w:val="TAL"/>
            </w:pPr>
            <w:r w:rsidRPr="00297ECD">
              <w:t xml:space="preserve">If media is "video": </w:t>
            </w:r>
          </w:p>
          <w:p w14:paraId="01C12602" w14:textId="77777777" w:rsidR="00776EED" w:rsidRPr="00297ECD" w:rsidRDefault="00776EED" w:rsidP="00776EED">
            <w:pPr>
              <w:pStyle w:val="TAL"/>
            </w:pPr>
            <w:r w:rsidRPr="00297ECD">
              <w:t xml:space="preserve">   If CVO extension header </w:t>
            </w:r>
            <w:r w:rsidRPr="00297ECD">
              <w:br/>
              <w:t xml:space="preserve">   provided in the request:</w:t>
            </w:r>
          </w:p>
          <w:p w14:paraId="69DBB9E5" w14:textId="77777777" w:rsidR="008D0C0C" w:rsidRDefault="00776EED" w:rsidP="00776EED">
            <w:pPr>
              <w:pStyle w:val="TAL"/>
            </w:pPr>
            <w:r w:rsidRPr="00297ECD">
              <w:tab/>
              <w:t xml:space="preserve"> Extended Header for CVO</w:t>
            </w:r>
          </w:p>
          <w:p w14:paraId="2D77759D" w14:textId="77777777" w:rsidR="004B5A82" w:rsidRPr="00297ECD" w:rsidRDefault="004B5A82" w:rsidP="004B5A82">
            <w:pPr>
              <w:pStyle w:val="TAL"/>
            </w:pPr>
            <w:r>
              <w:t>I</w:t>
            </w:r>
            <w:r w:rsidRPr="00297ECD">
              <w:t xml:space="preserve">f media is "video": </w:t>
            </w:r>
          </w:p>
          <w:p w14:paraId="5AE7D655" w14:textId="77777777" w:rsidR="004B5A82" w:rsidRPr="00297ECD" w:rsidRDefault="004B5A82" w:rsidP="004B5A82">
            <w:pPr>
              <w:pStyle w:val="TAL"/>
            </w:pPr>
            <w:r w:rsidRPr="00297ECD">
              <w:t xml:space="preserve">  </w:t>
            </w:r>
            <w:r>
              <w:t xml:space="preserve"> </w:t>
            </w:r>
            <w:r w:rsidRPr="00297ECD">
              <w:t xml:space="preserve">If </w:t>
            </w:r>
            <w:r>
              <w:t>image attribute negotiation</w:t>
            </w:r>
            <w:r w:rsidRPr="00297ECD">
              <w:t>:</w:t>
            </w:r>
          </w:p>
          <w:p w14:paraId="0B1673F7" w14:textId="77777777" w:rsidR="008D0C0C" w:rsidRDefault="004B5A82" w:rsidP="004B5A82">
            <w:pPr>
              <w:pStyle w:val="TAL"/>
            </w:pPr>
            <w:r w:rsidRPr="00297ECD">
              <w:tab/>
            </w:r>
            <w:r>
              <w:t xml:space="preserve"> Generic Image Attribute</w:t>
            </w:r>
          </w:p>
          <w:p w14:paraId="776B9295" w14:textId="77777777" w:rsidR="00E3103B" w:rsidRPr="00810078" w:rsidRDefault="00E3103B" w:rsidP="00E3103B">
            <w:pPr>
              <w:pStyle w:val="TAL"/>
            </w:pPr>
          </w:p>
          <w:p w14:paraId="74E365BF" w14:textId="77777777" w:rsidR="00E3103B" w:rsidRPr="00810078" w:rsidRDefault="00E3103B" w:rsidP="00E3103B">
            <w:pPr>
              <w:pStyle w:val="TAL"/>
            </w:pPr>
            <w:r w:rsidRPr="00810078">
              <w:t>If ICE is applied:</w:t>
            </w:r>
          </w:p>
          <w:p w14:paraId="52C347E6" w14:textId="77777777" w:rsidR="00E3103B" w:rsidRPr="00810078" w:rsidRDefault="00E3103B" w:rsidP="00E3103B">
            <w:pPr>
              <w:pStyle w:val="TAL"/>
            </w:pPr>
            <w:r w:rsidRPr="00810078">
              <w:t xml:space="preserve">   ICE host candidate</w:t>
            </w:r>
          </w:p>
          <w:p w14:paraId="28AA119B" w14:textId="77777777" w:rsidR="00E3103B" w:rsidRPr="00810078" w:rsidRDefault="00E3103B" w:rsidP="00E3103B">
            <w:pPr>
              <w:pStyle w:val="TAL"/>
            </w:pPr>
            <w:r w:rsidRPr="00810078">
              <w:t xml:space="preserve">   ICE password</w:t>
            </w:r>
          </w:p>
          <w:p w14:paraId="1F7232FD" w14:textId="77777777" w:rsidR="00E3103B" w:rsidRPr="00810078" w:rsidRDefault="00E3103B" w:rsidP="00E3103B">
            <w:pPr>
              <w:pStyle w:val="TAL"/>
            </w:pPr>
            <w:r w:rsidRPr="00810078">
              <w:t xml:space="preserve">   ICE Ufrag</w:t>
            </w:r>
          </w:p>
          <w:p w14:paraId="7B1AD8EA" w14:textId="77777777" w:rsidR="00E3103B" w:rsidRPr="00810078" w:rsidRDefault="00E3103B" w:rsidP="00E3103B">
            <w:pPr>
              <w:pStyle w:val="TAL"/>
            </w:pPr>
            <w:r w:rsidRPr="00810078">
              <w:t xml:space="preserve">   If ICE lite implementation</w:t>
            </w:r>
          </w:p>
          <w:p w14:paraId="50009460" w14:textId="77777777" w:rsidR="00E3103B" w:rsidRPr="00810078" w:rsidRDefault="00E3103B" w:rsidP="00E3103B">
            <w:pPr>
              <w:pStyle w:val="TAL"/>
            </w:pPr>
            <w:r w:rsidRPr="00810078">
              <w:t xml:space="preserve">       ICE lite indication</w:t>
            </w:r>
          </w:p>
          <w:p w14:paraId="4148FB05" w14:textId="77777777" w:rsidR="004B5A82" w:rsidRDefault="004B5A82" w:rsidP="004B5A82">
            <w:pPr>
              <w:pStyle w:val="TAL"/>
            </w:pPr>
          </w:p>
          <w:p w14:paraId="27D2C7FC" w14:textId="77777777" w:rsidR="008D0C0C" w:rsidRDefault="008D0C0C" w:rsidP="00BE301E">
            <w:pPr>
              <w:pStyle w:val="TAL"/>
            </w:pPr>
            <w:r>
              <w:t xml:space="preserve">   }</w:t>
            </w:r>
          </w:p>
          <w:p w14:paraId="5C4EC7DE" w14:textId="77777777" w:rsidR="008D0C0C" w:rsidRDefault="008D0C0C" w:rsidP="00BE301E">
            <w:pPr>
              <w:pStyle w:val="TAL"/>
            </w:pPr>
            <w:r>
              <w:t xml:space="preserve">Remote Descriptor { </w:t>
            </w:r>
          </w:p>
          <w:p w14:paraId="555667C3" w14:textId="77777777" w:rsidR="008D0C0C" w:rsidRDefault="008D0C0C" w:rsidP="00BE301E">
            <w:pPr>
              <w:pStyle w:val="TAL"/>
            </w:pPr>
            <w:r>
              <w:t>If media is "audio" or "video":</w:t>
            </w:r>
          </w:p>
          <w:p w14:paraId="6ED7950E" w14:textId="77777777" w:rsidR="008D0C0C" w:rsidRDefault="008D0C0C" w:rsidP="00BE301E">
            <w:pPr>
              <w:pStyle w:val="TAL"/>
            </w:pPr>
            <w:r>
              <w:t xml:space="preserve">   Codec List</w:t>
            </w:r>
          </w:p>
          <w:p w14:paraId="5F7E2588" w14:textId="77777777" w:rsidR="008D0C0C" w:rsidRDefault="008D0C0C" w:rsidP="00BE301E">
            <w:pPr>
              <w:pStyle w:val="TAL"/>
            </w:pPr>
            <w:r>
              <w:t xml:space="preserve">   RTP Payloads</w:t>
            </w:r>
          </w:p>
          <w:p w14:paraId="0572BE88" w14:textId="77777777" w:rsidR="008D0C0C" w:rsidRDefault="008D0C0C" w:rsidP="00BE301E">
            <w:pPr>
              <w:pStyle w:val="TAL"/>
            </w:pPr>
            <w:r>
              <w:t xml:space="preserve">   Rtpbw</w:t>
            </w:r>
          </w:p>
          <w:p w14:paraId="1E041F01" w14:textId="77777777" w:rsidR="008D0C0C" w:rsidRDefault="008D0C0C" w:rsidP="00BE301E">
            <w:pPr>
              <w:pStyle w:val="TAL"/>
            </w:pPr>
            <w:r>
              <w:t xml:space="preserve">   If RTCP bandwidth</w:t>
            </w:r>
          </w:p>
          <w:p w14:paraId="1F263AAA" w14:textId="77777777" w:rsidR="008D0C0C" w:rsidRDefault="008D0C0C" w:rsidP="00BE301E">
            <w:pPr>
              <w:pStyle w:val="TAL"/>
            </w:pPr>
            <w:r>
              <w:t xml:space="preserve">      RtcpbwRS</w:t>
            </w:r>
          </w:p>
          <w:p w14:paraId="18A5424F" w14:textId="77777777" w:rsidR="00776EED" w:rsidRPr="00297ECD" w:rsidRDefault="008D0C0C" w:rsidP="00776EED">
            <w:pPr>
              <w:pStyle w:val="TAL"/>
            </w:pPr>
            <w:r>
              <w:t xml:space="preserve">      RtcpbwRR   </w:t>
            </w:r>
            <w:r w:rsidR="00776EED" w:rsidRPr="00297ECD">
              <w:t xml:space="preserve">   </w:t>
            </w:r>
          </w:p>
          <w:p w14:paraId="16ED8D2B" w14:textId="77777777" w:rsidR="00776EED" w:rsidRPr="00297ECD" w:rsidRDefault="00776EED" w:rsidP="00776EED">
            <w:pPr>
              <w:pStyle w:val="TAL"/>
            </w:pPr>
            <w:r w:rsidRPr="00297ECD">
              <w:t xml:space="preserve">If media is "video": </w:t>
            </w:r>
          </w:p>
          <w:p w14:paraId="324D7480" w14:textId="77777777" w:rsidR="00776EED" w:rsidRPr="00297ECD" w:rsidRDefault="00776EED" w:rsidP="00776EED">
            <w:pPr>
              <w:pStyle w:val="TAL"/>
            </w:pPr>
            <w:r w:rsidRPr="00297ECD">
              <w:t xml:space="preserve">   If CVO extension header </w:t>
            </w:r>
            <w:r w:rsidRPr="00297ECD">
              <w:br/>
              <w:t xml:space="preserve">   provided in the request:</w:t>
            </w:r>
          </w:p>
          <w:p w14:paraId="607B3015" w14:textId="77777777" w:rsidR="008D0C0C" w:rsidRDefault="00776EED" w:rsidP="00776EED">
            <w:pPr>
              <w:pStyle w:val="TAL"/>
            </w:pPr>
            <w:r w:rsidRPr="00297ECD">
              <w:tab/>
              <w:t xml:space="preserve"> Extended Header for CVO</w:t>
            </w:r>
          </w:p>
          <w:p w14:paraId="70F090CF" w14:textId="77777777" w:rsidR="004B5A82" w:rsidRPr="00297ECD" w:rsidRDefault="004B5A82" w:rsidP="004B5A82">
            <w:pPr>
              <w:pStyle w:val="TAL"/>
            </w:pPr>
            <w:r w:rsidRPr="00297ECD">
              <w:t xml:space="preserve">If media is "video": </w:t>
            </w:r>
          </w:p>
          <w:p w14:paraId="57F046B7" w14:textId="77777777" w:rsidR="004B5A82" w:rsidRPr="00297ECD" w:rsidRDefault="004B5A82" w:rsidP="004B5A82">
            <w:pPr>
              <w:pStyle w:val="TAL"/>
            </w:pPr>
            <w:r w:rsidRPr="00297ECD">
              <w:t xml:space="preserve">  </w:t>
            </w:r>
            <w:r>
              <w:t xml:space="preserve"> </w:t>
            </w:r>
            <w:r w:rsidRPr="00297ECD">
              <w:t xml:space="preserve">If </w:t>
            </w:r>
            <w:r>
              <w:t>image attribute negotiation</w:t>
            </w:r>
            <w:r w:rsidRPr="00297ECD">
              <w:t>:</w:t>
            </w:r>
          </w:p>
          <w:p w14:paraId="37D5BB83" w14:textId="77777777" w:rsidR="004B5A82" w:rsidRDefault="004B5A82" w:rsidP="004B5A82">
            <w:pPr>
              <w:pStyle w:val="TAL"/>
            </w:pPr>
            <w:r w:rsidRPr="00297ECD">
              <w:tab/>
            </w:r>
            <w:r>
              <w:t xml:space="preserve"> Generic Image Attribute</w:t>
            </w:r>
          </w:p>
          <w:p w14:paraId="1D87730C" w14:textId="77777777" w:rsidR="008D0C0C" w:rsidRDefault="008D0C0C" w:rsidP="004B5A82">
            <w:pPr>
              <w:pStyle w:val="TAL"/>
            </w:pPr>
            <w:r>
              <w:t xml:space="preserve"> </w:t>
            </w:r>
          </w:p>
          <w:p w14:paraId="705560C2" w14:textId="77777777" w:rsidR="008D0C0C" w:rsidRDefault="008D0C0C" w:rsidP="00BE301E">
            <w:pPr>
              <w:pStyle w:val="TAL"/>
            </w:pPr>
            <w:r>
              <w:t xml:space="preserve">   }</w:t>
            </w:r>
            <w:r w:rsidR="007E3E89">
              <w:t xml:space="preserve"> NOTE</w:t>
            </w:r>
          </w:p>
        </w:tc>
      </w:tr>
      <w:tr w:rsidR="007E3E89" w14:paraId="06B533F1" w14:textId="77777777" w:rsidTr="00043FD3">
        <w:tblPrEx>
          <w:tblCellMar>
            <w:top w:w="0" w:type="dxa"/>
            <w:bottom w:w="0" w:type="dxa"/>
          </w:tblCellMar>
        </w:tblPrEx>
        <w:trPr>
          <w:jc w:val="center"/>
        </w:trPr>
        <w:tc>
          <w:tcPr>
            <w:tcW w:w="9357" w:type="dxa"/>
            <w:gridSpan w:val="3"/>
          </w:tcPr>
          <w:p w14:paraId="10EA4712" w14:textId="77777777" w:rsidR="007E3E89" w:rsidRDefault="007E3E89" w:rsidP="007E3E89">
            <w:pPr>
              <w:pStyle w:val="TAN"/>
            </w:pPr>
            <w:r>
              <w:t>NOTE:     Sending of the Remote Descriptor is optional</w:t>
            </w:r>
          </w:p>
        </w:tc>
      </w:tr>
    </w:tbl>
    <w:p w14:paraId="70965314" w14:textId="77777777" w:rsidR="008D0C0C" w:rsidRDefault="008D0C0C" w:rsidP="008D0C0C">
      <w:pPr>
        <w:rPr>
          <w:noProof/>
        </w:rPr>
      </w:pPr>
    </w:p>
    <w:p w14:paraId="51FE1EC0" w14:textId="77777777" w:rsidR="008D0C0C" w:rsidRDefault="008D0C0C" w:rsidP="008D0C0C">
      <w:pPr>
        <w:pStyle w:val="Heading4"/>
      </w:pPr>
      <w:bookmarkStart w:id="122" w:name="_Toc414010852"/>
      <w:r>
        <w:lastRenderedPageBreak/>
        <w:t>5.17.2.5</w:t>
      </w:r>
      <w:r>
        <w:tab/>
        <w:t>Release TrGW Termination</w:t>
      </w:r>
      <w:bookmarkEnd w:id="122"/>
      <w:r>
        <w:t xml:space="preserve"> </w:t>
      </w:r>
    </w:p>
    <w:p w14:paraId="1CEE8897" w14:textId="77777777" w:rsidR="008D0C0C" w:rsidRDefault="008D0C0C" w:rsidP="008D0C0C">
      <w:pPr>
        <w:rPr>
          <w:sz w:val="24"/>
        </w:rPr>
      </w:pPr>
      <w:r>
        <w:t xml:space="preserve">The IBCF sends a SUBTRACT command as in Table 5.17.2.5.1. </w:t>
      </w:r>
    </w:p>
    <w:p w14:paraId="05FABE5C" w14:textId="77777777" w:rsidR="008D0C0C" w:rsidRDefault="008D0C0C" w:rsidP="008D0C0C">
      <w:pPr>
        <w:pStyle w:val="TH"/>
      </w:pPr>
      <w:r>
        <w:t xml:space="preserve">Table </w:t>
      </w:r>
      <w:r w:rsidRPr="00E74D60">
        <w:t>5.17</w:t>
      </w:r>
      <w:r>
        <w:t>.2.5</w:t>
      </w:r>
      <w:r w:rsidRPr="00E74D60">
        <w:t>.1</w:t>
      </w:r>
      <w:r>
        <w:t>: Release TrGW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43E4FA21" w14:textId="77777777" w:rsidTr="00BE301E">
        <w:tblPrEx>
          <w:tblCellMar>
            <w:top w:w="0" w:type="dxa"/>
            <w:bottom w:w="0" w:type="dxa"/>
          </w:tblCellMar>
        </w:tblPrEx>
        <w:trPr>
          <w:jc w:val="center"/>
        </w:trPr>
        <w:tc>
          <w:tcPr>
            <w:tcW w:w="3119" w:type="dxa"/>
          </w:tcPr>
          <w:p w14:paraId="7F65770E" w14:textId="77777777" w:rsidR="008D0C0C" w:rsidRDefault="008D0C0C" w:rsidP="00BE301E">
            <w:pPr>
              <w:pStyle w:val="TAH"/>
            </w:pPr>
            <w:r>
              <w:t>Address Information</w:t>
            </w:r>
          </w:p>
        </w:tc>
        <w:tc>
          <w:tcPr>
            <w:tcW w:w="3119" w:type="dxa"/>
          </w:tcPr>
          <w:p w14:paraId="729557A8" w14:textId="77777777" w:rsidR="008D0C0C" w:rsidRDefault="008D0C0C" w:rsidP="00BE301E">
            <w:pPr>
              <w:pStyle w:val="TAH"/>
            </w:pPr>
            <w:r>
              <w:t>Control information</w:t>
            </w:r>
          </w:p>
        </w:tc>
        <w:tc>
          <w:tcPr>
            <w:tcW w:w="3119" w:type="dxa"/>
          </w:tcPr>
          <w:p w14:paraId="6650C6BC" w14:textId="77777777" w:rsidR="008D0C0C" w:rsidRDefault="008D0C0C" w:rsidP="00BE301E">
            <w:pPr>
              <w:pStyle w:val="TAH"/>
            </w:pPr>
            <w:r>
              <w:t>Bearer information</w:t>
            </w:r>
          </w:p>
        </w:tc>
      </w:tr>
      <w:tr w:rsidR="008D0C0C" w:rsidRPr="00684ADF" w14:paraId="22BB7505" w14:textId="77777777" w:rsidTr="00BE301E">
        <w:tblPrEx>
          <w:tblCellMar>
            <w:top w:w="0" w:type="dxa"/>
            <w:bottom w:w="0" w:type="dxa"/>
          </w:tblCellMar>
        </w:tblPrEx>
        <w:trPr>
          <w:jc w:val="center"/>
        </w:trPr>
        <w:tc>
          <w:tcPr>
            <w:tcW w:w="3119" w:type="dxa"/>
          </w:tcPr>
          <w:p w14:paraId="425CAA0A" w14:textId="77777777" w:rsidR="008D0C0C" w:rsidRDefault="008D0C0C" w:rsidP="00BE301E">
            <w:pPr>
              <w:pStyle w:val="TAL"/>
            </w:pPr>
          </w:p>
        </w:tc>
        <w:tc>
          <w:tcPr>
            <w:tcW w:w="3119" w:type="dxa"/>
          </w:tcPr>
          <w:p w14:paraId="77F42A9B" w14:textId="77777777" w:rsidR="008D0C0C" w:rsidRPr="00684ADF" w:rsidRDefault="008D0C0C" w:rsidP="00BE301E">
            <w:pPr>
              <w:pStyle w:val="TAL"/>
              <w:ind w:left="284" w:hanging="284"/>
            </w:pPr>
            <w:r w:rsidRPr="00684ADF">
              <w:t>Transaction ID = x</w:t>
            </w:r>
          </w:p>
          <w:p w14:paraId="6D136881" w14:textId="77777777" w:rsidR="008D0C0C" w:rsidRPr="00684ADF" w:rsidRDefault="008D0C0C" w:rsidP="00BE301E">
            <w:pPr>
              <w:pStyle w:val="TAL"/>
              <w:ind w:left="284" w:hanging="284"/>
            </w:pPr>
            <w:r w:rsidRPr="00684ADF">
              <w:t>Context ID= C1</w:t>
            </w:r>
            <w:r w:rsidR="00684ADF" w:rsidRPr="00412D49">
              <w:rPr>
                <w:lang w:val="en-US"/>
              </w:rPr>
              <w:t>/ALL</w:t>
            </w:r>
          </w:p>
          <w:p w14:paraId="1C9D01CB" w14:textId="77777777" w:rsidR="008D0C0C" w:rsidRPr="00684ADF" w:rsidRDefault="008D0C0C" w:rsidP="00BE301E">
            <w:pPr>
              <w:pStyle w:val="TAL"/>
              <w:ind w:left="284" w:hanging="284"/>
            </w:pPr>
            <w:r w:rsidRPr="00684ADF">
              <w:t>Termination ID = T1</w:t>
            </w:r>
            <w:r w:rsidR="006763FE" w:rsidRPr="00684ADF">
              <w:t>/ALL</w:t>
            </w:r>
          </w:p>
          <w:p w14:paraId="4E5A95FF" w14:textId="77777777" w:rsidR="008D0C0C" w:rsidRPr="00684ADF" w:rsidRDefault="008D0C0C" w:rsidP="00BE301E">
            <w:pPr>
              <w:pStyle w:val="TAL"/>
              <w:ind w:left="284" w:hanging="284"/>
            </w:pPr>
          </w:p>
        </w:tc>
        <w:tc>
          <w:tcPr>
            <w:tcW w:w="3119" w:type="dxa"/>
          </w:tcPr>
          <w:p w14:paraId="04393BE5" w14:textId="77777777" w:rsidR="008D0C0C" w:rsidRPr="00684ADF" w:rsidRDefault="008D0C0C" w:rsidP="00BE301E">
            <w:pPr>
              <w:pStyle w:val="TAL"/>
            </w:pPr>
          </w:p>
        </w:tc>
      </w:tr>
    </w:tbl>
    <w:p w14:paraId="0C84F678" w14:textId="77777777" w:rsidR="008D0C0C" w:rsidRPr="00684ADF" w:rsidRDefault="008D0C0C" w:rsidP="008D0C0C"/>
    <w:p w14:paraId="63F00F2A" w14:textId="77777777" w:rsidR="008D0C0C" w:rsidRDefault="008D0C0C" w:rsidP="008D0C0C">
      <w:pPr>
        <w:rPr>
          <w:sz w:val="24"/>
        </w:rPr>
      </w:pPr>
      <w:r>
        <w:t xml:space="preserve">On releasing the termination, the TrGW responds as in </w:t>
      </w:r>
      <w:r w:rsidRPr="00163BA2">
        <w:t>Table 5.17.2.</w:t>
      </w:r>
      <w:r>
        <w:t>5</w:t>
      </w:r>
      <w:r w:rsidRPr="00163BA2">
        <w:t>.2</w:t>
      </w:r>
    </w:p>
    <w:p w14:paraId="0B82B998" w14:textId="77777777" w:rsidR="008D0C0C" w:rsidRDefault="008D0C0C" w:rsidP="008D0C0C">
      <w:pPr>
        <w:pStyle w:val="TH"/>
      </w:pPr>
      <w:r>
        <w:t>Table 5.17.2.5.2: Release TrGW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0B9C980D" w14:textId="77777777" w:rsidTr="00BE301E">
        <w:tblPrEx>
          <w:tblCellMar>
            <w:top w:w="0" w:type="dxa"/>
            <w:bottom w:w="0" w:type="dxa"/>
          </w:tblCellMar>
        </w:tblPrEx>
        <w:trPr>
          <w:jc w:val="center"/>
        </w:trPr>
        <w:tc>
          <w:tcPr>
            <w:tcW w:w="3119" w:type="dxa"/>
          </w:tcPr>
          <w:p w14:paraId="3116AEF2" w14:textId="77777777" w:rsidR="008D0C0C" w:rsidRDefault="008D0C0C" w:rsidP="00BE301E">
            <w:pPr>
              <w:pStyle w:val="TAH"/>
            </w:pPr>
            <w:r>
              <w:t>Address Information</w:t>
            </w:r>
          </w:p>
        </w:tc>
        <w:tc>
          <w:tcPr>
            <w:tcW w:w="3119" w:type="dxa"/>
          </w:tcPr>
          <w:p w14:paraId="4E4252A1" w14:textId="77777777" w:rsidR="008D0C0C" w:rsidRDefault="008D0C0C" w:rsidP="00BE301E">
            <w:pPr>
              <w:pStyle w:val="TAH"/>
            </w:pPr>
            <w:r>
              <w:t>Control information</w:t>
            </w:r>
          </w:p>
        </w:tc>
        <w:tc>
          <w:tcPr>
            <w:tcW w:w="3119" w:type="dxa"/>
          </w:tcPr>
          <w:p w14:paraId="6168C6B9" w14:textId="77777777" w:rsidR="008D0C0C" w:rsidRDefault="008D0C0C" w:rsidP="00BE301E">
            <w:pPr>
              <w:pStyle w:val="TAH"/>
            </w:pPr>
            <w:r>
              <w:t>Bearer information</w:t>
            </w:r>
          </w:p>
        </w:tc>
      </w:tr>
      <w:tr w:rsidR="008D0C0C" w:rsidRPr="00684ADF" w14:paraId="0F65D6C9" w14:textId="77777777" w:rsidTr="00BE301E">
        <w:tblPrEx>
          <w:tblCellMar>
            <w:top w:w="0" w:type="dxa"/>
            <w:bottom w:w="0" w:type="dxa"/>
          </w:tblCellMar>
        </w:tblPrEx>
        <w:trPr>
          <w:jc w:val="center"/>
        </w:trPr>
        <w:tc>
          <w:tcPr>
            <w:tcW w:w="3119" w:type="dxa"/>
          </w:tcPr>
          <w:p w14:paraId="1181F355" w14:textId="77777777" w:rsidR="008D0C0C" w:rsidRDefault="008D0C0C" w:rsidP="00BE301E">
            <w:pPr>
              <w:pStyle w:val="TAL"/>
            </w:pPr>
          </w:p>
        </w:tc>
        <w:tc>
          <w:tcPr>
            <w:tcW w:w="3119" w:type="dxa"/>
          </w:tcPr>
          <w:p w14:paraId="4160B7BB" w14:textId="77777777" w:rsidR="008D0C0C" w:rsidRPr="00684ADF" w:rsidRDefault="008D0C0C" w:rsidP="00BE301E">
            <w:pPr>
              <w:pStyle w:val="TAL"/>
              <w:ind w:left="284" w:hanging="284"/>
            </w:pPr>
            <w:r w:rsidRPr="00684ADF">
              <w:t>Transaction ID = x</w:t>
            </w:r>
          </w:p>
          <w:p w14:paraId="36754F16" w14:textId="77777777" w:rsidR="008D0C0C" w:rsidRPr="00684ADF" w:rsidRDefault="008D0C0C" w:rsidP="00BE301E">
            <w:pPr>
              <w:pStyle w:val="TAL"/>
              <w:ind w:left="284" w:hanging="284"/>
            </w:pPr>
            <w:r w:rsidRPr="00684ADF">
              <w:t>Context ID = C1</w:t>
            </w:r>
            <w:r w:rsidR="00684ADF" w:rsidRPr="00412D49">
              <w:rPr>
                <w:lang w:val="en-US"/>
              </w:rPr>
              <w:t>/ALL</w:t>
            </w:r>
          </w:p>
          <w:p w14:paraId="4D67C3C7" w14:textId="77777777" w:rsidR="008D0C0C" w:rsidRPr="00684ADF" w:rsidRDefault="008D0C0C" w:rsidP="00BE301E">
            <w:pPr>
              <w:pStyle w:val="TAL"/>
              <w:ind w:left="284" w:hanging="284"/>
            </w:pPr>
            <w:r w:rsidRPr="00684ADF">
              <w:t>Termination ID = T1</w:t>
            </w:r>
            <w:r w:rsidR="006763FE" w:rsidRPr="00684ADF">
              <w:t>/ALL</w:t>
            </w:r>
          </w:p>
          <w:p w14:paraId="20CE7965" w14:textId="77777777" w:rsidR="008D0C0C" w:rsidRPr="00684ADF" w:rsidRDefault="008D0C0C" w:rsidP="00BE301E">
            <w:pPr>
              <w:pStyle w:val="TAL"/>
              <w:ind w:left="284" w:hanging="284"/>
            </w:pPr>
          </w:p>
        </w:tc>
        <w:tc>
          <w:tcPr>
            <w:tcW w:w="3119" w:type="dxa"/>
          </w:tcPr>
          <w:p w14:paraId="2C13D1D6" w14:textId="77777777" w:rsidR="008D0C0C" w:rsidRPr="00684ADF" w:rsidRDefault="008D0C0C" w:rsidP="00BE301E">
            <w:pPr>
              <w:pStyle w:val="TAL"/>
            </w:pPr>
          </w:p>
        </w:tc>
      </w:tr>
    </w:tbl>
    <w:p w14:paraId="50EDA0E7" w14:textId="77777777" w:rsidR="008D0C0C" w:rsidRPr="00684ADF" w:rsidRDefault="008D0C0C" w:rsidP="008D0C0C"/>
    <w:p w14:paraId="4742AD7C" w14:textId="77777777" w:rsidR="008D0C0C" w:rsidRDefault="008D0C0C" w:rsidP="008D0C0C">
      <w:pPr>
        <w:pStyle w:val="Heading4"/>
      </w:pPr>
      <w:bookmarkStart w:id="123" w:name="_Toc414010853"/>
      <w:r>
        <w:t>5.17</w:t>
      </w:r>
      <w:r>
        <w:rPr>
          <w:rFonts w:hint="eastAsia"/>
          <w:lang w:eastAsia="zh-CN"/>
        </w:rPr>
        <w:t>.2</w:t>
      </w:r>
      <w:r>
        <w:t>.6</w:t>
      </w:r>
      <w:r>
        <w:tab/>
        <w:t>Termination Heartbeat Indication</w:t>
      </w:r>
      <w:bookmarkEnd w:id="123"/>
    </w:p>
    <w:p w14:paraId="640659A4" w14:textId="77777777" w:rsidR="008D0C0C" w:rsidRDefault="008D0C0C" w:rsidP="008D0C0C">
      <w:pPr>
        <w:tabs>
          <w:tab w:val="left" w:pos="7740"/>
        </w:tabs>
      </w:pPr>
      <w:r>
        <w:t xml:space="preserve">When the procedure "Termination heartbeat indication" is required the following procedure is initiated: the </w:t>
      </w:r>
      <w:r>
        <w:rPr>
          <w:lang w:eastAsia="zh-CN"/>
        </w:rPr>
        <w:t xml:space="preserve">TrGW </w:t>
      </w:r>
      <w:r>
        <w:t>sends a NOT.req command with the following information.</w:t>
      </w:r>
    </w:p>
    <w:p w14:paraId="62A9E27C" w14:textId="77777777" w:rsidR="008D0C0C" w:rsidRDefault="008D0C0C" w:rsidP="008D0C0C">
      <w:pPr>
        <w:pStyle w:val="TH"/>
      </w:pPr>
      <w:r>
        <w:t>5.17</w:t>
      </w:r>
      <w:r>
        <w:rPr>
          <w:rFonts w:hint="eastAsia"/>
          <w:lang w:eastAsia="zh-CN"/>
        </w:rPr>
        <w:t>.2</w:t>
      </w:r>
      <w:r>
        <w:t>.6</w:t>
      </w:r>
      <w:r>
        <w:rPr>
          <w:rFonts w:hint="eastAsia"/>
          <w:lang w:eastAsia="zh-CN"/>
        </w:rPr>
        <w:t>.1</w:t>
      </w:r>
      <w:r>
        <w:tab/>
        <w:t>NOT.req (Termination heartbeat)</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19ED26FC" w14:textId="77777777" w:rsidTr="00BE301E">
        <w:tblPrEx>
          <w:tblCellMar>
            <w:top w:w="0" w:type="dxa"/>
            <w:bottom w:w="0" w:type="dxa"/>
          </w:tblCellMar>
        </w:tblPrEx>
        <w:trPr>
          <w:jc w:val="center"/>
        </w:trPr>
        <w:tc>
          <w:tcPr>
            <w:tcW w:w="3119" w:type="dxa"/>
          </w:tcPr>
          <w:p w14:paraId="2A629D31" w14:textId="77777777" w:rsidR="008D0C0C" w:rsidRDefault="008D0C0C" w:rsidP="00BE301E">
            <w:pPr>
              <w:pStyle w:val="TAH"/>
              <w:tabs>
                <w:tab w:val="left" w:pos="7740"/>
              </w:tabs>
            </w:pPr>
            <w:r>
              <w:t>Address Information</w:t>
            </w:r>
          </w:p>
        </w:tc>
        <w:tc>
          <w:tcPr>
            <w:tcW w:w="3119" w:type="dxa"/>
          </w:tcPr>
          <w:p w14:paraId="24353B17" w14:textId="77777777" w:rsidR="008D0C0C" w:rsidRDefault="008D0C0C" w:rsidP="00BE301E">
            <w:pPr>
              <w:pStyle w:val="TAH"/>
              <w:tabs>
                <w:tab w:val="left" w:pos="7740"/>
              </w:tabs>
            </w:pPr>
            <w:r>
              <w:t>Control information</w:t>
            </w:r>
          </w:p>
        </w:tc>
        <w:tc>
          <w:tcPr>
            <w:tcW w:w="3119" w:type="dxa"/>
          </w:tcPr>
          <w:p w14:paraId="2928B67A" w14:textId="77777777" w:rsidR="008D0C0C" w:rsidRDefault="008D0C0C" w:rsidP="00BE301E">
            <w:pPr>
              <w:pStyle w:val="TAH"/>
              <w:tabs>
                <w:tab w:val="left" w:pos="7740"/>
              </w:tabs>
            </w:pPr>
            <w:r>
              <w:t>Bearer information</w:t>
            </w:r>
          </w:p>
        </w:tc>
      </w:tr>
      <w:tr w:rsidR="008D0C0C" w14:paraId="1242EE13" w14:textId="77777777" w:rsidTr="00BE301E">
        <w:tblPrEx>
          <w:tblCellMar>
            <w:top w:w="0" w:type="dxa"/>
            <w:bottom w:w="0" w:type="dxa"/>
          </w:tblCellMar>
        </w:tblPrEx>
        <w:trPr>
          <w:jc w:val="center"/>
        </w:trPr>
        <w:tc>
          <w:tcPr>
            <w:tcW w:w="3119" w:type="dxa"/>
          </w:tcPr>
          <w:p w14:paraId="39FD6205" w14:textId="77777777" w:rsidR="008D0C0C" w:rsidRDefault="008D0C0C" w:rsidP="00BE301E">
            <w:pPr>
              <w:pStyle w:val="TAL"/>
              <w:tabs>
                <w:tab w:val="left" w:pos="7740"/>
              </w:tabs>
            </w:pPr>
          </w:p>
        </w:tc>
        <w:tc>
          <w:tcPr>
            <w:tcW w:w="3119" w:type="dxa"/>
          </w:tcPr>
          <w:p w14:paraId="48A636CD" w14:textId="77777777" w:rsidR="008D0C0C" w:rsidRPr="00A021FC" w:rsidRDefault="008D0C0C" w:rsidP="00BE301E">
            <w:pPr>
              <w:pStyle w:val="TAL"/>
            </w:pPr>
            <w:r w:rsidRPr="00A021FC">
              <w:t>Transaction ID = x</w:t>
            </w:r>
          </w:p>
          <w:p w14:paraId="2B914046" w14:textId="77777777" w:rsidR="008D0C0C" w:rsidRPr="00A021FC" w:rsidRDefault="008D0C0C" w:rsidP="00BE301E">
            <w:pPr>
              <w:pStyle w:val="TAL"/>
            </w:pPr>
            <w:r w:rsidRPr="00A021FC">
              <w:t xml:space="preserve">Context ID = </w:t>
            </w:r>
            <w:r w:rsidRPr="00A021FC">
              <w:rPr>
                <w:rFonts w:hint="eastAsia"/>
                <w:lang w:eastAsia="zh-CN"/>
              </w:rPr>
              <w:t>C</w:t>
            </w:r>
            <w:r w:rsidRPr="00A021FC">
              <w:t>1</w:t>
            </w:r>
          </w:p>
          <w:p w14:paraId="7E5B832F" w14:textId="77777777" w:rsidR="008D0C0C" w:rsidRPr="00A021FC" w:rsidRDefault="008D0C0C" w:rsidP="00BE301E">
            <w:pPr>
              <w:pStyle w:val="TAL"/>
              <w:rPr>
                <w:rFonts w:hint="eastAsia"/>
                <w:lang w:eastAsia="zh-CN"/>
              </w:rPr>
            </w:pPr>
            <w:r w:rsidRPr="00A021FC">
              <w:t xml:space="preserve">Termination ID = </w:t>
            </w:r>
            <w:r w:rsidRPr="00A021FC">
              <w:rPr>
                <w:rFonts w:hint="eastAsia"/>
                <w:lang w:eastAsia="zh-CN"/>
              </w:rPr>
              <w:t>T1</w:t>
            </w:r>
          </w:p>
          <w:p w14:paraId="17C4A666" w14:textId="77777777" w:rsidR="008D0C0C" w:rsidRPr="00A021FC" w:rsidRDefault="008D0C0C" w:rsidP="00BE301E">
            <w:pPr>
              <w:pStyle w:val="TAL"/>
              <w:tabs>
                <w:tab w:val="left" w:pos="7740"/>
              </w:tabs>
            </w:pPr>
          </w:p>
          <w:p w14:paraId="6E306880" w14:textId="77777777" w:rsidR="008D0C0C" w:rsidRDefault="008D0C0C" w:rsidP="00BE301E">
            <w:pPr>
              <w:pStyle w:val="TAL"/>
              <w:tabs>
                <w:tab w:val="left" w:pos="7740"/>
              </w:tabs>
            </w:pPr>
            <w:r>
              <w:t>Event_ID (Event ID = x,</w:t>
            </w:r>
            <w:r>
              <w:rPr>
                <w:rFonts w:hint="eastAsia"/>
                <w:lang w:eastAsia="zh-CN"/>
              </w:rPr>
              <w:t xml:space="preserve"> </w:t>
            </w:r>
            <w:r>
              <w:t>"termination heartbeat")</w:t>
            </w:r>
          </w:p>
        </w:tc>
        <w:tc>
          <w:tcPr>
            <w:tcW w:w="3119" w:type="dxa"/>
          </w:tcPr>
          <w:p w14:paraId="5225E159" w14:textId="77777777" w:rsidR="008D0C0C" w:rsidRDefault="008D0C0C" w:rsidP="00BE301E">
            <w:pPr>
              <w:pStyle w:val="TAL"/>
              <w:tabs>
                <w:tab w:val="left" w:pos="7740"/>
              </w:tabs>
            </w:pPr>
          </w:p>
        </w:tc>
      </w:tr>
    </w:tbl>
    <w:p w14:paraId="2CB4011B" w14:textId="77777777" w:rsidR="008D0C0C" w:rsidRDefault="008D0C0C" w:rsidP="008D0C0C"/>
    <w:p w14:paraId="109B371D" w14:textId="77777777" w:rsidR="008D0C0C" w:rsidRDefault="008D0C0C" w:rsidP="008D0C0C">
      <w:r>
        <w:t xml:space="preserve">When processing of the command is complete, the </w:t>
      </w:r>
      <w:r>
        <w:rPr>
          <w:lang w:eastAsia="zh-CN"/>
        </w:rPr>
        <w:t>IBCF</w:t>
      </w:r>
      <w:r>
        <w:t xml:space="preserve"> initiates the following procedure.</w:t>
      </w:r>
    </w:p>
    <w:p w14:paraId="2D9DFFE5" w14:textId="77777777" w:rsidR="008D0C0C" w:rsidRDefault="008D0C0C" w:rsidP="008D0C0C">
      <w:pPr>
        <w:pStyle w:val="TH"/>
        <w:rPr>
          <w:rFonts w:hint="eastAsia"/>
          <w:lang w:eastAsia="zh-CN"/>
        </w:rPr>
      </w:pPr>
      <w:r>
        <w:t>5.17</w:t>
      </w:r>
      <w:r>
        <w:rPr>
          <w:rFonts w:hint="eastAsia"/>
          <w:lang w:eastAsia="zh-CN"/>
        </w:rPr>
        <w:t>.2</w:t>
      </w:r>
      <w:r>
        <w:t>.6</w:t>
      </w:r>
      <w:r>
        <w:rPr>
          <w:rFonts w:hint="eastAsia"/>
          <w:lang w:eastAsia="zh-CN"/>
        </w:rPr>
        <w:t>.</w:t>
      </w:r>
      <w:r>
        <w:t>2</w:t>
      </w:r>
      <w:r>
        <w:tab/>
        <w:t>NOT.resp (Termination heartbeat)</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275A5118" w14:textId="77777777" w:rsidTr="00BE301E">
        <w:tblPrEx>
          <w:tblCellMar>
            <w:top w:w="0" w:type="dxa"/>
            <w:bottom w:w="0" w:type="dxa"/>
          </w:tblCellMar>
        </w:tblPrEx>
        <w:trPr>
          <w:jc w:val="center"/>
        </w:trPr>
        <w:tc>
          <w:tcPr>
            <w:tcW w:w="3119" w:type="dxa"/>
          </w:tcPr>
          <w:p w14:paraId="216EBC0D" w14:textId="77777777" w:rsidR="008D0C0C" w:rsidRDefault="008D0C0C" w:rsidP="00BE301E">
            <w:pPr>
              <w:pStyle w:val="TAH"/>
            </w:pPr>
            <w:r>
              <w:t>Address Information</w:t>
            </w:r>
          </w:p>
        </w:tc>
        <w:tc>
          <w:tcPr>
            <w:tcW w:w="3119" w:type="dxa"/>
          </w:tcPr>
          <w:p w14:paraId="3030F99E" w14:textId="77777777" w:rsidR="008D0C0C" w:rsidRDefault="008D0C0C" w:rsidP="00BE301E">
            <w:pPr>
              <w:pStyle w:val="TAH"/>
            </w:pPr>
            <w:r>
              <w:t>Control information</w:t>
            </w:r>
          </w:p>
        </w:tc>
        <w:tc>
          <w:tcPr>
            <w:tcW w:w="3119" w:type="dxa"/>
          </w:tcPr>
          <w:p w14:paraId="61E4F365" w14:textId="77777777" w:rsidR="008D0C0C" w:rsidRDefault="008D0C0C" w:rsidP="00BE301E">
            <w:pPr>
              <w:pStyle w:val="TAH"/>
            </w:pPr>
            <w:r>
              <w:t>Bearer information</w:t>
            </w:r>
          </w:p>
        </w:tc>
      </w:tr>
      <w:tr w:rsidR="008D0C0C" w:rsidRPr="00B541DD" w14:paraId="55D5FC7C" w14:textId="77777777" w:rsidTr="00BE301E">
        <w:tblPrEx>
          <w:tblCellMar>
            <w:top w:w="0" w:type="dxa"/>
            <w:bottom w:w="0" w:type="dxa"/>
          </w:tblCellMar>
        </w:tblPrEx>
        <w:trPr>
          <w:jc w:val="center"/>
        </w:trPr>
        <w:tc>
          <w:tcPr>
            <w:tcW w:w="3119" w:type="dxa"/>
          </w:tcPr>
          <w:p w14:paraId="4EE5D2AB" w14:textId="77777777" w:rsidR="008D0C0C" w:rsidRDefault="008D0C0C" w:rsidP="00BE301E">
            <w:pPr>
              <w:pStyle w:val="TAL"/>
            </w:pPr>
          </w:p>
        </w:tc>
        <w:tc>
          <w:tcPr>
            <w:tcW w:w="3119" w:type="dxa"/>
          </w:tcPr>
          <w:p w14:paraId="61CFD8DD" w14:textId="77777777" w:rsidR="008D0C0C" w:rsidRPr="00B541DD" w:rsidRDefault="008D0C0C" w:rsidP="00BE301E">
            <w:pPr>
              <w:pStyle w:val="TAL"/>
              <w:rPr>
                <w:lang w:val="fr-FR"/>
              </w:rPr>
            </w:pPr>
            <w:r w:rsidRPr="00B541DD">
              <w:rPr>
                <w:lang w:val="fr-FR"/>
              </w:rPr>
              <w:t>Transaction ID = x</w:t>
            </w:r>
          </w:p>
          <w:p w14:paraId="7DBF81F4" w14:textId="77777777" w:rsidR="008D0C0C" w:rsidRPr="00B541DD" w:rsidRDefault="008D0C0C" w:rsidP="00BE301E">
            <w:pPr>
              <w:pStyle w:val="TAL"/>
              <w:rPr>
                <w:lang w:val="fr-FR"/>
              </w:rPr>
            </w:pPr>
            <w:r w:rsidRPr="00B541DD">
              <w:rPr>
                <w:lang w:val="fr-FR"/>
              </w:rPr>
              <w:t xml:space="preserve">Context ID = </w:t>
            </w:r>
            <w:r w:rsidRPr="00B541DD">
              <w:rPr>
                <w:rFonts w:hint="eastAsia"/>
                <w:lang w:val="fr-FR" w:eastAsia="zh-CN"/>
              </w:rPr>
              <w:t>C</w:t>
            </w:r>
            <w:r w:rsidRPr="00B541DD">
              <w:rPr>
                <w:lang w:val="fr-FR"/>
              </w:rPr>
              <w:t>1</w:t>
            </w:r>
          </w:p>
          <w:p w14:paraId="36E96E85" w14:textId="77777777" w:rsidR="008D0C0C" w:rsidRPr="00B541DD" w:rsidRDefault="008D0C0C" w:rsidP="00BE301E">
            <w:pPr>
              <w:pStyle w:val="TAL"/>
              <w:rPr>
                <w:rFonts w:hint="eastAsia"/>
                <w:lang w:val="fr-FR" w:eastAsia="zh-CN"/>
              </w:rPr>
            </w:pPr>
            <w:r w:rsidRPr="00B541DD">
              <w:rPr>
                <w:lang w:val="fr-FR"/>
              </w:rPr>
              <w:t xml:space="preserve">Termination ID = </w:t>
            </w:r>
            <w:r w:rsidRPr="00B541DD">
              <w:rPr>
                <w:rFonts w:hint="eastAsia"/>
                <w:lang w:val="fr-FR" w:eastAsia="zh-CN"/>
              </w:rPr>
              <w:t>T1</w:t>
            </w:r>
          </w:p>
        </w:tc>
        <w:tc>
          <w:tcPr>
            <w:tcW w:w="3119" w:type="dxa"/>
          </w:tcPr>
          <w:p w14:paraId="3441A7FA" w14:textId="77777777" w:rsidR="008D0C0C" w:rsidRPr="00B541DD" w:rsidRDefault="008D0C0C" w:rsidP="00BE301E">
            <w:pPr>
              <w:pStyle w:val="TAL"/>
              <w:rPr>
                <w:lang w:val="fr-FR"/>
              </w:rPr>
            </w:pPr>
          </w:p>
        </w:tc>
      </w:tr>
    </w:tbl>
    <w:p w14:paraId="0D43F2A6" w14:textId="77777777" w:rsidR="008D0C0C" w:rsidRPr="00B541DD" w:rsidRDefault="008D0C0C" w:rsidP="00D928F0">
      <w:pPr>
        <w:rPr>
          <w:noProof/>
          <w:lang w:val="fr-FR"/>
        </w:rPr>
      </w:pPr>
    </w:p>
    <w:p w14:paraId="02C0765E" w14:textId="77777777" w:rsidR="008D0C0C" w:rsidRDefault="008D0C0C" w:rsidP="008D0C0C">
      <w:pPr>
        <w:rPr>
          <w:noProof/>
        </w:rPr>
      </w:pPr>
      <w:r>
        <w:rPr>
          <w:noProof/>
        </w:rPr>
        <w:t xml:space="preserve">The </w:t>
      </w:r>
      <w:r>
        <w:rPr>
          <w:noProof/>
          <w:lang w:eastAsia="zh-CN"/>
        </w:rPr>
        <w:t>IBCF</w:t>
      </w:r>
      <w:r>
        <w:rPr>
          <w:noProof/>
        </w:rPr>
        <w:t xml:space="preserve"> is in charge of correcting any detected mismatch, by subtracting hanging terminations or clearing hanging contexts.</w:t>
      </w:r>
    </w:p>
    <w:p w14:paraId="2C89A022" w14:textId="77777777" w:rsidR="00203E48" w:rsidRDefault="00203E48" w:rsidP="00203E48">
      <w:pPr>
        <w:pStyle w:val="Heading4"/>
      </w:pPr>
      <w:bookmarkStart w:id="124" w:name="_Toc414010854"/>
      <w:r>
        <w:t>5.17</w:t>
      </w:r>
      <w:r>
        <w:rPr>
          <w:rFonts w:hint="eastAsia"/>
          <w:lang w:eastAsia="zh-CN"/>
        </w:rPr>
        <w:t>.2</w:t>
      </w:r>
      <w:r>
        <w:t>.</w:t>
      </w:r>
      <w:r w:rsidR="004E4E18">
        <w:t>7</w:t>
      </w:r>
      <w:r>
        <w:tab/>
        <w:t>IP Bearer Released</w:t>
      </w:r>
      <w:bookmarkEnd w:id="124"/>
    </w:p>
    <w:p w14:paraId="36D103BC" w14:textId="77777777" w:rsidR="00203E48" w:rsidRDefault="00203E48" w:rsidP="00203E48">
      <w:pPr>
        <w:tabs>
          <w:tab w:val="left" w:pos="7740"/>
        </w:tabs>
      </w:pPr>
      <w:r>
        <w:t>When the procedure "IP Bearer Released" is required the following procedure is initiated: the Tr</w:t>
      </w:r>
      <w:r>
        <w:rPr>
          <w:lang w:eastAsia="zh-CN"/>
        </w:rPr>
        <w:t xml:space="preserve">GW </w:t>
      </w:r>
      <w:r>
        <w:t>sends a NOT.req command with the following information.</w:t>
      </w:r>
    </w:p>
    <w:p w14:paraId="0B890370" w14:textId="77777777" w:rsidR="00203E48" w:rsidRDefault="00203E48" w:rsidP="00203E48">
      <w:pPr>
        <w:pStyle w:val="TH"/>
      </w:pPr>
      <w:r>
        <w:lastRenderedPageBreak/>
        <w:t>5.17</w:t>
      </w:r>
      <w:r>
        <w:rPr>
          <w:rFonts w:hint="eastAsia"/>
          <w:lang w:eastAsia="zh-CN"/>
        </w:rPr>
        <w:t>.2</w:t>
      </w:r>
      <w:r>
        <w:t>.</w:t>
      </w:r>
      <w:r w:rsidR="004E4E18">
        <w:t>7</w:t>
      </w:r>
      <w:r>
        <w:rPr>
          <w:rFonts w:hint="eastAsia"/>
          <w:lang w:eastAsia="zh-CN"/>
        </w:rPr>
        <w:t>.1</w:t>
      </w:r>
      <w:r>
        <w:tab/>
        <w:t>NOT.req (IP Bearer Released)</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03E48" w14:paraId="525D9DB5" w14:textId="77777777" w:rsidTr="00043FD3">
        <w:tblPrEx>
          <w:tblCellMar>
            <w:top w:w="0" w:type="dxa"/>
            <w:bottom w:w="0" w:type="dxa"/>
          </w:tblCellMar>
        </w:tblPrEx>
        <w:trPr>
          <w:jc w:val="center"/>
        </w:trPr>
        <w:tc>
          <w:tcPr>
            <w:tcW w:w="3119" w:type="dxa"/>
          </w:tcPr>
          <w:p w14:paraId="2255A5BF" w14:textId="77777777" w:rsidR="00203E48" w:rsidRDefault="00203E48" w:rsidP="00043FD3">
            <w:pPr>
              <w:pStyle w:val="TAH"/>
              <w:tabs>
                <w:tab w:val="left" w:pos="7740"/>
              </w:tabs>
            </w:pPr>
            <w:r>
              <w:t>Address Information</w:t>
            </w:r>
          </w:p>
        </w:tc>
        <w:tc>
          <w:tcPr>
            <w:tcW w:w="3119" w:type="dxa"/>
          </w:tcPr>
          <w:p w14:paraId="4AC463DB" w14:textId="77777777" w:rsidR="00203E48" w:rsidRDefault="00203E48" w:rsidP="00043FD3">
            <w:pPr>
              <w:pStyle w:val="TAH"/>
              <w:tabs>
                <w:tab w:val="left" w:pos="7740"/>
              </w:tabs>
            </w:pPr>
            <w:r>
              <w:t>Control information</w:t>
            </w:r>
          </w:p>
        </w:tc>
        <w:tc>
          <w:tcPr>
            <w:tcW w:w="3119" w:type="dxa"/>
          </w:tcPr>
          <w:p w14:paraId="6B37AFBC" w14:textId="77777777" w:rsidR="00203E48" w:rsidRDefault="00203E48" w:rsidP="00043FD3">
            <w:pPr>
              <w:pStyle w:val="TAH"/>
              <w:tabs>
                <w:tab w:val="left" w:pos="7740"/>
              </w:tabs>
            </w:pPr>
            <w:r>
              <w:t>Bearer information</w:t>
            </w:r>
          </w:p>
        </w:tc>
      </w:tr>
      <w:tr w:rsidR="00203E48" w14:paraId="34091C13" w14:textId="77777777" w:rsidTr="00043FD3">
        <w:tblPrEx>
          <w:tblCellMar>
            <w:top w:w="0" w:type="dxa"/>
            <w:bottom w:w="0" w:type="dxa"/>
          </w:tblCellMar>
        </w:tblPrEx>
        <w:trPr>
          <w:jc w:val="center"/>
        </w:trPr>
        <w:tc>
          <w:tcPr>
            <w:tcW w:w="3119" w:type="dxa"/>
          </w:tcPr>
          <w:p w14:paraId="6C77FD7F" w14:textId="77777777" w:rsidR="00203E48" w:rsidRDefault="00203E48" w:rsidP="00043FD3">
            <w:pPr>
              <w:pStyle w:val="TAL"/>
              <w:tabs>
                <w:tab w:val="left" w:pos="7740"/>
              </w:tabs>
            </w:pPr>
          </w:p>
        </w:tc>
        <w:tc>
          <w:tcPr>
            <w:tcW w:w="3119" w:type="dxa"/>
          </w:tcPr>
          <w:p w14:paraId="5244DBAF" w14:textId="77777777" w:rsidR="00203E48" w:rsidRPr="00B541DD" w:rsidRDefault="00203E48" w:rsidP="00043FD3">
            <w:pPr>
              <w:pStyle w:val="TAL"/>
              <w:rPr>
                <w:lang w:val="fr-FR"/>
              </w:rPr>
            </w:pPr>
            <w:r w:rsidRPr="00B541DD">
              <w:rPr>
                <w:lang w:val="fr-FR"/>
              </w:rPr>
              <w:t>Transaction ID = x</w:t>
            </w:r>
          </w:p>
          <w:p w14:paraId="36ACADCE" w14:textId="77777777" w:rsidR="00203E48" w:rsidRPr="00B541DD" w:rsidRDefault="00203E48" w:rsidP="00043FD3">
            <w:pPr>
              <w:pStyle w:val="TAL"/>
              <w:rPr>
                <w:lang w:val="fr-FR"/>
              </w:rPr>
            </w:pPr>
            <w:r w:rsidRPr="00B541DD">
              <w:rPr>
                <w:lang w:val="fr-FR"/>
              </w:rPr>
              <w:t xml:space="preserve">Context ID = </w:t>
            </w:r>
            <w:r w:rsidRPr="00B541DD">
              <w:rPr>
                <w:rFonts w:hint="eastAsia"/>
                <w:lang w:val="fr-FR" w:eastAsia="zh-CN"/>
              </w:rPr>
              <w:t>C</w:t>
            </w:r>
            <w:r w:rsidRPr="00B541DD">
              <w:rPr>
                <w:lang w:val="fr-FR"/>
              </w:rPr>
              <w:t>1</w:t>
            </w:r>
          </w:p>
          <w:p w14:paraId="19947A86" w14:textId="77777777" w:rsidR="00203E48" w:rsidRPr="00B541DD" w:rsidRDefault="00203E48" w:rsidP="00043FD3">
            <w:pPr>
              <w:pStyle w:val="TAL"/>
              <w:rPr>
                <w:rFonts w:hint="eastAsia"/>
                <w:lang w:val="fr-FR" w:eastAsia="zh-CN"/>
              </w:rPr>
            </w:pPr>
            <w:r w:rsidRPr="00B541DD">
              <w:rPr>
                <w:lang w:val="fr-FR"/>
              </w:rPr>
              <w:t xml:space="preserve">Termination ID = </w:t>
            </w:r>
            <w:r w:rsidRPr="00B541DD">
              <w:rPr>
                <w:rFonts w:hint="eastAsia"/>
                <w:lang w:val="fr-FR" w:eastAsia="zh-CN"/>
              </w:rPr>
              <w:t>T1</w:t>
            </w:r>
          </w:p>
          <w:p w14:paraId="702D337B" w14:textId="77777777" w:rsidR="00203E48" w:rsidRPr="00B541DD" w:rsidRDefault="00203E48" w:rsidP="00043FD3">
            <w:pPr>
              <w:pStyle w:val="TAL"/>
              <w:tabs>
                <w:tab w:val="left" w:pos="7740"/>
              </w:tabs>
              <w:rPr>
                <w:lang w:val="fr-FR"/>
              </w:rPr>
            </w:pPr>
          </w:p>
          <w:p w14:paraId="111CD67E" w14:textId="77777777" w:rsidR="00203E48" w:rsidRDefault="00203E48" w:rsidP="00043FD3">
            <w:pPr>
              <w:pStyle w:val="TAL"/>
              <w:tabs>
                <w:tab w:val="left" w:pos="7740"/>
              </w:tabs>
            </w:pPr>
            <w:r>
              <w:t>Event_ID (Event ID = x,</w:t>
            </w:r>
            <w:r>
              <w:rPr>
                <w:rFonts w:hint="eastAsia"/>
              </w:rPr>
              <w:t xml:space="preserve"> </w:t>
            </w:r>
          </w:p>
          <w:p w14:paraId="1A5D6D54" w14:textId="77777777" w:rsidR="00203E48" w:rsidRDefault="00203E48" w:rsidP="00043FD3">
            <w:pPr>
              <w:pStyle w:val="TAL"/>
              <w:tabs>
                <w:tab w:val="left" w:pos="7740"/>
              </w:tabs>
            </w:pPr>
            <w:r>
              <w:t xml:space="preserve">    </w:t>
            </w:r>
            <w:r w:rsidRPr="00BA6F7D">
              <w:t>"BNC</w:t>
            </w:r>
            <w:r>
              <w:t xml:space="preserve"> </w:t>
            </w:r>
            <w:r w:rsidRPr="00BA6F7D">
              <w:t>Release (Cause)")</w:t>
            </w:r>
          </w:p>
        </w:tc>
        <w:tc>
          <w:tcPr>
            <w:tcW w:w="3119" w:type="dxa"/>
          </w:tcPr>
          <w:p w14:paraId="0D37E2EB" w14:textId="77777777" w:rsidR="00203E48" w:rsidRDefault="00203E48" w:rsidP="00043FD3">
            <w:pPr>
              <w:pStyle w:val="TAL"/>
              <w:tabs>
                <w:tab w:val="left" w:pos="7740"/>
              </w:tabs>
            </w:pPr>
          </w:p>
        </w:tc>
      </w:tr>
    </w:tbl>
    <w:p w14:paraId="5C86E269" w14:textId="77777777" w:rsidR="00203E48" w:rsidRDefault="00203E48" w:rsidP="00203E48"/>
    <w:p w14:paraId="3DA8CA5C" w14:textId="77777777" w:rsidR="00203E48" w:rsidRDefault="00203E48" w:rsidP="00203E48">
      <w:r>
        <w:t xml:space="preserve">When the processing of command is complete, the </w:t>
      </w:r>
      <w:r>
        <w:rPr>
          <w:lang w:eastAsia="zh-CN"/>
        </w:rPr>
        <w:t xml:space="preserve">IBCF </w:t>
      </w:r>
      <w:r>
        <w:t>initiates the following procedure.</w:t>
      </w:r>
    </w:p>
    <w:p w14:paraId="0F67FAB3" w14:textId="77777777" w:rsidR="00203E48" w:rsidRDefault="00203E48" w:rsidP="00203E48">
      <w:pPr>
        <w:pStyle w:val="TH"/>
        <w:rPr>
          <w:rFonts w:hint="eastAsia"/>
          <w:lang w:eastAsia="zh-CN"/>
        </w:rPr>
      </w:pPr>
      <w:r>
        <w:t>5.17</w:t>
      </w:r>
      <w:r>
        <w:rPr>
          <w:rFonts w:hint="eastAsia"/>
          <w:lang w:eastAsia="zh-CN"/>
        </w:rPr>
        <w:t>.2</w:t>
      </w:r>
      <w:r>
        <w:t>.</w:t>
      </w:r>
      <w:r w:rsidR="004E4E18">
        <w:t>7</w:t>
      </w:r>
      <w:r>
        <w:rPr>
          <w:rFonts w:hint="eastAsia"/>
          <w:lang w:eastAsia="zh-CN"/>
        </w:rPr>
        <w:t>.</w:t>
      </w:r>
      <w:r>
        <w:t>2</w:t>
      </w:r>
      <w:r>
        <w:tab/>
        <w:t>NOT.resp (IP Bearer Released)</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03E48" w14:paraId="79A7F05E" w14:textId="77777777" w:rsidTr="00043FD3">
        <w:tblPrEx>
          <w:tblCellMar>
            <w:top w:w="0" w:type="dxa"/>
            <w:bottom w:w="0" w:type="dxa"/>
          </w:tblCellMar>
        </w:tblPrEx>
        <w:trPr>
          <w:jc w:val="center"/>
        </w:trPr>
        <w:tc>
          <w:tcPr>
            <w:tcW w:w="3119" w:type="dxa"/>
          </w:tcPr>
          <w:p w14:paraId="23095F40" w14:textId="77777777" w:rsidR="00203E48" w:rsidRDefault="00203E48" w:rsidP="00043FD3">
            <w:pPr>
              <w:pStyle w:val="TAH"/>
            </w:pPr>
            <w:r>
              <w:t>Address Information</w:t>
            </w:r>
          </w:p>
        </w:tc>
        <w:tc>
          <w:tcPr>
            <w:tcW w:w="3119" w:type="dxa"/>
          </w:tcPr>
          <w:p w14:paraId="3997D2E6" w14:textId="77777777" w:rsidR="00203E48" w:rsidRDefault="00203E48" w:rsidP="00043FD3">
            <w:pPr>
              <w:pStyle w:val="TAH"/>
            </w:pPr>
            <w:r>
              <w:t>Control information</w:t>
            </w:r>
          </w:p>
        </w:tc>
        <w:tc>
          <w:tcPr>
            <w:tcW w:w="3119" w:type="dxa"/>
          </w:tcPr>
          <w:p w14:paraId="10828152" w14:textId="77777777" w:rsidR="00203E48" w:rsidRDefault="00203E48" w:rsidP="00043FD3">
            <w:pPr>
              <w:pStyle w:val="TAH"/>
            </w:pPr>
            <w:r>
              <w:t>Bearer information</w:t>
            </w:r>
          </w:p>
        </w:tc>
      </w:tr>
      <w:tr w:rsidR="00203E48" w:rsidRPr="00B541DD" w14:paraId="5F6CDDD2" w14:textId="77777777" w:rsidTr="00043FD3">
        <w:tblPrEx>
          <w:tblCellMar>
            <w:top w:w="0" w:type="dxa"/>
            <w:bottom w:w="0" w:type="dxa"/>
          </w:tblCellMar>
        </w:tblPrEx>
        <w:trPr>
          <w:jc w:val="center"/>
        </w:trPr>
        <w:tc>
          <w:tcPr>
            <w:tcW w:w="3119" w:type="dxa"/>
          </w:tcPr>
          <w:p w14:paraId="3ABD2E39" w14:textId="77777777" w:rsidR="00203E48" w:rsidRDefault="00203E48" w:rsidP="00043FD3">
            <w:pPr>
              <w:pStyle w:val="TAL"/>
            </w:pPr>
          </w:p>
        </w:tc>
        <w:tc>
          <w:tcPr>
            <w:tcW w:w="3119" w:type="dxa"/>
          </w:tcPr>
          <w:p w14:paraId="06A32617" w14:textId="77777777" w:rsidR="00203E48" w:rsidRPr="00B541DD" w:rsidRDefault="00203E48" w:rsidP="00043FD3">
            <w:pPr>
              <w:pStyle w:val="TAL"/>
              <w:rPr>
                <w:lang w:val="fr-FR"/>
              </w:rPr>
            </w:pPr>
            <w:r w:rsidRPr="00B541DD">
              <w:rPr>
                <w:lang w:val="fr-FR"/>
              </w:rPr>
              <w:t>Transaction ID = x</w:t>
            </w:r>
          </w:p>
          <w:p w14:paraId="3BF8EA9E" w14:textId="77777777" w:rsidR="00203E48" w:rsidRPr="00B541DD" w:rsidRDefault="00203E48" w:rsidP="00043FD3">
            <w:pPr>
              <w:pStyle w:val="TAL"/>
              <w:rPr>
                <w:lang w:val="fr-FR"/>
              </w:rPr>
            </w:pPr>
            <w:r w:rsidRPr="00B541DD">
              <w:rPr>
                <w:lang w:val="fr-FR"/>
              </w:rPr>
              <w:t xml:space="preserve">Context ID = </w:t>
            </w:r>
            <w:r w:rsidRPr="00B541DD">
              <w:rPr>
                <w:rFonts w:hint="eastAsia"/>
                <w:lang w:val="fr-FR" w:eastAsia="zh-CN"/>
              </w:rPr>
              <w:t>C</w:t>
            </w:r>
            <w:r w:rsidRPr="00B541DD">
              <w:rPr>
                <w:lang w:val="fr-FR"/>
              </w:rPr>
              <w:t>1</w:t>
            </w:r>
          </w:p>
          <w:p w14:paraId="574D73F5" w14:textId="77777777" w:rsidR="00203E48" w:rsidRPr="00B541DD" w:rsidRDefault="00203E48" w:rsidP="00043FD3">
            <w:pPr>
              <w:pStyle w:val="TAL"/>
              <w:rPr>
                <w:rFonts w:hint="eastAsia"/>
                <w:lang w:val="fr-FR" w:eastAsia="zh-CN"/>
              </w:rPr>
            </w:pPr>
            <w:r w:rsidRPr="00B541DD">
              <w:rPr>
                <w:lang w:val="fr-FR"/>
              </w:rPr>
              <w:t xml:space="preserve">Termination ID = </w:t>
            </w:r>
            <w:r w:rsidRPr="00B541DD">
              <w:rPr>
                <w:rFonts w:hint="eastAsia"/>
                <w:lang w:val="fr-FR" w:eastAsia="zh-CN"/>
              </w:rPr>
              <w:t>T1</w:t>
            </w:r>
          </w:p>
        </w:tc>
        <w:tc>
          <w:tcPr>
            <w:tcW w:w="3119" w:type="dxa"/>
          </w:tcPr>
          <w:p w14:paraId="51665F8F" w14:textId="77777777" w:rsidR="00203E48" w:rsidRPr="00B541DD" w:rsidRDefault="00203E48" w:rsidP="00043FD3">
            <w:pPr>
              <w:pStyle w:val="TAL"/>
              <w:rPr>
                <w:lang w:val="fr-FR"/>
              </w:rPr>
            </w:pPr>
          </w:p>
        </w:tc>
      </w:tr>
    </w:tbl>
    <w:p w14:paraId="6E869834" w14:textId="77777777" w:rsidR="00203E48" w:rsidRPr="00B541DD" w:rsidRDefault="00203E48" w:rsidP="00203E48">
      <w:pPr>
        <w:pStyle w:val="CRCoverPage"/>
        <w:spacing w:after="0"/>
        <w:rPr>
          <w:noProof/>
          <w:lang w:val="fr-FR"/>
        </w:rPr>
      </w:pPr>
    </w:p>
    <w:p w14:paraId="3C89F7B4" w14:textId="77777777" w:rsidR="006E3728" w:rsidRDefault="006E3728" w:rsidP="006E3728">
      <w:pPr>
        <w:pStyle w:val="Heading4"/>
      </w:pPr>
      <w:bookmarkStart w:id="125" w:name="_Toc414010855"/>
      <w:r>
        <w:t>5.17</w:t>
      </w:r>
      <w:r>
        <w:rPr>
          <w:rFonts w:hint="eastAsia"/>
          <w:lang w:eastAsia="zh-CN"/>
        </w:rPr>
        <w:t>.2</w:t>
      </w:r>
      <w:r>
        <w:t>.</w:t>
      </w:r>
      <w:r w:rsidR="00503F60">
        <w:t>8</w:t>
      </w:r>
      <w:r>
        <w:tab/>
        <w:t>Media Inactivity Notification</w:t>
      </w:r>
      <w:bookmarkEnd w:id="125"/>
    </w:p>
    <w:p w14:paraId="13F09520" w14:textId="77777777" w:rsidR="006E3728" w:rsidRDefault="006E3728" w:rsidP="006E3728">
      <w:pPr>
        <w:tabs>
          <w:tab w:val="left" w:pos="7740"/>
        </w:tabs>
      </w:pPr>
      <w:r>
        <w:t>When the procedure "Media Inactivity Notification" is required the following procedure is initiated: the Tr</w:t>
      </w:r>
      <w:r>
        <w:rPr>
          <w:lang w:eastAsia="zh-CN"/>
        </w:rPr>
        <w:t xml:space="preserve">GW </w:t>
      </w:r>
      <w:r>
        <w:t>sends a NOT.req command with the following information.</w:t>
      </w:r>
    </w:p>
    <w:p w14:paraId="0F95B336" w14:textId="77777777" w:rsidR="006E3728" w:rsidRPr="007F2FC6" w:rsidRDefault="006E3728" w:rsidP="006E3728">
      <w:pPr>
        <w:pStyle w:val="TH"/>
        <w:rPr>
          <w:lang w:val="it-IT"/>
        </w:rPr>
      </w:pPr>
      <w:r w:rsidRPr="007F2FC6">
        <w:rPr>
          <w:lang w:val="it-IT"/>
        </w:rPr>
        <w:t>5.17</w:t>
      </w:r>
      <w:r w:rsidRPr="007F2FC6">
        <w:rPr>
          <w:rFonts w:hint="eastAsia"/>
          <w:lang w:val="it-IT" w:eastAsia="zh-CN"/>
        </w:rPr>
        <w:t>.2</w:t>
      </w:r>
      <w:r w:rsidRPr="007F2FC6">
        <w:rPr>
          <w:lang w:val="it-IT"/>
        </w:rPr>
        <w:t>.</w:t>
      </w:r>
      <w:r w:rsidR="00503F60">
        <w:rPr>
          <w:lang w:val="it-IT"/>
        </w:rPr>
        <w:t>8</w:t>
      </w:r>
      <w:r w:rsidRPr="007F2FC6">
        <w:rPr>
          <w:rFonts w:hint="eastAsia"/>
          <w:lang w:val="it-IT" w:eastAsia="zh-CN"/>
        </w:rPr>
        <w:t>.1</w:t>
      </w:r>
      <w:r w:rsidRPr="007F2FC6">
        <w:rPr>
          <w:lang w:val="it-IT"/>
        </w:rPr>
        <w:tab/>
        <w:t>NOT.req (Media Inactivity)</w:t>
      </w:r>
      <w:r w:rsidRPr="007F2FC6">
        <w:rPr>
          <w:lang w:val="it-IT"/>
        </w:rPr>
        <w:tab/>
      </w:r>
      <w:r w:rsidRPr="007F2FC6">
        <w:rPr>
          <w:lang w:val="it-IT"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E3728" w14:paraId="275D0105" w14:textId="77777777" w:rsidTr="00E62E91">
        <w:tblPrEx>
          <w:tblCellMar>
            <w:top w:w="0" w:type="dxa"/>
            <w:bottom w:w="0" w:type="dxa"/>
          </w:tblCellMar>
        </w:tblPrEx>
        <w:trPr>
          <w:jc w:val="center"/>
        </w:trPr>
        <w:tc>
          <w:tcPr>
            <w:tcW w:w="3119" w:type="dxa"/>
          </w:tcPr>
          <w:p w14:paraId="7D08D623" w14:textId="77777777" w:rsidR="006E3728" w:rsidRDefault="006E3728" w:rsidP="00E62E91">
            <w:pPr>
              <w:pStyle w:val="TAH"/>
              <w:tabs>
                <w:tab w:val="left" w:pos="7740"/>
              </w:tabs>
            </w:pPr>
            <w:r>
              <w:t>Address Information</w:t>
            </w:r>
          </w:p>
        </w:tc>
        <w:tc>
          <w:tcPr>
            <w:tcW w:w="3119" w:type="dxa"/>
          </w:tcPr>
          <w:p w14:paraId="570BED68" w14:textId="77777777" w:rsidR="006E3728" w:rsidRDefault="006E3728" w:rsidP="00E62E91">
            <w:pPr>
              <w:pStyle w:val="TAH"/>
              <w:tabs>
                <w:tab w:val="left" w:pos="7740"/>
              </w:tabs>
            </w:pPr>
            <w:r>
              <w:t>Control information</w:t>
            </w:r>
          </w:p>
        </w:tc>
        <w:tc>
          <w:tcPr>
            <w:tcW w:w="3119" w:type="dxa"/>
          </w:tcPr>
          <w:p w14:paraId="7F9F8FCF" w14:textId="77777777" w:rsidR="006E3728" w:rsidRDefault="006E3728" w:rsidP="00E62E91">
            <w:pPr>
              <w:pStyle w:val="TAH"/>
              <w:tabs>
                <w:tab w:val="left" w:pos="7740"/>
              </w:tabs>
            </w:pPr>
            <w:r>
              <w:t>Bearer information</w:t>
            </w:r>
          </w:p>
        </w:tc>
      </w:tr>
      <w:tr w:rsidR="006E3728" w14:paraId="7DC379CB" w14:textId="77777777" w:rsidTr="00E62E91">
        <w:tblPrEx>
          <w:tblCellMar>
            <w:top w:w="0" w:type="dxa"/>
            <w:bottom w:w="0" w:type="dxa"/>
          </w:tblCellMar>
        </w:tblPrEx>
        <w:trPr>
          <w:jc w:val="center"/>
        </w:trPr>
        <w:tc>
          <w:tcPr>
            <w:tcW w:w="3119" w:type="dxa"/>
          </w:tcPr>
          <w:p w14:paraId="35FCEA5E" w14:textId="77777777" w:rsidR="006E3728" w:rsidRDefault="006E3728" w:rsidP="00E62E91">
            <w:pPr>
              <w:pStyle w:val="TAL"/>
              <w:tabs>
                <w:tab w:val="left" w:pos="7740"/>
              </w:tabs>
            </w:pPr>
          </w:p>
        </w:tc>
        <w:tc>
          <w:tcPr>
            <w:tcW w:w="3119" w:type="dxa"/>
          </w:tcPr>
          <w:p w14:paraId="42B7F1EA" w14:textId="77777777" w:rsidR="006E3728" w:rsidRPr="00A021FC" w:rsidRDefault="006E3728" w:rsidP="00E62E91">
            <w:pPr>
              <w:pStyle w:val="TAL"/>
            </w:pPr>
            <w:r w:rsidRPr="00A021FC">
              <w:t>Transaction ID = x</w:t>
            </w:r>
          </w:p>
          <w:p w14:paraId="25C868B7" w14:textId="77777777" w:rsidR="006E3728" w:rsidRPr="00A021FC" w:rsidRDefault="006E3728" w:rsidP="00E62E91">
            <w:pPr>
              <w:pStyle w:val="TAL"/>
            </w:pPr>
            <w:r w:rsidRPr="00A021FC">
              <w:t xml:space="preserve">Context ID = </w:t>
            </w:r>
            <w:r w:rsidRPr="00A021FC">
              <w:rPr>
                <w:rFonts w:hint="eastAsia"/>
                <w:lang w:eastAsia="zh-CN"/>
              </w:rPr>
              <w:t>C</w:t>
            </w:r>
            <w:r w:rsidRPr="00A021FC">
              <w:t>1</w:t>
            </w:r>
          </w:p>
          <w:p w14:paraId="1465EBA1" w14:textId="77777777" w:rsidR="006E3728" w:rsidRPr="00A021FC" w:rsidRDefault="006E3728" w:rsidP="00E62E91">
            <w:pPr>
              <w:pStyle w:val="TAL"/>
              <w:rPr>
                <w:rFonts w:hint="eastAsia"/>
                <w:lang w:eastAsia="zh-CN"/>
              </w:rPr>
            </w:pPr>
            <w:r w:rsidRPr="00A021FC">
              <w:t xml:space="preserve">Termination ID = </w:t>
            </w:r>
            <w:r w:rsidRPr="00A021FC">
              <w:rPr>
                <w:rFonts w:hint="eastAsia"/>
                <w:lang w:eastAsia="zh-CN"/>
              </w:rPr>
              <w:t>T1</w:t>
            </w:r>
          </w:p>
          <w:p w14:paraId="250D4D57" w14:textId="77777777" w:rsidR="006E3728" w:rsidRPr="00A021FC" w:rsidRDefault="006E3728" w:rsidP="00E62E91">
            <w:pPr>
              <w:pStyle w:val="TAL"/>
              <w:tabs>
                <w:tab w:val="left" w:pos="7740"/>
              </w:tabs>
            </w:pPr>
          </w:p>
          <w:p w14:paraId="0A5CD1E2" w14:textId="77777777" w:rsidR="006E3728" w:rsidRDefault="006E3728" w:rsidP="00E62E91">
            <w:pPr>
              <w:pStyle w:val="TAL"/>
              <w:tabs>
                <w:tab w:val="left" w:pos="7740"/>
              </w:tabs>
            </w:pPr>
            <w:r>
              <w:t>Event_ID (Event ID = x,</w:t>
            </w:r>
            <w:r>
              <w:rPr>
                <w:rFonts w:hint="eastAsia"/>
                <w:lang w:eastAsia="zh-CN"/>
              </w:rPr>
              <w:t xml:space="preserve"> </w:t>
            </w:r>
            <w:r>
              <w:t>"Media Inactivity Detection")</w:t>
            </w:r>
          </w:p>
        </w:tc>
        <w:tc>
          <w:tcPr>
            <w:tcW w:w="3119" w:type="dxa"/>
          </w:tcPr>
          <w:p w14:paraId="25EC8553" w14:textId="77777777" w:rsidR="006E3728" w:rsidRDefault="006E3728" w:rsidP="00E62E91">
            <w:pPr>
              <w:pStyle w:val="TAL"/>
              <w:tabs>
                <w:tab w:val="left" w:pos="7740"/>
              </w:tabs>
            </w:pPr>
          </w:p>
        </w:tc>
      </w:tr>
    </w:tbl>
    <w:p w14:paraId="4F246D3C" w14:textId="77777777" w:rsidR="006E3728" w:rsidRDefault="006E3728" w:rsidP="006E3728"/>
    <w:p w14:paraId="437F86D1" w14:textId="77777777" w:rsidR="006E3728" w:rsidRDefault="006E3728" w:rsidP="006E3728">
      <w:r>
        <w:t xml:space="preserve">When the processing of command is complete, the </w:t>
      </w:r>
      <w:r>
        <w:rPr>
          <w:lang w:eastAsia="zh-CN"/>
        </w:rPr>
        <w:t>IBCF</w:t>
      </w:r>
      <w:r>
        <w:t xml:space="preserve"> initiates the following procedure.</w:t>
      </w:r>
    </w:p>
    <w:p w14:paraId="0E63C89C" w14:textId="77777777" w:rsidR="006E3728" w:rsidRDefault="006E3728" w:rsidP="006E3728">
      <w:pPr>
        <w:pStyle w:val="TH"/>
        <w:rPr>
          <w:rFonts w:hint="eastAsia"/>
          <w:lang w:eastAsia="zh-CN"/>
        </w:rPr>
      </w:pPr>
      <w:r>
        <w:t>5.17</w:t>
      </w:r>
      <w:r>
        <w:rPr>
          <w:rFonts w:hint="eastAsia"/>
          <w:lang w:eastAsia="zh-CN"/>
        </w:rPr>
        <w:t>.2</w:t>
      </w:r>
      <w:r>
        <w:t>.</w:t>
      </w:r>
      <w:r w:rsidR="00503F60">
        <w:t>8</w:t>
      </w:r>
      <w:r>
        <w:rPr>
          <w:rFonts w:hint="eastAsia"/>
          <w:lang w:eastAsia="zh-CN"/>
        </w:rPr>
        <w:t>.</w:t>
      </w:r>
      <w:r>
        <w:t>2</w:t>
      </w:r>
      <w:r>
        <w:tab/>
        <w:t>NOT.resp (Media Inactivity)</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E3728" w14:paraId="19164C38" w14:textId="77777777" w:rsidTr="00E62E91">
        <w:tblPrEx>
          <w:tblCellMar>
            <w:top w:w="0" w:type="dxa"/>
            <w:bottom w:w="0" w:type="dxa"/>
          </w:tblCellMar>
        </w:tblPrEx>
        <w:trPr>
          <w:jc w:val="center"/>
        </w:trPr>
        <w:tc>
          <w:tcPr>
            <w:tcW w:w="3119" w:type="dxa"/>
          </w:tcPr>
          <w:p w14:paraId="2513C37E" w14:textId="77777777" w:rsidR="006E3728" w:rsidRDefault="006E3728" w:rsidP="00E62E91">
            <w:pPr>
              <w:pStyle w:val="TAH"/>
            </w:pPr>
            <w:r>
              <w:t>Address Information</w:t>
            </w:r>
          </w:p>
        </w:tc>
        <w:tc>
          <w:tcPr>
            <w:tcW w:w="3119" w:type="dxa"/>
          </w:tcPr>
          <w:p w14:paraId="023F82CF" w14:textId="77777777" w:rsidR="006E3728" w:rsidRDefault="006E3728" w:rsidP="00E62E91">
            <w:pPr>
              <w:pStyle w:val="TAH"/>
            </w:pPr>
            <w:r>
              <w:t>Control information</w:t>
            </w:r>
          </w:p>
        </w:tc>
        <w:tc>
          <w:tcPr>
            <w:tcW w:w="3119" w:type="dxa"/>
          </w:tcPr>
          <w:p w14:paraId="5989DDFE" w14:textId="77777777" w:rsidR="006E3728" w:rsidRDefault="006E3728" w:rsidP="00E62E91">
            <w:pPr>
              <w:pStyle w:val="TAH"/>
            </w:pPr>
            <w:r>
              <w:t>Bearer information</w:t>
            </w:r>
          </w:p>
        </w:tc>
      </w:tr>
      <w:tr w:rsidR="006E3728" w:rsidRPr="00B541DD" w14:paraId="11ED19E2" w14:textId="77777777" w:rsidTr="00E62E91">
        <w:tblPrEx>
          <w:tblCellMar>
            <w:top w:w="0" w:type="dxa"/>
            <w:bottom w:w="0" w:type="dxa"/>
          </w:tblCellMar>
        </w:tblPrEx>
        <w:trPr>
          <w:jc w:val="center"/>
        </w:trPr>
        <w:tc>
          <w:tcPr>
            <w:tcW w:w="3119" w:type="dxa"/>
          </w:tcPr>
          <w:p w14:paraId="0776BCE4" w14:textId="77777777" w:rsidR="006E3728" w:rsidRDefault="006E3728" w:rsidP="00E62E91">
            <w:pPr>
              <w:pStyle w:val="TAL"/>
            </w:pPr>
          </w:p>
        </w:tc>
        <w:tc>
          <w:tcPr>
            <w:tcW w:w="3119" w:type="dxa"/>
          </w:tcPr>
          <w:p w14:paraId="7139214F" w14:textId="77777777" w:rsidR="006E3728" w:rsidRPr="00B541DD" w:rsidRDefault="006E3728" w:rsidP="00E62E91">
            <w:pPr>
              <w:pStyle w:val="TAL"/>
              <w:rPr>
                <w:lang w:val="fr-FR"/>
              </w:rPr>
            </w:pPr>
            <w:r w:rsidRPr="00B541DD">
              <w:rPr>
                <w:lang w:val="fr-FR"/>
              </w:rPr>
              <w:t>Transaction ID = x</w:t>
            </w:r>
          </w:p>
          <w:p w14:paraId="37BFD387" w14:textId="77777777" w:rsidR="006E3728" w:rsidRPr="00B541DD" w:rsidRDefault="006E3728" w:rsidP="00E62E91">
            <w:pPr>
              <w:pStyle w:val="TAL"/>
              <w:rPr>
                <w:lang w:val="fr-FR"/>
              </w:rPr>
            </w:pPr>
            <w:r w:rsidRPr="00B541DD">
              <w:rPr>
                <w:lang w:val="fr-FR"/>
              </w:rPr>
              <w:t xml:space="preserve">Context ID = </w:t>
            </w:r>
            <w:r w:rsidRPr="00B541DD">
              <w:rPr>
                <w:rFonts w:hint="eastAsia"/>
                <w:lang w:val="fr-FR" w:eastAsia="zh-CN"/>
              </w:rPr>
              <w:t>C</w:t>
            </w:r>
            <w:r w:rsidRPr="00B541DD">
              <w:rPr>
                <w:lang w:val="fr-FR"/>
              </w:rPr>
              <w:t>1</w:t>
            </w:r>
          </w:p>
          <w:p w14:paraId="5522B763" w14:textId="77777777" w:rsidR="006E3728" w:rsidRPr="00B541DD" w:rsidRDefault="006E3728" w:rsidP="00E62E91">
            <w:pPr>
              <w:pStyle w:val="TAL"/>
              <w:rPr>
                <w:rFonts w:hint="eastAsia"/>
                <w:lang w:val="fr-FR" w:eastAsia="zh-CN"/>
              </w:rPr>
            </w:pPr>
            <w:r w:rsidRPr="00B541DD">
              <w:rPr>
                <w:lang w:val="fr-FR"/>
              </w:rPr>
              <w:t xml:space="preserve">Termination ID = </w:t>
            </w:r>
            <w:r w:rsidRPr="00B541DD">
              <w:rPr>
                <w:rFonts w:hint="eastAsia"/>
                <w:lang w:val="fr-FR" w:eastAsia="zh-CN"/>
              </w:rPr>
              <w:t>T1</w:t>
            </w:r>
          </w:p>
        </w:tc>
        <w:tc>
          <w:tcPr>
            <w:tcW w:w="3119" w:type="dxa"/>
          </w:tcPr>
          <w:p w14:paraId="2FE22689" w14:textId="77777777" w:rsidR="006E3728" w:rsidRPr="00B541DD" w:rsidRDefault="006E3728" w:rsidP="00E62E91">
            <w:pPr>
              <w:pStyle w:val="TAL"/>
              <w:rPr>
                <w:lang w:val="fr-FR"/>
              </w:rPr>
            </w:pPr>
          </w:p>
        </w:tc>
      </w:tr>
    </w:tbl>
    <w:p w14:paraId="5006AAD9" w14:textId="77777777" w:rsidR="006E3728" w:rsidRPr="00F242C7" w:rsidRDefault="006E3728" w:rsidP="006E3728">
      <w:pPr>
        <w:rPr>
          <w:lang w:val="fr-FR"/>
        </w:rPr>
      </w:pPr>
    </w:p>
    <w:p w14:paraId="2AD52611" w14:textId="77777777" w:rsidR="00947B6F" w:rsidRDefault="00947B6F" w:rsidP="00947B6F">
      <w:pPr>
        <w:pStyle w:val="Heading4"/>
      </w:pPr>
      <w:bookmarkStart w:id="126" w:name="_Toc414010856"/>
      <w:r>
        <w:t>5.17</w:t>
      </w:r>
      <w:r>
        <w:rPr>
          <w:rFonts w:hint="eastAsia"/>
        </w:rPr>
        <w:t>.2</w:t>
      </w:r>
      <w:r>
        <w:t>.9</w:t>
      </w:r>
      <w:r>
        <w:tab/>
        <w:t>Change Through Connection</w:t>
      </w:r>
      <w:bookmarkEnd w:id="126"/>
    </w:p>
    <w:p w14:paraId="4E222ED8" w14:textId="77777777" w:rsidR="00947B6F" w:rsidRDefault="00947B6F" w:rsidP="00947B6F">
      <w:pPr>
        <w:tabs>
          <w:tab w:val="left" w:pos="7740"/>
        </w:tabs>
      </w:pPr>
      <w:r w:rsidRPr="00460487">
        <w:rPr>
          <w:lang w:val="en-US" w:eastAsia="sv-SE"/>
        </w:rPr>
        <w:t xml:space="preserve">The </w:t>
      </w:r>
      <w:r>
        <w:rPr>
          <w:lang w:val="en-US" w:eastAsia="sv-SE"/>
        </w:rPr>
        <w:t>IBCF</w:t>
      </w:r>
      <w:r w:rsidRPr="00460487">
        <w:rPr>
          <w:lang w:val="en-US" w:eastAsia="sv-SE"/>
        </w:rPr>
        <w:t xml:space="preserve"> sends an ADD </w:t>
      </w:r>
      <w:r>
        <w:rPr>
          <w:lang w:val="en-US" w:eastAsia="sv-SE"/>
        </w:rPr>
        <w:t>or a MODIFY</w:t>
      </w:r>
      <w:r w:rsidRPr="00460487">
        <w:rPr>
          <w:lang w:val="en-US" w:eastAsia="sv-SE"/>
        </w:rPr>
        <w:t xml:space="preserve"> request command as in Table 5.17.2.</w:t>
      </w:r>
      <w:r>
        <w:rPr>
          <w:lang w:val="en-US" w:eastAsia="sv-SE"/>
        </w:rPr>
        <w:t>9</w:t>
      </w:r>
      <w:r w:rsidRPr="00460487">
        <w:rPr>
          <w:lang w:val="en-US" w:eastAsia="sv-SE"/>
        </w:rPr>
        <w:t>.1.</w:t>
      </w:r>
    </w:p>
    <w:p w14:paraId="106BF80D" w14:textId="77777777" w:rsidR="00947B6F" w:rsidRPr="00A85E38" w:rsidRDefault="00947B6F" w:rsidP="00947B6F">
      <w:pPr>
        <w:pStyle w:val="TH"/>
        <w:rPr>
          <w:lang w:val="en-US"/>
        </w:rPr>
      </w:pPr>
      <w:r w:rsidRPr="00A85E38">
        <w:rPr>
          <w:lang w:val="en-US"/>
        </w:rPr>
        <w:lastRenderedPageBreak/>
        <w:t>5.17</w:t>
      </w:r>
      <w:r w:rsidRPr="00A85E38">
        <w:rPr>
          <w:rFonts w:hint="eastAsia"/>
          <w:lang w:val="en-US" w:eastAsia="zh-CN"/>
        </w:rPr>
        <w:t>.2</w:t>
      </w:r>
      <w:r w:rsidRPr="00A85E38">
        <w:rPr>
          <w:lang w:val="en-US"/>
        </w:rPr>
        <w:t>.</w:t>
      </w:r>
      <w:r>
        <w:rPr>
          <w:lang w:val="en-US"/>
        </w:rPr>
        <w:t>9</w:t>
      </w:r>
      <w:r w:rsidRPr="00A85E38">
        <w:rPr>
          <w:rFonts w:hint="eastAsia"/>
          <w:lang w:val="en-US" w:eastAsia="zh-CN"/>
        </w:rPr>
        <w:t>.1</w:t>
      </w:r>
      <w:r w:rsidRPr="00A85E38">
        <w:rPr>
          <w:lang w:val="en-US"/>
        </w:rPr>
        <w:tab/>
        <w:t>Change Through Connection</w:t>
      </w:r>
      <w:r>
        <w:t xml:space="preserve"> Request</w:t>
      </w:r>
      <w:r w:rsidRPr="00A85E38">
        <w:rPr>
          <w:lang w:val="en-US"/>
        </w:rPr>
        <w:tab/>
      </w:r>
      <w:r w:rsidRPr="00A85E38">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47B6F" w14:paraId="2C61042A" w14:textId="77777777" w:rsidTr="00575D34">
        <w:tblPrEx>
          <w:tblCellMar>
            <w:top w:w="0" w:type="dxa"/>
            <w:bottom w:w="0" w:type="dxa"/>
          </w:tblCellMar>
        </w:tblPrEx>
        <w:trPr>
          <w:jc w:val="center"/>
        </w:trPr>
        <w:tc>
          <w:tcPr>
            <w:tcW w:w="3119" w:type="dxa"/>
          </w:tcPr>
          <w:p w14:paraId="1917CD90" w14:textId="77777777" w:rsidR="00947B6F" w:rsidRDefault="00947B6F" w:rsidP="00575D34">
            <w:pPr>
              <w:pStyle w:val="TAH"/>
              <w:tabs>
                <w:tab w:val="left" w:pos="7740"/>
              </w:tabs>
            </w:pPr>
            <w:r>
              <w:t>Address Information</w:t>
            </w:r>
          </w:p>
        </w:tc>
        <w:tc>
          <w:tcPr>
            <w:tcW w:w="3119" w:type="dxa"/>
          </w:tcPr>
          <w:p w14:paraId="4135C1B0" w14:textId="77777777" w:rsidR="00947B6F" w:rsidRDefault="00947B6F" w:rsidP="00575D34">
            <w:pPr>
              <w:pStyle w:val="TAH"/>
              <w:tabs>
                <w:tab w:val="left" w:pos="7740"/>
              </w:tabs>
            </w:pPr>
            <w:r>
              <w:t>Control information</w:t>
            </w:r>
          </w:p>
        </w:tc>
        <w:tc>
          <w:tcPr>
            <w:tcW w:w="3119" w:type="dxa"/>
          </w:tcPr>
          <w:p w14:paraId="46545581" w14:textId="77777777" w:rsidR="00947B6F" w:rsidRDefault="00947B6F" w:rsidP="00575D34">
            <w:pPr>
              <w:pStyle w:val="TAH"/>
              <w:tabs>
                <w:tab w:val="left" w:pos="7740"/>
              </w:tabs>
            </w:pPr>
            <w:r>
              <w:t>Bearer information</w:t>
            </w:r>
          </w:p>
        </w:tc>
      </w:tr>
      <w:tr w:rsidR="00947B6F" w14:paraId="78A2ACED" w14:textId="77777777" w:rsidTr="00575D34">
        <w:tblPrEx>
          <w:tblCellMar>
            <w:top w:w="0" w:type="dxa"/>
            <w:bottom w:w="0" w:type="dxa"/>
          </w:tblCellMar>
        </w:tblPrEx>
        <w:trPr>
          <w:jc w:val="center"/>
        </w:trPr>
        <w:tc>
          <w:tcPr>
            <w:tcW w:w="3119" w:type="dxa"/>
          </w:tcPr>
          <w:p w14:paraId="20E991FB" w14:textId="77777777" w:rsidR="00947B6F" w:rsidRDefault="00947B6F" w:rsidP="00575D34">
            <w:pPr>
              <w:pStyle w:val="TAL"/>
              <w:tabs>
                <w:tab w:val="left" w:pos="7740"/>
              </w:tabs>
            </w:pPr>
          </w:p>
        </w:tc>
        <w:tc>
          <w:tcPr>
            <w:tcW w:w="3119" w:type="dxa"/>
          </w:tcPr>
          <w:p w14:paraId="3B92120A" w14:textId="77777777" w:rsidR="00947B6F" w:rsidRPr="00947B6F" w:rsidRDefault="00947B6F" w:rsidP="00575D34">
            <w:pPr>
              <w:pStyle w:val="TAL"/>
            </w:pPr>
            <w:r w:rsidRPr="00947B6F">
              <w:t>Transaction ID = x</w:t>
            </w:r>
          </w:p>
          <w:p w14:paraId="6DCAEAE3" w14:textId="77777777" w:rsidR="00947B6F" w:rsidRPr="008A4250" w:rsidRDefault="00947B6F" w:rsidP="00575D34">
            <w:pPr>
              <w:pStyle w:val="TAL"/>
            </w:pPr>
            <w:r w:rsidRPr="008A4250">
              <w:t>If Context Requested:</w:t>
            </w:r>
          </w:p>
          <w:p w14:paraId="1CA1FDD4" w14:textId="77777777" w:rsidR="00947B6F" w:rsidRDefault="00947B6F" w:rsidP="00575D34">
            <w:pPr>
              <w:pStyle w:val="TAL"/>
              <w:ind w:left="284" w:hanging="284"/>
              <w:rPr>
                <w:lang w:val="en-US"/>
              </w:rPr>
            </w:pPr>
            <w:r>
              <w:rPr>
                <w:lang w:val="en-US"/>
              </w:rPr>
              <w:t xml:space="preserve">    Context ID = $</w:t>
            </w:r>
          </w:p>
          <w:p w14:paraId="0D936F22" w14:textId="77777777" w:rsidR="00947B6F" w:rsidRPr="008A4250" w:rsidRDefault="00947B6F" w:rsidP="00575D34">
            <w:pPr>
              <w:pStyle w:val="TAL"/>
            </w:pPr>
            <w:r w:rsidRPr="008A4250">
              <w:t>If Context Provided:</w:t>
            </w:r>
          </w:p>
          <w:p w14:paraId="6C1B18E8" w14:textId="77777777" w:rsidR="00947B6F" w:rsidRPr="004E2F34" w:rsidRDefault="00947B6F" w:rsidP="00575D34">
            <w:pPr>
              <w:pStyle w:val="TAL"/>
            </w:pPr>
            <w:r>
              <w:t xml:space="preserve">   </w:t>
            </w:r>
            <w:r w:rsidRPr="004E2F34">
              <w:t>Context ID = c1</w:t>
            </w:r>
          </w:p>
          <w:p w14:paraId="669766E7" w14:textId="77777777" w:rsidR="00947B6F" w:rsidRDefault="00947B6F" w:rsidP="00575D34">
            <w:pPr>
              <w:pStyle w:val="TAL"/>
            </w:pPr>
          </w:p>
          <w:p w14:paraId="5953980A" w14:textId="77777777" w:rsidR="00947B6F" w:rsidRPr="008A4250" w:rsidRDefault="00947B6F" w:rsidP="00575D34">
            <w:pPr>
              <w:pStyle w:val="TAL"/>
            </w:pPr>
            <w:r w:rsidRPr="008A4250">
              <w:t xml:space="preserve">If </w:t>
            </w:r>
            <w:r>
              <w:t>Termination</w:t>
            </w:r>
            <w:r w:rsidRPr="008A4250">
              <w:t xml:space="preserve"> Requested:</w:t>
            </w:r>
          </w:p>
          <w:p w14:paraId="76FC9597" w14:textId="77777777" w:rsidR="00947B6F" w:rsidRDefault="00947B6F" w:rsidP="00575D34">
            <w:pPr>
              <w:pStyle w:val="TAL"/>
              <w:ind w:left="284" w:hanging="284"/>
              <w:rPr>
                <w:lang w:val="en-US"/>
              </w:rPr>
            </w:pPr>
            <w:r>
              <w:rPr>
                <w:lang w:val="en-US"/>
              </w:rPr>
              <w:t xml:space="preserve">    Termination ID = $</w:t>
            </w:r>
          </w:p>
          <w:p w14:paraId="5303B984" w14:textId="77777777" w:rsidR="00947B6F" w:rsidRPr="008A4250" w:rsidRDefault="00947B6F" w:rsidP="00575D34">
            <w:pPr>
              <w:pStyle w:val="TAL"/>
            </w:pPr>
            <w:r w:rsidRPr="008A4250">
              <w:t xml:space="preserve">If </w:t>
            </w:r>
            <w:r>
              <w:t>Termination</w:t>
            </w:r>
            <w:r w:rsidRPr="008A4250">
              <w:t xml:space="preserve"> Provided:</w:t>
            </w:r>
          </w:p>
          <w:p w14:paraId="50F0D9F0" w14:textId="77777777" w:rsidR="00947B6F" w:rsidRPr="00B34C60" w:rsidRDefault="00947B6F" w:rsidP="00575D34">
            <w:pPr>
              <w:pStyle w:val="TAL"/>
              <w:rPr>
                <w:rFonts w:hint="eastAsia"/>
                <w:lang w:val="en-US" w:eastAsia="zh-CN"/>
              </w:rPr>
            </w:pPr>
            <w:r>
              <w:t xml:space="preserve">   </w:t>
            </w:r>
            <w:r w:rsidRPr="00B34C60">
              <w:rPr>
                <w:lang w:val="en-US"/>
              </w:rPr>
              <w:t xml:space="preserve">Termination ID = </w:t>
            </w:r>
            <w:r w:rsidRPr="00B34C60">
              <w:rPr>
                <w:rFonts w:hint="eastAsia"/>
                <w:lang w:val="en-US" w:eastAsia="zh-CN"/>
              </w:rPr>
              <w:t>T1</w:t>
            </w:r>
          </w:p>
          <w:p w14:paraId="42E5B5FD" w14:textId="77777777" w:rsidR="00947B6F" w:rsidRPr="00B34C60" w:rsidRDefault="00947B6F" w:rsidP="00575D34">
            <w:pPr>
              <w:pStyle w:val="TAL"/>
              <w:tabs>
                <w:tab w:val="left" w:pos="7740"/>
              </w:tabs>
              <w:rPr>
                <w:lang w:val="en-US"/>
              </w:rPr>
            </w:pPr>
          </w:p>
          <w:p w14:paraId="018370AC" w14:textId="77777777" w:rsidR="00947B6F" w:rsidRPr="00B34C60" w:rsidRDefault="00947B6F" w:rsidP="00575D34">
            <w:pPr>
              <w:pStyle w:val="TAL"/>
              <w:tabs>
                <w:tab w:val="left" w:pos="7740"/>
              </w:tabs>
              <w:rPr>
                <w:lang w:val="en-US"/>
              </w:rPr>
            </w:pPr>
            <w:r>
              <w:t>Through-Connection = Connectivity Mode</w:t>
            </w:r>
          </w:p>
        </w:tc>
        <w:tc>
          <w:tcPr>
            <w:tcW w:w="3119" w:type="dxa"/>
          </w:tcPr>
          <w:p w14:paraId="2A862E15" w14:textId="77777777" w:rsidR="00947B6F" w:rsidRDefault="00947B6F" w:rsidP="00575D34">
            <w:pPr>
              <w:pStyle w:val="TAL"/>
              <w:tabs>
                <w:tab w:val="left" w:pos="7740"/>
              </w:tabs>
            </w:pPr>
          </w:p>
        </w:tc>
      </w:tr>
    </w:tbl>
    <w:p w14:paraId="13D0E883" w14:textId="77777777" w:rsidR="00947B6F" w:rsidRDefault="00947B6F" w:rsidP="00947B6F"/>
    <w:p w14:paraId="5074B4BE" w14:textId="77777777" w:rsidR="00947B6F" w:rsidRDefault="00947B6F" w:rsidP="00947B6F">
      <w:r>
        <w:rPr>
          <w:lang w:val="en-US" w:eastAsia="sv-SE"/>
        </w:rPr>
        <w:t xml:space="preserve">The TrGW  responds as in Table </w:t>
      </w:r>
      <w:r>
        <w:t>5.17.2.9.2.</w:t>
      </w:r>
    </w:p>
    <w:p w14:paraId="2846BDFB" w14:textId="77777777" w:rsidR="00947B6F" w:rsidRDefault="00947B6F" w:rsidP="00947B6F">
      <w:pPr>
        <w:pStyle w:val="TH"/>
        <w:rPr>
          <w:rFonts w:hint="eastAsia"/>
          <w:lang w:eastAsia="zh-CN"/>
        </w:rPr>
      </w:pPr>
      <w:r>
        <w:t>5.17</w:t>
      </w:r>
      <w:r>
        <w:rPr>
          <w:rFonts w:hint="eastAsia"/>
          <w:lang w:eastAsia="zh-CN"/>
        </w:rPr>
        <w:t>.2</w:t>
      </w:r>
      <w:r>
        <w:t>.9</w:t>
      </w:r>
      <w:r>
        <w:rPr>
          <w:rFonts w:hint="eastAsia"/>
          <w:lang w:eastAsia="zh-CN"/>
        </w:rPr>
        <w:t>.</w:t>
      </w:r>
      <w:r>
        <w:t>2</w:t>
      </w:r>
      <w:r>
        <w:tab/>
        <w:t>Change Through Connection Request Acknowledge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47B6F" w14:paraId="6D72702D" w14:textId="77777777" w:rsidTr="00575D34">
        <w:tblPrEx>
          <w:tblCellMar>
            <w:top w:w="0" w:type="dxa"/>
            <w:bottom w:w="0" w:type="dxa"/>
          </w:tblCellMar>
        </w:tblPrEx>
        <w:trPr>
          <w:jc w:val="center"/>
        </w:trPr>
        <w:tc>
          <w:tcPr>
            <w:tcW w:w="3119" w:type="dxa"/>
          </w:tcPr>
          <w:p w14:paraId="3CF321AC" w14:textId="77777777" w:rsidR="00947B6F" w:rsidRDefault="00947B6F" w:rsidP="00575D34">
            <w:pPr>
              <w:pStyle w:val="TAH"/>
            </w:pPr>
            <w:r>
              <w:t>Address Information</w:t>
            </w:r>
          </w:p>
        </w:tc>
        <w:tc>
          <w:tcPr>
            <w:tcW w:w="3119" w:type="dxa"/>
          </w:tcPr>
          <w:p w14:paraId="565F9501" w14:textId="77777777" w:rsidR="00947B6F" w:rsidRDefault="00947B6F" w:rsidP="00575D34">
            <w:pPr>
              <w:pStyle w:val="TAH"/>
            </w:pPr>
            <w:r>
              <w:t>Control information</w:t>
            </w:r>
          </w:p>
        </w:tc>
        <w:tc>
          <w:tcPr>
            <w:tcW w:w="3119" w:type="dxa"/>
          </w:tcPr>
          <w:p w14:paraId="2BE4392E" w14:textId="77777777" w:rsidR="00947B6F" w:rsidRDefault="00947B6F" w:rsidP="00575D34">
            <w:pPr>
              <w:pStyle w:val="TAH"/>
            </w:pPr>
            <w:r>
              <w:t>Bearer information</w:t>
            </w:r>
          </w:p>
        </w:tc>
      </w:tr>
      <w:tr w:rsidR="00947B6F" w:rsidRPr="00B541DD" w14:paraId="221EF170" w14:textId="77777777" w:rsidTr="00575D34">
        <w:tblPrEx>
          <w:tblCellMar>
            <w:top w:w="0" w:type="dxa"/>
            <w:bottom w:w="0" w:type="dxa"/>
          </w:tblCellMar>
        </w:tblPrEx>
        <w:trPr>
          <w:jc w:val="center"/>
        </w:trPr>
        <w:tc>
          <w:tcPr>
            <w:tcW w:w="3119" w:type="dxa"/>
          </w:tcPr>
          <w:p w14:paraId="5A465FB6" w14:textId="77777777" w:rsidR="00947B6F" w:rsidRDefault="00947B6F" w:rsidP="00575D34">
            <w:pPr>
              <w:pStyle w:val="TAL"/>
            </w:pPr>
          </w:p>
        </w:tc>
        <w:tc>
          <w:tcPr>
            <w:tcW w:w="3119" w:type="dxa"/>
          </w:tcPr>
          <w:p w14:paraId="58D2C293" w14:textId="77777777" w:rsidR="00947B6F" w:rsidRPr="00B541DD" w:rsidRDefault="00947B6F" w:rsidP="00575D34">
            <w:pPr>
              <w:pStyle w:val="TAL"/>
              <w:rPr>
                <w:lang w:val="fr-FR"/>
              </w:rPr>
            </w:pPr>
            <w:r w:rsidRPr="00B541DD">
              <w:rPr>
                <w:lang w:val="fr-FR"/>
              </w:rPr>
              <w:t>Transaction ID = x</w:t>
            </w:r>
          </w:p>
          <w:p w14:paraId="287F6C1A" w14:textId="77777777" w:rsidR="00947B6F" w:rsidRPr="00B541DD" w:rsidRDefault="00947B6F" w:rsidP="00575D34">
            <w:pPr>
              <w:pStyle w:val="TAL"/>
              <w:rPr>
                <w:lang w:val="fr-FR"/>
              </w:rPr>
            </w:pPr>
            <w:r w:rsidRPr="00B541DD">
              <w:rPr>
                <w:lang w:val="fr-FR"/>
              </w:rPr>
              <w:t xml:space="preserve">Context ID = </w:t>
            </w:r>
            <w:r w:rsidRPr="00B541DD">
              <w:rPr>
                <w:rFonts w:hint="eastAsia"/>
                <w:lang w:val="fr-FR" w:eastAsia="zh-CN"/>
              </w:rPr>
              <w:t>C</w:t>
            </w:r>
            <w:r w:rsidRPr="00B541DD">
              <w:rPr>
                <w:lang w:val="fr-FR"/>
              </w:rPr>
              <w:t>1</w:t>
            </w:r>
          </w:p>
          <w:p w14:paraId="3B62EE19" w14:textId="77777777" w:rsidR="00947B6F" w:rsidRPr="00B541DD" w:rsidRDefault="00947B6F" w:rsidP="00575D34">
            <w:pPr>
              <w:pStyle w:val="TAL"/>
              <w:rPr>
                <w:rFonts w:hint="eastAsia"/>
                <w:lang w:val="fr-FR" w:eastAsia="zh-CN"/>
              </w:rPr>
            </w:pPr>
            <w:r w:rsidRPr="00B541DD">
              <w:rPr>
                <w:lang w:val="fr-FR"/>
              </w:rPr>
              <w:t xml:space="preserve">Termination ID = </w:t>
            </w:r>
            <w:r w:rsidRPr="00B541DD">
              <w:rPr>
                <w:rFonts w:hint="eastAsia"/>
                <w:lang w:val="fr-FR" w:eastAsia="zh-CN"/>
              </w:rPr>
              <w:t>T1</w:t>
            </w:r>
          </w:p>
        </w:tc>
        <w:tc>
          <w:tcPr>
            <w:tcW w:w="3119" w:type="dxa"/>
          </w:tcPr>
          <w:p w14:paraId="5D5507F4" w14:textId="77777777" w:rsidR="00947B6F" w:rsidRPr="00B541DD" w:rsidRDefault="00947B6F" w:rsidP="00575D34">
            <w:pPr>
              <w:pStyle w:val="TAL"/>
              <w:rPr>
                <w:lang w:val="fr-FR"/>
              </w:rPr>
            </w:pPr>
          </w:p>
        </w:tc>
      </w:tr>
    </w:tbl>
    <w:p w14:paraId="18210857" w14:textId="77777777" w:rsidR="008D0C0C" w:rsidRDefault="008D0C0C" w:rsidP="008D0C0C">
      <w:pPr>
        <w:rPr>
          <w:lang w:val="fr-FR"/>
        </w:rPr>
      </w:pPr>
    </w:p>
    <w:p w14:paraId="4649C35A" w14:textId="77777777" w:rsidR="005500A0" w:rsidRDefault="005500A0" w:rsidP="005500A0">
      <w:pPr>
        <w:pStyle w:val="Heading4"/>
      </w:pPr>
      <w:bookmarkStart w:id="127" w:name="_Toc414010857"/>
      <w:r>
        <w:t>5.17.2.10</w:t>
      </w:r>
      <w:r>
        <w:tab/>
        <w:t>ECN FailureIndication</w:t>
      </w:r>
      <w:bookmarkEnd w:id="127"/>
    </w:p>
    <w:p w14:paraId="16D8340E" w14:textId="77777777" w:rsidR="005500A0" w:rsidRDefault="005500A0" w:rsidP="005500A0">
      <w:r>
        <w:t>The TrGW sends a NOTIFY request command as in Table 5.17.2.10.1.</w:t>
      </w:r>
    </w:p>
    <w:p w14:paraId="7F51C730" w14:textId="77777777" w:rsidR="005500A0" w:rsidRDefault="005500A0" w:rsidP="005500A0">
      <w:pPr>
        <w:pStyle w:val="TH"/>
      </w:pPr>
      <w:r>
        <w:t xml:space="preserve">Table 5.17.2.10.1: ECN </w:t>
      </w:r>
      <w:r>
        <w:rPr>
          <w:rFonts w:hint="eastAsia"/>
          <w:lang w:eastAsia="zh-CN"/>
        </w:rPr>
        <w:t>Failure</w:t>
      </w:r>
      <w:r>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500A0" w:rsidRPr="003C7525" w14:paraId="1BD05592" w14:textId="77777777" w:rsidTr="005500A0">
        <w:trPr>
          <w:jc w:val="center"/>
        </w:trPr>
        <w:tc>
          <w:tcPr>
            <w:tcW w:w="3119" w:type="dxa"/>
          </w:tcPr>
          <w:p w14:paraId="7F536EED" w14:textId="77777777" w:rsidR="005500A0" w:rsidRPr="003C7525" w:rsidRDefault="005500A0" w:rsidP="005500A0">
            <w:pPr>
              <w:pStyle w:val="TAH"/>
            </w:pPr>
            <w:r w:rsidRPr="003C7525">
              <w:t>Address Information</w:t>
            </w:r>
          </w:p>
        </w:tc>
        <w:tc>
          <w:tcPr>
            <w:tcW w:w="3119" w:type="dxa"/>
          </w:tcPr>
          <w:p w14:paraId="3ED368EB" w14:textId="77777777" w:rsidR="005500A0" w:rsidRPr="003C7525" w:rsidRDefault="005500A0" w:rsidP="005500A0">
            <w:pPr>
              <w:pStyle w:val="TAH"/>
            </w:pPr>
            <w:r w:rsidRPr="003C7525">
              <w:t>Control information</w:t>
            </w:r>
          </w:p>
        </w:tc>
        <w:tc>
          <w:tcPr>
            <w:tcW w:w="3119" w:type="dxa"/>
          </w:tcPr>
          <w:p w14:paraId="4F6CCBB9" w14:textId="77777777" w:rsidR="005500A0" w:rsidRPr="003C7525" w:rsidRDefault="005500A0" w:rsidP="005500A0">
            <w:pPr>
              <w:pStyle w:val="TAH"/>
            </w:pPr>
            <w:r w:rsidRPr="003C7525">
              <w:t>Bearer information</w:t>
            </w:r>
          </w:p>
        </w:tc>
      </w:tr>
      <w:tr w:rsidR="005500A0" w:rsidRPr="00BE2C3F" w14:paraId="51B09D7D" w14:textId="77777777" w:rsidTr="005500A0">
        <w:trPr>
          <w:jc w:val="center"/>
        </w:trPr>
        <w:tc>
          <w:tcPr>
            <w:tcW w:w="3119" w:type="dxa"/>
          </w:tcPr>
          <w:p w14:paraId="226F81F4" w14:textId="77777777" w:rsidR="005500A0" w:rsidRPr="003C7525" w:rsidRDefault="005500A0" w:rsidP="005500A0">
            <w:pPr>
              <w:pStyle w:val="TAL"/>
            </w:pPr>
          </w:p>
        </w:tc>
        <w:tc>
          <w:tcPr>
            <w:tcW w:w="3119" w:type="dxa"/>
          </w:tcPr>
          <w:p w14:paraId="2AD94529" w14:textId="77777777" w:rsidR="005500A0" w:rsidRPr="00165CA5" w:rsidRDefault="005500A0" w:rsidP="005500A0">
            <w:pPr>
              <w:pStyle w:val="TAL"/>
              <w:ind w:left="284" w:hanging="284"/>
              <w:rPr>
                <w:lang w:val="fr-FR"/>
              </w:rPr>
            </w:pPr>
            <w:r w:rsidRPr="00165CA5">
              <w:rPr>
                <w:lang w:val="fr-FR"/>
              </w:rPr>
              <w:t>Transaction ID = x</w:t>
            </w:r>
          </w:p>
          <w:p w14:paraId="6C3EEF5D" w14:textId="77777777" w:rsidR="005500A0" w:rsidRPr="00165CA5" w:rsidRDefault="005500A0" w:rsidP="005500A0">
            <w:pPr>
              <w:pStyle w:val="TAL"/>
              <w:ind w:left="284" w:hanging="284"/>
              <w:rPr>
                <w:rFonts w:hint="eastAsia"/>
                <w:lang w:val="fr-FR" w:eastAsia="zh-CN"/>
              </w:rPr>
            </w:pPr>
            <w:r w:rsidRPr="00165CA5">
              <w:rPr>
                <w:lang w:val="fr-FR"/>
              </w:rPr>
              <w:t xml:space="preserve">Context ID= </w:t>
            </w:r>
            <w:r w:rsidRPr="00165CA5">
              <w:rPr>
                <w:rFonts w:hint="eastAsia"/>
                <w:lang w:val="fr-FR" w:eastAsia="zh-CN"/>
              </w:rPr>
              <w:t>C1</w:t>
            </w:r>
          </w:p>
          <w:p w14:paraId="4571A8D6" w14:textId="77777777" w:rsidR="005500A0" w:rsidRPr="00165CA5" w:rsidRDefault="005500A0" w:rsidP="005500A0">
            <w:pPr>
              <w:pStyle w:val="TAL"/>
              <w:ind w:left="284" w:hanging="284"/>
              <w:rPr>
                <w:lang w:val="fr-FR"/>
              </w:rPr>
            </w:pPr>
            <w:r w:rsidRPr="00165CA5">
              <w:rPr>
                <w:lang w:val="fr-FR"/>
              </w:rPr>
              <w:t xml:space="preserve">Termination ID = </w:t>
            </w:r>
            <w:r w:rsidR="00471436" w:rsidRPr="00165CA5">
              <w:rPr>
                <w:lang w:val="fr-FR"/>
              </w:rPr>
              <w:t>T1</w:t>
            </w:r>
          </w:p>
          <w:p w14:paraId="346702DE" w14:textId="77777777" w:rsidR="005500A0" w:rsidRPr="00165CA5" w:rsidRDefault="005500A0" w:rsidP="005500A0">
            <w:pPr>
              <w:pStyle w:val="TAL"/>
              <w:ind w:left="284" w:hanging="284"/>
              <w:rPr>
                <w:lang w:val="fr-FR"/>
              </w:rPr>
            </w:pPr>
          </w:p>
          <w:p w14:paraId="6EE5D26A" w14:textId="77777777" w:rsidR="005500A0" w:rsidRPr="003C7525" w:rsidRDefault="005500A0" w:rsidP="005500A0">
            <w:pPr>
              <w:pStyle w:val="TAL"/>
              <w:tabs>
                <w:tab w:val="left" w:pos="7740"/>
              </w:tabs>
            </w:pPr>
            <w:r w:rsidRPr="003C7525">
              <w:t xml:space="preserve">Event_ID (Event ID = x, </w:t>
            </w:r>
          </w:p>
          <w:p w14:paraId="01C62F90" w14:textId="77777777" w:rsidR="005500A0" w:rsidRPr="00BE2C3F" w:rsidRDefault="005500A0" w:rsidP="005500A0">
            <w:pPr>
              <w:pStyle w:val="TAL"/>
              <w:ind w:left="284" w:hanging="284"/>
              <w:rPr>
                <w:lang w:val="fr-FR"/>
              </w:rPr>
            </w:pPr>
            <w:r w:rsidRPr="00BE2C3F">
              <w:rPr>
                <w:lang w:val="fr-FR"/>
              </w:rPr>
              <w:t>"</w:t>
            </w:r>
            <w:r w:rsidR="001D4B18" w:rsidRPr="00BE2C3F">
              <w:rPr>
                <w:lang w:val="fr-FR"/>
              </w:rPr>
              <w:t xml:space="preserve"> ECN </w:t>
            </w:r>
            <w:r w:rsidRPr="00BE2C3F">
              <w:rPr>
                <w:lang w:val="fr-FR"/>
              </w:rPr>
              <w:t>Fail</w:t>
            </w:r>
            <w:r w:rsidR="001D4B18" w:rsidRPr="00BE2C3F">
              <w:rPr>
                <w:lang w:val="fr-FR"/>
              </w:rPr>
              <w:t>ure</w:t>
            </w:r>
            <w:r w:rsidRPr="00BE2C3F">
              <w:rPr>
                <w:lang w:val="fr-FR"/>
              </w:rPr>
              <w:t xml:space="preserve"> (</w:t>
            </w:r>
            <w:r w:rsidR="001D4B18" w:rsidRPr="00BE2C3F">
              <w:rPr>
                <w:lang w:val="fr-FR"/>
              </w:rPr>
              <w:t>ECN Failure T</w:t>
            </w:r>
            <w:r w:rsidRPr="00BE2C3F">
              <w:rPr>
                <w:rFonts w:hint="eastAsia"/>
                <w:lang w:val="fr-FR" w:eastAsia="zh-CN"/>
              </w:rPr>
              <w:t>ype</w:t>
            </w:r>
            <w:r w:rsidRPr="00BE2C3F">
              <w:rPr>
                <w:lang w:val="fr-FR"/>
              </w:rPr>
              <w:t>)")</w:t>
            </w:r>
          </w:p>
        </w:tc>
        <w:tc>
          <w:tcPr>
            <w:tcW w:w="3119" w:type="dxa"/>
          </w:tcPr>
          <w:p w14:paraId="2B1B4EF4" w14:textId="77777777" w:rsidR="005500A0" w:rsidRPr="00BE2C3F" w:rsidRDefault="005500A0" w:rsidP="005500A0">
            <w:pPr>
              <w:pStyle w:val="TAL"/>
              <w:rPr>
                <w:lang w:val="fr-FR"/>
              </w:rPr>
            </w:pPr>
          </w:p>
        </w:tc>
      </w:tr>
    </w:tbl>
    <w:p w14:paraId="7F96B3C0" w14:textId="77777777" w:rsidR="005500A0" w:rsidRPr="00BE2C3F" w:rsidRDefault="005500A0" w:rsidP="005500A0">
      <w:pPr>
        <w:ind w:left="1620"/>
        <w:rPr>
          <w:b/>
          <w:bCs/>
          <w:lang w:val="fr-FR"/>
        </w:rPr>
      </w:pPr>
    </w:p>
    <w:p w14:paraId="537AC9CE" w14:textId="77777777" w:rsidR="005500A0" w:rsidRDefault="005500A0" w:rsidP="005500A0">
      <w:pPr>
        <w:rPr>
          <w:lang w:val="en-US" w:eastAsia="sv-SE"/>
        </w:rPr>
      </w:pPr>
      <w:r>
        <w:rPr>
          <w:lang w:val="en-US" w:eastAsia="sv-SE"/>
        </w:rPr>
        <w:t xml:space="preserve">The IBCF responds as in Table </w:t>
      </w:r>
      <w:r>
        <w:t>5.17.2.10.2</w:t>
      </w:r>
    </w:p>
    <w:p w14:paraId="289CC3D2" w14:textId="77777777" w:rsidR="005500A0" w:rsidRPr="00C36C1B" w:rsidRDefault="005500A0" w:rsidP="005500A0">
      <w:pPr>
        <w:pStyle w:val="TH"/>
      </w:pPr>
      <w:r w:rsidRPr="00C36C1B">
        <w:t xml:space="preserve">Table </w:t>
      </w:r>
      <w:r>
        <w:t>5.17.2.10</w:t>
      </w:r>
      <w:r w:rsidRPr="00C36C1B">
        <w:t>.</w:t>
      </w:r>
      <w:r w:rsidRPr="00C36C1B">
        <w:rPr>
          <w:szCs w:val="24"/>
        </w:rPr>
        <w:t>2</w:t>
      </w:r>
      <w:r w:rsidRPr="00C36C1B">
        <w:t xml:space="preserve">: </w:t>
      </w:r>
      <w:r>
        <w:t xml:space="preserve">ECN </w:t>
      </w:r>
      <w:r>
        <w:rPr>
          <w:rFonts w:hint="eastAsia"/>
          <w:lang w:eastAsia="zh-CN"/>
        </w:rPr>
        <w:t>Failure</w:t>
      </w:r>
      <w:r>
        <w:t xml:space="preserve"> </w:t>
      </w:r>
      <w:r w:rsidRPr="00C36C1B">
        <w:t>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500A0" w:rsidRPr="003C7525" w14:paraId="3C40C032" w14:textId="77777777" w:rsidTr="005500A0">
        <w:trPr>
          <w:jc w:val="center"/>
        </w:trPr>
        <w:tc>
          <w:tcPr>
            <w:tcW w:w="3119" w:type="dxa"/>
          </w:tcPr>
          <w:p w14:paraId="21111CEB" w14:textId="77777777" w:rsidR="005500A0" w:rsidRPr="003C7525" w:rsidRDefault="005500A0" w:rsidP="005500A0">
            <w:pPr>
              <w:pStyle w:val="TAH"/>
            </w:pPr>
            <w:r w:rsidRPr="003C7525">
              <w:t>Address Information</w:t>
            </w:r>
          </w:p>
        </w:tc>
        <w:tc>
          <w:tcPr>
            <w:tcW w:w="3119" w:type="dxa"/>
          </w:tcPr>
          <w:p w14:paraId="288F1DBE" w14:textId="77777777" w:rsidR="005500A0" w:rsidRPr="003C7525" w:rsidRDefault="005500A0" w:rsidP="005500A0">
            <w:pPr>
              <w:pStyle w:val="TAH"/>
            </w:pPr>
            <w:r w:rsidRPr="003C7525">
              <w:t>Control information</w:t>
            </w:r>
          </w:p>
        </w:tc>
        <w:tc>
          <w:tcPr>
            <w:tcW w:w="3119" w:type="dxa"/>
          </w:tcPr>
          <w:p w14:paraId="1574C89C" w14:textId="77777777" w:rsidR="005500A0" w:rsidRPr="003C7525" w:rsidRDefault="005500A0" w:rsidP="005500A0">
            <w:pPr>
              <w:pStyle w:val="TAH"/>
            </w:pPr>
            <w:r w:rsidRPr="003C7525">
              <w:t>Bearer information</w:t>
            </w:r>
          </w:p>
        </w:tc>
      </w:tr>
      <w:tr w:rsidR="005500A0" w:rsidRPr="00471436" w14:paraId="2522D04D" w14:textId="77777777" w:rsidTr="005500A0">
        <w:trPr>
          <w:jc w:val="center"/>
        </w:trPr>
        <w:tc>
          <w:tcPr>
            <w:tcW w:w="3119" w:type="dxa"/>
          </w:tcPr>
          <w:p w14:paraId="1B1A087F" w14:textId="77777777" w:rsidR="005500A0" w:rsidRPr="003C7525" w:rsidRDefault="005500A0" w:rsidP="005500A0">
            <w:pPr>
              <w:pStyle w:val="TAL"/>
            </w:pPr>
          </w:p>
        </w:tc>
        <w:tc>
          <w:tcPr>
            <w:tcW w:w="3119" w:type="dxa"/>
          </w:tcPr>
          <w:p w14:paraId="50C4AACE" w14:textId="77777777" w:rsidR="005500A0" w:rsidRPr="003C7525" w:rsidRDefault="005500A0" w:rsidP="005500A0">
            <w:pPr>
              <w:pStyle w:val="TAL"/>
              <w:ind w:left="284" w:hanging="284"/>
              <w:rPr>
                <w:lang w:val="fr-FR"/>
              </w:rPr>
            </w:pPr>
            <w:r w:rsidRPr="00471436">
              <w:rPr>
                <w:lang w:val="fr-FR"/>
              </w:rPr>
              <w:t xml:space="preserve">Transaction </w:t>
            </w:r>
            <w:r w:rsidRPr="003C7525">
              <w:rPr>
                <w:lang w:val="fr-FR"/>
              </w:rPr>
              <w:t>ID = x</w:t>
            </w:r>
          </w:p>
          <w:p w14:paraId="23D9834B" w14:textId="77777777" w:rsidR="005500A0" w:rsidRPr="003C7525" w:rsidRDefault="005500A0" w:rsidP="005500A0">
            <w:pPr>
              <w:pStyle w:val="TAL"/>
              <w:ind w:left="284" w:hanging="284"/>
              <w:rPr>
                <w:rFonts w:hint="eastAsia"/>
                <w:lang w:val="fr-FR" w:eastAsia="zh-CN"/>
              </w:rPr>
            </w:pPr>
            <w:r w:rsidRPr="003C7525">
              <w:rPr>
                <w:lang w:val="fr-FR"/>
              </w:rPr>
              <w:t xml:space="preserve">Context ID = </w:t>
            </w:r>
            <w:r w:rsidRPr="00471436">
              <w:rPr>
                <w:rFonts w:hint="eastAsia"/>
                <w:lang w:val="fr-FR" w:eastAsia="zh-CN"/>
              </w:rPr>
              <w:t>C1</w:t>
            </w:r>
          </w:p>
          <w:p w14:paraId="6A8EA1A5" w14:textId="77777777" w:rsidR="005500A0" w:rsidRPr="00471436" w:rsidRDefault="005500A0" w:rsidP="005500A0">
            <w:pPr>
              <w:pStyle w:val="TAL"/>
              <w:ind w:left="284" w:hanging="284"/>
              <w:rPr>
                <w:lang w:val="fr-FR"/>
              </w:rPr>
            </w:pPr>
            <w:r w:rsidRPr="003C7525">
              <w:rPr>
                <w:lang w:val="fr-FR"/>
              </w:rPr>
              <w:t xml:space="preserve">Termination ID = </w:t>
            </w:r>
            <w:r w:rsidR="00471436">
              <w:rPr>
                <w:lang w:val="fr-FR"/>
              </w:rPr>
              <w:t>T1</w:t>
            </w:r>
          </w:p>
        </w:tc>
        <w:tc>
          <w:tcPr>
            <w:tcW w:w="3119" w:type="dxa"/>
          </w:tcPr>
          <w:p w14:paraId="7CDC2921" w14:textId="77777777" w:rsidR="005500A0" w:rsidRPr="00471436" w:rsidRDefault="005500A0" w:rsidP="005500A0">
            <w:pPr>
              <w:pStyle w:val="TAL"/>
              <w:rPr>
                <w:lang w:val="fr-FR"/>
              </w:rPr>
            </w:pPr>
          </w:p>
        </w:tc>
      </w:tr>
    </w:tbl>
    <w:p w14:paraId="439DD072" w14:textId="77777777" w:rsidR="005500A0" w:rsidRDefault="005500A0" w:rsidP="008D0C0C">
      <w:pPr>
        <w:rPr>
          <w:lang w:val="fr-FR"/>
        </w:rPr>
      </w:pPr>
    </w:p>
    <w:p w14:paraId="18528147" w14:textId="77777777" w:rsidR="00471436" w:rsidRDefault="00471436" w:rsidP="00471436">
      <w:pPr>
        <w:pStyle w:val="Heading4"/>
      </w:pPr>
      <w:bookmarkStart w:id="128" w:name="_Toc414010858"/>
      <w:r>
        <w:t>5.17</w:t>
      </w:r>
      <w:r>
        <w:rPr>
          <w:rFonts w:hint="eastAsia"/>
        </w:rPr>
        <w:t>.2</w:t>
      </w:r>
      <w:r>
        <w:t>.11</w:t>
      </w:r>
      <w:r>
        <w:tab/>
        <w:t>Change Flow Direction</w:t>
      </w:r>
      <w:bookmarkEnd w:id="128"/>
    </w:p>
    <w:p w14:paraId="30364ECB" w14:textId="77777777" w:rsidR="00471436" w:rsidRDefault="00471436" w:rsidP="00471436">
      <w:pPr>
        <w:tabs>
          <w:tab w:val="left" w:pos="7740"/>
        </w:tabs>
      </w:pPr>
      <w:r w:rsidRPr="00460487">
        <w:rPr>
          <w:lang w:val="en-US" w:eastAsia="sv-SE"/>
        </w:rPr>
        <w:t xml:space="preserve">The </w:t>
      </w:r>
      <w:r>
        <w:rPr>
          <w:lang w:val="en-US" w:eastAsia="sv-SE"/>
        </w:rPr>
        <w:t>TrGW</w:t>
      </w:r>
      <w:r w:rsidRPr="00460487">
        <w:rPr>
          <w:lang w:val="en-US" w:eastAsia="sv-SE"/>
        </w:rPr>
        <w:t xml:space="preserve"> sends an ADD </w:t>
      </w:r>
      <w:r>
        <w:rPr>
          <w:lang w:val="en-US" w:eastAsia="sv-SE"/>
        </w:rPr>
        <w:t>or a MODIFY</w:t>
      </w:r>
      <w:r w:rsidRPr="00460487">
        <w:rPr>
          <w:lang w:val="en-US" w:eastAsia="sv-SE"/>
        </w:rPr>
        <w:t xml:space="preserve"> request command as in Table 5.17.2.</w:t>
      </w:r>
      <w:r>
        <w:rPr>
          <w:lang w:val="en-US" w:eastAsia="sv-SE"/>
        </w:rPr>
        <w:t>11</w:t>
      </w:r>
      <w:r w:rsidRPr="00460487">
        <w:rPr>
          <w:lang w:val="en-US" w:eastAsia="sv-SE"/>
        </w:rPr>
        <w:t>.1.</w:t>
      </w:r>
    </w:p>
    <w:p w14:paraId="2E799EF5" w14:textId="77777777" w:rsidR="00471436" w:rsidRPr="00A85E38" w:rsidRDefault="00471436" w:rsidP="00471436">
      <w:pPr>
        <w:pStyle w:val="TH"/>
        <w:rPr>
          <w:lang w:val="en-US"/>
        </w:rPr>
      </w:pPr>
      <w:r w:rsidRPr="00A85E38">
        <w:rPr>
          <w:lang w:val="en-US"/>
        </w:rPr>
        <w:lastRenderedPageBreak/>
        <w:t>5.17</w:t>
      </w:r>
      <w:r w:rsidRPr="00A85E38">
        <w:rPr>
          <w:rFonts w:hint="eastAsia"/>
          <w:lang w:val="en-US" w:eastAsia="zh-CN"/>
        </w:rPr>
        <w:t>.2</w:t>
      </w:r>
      <w:r w:rsidRPr="00A85E38">
        <w:rPr>
          <w:lang w:val="en-US"/>
        </w:rPr>
        <w:t>.</w:t>
      </w:r>
      <w:r>
        <w:rPr>
          <w:lang w:val="en-US"/>
        </w:rPr>
        <w:t>11</w:t>
      </w:r>
      <w:r w:rsidRPr="00A85E38">
        <w:rPr>
          <w:rFonts w:hint="eastAsia"/>
          <w:lang w:val="en-US" w:eastAsia="zh-CN"/>
        </w:rPr>
        <w:t>.1</w:t>
      </w:r>
      <w:r w:rsidRPr="00A85E38">
        <w:rPr>
          <w:lang w:val="en-US"/>
        </w:rPr>
        <w:tab/>
        <w:t xml:space="preserve">Change </w:t>
      </w:r>
      <w:r>
        <w:rPr>
          <w:lang w:val="en-US"/>
        </w:rPr>
        <w:t>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71436" w14:paraId="773B89C3" w14:textId="77777777" w:rsidTr="00165CA5">
        <w:tblPrEx>
          <w:tblCellMar>
            <w:top w:w="0" w:type="dxa"/>
            <w:bottom w:w="0" w:type="dxa"/>
          </w:tblCellMar>
        </w:tblPrEx>
        <w:trPr>
          <w:jc w:val="center"/>
        </w:trPr>
        <w:tc>
          <w:tcPr>
            <w:tcW w:w="3119" w:type="dxa"/>
          </w:tcPr>
          <w:p w14:paraId="0AD3F559" w14:textId="77777777" w:rsidR="00471436" w:rsidRDefault="00471436" w:rsidP="00165CA5">
            <w:pPr>
              <w:pStyle w:val="TAH"/>
              <w:tabs>
                <w:tab w:val="left" w:pos="7740"/>
              </w:tabs>
            </w:pPr>
            <w:r>
              <w:t>Address Information</w:t>
            </w:r>
          </w:p>
        </w:tc>
        <w:tc>
          <w:tcPr>
            <w:tcW w:w="3119" w:type="dxa"/>
          </w:tcPr>
          <w:p w14:paraId="007810BB" w14:textId="77777777" w:rsidR="00471436" w:rsidRDefault="00471436" w:rsidP="00165CA5">
            <w:pPr>
              <w:pStyle w:val="TAH"/>
              <w:tabs>
                <w:tab w:val="left" w:pos="7740"/>
              </w:tabs>
            </w:pPr>
            <w:r>
              <w:t>Control information</w:t>
            </w:r>
          </w:p>
        </w:tc>
        <w:tc>
          <w:tcPr>
            <w:tcW w:w="3119" w:type="dxa"/>
          </w:tcPr>
          <w:p w14:paraId="19268EA8" w14:textId="77777777" w:rsidR="00471436" w:rsidRDefault="00471436" w:rsidP="00165CA5">
            <w:pPr>
              <w:pStyle w:val="TAH"/>
              <w:tabs>
                <w:tab w:val="left" w:pos="7740"/>
              </w:tabs>
            </w:pPr>
            <w:r>
              <w:t>Bearer information</w:t>
            </w:r>
          </w:p>
        </w:tc>
      </w:tr>
      <w:tr w:rsidR="00471436" w14:paraId="135A5F5C" w14:textId="77777777" w:rsidTr="00165CA5">
        <w:tblPrEx>
          <w:tblCellMar>
            <w:top w:w="0" w:type="dxa"/>
            <w:bottom w:w="0" w:type="dxa"/>
          </w:tblCellMar>
        </w:tblPrEx>
        <w:trPr>
          <w:jc w:val="center"/>
        </w:trPr>
        <w:tc>
          <w:tcPr>
            <w:tcW w:w="3119" w:type="dxa"/>
          </w:tcPr>
          <w:p w14:paraId="4220F52A" w14:textId="77777777" w:rsidR="00471436" w:rsidRDefault="00471436" w:rsidP="00165CA5">
            <w:pPr>
              <w:pStyle w:val="TAL"/>
              <w:tabs>
                <w:tab w:val="left" w:pos="7740"/>
              </w:tabs>
            </w:pPr>
          </w:p>
        </w:tc>
        <w:tc>
          <w:tcPr>
            <w:tcW w:w="3119" w:type="dxa"/>
          </w:tcPr>
          <w:p w14:paraId="056A1D1C" w14:textId="77777777" w:rsidR="00471436" w:rsidRPr="00DE7D7D" w:rsidRDefault="00471436" w:rsidP="00165CA5">
            <w:pPr>
              <w:pStyle w:val="TAL"/>
            </w:pPr>
            <w:r w:rsidRPr="00DE7D7D">
              <w:t>Transaction ID = x</w:t>
            </w:r>
          </w:p>
          <w:p w14:paraId="52EB6E46" w14:textId="77777777" w:rsidR="00471436" w:rsidRPr="00DE7D7D" w:rsidRDefault="00471436" w:rsidP="00165CA5">
            <w:pPr>
              <w:pStyle w:val="TAL"/>
            </w:pPr>
            <w:r w:rsidRPr="00DE7D7D">
              <w:t>If Context Requested:</w:t>
            </w:r>
          </w:p>
          <w:p w14:paraId="2CF248A0" w14:textId="77777777" w:rsidR="00471436" w:rsidRPr="00DE7D7D" w:rsidRDefault="00471436" w:rsidP="00165CA5">
            <w:pPr>
              <w:pStyle w:val="TAL"/>
              <w:ind w:left="284" w:hanging="284"/>
              <w:rPr>
                <w:lang w:val="en-US"/>
              </w:rPr>
            </w:pPr>
            <w:r w:rsidRPr="00DE7D7D">
              <w:rPr>
                <w:lang w:val="en-US"/>
              </w:rPr>
              <w:t xml:space="preserve">    Context ID = $</w:t>
            </w:r>
          </w:p>
          <w:p w14:paraId="65D8E9C1" w14:textId="77777777" w:rsidR="00471436" w:rsidRPr="00DE7D7D" w:rsidRDefault="00471436" w:rsidP="00165CA5">
            <w:pPr>
              <w:pStyle w:val="TAL"/>
            </w:pPr>
            <w:r w:rsidRPr="00DE7D7D">
              <w:t>If Context Provided:</w:t>
            </w:r>
          </w:p>
          <w:p w14:paraId="4D8C83D4" w14:textId="77777777" w:rsidR="00471436" w:rsidRPr="00DE7D7D" w:rsidRDefault="00471436" w:rsidP="00165CA5">
            <w:pPr>
              <w:pStyle w:val="TAL"/>
            </w:pPr>
            <w:r w:rsidRPr="00DE7D7D">
              <w:t xml:space="preserve">   Context ID = c1</w:t>
            </w:r>
          </w:p>
          <w:p w14:paraId="22AA3961" w14:textId="77777777" w:rsidR="00471436" w:rsidRPr="005B7CA4" w:rsidRDefault="00471436" w:rsidP="00165CA5">
            <w:pPr>
              <w:pStyle w:val="TAL"/>
              <w:rPr>
                <w:highlight w:val="yellow"/>
              </w:rPr>
            </w:pPr>
          </w:p>
          <w:p w14:paraId="7767FE26" w14:textId="77777777" w:rsidR="00471436" w:rsidRPr="00DE7D7D" w:rsidRDefault="00471436" w:rsidP="00165CA5">
            <w:pPr>
              <w:pStyle w:val="TAL"/>
            </w:pPr>
            <w:r w:rsidRPr="00DE7D7D">
              <w:t>If Termination Requested:</w:t>
            </w:r>
          </w:p>
          <w:p w14:paraId="6B8DF5AF" w14:textId="77777777" w:rsidR="00471436" w:rsidRPr="00DE7D7D" w:rsidRDefault="00471436" w:rsidP="00165CA5">
            <w:pPr>
              <w:pStyle w:val="TAL"/>
              <w:ind w:left="284" w:hanging="284"/>
              <w:rPr>
                <w:lang w:val="en-US"/>
              </w:rPr>
            </w:pPr>
            <w:r w:rsidRPr="00DE7D7D">
              <w:rPr>
                <w:lang w:val="en-US"/>
              </w:rPr>
              <w:t xml:space="preserve">    Termination ID = $</w:t>
            </w:r>
          </w:p>
          <w:p w14:paraId="40171A68" w14:textId="77777777" w:rsidR="00471436" w:rsidRPr="00DE7D7D" w:rsidRDefault="00471436" w:rsidP="00165CA5">
            <w:pPr>
              <w:pStyle w:val="TAL"/>
            </w:pPr>
            <w:r w:rsidRPr="00DE7D7D">
              <w:t>If Termination Provided:</w:t>
            </w:r>
          </w:p>
          <w:p w14:paraId="515CEDE8" w14:textId="77777777" w:rsidR="00471436" w:rsidRPr="00471436" w:rsidRDefault="00471436" w:rsidP="00165CA5">
            <w:pPr>
              <w:pStyle w:val="TAL"/>
              <w:rPr>
                <w:rFonts w:hint="eastAsia"/>
                <w:lang w:val="fr-FR" w:eastAsia="zh-CN"/>
              </w:rPr>
            </w:pPr>
            <w:r w:rsidRPr="00DE7D7D">
              <w:t xml:space="preserve">   </w:t>
            </w:r>
            <w:r w:rsidRPr="00471436">
              <w:rPr>
                <w:lang w:val="fr-FR"/>
              </w:rPr>
              <w:t xml:space="preserve">Termination ID = </w:t>
            </w:r>
            <w:r w:rsidRPr="00471436">
              <w:rPr>
                <w:rFonts w:hint="eastAsia"/>
                <w:lang w:val="fr-FR" w:eastAsia="zh-CN"/>
              </w:rPr>
              <w:t>T1</w:t>
            </w:r>
          </w:p>
          <w:p w14:paraId="751FCD39" w14:textId="77777777" w:rsidR="00471436" w:rsidRPr="00471436" w:rsidRDefault="00471436" w:rsidP="00165CA5">
            <w:pPr>
              <w:pStyle w:val="TAL"/>
              <w:tabs>
                <w:tab w:val="left" w:pos="7740"/>
              </w:tabs>
              <w:rPr>
                <w:highlight w:val="yellow"/>
                <w:lang w:val="fr-FR"/>
              </w:rPr>
            </w:pPr>
          </w:p>
          <w:p w14:paraId="6010EBC8" w14:textId="77777777" w:rsidR="00471436" w:rsidRPr="00471436" w:rsidRDefault="00471436" w:rsidP="00165CA5">
            <w:pPr>
              <w:pStyle w:val="TAL"/>
              <w:rPr>
                <w:lang w:val="fr-FR"/>
              </w:rPr>
            </w:pPr>
            <w:r w:rsidRPr="00471436">
              <w:rPr>
                <w:lang w:val="fr-FR"/>
              </w:rPr>
              <w:t xml:space="preserve">Connection Configuration = </w:t>
            </w:r>
          </w:p>
          <w:p w14:paraId="04323D0A" w14:textId="77777777" w:rsidR="00471436" w:rsidRPr="00296EE1" w:rsidRDefault="00471436" w:rsidP="00165CA5">
            <w:pPr>
              <w:pStyle w:val="TAL"/>
            </w:pPr>
            <w:r w:rsidRPr="00471436">
              <w:rPr>
                <w:lang w:val="fr-FR"/>
              </w:rPr>
              <w:tab/>
            </w:r>
            <w:r>
              <w:t>(TerminationID= x1,</w:t>
            </w:r>
          </w:p>
          <w:p w14:paraId="165C52E5" w14:textId="77777777" w:rsidR="00471436" w:rsidRDefault="00471436" w:rsidP="00165CA5">
            <w:pPr>
              <w:pStyle w:val="TAL"/>
            </w:pPr>
            <w:r>
              <w:tab/>
              <w:t>TerminationID=x2,</w:t>
            </w:r>
            <w:r w:rsidRPr="00296EE1">
              <w:t xml:space="preserve"> </w:t>
            </w:r>
            <w:r w:rsidRPr="00296EE1">
              <w:tab/>
              <w:t>[type = x])</w:t>
            </w:r>
          </w:p>
          <w:p w14:paraId="6EE4DFC0" w14:textId="77777777" w:rsidR="00471436" w:rsidRPr="005B7CA4" w:rsidRDefault="00471436" w:rsidP="00165CA5">
            <w:pPr>
              <w:pStyle w:val="TAL"/>
              <w:tabs>
                <w:tab w:val="left" w:pos="7740"/>
              </w:tabs>
              <w:rPr>
                <w:highlight w:val="yellow"/>
                <w:lang w:val="en-US"/>
              </w:rPr>
            </w:pPr>
          </w:p>
        </w:tc>
        <w:tc>
          <w:tcPr>
            <w:tcW w:w="3119" w:type="dxa"/>
          </w:tcPr>
          <w:p w14:paraId="5D68AA4E" w14:textId="77777777" w:rsidR="00471436" w:rsidRDefault="00471436" w:rsidP="00165CA5">
            <w:pPr>
              <w:pStyle w:val="TAL"/>
              <w:tabs>
                <w:tab w:val="left" w:pos="7740"/>
              </w:tabs>
            </w:pPr>
          </w:p>
        </w:tc>
      </w:tr>
    </w:tbl>
    <w:p w14:paraId="0D090AEA" w14:textId="77777777" w:rsidR="00471436" w:rsidRDefault="00471436" w:rsidP="00471436"/>
    <w:p w14:paraId="2EF47938" w14:textId="77777777" w:rsidR="00471436" w:rsidRDefault="00471436" w:rsidP="00471436">
      <w:r>
        <w:rPr>
          <w:lang w:val="en-US" w:eastAsia="sv-SE"/>
        </w:rPr>
        <w:t xml:space="preserve">The IBCF responds as in Table </w:t>
      </w:r>
      <w:r>
        <w:t>5.17.2.11.2.</w:t>
      </w:r>
    </w:p>
    <w:p w14:paraId="73DB1462" w14:textId="77777777" w:rsidR="00E3103B" w:rsidRDefault="00E3103B" w:rsidP="00471436"/>
    <w:p w14:paraId="36A9F8E6" w14:textId="77777777" w:rsidR="00471436" w:rsidRDefault="00471436" w:rsidP="00471436">
      <w:pPr>
        <w:pStyle w:val="TH"/>
        <w:rPr>
          <w:rFonts w:hint="eastAsia"/>
          <w:lang w:eastAsia="zh-CN"/>
        </w:rPr>
      </w:pPr>
      <w:r>
        <w:t>5.17</w:t>
      </w:r>
      <w:r>
        <w:rPr>
          <w:rFonts w:hint="eastAsia"/>
          <w:lang w:eastAsia="zh-CN"/>
        </w:rPr>
        <w:t>.2</w:t>
      </w:r>
      <w:r>
        <w:t>.11</w:t>
      </w:r>
      <w:r>
        <w:rPr>
          <w:rFonts w:hint="eastAsia"/>
          <w:lang w:eastAsia="zh-CN"/>
        </w:rPr>
        <w:t>.</w:t>
      </w:r>
      <w:r>
        <w:t>2</w:t>
      </w:r>
      <w:r>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71436" w14:paraId="18F1C140" w14:textId="77777777" w:rsidTr="00165CA5">
        <w:tblPrEx>
          <w:tblCellMar>
            <w:top w:w="0" w:type="dxa"/>
            <w:bottom w:w="0" w:type="dxa"/>
          </w:tblCellMar>
        </w:tblPrEx>
        <w:trPr>
          <w:jc w:val="center"/>
        </w:trPr>
        <w:tc>
          <w:tcPr>
            <w:tcW w:w="3119" w:type="dxa"/>
          </w:tcPr>
          <w:p w14:paraId="31BE6ECA" w14:textId="77777777" w:rsidR="00471436" w:rsidRDefault="00471436" w:rsidP="00165CA5">
            <w:pPr>
              <w:pStyle w:val="TAH"/>
            </w:pPr>
            <w:r>
              <w:t>Address Information</w:t>
            </w:r>
          </w:p>
        </w:tc>
        <w:tc>
          <w:tcPr>
            <w:tcW w:w="3119" w:type="dxa"/>
          </w:tcPr>
          <w:p w14:paraId="71AD100D" w14:textId="77777777" w:rsidR="00471436" w:rsidRDefault="00471436" w:rsidP="00165CA5">
            <w:pPr>
              <w:pStyle w:val="TAH"/>
            </w:pPr>
            <w:r>
              <w:t>Control information</w:t>
            </w:r>
          </w:p>
        </w:tc>
        <w:tc>
          <w:tcPr>
            <w:tcW w:w="3119" w:type="dxa"/>
          </w:tcPr>
          <w:p w14:paraId="174DA64E" w14:textId="77777777" w:rsidR="00471436" w:rsidRDefault="00471436" w:rsidP="00165CA5">
            <w:pPr>
              <w:pStyle w:val="TAH"/>
            </w:pPr>
            <w:r>
              <w:t>Bearer information</w:t>
            </w:r>
          </w:p>
        </w:tc>
      </w:tr>
      <w:tr w:rsidR="00471436" w:rsidRPr="00B541DD" w14:paraId="27A90561" w14:textId="77777777" w:rsidTr="00165CA5">
        <w:tblPrEx>
          <w:tblCellMar>
            <w:top w:w="0" w:type="dxa"/>
            <w:bottom w:w="0" w:type="dxa"/>
          </w:tblCellMar>
        </w:tblPrEx>
        <w:trPr>
          <w:jc w:val="center"/>
        </w:trPr>
        <w:tc>
          <w:tcPr>
            <w:tcW w:w="3119" w:type="dxa"/>
          </w:tcPr>
          <w:p w14:paraId="0D8F6F99" w14:textId="77777777" w:rsidR="00471436" w:rsidRDefault="00471436" w:rsidP="00165CA5">
            <w:pPr>
              <w:pStyle w:val="TAL"/>
            </w:pPr>
          </w:p>
        </w:tc>
        <w:tc>
          <w:tcPr>
            <w:tcW w:w="3119" w:type="dxa"/>
          </w:tcPr>
          <w:p w14:paraId="52B8EEAA" w14:textId="77777777" w:rsidR="00471436" w:rsidRPr="00B541DD" w:rsidRDefault="00471436" w:rsidP="00165CA5">
            <w:pPr>
              <w:pStyle w:val="TAL"/>
              <w:rPr>
                <w:lang w:val="fr-FR"/>
              </w:rPr>
            </w:pPr>
            <w:r w:rsidRPr="00B541DD">
              <w:rPr>
                <w:lang w:val="fr-FR"/>
              </w:rPr>
              <w:t>Transaction ID = x</w:t>
            </w:r>
          </w:p>
          <w:p w14:paraId="1BA8BE6F" w14:textId="77777777" w:rsidR="00471436" w:rsidRPr="00B541DD" w:rsidRDefault="00471436" w:rsidP="00165CA5">
            <w:pPr>
              <w:pStyle w:val="TAL"/>
              <w:rPr>
                <w:lang w:val="fr-FR"/>
              </w:rPr>
            </w:pPr>
            <w:r w:rsidRPr="00B541DD">
              <w:rPr>
                <w:lang w:val="fr-FR"/>
              </w:rPr>
              <w:t xml:space="preserve">Context ID = </w:t>
            </w:r>
            <w:r w:rsidRPr="00B541DD">
              <w:rPr>
                <w:rFonts w:hint="eastAsia"/>
                <w:lang w:val="fr-FR" w:eastAsia="zh-CN"/>
              </w:rPr>
              <w:t>C</w:t>
            </w:r>
            <w:r w:rsidRPr="00B541DD">
              <w:rPr>
                <w:lang w:val="fr-FR"/>
              </w:rPr>
              <w:t>1</w:t>
            </w:r>
          </w:p>
          <w:p w14:paraId="339E7786" w14:textId="77777777" w:rsidR="00471436" w:rsidRPr="00B541DD" w:rsidRDefault="00471436" w:rsidP="00165CA5">
            <w:pPr>
              <w:pStyle w:val="TAL"/>
              <w:rPr>
                <w:rFonts w:hint="eastAsia"/>
                <w:lang w:val="fr-FR" w:eastAsia="zh-CN"/>
              </w:rPr>
            </w:pPr>
            <w:r w:rsidRPr="00B541DD">
              <w:rPr>
                <w:lang w:val="fr-FR"/>
              </w:rPr>
              <w:t xml:space="preserve">Termination ID = </w:t>
            </w:r>
            <w:r w:rsidRPr="00B541DD">
              <w:rPr>
                <w:rFonts w:hint="eastAsia"/>
                <w:lang w:val="fr-FR" w:eastAsia="zh-CN"/>
              </w:rPr>
              <w:t>T1</w:t>
            </w:r>
          </w:p>
        </w:tc>
        <w:tc>
          <w:tcPr>
            <w:tcW w:w="3119" w:type="dxa"/>
          </w:tcPr>
          <w:p w14:paraId="615C294B" w14:textId="77777777" w:rsidR="00471436" w:rsidRPr="00B541DD" w:rsidRDefault="00471436" w:rsidP="00165CA5">
            <w:pPr>
              <w:pStyle w:val="TAL"/>
              <w:rPr>
                <w:lang w:val="fr-FR"/>
              </w:rPr>
            </w:pPr>
          </w:p>
        </w:tc>
      </w:tr>
    </w:tbl>
    <w:p w14:paraId="1A4019A1" w14:textId="77777777" w:rsidR="00471436" w:rsidRDefault="00471436" w:rsidP="008D0C0C">
      <w:pPr>
        <w:rPr>
          <w:lang w:val="fr-FR"/>
        </w:rPr>
      </w:pPr>
    </w:p>
    <w:p w14:paraId="28240297" w14:textId="77777777" w:rsidR="00E3103B" w:rsidRDefault="00E3103B" w:rsidP="00E3103B">
      <w:pPr>
        <w:pStyle w:val="Heading4"/>
      </w:pPr>
      <w:bookmarkStart w:id="129" w:name="_Toc414010859"/>
      <w:r>
        <w:t>5.17.2.12</w:t>
      </w:r>
      <w:r>
        <w:tab/>
      </w:r>
      <w:r>
        <w:rPr>
          <w:rFonts w:hint="eastAsia"/>
        </w:rPr>
        <w:t>ICE Connectivity Check Result</w:t>
      </w:r>
      <w:r>
        <w:t xml:space="preserve"> </w:t>
      </w:r>
      <w:r>
        <w:rPr>
          <w:rFonts w:hint="eastAsia"/>
        </w:rPr>
        <w:t>Notif</w:t>
      </w:r>
      <w:r>
        <w:t>ication</w:t>
      </w:r>
      <w:bookmarkEnd w:id="129"/>
    </w:p>
    <w:p w14:paraId="0884312D" w14:textId="77777777" w:rsidR="00E3103B" w:rsidRDefault="00E3103B" w:rsidP="00E3103B">
      <w:r>
        <w:t xml:space="preserve">The </w:t>
      </w:r>
      <w:r>
        <w:rPr>
          <w:rFonts w:hint="eastAsia"/>
          <w:lang w:eastAsia="zh-CN"/>
        </w:rPr>
        <w:t>Tr</w:t>
      </w:r>
      <w:r>
        <w:t>GW sends a NOTIFY request command as defined in Table 5.17.2.12.1.</w:t>
      </w:r>
    </w:p>
    <w:p w14:paraId="525F486A" w14:textId="77777777" w:rsidR="00E3103B" w:rsidRDefault="00E3103B" w:rsidP="00E3103B">
      <w:pPr>
        <w:pStyle w:val="TH"/>
      </w:pPr>
      <w:r>
        <w:t xml:space="preserve">Table 5.17.2.12.1: </w:t>
      </w:r>
      <w:r>
        <w:rPr>
          <w:rFonts w:hint="eastAsia"/>
        </w:rPr>
        <w:t>ICE Connectivity Check Result</w:t>
      </w:r>
      <w:r>
        <w:t xml:space="preserve"> </w:t>
      </w:r>
      <w:r>
        <w:rPr>
          <w:rFonts w:hint="eastAsia"/>
        </w:rPr>
        <w:t>Notif</w:t>
      </w:r>
      <w:r>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810078" w14:paraId="0EA92D32" w14:textId="77777777" w:rsidTr="008C6BF4">
        <w:trPr>
          <w:jc w:val="center"/>
        </w:trPr>
        <w:tc>
          <w:tcPr>
            <w:tcW w:w="3119" w:type="dxa"/>
          </w:tcPr>
          <w:p w14:paraId="2C69E5C6" w14:textId="77777777" w:rsidR="00E3103B" w:rsidRPr="00810078" w:rsidRDefault="00E3103B" w:rsidP="008C6BF4">
            <w:pPr>
              <w:pStyle w:val="TAH"/>
            </w:pPr>
            <w:r w:rsidRPr="00810078">
              <w:t>Address Information</w:t>
            </w:r>
          </w:p>
        </w:tc>
        <w:tc>
          <w:tcPr>
            <w:tcW w:w="3119" w:type="dxa"/>
          </w:tcPr>
          <w:p w14:paraId="75A0998B" w14:textId="77777777" w:rsidR="00E3103B" w:rsidRPr="00810078" w:rsidRDefault="00E3103B" w:rsidP="008C6BF4">
            <w:pPr>
              <w:pStyle w:val="TAH"/>
            </w:pPr>
            <w:r w:rsidRPr="00810078">
              <w:t>Control information</w:t>
            </w:r>
          </w:p>
        </w:tc>
        <w:tc>
          <w:tcPr>
            <w:tcW w:w="3119" w:type="dxa"/>
          </w:tcPr>
          <w:p w14:paraId="2D2F67AD" w14:textId="77777777" w:rsidR="00E3103B" w:rsidRPr="00810078" w:rsidRDefault="00E3103B" w:rsidP="008C6BF4">
            <w:pPr>
              <w:pStyle w:val="TAH"/>
            </w:pPr>
            <w:r w:rsidRPr="00810078">
              <w:t>Bearer information</w:t>
            </w:r>
          </w:p>
        </w:tc>
      </w:tr>
      <w:tr w:rsidR="00E3103B" w:rsidRPr="00E3103B" w14:paraId="7B482B16" w14:textId="77777777" w:rsidTr="008C6BF4">
        <w:trPr>
          <w:jc w:val="center"/>
        </w:trPr>
        <w:tc>
          <w:tcPr>
            <w:tcW w:w="3119" w:type="dxa"/>
          </w:tcPr>
          <w:p w14:paraId="0B37865F" w14:textId="77777777" w:rsidR="00E3103B" w:rsidRPr="00810078" w:rsidRDefault="00E3103B" w:rsidP="008C6BF4">
            <w:pPr>
              <w:pStyle w:val="TAL"/>
            </w:pPr>
          </w:p>
        </w:tc>
        <w:tc>
          <w:tcPr>
            <w:tcW w:w="3119" w:type="dxa"/>
          </w:tcPr>
          <w:p w14:paraId="6C2AAE9F" w14:textId="77777777" w:rsidR="00E3103B" w:rsidRPr="00E3103B" w:rsidRDefault="00E3103B" w:rsidP="008C6BF4">
            <w:pPr>
              <w:pStyle w:val="TAL"/>
              <w:ind w:left="284" w:hanging="284"/>
            </w:pPr>
            <w:r w:rsidRPr="00E3103B">
              <w:t>Transaction ID = x</w:t>
            </w:r>
          </w:p>
          <w:p w14:paraId="3C79E7DF" w14:textId="77777777" w:rsidR="00E3103B" w:rsidRPr="00E3103B" w:rsidRDefault="00E3103B" w:rsidP="008C6BF4">
            <w:pPr>
              <w:pStyle w:val="TAL"/>
              <w:ind w:left="284" w:hanging="284"/>
              <w:rPr>
                <w:rFonts w:hint="eastAsia"/>
              </w:rPr>
            </w:pPr>
            <w:r w:rsidRPr="00E3103B">
              <w:t xml:space="preserve">Context ID= </w:t>
            </w:r>
            <w:r w:rsidRPr="00E3103B">
              <w:rPr>
                <w:rFonts w:hint="eastAsia"/>
              </w:rPr>
              <w:t>C1</w:t>
            </w:r>
          </w:p>
          <w:p w14:paraId="2BC1353F" w14:textId="77777777" w:rsidR="00E3103B" w:rsidRPr="00E3103B" w:rsidRDefault="00E3103B" w:rsidP="008C6BF4">
            <w:pPr>
              <w:pStyle w:val="TAL"/>
              <w:ind w:left="284" w:hanging="284"/>
            </w:pPr>
            <w:r w:rsidRPr="00E3103B">
              <w:t>Termination ID = T1</w:t>
            </w:r>
          </w:p>
          <w:p w14:paraId="2E24868F" w14:textId="77777777" w:rsidR="00E3103B" w:rsidRPr="00E3103B" w:rsidRDefault="00E3103B" w:rsidP="008C6BF4">
            <w:pPr>
              <w:pStyle w:val="TAL"/>
              <w:ind w:left="284" w:hanging="284"/>
            </w:pPr>
          </w:p>
          <w:p w14:paraId="4A4AD92A" w14:textId="77777777" w:rsidR="00E3103B" w:rsidRPr="00810078" w:rsidRDefault="00E3103B" w:rsidP="008C6BF4">
            <w:pPr>
              <w:pStyle w:val="TAL"/>
              <w:tabs>
                <w:tab w:val="left" w:pos="7740"/>
              </w:tabs>
            </w:pPr>
            <w:r w:rsidRPr="00810078">
              <w:t xml:space="preserve">Event_ID (Event ID = x, </w:t>
            </w:r>
          </w:p>
          <w:p w14:paraId="347A0975" w14:textId="77777777" w:rsidR="00E3103B" w:rsidRPr="00E3103B" w:rsidRDefault="00E3103B" w:rsidP="008C6BF4">
            <w:pPr>
              <w:pStyle w:val="TAL"/>
              <w:ind w:left="284" w:hanging="284"/>
            </w:pPr>
            <w:r w:rsidRPr="00E3103B">
              <w:t>" Connectivity Check Result (Candidate/Transport Pair)")</w:t>
            </w:r>
          </w:p>
        </w:tc>
        <w:tc>
          <w:tcPr>
            <w:tcW w:w="3119" w:type="dxa"/>
          </w:tcPr>
          <w:p w14:paraId="48C9A83E" w14:textId="77777777" w:rsidR="00E3103B" w:rsidRPr="00E3103B" w:rsidRDefault="00E3103B" w:rsidP="008C6BF4">
            <w:pPr>
              <w:pStyle w:val="TAL"/>
            </w:pPr>
          </w:p>
        </w:tc>
      </w:tr>
    </w:tbl>
    <w:p w14:paraId="1AA9DFA8" w14:textId="77777777" w:rsidR="00E3103B" w:rsidRPr="00E3103B" w:rsidRDefault="00E3103B" w:rsidP="00E3103B">
      <w:pPr>
        <w:ind w:left="1620"/>
        <w:rPr>
          <w:b/>
          <w:bCs/>
        </w:rPr>
      </w:pPr>
    </w:p>
    <w:p w14:paraId="01F602D5" w14:textId="77777777" w:rsidR="00E3103B" w:rsidRDefault="00E3103B" w:rsidP="00E3103B">
      <w:pPr>
        <w:rPr>
          <w:lang w:val="en-US" w:eastAsia="sv-SE"/>
        </w:rPr>
      </w:pPr>
      <w:r>
        <w:rPr>
          <w:lang w:val="en-US" w:eastAsia="sv-SE"/>
        </w:rPr>
        <w:t>The I</w:t>
      </w:r>
      <w:r>
        <w:rPr>
          <w:rFonts w:hint="eastAsia"/>
          <w:lang w:val="en-US" w:eastAsia="zh-CN"/>
        </w:rPr>
        <w:t>BCF</w:t>
      </w:r>
      <w:r>
        <w:rPr>
          <w:lang w:val="en-US" w:eastAsia="sv-SE"/>
        </w:rPr>
        <w:t xml:space="preserve"> responds as defined in Table </w:t>
      </w:r>
      <w:r>
        <w:t>5.17.2.12.2</w:t>
      </w:r>
    </w:p>
    <w:p w14:paraId="55D74DD7" w14:textId="77777777" w:rsidR="00E3103B" w:rsidRPr="00C36C1B" w:rsidRDefault="00E3103B" w:rsidP="00E3103B">
      <w:pPr>
        <w:pStyle w:val="TH"/>
      </w:pPr>
      <w:r w:rsidRPr="00C36C1B">
        <w:t xml:space="preserve">Table </w:t>
      </w:r>
      <w:r>
        <w:t>5.17.2.12</w:t>
      </w:r>
      <w:r w:rsidRPr="00C36C1B">
        <w:t>.</w:t>
      </w:r>
      <w:r w:rsidRPr="00C36C1B">
        <w:rPr>
          <w:szCs w:val="24"/>
        </w:rPr>
        <w:t>2</w:t>
      </w:r>
      <w:r w:rsidRPr="00C36C1B">
        <w:t xml:space="preserve">: </w:t>
      </w:r>
      <w:r>
        <w:rPr>
          <w:rFonts w:hint="eastAsia"/>
        </w:rPr>
        <w:t>ICE Connectivity Check Result</w:t>
      </w:r>
      <w:r>
        <w:t xml:space="preserve"> </w:t>
      </w:r>
      <w:r>
        <w:rPr>
          <w:rFonts w:hint="eastAsia"/>
        </w:rPr>
        <w:t>Notif</w:t>
      </w:r>
      <w:r w:rsidRPr="00C36C1B">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810078" w14:paraId="5AD947AE" w14:textId="77777777" w:rsidTr="008C6BF4">
        <w:trPr>
          <w:jc w:val="center"/>
        </w:trPr>
        <w:tc>
          <w:tcPr>
            <w:tcW w:w="3119" w:type="dxa"/>
          </w:tcPr>
          <w:p w14:paraId="3FD20E3E" w14:textId="77777777" w:rsidR="00E3103B" w:rsidRPr="00810078" w:rsidRDefault="00E3103B" w:rsidP="008C6BF4">
            <w:pPr>
              <w:pStyle w:val="TAH"/>
            </w:pPr>
            <w:r w:rsidRPr="00810078">
              <w:t>Address Information</w:t>
            </w:r>
          </w:p>
        </w:tc>
        <w:tc>
          <w:tcPr>
            <w:tcW w:w="3119" w:type="dxa"/>
          </w:tcPr>
          <w:p w14:paraId="787948E5" w14:textId="77777777" w:rsidR="00E3103B" w:rsidRPr="00810078" w:rsidRDefault="00E3103B" w:rsidP="008C6BF4">
            <w:pPr>
              <w:pStyle w:val="TAH"/>
            </w:pPr>
            <w:r w:rsidRPr="00810078">
              <w:t>Control information</w:t>
            </w:r>
          </w:p>
        </w:tc>
        <w:tc>
          <w:tcPr>
            <w:tcW w:w="3119" w:type="dxa"/>
          </w:tcPr>
          <w:p w14:paraId="5FEE7A5E" w14:textId="77777777" w:rsidR="00E3103B" w:rsidRPr="00810078" w:rsidRDefault="00E3103B" w:rsidP="008C6BF4">
            <w:pPr>
              <w:pStyle w:val="TAH"/>
            </w:pPr>
            <w:r w:rsidRPr="00810078">
              <w:t>Bearer information</w:t>
            </w:r>
          </w:p>
        </w:tc>
      </w:tr>
      <w:tr w:rsidR="00E3103B" w:rsidRPr="00810078" w14:paraId="7F4215B0" w14:textId="77777777" w:rsidTr="008C6BF4">
        <w:trPr>
          <w:jc w:val="center"/>
        </w:trPr>
        <w:tc>
          <w:tcPr>
            <w:tcW w:w="3119" w:type="dxa"/>
          </w:tcPr>
          <w:p w14:paraId="5C9FCEC0" w14:textId="77777777" w:rsidR="00E3103B" w:rsidRPr="00810078" w:rsidRDefault="00E3103B" w:rsidP="008C6BF4">
            <w:pPr>
              <w:pStyle w:val="TAL"/>
            </w:pPr>
          </w:p>
        </w:tc>
        <w:tc>
          <w:tcPr>
            <w:tcW w:w="3119" w:type="dxa"/>
          </w:tcPr>
          <w:p w14:paraId="79CB9535" w14:textId="77777777" w:rsidR="00E3103B" w:rsidRPr="00810078" w:rsidRDefault="00E3103B" w:rsidP="008C6BF4">
            <w:pPr>
              <w:pStyle w:val="TAL"/>
              <w:ind w:left="284" w:hanging="284"/>
              <w:rPr>
                <w:lang w:val="fr-FR"/>
              </w:rPr>
            </w:pPr>
            <w:r w:rsidRPr="00810078">
              <w:rPr>
                <w:lang w:val="fr-FR"/>
              </w:rPr>
              <w:t>Transaction ID = x</w:t>
            </w:r>
          </w:p>
          <w:p w14:paraId="1227FCF4" w14:textId="77777777" w:rsidR="00E3103B" w:rsidRPr="00810078" w:rsidRDefault="00E3103B" w:rsidP="008C6BF4">
            <w:pPr>
              <w:pStyle w:val="TAL"/>
              <w:ind w:left="284" w:hanging="284"/>
              <w:rPr>
                <w:rFonts w:hint="eastAsia"/>
                <w:lang w:val="fr-FR"/>
              </w:rPr>
            </w:pPr>
            <w:r w:rsidRPr="00810078">
              <w:rPr>
                <w:lang w:val="fr-FR"/>
              </w:rPr>
              <w:t xml:space="preserve">Context ID = </w:t>
            </w:r>
            <w:r w:rsidRPr="00810078">
              <w:rPr>
                <w:rFonts w:hint="eastAsia"/>
                <w:lang w:val="fr-FR"/>
              </w:rPr>
              <w:t>C1</w:t>
            </w:r>
          </w:p>
          <w:p w14:paraId="231FE94B" w14:textId="77777777" w:rsidR="00E3103B" w:rsidRPr="00810078" w:rsidRDefault="00E3103B" w:rsidP="008C6BF4">
            <w:pPr>
              <w:pStyle w:val="TAL"/>
              <w:ind w:left="284" w:hanging="284"/>
              <w:rPr>
                <w:lang w:val="fr-FR"/>
              </w:rPr>
            </w:pPr>
            <w:r w:rsidRPr="00810078">
              <w:rPr>
                <w:lang w:val="fr-FR"/>
              </w:rPr>
              <w:t xml:space="preserve">Termination ID = T1 </w:t>
            </w:r>
          </w:p>
        </w:tc>
        <w:tc>
          <w:tcPr>
            <w:tcW w:w="3119" w:type="dxa"/>
          </w:tcPr>
          <w:p w14:paraId="1A45B51F" w14:textId="77777777" w:rsidR="00E3103B" w:rsidRPr="00810078" w:rsidRDefault="00E3103B" w:rsidP="008C6BF4">
            <w:pPr>
              <w:pStyle w:val="TAL"/>
              <w:rPr>
                <w:lang w:val="fr-FR"/>
              </w:rPr>
            </w:pPr>
          </w:p>
        </w:tc>
      </w:tr>
    </w:tbl>
    <w:p w14:paraId="25470051" w14:textId="77777777" w:rsidR="00E3103B" w:rsidRPr="003C0E7E" w:rsidRDefault="00E3103B" w:rsidP="00E3103B"/>
    <w:p w14:paraId="2FE3F52D" w14:textId="77777777" w:rsidR="00E3103B" w:rsidRDefault="00E3103B" w:rsidP="00E3103B">
      <w:pPr>
        <w:pStyle w:val="Heading4"/>
      </w:pPr>
      <w:bookmarkStart w:id="130" w:name="_Toc414010860"/>
      <w:r>
        <w:t>5.17.2.13</w:t>
      </w:r>
      <w:r>
        <w:tab/>
      </w:r>
      <w:r>
        <w:rPr>
          <w:rFonts w:hint="eastAsia"/>
        </w:rPr>
        <w:t xml:space="preserve">ICE </w:t>
      </w:r>
      <w:r w:rsidRPr="00015A41">
        <w:t>New Peer Reflexive Candidate</w:t>
      </w:r>
      <w:r>
        <w:t xml:space="preserve"> </w:t>
      </w:r>
      <w:r>
        <w:rPr>
          <w:rFonts w:hint="eastAsia"/>
        </w:rPr>
        <w:t>Notif</w:t>
      </w:r>
      <w:r>
        <w:t>ication</w:t>
      </w:r>
      <w:bookmarkEnd w:id="130"/>
    </w:p>
    <w:p w14:paraId="57417957" w14:textId="77777777" w:rsidR="00E3103B" w:rsidRDefault="00E3103B" w:rsidP="00E3103B">
      <w:r>
        <w:t xml:space="preserve">The </w:t>
      </w:r>
      <w:r>
        <w:rPr>
          <w:rFonts w:hint="eastAsia"/>
          <w:lang w:eastAsia="zh-CN"/>
        </w:rPr>
        <w:t>Tr</w:t>
      </w:r>
      <w:r>
        <w:t>GW sends a NOTIFY request command as defined in Table 5.17.2.13.1.</w:t>
      </w:r>
    </w:p>
    <w:p w14:paraId="05D8EF14" w14:textId="77777777" w:rsidR="00E3103B" w:rsidRDefault="00E3103B" w:rsidP="00E3103B">
      <w:pPr>
        <w:pStyle w:val="TH"/>
      </w:pPr>
      <w:r>
        <w:lastRenderedPageBreak/>
        <w:t xml:space="preserve">Table 5.17.2.13.1: </w:t>
      </w:r>
      <w:r>
        <w:rPr>
          <w:rFonts w:hint="eastAsia"/>
        </w:rPr>
        <w:t xml:space="preserve">ICE </w:t>
      </w:r>
      <w:r w:rsidRPr="00015A41">
        <w:t>New Peer Reflexive Candidate</w:t>
      </w:r>
      <w:r>
        <w:t xml:space="preserve"> </w:t>
      </w:r>
      <w:r>
        <w:rPr>
          <w:rFonts w:hint="eastAsia"/>
        </w:rPr>
        <w:t>Notif</w:t>
      </w:r>
      <w:r>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810078" w14:paraId="6E73D313" w14:textId="77777777" w:rsidTr="008C6BF4">
        <w:trPr>
          <w:jc w:val="center"/>
        </w:trPr>
        <w:tc>
          <w:tcPr>
            <w:tcW w:w="3119" w:type="dxa"/>
          </w:tcPr>
          <w:p w14:paraId="6E587807" w14:textId="77777777" w:rsidR="00E3103B" w:rsidRPr="00810078" w:rsidRDefault="00E3103B" w:rsidP="008C6BF4">
            <w:pPr>
              <w:pStyle w:val="TAH"/>
            </w:pPr>
            <w:r w:rsidRPr="00810078">
              <w:t>Address Information</w:t>
            </w:r>
          </w:p>
        </w:tc>
        <w:tc>
          <w:tcPr>
            <w:tcW w:w="3119" w:type="dxa"/>
          </w:tcPr>
          <w:p w14:paraId="5301935C" w14:textId="77777777" w:rsidR="00E3103B" w:rsidRPr="00810078" w:rsidRDefault="00E3103B" w:rsidP="008C6BF4">
            <w:pPr>
              <w:pStyle w:val="TAH"/>
            </w:pPr>
            <w:r w:rsidRPr="00810078">
              <w:t>Control information</w:t>
            </w:r>
          </w:p>
        </w:tc>
        <w:tc>
          <w:tcPr>
            <w:tcW w:w="3119" w:type="dxa"/>
          </w:tcPr>
          <w:p w14:paraId="7E7F2322" w14:textId="77777777" w:rsidR="00E3103B" w:rsidRPr="00810078" w:rsidRDefault="00E3103B" w:rsidP="008C6BF4">
            <w:pPr>
              <w:pStyle w:val="TAH"/>
            </w:pPr>
            <w:r w:rsidRPr="00810078">
              <w:t>Bearer information</w:t>
            </w:r>
          </w:p>
        </w:tc>
      </w:tr>
      <w:tr w:rsidR="00E3103B" w:rsidRPr="00E3103B" w14:paraId="682002EF" w14:textId="77777777" w:rsidTr="008C6BF4">
        <w:trPr>
          <w:jc w:val="center"/>
        </w:trPr>
        <w:tc>
          <w:tcPr>
            <w:tcW w:w="3119" w:type="dxa"/>
          </w:tcPr>
          <w:p w14:paraId="6C756654" w14:textId="77777777" w:rsidR="00E3103B" w:rsidRPr="00810078" w:rsidRDefault="00E3103B" w:rsidP="008C6BF4">
            <w:pPr>
              <w:pStyle w:val="TAL"/>
            </w:pPr>
          </w:p>
        </w:tc>
        <w:tc>
          <w:tcPr>
            <w:tcW w:w="3119" w:type="dxa"/>
          </w:tcPr>
          <w:p w14:paraId="6EE38A0A" w14:textId="77777777" w:rsidR="00E3103B" w:rsidRPr="00E3103B" w:rsidRDefault="00E3103B" w:rsidP="008C6BF4">
            <w:pPr>
              <w:pStyle w:val="TAL"/>
              <w:ind w:left="284" w:hanging="284"/>
            </w:pPr>
            <w:r w:rsidRPr="00E3103B">
              <w:t>Transaction ID = x</w:t>
            </w:r>
          </w:p>
          <w:p w14:paraId="2A33A6A2" w14:textId="77777777" w:rsidR="00E3103B" w:rsidRPr="00E3103B" w:rsidRDefault="00E3103B" w:rsidP="008C6BF4">
            <w:pPr>
              <w:pStyle w:val="TAL"/>
              <w:ind w:left="284" w:hanging="284"/>
              <w:rPr>
                <w:rFonts w:hint="eastAsia"/>
              </w:rPr>
            </w:pPr>
            <w:r w:rsidRPr="00E3103B">
              <w:t xml:space="preserve">Context ID= </w:t>
            </w:r>
            <w:r w:rsidRPr="00E3103B">
              <w:rPr>
                <w:rFonts w:hint="eastAsia"/>
              </w:rPr>
              <w:t>C1</w:t>
            </w:r>
          </w:p>
          <w:p w14:paraId="1A8C5837" w14:textId="77777777" w:rsidR="00E3103B" w:rsidRPr="00E3103B" w:rsidRDefault="00E3103B" w:rsidP="008C6BF4">
            <w:pPr>
              <w:pStyle w:val="TAL"/>
              <w:ind w:left="284" w:hanging="284"/>
            </w:pPr>
            <w:r w:rsidRPr="00E3103B">
              <w:t>Termination ID = T1</w:t>
            </w:r>
          </w:p>
          <w:p w14:paraId="1520F4C6" w14:textId="77777777" w:rsidR="00E3103B" w:rsidRPr="00E3103B" w:rsidRDefault="00E3103B" w:rsidP="008C6BF4">
            <w:pPr>
              <w:pStyle w:val="TAL"/>
              <w:ind w:left="284" w:hanging="284"/>
            </w:pPr>
          </w:p>
          <w:p w14:paraId="2C5B0BA6" w14:textId="77777777" w:rsidR="00E3103B" w:rsidRPr="00810078" w:rsidRDefault="00E3103B" w:rsidP="008C6BF4">
            <w:pPr>
              <w:pStyle w:val="TAL"/>
              <w:tabs>
                <w:tab w:val="left" w:pos="7740"/>
              </w:tabs>
            </w:pPr>
            <w:r w:rsidRPr="00810078">
              <w:t xml:space="preserve">Event_ID (Event ID = x, </w:t>
            </w:r>
          </w:p>
          <w:p w14:paraId="3BDAB03A" w14:textId="77777777" w:rsidR="00E3103B" w:rsidRPr="00E3103B" w:rsidRDefault="00E3103B" w:rsidP="008C6BF4">
            <w:pPr>
              <w:pStyle w:val="TAL"/>
              <w:ind w:left="284" w:hanging="284"/>
            </w:pPr>
            <w:r w:rsidRPr="00E3103B">
              <w:t xml:space="preserve">" </w:t>
            </w:r>
            <w:r w:rsidRPr="00810078">
              <w:t>New Peer Reflexive Candidate</w:t>
            </w:r>
            <w:r w:rsidRPr="00E3103B">
              <w:t xml:space="preserve"> (Candidate)")</w:t>
            </w:r>
          </w:p>
        </w:tc>
        <w:tc>
          <w:tcPr>
            <w:tcW w:w="3119" w:type="dxa"/>
          </w:tcPr>
          <w:p w14:paraId="4FA78181" w14:textId="77777777" w:rsidR="00E3103B" w:rsidRPr="00E3103B" w:rsidRDefault="00E3103B" w:rsidP="008C6BF4">
            <w:pPr>
              <w:pStyle w:val="TAL"/>
            </w:pPr>
          </w:p>
        </w:tc>
      </w:tr>
    </w:tbl>
    <w:p w14:paraId="2F1D7932" w14:textId="77777777" w:rsidR="00E3103B" w:rsidRPr="00E3103B" w:rsidRDefault="00E3103B" w:rsidP="00E3103B">
      <w:pPr>
        <w:ind w:left="1620"/>
        <w:rPr>
          <w:b/>
          <w:bCs/>
        </w:rPr>
      </w:pPr>
    </w:p>
    <w:p w14:paraId="18BF3BFF" w14:textId="77777777" w:rsidR="00E3103B" w:rsidRDefault="00E3103B" w:rsidP="00E3103B">
      <w:pPr>
        <w:rPr>
          <w:lang w:val="en-US" w:eastAsia="sv-SE"/>
        </w:rPr>
      </w:pPr>
      <w:r>
        <w:rPr>
          <w:lang w:val="en-US" w:eastAsia="sv-SE"/>
        </w:rPr>
        <w:t>The I</w:t>
      </w:r>
      <w:r>
        <w:rPr>
          <w:rFonts w:hint="eastAsia"/>
          <w:lang w:val="en-US" w:eastAsia="zh-CN"/>
        </w:rPr>
        <w:t>BCF</w:t>
      </w:r>
      <w:r>
        <w:rPr>
          <w:lang w:val="en-US" w:eastAsia="sv-SE"/>
        </w:rPr>
        <w:t xml:space="preserve"> responds as defined in Table </w:t>
      </w:r>
      <w:r>
        <w:t>5.17.2.13.2</w:t>
      </w:r>
    </w:p>
    <w:p w14:paraId="7B6D6E64" w14:textId="77777777" w:rsidR="00E3103B" w:rsidRPr="00C36C1B" w:rsidRDefault="00E3103B" w:rsidP="00E3103B">
      <w:pPr>
        <w:pStyle w:val="TH"/>
      </w:pPr>
      <w:r w:rsidRPr="00C36C1B">
        <w:t xml:space="preserve">Table </w:t>
      </w:r>
      <w:r>
        <w:t>5.17.2.13</w:t>
      </w:r>
      <w:r w:rsidRPr="00C36C1B">
        <w:t>.</w:t>
      </w:r>
      <w:r w:rsidRPr="00C36C1B">
        <w:rPr>
          <w:szCs w:val="24"/>
        </w:rPr>
        <w:t>2</w:t>
      </w:r>
      <w:r w:rsidRPr="00C36C1B">
        <w:t xml:space="preserve">: </w:t>
      </w:r>
      <w:r>
        <w:rPr>
          <w:rFonts w:hint="eastAsia"/>
        </w:rPr>
        <w:t xml:space="preserve">ICE </w:t>
      </w:r>
      <w:r w:rsidRPr="00015A41">
        <w:t>New Peer Reflexive Candidate</w:t>
      </w:r>
      <w:r w:rsidRPr="00C36C1B">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810078" w14:paraId="04907AF4" w14:textId="77777777" w:rsidTr="008C6BF4">
        <w:trPr>
          <w:jc w:val="center"/>
        </w:trPr>
        <w:tc>
          <w:tcPr>
            <w:tcW w:w="3119" w:type="dxa"/>
          </w:tcPr>
          <w:p w14:paraId="3030DA7B" w14:textId="77777777" w:rsidR="00E3103B" w:rsidRPr="00810078" w:rsidRDefault="00E3103B" w:rsidP="008C6BF4">
            <w:pPr>
              <w:pStyle w:val="TAH"/>
            </w:pPr>
            <w:r w:rsidRPr="00810078">
              <w:t>Address Information</w:t>
            </w:r>
          </w:p>
        </w:tc>
        <w:tc>
          <w:tcPr>
            <w:tcW w:w="3119" w:type="dxa"/>
          </w:tcPr>
          <w:p w14:paraId="5D3A66BD" w14:textId="77777777" w:rsidR="00E3103B" w:rsidRPr="00810078" w:rsidRDefault="00E3103B" w:rsidP="008C6BF4">
            <w:pPr>
              <w:pStyle w:val="TAH"/>
            </w:pPr>
            <w:r w:rsidRPr="00810078">
              <w:t>Control information</w:t>
            </w:r>
          </w:p>
        </w:tc>
        <w:tc>
          <w:tcPr>
            <w:tcW w:w="3119" w:type="dxa"/>
          </w:tcPr>
          <w:p w14:paraId="24845A7F" w14:textId="77777777" w:rsidR="00E3103B" w:rsidRPr="00810078" w:rsidRDefault="00E3103B" w:rsidP="008C6BF4">
            <w:pPr>
              <w:pStyle w:val="TAH"/>
            </w:pPr>
            <w:r w:rsidRPr="00810078">
              <w:t>Bearer information</w:t>
            </w:r>
          </w:p>
        </w:tc>
      </w:tr>
      <w:tr w:rsidR="00E3103B" w:rsidRPr="00810078" w14:paraId="19FBE813" w14:textId="77777777" w:rsidTr="008C6BF4">
        <w:trPr>
          <w:jc w:val="center"/>
        </w:trPr>
        <w:tc>
          <w:tcPr>
            <w:tcW w:w="3119" w:type="dxa"/>
          </w:tcPr>
          <w:p w14:paraId="35C99AB0" w14:textId="77777777" w:rsidR="00E3103B" w:rsidRPr="00810078" w:rsidRDefault="00E3103B" w:rsidP="008C6BF4">
            <w:pPr>
              <w:pStyle w:val="TAL"/>
            </w:pPr>
          </w:p>
        </w:tc>
        <w:tc>
          <w:tcPr>
            <w:tcW w:w="3119" w:type="dxa"/>
          </w:tcPr>
          <w:p w14:paraId="124026AF" w14:textId="77777777" w:rsidR="00E3103B" w:rsidRPr="00810078" w:rsidRDefault="00E3103B" w:rsidP="008C6BF4">
            <w:pPr>
              <w:pStyle w:val="TAL"/>
              <w:ind w:left="284" w:hanging="284"/>
              <w:rPr>
                <w:lang w:val="fr-FR"/>
              </w:rPr>
            </w:pPr>
            <w:r w:rsidRPr="00810078">
              <w:rPr>
                <w:lang w:val="fr-FR"/>
              </w:rPr>
              <w:t>Transaction ID = x</w:t>
            </w:r>
          </w:p>
          <w:p w14:paraId="4218CBC2" w14:textId="77777777" w:rsidR="00E3103B" w:rsidRPr="00810078" w:rsidRDefault="00E3103B" w:rsidP="008C6BF4">
            <w:pPr>
              <w:pStyle w:val="TAL"/>
              <w:ind w:left="284" w:hanging="284"/>
              <w:rPr>
                <w:rFonts w:hint="eastAsia"/>
                <w:lang w:val="fr-FR"/>
              </w:rPr>
            </w:pPr>
            <w:r w:rsidRPr="00810078">
              <w:rPr>
                <w:lang w:val="fr-FR"/>
              </w:rPr>
              <w:t xml:space="preserve">Context ID = </w:t>
            </w:r>
            <w:r w:rsidRPr="00810078">
              <w:rPr>
                <w:rFonts w:hint="eastAsia"/>
                <w:lang w:val="fr-FR"/>
              </w:rPr>
              <w:t>C1</w:t>
            </w:r>
          </w:p>
          <w:p w14:paraId="4C4DB68E" w14:textId="77777777" w:rsidR="00E3103B" w:rsidRPr="00810078" w:rsidRDefault="00E3103B" w:rsidP="008C6BF4">
            <w:pPr>
              <w:pStyle w:val="TAL"/>
              <w:ind w:left="284" w:hanging="284"/>
              <w:rPr>
                <w:lang w:val="fr-FR"/>
              </w:rPr>
            </w:pPr>
            <w:r w:rsidRPr="00810078">
              <w:rPr>
                <w:lang w:val="fr-FR"/>
              </w:rPr>
              <w:t xml:space="preserve">Termination ID = T1 </w:t>
            </w:r>
          </w:p>
        </w:tc>
        <w:tc>
          <w:tcPr>
            <w:tcW w:w="3119" w:type="dxa"/>
          </w:tcPr>
          <w:p w14:paraId="5C6140B3" w14:textId="77777777" w:rsidR="00E3103B" w:rsidRPr="00810078" w:rsidRDefault="00E3103B" w:rsidP="008C6BF4">
            <w:pPr>
              <w:pStyle w:val="TAL"/>
              <w:rPr>
                <w:lang w:val="fr-FR"/>
              </w:rPr>
            </w:pPr>
          </w:p>
        </w:tc>
      </w:tr>
    </w:tbl>
    <w:p w14:paraId="7002DA98" w14:textId="77777777" w:rsidR="00E3103B" w:rsidRPr="00DA4279" w:rsidRDefault="00E3103B" w:rsidP="008D0C0C">
      <w:pPr>
        <w:rPr>
          <w:lang w:val="fr-FR"/>
        </w:rPr>
      </w:pPr>
    </w:p>
    <w:p w14:paraId="3888F42D" w14:textId="77777777" w:rsidR="008D0C0C" w:rsidRPr="006F49C3" w:rsidRDefault="008D0C0C" w:rsidP="008D0C0C">
      <w:pPr>
        <w:pStyle w:val="Heading3"/>
      </w:pPr>
      <w:bookmarkStart w:id="131" w:name="_Toc414010861"/>
      <w:r>
        <w:t>5.17.3</w:t>
      </w:r>
      <w:r>
        <w:tab/>
        <w:t>Non-Call Related Procedures</w:t>
      </w:r>
      <w:bookmarkEnd w:id="131"/>
    </w:p>
    <w:p w14:paraId="790C3F08" w14:textId="77777777" w:rsidR="008D0C0C" w:rsidRDefault="008D0C0C" w:rsidP="008D0C0C">
      <w:pPr>
        <w:pStyle w:val="Heading4"/>
      </w:pPr>
      <w:bookmarkStart w:id="132" w:name="_Toc414010862"/>
      <w:r>
        <w:t>5.17.3.1</w:t>
      </w:r>
      <w:r>
        <w:tab/>
        <w:t>General</w:t>
      </w:r>
      <w:bookmarkEnd w:id="132"/>
    </w:p>
    <w:p w14:paraId="65DB0A31" w14:textId="77777777" w:rsidR="008D0C0C" w:rsidRDefault="008D0C0C" w:rsidP="008D0C0C">
      <w:r>
        <w:t>This section describes the various non-call related procedures which are listed in Table 5.17.3.1.1</w:t>
      </w:r>
    </w:p>
    <w:p w14:paraId="1F22F669" w14:textId="77777777" w:rsidR="008D0C0C" w:rsidRDefault="008D0C0C" w:rsidP="008D0C0C">
      <w:pPr>
        <w:pStyle w:val="TH"/>
      </w:pPr>
      <w:r>
        <w:lastRenderedPageBreak/>
        <w:t>Table 5.17.3.1.1: TrGW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8D0C0C" w14:paraId="7AD7986B" w14:textId="77777777"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14:paraId="1B53D03F" w14:textId="77777777" w:rsidR="008D0C0C" w:rsidRDefault="008D0C0C" w:rsidP="00BE301E">
            <w:pPr>
              <w:pStyle w:val="TAH"/>
            </w:pPr>
            <w:r>
              <w:t>Transaction defined in</w:t>
            </w:r>
          </w:p>
          <w:p w14:paraId="7968B9E7" w14:textId="77777777" w:rsidR="008D0C0C" w:rsidRDefault="008D0C0C" w:rsidP="00BE301E">
            <w:pPr>
              <w:pStyle w:val="TAH"/>
            </w:pPr>
            <w:r>
              <w:t xml:space="preserve"> 3GPP TS 29.235 [1</w:t>
            </w:r>
            <w:r w:rsidR="00B86C5B">
              <w:t>7</w:t>
            </w:r>
            <w:r>
              <w:t>] or 3GPP TS 29.162 [1</w:t>
            </w:r>
            <w:r w:rsidR="00B86C5B">
              <w:t>8</w:t>
            </w:r>
            <w:r>
              <w:t>]</w:t>
            </w:r>
          </w:p>
        </w:tc>
        <w:tc>
          <w:tcPr>
            <w:tcW w:w="1241" w:type="dxa"/>
            <w:tcBorders>
              <w:top w:val="single" w:sz="4" w:space="0" w:color="auto"/>
              <w:left w:val="single" w:sz="4" w:space="0" w:color="auto"/>
              <w:bottom w:val="single" w:sz="4" w:space="0" w:color="auto"/>
              <w:right w:val="single" w:sz="4" w:space="0" w:color="auto"/>
            </w:tcBorders>
          </w:tcPr>
          <w:p w14:paraId="41B0DBE3" w14:textId="77777777" w:rsidR="008D0C0C" w:rsidRDefault="008D0C0C" w:rsidP="00BE301E">
            <w:pPr>
              <w:pStyle w:val="TAH"/>
            </w:pPr>
            <w:r>
              <w:t>Support</w:t>
            </w:r>
          </w:p>
        </w:tc>
        <w:tc>
          <w:tcPr>
            <w:tcW w:w="2592" w:type="dxa"/>
            <w:tcBorders>
              <w:top w:val="single" w:sz="4" w:space="0" w:color="auto"/>
              <w:left w:val="single" w:sz="4" w:space="0" w:color="auto"/>
              <w:bottom w:val="single" w:sz="4" w:space="0" w:color="auto"/>
              <w:right w:val="single" w:sz="4" w:space="0" w:color="auto"/>
            </w:tcBorders>
          </w:tcPr>
          <w:p w14:paraId="38F06ECE" w14:textId="77777777" w:rsidR="008D0C0C" w:rsidRDefault="008D0C0C" w:rsidP="00BE301E">
            <w:pPr>
              <w:pStyle w:val="TAH"/>
            </w:pPr>
            <w:r>
              <w:t>Comment</w:t>
            </w:r>
          </w:p>
        </w:tc>
      </w:tr>
      <w:tr w:rsidR="008D0C0C" w14:paraId="537E123C" w14:textId="77777777"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14:paraId="3BFF3AEE" w14:textId="77777777" w:rsidR="008D0C0C" w:rsidRPr="000B2F35" w:rsidRDefault="008D0C0C" w:rsidP="00BE301E">
            <w:pPr>
              <w:pStyle w:val="TAL"/>
            </w:pPr>
            <w:r>
              <w:t>Tr</w:t>
            </w:r>
            <w:r w:rsidRPr="00A75AE0">
              <w:t>GW Out of service</w:t>
            </w:r>
          </w:p>
        </w:tc>
        <w:tc>
          <w:tcPr>
            <w:tcW w:w="1241" w:type="dxa"/>
            <w:tcBorders>
              <w:top w:val="single" w:sz="4" w:space="0" w:color="auto"/>
              <w:left w:val="single" w:sz="4" w:space="0" w:color="auto"/>
              <w:bottom w:val="single" w:sz="4" w:space="0" w:color="auto"/>
              <w:right w:val="single" w:sz="4" w:space="0" w:color="auto"/>
            </w:tcBorders>
          </w:tcPr>
          <w:p w14:paraId="49849241" w14:textId="77777777" w:rsidR="008D0C0C" w:rsidRPr="000B2F35" w:rsidRDefault="008D0C0C" w:rsidP="00BE301E">
            <w:pPr>
              <w:pStyle w:val="TAC"/>
            </w:pPr>
            <w:r>
              <w:t>Mandatory</w:t>
            </w:r>
          </w:p>
        </w:tc>
        <w:tc>
          <w:tcPr>
            <w:tcW w:w="2592" w:type="dxa"/>
            <w:tcBorders>
              <w:top w:val="single" w:sz="4" w:space="0" w:color="auto"/>
              <w:left w:val="single" w:sz="4" w:space="0" w:color="auto"/>
              <w:bottom w:val="single" w:sz="4" w:space="0" w:color="auto"/>
              <w:right w:val="single" w:sz="4" w:space="0" w:color="auto"/>
            </w:tcBorders>
          </w:tcPr>
          <w:p w14:paraId="7DEBA0A0" w14:textId="77777777" w:rsidR="008D0C0C" w:rsidRPr="00361573" w:rsidRDefault="008D0C0C" w:rsidP="00BE301E">
            <w:pPr>
              <w:pStyle w:val="TAH"/>
              <w:rPr>
                <w:b w:val="0"/>
              </w:rPr>
            </w:pPr>
            <w:r w:rsidRPr="00361573">
              <w:rPr>
                <w:b w:val="0"/>
              </w:rPr>
              <w:t>5.17.3.</w:t>
            </w:r>
            <w:r>
              <w:rPr>
                <w:b w:val="0"/>
              </w:rPr>
              <w:t>2</w:t>
            </w:r>
          </w:p>
        </w:tc>
      </w:tr>
      <w:tr w:rsidR="008D0C0C" w14:paraId="12D10DA1" w14:textId="77777777"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14:paraId="268E683B" w14:textId="77777777" w:rsidR="008D0C0C" w:rsidRPr="000B2F35" w:rsidRDefault="008D0C0C" w:rsidP="00BE301E">
            <w:pPr>
              <w:pStyle w:val="TAL"/>
            </w:pPr>
            <w:r>
              <w:t>Tr</w:t>
            </w:r>
            <w:r w:rsidRPr="00A75AE0">
              <w:t>GW Communication Up</w:t>
            </w:r>
          </w:p>
        </w:tc>
        <w:tc>
          <w:tcPr>
            <w:tcW w:w="1241" w:type="dxa"/>
            <w:tcBorders>
              <w:top w:val="single" w:sz="4" w:space="0" w:color="auto"/>
              <w:left w:val="single" w:sz="4" w:space="0" w:color="auto"/>
              <w:bottom w:val="single" w:sz="4" w:space="0" w:color="auto"/>
              <w:right w:val="single" w:sz="4" w:space="0" w:color="auto"/>
            </w:tcBorders>
          </w:tcPr>
          <w:p w14:paraId="40417082" w14:textId="77777777" w:rsidR="008D0C0C" w:rsidRPr="000B2F35" w:rsidRDefault="008D0C0C" w:rsidP="00BE301E">
            <w:pPr>
              <w:pStyle w:val="TAC"/>
            </w:pPr>
            <w:r>
              <w:t>Mandatory</w:t>
            </w:r>
          </w:p>
        </w:tc>
        <w:tc>
          <w:tcPr>
            <w:tcW w:w="2592" w:type="dxa"/>
            <w:tcBorders>
              <w:top w:val="single" w:sz="4" w:space="0" w:color="auto"/>
              <w:left w:val="single" w:sz="4" w:space="0" w:color="auto"/>
              <w:bottom w:val="single" w:sz="4" w:space="0" w:color="auto"/>
              <w:right w:val="single" w:sz="4" w:space="0" w:color="auto"/>
            </w:tcBorders>
          </w:tcPr>
          <w:p w14:paraId="2985F33C" w14:textId="77777777" w:rsidR="008D0C0C" w:rsidRPr="000B2F35" w:rsidRDefault="008D0C0C" w:rsidP="00BE301E">
            <w:pPr>
              <w:pStyle w:val="TAH"/>
            </w:pPr>
            <w:r w:rsidRPr="00361573">
              <w:rPr>
                <w:b w:val="0"/>
              </w:rPr>
              <w:t>5.17.3.</w:t>
            </w:r>
            <w:r>
              <w:rPr>
                <w:b w:val="0"/>
              </w:rPr>
              <w:t>3</w:t>
            </w:r>
          </w:p>
        </w:tc>
      </w:tr>
      <w:tr w:rsidR="008D0C0C" w14:paraId="2DA8ADC1" w14:textId="77777777"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14:paraId="7904A23E" w14:textId="77777777" w:rsidR="008D0C0C" w:rsidRPr="000B2F35" w:rsidRDefault="008D0C0C" w:rsidP="00BE301E">
            <w:pPr>
              <w:pStyle w:val="TAL"/>
            </w:pPr>
            <w:r>
              <w:t>Tr</w:t>
            </w:r>
            <w:r w:rsidRPr="00A75AE0">
              <w:t>GW Restoration</w:t>
            </w:r>
          </w:p>
        </w:tc>
        <w:tc>
          <w:tcPr>
            <w:tcW w:w="1241" w:type="dxa"/>
            <w:tcBorders>
              <w:top w:val="single" w:sz="4" w:space="0" w:color="auto"/>
              <w:left w:val="single" w:sz="4" w:space="0" w:color="auto"/>
              <w:bottom w:val="single" w:sz="4" w:space="0" w:color="auto"/>
              <w:right w:val="single" w:sz="4" w:space="0" w:color="auto"/>
            </w:tcBorders>
          </w:tcPr>
          <w:p w14:paraId="41D10CAD" w14:textId="77777777" w:rsidR="008D0C0C" w:rsidRPr="000B2F35" w:rsidRDefault="008D0C0C" w:rsidP="00BE301E">
            <w:pPr>
              <w:pStyle w:val="TAC"/>
            </w:pPr>
            <w:r>
              <w:t>Mandatory</w:t>
            </w:r>
          </w:p>
        </w:tc>
        <w:tc>
          <w:tcPr>
            <w:tcW w:w="2592" w:type="dxa"/>
            <w:tcBorders>
              <w:top w:val="single" w:sz="4" w:space="0" w:color="auto"/>
              <w:left w:val="single" w:sz="4" w:space="0" w:color="auto"/>
              <w:bottom w:val="single" w:sz="4" w:space="0" w:color="auto"/>
              <w:right w:val="single" w:sz="4" w:space="0" w:color="auto"/>
            </w:tcBorders>
          </w:tcPr>
          <w:p w14:paraId="0BE00EE9" w14:textId="77777777" w:rsidR="008D0C0C" w:rsidRPr="000B2F35" w:rsidRDefault="008D0C0C" w:rsidP="00BE301E">
            <w:pPr>
              <w:pStyle w:val="TAH"/>
            </w:pPr>
            <w:r w:rsidRPr="00361573">
              <w:rPr>
                <w:b w:val="0"/>
              </w:rPr>
              <w:t>5.17.3.</w:t>
            </w:r>
            <w:r>
              <w:rPr>
                <w:b w:val="0"/>
              </w:rPr>
              <w:t>4</w:t>
            </w:r>
          </w:p>
        </w:tc>
      </w:tr>
      <w:tr w:rsidR="008D0C0C" w14:paraId="0F8052A5" w14:textId="77777777"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14:paraId="3B1E85ED" w14:textId="77777777" w:rsidR="008D0C0C" w:rsidRPr="000B2F35" w:rsidRDefault="008D0C0C" w:rsidP="00BE301E">
            <w:pPr>
              <w:pStyle w:val="TAL"/>
            </w:pPr>
            <w:r>
              <w:t>Tr</w:t>
            </w:r>
            <w:r w:rsidRPr="00A75AE0">
              <w:t>GW Register</w:t>
            </w:r>
          </w:p>
        </w:tc>
        <w:tc>
          <w:tcPr>
            <w:tcW w:w="1241" w:type="dxa"/>
            <w:tcBorders>
              <w:top w:val="single" w:sz="4" w:space="0" w:color="auto"/>
              <w:left w:val="single" w:sz="4" w:space="0" w:color="auto"/>
              <w:bottom w:val="single" w:sz="4" w:space="0" w:color="auto"/>
              <w:right w:val="single" w:sz="4" w:space="0" w:color="auto"/>
            </w:tcBorders>
          </w:tcPr>
          <w:p w14:paraId="1D04B382" w14:textId="77777777" w:rsidR="008D0C0C" w:rsidRPr="000B2F35" w:rsidRDefault="008D0C0C" w:rsidP="00BE301E">
            <w:pPr>
              <w:pStyle w:val="TAC"/>
            </w:pPr>
            <w:r>
              <w:t>Mandatory</w:t>
            </w:r>
          </w:p>
        </w:tc>
        <w:tc>
          <w:tcPr>
            <w:tcW w:w="2592" w:type="dxa"/>
            <w:tcBorders>
              <w:top w:val="single" w:sz="4" w:space="0" w:color="auto"/>
              <w:left w:val="single" w:sz="4" w:space="0" w:color="auto"/>
              <w:bottom w:val="single" w:sz="4" w:space="0" w:color="auto"/>
              <w:right w:val="single" w:sz="4" w:space="0" w:color="auto"/>
            </w:tcBorders>
          </w:tcPr>
          <w:p w14:paraId="586756F8" w14:textId="77777777" w:rsidR="008D0C0C" w:rsidRPr="000B2F35" w:rsidRDefault="008D0C0C" w:rsidP="00BE301E">
            <w:pPr>
              <w:pStyle w:val="TAH"/>
            </w:pPr>
            <w:r w:rsidRPr="00361573">
              <w:rPr>
                <w:b w:val="0"/>
              </w:rPr>
              <w:t>5.17.3.</w:t>
            </w:r>
            <w:r>
              <w:rPr>
                <w:b w:val="0"/>
              </w:rPr>
              <w:t>5</w:t>
            </w:r>
          </w:p>
        </w:tc>
      </w:tr>
      <w:tr w:rsidR="008D0C0C" w14:paraId="460CE71B" w14:textId="77777777"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14:paraId="48EF42A8" w14:textId="77777777" w:rsidR="008D0C0C" w:rsidRPr="000B2F35" w:rsidRDefault="008D0C0C" w:rsidP="00BE301E">
            <w:pPr>
              <w:pStyle w:val="TAL"/>
            </w:pPr>
            <w:r>
              <w:t>Tr</w:t>
            </w:r>
            <w:r w:rsidRPr="00A75AE0">
              <w:t>GW Re-register</w:t>
            </w:r>
          </w:p>
        </w:tc>
        <w:tc>
          <w:tcPr>
            <w:tcW w:w="1241" w:type="dxa"/>
            <w:tcBorders>
              <w:top w:val="single" w:sz="4" w:space="0" w:color="auto"/>
              <w:left w:val="single" w:sz="4" w:space="0" w:color="auto"/>
              <w:bottom w:val="single" w:sz="4" w:space="0" w:color="auto"/>
              <w:right w:val="single" w:sz="4" w:space="0" w:color="auto"/>
            </w:tcBorders>
          </w:tcPr>
          <w:p w14:paraId="1DDD0225" w14:textId="77777777" w:rsidR="008D0C0C" w:rsidRPr="000B2F35" w:rsidRDefault="00E36C76" w:rsidP="00BE301E">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tcPr>
          <w:p w14:paraId="42A81A7C" w14:textId="77777777" w:rsidR="008D0C0C" w:rsidRPr="000B2F35" w:rsidRDefault="008D0C0C" w:rsidP="00BE301E">
            <w:pPr>
              <w:pStyle w:val="TAH"/>
            </w:pPr>
            <w:r w:rsidRPr="00361573">
              <w:rPr>
                <w:b w:val="0"/>
              </w:rPr>
              <w:t>5.17.3.</w:t>
            </w:r>
            <w:r>
              <w:rPr>
                <w:b w:val="0"/>
              </w:rPr>
              <w:t>6</w:t>
            </w:r>
          </w:p>
        </w:tc>
      </w:tr>
      <w:tr w:rsidR="008D0C0C" w14:paraId="7B5910A5" w14:textId="77777777"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14:paraId="780ACB66" w14:textId="77777777" w:rsidR="008D0C0C" w:rsidRPr="000B2F35" w:rsidRDefault="008D0C0C" w:rsidP="00BE301E">
            <w:pPr>
              <w:pStyle w:val="TAL"/>
            </w:pPr>
            <w:r>
              <w:t>IBCF</w:t>
            </w:r>
            <w:r w:rsidRPr="00A75AE0">
              <w:t xml:space="preserve"> Ordered Re-register</w:t>
            </w:r>
          </w:p>
        </w:tc>
        <w:tc>
          <w:tcPr>
            <w:tcW w:w="1241" w:type="dxa"/>
            <w:tcBorders>
              <w:top w:val="single" w:sz="4" w:space="0" w:color="auto"/>
              <w:left w:val="single" w:sz="4" w:space="0" w:color="auto"/>
              <w:bottom w:val="single" w:sz="4" w:space="0" w:color="auto"/>
              <w:right w:val="single" w:sz="4" w:space="0" w:color="auto"/>
            </w:tcBorders>
          </w:tcPr>
          <w:p w14:paraId="512A0B07" w14:textId="77777777" w:rsidR="008D0C0C" w:rsidRPr="000B2F35" w:rsidRDefault="00E36C76" w:rsidP="00BE301E">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tcPr>
          <w:p w14:paraId="54F5F8DD" w14:textId="77777777" w:rsidR="008D0C0C" w:rsidRPr="000B2F35" w:rsidRDefault="008D0C0C" w:rsidP="00BE301E">
            <w:pPr>
              <w:pStyle w:val="TAH"/>
            </w:pPr>
            <w:r>
              <w:rPr>
                <w:b w:val="0"/>
              </w:rPr>
              <w:t>5.17.3.7</w:t>
            </w:r>
          </w:p>
        </w:tc>
      </w:tr>
      <w:tr w:rsidR="008D0C0C" w14:paraId="5A33A64C" w14:textId="77777777"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14:paraId="22E08C65" w14:textId="77777777" w:rsidR="008D0C0C" w:rsidRPr="000B2F35" w:rsidRDefault="008D0C0C" w:rsidP="00BE301E">
            <w:pPr>
              <w:pStyle w:val="TAL"/>
            </w:pPr>
            <w:r>
              <w:t>IB</w:t>
            </w:r>
            <w:r w:rsidRPr="00A75AE0">
              <w:t>CF Restoration</w:t>
            </w:r>
          </w:p>
        </w:tc>
        <w:tc>
          <w:tcPr>
            <w:tcW w:w="1241" w:type="dxa"/>
            <w:tcBorders>
              <w:top w:val="single" w:sz="4" w:space="0" w:color="auto"/>
              <w:left w:val="single" w:sz="4" w:space="0" w:color="auto"/>
              <w:bottom w:val="single" w:sz="4" w:space="0" w:color="auto"/>
              <w:right w:val="single" w:sz="4" w:space="0" w:color="auto"/>
            </w:tcBorders>
          </w:tcPr>
          <w:p w14:paraId="1B76BB50" w14:textId="77777777" w:rsidR="008D0C0C" w:rsidRPr="000B2F35" w:rsidRDefault="008D0C0C" w:rsidP="00BE301E">
            <w:pPr>
              <w:pStyle w:val="TAC"/>
            </w:pPr>
            <w:r>
              <w:t>Optional</w:t>
            </w:r>
          </w:p>
        </w:tc>
        <w:tc>
          <w:tcPr>
            <w:tcW w:w="2592" w:type="dxa"/>
            <w:tcBorders>
              <w:top w:val="single" w:sz="4" w:space="0" w:color="auto"/>
              <w:left w:val="single" w:sz="4" w:space="0" w:color="auto"/>
              <w:bottom w:val="single" w:sz="4" w:space="0" w:color="auto"/>
              <w:right w:val="single" w:sz="4" w:space="0" w:color="auto"/>
            </w:tcBorders>
          </w:tcPr>
          <w:p w14:paraId="34FC9D84" w14:textId="77777777" w:rsidR="008D0C0C" w:rsidRPr="000B2F35" w:rsidRDefault="008D0C0C" w:rsidP="00BE301E">
            <w:pPr>
              <w:pStyle w:val="TAH"/>
            </w:pPr>
            <w:r w:rsidRPr="00361573">
              <w:rPr>
                <w:b w:val="0"/>
              </w:rPr>
              <w:t>5.17.3.</w:t>
            </w:r>
            <w:r>
              <w:rPr>
                <w:b w:val="0"/>
              </w:rPr>
              <w:t>8</w:t>
            </w:r>
          </w:p>
        </w:tc>
      </w:tr>
      <w:tr w:rsidR="008D0C0C" w14:paraId="4767F14A" w14:textId="77777777"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14:paraId="0A7F872E" w14:textId="77777777" w:rsidR="008D0C0C" w:rsidRPr="000B2F35" w:rsidRDefault="008D0C0C" w:rsidP="00BE301E">
            <w:pPr>
              <w:pStyle w:val="TAL"/>
            </w:pPr>
            <w:r>
              <w:t>IB</w:t>
            </w:r>
            <w:r w:rsidRPr="00A75AE0">
              <w:t>CF Out of Service</w:t>
            </w:r>
          </w:p>
        </w:tc>
        <w:tc>
          <w:tcPr>
            <w:tcW w:w="1241" w:type="dxa"/>
            <w:tcBorders>
              <w:top w:val="single" w:sz="4" w:space="0" w:color="auto"/>
              <w:left w:val="single" w:sz="4" w:space="0" w:color="auto"/>
              <w:bottom w:val="single" w:sz="4" w:space="0" w:color="auto"/>
              <w:right w:val="single" w:sz="4" w:space="0" w:color="auto"/>
            </w:tcBorders>
          </w:tcPr>
          <w:p w14:paraId="5971B3D2" w14:textId="77777777" w:rsidR="008D0C0C" w:rsidRPr="000B2F35" w:rsidRDefault="008D0C0C" w:rsidP="00BE301E">
            <w:pPr>
              <w:pStyle w:val="TAC"/>
            </w:pPr>
            <w:r>
              <w:t>Optional</w:t>
            </w:r>
          </w:p>
        </w:tc>
        <w:tc>
          <w:tcPr>
            <w:tcW w:w="2592" w:type="dxa"/>
            <w:tcBorders>
              <w:top w:val="single" w:sz="4" w:space="0" w:color="auto"/>
              <w:left w:val="single" w:sz="4" w:space="0" w:color="auto"/>
              <w:bottom w:val="single" w:sz="4" w:space="0" w:color="auto"/>
              <w:right w:val="single" w:sz="4" w:space="0" w:color="auto"/>
            </w:tcBorders>
          </w:tcPr>
          <w:p w14:paraId="7A0C5D65" w14:textId="77777777" w:rsidR="008D0C0C" w:rsidRPr="000B2F35" w:rsidRDefault="008D0C0C" w:rsidP="00BE301E">
            <w:pPr>
              <w:pStyle w:val="TAH"/>
            </w:pPr>
            <w:r w:rsidRPr="00361573">
              <w:rPr>
                <w:b w:val="0"/>
              </w:rPr>
              <w:t>5.17.3.</w:t>
            </w:r>
            <w:r>
              <w:rPr>
                <w:b w:val="0"/>
              </w:rPr>
              <w:t>9</w:t>
            </w:r>
          </w:p>
        </w:tc>
      </w:tr>
      <w:tr w:rsidR="008D0C0C" w14:paraId="03C3AA2C" w14:textId="77777777"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14:paraId="79A078A0" w14:textId="77777777" w:rsidR="008D0C0C" w:rsidRPr="000B2F35" w:rsidRDefault="008D0C0C" w:rsidP="00BE301E">
            <w:pPr>
              <w:pStyle w:val="TAL"/>
            </w:pPr>
            <w:r w:rsidRPr="00A75AE0">
              <w:t>Audit Value</w:t>
            </w:r>
          </w:p>
        </w:tc>
        <w:tc>
          <w:tcPr>
            <w:tcW w:w="1241" w:type="dxa"/>
            <w:tcBorders>
              <w:top w:val="single" w:sz="4" w:space="0" w:color="auto"/>
              <w:left w:val="single" w:sz="4" w:space="0" w:color="auto"/>
              <w:bottom w:val="single" w:sz="4" w:space="0" w:color="auto"/>
              <w:right w:val="single" w:sz="4" w:space="0" w:color="auto"/>
            </w:tcBorders>
          </w:tcPr>
          <w:p w14:paraId="1C407CAD" w14:textId="77777777" w:rsidR="008D0C0C" w:rsidRPr="000B2F35" w:rsidRDefault="00E36C76" w:rsidP="00BE301E">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tcPr>
          <w:p w14:paraId="70FBB7B6" w14:textId="77777777" w:rsidR="008D0C0C" w:rsidRPr="000B2F35" w:rsidRDefault="008D0C0C" w:rsidP="00BE301E">
            <w:pPr>
              <w:pStyle w:val="TAH"/>
            </w:pPr>
            <w:r>
              <w:rPr>
                <w:b w:val="0"/>
              </w:rPr>
              <w:t>5.17.3.10</w:t>
            </w:r>
          </w:p>
        </w:tc>
      </w:tr>
      <w:tr w:rsidR="008D0C0C" w14:paraId="7FA1CC07" w14:textId="77777777"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14:paraId="04640094" w14:textId="77777777" w:rsidR="008D0C0C" w:rsidRPr="000B2F35" w:rsidRDefault="008D0C0C" w:rsidP="00BE301E">
            <w:pPr>
              <w:pStyle w:val="TAL"/>
            </w:pPr>
            <w:r w:rsidRPr="000B2F35">
              <w:t>Command Rejected</w:t>
            </w:r>
          </w:p>
        </w:tc>
        <w:tc>
          <w:tcPr>
            <w:tcW w:w="1241" w:type="dxa"/>
            <w:tcBorders>
              <w:top w:val="single" w:sz="4" w:space="0" w:color="auto"/>
              <w:left w:val="single" w:sz="4" w:space="0" w:color="auto"/>
              <w:bottom w:val="single" w:sz="4" w:space="0" w:color="auto"/>
              <w:right w:val="single" w:sz="4" w:space="0" w:color="auto"/>
            </w:tcBorders>
          </w:tcPr>
          <w:p w14:paraId="0B76CFC9" w14:textId="77777777" w:rsidR="008D0C0C" w:rsidRPr="000B2F35" w:rsidRDefault="008D0C0C" w:rsidP="00BE301E">
            <w:pPr>
              <w:pStyle w:val="TAC"/>
            </w:pPr>
            <w:r>
              <w:t>Mandatory</w:t>
            </w:r>
          </w:p>
        </w:tc>
        <w:tc>
          <w:tcPr>
            <w:tcW w:w="2592" w:type="dxa"/>
            <w:tcBorders>
              <w:top w:val="single" w:sz="4" w:space="0" w:color="auto"/>
              <w:left w:val="single" w:sz="4" w:space="0" w:color="auto"/>
              <w:bottom w:val="single" w:sz="4" w:space="0" w:color="auto"/>
              <w:right w:val="single" w:sz="4" w:space="0" w:color="auto"/>
            </w:tcBorders>
          </w:tcPr>
          <w:p w14:paraId="680E1753" w14:textId="77777777" w:rsidR="008D0C0C" w:rsidRPr="000B2F35" w:rsidRDefault="008D0C0C" w:rsidP="00BE301E">
            <w:pPr>
              <w:pStyle w:val="TAL"/>
            </w:pPr>
            <w:r>
              <w:rPr>
                <w:noProof/>
              </w:rPr>
              <w:t xml:space="preserve">The "Command Rejected" procedure may be used in response both to call-related and non-call-related </w:t>
            </w:r>
            <w:r>
              <w:t xml:space="preserve">ITU-T Recommendation </w:t>
            </w:r>
            <w:r>
              <w:rPr>
                <w:noProof/>
              </w:rPr>
              <w:t>H.248 Commands – 5.17.3.11</w:t>
            </w:r>
          </w:p>
        </w:tc>
      </w:tr>
      <w:tr w:rsidR="008D0C0C" w14:paraId="370DCD13" w14:textId="77777777"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14:paraId="7D1D1290" w14:textId="77777777" w:rsidR="008D0C0C" w:rsidRPr="000B2F35" w:rsidRDefault="008D0C0C" w:rsidP="00BE301E">
            <w:pPr>
              <w:pStyle w:val="TAL"/>
            </w:pPr>
            <w:r>
              <w:t>Tr</w:t>
            </w:r>
            <w:r w:rsidRPr="00A75AE0">
              <w:t>GW Capability Change</w:t>
            </w:r>
          </w:p>
        </w:tc>
        <w:tc>
          <w:tcPr>
            <w:tcW w:w="1241" w:type="dxa"/>
            <w:tcBorders>
              <w:top w:val="single" w:sz="4" w:space="0" w:color="auto"/>
              <w:left w:val="single" w:sz="4" w:space="0" w:color="auto"/>
              <w:bottom w:val="single" w:sz="4" w:space="0" w:color="auto"/>
              <w:right w:val="single" w:sz="4" w:space="0" w:color="auto"/>
            </w:tcBorders>
          </w:tcPr>
          <w:p w14:paraId="5F5E1F6A" w14:textId="77777777" w:rsidR="008D0C0C" w:rsidRPr="000B2F35" w:rsidRDefault="008D0C0C" w:rsidP="00BE301E">
            <w:pPr>
              <w:pStyle w:val="TAC"/>
            </w:pPr>
            <w:r>
              <w:t>Optional</w:t>
            </w:r>
          </w:p>
        </w:tc>
        <w:tc>
          <w:tcPr>
            <w:tcW w:w="2592" w:type="dxa"/>
            <w:tcBorders>
              <w:top w:val="single" w:sz="4" w:space="0" w:color="auto"/>
              <w:left w:val="single" w:sz="4" w:space="0" w:color="auto"/>
              <w:bottom w:val="single" w:sz="4" w:space="0" w:color="auto"/>
              <w:right w:val="single" w:sz="4" w:space="0" w:color="auto"/>
            </w:tcBorders>
          </w:tcPr>
          <w:p w14:paraId="38E7FE26" w14:textId="77777777" w:rsidR="008D0C0C" w:rsidRPr="000B2F35" w:rsidRDefault="008D0C0C" w:rsidP="00BE301E">
            <w:pPr>
              <w:pStyle w:val="TAH"/>
            </w:pPr>
            <w:r w:rsidRPr="00361573">
              <w:rPr>
                <w:b w:val="0"/>
              </w:rPr>
              <w:t>5.17.3.</w:t>
            </w:r>
            <w:r>
              <w:rPr>
                <w:b w:val="0"/>
              </w:rPr>
              <w:t>12</w:t>
            </w:r>
          </w:p>
        </w:tc>
      </w:tr>
      <w:tr w:rsidR="008D0C0C" w14:paraId="0CC287E6" w14:textId="77777777"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14:paraId="27812081" w14:textId="77777777" w:rsidR="008D0C0C" w:rsidRPr="000B2F35" w:rsidRDefault="008D0C0C" w:rsidP="00BE301E">
            <w:pPr>
              <w:pStyle w:val="TAL"/>
            </w:pPr>
            <w:r>
              <w:t>Tr</w:t>
            </w:r>
            <w:r w:rsidRPr="00A75AE0">
              <w:t xml:space="preserve">GW Resource Congestion Handling </w:t>
            </w:r>
            <w:r>
              <w:t>–</w:t>
            </w:r>
            <w:r w:rsidRPr="00A75AE0">
              <w:t xml:space="preserve"> Activate</w:t>
            </w:r>
          </w:p>
        </w:tc>
        <w:tc>
          <w:tcPr>
            <w:tcW w:w="1241" w:type="dxa"/>
            <w:tcBorders>
              <w:top w:val="single" w:sz="4" w:space="0" w:color="auto"/>
              <w:left w:val="single" w:sz="4" w:space="0" w:color="auto"/>
              <w:bottom w:val="single" w:sz="4" w:space="0" w:color="auto"/>
              <w:right w:val="single" w:sz="4" w:space="0" w:color="auto"/>
            </w:tcBorders>
          </w:tcPr>
          <w:p w14:paraId="1FC8BD19" w14:textId="77777777" w:rsidR="008D0C0C" w:rsidRPr="000B2F35" w:rsidRDefault="008D0C0C" w:rsidP="00BE301E">
            <w:pPr>
              <w:pStyle w:val="TAC"/>
            </w:pPr>
            <w:r>
              <w:t>Optional</w:t>
            </w:r>
          </w:p>
        </w:tc>
        <w:tc>
          <w:tcPr>
            <w:tcW w:w="2592" w:type="dxa"/>
            <w:tcBorders>
              <w:top w:val="single" w:sz="4" w:space="0" w:color="auto"/>
              <w:left w:val="single" w:sz="4" w:space="0" w:color="auto"/>
              <w:bottom w:val="single" w:sz="4" w:space="0" w:color="auto"/>
              <w:right w:val="single" w:sz="4" w:space="0" w:color="auto"/>
            </w:tcBorders>
          </w:tcPr>
          <w:p w14:paraId="730B1F74" w14:textId="77777777" w:rsidR="008D0C0C" w:rsidRPr="000B2F35" w:rsidRDefault="008D0C0C" w:rsidP="00BE301E">
            <w:pPr>
              <w:pStyle w:val="TAH"/>
            </w:pPr>
            <w:r w:rsidRPr="00361573">
              <w:rPr>
                <w:b w:val="0"/>
              </w:rPr>
              <w:t>5.17.3.</w:t>
            </w:r>
            <w:r>
              <w:rPr>
                <w:b w:val="0"/>
              </w:rPr>
              <w:t>13</w:t>
            </w:r>
          </w:p>
        </w:tc>
      </w:tr>
      <w:tr w:rsidR="008D0C0C" w14:paraId="4C71B3EE" w14:textId="77777777"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14:paraId="1DE4459E" w14:textId="77777777" w:rsidR="008D0C0C" w:rsidRPr="000B2F35" w:rsidRDefault="008D0C0C" w:rsidP="00BE301E">
            <w:pPr>
              <w:pStyle w:val="TAL"/>
            </w:pPr>
            <w:r>
              <w:t>Tr</w:t>
            </w:r>
            <w:r w:rsidRPr="00A75AE0">
              <w:t xml:space="preserve">GW Resource Congestion Handling </w:t>
            </w:r>
            <w:r>
              <w:t>–</w:t>
            </w:r>
            <w:r w:rsidRPr="00A75AE0">
              <w:t xml:space="preserve"> Indication</w:t>
            </w:r>
          </w:p>
        </w:tc>
        <w:tc>
          <w:tcPr>
            <w:tcW w:w="1241" w:type="dxa"/>
            <w:tcBorders>
              <w:top w:val="single" w:sz="4" w:space="0" w:color="auto"/>
              <w:left w:val="single" w:sz="4" w:space="0" w:color="auto"/>
              <w:bottom w:val="single" w:sz="4" w:space="0" w:color="auto"/>
              <w:right w:val="single" w:sz="4" w:space="0" w:color="auto"/>
            </w:tcBorders>
          </w:tcPr>
          <w:p w14:paraId="594F87AD" w14:textId="77777777" w:rsidR="008D0C0C" w:rsidRPr="000B2F35" w:rsidRDefault="008D0C0C" w:rsidP="00BE301E">
            <w:pPr>
              <w:pStyle w:val="TAC"/>
            </w:pPr>
            <w:r>
              <w:t>Optional</w:t>
            </w:r>
          </w:p>
        </w:tc>
        <w:tc>
          <w:tcPr>
            <w:tcW w:w="2592" w:type="dxa"/>
            <w:tcBorders>
              <w:top w:val="single" w:sz="4" w:space="0" w:color="auto"/>
              <w:left w:val="single" w:sz="4" w:space="0" w:color="auto"/>
              <w:bottom w:val="single" w:sz="4" w:space="0" w:color="auto"/>
              <w:right w:val="single" w:sz="4" w:space="0" w:color="auto"/>
            </w:tcBorders>
          </w:tcPr>
          <w:p w14:paraId="5B14EA69" w14:textId="77777777" w:rsidR="008D0C0C" w:rsidRPr="000B2F35" w:rsidRDefault="008D0C0C" w:rsidP="00BE301E">
            <w:pPr>
              <w:pStyle w:val="TAH"/>
            </w:pPr>
            <w:r>
              <w:rPr>
                <w:b w:val="0"/>
              </w:rPr>
              <w:t>5.17.3.14</w:t>
            </w:r>
          </w:p>
        </w:tc>
      </w:tr>
      <w:tr w:rsidR="008D0C0C" w14:paraId="03119412" w14:textId="77777777"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14:paraId="41109FFB" w14:textId="77777777" w:rsidR="008D0C0C" w:rsidRDefault="008D0C0C" w:rsidP="00BE301E">
            <w:pPr>
              <w:pStyle w:val="TAL"/>
            </w:pPr>
            <w:r w:rsidRPr="006112EC">
              <w:t>Inactivity timeout activation</w:t>
            </w:r>
          </w:p>
        </w:tc>
        <w:tc>
          <w:tcPr>
            <w:tcW w:w="1241" w:type="dxa"/>
            <w:tcBorders>
              <w:top w:val="single" w:sz="4" w:space="0" w:color="auto"/>
              <w:left w:val="single" w:sz="4" w:space="0" w:color="auto"/>
              <w:bottom w:val="single" w:sz="4" w:space="0" w:color="auto"/>
              <w:right w:val="single" w:sz="4" w:space="0" w:color="auto"/>
            </w:tcBorders>
          </w:tcPr>
          <w:p w14:paraId="35D636F4" w14:textId="77777777" w:rsidR="008D0C0C" w:rsidRPr="003323B4" w:rsidRDefault="008D0C0C" w:rsidP="00BE301E">
            <w:pPr>
              <w:pStyle w:val="TAC"/>
            </w:pPr>
            <w:r w:rsidRPr="003323B4">
              <w:t>Optional</w:t>
            </w:r>
            <w:r w:rsidR="00E36C76">
              <w:t xml:space="preserve"> (NOTE 4)</w:t>
            </w:r>
          </w:p>
        </w:tc>
        <w:tc>
          <w:tcPr>
            <w:tcW w:w="2592" w:type="dxa"/>
            <w:tcBorders>
              <w:top w:val="single" w:sz="4" w:space="0" w:color="auto"/>
              <w:left w:val="single" w:sz="4" w:space="0" w:color="auto"/>
              <w:bottom w:val="single" w:sz="4" w:space="0" w:color="auto"/>
              <w:right w:val="single" w:sz="4" w:space="0" w:color="auto"/>
            </w:tcBorders>
          </w:tcPr>
          <w:p w14:paraId="7606EF27" w14:textId="77777777" w:rsidR="008D0C0C" w:rsidRDefault="008D0C0C" w:rsidP="00BE301E">
            <w:pPr>
              <w:pStyle w:val="TAC"/>
              <w:rPr>
                <w:b/>
              </w:rPr>
            </w:pPr>
            <w:r>
              <w:rPr>
                <w:lang w:val="en-US"/>
              </w:rPr>
              <w:t>5.17.3.15</w:t>
            </w:r>
          </w:p>
        </w:tc>
      </w:tr>
      <w:tr w:rsidR="008D0C0C" w14:paraId="372144CC" w14:textId="77777777"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14:paraId="546A3567" w14:textId="77777777" w:rsidR="008D0C0C" w:rsidRDefault="008D0C0C" w:rsidP="00BE301E">
            <w:pPr>
              <w:pStyle w:val="TAL"/>
            </w:pPr>
            <w:r w:rsidRPr="006112EC">
              <w:t>Inactivity timeout indication</w:t>
            </w:r>
          </w:p>
        </w:tc>
        <w:tc>
          <w:tcPr>
            <w:tcW w:w="1241" w:type="dxa"/>
            <w:tcBorders>
              <w:top w:val="single" w:sz="4" w:space="0" w:color="auto"/>
              <w:left w:val="single" w:sz="4" w:space="0" w:color="auto"/>
              <w:bottom w:val="single" w:sz="4" w:space="0" w:color="auto"/>
              <w:right w:val="single" w:sz="4" w:space="0" w:color="auto"/>
            </w:tcBorders>
          </w:tcPr>
          <w:p w14:paraId="098F9979" w14:textId="77777777" w:rsidR="008D0C0C" w:rsidRPr="003323B4" w:rsidRDefault="008D0C0C" w:rsidP="00BE301E">
            <w:pPr>
              <w:pStyle w:val="TAC"/>
            </w:pPr>
            <w:r w:rsidRPr="003323B4">
              <w:t>Optional</w:t>
            </w:r>
            <w:r w:rsidR="00E36C76">
              <w:t xml:space="preserve"> (NOTE 4)</w:t>
            </w:r>
          </w:p>
        </w:tc>
        <w:tc>
          <w:tcPr>
            <w:tcW w:w="2592" w:type="dxa"/>
            <w:tcBorders>
              <w:top w:val="single" w:sz="4" w:space="0" w:color="auto"/>
              <w:left w:val="single" w:sz="4" w:space="0" w:color="auto"/>
              <w:bottom w:val="single" w:sz="4" w:space="0" w:color="auto"/>
              <w:right w:val="single" w:sz="4" w:space="0" w:color="auto"/>
            </w:tcBorders>
          </w:tcPr>
          <w:p w14:paraId="64FF7465" w14:textId="77777777" w:rsidR="008D0C0C" w:rsidRDefault="008D0C0C" w:rsidP="00BE301E">
            <w:pPr>
              <w:pStyle w:val="TAC"/>
              <w:rPr>
                <w:b/>
              </w:rPr>
            </w:pPr>
            <w:r>
              <w:rPr>
                <w:lang w:val="en-US"/>
              </w:rPr>
              <w:t>5.17.3.16</w:t>
            </w:r>
          </w:p>
        </w:tc>
      </w:tr>
      <w:tr w:rsidR="008D0C0C" w14:paraId="138DC453" w14:textId="77777777"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14:paraId="1259147D" w14:textId="77777777" w:rsidR="008D0C0C" w:rsidRPr="006112EC" w:rsidRDefault="008D0C0C" w:rsidP="00BE301E">
            <w:pPr>
              <w:pStyle w:val="TAL"/>
            </w:pPr>
            <w:r>
              <w:t>Realm Availability Change</w:t>
            </w:r>
            <w:r w:rsidRPr="006112EC">
              <w:t xml:space="preserve"> activation</w:t>
            </w:r>
          </w:p>
        </w:tc>
        <w:tc>
          <w:tcPr>
            <w:tcW w:w="1241" w:type="dxa"/>
            <w:tcBorders>
              <w:top w:val="single" w:sz="4" w:space="0" w:color="auto"/>
              <w:left w:val="single" w:sz="4" w:space="0" w:color="auto"/>
              <w:bottom w:val="single" w:sz="4" w:space="0" w:color="auto"/>
              <w:right w:val="single" w:sz="4" w:space="0" w:color="auto"/>
            </w:tcBorders>
          </w:tcPr>
          <w:p w14:paraId="7E73B2BC" w14:textId="77777777" w:rsidR="008D0C0C" w:rsidRPr="00AF5DA9" w:rsidRDefault="008D0C0C" w:rsidP="00BE301E">
            <w:pPr>
              <w:pStyle w:val="TAC"/>
            </w:pPr>
            <w:r w:rsidRPr="00AF5DA9">
              <w:t>Optional</w:t>
            </w:r>
          </w:p>
        </w:tc>
        <w:tc>
          <w:tcPr>
            <w:tcW w:w="2592" w:type="dxa"/>
            <w:tcBorders>
              <w:top w:val="single" w:sz="4" w:space="0" w:color="auto"/>
              <w:left w:val="single" w:sz="4" w:space="0" w:color="auto"/>
              <w:bottom w:val="single" w:sz="4" w:space="0" w:color="auto"/>
              <w:right w:val="single" w:sz="4" w:space="0" w:color="auto"/>
            </w:tcBorders>
          </w:tcPr>
          <w:p w14:paraId="379CC065" w14:textId="77777777" w:rsidR="008D0C0C" w:rsidRPr="00AF5DA9" w:rsidRDefault="008D0C0C" w:rsidP="00BE301E">
            <w:pPr>
              <w:pStyle w:val="TAC"/>
            </w:pPr>
            <w:r w:rsidRPr="00AF5DA9">
              <w:t>5.17.3.</w:t>
            </w:r>
            <w:r>
              <w:t>17</w:t>
            </w:r>
          </w:p>
        </w:tc>
      </w:tr>
      <w:tr w:rsidR="008D0C0C" w14:paraId="643D701A" w14:textId="77777777"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14:paraId="40B171A1" w14:textId="77777777" w:rsidR="008D0C0C" w:rsidRPr="006112EC" w:rsidRDefault="008D0C0C" w:rsidP="00BE301E">
            <w:pPr>
              <w:pStyle w:val="TAL"/>
            </w:pPr>
            <w:r>
              <w:t>Realm Availability Change</w:t>
            </w:r>
            <w:r w:rsidRPr="006112EC">
              <w:t xml:space="preserve"> indication</w:t>
            </w:r>
          </w:p>
        </w:tc>
        <w:tc>
          <w:tcPr>
            <w:tcW w:w="1241" w:type="dxa"/>
            <w:tcBorders>
              <w:top w:val="single" w:sz="4" w:space="0" w:color="auto"/>
              <w:left w:val="single" w:sz="4" w:space="0" w:color="auto"/>
              <w:bottom w:val="single" w:sz="4" w:space="0" w:color="auto"/>
              <w:right w:val="single" w:sz="4" w:space="0" w:color="auto"/>
            </w:tcBorders>
          </w:tcPr>
          <w:p w14:paraId="72610048" w14:textId="77777777" w:rsidR="008D0C0C" w:rsidRPr="00AF5DA9" w:rsidRDefault="008D0C0C" w:rsidP="00BE301E">
            <w:pPr>
              <w:pStyle w:val="TAC"/>
            </w:pPr>
            <w:r w:rsidRPr="00AF5DA9">
              <w:t>Optional</w:t>
            </w:r>
          </w:p>
        </w:tc>
        <w:tc>
          <w:tcPr>
            <w:tcW w:w="2592" w:type="dxa"/>
            <w:tcBorders>
              <w:top w:val="single" w:sz="4" w:space="0" w:color="auto"/>
              <w:left w:val="single" w:sz="4" w:space="0" w:color="auto"/>
              <w:bottom w:val="single" w:sz="4" w:space="0" w:color="auto"/>
              <w:right w:val="single" w:sz="4" w:space="0" w:color="auto"/>
            </w:tcBorders>
          </w:tcPr>
          <w:p w14:paraId="0E54BF59" w14:textId="77777777" w:rsidR="008D0C0C" w:rsidRPr="00AF5DA9" w:rsidRDefault="008D0C0C" w:rsidP="00BE301E">
            <w:pPr>
              <w:pStyle w:val="TAC"/>
            </w:pPr>
            <w:r w:rsidRPr="00AF5DA9">
              <w:t>5.17.3.</w:t>
            </w:r>
            <w:r>
              <w:t>18</w:t>
            </w:r>
          </w:p>
        </w:tc>
      </w:tr>
      <w:tr w:rsidR="00960376" w14:paraId="3A4670EE" w14:textId="77777777"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14:paraId="24028D2F" w14:textId="77777777" w:rsidR="00960376" w:rsidRDefault="00960376" w:rsidP="00BE301E">
            <w:pPr>
              <w:pStyle w:val="TAL"/>
            </w:pPr>
            <w:r>
              <w:t>Termination Out of Service</w:t>
            </w:r>
          </w:p>
        </w:tc>
        <w:tc>
          <w:tcPr>
            <w:tcW w:w="1241" w:type="dxa"/>
            <w:tcBorders>
              <w:top w:val="single" w:sz="4" w:space="0" w:color="auto"/>
              <w:left w:val="single" w:sz="4" w:space="0" w:color="auto"/>
              <w:bottom w:val="single" w:sz="4" w:space="0" w:color="auto"/>
              <w:right w:val="single" w:sz="4" w:space="0" w:color="auto"/>
            </w:tcBorders>
          </w:tcPr>
          <w:p w14:paraId="10EF0198" w14:textId="77777777" w:rsidR="00960376" w:rsidRPr="00AF5DA9" w:rsidRDefault="00960376" w:rsidP="00BE301E">
            <w:pPr>
              <w:pStyle w:val="TAC"/>
            </w:pPr>
            <w:r>
              <w:t>Optional (NOTE 1)</w:t>
            </w:r>
          </w:p>
        </w:tc>
        <w:tc>
          <w:tcPr>
            <w:tcW w:w="2592" w:type="dxa"/>
            <w:tcBorders>
              <w:top w:val="single" w:sz="4" w:space="0" w:color="auto"/>
              <w:left w:val="single" w:sz="4" w:space="0" w:color="auto"/>
              <w:bottom w:val="single" w:sz="4" w:space="0" w:color="auto"/>
              <w:right w:val="single" w:sz="4" w:space="0" w:color="auto"/>
            </w:tcBorders>
          </w:tcPr>
          <w:p w14:paraId="3C1CDC91" w14:textId="77777777" w:rsidR="00960376" w:rsidRPr="00AF5DA9" w:rsidRDefault="00960376" w:rsidP="00BE301E">
            <w:pPr>
              <w:pStyle w:val="TAC"/>
            </w:pPr>
            <w:r>
              <w:t>5.17.3.</w:t>
            </w:r>
            <w:r w:rsidR="006763FE">
              <w:t>19</w:t>
            </w:r>
            <w:r>
              <w:t xml:space="preserve"> (NOTE 2)</w:t>
            </w:r>
          </w:p>
        </w:tc>
      </w:tr>
      <w:tr w:rsidR="00960376" w14:paraId="21A38E49" w14:textId="77777777" w:rsidTr="00043FD3">
        <w:tblPrEx>
          <w:tblCellMar>
            <w:top w:w="0" w:type="dxa"/>
            <w:bottom w:w="0" w:type="dxa"/>
          </w:tblCellMar>
        </w:tblPrEx>
        <w:trPr>
          <w:jc w:val="center"/>
        </w:trPr>
        <w:tc>
          <w:tcPr>
            <w:tcW w:w="7054" w:type="dxa"/>
            <w:gridSpan w:val="3"/>
            <w:tcBorders>
              <w:top w:val="single" w:sz="4" w:space="0" w:color="auto"/>
              <w:left w:val="single" w:sz="4" w:space="0" w:color="auto"/>
              <w:bottom w:val="single" w:sz="4" w:space="0" w:color="auto"/>
              <w:right w:val="single" w:sz="4" w:space="0" w:color="auto"/>
            </w:tcBorders>
          </w:tcPr>
          <w:p w14:paraId="3B673486" w14:textId="77777777" w:rsidR="00960376" w:rsidRDefault="00960376" w:rsidP="00960376">
            <w:pPr>
              <w:pStyle w:val="TAN"/>
              <w:rPr>
                <w:noProof/>
              </w:rPr>
            </w:pPr>
            <w:r>
              <w:rPr>
                <w:noProof/>
              </w:rPr>
              <w:t>NOTE 1:</w:t>
            </w:r>
            <w:r>
              <w:rPr>
                <w:noProof/>
              </w:rPr>
              <w:tab/>
              <w:t>Support of th</w:t>
            </w:r>
            <w:r w:rsidR="00E36C76">
              <w:rPr>
                <w:noProof/>
              </w:rPr>
              <w:t xml:space="preserve">is procedure </w:t>
            </w:r>
            <w:r>
              <w:rPr>
                <w:noProof/>
              </w:rPr>
              <w:t>is mandatory in the IBCF.</w:t>
            </w:r>
          </w:p>
          <w:p w14:paraId="0156DF43" w14:textId="77777777" w:rsidR="00960376" w:rsidRDefault="00960376" w:rsidP="00960376">
            <w:pPr>
              <w:pStyle w:val="TAN"/>
              <w:rPr>
                <w:noProof/>
              </w:rPr>
            </w:pPr>
            <w:r>
              <w:rPr>
                <w:noProof/>
              </w:rPr>
              <w:t>NOTE 2:</w:t>
            </w:r>
            <w:r>
              <w:rPr>
                <w:noProof/>
              </w:rPr>
              <w:tab/>
            </w:r>
            <w:r w:rsidRPr="00A75AE0">
              <w:rPr>
                <w:noProof/>
              </w:rPr>
              <w:t xml:space="preserve">The </w:t>
            </w:r>
            <w:r w:rsidR="00773407">
              <w:rPr>
                <w:noProof/>
              </w:rPr>
              <w:t>"</w:t>
            </w:r>
            <w:r w:rsidRPr="00A75AE0">
              <w:t>Termination Out-of-Service</w:t>
            </w:r>
            <w:r w:rsidRPr="00A75AE0">
              <w:rPr>
                <w:noProof/>
              </w:rPr>
              <w:t xml:space="preserve"> procedure</w:t>
            </w:r>
            <w:r w:rsidR="00773407">
              <w:rPr>
                <w:noProof/>
              </w:rPr>
              <w:t>"</w:t>
            </w:r>
            <w:r w:rsidRPr="00A75AE0">
              <w:rPr>
                <w:noProof/>
              </w:rPr>
              <w:t xml:space="preserve"> is </w:t>
            </w:r>
            <w:r>
              <w:rPr>
                <w:noProof/>
              </w:rPr>
              <w:t xml:space="preserve">also </w:t>
            </w:r>
            <w:r w:rsidRPr="00A75AE0">
              <w:rPr>
                <w:noProof/>
              </w:rPr>
              <w:t xml:space="preserve">used as </w:t>
            </w:r>
            <w:r>
              <w:rPr>
                <w:noProof/>
              </w:rPr>
              <w:t xml:space="preserve">a </w:t>
            </w:r>
            <w:r w:rsidRPr="00A75AE0">
              <w:rPr>
                <w:noProof/>
              </w:rPr>
              <w:t>call-related</w:t>
            </w:r>
            <w:r>
              <w:rPr>
                <w:noProof/>
              </w:rPr>
              <w:t xml:space="preserve"> </w:t>
            </w:r>
            <w:r w:rsidRPr="00A75AE0" w:rsidDel="005A7FDE">
              <w:rPr>
                <w:noProof/>
              </w:rPr>
              <w:t xml:space="preserve"> </w:t>
            </w:r>
            <w:r w:rsidRPr="00A75AE0">
              <w:rPr>
                <w:noProof/>
              </w:rPr>
              <w:t>H</w:t>
            </w:r>
            <w:r>
              <w:rPr>
                <w:noProof/>
              </w:rPr>
              <w:t>.</w:t>
            </w:r>
            <w:r w:rsidRPr="00A75AE0">
              <w:rPr>
                <w:noProof/>
              </w:rPr>
              <w:t>248 command</w:t>
            </w:r>
          </w:p>
          <w:p w14:paraId="7CBFB400" w14:textId="77777777" w:rsidR="00E36C76" w:rsidRDefault="00E36C76" w:rsidP="00E36C76">
            <w:pPr>
              <w:pStyle w:val="TAN"/>
              <w:rPr>
                <w:noProof/>
              </w:rPr>
            </w:pPr>
            <w:r>
              <w:rPr>
                <w:noProof/>
              </w:rPr>
              <w:t>NOTE 3:</w:t>
            </w:r>
            <w:r>
              <w:rPr>
                <w:noProof/>
              </w:rPr>
              <w:tab/>
              <w:t>Support of this procedure is mandatory in the TrGW.</w:t>
            </w:r>
          </w:p>
          <w:p w14:paraId="616959B6" w14:textId="77777777" w:rsidR="00E36C76" w:rsidRDefault="00E36C76" w:rsidP="00E36C76">
            <w:pPr>
              <w:pStyle w:val="TAN"/>
            </w:pPr>
            <w:r>
              <w:rPr>
                <w:noProof/>
              </w:rPr>
              <w:t>NOTE 4:</w:t>
            </w:r>
            <w:r>
              <w:rPr>
                <w:noProof/>
              </w:rPr>
              <w:tab/>
              <w:t>Support of this procedure is mandatory in the TrGW if UDP transport is supported.</w:t>
            </w:r>
          </w:p>
        </w:tc>
      </w:tr>
    </w:tbl>
    <w:p w14:paraId="1A9640F7" w14:textId="77777777" w:rsidR="00D928F0" w:rsidRDefault="00D928F0" w:rsidP="00D928F0"/>
    <w:p w14:paraId="11471149" w14:textId="77777777" w:rsidR="008D0C0C" w:rsidRDefault="008D0C0C" w:rsidP="008D0C0C">
      <w:pPr>
        <w:pStyle w:val="Heading4"/>
        <w:tabs>
          <w:tab w:val="left" w:pos="1140"/>
        </w:tabs>
        <w:ind w:left="1140" w:hanging="1140"/>
      </w:pPr>
      <w:bookmarkStart w:id="133" w:name="_Toc414010863"/>
      <w:r>
        <w:t>5.17.3.2</w:t>
      </w:r>
      <w:r>
        <w:tab/>
        <w:t>TrGW Out Of Service</w:t>
      </w:r>
      <w:bookmarkEnd w:id="133"/>
    </w:p>
    <w:p w14:paraId="6E6ED0EB" w14:textId="77777777" w:rsidR="008D0C0C" w:rsidRDefault="008D0C0C" w:rsidP="008D0C0C">
      <w:r>
        <w:t xml:space="preserve">The TrGW sends a SERVICE CHANGE request command as in Table </w:t>
      </w:r>
      <w:bookmarkStart w:id="134" w:name="OLE_LINK1"/>
      <w:r>
        <w:t>5.17.3.2.</w:t>
      </w:r>
      <w:bookmarkEnd w:id="134"/>
      <w:r>
        <w:t>1.</w:t>
      </w:r>
    </w:p>
    <w:p w14:paraId="2C51B870" w14:textId="77777777" w:rsidR="008D0C0C" w:rsidRDefault="008D0C0C" w:rsidP="008D0C0C">
      <w:pPr>
        <w:pStyle w:val="TH"/>
      </w:pPr>
      <w:r>
        <w:t>Table 5.17.3.2.1: TrGW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02A6C261" w14:textId="77777777" w:rsidTr="00BE301E">
        <w:tblPrEx>
          <w:tblCellMar>
            <w:top w:w="0" w:type="dxa"/>
            <w:bottom w:w="0" w:type="dxa"/>
          </w:tblCellMar>
        </w:tblPrEx>
        <w:trPr>
          <w:jc w:val="center"/>
        </w:trPr>
        <w:tc>
          <w:tcPr>
            <w:tcW w:w="3119" w:type="dxa"/>
          </w:tcPr>
          <w:p w14:paraId="561D7E46" w14:textId="77777777" w:rsidR="008D0C0C" w:rsidRDefault="008D0C0C" w:rsidP="00BE301E">
            <w:pPr>
              <w:pStyle w:val="TAH"/>
            </w:pPr>
            <w:r>
              <w:t>Address Information</w:t>
            </w:r>
          </w:p>
        </w:tc>
        <w:tc>
          <w:tcPr>
            <w:tcW w:w="3119" w:type="dxa"/>
          </w:tcPr>
          <w:p w14:paraId="44821840" w14:textId="77777777" w:rsidR="008D0C0C" w:rsidRDefault="008D0C0C" w:rsidP="00BE301E">
            <w:pPr>
              <w:pStyle w:val="TAH"/>
            </w:pPr>
            <w:r>
              <w:t>Control information</w:t>
            </w:r>
          </w:p>
        </w:tc>
        <w:tc>
          <w:tcPr>
            <w:tcW w:w="3119" w:type="dxa"/>
          </w:tcPr>
          <w:p w14:paraId="4DE91A67" w14:textId="77777777" w:rsidR="008D0C0C" w:rsidRDefault="008D0C0C" w:rsidP="00BE301E">
            <w:pPr>
              <w:pStyle w:val="TAH"/>
            </w:pPr>
            <w:r>
              <w:t>Bearer information</w:t>
            </w:r>
          </w:p>
        </w:tc>
      </w:tr>
      <w:tr w:rsidR="008D0C0C" w14:paraId="49356ABE" w14:textId="77777777" w:rsidTr="00BE301E">
        <w:tblPrEx>
          <w:tblCellMar>
            <w:top w:w="0" w:type="dxa"/>
            <w:bottom w:w="0" w:type="dxa"/>
          </w:tblCellMar>
        </w:tblPrEx>
        <w:trPr>
          <w:jc w:val="center"/>
        </w:trPr>
        <w:tc>
          <w:tcPr>
            <w:tcW w:w="3119" w:type="dxa"/>
          </w:tcPr>
          <w:p w14:paraId="527BB85D" w14:textId="77777777" w:rsidR="008D0C0C" w:rsidRDefault="008D0C0C" w:rsidP="00BE301E">
            <w:pPr>
              <w:pStyle w:val="TAL"/>
            </w:pPr>
          </w:p>
        </w:tc>
        <w:tc>
          <w:tcPr>
            <w:tcW w:w="3119" w:type="dxa"/>
          </w:tcPr>
          <w:p w14:paraId="6F5C994F" w14:textId="77777777" w:rsidR="008D0C0C" w:rsidRPr="00A911C1" w:rsidRDefault="008D0C0C" w:rsidP="00BE301E">
            <w:pPr>
              <w:pStyle w:val="TAL"/>
            </w:pPr>
            <w:r w:rsidRPr="00A911C1">
              <w:t>Transaction ID = x</w:t>
            </w:r>
          </w:p>
          <w:p w14:paraId="4E724E28" w14:textId="77777777" w:rsidR="008D0C0C" w:rsidRPr="00A911C1" w:rsidRDefault="008D0C0C" w:rsidP="00BE301E">
            <w:pPr>
              <w:pStyle w:val="TAL"/>
            </w:pPr>
            <w:r w:rsidRPr="00A911C1">
              <w:t>Context ID= -</w:t>
            </w:r>
          </w:p>
          <w:p w14:paraId="122D2216" w14:textId="77777777" w:rsidR="008D0C0C" w:rsidRPr="00A911C1" w:rsidRDefault="008D0C0C" w:rsidP="00BE301E">
            <w:pPr>
              <w:pStyle w:val="TAL"/>
            </w:pPr>
            <w:r w:rsidRPr="00A911C1">
              <w:t>Termination ID = ROOT</w:t>
            </w:r>
          </w:p>
          <w:p w14:paraId="68815964" w14:textId="77777777" w:rsidR="008D0C0C" w:rsidRPr="00A911C1" w:rsidRDefault="008D0C0C" w:rsidP="00BE301E">
            <w:pPr>
              <w:pStyle w:val="TAL"/>
            </w:pPr>
            <w:r w:rsidRPr="00A911C1">
              <w:t>SC Method = FORCED or GRACEFUL</w:t>
            </w:r>
          </w:p>
          <w:p w14:paraId="454F4265" w14:textId="77777777" w:rsidR="008D0C0C" w:rsidRPr="00A911C1" w:rsidRDefault="008D0C0C" w:rsidP="00BE301E">
            <w:pPr>
              <w:pStyle w:val="TAL"/>
            </w:pPr>
            <w:r w:rsidRPr="00A911C1">
              <w:t>SC Reason = 905</w:t>
            </w:r>
            <w:r>
              <w:t xml:space="preserve"> Termination Taken OOS</w:t>
            </w:r>
            <w:r w:rsidRPr="00A911C1">
              <w:t xml:space="preserve"> or 908</w:t>
            </w:r>
            <w:r>
              <w:t xml:space="preserve"> MG Impending Failure</w:t>
            </w:r>
            <w:r w:rsidR="00E36C76">
              <w:t xml:space="preserve"> or 915 State Loss</w:t>
            </w:r>
          </w:p>
        </w:tc>
        <w:tc>
          <w:tcPr>
            <w:tcW w:w="3119" w:type="dxa"/>
          </w:tcPr>
          <w:p w14:paraId="0CB2FA35" w14:textId="77777777" w:rsidR="008D0C0C" w:rsidRDefault="008D0C0C" w:rsidP="00BE301E">
            <w:pPr>
              <w:pStyle w:val="TAL"/>
            </w:pPr>
          </w:p>
        </w:tc>
      </w:tr>
    </w:tbl>
    <w:p w14:paraId="214CCA4D" w14:textId="77777777" w:rsidR="008D0C0C" w:rsidRDefault="008D0C0C" w:rsidP="008D0C0C"/>
    <w:p w14:paraId="19F9A632" w14:textId="77777777" w:rsidR="008D0C0C" w:rsidRDefault="008D0C0C" w:rsidP="008D0C0C">
      <w:pPr>
        <w:rPr>
          <w:rFonts w:cs="Arial"/>
          <w:szCs w:val="24"/>
          <w:lang w:val="en-US" w:eastAsia="sv-SE"/>
        </w:rPr>
      </w:pPr>
      <w:r>
        <w:rPr>
          <w:rFonts w:cs="Arial"/>
          <w:szCs w:val="24"/>
          <w:lang w:val="en-US" w:eastAsia="sv-SE"/>
        </w:rPr>
        <w:t xml:space="preserve">The IBCF responds as in Table </w:t>
      </w:r>
      <w:r>
        <w:t>5.17.3.2.</w:t>
      </w:r>
      <w:r>
        <w:rPr>
          <w:rFonts w:cs="Arial"/>
          <w:szCs w:val="24"/>
          <w:lang w:val="en-US" w:eastAsia="sv-SE"/>
        </w:rPr>
        <w:t>2.</w:t>
      </w:r>
    </w:p>
    <w:p w14:paraId="196984D0" w14:textId="77777777" w:rsidR="008D0C0C" w:rsidRPr="00A911C1" w:rsidRDefault="008D0C0C" w:rsidP="008D0C0C">
      <w:pPr>
        <w:pStyle w:val="TH"/>
        <w:rPr>
          <w:sz w:val="18"/>
        </w:rPr>
      </w:pPr>
      <w:r>
        <w:rPr>
          <w:sz w:val="22"/>
        </w:rPr>
        <w:lastRenderedPageBreak/>
        <w:t xml:space="preserve">Table </w:t>
      </w:r>
      <w:r>
        <w:t>5.17.3.2.</w:t>
      </w:r>
      <w:r w:rsidRPr="00A911C1">
        <w:rPr>
          <w:szCs w:val="24"/>
        </w:rPr>
        <w:t>2</w:t>
      </w:r>
      <w:r w:rsidRPr="00A911C1">
        <w:rPr>
          <w:sz w:val="18"/>
        </w:rPr>
        <w:t xml:space="preserve">: </w:t>
      </w:r>
      <w:r>
        <w:t>TrGW</w:t>
      </w:r>
      <w:r w:rsidRPr="00A911C1">
        <w:t xml:space="preserve"> O</w:t>
      </w:r>
      <w:r>
        <w:t xml:space="preserve">ut </w:t>
      </w:r>
      <w:r w:rsidRPr="00A911C1">
        <w:t>O</w:t>
      </w:r>
      <w:r>
        <w:t xml:space="preserve">f </w:t>
      </w:r>
      <w:r w:rsidRPr="00A911C1">
        <w:t>S</w:t>
      </w:r>
      <w:r>
        <w:t>ervice</w:t>
      </w:r>
      <w:r w:rsidRPr="00A911C1">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A911C1" w14:paraId="41AA99B0" w14:textId="77777777" w:rsidTr="00BE301E">
        <w:tblPrEx>
          <w:tblCellMar>
            <w:top w:w="0" w:type="dxa"/>
            <w:bottom w:w="0" w:type="dxa"/>
          </w:tblCellMar>
        </w:tblPrEx>
        <w:trPr>
          <w:jc w:val="center"/>
        </w:trPr>
        <w:tc>
          <w:tcPr>
            <w:tcW w:w="3119" w:type="dxa"/>
          </w:tcPr>
          <w:p w14:paraId="0018DF55" w14:textId="77777777" w:rsidR="008D0C0C" w:rsidRPr="00A911C1" w:rsidRDefault="008D0C0C" w:rsidP="00BE301E">
            <w:pPr>
              <w:pStyle w:val="TAH"/>
            </w:pPr>
            <w:r w:rsidRPr="00A911C1">
              <w:t>Address Information</w:t>
            </w:r>
          </w:p>
        </w:tc>
        <w:tc>
          <w:tcPr>
            <w:tcW w:w="3119" w:type="dxa"/>
          </w:tcPr>
          <w:p w14:paraId="553C6318" w14:textId="77777777" w:rsidR="008D0C0C" w:rsidRPr="00A911C1" w:rsidRDefault="008D0C0C" w:rsidP="00BE301E">
            <w:pPr>
              <w:pStyle w:val="TAH"/>
            </w:pPr>
            <w:r w:rsidRPr="00A911C1">
              <w:t>Control information</w:t>
            </w:r>
          </w:p>
        </w:tc>
        <w:tc>
          <w:tcPr>
            <w:tcW w:w="3119" w:type="dxa"/>
          </w:tcPr>
          <w:p w14:paraId="08B277CD" w14:textId="77777777" w:rsidR="008D0C0C" w:rsidRPr="00A911C1" w:rsidRDefault="008D0C0C" w:rsidP="00BE301E">
            <w:pPr>
              <w:pStyle w:val="TAH"/>
            </w:pPr>
            <w:r w:rsidRPr="00A911C1">
              <w:t>Bearer information</w:t>
            </w:r>
          </w:p>
        </w:tc>
      </w:tr>
      <w:tr w:rsidR="008D0C0C" w14:paraId="724F54AD" w14:textId="77777777" w:rsidTr="00BE301E">
        <w:tblPrEx>
          <w:tblCellMar>
            <w:top w:w="0" w:type="dxa"/>
            <w:bottom w:w="0" w:type="dxa"/>
          </w:tblCellMar>
        </w:tblPrEx>
        <w:trPr>
          <w:jc w:val="center"/>
        </w:trPr>
        <w:tc>
          <w:tcPr>
            <w:tcW w:w="3119" w:type="dxa"/>
          </w:tcPr>
          <w:p w14:paraId="48D6C0D7" w14:textId="77777777" w:rsidR="008D0C0C" w:rsidRDefault="008D0C0C" w:rsidP="00BE301E">
            <w:pPr>
              <w:pStyle w:val="TAL"/>
            </w:pPr>
          </w:p>
        </w:tc>
        <w:tc>
          <w:tcPr>
            <w:tcW w:w="3119" w:type="dxa"/>
          </w:tcPr>
          <w:p w14:paraId="71B0D204" w14:textId="77777777" w:rsidR="008D0C0C" w:rsidRPr="00A911C1" w:rsidRDefault="008D0C0C" w:rsidP="00BE301E">
            <w:pPr>
              <w:pStyle w:val="TAL"/>
            </w:pPr>
            <w:r w:rsidRPr="00A911C1">
              <w:t>Transaction ID = x</w:t>
            </w:r>
          </w:p>
          <w:p w14:paraId="2775E275" w14:textId="77777777" w:rsidR="008D0C0C" w:rsidRPr="00A911C1" w:rsidRDefault="008D0C0C" w:rsidP="00BE301E">
            <w:pPr>
              <w:pStyle w:val="TAL"/>
            </w:pPr>
            <w:r w:rsidRPr="00A911C1">
              <w:t>Context ID = -</w:t>
            </w:r>
          </w:p>
          <w:p w14:paraId="707D77D8" w14:textId="77777777" w:rsidR="008D0C0C" w:rsidRPr="00A911C1" w:rsidRDefault="008D0C0C" w:rsidP="00BE301E">
            <w:pPr>
              <w:pStyle w:val="TAL"/>
            </w:pPr>
            <w:r w:rsidRPr="00A911C1">
              <w:t xml:space="preserve">Termination ID = ROOT </w:t>
            </w:r>
          </w:p>
        </w:tc>
        <w:tc>
          <w:tcPr>
            <w:tcW w:w="3119" w:type="dxa"/>
          </w:tcPr>
          <w:p w14:paraId="186B9567" w14:textId="77777777" w:rsidR="008D0C0C" w:rsidRDefault="008D0C0C" w:rsidP="00BE301E">
            <w:pPr>
              <w:pStyle w:val="TAL"/>
            </w:pPr>
          </w:p>
        </w:tc>
      </w:tr>
    </w:tbl>
    <w:p w14:paraId="68705CE4" w14:textId="77777777" w:rsidR="008D0C0C" w:rsidRDefault="008D0C0C" w:rsidP="008D0C0C"/>
    <w:p w14:paraId="39A89455" w14:textId="77777777" w:rsidR="008D0C0C" w:rsidRDefault="008D0C0C" w:rsidP="008D0C0C">
      <w:pPr>
        <w:pStyle w:val="Heading4"/>
        <w:tabs>
          <w:tab w:val="left" w:pos="1140"/>
        </w:tabs>
        <w:ind w:left="1140" w:hanging="1140"/>
      </w:pPr>
      <w:bookmarkStart w:id="135" w:name="_Toc414010864"/>
      <w:r>
        <w:t>5.17.3.3</w:t>
      </w:r>
      <w:r>
        <w:tab/>
        <w:t>TrGW Communication Up</w:t>
      </w:r>
      <w:bookmarkEnd w:id="135"/>
    </w:p>
    <w:p w14:paraId="134F643D" w14:textId="77777777" w:rsidR="008D0C0C" w:rsidRDefault="008D0C0C" w:rsidP="008D0C0C">
      <w:r>
        <w:t xml:space="preserve">The TrGW sends a SERVICE CHANGE request command as in Table 5.17.3.3.1 to the IBCF address to which the control </w:t>
      </w:r>
      <w:r w:rsidDel="00EE5AA1">
        <w:t>link</w:t>
      </w:r>
      <w:r>
        <w:t xml:space="preserve"> association was previously established.</w:t>
      </w:r>
    </w:p>
    <w:p w14:paraId="67C52617" w14:textId="77777777" w:rsidR="008D0C0C" w:rsidRDefault="008D0C0C" w:rsidP="008D0C0C">
      <w:pPr>
        <w:pStyle w:val="TH"/>
      </w:pPr>
      <w:r>
        <w:t>Table 5.17.3.3.1: TrGW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503D4277" w14:textId="77777777" w:rsidTr="00BE301E">
        <w:tblPrEx>
          <w:tblCellMar>
            <w:top w:w="0" w:type="dxa"/>
            <w:bottom w:w="0" w:type="dxa"/>
          </w:tblCellMar>
        </w:tblPrEx>
        <w:trPr>
          <w:jc w:val="center"/>
        </w:trPr>
        <w:tc>
          <w:tcPr>
            <w:tcW w:w="3119" w:type="dxa"/>
          </w:tcPr>
          <w:p w14:paraId="11532776" w14:textId="77777777" w:rsidR="008D0C0C" w:rsidRDefault="008D0C0C" w:rsidP="00BE301E">
            <w:pPr>
              <w:pStyle w:val="TAH"/>
            </w:pPr>
            <w:r>
              <w:t>Address Information</w:t>
            </w:r>
          </w:p>
        </w:tc>
        <w:tc>
          <w:tcPr>
            <w:tcW w:w="3119" w:type="dxa"/>
          </w:tcPr>
          <w:p w14:paraId="3E1D8AF2" w14:textId="77777777" w:rsidR="008D0C0C" w:rsidRDefault="008D0C0C" w:rsidP="00BE301E">
            <w:pPr>
              <w:pStyle w:val="TAH"/>
            </w:pPr>
            <w:r>
              <w:t>Control information</w:t>
            </w:r>
          </w:p>
        </w:tc>
        <w:tc>
          <w:tcPr>
            <w:tcW w:w="3119" w:type="dxa"/>
          </w:tcPr>
          <w:p w14:paraId="0E683EC8" w14:textId="77777777" w:rsidR="008D0C0C" w:rsidRDefault="008D0C0C" w:rsidP="00BE301E">
            <w:pPr>
              <w:pStyle w:val="TAH"/>
            </w:pPr>
            <w:r>
              <w:t>Bearer information</w:t>
            </w:r>
          </w:p>
        </w:tc>
      </w:tr>
      <w:tr w:rsidR="008D0C0C" w14:paraId="5098F46F" w14:textId="77777777" w:rsidTr="00BE301E">
        <w:tblPrEx>
          <w:tblCellMar>
            <w:top w:w="0" w:type="dxa"/>
            <w:bottom w:w="0" w:type="dxa"/>
          </w:tblCellMar>
        </w:tblPrEx>
        <w:trPr>
          <w:jc w:val="center"/>
        </w:trPr>
        <w:tc>
          <w:tcPr>
            <w:tcW w:w="3119" w:type="dxa"/>
          </w:tcPr>
          <w:p w14:paraId="592BB7D4" w14:textId="77777777" w:rsidR="008D0C0C" w:rsidRDefault="008D0C0C" w:rsidP="00BE301E">
            <w:pPr>
              <w:pStyle w:val="TAL"/>
            </w:pPr>
          </w:p>
        </w:tc>
        <w:tc>
          <w:tcPr>
            <w:tcW w:w="3119" w:type="dxa"/>
          </w:tcPr>
          <w:p w14:paraId="7D382FBB" w14:textId="77777777" w:rsidR="008D0C0C" w:rsidRPr="00AE006A" w:rsidRDefault="008D0C0C" w:rsidP="00BE301E">
            <w:pPr>
              <w:pStyle w:val="TAL"/>
            </w:pPr>
            <w:r w:rsidRPr="00AE006A">
              <w:t>Transaction ID = x</w:t>
            </w:r>
          </w:p>
          <w:p w14:paraId="6F8C1277" w14:textId="77777777" w:rsidR="008D0C0C" w:rsidRPr="00AE006A" w:rsidRDefault="008D0C0C" w:rsidP="00BE301E">
            <w:pPr>
              <w:pStyle w:val="TAL"/>
            </w:pPr>
            <w:r w:rsidRPr="00AE006A">
              <w:t>Context ID= -</w:t>
            </w:r>
          </w:p>
          <w:p w14:paraId="6BAD510B" w14:textId="77777777" w:rsidR="008D0C0C" w:rsidRPr="00AE006A" w:rsidRDefault="008D0C0C" w:rsidP="00BE301E">
            <w:pPr>
              <w:pStyle w:val="TAL"/>
            </w:pPr>
            <w:r w:rsidRPr="00AE006A">
              <w:t>Termination ID = ROOT</w:t>
            </w:r>
          </w:p>
          <w:p w14:paraId="730B0FE6" w14:textId="77777777" w:rsidR="008D0C0C" w:rsidRPr="00AE006A" w:rsidRDefault="008D0C0C" w:rsidP="00BE301E">
            <w:pPr>
              <w:pStyle w:val="TAL"/>
            </w:pPr>
            <w:r w:rsidRPr="00AE006A">
              <w:t>SC Method = DISCONNECTED</w:t>
            </w:r>
          </w:p>
          <w:p w14:paraId="0A6DE2F8" w14:textId="77777777" w:rsidR="008D0C0C" w:rsidRPr="00AE006A" w:rsidRDefault="008D0C0C" w:rsidP="00BE301E">
            <w:pPr>
              <w:pStyle w:val="TAL"/>
            </w:pPr>
            <w:r w:rsidRPr="00AE006A">
              <w:t xml:space="preserve">SC Reason = 900 </w:t>
            </w:r>
            <w:r>
              <w:t>, Service Restored</w:t>
            </w:r>
          </w:p>
        </w:tc>
        <w:tc>
          <w:tcPr>
            <w:tcW w:w="3119" w:type="dxa"/>
          </w:tcPr>
          <w:p w14:paraId="34A8F3AD" w14:textId="77777777" w:rsidR="008D0C0C" w:rsidRDefault="008D0C0C" w:rsidP="00BE301E">
            <w:pPr>
              <w:pStyle w:val="TAL"/>
            </w:pPr>
          </w:p>
        </w:tc>
      </w:tr>
    </w:tbl>
    <w:p w14:paraId="16E63632" w14:textId="77777777" w:rsidR="008D0C0C" w:rsidRDefault="008D0C0C" w:rsidP="008D0C0C"/>
    <w:p w14:paraId="18B9D6E9" w14:textId="77777777" w:rsidR="008D0C0C" w:rsidRDefault="008D0C0C" w:rsidP="008D0C0C">
      <w:pPr>
        <w:rPr>
          <w:lang w:val="en-US" w:eastAsia="sv-SE"/>
        </w:rPr>
      </w:pPr>
      <w:r>
        <w:rPr>
          <w:lang w:val="en-US" w:eastAsia="sv-SE"/>
        </w:rPr>
        <w:t xml:space="preserve">The IBCF may respond as in table </w:t>
      </w:r>
      <w:r>
        <w:t>5.17.3.3.</w:t>
      </w:r>
      <w:r>
        <w:rPr>
          <w:lang w:val="en-US" w:eastAsia="sv-SE"/>
        </w:rPr>
        <w:t xml:space="preserve">2. If a response is received, the control </w:t>
      </w:r>
      <w:r w:rsidDel="00EE5AA1">
        <w:rPr>
          <w:lang w:val="en-US" w:eastAsia="sv-SE"/>
        </w:rPr>
        <w:t>link</w:t>
      </w:r>
      <w:r>
        <w:rPr>
          <w:lang w:val="en-US" w:eastAsia="sv-SE"/>
        </w:rPr>
        <w:t xml:space="preserve"> association is re-established and the inactivity timer would be restarted. </w:t>
      </w:r>
    </w:p>
    <w:p w14:paraId="2C766BB5" w14:textId="77777777" w:rsidR="008D0C0C" w:rsidRPr="00BC21FF" w:rsidRDefault="008D0C0C" w:rsidP="008D0C0C">
      <w:pPr>
        <w:pStyle w:val="TH"/>
      </w:pPr>
      <w:r w:rsidRPr="00BC21FF">
        <w:t xml:space="preserve">Table 5.17.3.3.2: </w:t>
      </w:r>
      <w:r>
        <w:t>TrGW Communication Up</w:t>
      </w:r>
      <w:r w:rsidRPr="00BC21FF">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6A14F9C1" w14:textId="77777777" w:rsidTr="00BE301E">
        <w:tblPrEx>
          <w:tblCellMar>
            <w:top w:w="0" w:type="dxa"/>
            <w:bottom w:w="0" w:type="dxa"/>
          </w:tblCellMar>
        </w:tblPrEx>
        <w:trPr>
          <w:jc w:val="center"/>
        </w:trPr>
        <w:tc>
          <w:tcPr>
            <w:tcW w:w="3119" w:type="dxa"/>
          </w:tcPr>
          <w:p w14:paraId="560EC808" w14:textId="77777777" w:rsidR="008D0C0C" w:rsidRDefault="008D0C0C" w:rsidP="00BE301E">
            <w:pPr>
              <w:pStyle w:val="TAH"/>
            </w:pPr>
            <w:r>
              <w:t>Address Information</w:t>
            </w:r>
          </w:p>
        </w:tc>
        <w:tc>
          <w:tcPr>
            <w:tcW w:w="3119" w:type="dxa"/>
          </w:tcPr>
          <w:p w14:paraId="101CCD7A" w14:textId="77777777" w:rsidR="008D0C0C" w:rsidRDefault="008D0C0C" w:rsidP="00BE301E">
            <w:pPr>
              <w:pStyle w:val="TAH"/>
            </w:pPr>
            <w:r>
              <w:t>Control information</w:t>
            </w:r>
          </w:p>
        </w:tc>
        <w:tc>
          <w:tcPr>
            <w:tcW w:w="3119" w:type="dxa"/>
          </w:tcPr>
          <w:p w14:paraId="3C036A62" w14:textId="77777777" w:rsidR="008D0C0C" w:rsidRDefault="008D0C0C" w:rsidP="00BE301E">
            <w:pPr>
              <w:pStyle w:val="TAH"/>
            </w:pPr>
            <w:r>
              <w:t>Bearer information</w:t>
            </w:r>
          </w:p>
        </w:tc>
      </w:tr>
      <w:tr w:rsidR="008D0C0C" w14:paraId="1A937635" w14:textId="77777777" w:rsidTr="00BE301E">
        <w:tblPrEx>
          <w:tblCellMar>
            <w:top w:w="0" w:type="dxa"/>
            <w:bottom w:w="0" w:type="dxa"/>
          </w:tblCellMar>
        </w:tblPrEx>
        <w:trPr>
          <w:jc w:val="center"/>
        </w:trPr>
        <w:tc>
          <w:tcPr>
            <w:tcW w:w="3119" w:type="dxa"/>
          </w:tcPr>
          <w:p w14:paraId="41BE5E3E" w14:textId="77777777" w:rsidR="008D0C0C" w:rsidRDefault="008D0C0C" w:rsidP="00BE301E">
            <w:pPr>
              <w:pStyle w:val="TAL"/>
            </w:pPr>
          </w:p>
        </w:tc>
        <w:tc>
          <w:tcPr>
            <w:tcW w:w="3119" w:type="dxa"/>
          </w:tcPr>
          <w:p w14:paraId="3F325766" w14:textId="77777777" w:rsidR="008D0C0C" w:rsidRPr="00AE006A" w:rsidRDefault="008D0C0C" w:rsidP="00BE301E">
            <w:pPr>
              <w:pStyle w:val="TAL"/>
            </w:pPr>
            <w:r w:rsidRPr="00AE006A">
              <w:t>Transaction ID = x</w:t>
            </w:r>
          </w:p>
          <w:p w14:paraId="094FCCF5" w14:textId="77777777" w:rsidR="008D0C0C" w:rsidRPr="00AE006A" w:rsidRDefault="008D0C0C" w:rsidP="00BE301E">
            <w:pPr>
              <w:pStyle w:val="TAL"/>
            </w:pPr>
            <w:r w:rsidRPr="00AE006A">
              <w:t>Context ID = -</w:t>
            </w:r>
          </w:p>
          <w:p w14:paraId="557691DE" w14:textId="77777777" w:rsidR="008D0C0C" w:rsidRDefault="008D0C0C" w:rsidP="00BE301E">
            <w:pPr>
              <w:pStyle w:val="TAL"/>
            </w:pPr>
            <w:r w:rsidRPr="00AE006A">
              <w:t xml:space="preserve">Termination ID = ROOT </w:t>
            </w:r>
          </w:p>
          <w:p w14:paraId="40C6DAB3" w14:textId="77777777" w:rsidR="008D0C0C" w:rsidRDefault="008D0C0C" w:rsidP="00BE301E">
            <w:pPr>
              <w:pStyle w:val="TAL"/>
            </w:pPr>
            <w:r>
              <w:t>If required to register to new IBCF:</w:t>
            </w:r>
          </w:p>
          <w:p w14:paraId="27C0D1D5" w14:textId="77777777" w:rsidR="008D0C0C" w:rsidRPr="00AE006A" w:rsidRDefault="008D0C0C" w:rsidP="00BE301E">
            <w:pPr>
              <w:pStyle w:val="TAL"/>
            </w:pPr>
            <w:r>
              <w:t xml:space="preserve">   Alternate MGC Id</w:t>
            </w:r>
          </w:p>
        </w:tc>
        <w:tc>
          <w:tcPr>
            <w:tcW w:w="3119" w:type="dxa"/>
          </w:tcPr>
          <w:p w14:paraId="2B3E92D3" w14:textId="77777777" w:rsidR="008D0C0C" w:rsidRDefault="008D0C0C" w:rsidP="00BE301E">
            <w:pPr>
              <w:pStyle w:val="TAL"/>
            </w:pPr>
          </w:p>
        </w:tc>
      </w:tr>
    </w:tbl>
    <w:p w14:paraId="262A82A8" w14:textId="77777777" w:rsidR="008D0C0C" w:rsidRDefault="008D0C0C" w:rsidP="008D0C0C"/>
    <w:p w14:paraId="47E331BC" w14:textId="77777777" w:rsidR="008D0C0C" w:rsidRDefault="008D0C0C" w:rsidP="008D0C0C">
      <w:pPr>
        <w:pStyle w:val="Heading4"/>
        <w:tabs>
          <w:tab w:val="left" w:pos="1425"/>
        </w:tabs>
        <w:ind w:left="1425" w:hanging="1425"/>
      </w:pPr>
      <w:bookmarkStart w:id="136" w:name="_Toc414010865"/>
      <w:r>
        <w:t>5.17.3.4</w:t>
      </w:r>
      <w:r>
        <w:tab/>
        <w:t>TrGW Restoration</w:t>
      </w:r>
      <w:bookmarkEnd w:id="136"/>
    </w:p>
    <w:p w14:paraId="71F7D6CE" w14:textId="77777777" w:rsidR="008D0C0C" w:rsidRDefault="008D0C0C" w:rsidP="008D0C0C">
      <w:r>
        <w:t>When the TrGW has recovered, the TrGW sends a SERVICE CHANGE as in Table 5.17.3.4.1,</w:t>
      </w:r>
    </w:p>
    <w:p w14:paraId="4BF8910D" w14:textId="77777777" w:rsidR="008D0C0C" w:rsidRDefault="008D0C0C" w:rsidP="008D0C0C">
      <w:pPr>
        <w:pStyle w:val="TH"/>
      </w:pPr>
      <w:r>
        <w:t xml:space="preserve">Table 5.17.3.4.1: TrGW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22813F1A" w14:textId="77777777" w:rsidTr="00BE301E">
        <w:tblPrEx>
          <w:tblCellMar>
            <w:top w:w="0" w:type="dxa"/>
            <w:bottom w:w="0" w:type="dxa"/>
          </w:tblCellMar>
        </w:tblPrEx>
        <w:trPr>
          <w:jc w:val="center"/>
        </w:trPr>
        <w:tc>
          <w:tcPr>
            <w:tcW w:w="3119" w:type="dxa"/>
          </w:tcPr>
          <w:p w14:paraId="19E16F13" w14:textId="77777777" w:rsidR="008D0C0C" w:rsidRDefault="008D0C0C" w:rsidP="00BE301E">
            <w:pPr>
              <w:pStyle w:val="TAH"/>
            </w:pPr>
            <w:r>
              <w:t>Address Information</w:t>
            </w:r>
          </w:p>
        </w:tc>
        <w:tc>
          <w:tcPr>
            <w:tcW w:w="3119" w:type="dxa"/>
          </w:tcPr>
          <w:p w14:paraId="786EED16" w14:textId="77777777" w:rsidR="008D0C0C" w:rsidRDefault="008D0C0C" w:rsidP="00BE301E">
            <w:pPr>
              <w:pStyle w:val="TAH"/>
            </w:pPr>
            <w:r>
              <w:t>Control information</w:t>
            </w:r>
          </w:p>
        </w:tc>
        <w:tc>
          <w:tcPr>
            <w:tcW w:w="3119" w:type="dxa"/>
          </w:tcPr>
          <w:p w14:paraId="528A663E" w14:textId="77777777" w:rsidR="008D0C0C" w:rsidRDefault="008D0C0C" w:rsidP="00BE301E">
            <w:pPr>
              <w:pStyle w:val="TAH"/>
            </w:pPr>
            <w:r>
              <w:t>Bearer information</w:t>
            </w:r>
          </w:p>
        </w:tc>
      </w:tr>
      <w:tr w:rsidR="008D0C0C" w14:paraId="0C267A8E" w14:textId="77777777" w:rsidTr="00BE301E">
        <w:tblPrEx>
          <w:tblCellMar>
            <w:top w:w="0" w:type="dxa"/>
            <w:bottom w:w="0" w:type="dxa"/>
          </w:tblCellMar>
        </w:tblPrEx>
        <w:trPr>
          <w:jc w:val="center"/>
        </w:trPr>
        <w:tc>
          <w:tcPr>
            <w:tcW w:w="3119" w:type="dxa"/>
          </w:tcPr>
          <w:p w14:paraId="535E9579" w14:textId="77777777" w:rsidR="008D0C0C" w:rsidRDefault="008D0C0C" w:rsidP="00BE301E">
            <w:pPr>
              <w:pStyle w:val="TAL"/>
            </w:pPr>
          </w:p>
        </w:tc>
        <w:tc>
          <w:tcPr>
            <w:tcW w:w="3119" w:type="dxa"/>
          </w:tcPr>
          <w:p w14:paraId="6E99124E" w14:textId="77777777" w:rsidR="008D0C0C" w:rsidRPr="006E2C10" w:rsidRDefault="008D0C0C" w:rsidP="00BE301E">
            <w:pPr>
              <w:pStyle w:val="TAL"/>
              <w:ind w:left="284" w:hanging="284"/>
            </w:pPr>
            <w:r w:rsidRPr="006E2C10">
              <w:t>Transaction ID = x</w:t>
            </w:r>
          </w:p>
          <w:p w14:paraId="016021E4" w14:textId="77777777" w:rsidR="008D0C0C" w:rsidRPr="006E2C10" w:rsidRDefault="008D0C0C" w:rsidP="00BE301E">
            <w:pPr>
              <w:pStyle w:val="TAL"/>
              <w:ind w:left="284" w:hanging="284"/>
            </w:pPr>
            <w:r w:rsidRPr="006E2C10">
              <w:t>Context ID= -</w:t>
            </w:r>
          </w:p>
          <w:p w14:paraId="6000DC80" w14:textId="77777777" w:rsidR="008D0C0C" w:rsidRPr="006E2C10" w:rsidRDefault="008D0C0C" w:rsidP="00BE301E">
            <w:pPr>
              <w:pStyle w:val="TAL"/>
              <w:ind w:left="284" w:hanging="284"/>
            </w:pPr>
            <w:r w:rsidRPr="006E2C10">
              <w:t>Termination ID = ROOT</w:t>
            </w:r>
          </w:p>
          <w:p w14:paraId="1C180EF1" w14:textId="77777777" w:rsidR="008D0C0C" w:rsidRDefault="008D0C0C" w:rsidP="00BE301E">
            <w:pPr>
              <w:pStyle w:val="TAL"/>
              <w:ind w:left="284" w:hanging="284"/>
            </w:pPr>
            <w:r>
              <w:t>SC Method = RESTART</w:t>
            </w:r>
          </w:p>
          <w:p w14:paraId="6201FCD4" w14:textId="77777777" w:rsidR="008D0C0C" w:rsidRDefault="008D0C0C" w:rsidP="00BE301E">
            <w:pPr>
              <w:pStyle w:val="TAL"/>
              <w:ind w:left="284" w:hanging="284"/>
            </w:pPr>
            <w:r>
              <w:t>SC Reason = 900, Service Restored</w:t>
            </w:r>
          </w:p>
        </w:tc>
        <w:tc>
          <w:tcPr>
            <w:tcW w:w="3119" w:type="dxa"/>
          </w:tcPr>
          <w:p w14:paraId="014D4396" w14:textId="77777777" w:rsidR="008D0C0C" w:rsidRDefault="008D0C0C" w:rsidP="00BE301E">
            <w:pPr>
              <w:pStyle w:val="TAL"/>
            </w:pPr>
          </w:p>
        </w:tc>
      </w:tr>
    </w:tbl>
    <w:p w14:paraId="3B3861BE" w14:textId="77777777" w:rsidR="008D0C0C" w:rsidRDefault="008D0C0C" w:rsidP="008D0C0C">
      <w:pPr>
        <w:ind w:left="1620"/>
        <w:rPr>
          <w:b/>
          <w:bCs/>
        </w:rPr>
      </w:pPr>
    </w:p>
    <w:p w14:paraId="7D0A984A" w14:textId="77777777" w:rsidR="008D0C0C" w:rsidRDefault="008D0C0C" w:rsidP="008D0C0C">
      <w:pPr>
        <w:rPr>
          <w:lang w:val="en-US" w:eastAsia="sv-SE"/>
        </w:rPr>
      </w:pPr>
      <w:r>
        <w:rPr>
          <w:lang w:val="en-US" w:eastAsia="sv-SE"/>
        </w:rPr>
        <w:t xml:space="preserve">The IBCF responds as in Table </w:t>
      </w:r>
      <w:r>
        <w:t>5.17.3.4.</w:t>
      </w:r>
      <w:r>
        <w:rPr>
          <w:lang w:val="en-US" w:eastAsia="sv-SE"/>
        </w:rPr>
        <w:t>2.</w:t>
      </w:r>
    </w:p>
    <w:p w14:paraId="1A81445F" w14:textId="77777777" w:rsidR="008D0C0C" w:rsidRPr="00776BBA" w:rsidRDefault="008D0C0C" w:rsidP="008D0C0C">
      <w:pPr>
        <w:pStyle w:val="TH"/>
      </w:pPr>
      <w:r w:rsidRPr="00776BBA">
        <w:t>Table 5.17.3.</w:t>
      </w:r>
      <w:r>
        <w:t>4</w:t>
      </w:r>
      <w:r w:rsidRPr="00776BBA">
        <w:t xml:space="preserve">.2: </w:t>
      </w:r>
      <w:r>
        <w:t>TrGW</w:t>
      </w:r>
      <w:r w:rsidRPr="00776BBA">
        <w:t xml:space="preserve">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14A52BB6" w14:textId="77777777" w:rsidTr="00BE301E">
        <w:tblPrEx>
          <w:tblCellMar>
            <w:top w:w="0" w:type="dxa"/>
            <w:bottom w:w="0" w:type="dxa"/>
          </w:tblCellMar>
        </w:tblPrEx>
        <w:trPr>
          <w:jc w:val="center"/>
        </w:trPr>
        <w:tc>
          <w:tcPr>
            <w:tcW w:w="3119" w:type="dxa"/>
          </w:tcPr>
          <w:p w14:paraId="6C28C328" w14:textId="77777777" w:rsidR="008D0C0C" w:rsidRDefault="008D0C0C" w:rsidP="00BE301E">
            <w:pPr>
              <w:pStyle w:val="TAH"/>
            </w:pPr>
            <w:r>
              <w:t>Address Information</w:t>
            </w:r>
          </w:p>
        </w:tc>
        <w:tc>
          <w:tcPr>
            <w:tcW w:w="3119" w:type="dxa"/>
          </w:tcPr>
          <w:p w14:paraId="72D3BCC8" w14:textId="77777777" w:rsidR="008D0C0C" w:rsidRDefault="008D0C0C" w:rsidP="00BE301E">
            <w:pPr>
              <w:pStyle w:val="TAH"/>
            </w:pPr>
            <w:r>
              <w:t>Control information</w:t>
            </w:r>
          </w:p>
        </w:tc>
        <w:tc>
          <w:tcPr>
            <w:tcW w:w="3119" w:type="dxa"/>
          </w:tcPr>
          <w:p w14:paraId="3FFE2A2F" w14:textId="77777777" w:rsidR="008D0C0C" w:rsidRDefault="008D0C0C" w:rsidP="00BE301E">
            <w:pPr>
              <w:pStyle w:val="TAH"/>
            </w:pPr>
            <w:r>
              <w:t>Bearer information</w:t>
            </w:r>
          </w:p>
        </w:tc>
      </w:tr>
      <w:tr w:rsidR="008D0C0C" w14:paraId="375120A6" w14:textId="77777777" w:rsidTr="00BE301E">
        <w:tblPrEx>
          <w:tblCellMar>
            <w:top w:w="0" w:type="dxa"/>
            <w:bottom w:w="0" w:type="dxa"/>
          </w:tblCellMar>
        </w:tblPrEx>
        <w:trPr>
          <w:jc w:val="center"/>
        </w:trPr>
        <w:tc>
          <w:tcPr>
            <w:tcW w:w="3119" w:type="dxa"/>
          </w:tcPr>
          <w:p w14:paraId="1F8AA868" w14:textId="77777777" w:rsidR="008D0C0C" w:rsidRDefault="008D0C0C" w:rsidP="00BE301E">
            <w:pPr>
              <w:pStyle w:val="TAL"/>
            </w:pPr>
          </w:p>
        </w:tc>
        <w:tc>
          <w:tcPr>
            <w:tcW w:w="3119" w:type="dxa"/>
          </w:tcPr>
          <w:p w14:paraId="256B559B" w14:textId="77777777" w:rsidR="008D0C0C" w:rsidRPr="00131CB6" w:rsidRDefault="008D0C0C" w:rsidP="00BE301E">
            <w:pPr>
              <w:pStyle w:val="TAL"/>
            </w:pPr>
            <w:r w:rsidRPr="00131CB6">
              <w:t>Transaction ID = x</w:t>
            </w:r>
          </w:p>
          <w:p w14:paraId="21BFDB26" w14:textId="77777777" w:rsidR="008D0C0C" w:rsidRPr="00131CB6" w:rsidRDefault="008D0C0C" w:rsidP="00BE301E">
            <w:pPr>
              <w:pStyle w:val="TAL"/>
            </w:pPr>
            <w:r w:rsidRPr="00131CB6">
              <w:t>Context ID = -</w:t>
            </w:r>
          </w:p>
          <w:p w14:paraId="5847115A" w14:textId="77777777" w:rsidR="008D0C0C" w:rsidRDefault="008D0C0C" w:rsidP="00BE301E">
            <w:pPr>
              <w:pStyle w:val="TAL"/>
            </w:pPr>
            <w:r w:rsidRPr="00131CB6">
              <w:t xml:space="preserve">Termination ID = ROOT </w:t>
            </w:r>
          </w:p>
          <w:p w14:paraId="39718DA6" w14:textId="77777777" w:rsidR="008D0C0C" w:rsidRDefault="008D0C0C" w:rsidP="00BE301E">
            <w:pPr>
              <w:pStyle w:val="TAL"/>
            </w:pPr>
            <w:r>
              <w:t>If required to register to new IBCF :</w:t>
            </w:r>
          </w:p>
          <w:p w14:paraId="5453FEFB" w14:textId="77777777" w:rsidR="008D0C0C" w:rsidRPr="00131CB6" w:rsidRDefault="008D0C0C" w:rsidP="00BE301E">
            <w:pPr>
              <w:pStyle w:val="TAL"/>
            </w:pPr>
            <w:r>
              <w:t xml:space="preserve">   Alternate MGC Id</w:t>
            </w:r>
          </w:p>
        </w:tc>
        <w:tc>
          <w:tcPr>
            <w:tcW w:w="3119" w:type="dxa"/>
          </w:tcPr>
          <w:p w14:paraId="3569CFAE" w14:textId="77777777" w:rsidR="008D0C0C" w:rsidRDefault="008D0C0C" w:rsidP="00BE301E">
            <w:pPr>
              <w:pStyle w:val="TAL"/>
            </w:pPr>
          </w:p>
        </w:tc>
      </w:tr>
    </w:tbl>
    <w:p w14:paraId="3E5E635C" w14:textId="77777777" w:rsidR="008D0C0C" w:rsidRPr="00296EE1" w:rsidRDefault="008D0C0C" w:rsidP="008D0C0C"/>
    <w:p w14:paraId="46169F35" w14:textId="77777777" w:rsidR="008D0C0C" w:rsidRDefault="008D0C0C" w:rsidP="008D0C0C">
      <w:pPr>
        <w:pStyle w:val="Heading4"/>
        <w:tabs>
          <w:tab w:val="left" w:pos="1140"/>
        </w:tabs>
        <w:ind w:left="1140" w:hanging="1140"/>
      </w:pPr>
      <w:bookmarkStart w:id="137" w:name="_Toc414010866"/>
      <w:r>
        <w:lastRenderedPageBreak/>
        <w:t>5.17.3.5</w:t>
      </w:r>
      <w:r>
        <w:tab/>
        <w:t>TrGW Register</w:t>
      </w:r>
      <w:bookmarkEnd w:id="137"/>
    </w:p>
    <w:p w14:paraId="6CE68579" w14:textId="77777777" w:rsidR="008D0C0C" w:rsidRDefault="008D0C0C" w:rsidP="008D0C0C">
      <w:r>
        <w:t>The TrGW sends a SERVICE CHANGE request command as in Table 5.17.3.5.1.</w:t>
      </w:r>
    </w:p>
    <w:p w14:paraId="629B6F43" w14:textId="77777777" w:rsidR="008D0C0C" w:rsidRDefault="008D0C0C" w:rsidP="008D0C0C">
      <w:pPr>
        <w:pStyle w:val="TH"/>
      </w:pPr>
      <w:r>
        <w:t>Table 5.17.3.5.1: TrGW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28D370D3" w14:textId="77777777" w:rsidTr="00BE301E">
        <w:tblPrEx>
          <w:tblCellMar>
            <w:top w:w="0" w:type="dxa"/>
            <w:bottom w:w="0" w:type="dxa"/>
          </w:tblCellMar>
        </w:tblPrEx>
        <w:trPr>
          <w:jc w:val="center"/>
        </w:trPr>
        <w:tc>
          <w:tcPr>
            <w:tcW w:w="3119" w:type="dxa"/>
          </w:tcPr>
          <w:p w14:paraId="0008445F" w14:textId="77777777" w:rsidR="008D0C0C" w:rsidRDefault="008D0C0C" w:rsidP="00BE301E">
            <w:pPr>
              <w:pStyle w:val="TAH"/>
            </w:pPr>
            <w:r>
              <w:t>Address Information</w:t>
            </w:r>
          </w:p>
        </w:tc>
        <w:tc>
          <w:tcPr>
            <w:tcW w:w="3119" w:type="dxa"/>
          </w:tcPr>
          <w:p w14:paraId="58339A9F" w14:textId="77777777" w:rsidR="008D0C0C" w:rsidRDefault="008D0C0C" w:rsidP="00BE301E">
            <w:pPr>
              <w:pStyle w:val="TAH"/>
            </w:pPr>
            <w:r>
              <w:t>Control information</w:t>
            </w:r>
          </w:p>
        </w:tc>
        <w:tc>
          <w:tcPr>
            <w:tcW w:w="3119" w:type="dxa"/>
          </w:tcPr>
          <w:p w14:paraId="4EBFA2C0" w14:textId="77777777" w:rsidR="008D0C0C" w:rsidRDefault="008D0C0C" w:rsidP="00BE301E">
            <w:pPr>
              <w:pStyle w:val="TAH"/>
            </w:pPr>
            <w:r>
              <w:t>Bearer information</w:t>
            </w:r>
          </w:p>
        </w:tc>
      </w:tr>
      <w:tr w:rsidR="008D0C0C" w:rsidRPr="00472B9D" w14:paraId="0FFAD121" w14:textId="77777777" w:rsidTr="00BE301E">
        <w:tblPrEx>
          <w:tblCellMar>
            <w:top w:w="0" w:type="dxa"/>
            <w:bottom w:w="0" w:type="dxa"/>
          </w:tblCellMar>
        </w:tblPrEx>
        <w:trPr>
          <w:jc w:val="center"/>
        </w:trPr>
        <w:tc>
          <w:tcPr>
            <w:tcW w:w="3119" w:type="dxa"/>
          </w:tcPr>
          <w:p w14:paraId="529C16A8" w14:textId="77777777" w:rsidR="008D0C0C" w:rsidRDefault="008D0C0C" w:rsidP="00BE301E">
            <w:pPr>
              <w:pStyle w:val="TAL"/>
            </w:pPr>
          </w:p>
        </w:tc>
        <w:tc>
          <w:tcPr>
            <w:tcW w:w="3119" w:type="dxa"/>
          </w:tcPr>
          <w:p w14:paraId="491E1A39" w14:textId="77777777" w:rsidR="008D0C0C" w:rsidRPr="00AA178F" w:rsidRDefault="008D0C0C" w:rsidP="00BE301E">
            <w:pPr>
              <w:pStyle w:val="TAL"/>
            </w:pPr>
            <w:r w:rsidRPr="00AA178F">
              <w:t>Transaction ID = x</w:t>
            </w:r>
          </w:p>
          <w:p w14:paraId="22E0EBD4" w14:textId="77777777" w:rsidR="008D0C0C" w:rsidRPr="00AA178F" w:rsidRDefault="008D0C0C" w:rsidP="00BE301E">
            <w:pPr>
              <w:pStyle w:val="TAL"/>
            </w:pPr>
            <w:r w:rsidRPr="00AA178F">
              <w:t>Context ID= -</w:t>
            </w:r>
          </w:p>
          <w:p w14:paraId="29C3E5CE" w14:textId="77777777" w:rsidR="008D0C0C" w:rsidRPr="00AA178F" w:rsidRDefault="008D0C0C" w:rsidP="00BE301E">
            <w:pPr>
              <w:pStyle w:val="TAL"/>
            </w:pPr>
            <w:r w:rsidRPr="00AA178F">
              <w:t>Termination ID = ROOT</w:t>
            </w:r>
          </w:p>
          <w:p w14:paraId="5B53D5BE" w14:textId="77777777" w:rsidR="008D0C0C" w:rsidRPr="00AA178F" w:rsidRDefault="008D0C0C" w:rsidP="00BE301E">
            <w:pPr>
              <w:pStyle w:val="TAL"/>
            </w:pPr>
            <w:r w:rsidRPr="00AA178F">
              <w:t>SC Method = RESTART</w:t>
            </w:r>
          </w:p>
          <w:p w14:paraId="3A3BC5EC" w14:textId="77777777" w:rsidR="008D0C0C" w:rsidRPr="00AA178F" w:rsidRDefault="008D0C0C" w:rsidP="00BE301E">
            <w:pPr>
              <w:pStyle w:val="TAL"/>
            </w:pPr>
            <w:r w:rsidRPr="00AA178F">
              <w:t>SC Reason =</w:t>
            </w:r>
            <w:r>
              <w:t>901, Cold Boot</w:t>
            </w:r>
            <w:r w:rsidRPr="00AA178F">
              <w:t xml:space="preserve">  or 902</w:t>
            </w:r>
            <w:r>
              <w:t>, Warm Boot</w:t>
            </w:r>
          </w:p>
          <w:p w14:paraId="2224B7CB" w14:textId="77777777" w:rsidR="008D0C0C" w:rsidRPr="00C20D03" w:rsidRDefault="008D0C0C" w:rsidP="00BE301E">
            <w:pPr>
              <w:pStyle w:val="TAL"/>
              <w:rPr>
                <w:lang w:val="it-IT"/>
              </w:rPr>
            </w:pPr>
            <w:r w:rsidRPr="00C20D03">
              <w:rPr>
                <w:lang w:val="it-IT"/>
              </w:rPr>
              <w:t>H248 Profile Identity</w:t>
            </w:r>
          </w:p>
          <w:p w14:paraId="75AB9E0A" w14:textId="77777777" w:rsidR="008D0C0C" w:rsidRPr="00472B9D" w:rsidRDefault="008D0C0C" w:rsidP="00BE301E">
            <w:pPr>
              <w:pStyle w:val="TAL"/>
              <w:rPr>
                <w:lang w:val="it-IT"/>
              </w:rPr>
            </w:pPr>
            <w:r w:rsidRPr="00472B9D">
              <w:rPr>
                <w:lang w:val="it-IT"/>
              </w:rPr>
              <w:t xml:space="preserve">H248 Protocol Version  </w:t>
            </w:r>
          </w:p>
        </w:tc>
        <w:tc>
          <w:tcPr>
            <w:tcW w:w="3119" w:type="dxa"/>
          </w:tcPr>
          <w:p w14:paraId="53DAE7C8" w14:textId="77777777" w:rsidR="008D0C0C" w:rsidRPr="00472B9D" w:rsidRDefault="008D0C0C" w:rsidP="00BE301E">
            <w:pPr>
              <w:pStyle w:val="TAL"/>
              <w:rPr>
                <w:lang w:val="it-IT"/>
              </w:rPr>
            </w:pPr>
          </w:p>
        </w:tc>
      </w:tr>
    </w:tbl>
    <w:p w14:paraId="2435A0ED" w14:textId="77777777" w:rsidR="008D0C0C" w:rsidRPr="00472B9D" w:rsidRDefault="008D0C0C" w:rsidP="008D0C0C">
      <w:pPr>
        <w:rPr>
          <w:lang w:val="it-IT"/>
        </w:rPr>
      </w:pPr>
    </w:p>
    <w:p w14:paraId="386B77F1" w14:textId="77777777" w:rsidR="008D0C0C" w:rsidRDefault="008D0C0C" w:rsidP="008D0C0C">
      <w:pPr>
        <w:rPr>
          <w:lang w:val="en-US" w:eastAsia="sv-SE"/>
        </w:rPr>
      </w:pPr>
      <w:r>
        <w:rPr>
          <w:lang w:val="en-US" w:eastAsia="sv-SE"/>
        </w:rPr>
        <w:t xml:space="preserve">The IBCF responds as in Table </w:t>
      </w:r>
      <w:r>
        <w:t>5.17.3.5.</w:t>
      </w:r>
      <w:r>
        <w:rPr>
          <w:lang w:val="en-US" w:eastAsia="sv-SE"/>
        </w:rPr>
        <w:t>2.</w:t>
      </w:r>
    </w:p>
    <w:p w14:paraId="0DE53C35" w14:textId="77777777" w:rsidR="008D0C0C" w:rsidRDefault="008D0C0C" w:rsidP="008D0C0C">
      <w:pPr>
        <w:pStyle w:val="TH"/>
        <w:rPr>
          <w:i/>
          <w:iCs/>
        </w:rPr>
      </w:pPr>
      <w:r>
        <w:t>Table 5.17.3.5.</w:t>
      </w:r>
      <w:r>
        <w:rPr>
          <w:szCs w:val="24"/>
          <w:lang w:val="en-US" w:eastAsia="sv-SE"/>
        </w:rPr>
        <w:t>2</w:t>
      </w:r>
      <w:r>
        <w:t>: TrGW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7286E3C0" w14:textId="77777777" w:rsidTr="00BE301E">
        <w:tblPrEx>
          <w:tblCellMar>
            <w:top w:w="0" w:type="dxa"/>
            <w:bottom w:w="0" w:type="dxa"/>
          </w:tblCellMar>
        </w:tblPrEx>
        <w:trPr>
          <w:jc w:val="center"/>
        </w:trPr>
        <w:tc>
          <w:tcPr>
            <w:tcW w:w="3119" w:type="dxa"/>
          </w:tcPr>
          <w:p w14:paraId="2E43870F" w14:textId="77777777" w:rsidR="008D0C0C" w:rsidRDefault="008D0C0C" w:rsidP="00BE301E">
            <w:pPr>
              <w:pStyle w:val="TAH"/>
            </w:pPr>
            <w:r>
              <w:t>Address Information</w:t>
            </w:r>
          </w:p>
        </w:tc>
        <w:tc>
          <w:tcPr>
            <w:tcW w:w="3119" w:type="dxa"/>
          </w:tcPr>
          <w:p w14:paraId="6FA12110" w14:textId="77777777" w:rsidR="008D0C0C" w:rsidRDefault="008D0C0C" w:rsidP="00BE301E">
            <w:pPr>
              <w:pStyle w:val="TAH"/>
            </w:pPr>
            <w:r>
              <w:t>Control information</w:t>
            </w:r>
          </w:p>
        </w:tc>
        <w:tc>
          <w:tcPr>
            <w:tcW w:w="3119" w:type="dxa"/>
          </w:tcPr>
          <w:p w14:paraId="137E621E" w14:textId="77777777" w:rsidR="008D0C0C" w:rsidRDefault="008D0C0C" w:rsidP="00BE301E">
            <w:pPr>
              <w:pStyle w:val="TAH"/>
            </w:pPr>
            <w:r>
              <w:t>Bearer information</w:t>
            </w:r>
          </w:p>
        </w:tc>
      </w:tr>
      <w:tr w:rsidR="008D0C0C" w14:paraId="5509DC50" w14:textId="77777777" w:rsidTr="00BE301E">
        <w:tblPrEx>
          <w:tblCellMar>
            <w:top w:w="0" w:type="dxa"/>
            <w:bottom w:w="0" w:type="dxa"/>
          </w:tblCellMar>
        </w:tblPrEx>
        <w:trPr>
          <w:jc w:val="center"/>
        </w:trPr>
        <w:tc>
          <w:tcPr>
            <w:tcW w:w="3119" w:type="dxa"/>
          </w:tcPr>
          <w:p w14:paraId="3BDC2833" w14:textId="77777777" w:rsidR="008D0C0C" w:rsidRDefault="008D0C0C" w:rsidP="00BE301E">
            <w:pPr>
              <w:pStyle w:val="TAL"/>
            </w:pPr>
          </w:p>
        </w:tc>
        <w:tc>
          <w:tcPr>
            <w:tcW w:w="3119" w:type="dxa"/>
          </w:tcPr>
          <w:p w14:paraId="07FEF24A" w14:textId="77777777" w:rsidR="008D0C0C" w:rsidRPr="00AA178F" w:rsidRDefault="008D0C0C" w:rsidP="00BE301E">
            <w:pPr>
              <w:pStyle w:val="TAL"/>
            </w:pPr>
            <w:r w:rsidRPr="00AA178F">
              <w:t>Transaction ID = x</w:t>
            </w:r>
          </w:p>
          <w:p w14:paraId="5AA1B87A" w14:textId="77777777" w:rsidR="008D0C0C" w:rsidRPr="00AA178F" w:rsidRDefault="008D0C0C" w:rsidP="00BE301E">
            <w:pPr>
              <w:pStyle w:val="TAL"/>
            </w:pPr>
            <w:r w:rsidRPr="00AA178F">
              <w:t>Context ID = -</w:t>
            </w:r>
          </w:p>
          <w:p w14:paraId="092F17FC" w14:textId="77777777" w:rsidR="008D0C0C" w:rsidRDefault="008D0C0C" w:rsidP="00BE301E">
            <w:pPr>
              <w:pStyle w:val="TAL"/>
            </w:pPr>
            <w:r w:rsidRPr="00AA178F">
              <w:t>Termination ID = ROOT</w:t>
            </w:r>
          </w:p>
          <w:p w14:paraId="6EB7D518" w14:textId="77777777" w:rsidR="008D0C0C" w:rsidRPr="00AA178F" w:rsidRDefault="00E36C76" w:rsidP="00BE301E">
            <w:pPr>
              <w:pStyle w:val="TAL"/>
            </w:pPr>
            <w:r>
              <w:t xml:space="preserve">If applicable (NOTE):    </w:t>
            </w:r>
            <w:r w:rsidR="008D0C0C" w:rsidRPr="00AA178F">
              <w:t xml:space="preserve">H248 Protocol Version  </w:t>
            </w:r>
          </w:p>
          <w:p w14:paraId="1D76DC8D" w14:textId="77777777" w:rsidR="008D0C0C" w:rsidRPr="00AA178F" w:rsidRDefault="008D0C0C" w:rsidP="00BE301E">
            <w:pPr>
              <w:pStyle w:val="TAL"/>
            </w:pPr>
            <w:r w:rsidRPr="00AA178F">
              <w:t>If applicable:-</w:t>
            </w:r>
          </w:p>
          <w:p w14:paraId="73F7D72D" w14:textId="77777777" w:rsidR="008D0C0C" w:rsidRDefault="008D0C0C" w:rsidP="00BE301E">
            <w:pPr>
              <w:pStyle w:val="TAL"/>
            </w:pPr>
            <w:r w:rsidRPr="00AA178F">
              <w:t xml:space="preserve">   H248 Profile Identity </w:t>
            </w:r>
          </w:p>
          <w:p w14:paraId="0606BDE8" w14:textId="77777777" w:rsidR="008D0C0C" w:rsidRDefault="008D0C0C" w:rsidP="00BE301E">
            <w:pPr>
              <w:pStyle w:val="TAL"/>
            </w:pPr>
            <w:r>
              <w:t>If required to register to new IBCF :</w:t>
            </w:r>
          </w:p>
          <w:p w14:paraId="4BB017C4" w14:textId="77777777" w:rsidR="008D0C0C" w:rsidRPr="00AA178F" w:rsidRDefault="008D0C0C" w:rsidP="00BE301E">
            <w:pPr>
              <w:pStyle w:val="TAL"/>
            </w:pPr>
            <w:r>
              <w:t xml:space="preserve">   Alternate MGC Id</w:t>
            </w:r>
          </w:p>
        </w:tc>
        <w:tc>
          <w:tcPr>
            <w:tcW w:w="3119" w:type="dxa"/>
          </w:tcPr>
          <w:p w14:paraId="3D8C93AB" w14:textId="77777777" w:rsidR="008D0C0C" w:rsidRDefault="008D0C0C" w:rsidP="00BE301E">
            <w:pPr>
              <w:pStyle w:val="TAL"/>
            </w:pPr>
          </w:p>
        </w:tc>
      </w:tr>
      <w:tr w:rsidR="00E36C76" w14:paraId="562826CD" w14:textId="77777777" w:rsidTr="00E62E91">
        <w:tblPrEx>
          <w:tblCellMar>
            <w:top w:w="0" w:type="dxa"/>
            <w:bottom w:w="0" w:type="dxa"/>
          </w:tblCellMar>
        </w:tblPrEx>
        <w:trPr>
          <w:jc w:val="center"/>
        </w:trPr>
        <w:tc>
          <w:tcPr>
            <w:tcW w:w="9357" w:type="dxa"/>
            <w:gridSpan w:val="3"/>
          </w:tcPr>
          <w:p w14:paraId="7655D70E" w14:textId="77777777" w:rsidR="00E36C76" w:rsidRDefault="00E36C76" w:rsidP="00E36C76">
            <w:pPr>
              <w:pStyle w:val="TAN"/>
            </w:pPr>
            <w:r>
              <w:rPr>
                <w:noProof/>
              </w:rPr>
              <w:t>NOTE:</w:t>
            </w:r>
            <w:r>
              <w:rPr>
                <w:noProof/>
              </w:rPr>
              <w:tab/>
              <w:t xml:space="preserve">The IBCF shall include the H.248 </w:t>
            </w:r>
            <w:r w:rsidR="00AD7D55">
              <w:rPr>
                <w:noProof/>
              </w:rPr>
              <w:t>P</w:t>
            </w:r>
            <w:r w:rsidR="00EE591C">
              <w:rPr>
                <w:noProof/>
              </w:rPr>
              <w:t>rotocol</w:t>
            </w:r>
            <w:r>
              <w:rPr>
                <w:noProof/>
              </w:rPr>
              <w:t xml:space="preserve"> Version if the protocol version it supports or offers is lower than that proposed by the TrGW. The IBCF may include the H.248 </w:t>
            </w:r>
            <w:r w:rsidR="00AD7D55">
              <w:rPr>
                <w:noProof/>
              </w:rPr>
              <w:t>Protocol</w:t>
            </w:r>
            <w:r>
              <w:rPr>
                <w:noProof/>
              </w:rPr>
              <w:t xml:space="preserve"> Version if the protocol version it supports or offers is the protocol version proposed by the TrGW.</w:t>
            </w:r>
          </w:p>
        </w:tc>
      </w:tr>
    </w:tbl>
    <w:p w14:paraId="5D6563E8" w14:textId="77777777" w:rsidR="008D0C0C" w:rsidRDefault="008D0C0C" w:rsidP="008D0C0C"/>
    <w:p w14:paraId="15B6A888" w14:textId="77777777" w:rsidR="008D0C0C" w:rsidRDefault="008D0C0C" w:rsidP="008D0C0C">
      <w:pPr>
        <w:pStyle w:val="Heading4"/>
        <w:tabs>
          <w:tab w:val="left" w:pos="1140"/>
        </w:tabs>
        <w:ind w:left="1140" w:hanging="1140"/>
      </w:pPr>
      <w:bookmarkStart w:id="138" w:name="_Toc414010867"/>
      <w:r>
        <w:t>5.17.3.6</w:t>
      </w:r>
      <w:r>
        <w:tab/>
        <w:t>TrGW Re-Register</w:t>
      </w:r>
      <w:bookmarkEnd w:id="138"/>
    </w:p>
    <w:p w14:paraId="1B6C1671" w14:textId="77777777" w:rsidR="008D0C0C" w:rsidRDefault="008D0C0C" w:rsidP="008D0C0C">
      <w:r>
        <w:t>The TrGW sends a SERVICE CHANGE request command as in Table 5.17.3.6.1.</w:t>
      </w:r>
    </w:p>
    <w:p w14:paraId="1CA5A6E6" w14:textId="77777777" w:rsidR="008D0C0C" w:rsidRDefault="008D0C0C" w:rsidP="008D0C0C">
      <w:pPr>
        <w:pStyle w:val="TH"/>
      </w:pPr>
      <w:r>
        <w:t xml:space="preserve">Table 5.17.3.6.1: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56EA3047" w14:textId="77777777" w:rsidTr="00BE301E">
        <w:tblPrEx>
          <w:tblCellMar>
            <w:top w:w="0" w:type="dxa"/>
            <w:bottom w:w="0" w:type="dxa"/>
          </w:tblCellMar>
        </w:tblPrEx>
        <w:trPr>
          <w:jc w:val="center"/>
        </w:trPr>
        <w:tc>
          <w:tcPr>
            <w:tcW w:w="3119" w:type="dxa"/>
          </w:tcPr>
          <w:p w14:paraId="1A0081BA" w14:textId="77777777" w:rsidR="008D0C0C" w:rsidRDefault="008D0C0C" w:rsidP="00BE301E">
            <w:pPr>
              <w:pStyle w:val="TAH"/>
            </w:pPr>
            <w:r>
              <w:t>Address Information</w:t>
            </w:r>
          </w:p>
        </w:tc>
        <w:tc>
          <w:tcPr>
            <w:tcW w:w="3119" w:type="dxa"/>
          </w:tcPr>
          <w:p w14:paraId="207D6A94" w14:textId="77777777" w:rsidR="008D0C0C" w:rsidRDefault="008D0C0C" w:rsidP="00BE301E">
            <w:pPr>
              <w:pStyle w:val="TAH"/>
            </w:pPr>
            <w:r>
              <w:t>Control information</w:t>
            </w:r>
          </w:p>
        </w:tc>
        <w:tc>
          <w:tcPr>
            <w:tcW w:w="3119" w:type="dxa"/>
          </w:tcPr>
          <w:p w14:paraId="066E777A" w14:textId="77777777" w:rsidR="008D0C0C" w:rsidRDefault="008D0C0C" w:rsidP="00BE301E">
            <w:pPr>
              <w:pStyle w:val="TAH"/>
            </w:pPr>
            <w:r>
              <w:t>Bearer information</w:t>
            </w:r>
          </w:p>
        </w:tc>
      </w:tr>
      <w:tr w:rsidR="008D0C0C" w:rsidRPr="00472B9D" w14:paraId="7C245A30" w14:textId="77777777" w:rsidTr="00BE301E">
        <w:tblPrEx>
          <w:tblCellMar>
            <w:top w:w="0" w:type="dxa"/>
            <w:bottom w:w="0" w:type="dxa"/>
          </w:tblCellMar>
        </w:tblPrEx>
        <w:trPr>
          <w:jc w:val="center"/>
        </w:trPr>
        <w:tc>
          <w:tcPr>
            <w:tcW w:w="3119" w:type="dxa"/>
          </w:tcPr>
          <w:p w14:paraId="714AED08" w14:textId="77777777" w:rsidR="008D0C0C" w:rsidRDefault="008D0C0C" w:rsidP="00BE301E">
            <w:pPr>
              <w:pStyle w:val="TAL"/>
            </w:pPr>
          </w:p>
        </w:tc>
        <w:tc>
          <w:tcPr>
            <w:tcW w:w="3119" w:type="dxa"/>
          </w:tcPr>
          <w:p w14:paraId="6274328E" w14:textId="77777777" w:rsidR="008D0C0C" w:rsidRPr="00672F9E" w:rsidRDefault="008D0C0C" w:rsidP="00BE301E">
            <w:pPr>
              <w:pStyle w:val="TAL"/>
            </w:pPr>
            <w:r w:rsidRPr="00672F9E">
              <w:t>Transaction ID = x</w:t>
            </w:r>
          </w:p>
          <w:p w14:paraId="1EC46C19" w14:textId="77777777" w:rsidR="008D0C0C" w:rsidRPr="00672F9E" w:rsidRDefault="008D0C0C" w:rsidP="00BE301E">
            <w:pPr>
              <w:pStyle w:val="TAL"/>
            </w:pPr>
            <w:r w:rsidRPr="00672F9E">
              <w:t>Context ID= -</w:t>
            </w:r>
          </w:p>
          <w:p w14:paraId="7073ADE1" w14:textId="77777777" w:rsidR="008D0C0C" w:rsidRPr="00672F9E" w:rsidRDefault="008D0C0C" w:rsidP="00BE301E">
            <w:pPr>
              <w:pStyle w:val="TAL"/>
            </w:pPr>
            <w:r w:rsidRPr="00672F9E">
              <w:t>Termination ID = ROOT</w:t>
            </w:r>
          </w:p>
          <w:p w14:paraId="20E296CA" w14:textId="77777777" w:rsidR="008D0C0C" w:rsidRPr="00672F9E" w:rsidRDefault="008D0C0C" w:rsidP="00BE301E">
            <w:pPr>
              <w:pStyle w:val="TAL"/>
            </w:pPr>
            <w:r w:rsidRPr="00672F9E">
              <w:t xml:space="preserve">SC Method = </w:t>
            </w:r>
            <w:r>
              <w:t xml:space="preserve">Handoff </w:t>
            </w:r>
          </w:p>
          <w:p w14:paraId="2FBF7536" w14:textId="77777777" w:rsidR="008D0C0C" w:rsidRPr="00672F9E" w:rsidRDefault="008D0C0C" w:rsidP="00BE301E">
            <w:pPr>
              <w:pStyle w:val="TAL"/>
            </w:pPr>
            <w:r w:rsidRPr="00672F9E">
              <w:t xml:space="preserve">SC Reason = </w:t>
            </w:r>
            <w:r>
              <w:t>903, MGC Directed Change</w:t>
            </w:r>
          </w:p>
          <w:p w14:paraId="5F006A70" w14:textId="77777777" w:rsidR="008D0C0C" w:rsidRPr="00386862" w:rsidRDefault="008D0C0C" w:rsidP="00BE301E">
            <w:pPr>
              <w:pStyle w:val="TAL"/>
            </w:pPr>
            <w:r w:rsidRPr="00386862">
              <w:t>H248 Profile Identity</w:t>
            </w:r>
          </w:p>
          <w:p w14:paraId="2E003204" w14:textId="77777777" w:rsidR="008D0C0C" w:rsidRPr="00472B9D" w:rsidRDefault="008D0C0C" w:rsidP="00BE301E">
            <w:pPr>
              <w:pStyle w:val="TAL"/>
              <w:rPr>
                <w:lang w:val="it-IT"/>
              </w:rPr>
            </w:pPr>
            <w:r w:rsidRPr="00472B9D">
              <w:rPr>
                <w:lang w:val="it-IT"/>
              </w:rPr>
              <w:t xml:space="preserve">H248 Protocol Version  </w:t>
            </w:r>
          </w:p>
        </w:tc>
        <w:tc>
          <w:tcPr>
            <w:tcW w:w="3119" w:type="dxa"/>
          </w:tcPr>
          <w:p w14:paraId="588B896F" w14:textId="77777777" w:rsidR="008D0C0C" w:rsidRPr="00472B9D" w:rsidRDefault="008D0C0C" w:rsidP="00BE301E">
            <w:pPr>
              <w:pStyle w:val="TAL"/>
              <w:rPr>
                <w:lang w:val="it-IT"/>
              </w:rPr>
            </w:pPr>
          </w:p>
        </w:tc>
      </w:tr>
    </w:tbl>
    <w:p w14:paraId="19A4CEBD" w14:textId="77777777" w:rsidR="008D0C0C" w:rsidRPr="00472B9D" w:rsidRDefault="008D0C0C" w:rsidP="008D0C0C">
      <w:pPr>
        <w:ind w:left="1620"/>
        <w:rPr>
          <w:b/>
          <w:bCs/>
          <w:lang w:val="it-IT"/>
        </w:rPr>
      </w:pPr>
    </w:p>
    <w:p w14:paraId="629BE055" w14:textId="77777777" w:rsidR="008D0C0C" w:rsidRDefault="008D0C0C" w:rsidP="008D0C0C">
      <w:pPr>
        <w:rPr>
          <w:lang w:val="en-US" w:eastAsia="sv-SE"/>
        </w:rPr>
      </w:pPr>
      <w:r>
        <w:rPr>
          <w:lang w:val="en-US" w:eastAsia="sv-SE"/>
        </w:rPr>
        <w:t xml:space="preserve">The IBCF responds as in Table </w:t>
      </w:r>
      <w:r>
        <w:t>5.17.3.6.</w:t>
      </w:r>
      <w:r>
        <w:rPr>
          <w:lang w:val="en-US" w:eastAsia="sv-SE"/>
        </w:rPr>
        <w:t>2.</w:t>
      </w:r>
    </w:p>
    <w:p w14:paraId="10F9F526" w14:textId="77777777" w:rsidR="008D0C0C" w:rsidRDefault="008D0C0C" w:rsidP="008D0C0C">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val="en-US" w:eastAsia="sv-SE"/>
        </w:rPr>
      </w:pPr>
    </w:p>
    <w:p w14:paraId="603E653B" w14:textId="77777777" w:rsidR="008D0C0C" w:rsidRDefault="008D0C0C" w:rsidP="008D0C0C">
      <w:pPr>
        <w:pStyle w:val="TH"/>
        <w:rPr>
          <w:i/>
          <w:iCs/>
        </w:rPr>
      </w:pPr>
      <w:r>
        <w:lastRenderedPageBreak/>
        <w:t>Table 5.17.3.6.</w:t>
      </w:r>
      <w:r>
        <w:rPr>
          <w:szCs w:val="24"/>
          <w:lang w:val="en-US" w:eastAsia="sv-SE"/>
        </w:rPr>
        <w:t>2</w:t>
      </w:r>
      <w:r>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1EA10051" w14:textId="77777777" w:rsidTr="00BE301E">
        <w:tblPrEx>
          <w:tblCellMar>
            <w:top w:w="0" w:type="dxa"/>
            <w:bottom w:w="0" w:type="dxa"/>
          </w:tblCellMar>
        </w:tblPrEx>
        <w:trPr>
          <w:jc w:val="center"/>
        </w:trPr>
        <w:tc>
          <w:tcPr>
            <w:tcW w:w="3119" w:type="dxa"/>
          </w:tcPr>
          <w:p w14:paraId="54BE6BA3" w14:textId="77777777" w:rsidR="008D0C0C" w:rsidRDefault="008D0C0C" w:rsidP="00BE301E">
            <w:pPr>
              <w:pStyle w:val="TAH"/>
            </w:pPr>
            <w:r>
              <w:t>Address Information</w:t>
            </w:r>
          </w:p>
        </w:tc>
        <w:tc>
          <w:tcPr>
            <w:tcW w:w="3119" w:type="dxa"/>
          </w:tcPr>
          <w:p w14:paraId="283438F0" w14:textId="77777777" w:rsidR="008D0C0C" w:rsidRDefault="008D0C0C" w:rsidP="00BE301E">
            <w:pPr>
              <w:pStyle w:val="TAH"/>
            </w:pPr>
            <w:r>
              <w:t>Control information</w:t>
            </w:r>
          </w:p>
        </w:tc>
        <w:tc>
          <w:tcPr>
            <w:tcW w:w="3119" w:type="dxa"/>
          </w:tcPr>
          <w:p w14:paraId="7679182A" w14:textId="77777777" w:rsidR="008D0C0C" w:rsidRDefault="008D0C0C" w:rsidP="00BE301E">
            <w:pPr>
              <w:pStyle w:val="TAH"/>
            </w:pPr>
            <w:r>
              <w:t>Bearer information</w:t>
            </w:r>
          </w:p>
        </w:tc>
      </w:tr>
      <w:tr w:rsidR="008D0C0C" w14:paraId="6710A215" w14:textId="77777777" w:rsidTr="00BE301E">
        <w:tblPrEx>
          <w:tblCellMar>
            <w:top w:w="0" w:type="dxa"/>
            <w:bottom w:w="0" w:type="dxa"/>
          </w:tblCellMar>
        </w:tblPrEx>
        <w:trPr>
          <w:jc w:val="center"/>
        </w:trPr>
        <w:tc>
          <w:tcPr>
            <w:tcW w:w="3119" w:type="dxa"/>
          </w:tcPr>
          <w:p w14:paraId="2195DD0C" w14:textId="77777777" w:rsidR="008D0C0C" w:rsidRPr="00297575" w:rsidRDefault="008D0C0C" w:rsidP="00BE301E">
            <w:pPr>
              <w:pStyle w:val="TAL"/>
            </w:pPr>
          </w:p>
        </w:tc>
        <w:tc>
          <w:tcPr>
            <w:tcW w:w="3119" w:type="dxa"/>
          </w:tcPr>
          <w:p w14:paraId="0D4DE2FD" w14:textId="77777777" w:rsidR="008D0C0C" w:rsidRPr="00AF0B92" w:rsidRDefault="008D0C0C" w:rsidP="00BE301E">
            <w:pPr>
              <w:pStyle w:val="TAL"/>
            </w:pPr>
            <w:r w:rsidRPr="00AF0B92">
              <w:t>Transaction ID = x</w:t>
            </w:r>
          </w:p>
          <w:p w14:paraId="0009BE49" w14:textId="77777777" w:rsidR="008D0C0C" w:rsidRPr="00AF0B92" w:rsidRDefault="008D0C0C" w:rsidP="00BE301E">
            <w:pPr>
              <w:pStyle w:val="TAL"/>
            </w:pPr>
            <w:r w:rsidRPr="00AF0B92">
              <w:t>Context ID = -</w:t>
            </w:r>
          </w:p>
          <w:p w14:paraId="10D596BE" w14:textId="77777777" w:rsidR="008D0C0C" w:rsidRDefault="008D0C0C" w:rsidP="00BE301E">
            <w:pPr>
              <w:pStyle w:val="TAL"/>
            </w:pPr>
            <w:r w:rsidRPr="00AF0B92">
              <w:t>Termination ID = ROOT</w:t>
            </w:r>
          </w:p>
          <w:p w14:paraId="6D04AE8B" w14:textId="77777777" w:rsidR="00E36C76" w:rsidRPr="00AF0B92" w:rsidRDefault="00E36C76" w:rsidP="00BE301E">
            <w:pPr>
              <w:pStyle w:val="TAL"/>
            </w:pPr>
            <w:r>
              <w:t>If applicable (NOTE</w:t>
            </w:r>
            <w:r w:rsidR="00684ADF">
              <w:rPr>
                <w:rFonts w:hint="eastAsia"/>
                <w:lang w:eastAsia="zh-CN"/>
              </w:rPr>
              <w:t xml:space="preserve"> 1</w:t>
            </w:r>
            <w:r>
              <w:t>):</w:t>
            </w:r>
          </w:p>
          <w:p w14:paraId="67A908D8" w14:textId="77777777" w:rsidR="008D0C0C" w:rsidRPr="00AF0B92" w:rsidRDefault="00E36C76" w:rsidP="00BE301E">
            <w:pPr>
              <w:pStyle w:val="TAL"/>
            </w:pPr>
            <w:r>
              <w:t xml:space="preserve">    </w:t>
            </w:r>
            <w:r w:rsidR="008D0C0C" w:rsidRPr="00AF0B92">
              <w:t xml:space="preserve">H248 Protocol Version  </w:t>
            </w:r>
          </w:p>
          <w:p w14:paraId="5AC521F4" w14:textId="77777777" w:rsidR="008D0C0C" w:rsidRPr="00AF0B92" w:rsidRDefault="008D0C0C" w:rsidP="00BE301E">
            <w:pPr>
              <w:pStyle w:val="TAL"/>
            </w:pPr>
            <w:r w:rsidRPr="00AF0B92">
              <w:t>If applicable:-</w:t>
            </w:r>
          </w:p>
          <w:p w14:paraId="57B48586" w14:textId="77777777" w:rsidR="00684ADF" w:rsidRDefault="008D0C0C" w:rsidP="00684ADF">
            <w:pPr>
              <w:pStyle w:val="TAL"/>
              <w:rPr>
                <w:rFonts w:hint="eastAsia"/>
              </w:rPr>
            </w:pPr>
            <w:r w:rsidRPr="00AF0B92">
              <w:t xml:space="preserve">   H248 Profile Identity </w:t>
            </w:r>
          </w:p>
          <w:p w14:paraId="4373577F" w14:textId="77777777" w:rsidR="00684ADF" w:rsidRDefault="00684ADF" w:rsidP="00684ADF">
            <w:pPr>
              <w:pStyle w:val="TAL"/>
            </w:pPr>
            <w:r>
              <w:t>If required to register to a new I</w:t>
            </w:r>
            <w:r>
              <w:rPr>
                <w:rFonts w:hint="eastAsia"/>
              </w:rPr>
              <w:t>BCF</w:t>
            </w:r>
            <w:r>
              <w:t>:</w:t>
            </w:r>
          </w:p>
          <w:p w14:paraId="3AF0799B" w14:textId="77777777" w:rsidR="008D0C0C" w:rsidRPr="00AF0B92" w:rsidRDefault="00684ADF" w:rsidP="00684ADF">
            <w:pPr>
              <w:pStyle w:val="TAL"/>
            </w:pPr>
            <w:r>
              <w:t xml:space="preserve">   Alternate MGC Id</w:t>
            </w:r>
          </w:p>
        </w:tc>
        <w:tc>
          <w:tcPr>
            <w:tcW w:w="3119" w:type="dxa"/>
          </w:tcPr>
          <w:p w14:paraId="3675FA50" w14:textId="77777777" w:rsidR="008D0C0C" w:rsidRDefault="008D0C0C" w:rsidP="00BE301E">
            <w:pPr>
              <w:pStyle w:val="TAL"/>
            </w:pPr>
          </w:p>
        </w:tc>
      </w:tr>
      <w:tr w:rsidR="00E36C76" w14:paraId="3BB97DA9" w14:textId="77777777" w:rsidTr="00E62E91">
        <w:tblPrEx>
          <w:tblCellMar>
            <w:top w:w="0" w:type="dxa"/>
            <w:bottom w:w="0" w:type="dxa"/>
          </w:tblCellMar>
        </w:tblPrEx>
        <w:trPr>
          <w:jc w:val="center"/>
        </w:trPr>
        <w:tc>
          <w:tcPr>
            <w:tcW w:w="9357" w:type="dxa"/>
            <w:gridSpan w:val="3"/>
          </w:tcPr>
          <w:p w14:paraId="0426E35D" w14:textId="77777777" w:rsidR="00E36C76" w:rsidRDefault="00E36C76" w:rsidP="00E36C76">
            <w:pPr>
              <w:pStyle w:val="TAN"/>
              <w:rPr>
                <w:noProof/>
              </w:rPr>
            </w:pPr>
            <w:r>
              <w:rPr>
                <w:noProof/>
              </w:rPr>
              <w:t>NOTE</w:t>
            </w:r>
            <w:r w:rsidR="00684ADF">
              <w:rPr>
                <w:noProof/>
              </w:rPr>
              <w:t xml:space="preserve"> 1</w:t>
            </w:r>
            <w:r>
              <w:rPr>
                <w:noProof/>
              </w:rPr>
              <w:t>:</w:t>
            </w:r>
            <w:r>
              <w:rPr>
                <w:noProof/>
              </w:rPr>
              <w:tab/>
              <w:t>The IBCF shall include the H.248 Pro</w:t>
            </w:r>
            <w:r w:rsidR="00AD7D55">
              <w:rPr>
                <w:noProof/>
              </w:rPr>
              <w:t>tocol</w:t>
            </w:r>
            <w:r>
              <w:rPr>
                <w:noProof/>
              </w:rPr>
              <w:t xml:space="preserve"> Version if the protocol version it supports or offers is lower than that proposed by the TrGW. The IBCF may include the H.248 Pro</w:t>
            </w:r>
            <w:r w:rsidR="00AD7D55">
              <w:rPr>
                <w:noProof/>
              </w:rPr>
              <w:t>tocol</w:t>
            </w:r>
            <w:r>
              <w:rPr>
                <w:noProof/>
              </w:rPr>
              <w:t xml:space="preserve"> Version if the protocol version it supports or offers is the protocol version proposed by the TrGW.</w:t>
            </w:r>
          </w:p>
          <w:p w14:paraId="62ED1131" w14:textId="77777777" w:rsidR="00684ADF" w:rsidRDefault="00684ADF" w:rsidP="00E36C76">
            <w:pPr>
              <w:pStyle w:val="TAN"/>
            </w:pPr>
            <w:r w:rsidRPr="002D2583">
              <w:rPr>
                <w:noProof/>
              </w:rPr>
              <w:t>NOTE</w:t>
            </w:r>
            <w:r>
              <w:rPr>
                <w:rFonts w:hint="eastAsia"/>
                <w:noProof/>
              </w:rPr>
              <w:t xml:space="preserve"> 2</w:t>
            </w:r>
            <w:r w:rsidRPr="002D2583">
              <w:rPr>
                <w:noProof/>
              </w:rPr>
              <w:t>:</w:t>
            </w:r>
            <w:r w:rsidRPr="002D2583">
              <w:rPr>
                <w:noProof/>
              </w:rPr>
              <w:tab/>
              <w:t>T</w:t>
            </w:r>
            <w:r w:rsidRPr="005E5E2D">
              <w:rPr>
                <w:noProof/>
              </w:rPr>
              <w:t xml:space="preserve">he ServiceChangeMGCId parameter may be returned in the </w:t>
            </w:r>
            <w:r w:rsidRPr="005E5E2D">
              <w:rPr>
                <w:rFonts w:hint="eastAsia"/>
                <w:noProof/>
              </w:rPr>
              <w:t>Tr</w:t>
            </w:r>
            <w:r w:rsidRPr="005E5E2D">
              <w:rPr>
                <w:noProof/>
              </w:rPr>
              <w:t xml:space="preserve">GW Re-register response. If present in the response, the </w:t>
            </w:r>
            <w:r w:rsidRPr="005E5E2D">
              <w:rPr>
                <w:rFonts w:hint="eastAsia"/>
                <w:noProof/>
              </w:rPr>
              <w:t>Tr</w:t>
            </w:r>
            <w:r w:rsidRPr="005E5E2D">
              <w:rPr>
                <w:noProof/>
              </w:rPr>
              <w:t xml:space="preserve">GW shall not consider itself registered and should preferably attempt to re-register with the </w:t>
            </w:r>
            <w:r w:rsidRPr="005E5E2D">
              <w:rPr>
                <w:rFonts w:hint="eastAsia"/>
                <w:noProof/>
              </w:rPr>
              <w:t>IBCF</w:t>
            </w:r>
            <w:r w:rsidRPr="005E5E2D">
              <w:rPr>
                <w:noProof/>
              </w:rPr>
              <w:t xml:space="preserve"> specified in the ServiceChangeMgcID before any further alternate </w:t>
            </w:r>
            <w:r w:rsidRPr="005E5E2D">
              <w:rPr>
                <w:rFonts w:hint="eastAsia"/>
                <w:noProof/>
              </w:rPr>
              <w:t>IBCF</w:t>
            </w:r>
            <w:r w:rsidRPr="005E5E2D">
              <w:rPr>
                <w:noProof/>
              </w:rPr>
              <w:t>s.</w:t>
            </w:r>
          </w:p>
        </w:tc>
      </w:tr>
    </w:tbl>
    <w:p w14:paraId="561695B5" w14:textId="77777777" w:rsidR="00D928F0" w:rsidRDefault="00D928F0" w:rsidP="00D928F0"/>
    <w:p w14:paraId="3B7A2E60" w14:textId="77777777" w:rsidR="008D0C0C" w:rsidRDefault="008D0C0C" w:rsidP="008D0C0C"/>
    <w:p w14:paraId="5951E8BF" w14:textId="77777777" w:rsidR="008D0C0C" w:rsidRDefault="008D0C0C" w:rsidP="008D0C0C">
      <w:pPr>
        <w:pStyle w:val="Heading4"/>
        <w:tabs>
          <w:tab w:val="left" w:pos="1140"/>
        </w:tabs>
        <w:ind w:left="1140" w:hanging="1140"/>
      </w:pPr>
      <w:bookmarkStart w:id="139" w:name="_Toc414010868"/>
      <w:r>
        <w:t>5.17.3.7</w:t>
      </w:r>
      <w:r>
        <w:tab/>
        <w:t>IBCF Ordered Re-register</w:t>
      </w:r>
      <w:bookmarkEnd w:id="139"/>
      <w:r>
        <w:t xml:space="preserve"> </w:t>
      </w:r>
    </w:p>
    <w:p w14:paraId="365AD95B" w14:textId="77777777" w:rsidR="008D0C0C" w:rsidRDefault="008D0C0C" w:rsidP="008D0C0C">
      <w:r>
        <w:t>The IBCF sends a SERVICE CHANGE request command as in Table 5.17.3.7.1.</w:t>
      </w:r>
    </w:p>
    <w:p w14:paraId="56513619" w14:textId="77777777" w:rsidR="008D0C0C" w:rsidRDefault="008D0C0C" w:rsidP="008D0C0C">
      <w:pPr>
        <w:pStyle w:val="TH"/>
      </w:pPr>
      <w:r>
        <w:t>Table 5.17.3.7.1: IBCF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755397A5" w14:textId="77777777" w:rsidTr="00BE301E">
        <w:tblPrEx>
          <w:tblCellMar>
            <w:top w:w="0" w:type="dxa"/>
            <w:bottom w:w="0" w:type="dxa"/>
          </w:tblCellMar>
        </w:tblPrEx>
        <w:trPr>
          <w:jc w:val="center"/>
        </w:trPr>
        <w:tc>
          <w:tcPr>
            <w:tcW w:w="3119" w:type="dxa"/>
          </w:tcPr>
          <w:p w14:paraId="04954636" w14:textId="77777777" w:rsidR="008D0C0C" w:rsidRDefault="008D0C0C" w:rsidP="00BE301E">
            <w:pPr>
              <w:pStyle w:val="TAH"/>
            </w:pPr>
            <w:r>
              <w:t>Address Information</w:t>
            </w:r>
          </w:p>
        </w:tc>
        <w:tc>
          <w:tcPr>
            <w:tcW w:w="3119" w:type="dxa"/>
          </w:tcPr>
          <w:p w14:paraId="6DB33305" w14:textId="77777777" w:rsidR="008D0C0C" w:rsidRDefault="008D0C0C" w:rsidP="00BE301E">
            <w:pPr>
              <w:pStyle w:val="TAH"/>
            </w:pPr>
            <w:r>
              <w:t>Control information</w:t>
            </w:r>
          </w:p>
        </w:tc>
        <w:tc>
          <w:tcPr>
            <w:tcW w:w="3119" w:type="dxa"/>
          </w:tcPr>
          <w:p w14:paraId="0EB949DF" w14:textId="77777777" w:rsidR="008D0C0C" w:rsidRDefault="008D0C0C" w:rsidP="00BE301E">
            <w:pPr>
              <w:pStyle w:val="TAH"/>
            </w:pPr>
            <w:r>
              <w:t>Bearer information</w:t>
            </w:r>
          </w:p>
        </w:tc>
      </w:tr>
      <w:tr w:rsidR="008D0C0C" w14:paraId="787E2D98" w14:textId="77777777" w:rsidTr="00BE301E">
        <w:tblPrEx>
          <w:tblCellMar>
            <w:top w:w="0" w:type="dxa"/>
            <w:bottom w:w="0" w:type="dxa"/>
          </w:tblCellMar>
        </w:tblPrEx>
        <w:trPr>
          <w:jc w:val="center"/>
        </w:trPr>
        <w:tc>
          <w:tcPr>
            <w:tcW w:w="3119" w:type="dxa"/>
          </w:tcPr>
          <w:p w14:paraId="22ED9885" w14:textId="77777777" w:rsidR="008D0C0C" w:rsidRDefault="008D0C0C" w:rsidP="00BE301E">
            <w:pPr>
              <w:pStyle w:val="TAL"/>
            </w:pPr>
          </w:p>
        </w:tc>
        <w:tc>
          <w:tcPr>
            <w:tcW w:w="3119" w:type="dxa"/>
          </w:tcPr>
          <w:p w14:paraId="1000D84C" w14:textId="77777777" w:rsidR="008D0C0C" w:rsidRPr="00DA6637" w:rsidRDefault="008D0C0C" w:rsidP="00BE301E">
            <w:pPr>
              <w:pStyle w:val="TAL"/>
            </w:pPr>
            <w:r w:rsidRPr="00DA6637">
              <w:t>Transaction ID = x</w:t>
            </w:r>
          </w:p>
          <w:p w14:paraId="0B769502" w14:textId="77777777" w:rsidR="008D0C0C" w:rsidRPr="00DA6637" w:rsidRDefault="008D0C0C" w:rsidP="00BE301E">
            <w:pPr>
              <w:pStyle w:val="TAL"/>
            </w:pPr>
            <w:r w:rsidRPr="00DA6637">
              <w:t>Context ID= -</w:t>
            </w:r>
          </w:p>
          <w:p w14:paraId="5F3F2672" w14:textId="77777777" w:rsidR="008D0C0C" w:rsidRPr="00DA6637" w:rsidRDefault="008D0C0C" w:rsidP="00BE301E">
            <w:pPr>
              <w:pStyle w:val="TAL"/>
            </w:pPr>
            <w:r w:rsidRPr="00DA6637">
              <w:t>Termination ID = ROOT</w:t>
            </w:r>
          </w:p>
          <w:p w14:paraId="14B2D083" w14:textId="77777777" w:rsidR="008D0C0C" w:rsidRPr="00DA6637" w:rsidRDefault="008D0C0C" w:rsidP="00BE301E">
            <w:pPr>
              <w:pStyle w:val="TAL"/>
            </w:pPr>
            <w:r w:rsidRPr="00DA6637">
              <w:t xml:space="preserve">SC Method = </w:t>
            </w:r>
            <w:r>
              <w:t xml:space="preserve">HANDOFF  </w:t>
            </w:r>
          </w:p>
          <w:p w14:paraId="2AF5F70D" w14:textId="77777777" w:rsidR="008D0C0C" w:rsidRDefault="008D0C0C" w:rsidP="00BE301E">
            <w:pPr>
              <w:pStyle w:val="TAL"/>
            </w:pPr>
            <w:r w:rsidRPr="00DA6637">
              <w:t xml:space="preserve">SC Reason = </w:t>
            </w:r>
            <w:r>
              <w:t xml:space="preserve">903, MGC Directed Change </w:t>
            </w:r>
            <w:r w:rsidRPr="00DA6637">
              <w:t xml:space="preserve"> </w:t>
            </w:r>
          </w:p>
          <w:p w14:paraId="39136FCF" w14:textId="77777777" w:rsidR="008D0C0C" w:rsidRPr="00DA6637" w:rsidRDefault="008D0C0C" w:rsidP="00BE301E">
            <w:pPr>
              <w:pStyle w:val="TAL"/>
            </w:pPr>
            <w:r>
              <w:t xml:space="preserve">Alternate MGC Id </w:t>
            </w:r>
          </w:p>
        </w:tc>
        <w:tc>
          <w:tcPr>
            <w:tcW w:w="3119" w:type="dxa"/>
          </w:tcPr>
          <w:p w14:paraId="39B539FB" w14:textId="77777777" w:rsidR="008D0C0C" w:rsidRDefault="008D0C0C" w:rsidP="00BE301E">
            <w:pPr>
              <w:pStyle w:val="TAL"/>
            </w:pPr>
          </w:p>
        </w:tc>
      </w:tr>
    </w:tbl>
    <w:p w14:paraId="1BA81123" w14:textId="77777777" w:rsidR="008D0C0C" w:rsidRDefault="008D0C0C" w:rsidP="008D0C0C">
      <w:pPr>
        <w:ind w:left="1620"/>
        <w:rPr>
          <w:b/>
          <w:bCs/>
        </w:rPr>
      </w:pPr>
    </w:p>
    <w:p w14:paraId="19A63B5E" w14:textId="77777777" w:rsidR="008D0C0C" w:rsidRDefault="008D0C0C" w:rsidP="008D0C0C">
      <w:pPr>
        <w:rPr>
          <w:lang w:val="en-US" w:eastAsia="sv-SE"/>
        </w:rPr>
      </w:pPr>
      <w:r>
        <w:rPr>
          <w:lang w:val="en-US" w:eastAsia="sv-SE"/>
        </w:rPr>
        <w:t xml:space="preserve">The TrGW responds as in Table </w:t>
      </w:r>
      <w:r>
        <w:t>5.17.3.7.</w:t>
      </w:r>
      <w:r>
        <w:rPr>
          <w:lang w:val="en-US" w:eastAsia="sv-SE"/>
        </w:rPr>
        <w:t>2.</w:t>
      </w:r>
    </w:p>
    <w:p w14:paraId="19403BD9" w14:textId="77777777" w:rsidR="008D0C0C" w:rsidRDefault="008D0C0C" w:rsidP="008D0C0C">
      <w:pPr>
        <w:pStyle w:val="TH"/>
        <w:rPr>
          <w:i/>
          <w:iCs/>
        </w:rPr>
      </w:pPr>
      <w:r>
        <w:t>Table 5.17.3.7.</w:t>
      </w:r>
      <w:r w:rsidRPr="006A2986">
        <w:rPr>
          <w:szCs w:val="18"/>
          <w:lang w:val="en-US" w:eastAsia="sv-SE"/>
        </w:rPr>
        <w:t>2</w:t>
      </w:r>
      <w:r w:rsidRPr="006A2986">
        <w:t xml:space="preserve">: </w:t>
      </w:r>
      <w:r>
        <w:t>IBCF</w:t>
      </w:r>
      <w:r w:rsidRPr="006A2986">
        <w:t xml:space="preserve"> Ordered Re-Register</w:t>
      </w:r>
      <w: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158F1644" w14:textId="77777777" w:rsidTr="00BE301E">
        <w:tblPrEx>
          <w:tblCellMar>
            <w:top w:w="0" w:type="dxa"/>
            <w:bottom w:w="0" w:type="dxa"/>
          </w:tblCellMar>
        </w:tblPrEx>
        <w:trPr>
          <w:jc w:val="center"/>
        </w:trPr>
        <w:tc>
          <w:tcPr>
            <w:tcW w:w="3119" w:type="dxa"/>
          </w:tcPr>
          <w:p w14:paraId="5044BE3C" w14:textId="77777777" w:rsidR="008D0C0C" w:rsidRDefault="008D0C0C" w:rsidP="00BE301E">
            <w:pPr>
              <w:pStyle w:val="TAH"/>
            </w:pPr>
            <w:r>
              <w:t>Address Information</w:t>
            </w:r>
          </w:p>
        </w:tc>
        <w:tc>
          <w:tcPr>
            <w:tcW w:w="3119" w:type="dxa"/>
          </w:tcPr>
          <w:p w14:paraId="7842EBCB" w14:textId="77777777" w:rsidR="008D0C0C" w:rsidRDefault="008D0C0C" w:rsidP="00BE301E">
            <w:pPr>
              <w:pStyle w:val="TAH"/>
            </w:pPr>
            <w:r>
              <w:t>Control information</w:t>
            </w:r>
          </w:p>
        </w:tc>
        <w:tc>
          <w:tcPr>
            <w:tcW w:w="3119" w:type="dxa"/>
          </w:tcPr>
          <w:p w14:paraId="3A5CCF72" w14:textId="77777777" w:rsidR="008D0C0C" w:rsidRDefault="008D0C0C" w:rsidP="00BE301E">
            <w:pPr>
              <w:pStyle w:val="TAH"/>
            </w:pPr>
            <w:r>
              <w:t>Bearer information</w:t>
            </w:r>
          </w:p>
        </w:tc>
      </w:tr>
      <w:tr w:rsidR="008D0C0C" w14:paraId="3D6F17E1" w14:textId="77777777" w:rsidTr="00BE301E">
        <w:tblPrEx>
          <w:tblCellMar>
            <w:top w:w="0" w:type="dxa"/>
            <w:bottom w:w="0" w:type="dxa"/>
          </w:tblCellMar>
        </w:tblPrEx>
        <w:trPr>
          <w:jc w:val="center"/>
        </w:trPr>
        <w:tc>
          <w:tcPr>
            <w:tcW w:w="3119" w:type="dxa"/>
          </w:tcPr>
          <w:p w14:paraId="2D55FDFB" w14:textId="77777777" w:rsidR="008D0C0C" w:rsidRDefault="008D0C0C" w:rsidP="00BE301E">
            <w:pPr>
              <w:pStyle w:val="TAL"/>
            </w:pPr>
          </w:p>
        </w:tc>
        <w:tc>
          <w:tcPr>
            <w:tcW w:w="3119" w:type="dxa"/>
          </w:tcPr>
          <w:p w14:paraId="56FD4067" w14:textId="77777777" w:rsidR="008D0C0C" w:rsidRPr="00DA6637" w:rsidRDefault="008D0C0C" w:rsidP="00BE301E">
            <w:pPr>
              <w:pStyle w:val="TAL"/>
            </w:pPr>
            <w:r w:rsidRPr="00DA6637">
              <w:t>Transaction ID = x</w:t>
            </w:r>
          </w:p>
          <w:p w14:paraId="4C9C8E6D" w14:textId="77777777" w:rsidR="008D0C0C" w:rsidRPr="00DA6637" w:rsidRDefault="008D0C0C" w:rsidP="00BE301E">
            <w:pPr>
              <w:pStyle w:val="TAL"/>
            </w:pPr>
            <w:r w:rsidRPr="00DA6637">
              <w:t>Context ID = -</w:t>
            </w:r>
          </w:p>
          <w:p w14:paraId="2D10D1BA" w14:textId="77777777" w:rsidR="008D0C0C" w:rsidRPr="00DA6637" w:rsidRDefault="008D0C0C" w:rsidP="00BE301E">
            <w:pPr>
              <w:pStyle w:val="TAL"/>
            </w:pPr>
            <w:r w:rsidRPr="00DA6637">
              <w:t xml:space="preserve">Termination ID = ROOT </w:t>
            </w:r>
          </w:p>
        </w:tc>
        <w:tc>
          <w:tcPr>
            <w:tcW w:w="3119" w:type="dxa"/>
          </w:tcPr>
          <w:p w14:paraId="794A9626" w14:textId="77777777" w:rsidR="008D0C0C" w:rsidRDefault="008D0C0C" w:rsidP="00BE301E">
            <w:pPr>
              <w:pStyle w:val="TAL"/>
            </w:pPr>
          </w:p>
        </w:tc>
      </w:tr>
    </w:tbl>
    <w:p w14:paraId="69F3F81D" w14:textId="77777777" w:rsidR="008D0C0C" w:rsidRDefault="008D0C0C" w:rsidP="008D0C0C"/>
    <w:p w14:paraId="4F826785" w14:textId="77777777" w:rsidR="008D0C0C" w:rsidRDefault="008D0C0C" w:rsidP="008D0C0C">
      <w:r>
        <w:t>The TrGW then performs a TrGW Re-Register procedure according to Clause 5.17.3.6.</w:t>
      </w:r>
    </w:p>
    <w:p w14:paraId="58CA443D" w14:textId="77777777" w:rsidR="008D0C0C" w:rsidRDefault="008D0C0C" w:rsidP="008D0C0C"/>
    <w:p w14:paraId="62A8B9B7" w14:textId="77777777" w:rsidR="008D0C0C" w:rsidRDefault="008D0C0C" w:rsidP="008D0C0C">
      <w:pPr>
        <w:pStyle w:val="Heading4"/>
        <w:tabs>
          <w:tab w:val="left" w:pos="1140"/>
        </w:tabs>
        <w:ind w:left="1140" w:hanging="1140"/>
      </w:pPr>
      <w:bookmarkStart w:id="140" w:name="_Toc414010869"/>
      <w:r>
        <w:t>5.17.3.8</w:t>
      </w:r>
      <w:r>
        <w:tab/>
        <w:t>IBCF Restoration</w:t>
      </w:r>
      <w:bookmarkEnd w:id="140"/>
    </w:p>
    <w:p w14:paraId="7DE98E59" w14:textId="77777777" w:rsidR="008D0C0C" w:rsidRDefault="008D0C0C" w:rsidP="008D0C0C">
      <w:r>
        <w:t>When the IBCF has recovered, the IBCF sends a SERVICE CHANGE as in Table 5.17.3.</w:t>
      </w:r>
      <w:r>
        <w:rPr>
          <w:lang w:eastAsia="zh-CN"/>
        </w:rPr>
        <w:t>8</w:t>
      </w:r>
      <w:r>
        <w:t>.1,</w:t>
      </w:r>
    </w:p>
    <w:p w14:paraId="0406E99E" w14:textId="77777777" w:rsidR="008D0C0C" w:rsidRDefault="008D0C0C" w:rsidP="008D0C0C">
      <w:pPr>
        <w:pStyle w:val="TH"/>
      </w:pPr>
      <w:r>
        <w:t xml:space="preserve">Table 5.17.3.8.1: IBCF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5E45BA3A" w14:textId="77777777" w:rsidTr="00BE301E">
        <w:tblPrEx>
          <w:tblCellMar>
            <w:top w:w="0" w:type="dxa"/>
            <w:bottom w:w="0" w:type="dxa"/>
          </w:tblCellMar>
        </w:tblPrEx>
        <w:trPr>
          <w:jc w:val="center"/>
        </w:trPr>
        <w:tc>
          <w:tcPr>
            <w:tcW w:w="3119" w:type="dxa"/>
          </w:tcPr>
          <w:p w14:paraId="183CFA7D" w14:textId="77777777" w:rsidR="008D0C0C" w:rsidRDefault="008D0C0C" w:rsidP="00BE301E">
            <w:pPr>
              <w:pStyle w:val="TAH"/>
            </w:pPr>
            <w:r>
              <w:t>Address Information</w:t>
            </w:r>
          </w:p>
        </w:tc>
        <w:tc>
          <w:tcPr>
            <w:tcW w:w="3119" w:type="dxa"/>
          </w:tcPr>
          <w:p w14:paraId="766247B4" w14:textId="77777777" w:rsidR="008D0C0C" w:rsidRDefault="008D0C0C" w:rsidP="00BE301E">
            <w:pPr>
              <w:pStyle w:val="TAH"/>
            </w:pPr>
            <w:r>
              <w:t>Control information</w:t>
            </w:r>
          </w:p>
        </w:tc>
        <w:tc>
          <w:tcPr>
            <w:tcW w:w="3119" w:type="dxa"/>
          </w:tcPr>
          <w:p w14:paraId="3365AA5E" w14:textId="77777777" w:rsidR="008D0C0C" w:rsidRDefault="008D0C0C" w:rsidP="00BE301E">
            <w:pPr>
              <w:pStyle w:val="TAH"/>
            </w:pPr>
            <w:r>
              <w:t>Bearer information</w:t>
            </w:r>
          </w:p>
        </w:tc>
      </w:tr>
      <w:tr w:rsidR="008D0C0C" w14:paraId="6BBB6CD1" w14:textId="77777777" w:rsidTr="00BE301E">
        <w:tblPrEx>
          <w:tblCellMar>
            <w:top w:w="0" w:type="dxa"/>
            <w:bottom w:w="0" w:type="dxa"/>
          </w:tblCellMar>
        </w:tblPrEx>
        <w:trPr>
          <w:jc w:val="center"/>
        </w:trPr>
        <w:tc>
          <w:tcPr>
            <w:tcW w:w="3119" w:type="dxa"/>
          </w:tcPr>
          <w:p w14:paraId="34063A5B" w14:textId="77777777" w:rsidR="008D0C0C" w:rsidRDefault="008D0C0C" w:rsidP="00BE301E">
            <w:pPr>
              <w:pStyle w:val="TAL"/>
            </w:pPr>
          </w:p>
        </w:tc>
        <w:tc>
          <w:tcPr>
            <w:tcW w:w="3119" w:type="dxa"/>
          </w:tcPr>
          <w:p w14:paraId="6DF9957D" w14:textId="77777777" w:rsidR="008D0C0C" w:rsidRPr="006E2C10" w:rsidRDefault="008D0C0C" w:rsidP="00BE301E">
            <w:pPr>
              <w:pStyle w:val="TAL"/>
              <w:ind w:left="284" w:hanging="284"/>
            </w:pPr>
            <w:r w:rsidRPr="006E2C10">
              <w:t>Transaction ID = x</w:t>
            </w:r>
          </w:p>
          <w:p w14:paraId="1AE8D3D9" w14:textId="77777777" w:rsidR="008D0C0C" w:rsidRPr="006E2C10" w:rsidRDefault="008D0C0C" w:rsidP="00BE301E">
            <w:pPr>
              <w:pStyle w:val="TAL"/>
              <w:ind w:left="284" w:hanging="284"/>
            </w:pPr>
            <w:r w:rsidRPr="006E2C10">
              <w:t>Context ID= -</w:t>
            </w:r>
          </w:p>
          <w:p w14:paraId="7113F3FC" w14:textId="77777777" w:rsidR="008D0C0C" w:rsidRPr="006E2C10" w:rsidRDefault="008D0C0C" w:rsidP="00BE301E">
            <w:pPr>
              <w:pStyle w:val="TAL"/>
              <w:ind w:left="284" w:hanging="284"/>
            </w:pPr>
            <w:r w:rsidRPr="006E2C10">
              <w:t>Termination ID = ROOT</w:t>
            </w:r>
          </w:p>
          <w:p w14:paraId="258407AE" w14:textId="77777777" w:rsidR="008D0C0C" w:rsidRDefault="008D0C0C" w:rsidP="00BE301E">
            <w:pPr>
              <w:pStyle w:val="TAL"/>
              <w:ind w:left="284" w:hanging="284"/>
            </w:pPr>
            <w:r>
              <w:t>SC Method = RESTART</w:t>
            </w:r>
          </w:p>
          <w:p w14:paraId="55275EE0" w14:textId="77777777" w:rsidR="008D0C0C" w:rsidRDefault="008D0C0C" w:rsidP="00BE301E">
            <w:pPr>
              <w:pStyle w:val="TAL"/>
              <w:ind w:left="284" w:hanging="284"/>
            </w:pPr>
            <w:r>
              <w:t>SC Reason = 901, Cold Boot OR 902, Warm Boot</w:t>
            </w:r>
          </w:p>
        </w:tc>
        <w:tc>
          <w:tcPr>
            <w:tcW w:w="3119" w:type="dxa"/>
          </w:tcPr>
          <w:p w14:paraId="626F87D9" w14:textId="77777777" w:rsidR="008D0C0C" w:rsidRDefault="008D0C0C" w:rsidP="00BE301E">
            <w:pPr>
              <w:pStyle w:val="TAL"/>
            </w:pPr>
          </w:p>
        </w:tc>
      </w:tr>
    </w:tbl>
    <w:p w14:paraId="104A77BA" w14:textId="77777777" w:rsidR="008D0C0C" w:rsidRDefault="008D0C0C" w:rsidP="008D0C0C">
      <w:pPr>
        <w:ind w:left="1620"/>
        <w:rPr>
          <w:b/>
          <w:bCs/>
        </w:rPr>
      </w:pPr>
    </w:p>
    <w:p w14:paraId="13DFE055" w14:textId="77777777" w:rsidR="008D0C0C" w:rsidRDefault="008D0C0C" w:rsidP="008D0C0C">
      <w:pPr>
        <w:rPr>
          <w:lang w:val="en-US" w:eastAsia="sv-SE"/>
        </w:rPr>
      </w:pPr>
      <w:r>
        <w:rPr>
          <w:lang w:val="en-US" w:eastAsia="sv-SE"/>
        </w:rPr>
        <w:lastRenderedPageBreak/>
        <w:t xml:space="preserve">The TrGW responds as in Table </w:t>
      </w:r>
      <w:r>
        <w:t>5.17.3.8.</w:t>
      </w:r>
      <w:r>
        <w:rPr>
          <w:lang w:val="en-US" w:eastAsia="sv-SE"/>
        </w:rPr>
        <w:t>2.</w:t>
      </w:r>
    </w:p>
    <w:p w14:paraId="0EADD47B" w14:textId="77777777" w:rsidR="008D0C0C" w:rsidRPr="00776BBA" w:rsidRDefault="008D0C0C" w:rsidP="008D0C0C">
      <w:pPr>
        <w:pStyle w:val="TH"/>
      </w:pPr>
      <w:r w:rsidRPr="00776BBA">
        <w:t>Table 5.17.3.</w:t>
      </w:r>
      <w:r>
        <w:t>8</w:t>
      </w:r>
      <w:r w:rsidRPr="00776BBA">
        <w:t xml:space="preserve">.2: </w:t>
      </w:r>
      <w:r>
        <w:t>IBCF</w:t>
      </w:r>
      <w:r w:rsidRPr="00776BBA">
        <w:t xml:space="preserve">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387E4B49" w14:textId="77777777" w:rsidTr="00BE301E">
        <w:tblPrEx>
          <w:tblCellMar>
            <w:top w:w="0" w:type="dxa"/>
            <w:bottom w:w="0" w:type="dxa"/>
          </w:tblCellMar>
        </w:tblPrEx>
        <w:trPr>
          <w:jc w:val="center"/>
        </w:trPr>
        <w:tc>
          <w:tcPr>
            <w:tcW w:w="3119" w:type="dxa"/>
          </w:tcPr>
          <w:p w14:paraId="3DBD1D9E" w14:textId="77777777" w:rsidR="008D0C0C" w:rsidRDefault="008D0C0C" w:rsidP="00BE301E">
            <w:pPr>
              <w:pStyle w:val="TAH"/>
            </w:pPr>
            <w:r>
              <w:t>Address Information</w:t>
            </w:r>
          </w:p>
        </w:tc>
        <w:tc>
          <w:tcPr>
            <w:tcW w:w="3119" w:type="dxa"/>
          </w:tcPr>
          <w:p w14:paraId="1B261350" w14:textId="77777777" w:rsidR="008D0C0C" w:rsidRDefault="008D0C0C" w:rsidP="00BE301E">
            <w:pPr>
              <w:pStyle w:val="TAH"/>
            </w:pPr>
            <w:r>
              <w:t>Control information</w:t>
            </w:r>
          </w:p>
        </w:tc>
        <w:tc>
          <w:tcPr>
            <w:tcW w:w="3119" w:type="dxa"/>
          </w:tcPr>
          <w:p w14:paraId="1EBFA088" w14:textId="77777777" w:rsidR="008D0C0C" w:rsidRDefault="008D0C0C" w:rsidP="00BE301E">
            <w:pPr>
              <w:pStyle w:val="TAH"/>
            </w:pPr>
            <w:r>
              <w:t>Bearer information</w:t>
            </w:r>
          </w:p>
        </w:tc>
      </w:tr>
      <w:tr w:rsidR="008D0C0C" w14:paraId="0DC44081" w14:textId="77777777" w:rsidTr="00BE301E">
        <w:tblPrEx>
          <w:tblCellMar>
            <w:top w:w="0" w:type="dxa"/>
            <w:bottom w:w="0" w:type="dxa"/>
          </w:tblCellMar>
        </w:tblPrEx>
        <w:trPr>
          <w:jc w:val="center"/>
        </w:trPr>
        <w:tc>
          <w:tcPr>
            <w:tcW w:w="3119" w:type="dxa"/>
          </w:tcPr>
          <w:p w14:paraId="601B0D1A" w14:textId="77777777" w:rsidR="008D0C0C" w:rsidRDefault="008D0C0C" w:rsidP="00BE301E">
            <w:pPr>
              <w:pStyle w:val="TAL"/>
            </w:pPr>
          </w:p>
        </w:tc>
        <w:tc>
          <w:tcPr>
            <w:tcW w:w="3119" w:type="dxa"/>
          </w:tcPr>
          <w:p w14:paraId="08D299A2" w14:textId="77777777" w:rsidR="008D0C0C" w:rsidRPr="00131CB6" w:rsidRDefault="008D0C0C" w:rsidP="00BE301E">
            <w:pPr>
              <w:pStyle w:val="TAL"/>
            </w:pPr>
            <w:r w:rsidRPr="00131CB6">
              <w:t>Transaction ID = x</w:t>
            </w:r>
          </w:p>
          <w:p w14:paraId="125C80A5" w14:textId="77777777" w:rsidR="008D0C0C" w:rsidRPr="00131CB6" w:rsidRDefault="008D0C0C" w:rsidP="00BE301E">
            <w:pPr>
              <w:pStyle w:val="TAL"/>
            </w:pPr>
            <w:r w:rsidRPr="00131CB6">
              <w:t>Context ID = -</w:t>
            </w:r>
          </w:p>
          <w:p w14:paraId="01BFF48A" w14:textId="77777777" w:rsidR="008D0C0C" w:rsidRPr="00131CB6" w:rsidRDefault="008D0C0C" w:rsidP="00BE301E">
            <w:pPr>
              <w:pStyle w:val="TAL"/>
            </w:pPr>
            <w:r w:rsidRPr="00131CB6">
              <w:t xml:space="preserve">Termination ID = ROOT </w:t>
            </w:r>
          </w:p>
        </w:tc>
        <w:tc>
          <w:tcPr>
            <w:tcW w:w="3119" w:type="dxa"/>
          </w:tcPr>
          <w:p w14:paraId="3C150742" w14:textId="77777777" w:rsidR="008D0C0C" w:rsidRDefault="008D0C0C" w:rsidP="00BE301E">
            <w:pPr>
              <w:pStyle w:val="TAL"/>
            </w:pPr>
          </w:p>
        </w:tc>
      </w:tr>
    </w:tbl>
    <w:p w14:paraId="3CEB50F5" w14:textId="77777777" w:rsidR="008D0C0C" w:rsidRDefault="008D0C0C" w:rsidP="008D0C0C"/>
    <w:p w14:paraId="2A8D9468" w14:textId="77777777" w:rsidR="008D0C0C" w:rsidRDefault="008D0C0C" w:rsidP="008D0C0C">
      <w:pPr>
        <w:pStyle w:val="Heading4"/>
        <w:ind w:left="0" w:firstLine="0"/>
      </w:pPr>
      <w:bookmarkStart w:id="141" w:name="_Toc414010870"/>
      <w:r>
        <w:t>5.17.3.9</w:t>
      </w:r>
      <w:r>
        <w:tab/>
        <w:t>IBCF Out of Service</w:t>
      </w:r>
      <w:bookmarkEnd w:id="141"/>
    </w:p>
    <w:p w14:paraId="1483259D" w14:textId="77777777" w:rsidR="008D0C0C" w:rsidRDefault="008D0C0C" w:rsidP="008D0C0C">
      <w:r>
        <w:t>The IBCF sends a SERVICE CHANGE request command as in Table 5.17.3.9.1.</w:t>
      </w:r>
    </w:p>
    <w:p w14:paraId="0646A49F" w14:textId="77777777" w:rsidR="008D0C0C" w:rsidRDefault="008D0C0C" w:rsidP="008D0C0C">
      <w:pPr>
        <w:pStyle w:val="TH"/>
      </w:pPr>
      <w:r>
        <w:t xml:space="preserve">Table 5.17.3.9.1: BCF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471AA3B3" w14:textId="77777777" w:rsidTr="00BE301E">
        <w:tblPrEx>
          <w:tblCellMar>
            <w:top w:w="0" w:type="dxa"/>
            <w:bottom w:w="0" w:type="dxa"/>
          </w:tblCellMar>
        </w:tblPrEx>
        <w:trPr>
          <w:jc w:val="center"/>
        </w:trPr>
        <w:tc>
          <w:tcPr>
            <w:tcW w:w="3119" w:type="dxa"/>
          </w:tcPr>
          <w:p w14:paraId="5F261E28" w14:textId="77777777" w:rsidR="008D0C0C" w:rsidRDefault="008D0C0C" w:rsidP="00BE301E">
            <w:pPr>
              <w:pStyle w:val="TAH"/>
            </w:pPr>
            <w:r>
              <w:t>Address Information</w:t>
            </w:r>
          </w:p>
        </w:tc>
        <w:tc>
          <w:tcPr>
            <w:tcW w:w="3119" w:type="dxa"/>
          </w:tcPr>
          <w:p w14:paraId="545FDFCA" w14:textId="77777777" w:rsidR="008D0C0C" w:rsidRDefault="008D0C0C" w:rsidP="00BE301E">
            <w:pPr>
              <w:pStyle w:val="TAH"/>
            </w:pPr>
            <w:r>
              <w:t>Control information</w:t>
            </w:r>
          </w:p>
        </w:tc>
        <w:tc>
          <w:tcPr>
            <w:tcW w:w="3119" w:type="dxa"/>
          </w:tcPr>
          <w:p w14:paraId="7D191A80" w14:textId="77777777" w:rsidR="008D0C0C" w:rsidRDefault="008D0C0C" w:rsidP="00BE301E">
            <w:pPr>
              <w:pStyle w:val="TAH"/>
            </w:pPr>
            <w:r>
              <w:t>Bearer information</w:t>
            </w:r>
          </w:p>
        </w:tc>
      </w:tr>
      <w:tr w:rsidR="008D0C0C" w14:paraId="682A21D5" w14:textId="77777777" w:rsidTr="00BE301E">
        <w:tblPrEx>
          <w:tblCellMar>
            <w:top w:w="0" w:type="dxa"/>
            <w:bottom w:w="0" w:type="dxa"/>
          </w:tblCellMar>
        </w:tblPrEx>
        <w:trPr>
          <w:jc w:val="center"/>
        </w:trPr>
        <w:tc>
          <w:tcPr>
            <w:tcW w:w="3119" w:type="dxa"/>
          </w:tcPr>
          <w:p w14:paraId="6406E5F6" w14:textId="77777777" w:rsidR="008D0C0C" w:rsidRDefault="008D0C0C" w:rsidP="00BE301E">
            <w:pPr>
              <w:pStyle w:val="TAL"/>
            </w:pPr>
          </w:p>
        </w:tc>
        <w:tc>
          <w:tcPr>
            <w:tcW w:w="3119" w:type="dxa"/>
          </w:tcPr>
          <w:p w14:paraId="77B109B2" w14:textId="77777777" w:rsidR="008D0C0C" w:rsidRPr="003E5A22" w:rsidRDefault="008D0C0C" w:rsidP="00BE301E">
            <w:pPr>
              <w:pStyle w:val="TAL"/>
            </w:pPr>
            <w:r w:rsidRPr="003E5A22">
              <w:t>Transaction ID = x</w:t>
            </w:r>
          </w:p>
          <w:p w14:paraId="5DCDF11E" w14:textId="77777777" w:rsidR="008D0C0C" w:rsidRPr="003E5A22" w:rsidRDefault="008D0C0C" w:rsidP="00BE301E">
            <w:pPr>
              <w:pStyle w:val="TAL"/>
            </w:pPr>
            <w:r w:rsidRPr="003E5A22">
              <w:t>Context ID= -</w:t>
            </w:r>
          </w:p>
          <w:p w14:paraId="40A7E4B0" w14:textId="77777777" w:rsidR="008D0C0C" w:rsidRPr="003E5A22" w:rsidRDefault="008D0C0C" w:rsidP="00BE301E">
            <w:pPr>
              <w:pStyle w:val="TAL"/>
            </w:pPr>
            <w:r w:rsidRPr="003E5A22">
              <w:t>Termination ID = ROOT</w:t>
            </w:r>
          </w:p>
          <w:p w14:paraId="03FD1726" w14:textId="77777777" w:rsidR="008D0C0C" w:rsidRPr="003E5A22" w:rsidRDefault="008D0C0C" w:rsidP="00BE301E">
            <w:pPr>
              <w:pStyle w:val="TAL"/>
            </w:pPr>
            <w:r w:rsidRPr="003E5A22">
              <w:t>SC Method = FORCED or GRACEFUL</w:t>
            </w:r>
          </w:p>
          <w:p w14:paraId="1F6DACCD" w14:textId="77777777" w:rsidR="008D0C0C" w:rsidRPr="003E5A22" w:rsidRDefault="008D0C0C" w:rsidP="00BE301E">
            <w:pPr>
              <w:pStyle w:val="TAL"/>
            </w:pPr>
            <w:r w:rsidRPr="003E5A22">
              <w:t>SC Reason = 905</w:t>
            </w:r>
            <w:r>
              <w:t>, Termination Taken OOS</w:t>
            </w:r>
            <w:r w:rsidRPr="003E5A22">
              <w:t xml:space="preserve"> </w:t>
            </w:r>
          </w:p>
        </w:tc>
        <w:tc>
          <w:tcPr>
            <w:tcW w:w="3119" w:type="dxa"/>
          </w:tcPr>
          <w:p w14:paraId="4D8AFD74" w14:textId="77777777" w:rsidR="008D0C0C" w:rsidRDefault="008D0C0C" w:rsidP="00BE301E">
            <w:pPr>
              <w:pStyle w:val="TAL"/>
            </w:pPr>
          </w:p>
        </w:tc>
      </w:tr>
    </w:tbl>
    <w:p w14:paraId="3360C84A" w14:textId="77777777" w:rsidR="008D0C0C" w:rsidRDefault="008D0C0C" w:rsidP="008D0C0C">
      <w:pPr>
        <w:ind w:left="1620"/>
        <w:rPr>
          <w:b/>
          <w:bCs/>
        </w:rPr>
      </w:pPr>
    </w:p>
    <w:p w14:paraId="22F0858B" w14:textId="77777777" w:rsidR="008D0C0C" w:rsidRDefault="008D0C0C" w:rsidP="008D0C0C">
      <w:pPr>
        <w:rPr>
          <w:lang w:val="en-US" w:eastAsia="sv-SE"/>
        </w:rPr>
      </w:pPr>
      <w:r>
        <w:rPr>
          <w:lang w:val="en-US" w:eastAsia="sv-SE"/>
        </w:rPr>
        <w:t xml:space="preserve">The TrGW responds as in Table </w:t>
      </w:r>
      <w:r>
        <w:t>5.17.3.9.</w:t>
      </w:r>
      <w:r>
        <w:rPr>
          <w:lang w:val="en-US" w:eastAsia="sv-SE"/>
        </w:rPr>
        <w:t>2.</w:t>
      </w:r>
    </w:p>
    <w:p w14:paraId="003FE3FE" w14:textId="77777777" w:rsidR="008D0C0C" w:rsidRPr="00043779" w:rsidRDefault="008D0C0C" w:rsidP="008D0C0C">
      <w:pPr>
        <w:pStyle w:val="TH"/>
        <w:rPr>
          <w:bCs/>
        </w:rPr>
      </w:pPr>
      <w:r w:rsidRPr="00043779">
        <w:rPr>
          <w:bCs/>
        </w:rPr>
        <w:t xml:space="preserve">Table </w:t>
      </w:r>
      <w:r>
        <w:t>5.17.3.9.</w:t>
      </w:r>
      <w:r w:rsidRPr="00043779">
        <w:t>2</w:t>
      </w:r>
      <w:r w:rsidRPr="00043779">
        <w:rPr>
          <w:bCs/>
        </w:rPr>
        <w:t xml:space="preserve">: </w:t>
      </w:r>
      <w:r>
        <w:t>IBCF Out Of Service</w:t>
      </w:r>
      <w:r w:rsidRPr="00043779">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48E43365" w14:textId="77777777" w:rsidTr="00BE301E">
        <w:tblPrEx>
          <w:tblCellMar>
            <w:top w:w="0" w:type="dxa"/>
            <w:bottom w:w="0" w:type="dxa"/>
          </w:tblCellMar>
        </w:tblPrEx>
        <w:trPr>
          <w:jc w:val="center"/>
        </w:trPr>
        <w:tc>
          <w:tcPr>
            <w:tcW w:w="3119" w:type="dxa"/>
          </w:tcPr>
          <w:p w14:paraId="2E1A271F" w14:textId="77777777" w:rsidR="008D0C0C" w:rsidRDefault="008D0C0C" w:rsidP="00BE301E">
            <w:pPr>
              <w:pStyle w:val="TAH"/>
            </w:pPr>
            <w:r>
              <w:t>Address Information</w:t>
            </w:r>
          </w:p>
        </w:tc>
        <w:tc>
          <w:tcPr>
            <w:tcW w:w="3119" w:type="dxa"/>
          </w:tcPr>
          <w:p w14:paraId="3C5B8B4F" w14:textId="77777777" w:rsidR="008D0C0C" w:rsidRDefault="008D0C0C" w:rsidP="00BE301E">
            <w:pPr>
              <w:pStyle w:val="TAH"/>
            </w:pPr>
            <w:r>
              <w:t>Control information</w:t>
            </w:r>
          </w:p>
        </w:tc>
        <w:tc>
          <w:tcPr>
            <w:tcW w:w="3119" w:type="dxa"/>
          </w:tcPr>
          <w:p w14:paraId="1EFC1CA9" w14:textId="77777777" w:rsidR="008D0C0C" w:rsidRDefault="008D0C0C" w:rsidP="00BE301E">
            <w:pPr>
              <w:pStyle w:val="TAH"/>
            </w:pPr>
            <w:r>
              <w:t>Bearer information</w:t>
            </w:r>
          </w:p>
        </w:tc>
      </w:tr>
      <w:tr w:rsidR="008D0C0C" w14:paraId="32DD881C" w14:textId="77777777" w:rsidTr="00BE301E">
        <w:tblPrEx>
          <w:tblCellMar>
            <w:top w:w="0" w:type="dxa"/>
            <w:bottom w:w="0" w:type="dxa"/>
          </w:tblCellMar>
        </w:tblPrEx>
        <w:trPr>
          <w:jc w:val="center"/>
        </w:trPr>
        <w:tc>
          <w:tcPr>
            <w:tcW w:w="3119" w:type="dxa"/>
          </w:tcPr>
          <w:p w14:paraId="759485C6" w14:textId="77777777" w:rsidR="008D0C0C" w:rsidRDefault="008D0C0C" w:rsidP="00BE301E">
            <w:pPr>
              <w:pStyle w:val="TAL"/>
            </w:pPr>
          </w:p>
        </w:tc>
        <w:tc>
          <w:tcPr>
            <w:tcW w:w="3119" w:type="dxa"/>
          </w:tcPr>
          <w:p w14:paraId="5DDD0632" w14:textId="77777777" w:rsidR="008D0C0C" w:rsidRPr="003E5A22" w:rsidRDefault="008D0C0C" w:rsidP="00BE301E">
            <w:pPr>
              <w:pStyle w:val="TAL"/>
            </w:pPr>
            <w:r w:rsidRPr="003E5A22">
              <w:t>Transaction ID = x</w:t>
            </w:r>
          </w:p>
          <w:p w14:paraId="0343A361" w14:textId="77777777" w:rsidR="008D0C0C" w:rsidRPr="003E5A22" w:rsidRDefault="008D0C0C" w:rsidP="00BE301E">
            <w:pPr>
              <w:pStyle w:val="TAL"/>
            </w:pPr>
            <w:r w:rsidRPr="003E5A22">
              <w:t>Context ID = -</w:t>
            </w:r>
          </w:p>
          <w:p w14:paraId="54DF7357" w14:textId="77777777" w:rsidR="008D0C0C" w:rsidRPr="003E5A22" w:rsidRDefault="008D0C0C" w:rsidP="00BE301E">
            <w:pPr>
              <w:pStyle w:val="TAL"/>
            </w:pPr>
            <w:r w:rsidRPr="003E5A22">
              <w:t xml:space="preserve">Termination ID = ROOT </w:t>
            </w:r>
          </w:p>
        </w:tc>
        <w:tc>
          <w:tcPr>
            <w:tcW w:w="3119" w:type="dxa"/>
          </w:tcPr>
          <w:p w14:paraId="1B58A5CE" w14:textId="77777777" w:rsidR="008D0C0C" w:rsidRDefault="008D0C0C" w:rsidP="00BE301E">
            <w:pPr>
              <w:pStyle w:val="TAL"/>
            </w:pPr>
          </w:p>
        </w:tc>
      </w:tr>
    </w:tbl>
    <w:p w14:paraId="77BB5D74" w14:textId="77777777" w:rsidR="008D0C0C" w:rsidRDefault="008D0C0C" w:rsidP="008D0C0C"/>
    <w:p w14:paraId="69FD2FB0" w14:textId="77777777" w:rsidR="008D0C0C" w:rsidRDefault="008D0C0C" w:rsidP="008D0C0C">
      <w:pPr>
        <w:pStyle w:val="Heading4"/>
        <w:rPr>
          <w:lang w:val="en-US" w:eastAsia="sv-SE"/>
        </w:rPr>
      </w:pPr>
      <w:bookmarkStart w:id="142" w:name="_Toc414010871"/>
      <w:r>
        <w:rPr>
          <w:lang w:val="en-US" w:eastAsia="sv-SE"/>
        </w:rPr>
        <w:t>5.17.3.10</w:t>
      </w:r>
      <w:r>
        <w:rPr>
          <w:lang w:val="en-US" w:eastAsia="sv-SE"/>
        </w:rPr>
        <w:tab/>
        <w:t>Audit Value</w:t>
      </w:r>
      <w:bookmarkEnd w:id="142"/>
    </w:p>
    <w:p w14:paraId="311B5937" w14:textId="77777777" w:rsidR="008D0C0C" w:rsidRDefault="008D0C0C" w:rsidP="008D0C0C">
      <w:r>
        <w:t>The IBCF sends an AUDIT VALUE request command as in Table 5.17.3.10.1.</w:t>
      </w:r>
    </w:p>
    <w:p w14:paraId="013A6A80" w14:textId="77777777" w:rsidR="008D0C0C" w:rsidRDefault="008D0C0C" w:rsidP="008D0C0C">
      <w:pPr>
        <w:pStyle w:val="TH"/>
      </w:pPr>
      <w:r>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0A4D5BEC" w14:textId="77777777" w:rsidTr="00BE301E">
        <w:tblPrEx>
          <w:tblCellMar>
            <w:top w:w="0" w:type="dxa"/>
            <w:bottom w:w="0" w:type="dxa"/>
          </w:tblCellMar>
        </w:tblPrEx>
        <w:trPr>
          <w:jc w:val="center"/>
        </w:trPr>
        <w:tc>
          <w:tcPr>
            <w:tcW w:w="3119" w:type="dxa"/>
          </w:tcPr>
          <w:p w14:paraId="391469F9" w14:textId="77777777" w:rsidR="008D0C0C" w:rsidRDefault="008D0C0C" w:rsidP="00BE301E">
            <w:pPr>
              <w:pStyle w:val="TAH"/>
            </w:pPr>
            <w:r>
              <w:t>Address Information</w:t>
            </w:r>
          </w:p>
        </w:tc>
        <w:tc>
          <w:tcPr>
            <w:tcW w:w="3119" w:type="dxa"/>
          </w:tcPr>
          <w:p w14:paraId="5F323525" w14:textId="77777777" w:rsidR="008D0C0C" w:rsidRDefault="008D0C0C" w:rsidP="00BE301E">
            <w:pPr>
              <w:pStyle w:val="TAH"/>
            </w:pPr>
            <w:r>
              <w:t>Control information</w:t>
            </w:r>
          </w:p>
        </w:tc>
        <w:tc>
          <w:tcPr>
            <w:tcW w:w="3119" w:type="dxa"/>
          </w:tcPr>
          <w:p w14:paraId="242DC0E2" w14:textId="77777777" w:rsidR="008D0C0C" w:rsidRDefault="008D0C0C" w:rsidP="00BE301E">
            <w:pPr>
              <w:pStyle w:val="TAH"/>
            </w:pPr>
            <w:r>
              <w:t>Bearer information</w:t>
            </w:r>
          </w:p>
        </w:tc>
      </w:tr>
      <w:tr w:rsidR="008D0C0C" w14:paraId="41C3DF67" w14:textId="77777777" w:rsidTr="00BE301E">
        <w:tblPrEx>
          <w:tblCellMar>
            <w:top w:w="0" w:type="dxa"/>
            <w:bottom w:w="0" w:type="dxa"/>
          </w:tblCellMar>
        </w:tblPrEx>
        <w:trPr>
          <w:jc w:val="center"/>
        </w:trPr>
        <w:tc>
          <w:tcPr>
            <w:tcW w:w="3119" w:type="dxa"/>
          </w:tcPr>
          <w:p w14:paraId="54CC1A97" w14:textId="77777777" w:rsidR="008D0C0C" w:rsidRDefault="008D0C0C" w:rsidP="00BE301E">
            <w:pPr>
              <w:pStyle w:val="TAL"/>
            </w:pPr>
          </w:p>
        </w:tc>
        <w:tc>
          <w:tcPr>
            <w:tcW w:w="3119" w:type="dxa"/>
          </w:tcPr>
          <w:p w14:paraId="3524F2FD" w14:textId="77777777" w:rsidR="008D0C0C" w:rsidRPr="00C931F3" w:rsidRDefault="008D0C0C" w:rsidP="00BE301E">
            <w:pPr>
              <w:pStyle w:val="TAL"/>
            </w:pPr>
            <w:r>
              <w:t>T</w:t>
            </w:r>
            <w:r w:rsidRPr="00C931F3">
              <w:t>ransaction ID = x</w:t>
            </w:r>
          </w:p>
          <w:p w14:paraId="658AAF78" w14:textId="77777777" w:rsidR="008D0C0C" w:rsidRPr="00C931F3" w:rsidRDefault="008D0C0C" w:rsidP="00BE301E">
            <w:pPr>
              <w:pStyle w:val="TAL"/>
            </w:pPr>
            <w:r>
              <w:t>Context ID= -</w:t>
            </w:r>
            <w:r>
              <w:rPr>
                <w:rFonts w:hint="eastAsia"/>
                <w:lang w:eastAsia="zh-CN"/>
              </w:rPr>
              <w:t>/ALL/</w:t>
            </w:r>
            <w:r w:rsidRPr="00704AD2">
              <w:t>C1</w:t>
            </w:r>
          </w:p>
          <w:p w14:paraId="147A8D73" w14:textId="77777777" w:rsidR="008D0C0C" w:rsidRDefault="008D0C0C" w:rsidP="00BE301E">
            <w:pPr>
              <w:pStyle w:val="TAL"/>
              <w:rPr>
                <w:rFonts w:hint="eastAsia"/>
                <w:lang w:eastAsia="zh-CN"/>
              </w:rPr>
            </w:pPr>
            <w:r w:rsidRPr="00C931F3">
              <w:t>Termination ID = ROOT</w:t>
            </w:r>
            <w:r>
              <w:rPr>
                <w:rFonts w:hint="eastAsia"/>
                <w:lang w:eastAsia="zh-CN"/>
              </w:rPr>
              <w:t>/ALL/T1</w:t>
            </w:r>
            <w:r w:rsidR="00C33CEF">
              <w:rPr>
                <w:lang w:eastAsia="zh-CN"/>
              </w:rPr>
              <w:t>/PartialWildcard</w:t>
            </w:r>
            <w:r w:rsidR="00C33CEF" w:rsidRPr="00C931F3">
              <w:t xml:space="preserve"> </w:t>
            </w:r>
            <w:r w:rsidR="00C33CEF">
              <w:t>(NOTE 4, NOTE5)</w:t>
            </w:r>
            <w:r w:rsidRPr="00C931F3">
              <w:t xml:space="preserve"> </w:t>
            </w:r>
          </w:p>
          <w:p w14:paraId="3C913C1C" w14:textId="77777777" w:rsidR="008D0C0C" w:rsidRDefault="008D0C0C" w:rsidP="00BE301E">
            <w:pPr>
              <w:pStyle w:val="TAL"/>
              <w:rPr>
                <w:rFonts w:hint="eastAsia"/>
                <w:lang w:eastAsia="zh-CN"/>
              </w:rPr>
            </w:pPr>
          </w:p>
          <w:p w14:paraId="2ABBD504" w14:textId="77777777" w:rsidR="008D0C0C" w:rsidRDefault="008D0C0C" w:rsidP="00BE301E">
            <w:pPr>
              <w:pStyle w:val="TAL"/>
              <w:rPr>
                <w:rFonts w:hint="eastAsia"/>
                <w:lang w:eastAsia="zh-CN"/>
              </w:rPr>
            </w:pPr>
            <w:r>
              <w:t>Audit Packages</w:t>
            </w:r>
            <w:r>
              <w:rPr>
                <w:rFonts w:hint="eastAsia"/>
                <w:lang w:eastAsia="zh-CN"/>
              </w:rPr>
              <w:t xml:space="preserve"> </w:t>
            </w:r>
            <w:r w:rsidRPr="00A34D75">
              <w:rPr>
                <w:rFonts w:hint="eastAsia"/>
                <w:lang w:eastAsia="zh-CN"/>
              </w:rPr>
              <w:t>(NOTE</w:t>
            </w:r>
            <w:r>
              <w:rPr>
                <w:lang w:eastAsia="zh-CN"/>
              </w:rPr>
              <w:t xml:space="preserve"> 1</w:t>
            </w:r>
            <w:r w:rsidRPr="00A34D75">
              <w:rPr>
                <w:rFonts w:hint="eastAsia"/>
                <w:lang w:eastAsia="zh-CN"/>
              </w:rPr>
              <w:t>)</w:t>
            </w:r>
          </w:p>
          <w:p w14:paraId="02E7C1F0" w14:textId="77777777" w:rsidR="008D0C0C" w:rsidRDefault="008D0C0C" w:rsidP="00BE301E">
            <w:pPr>
              <w:pStyle w:val="TAL"/>
              <w:rPr>
                <w:rFonts w:hint="eastAsia"/>
                <w:lang w:eastAsia="zh-CN"/>
              </w:rPr>
            </w:pPr>
          </w:p>
          <w:p w14:paraId="1007D29B" w14:textId="77777777" w:rsidR="008D0C0C" w:rsidRDefault="008D0C0C" w:rsidP="00BE301E">
            <w:pPr>
              <w:keepNext/>
              <w:numPr>
                <w:ilvl w:val="12"/>
                <w:numId w:val="0"/>
              </w:numPr>
              <w:rPr>
                <w:rFonts w:ascii="Arial" w:hAnsi="Arial" w:cs="Arial"/>
                <w:sz w:val="18"/>
                <w:szCs w:val="18"/>
                <w:lang w:eastAsia="zh-CN"/>
              </w:rPr>
            </w:pPr>
            <w:r w:rsidRPr="00D83D27">
              <w:rPr>
                <w:rFonts w:ascii="Arial" w:hAnsi="Arial" w:cs="Arial"/>
                <w:sz w:val="18"/>
                <w:szCs w:val="18"/>
              </w:rPr>
              <w:t xml:space="preserve">Audit Descriptor = IndAuditParameter:=     IndAudMediaDescriptor:=     </w:t>
            </w:r>
            <w:r w:rsidRPr="00CE2442">
              <w:rPr>
                <w:rFonts w:ascii="Arial" w:hAnsi="Arial" w:cs="Arial"/>
                <w:sz w:val="18"/>
                <w:szCs w:val="18"/>
              </w:rPr>
              <w:t>IndAudTerminationStateDescriptor</w:t>
            </w:r>
            <w:r w:rsidRPr="00D83D27">
              <w:rPr>
                <w:rFonts w:ascii="Arial" w:hAnsi="Arial" w:cs="Arial"/>
                <w:sz w:val="18"/>
                <w:szCs w:val="18"/>
              </w:rPr>
              <w:t xml:space="preserve">:= </w:t>
            </w:r>
            <w:r w:rsidRPr="00CE2442">
              <w:rPr>
                <w:rFonts w:ascii="Arial" w:hAnsi="Arial" w:cs="Arial"/>
                <w:sz w:val="18"/>
                <w:szCs w:val="18"/>
                <w:lang w:eastAsia="zh-CN"/>
              </w:rPr>
              <w:t>serviceState</w:t>
            </w:r>
          </w:p>
          <w:p w14:paraId="1727438E" w14:textId="77777777" w:rsidR="008D0C0C" w:rsidRPr="00A34D75" w:rsidRDefault="008D0C0C" w:rsidP="00BE301E">
            <w:pPr>
              <w:pStyle w:val="TAL"/>
              <w:rPr>
                <w:rFonts w:cs="Arial" w:hint="eastAsia"/>
                <w:szCs w:val="18"/>
                <w:lang w:eastAsia="zh-CN"/>
              </w:rPr>
            </w:pPr>
            <w:r w:rsidRPr="00A34D75">
              <w:rPr>
                <w:rFonts w:cs="Arial"/>
                <w:szCs w:val="18"/>
              </w:rPr>
              <w:t xml:space="preserve">Audit Descriptor = </w:t>
            </w:r>
            <w:r>
              <w:rPr>
                <w:rFonts w:cs="Arial"/>
                <w:szCs w:val="18"/>
              </w:rPr>
              <w:t>Empty (NOTE 2)</w:t>
            </w:r>
          </w:p>
          <w:p w14:paraId="58574E64" w14:textId="77777777" w:rsidR="008D0C0C" w:rsidRDefault="008D0C0C" w:rsidP="00BE301E">
            <w:pPr>
              <w:keepNext/>
              <w:numPr>
                <w:ilvl w:val="12"/>
                <w:numId w:val="0"/>
              </w:numPr>
              <w:rPr>
                <w:rFonts w:hint="eastAsia"/>
                <w:lang w:eastAsia="zh-CN"/>
              </w:rPr>
            </w:pPr>
          </w:p>
          <w:p w14:paraId="286727D3" w14:textId="77777777" w:rsidR="008D0C0C" w:rsidRDefault="008D0C0C" w:rsidP="00BE301E">
            <w:pPr>
              <w:pStyle w:val="TAL"/>
              <w:rPr>
                <w:rFonts w:cs="Arial"/>
                <w:szCs w:val="18"/>
                <w:lang w:eastAsia="zh-CN"/>
              </w:rPr>
            </w:pPr>
            <w:r w:rsidRPr="00D83D27">
              <w:rPr>
                <w:rFonts w:cs="Arial"/>
                <w:szCs w:val="18"/>
              </w:rPr>
              <w:t xml:space="preserve">Audit Descriptor = IndAuditParameter:=     IndAudMediaDescriptor:=     </w:t>
            </w:r>
            <w:r w:rsidRPr="00CE2442">
              <w:rPr>
                <w:rFonts w:cs="Arial"/>
                <w:szCs w:val="18"/>
              </w:rPr>
              <w:t>IndAudTerminationStateDescriptor</w:t>
            </w:r>
            <w:r w:rsidRPr="00D83D27">
              <w:rPr>
                <w:rFonts w:cs="Arial"/>
                <w:szCs w:val="18"/>
              </w:rPr>
              <w:t xml:space="preserve">:= </w:t>
            </w:r>
            <w:r>
              <w:rPr>
                <w:rFonts w:cs="Arial"/>
                <w:szCs w:val="18"/>
                <w:lang w:eastAsia="zh-CN"/>
              </w:rPr>
              <w:t>Available Realms (NOTE 3)</w:t>
            </w:r>
          </w:p>
          <w:p w14:paraId="186F86CC" w14:textId="77777777" w:rsidR="00F55335" w:rsidRDefault="00F55335" w:rsidP="00BE301E">
            <w:pPr>
              <w:pStyle w:val="TAL"/>
              <w:rPr>
                <w:rFonts w:cs="Arial"/>
                <w:szCs w:val="18"/>
                <w:lang w:eastAsia="zh-CN"/>
              </w:rPr>
            </w:pPr>
          </w:p>
          <w:p w14:paraId="0992FBFB" w14:textId="77777777" w:rsidR="00F55335" w:rsidRPr="00C931F3" w:rsidRDefault="00F55335" w:rsidP="00BE301E">
            <w:pPr>
              <w:pStyle w:val="TAL"/>
            </w:pPr>
            <w:r w:rsidRPr="00D83D27">
              <w:rPr>
                <w:rFonts w:cs="Arial"/>
                <w:szCs w:val="18"/>
              </w:rPr>
              <w:t xml:space="preserve">Audit Descriptor = IndAuditParameter:=     IndAudMediaDescriptor:=     </w:t>
            </w:r>
            <w:r w:rsidRPr="00CE2442">
              <w:rPr>
                <w:rFonts w:cs="Arial"/>
                <w:szCs w:val="18"/>
              </w:rPr>
              <w:t>IndAudTerminationStateDescriptor</w:t>
            </w:r>
            <w:r w:rsidRPr="00D83D27">
              <w:rPr>
                <w:rFonts w:cs="Arial"/>
                <w:szCs w:val="18"/>
              </w:rPr>
              <w:t xml:space="preserve">:= </w:t>
            </w:r>
            <w:r>
              <w:rPr>
                <w:rFonts w:cs="Arial"/>
                <w:szCs w:val="18"/>
                <w:lang w:eastAsia="zh-CN"/>
              </w:rPr>
              <w:t xml:space="preserve">ROOT properties  (NOTE </w:t>
            </w:r>
            <w:r w:rsidR="00C33CEF">
              <w:rPr>
                <w:rFonts w:cs="Arial"/>
                <w:szCs w:val="18"/>
                <w:lang w:eastAsia="zh-CN"/>
              </w:rPr>
              <w:t>6</w:t>
            </w:r>
            <w:r>
              <w:rPr>
                <w:rFonts w:cs="Arial"/>
                <w:szCs w:val="18"/>
                <w:lang w:eastAsia="zh-CN"/>
              </w:rPr>
              <w:t>)</w:t>
            </w:r>
          </w:p>
        </w:tc>
        <w:tc>
          <w:tcPr>
            <w:tcW w:w="3119" w:type="dxa"/>
          </w:tcPr>
          <w:p w14:paraId="66D984AD" w14:textId="77777777" w:rsidR="008D0C0C" w:rsidRDefault="008D0C0C" w:rsidP="00BE301E">
            <w:pPr>
              <w:pStyle w:val="TAL"/>
            </w:pPr>
          </w:p>
        </w:tc>
      </w:tr>
      <w:tr w:rsidR="008D0C0C" w14:paraId="47E513ED" w14:textId="77777777" w:rsidTr="00BE301E">
        <w:tblPrEx>
          <w:tblCellMar>
            <w:top w:w="0" w:type="dxa"/>
            <w:bottom w:w="0" w:type="dxa"/>
          </w:tblCellMar>
        </w:tblPrEx>
        <w:trPr>
          <w:jc w:val="center"/>
        </w:trPr>
        <w:tc>
          <w:tcPr>
            <w:tcW w:w="9357" w:type="dxa"/>
            <w:gridSpan w:val="3"/>
          </w:tcPr>
          <w:p w14:paraId="125E443E" w14:textId="77777777" w:rsidR="008D0C0C" w:rsidRDefault="008D0C0C" w:rsidP="00BE301E">
            <w:pPr>
              <w:pStyle w:val="TAN"/>
              <w:rPr>
                <w:lang w:eastAsia="zh-CN"/>
              </w:rPr>
            </w:pPr>
            <w:r>
              <w:rPr>
                <w:rFonts w:hint="eastAsia"/>
                <w:lang w:eastAsia="zh-CN"/>
              </w:rPr>
              <w:t>NOTE</w:t>
            </w:r>
            <w:r>
              <w:rPr>
                <w:lang w:eastAsia="zh-CN"/>
              </w:rPr>
              <w:t xml:space="preserve"> 1</w:t>
            </w:r>
            <w:r>
              <w:rPr>
                <w:rFonts w:hint="eastAsia"/>
                <w:lang w:eastAsia="zh-CN"/>
              </w:rPr>
              <w:t>:</w:t>
            </w:r>
            <w:r>
              <w:rPr>
                <w:b/>
                <w:bCs/>
              </w:rPr>
              <w:t xml:space="preserve"> </w:t>
            </w:r>
            <w:r>
              <w:rPr>
                <w:b/>
                <w:bCs/>
              </w:rPr>
              <w:tab/>
            </w:r>
            <w:r w:rsidRPr="00D83D27">
              <w:rPr>
                <w:rFonts w:cs="Arial"/>
                <w:szCs w:val="18"/>
              </w:rPr>
              <w:t>Packages is for</w:t>
            </w:r>
            <w:r>
              <w:rPr>
                <w:rFonts w:cs="Arial" w:hint="eastAsia"/>
                <w:szCs w:val="18"/>
                <w:lang w:eastAsia="zh-CN"/>
              </w:rPr>
              <w:t xml:space="preserve"> </w:t>
            </w:r>
            <w:r w:rsidRPr="00D83D27">
              <w:rPr>
                <w:rFonts w:cs="Arial"/>
                <w:szCs w:val="18"/>
              </w:rPr>
              <w:t>Null/Root Combina</w:t>
            </w:r>
            <w:r>
              <w:rPr>
                <w:rFonts w:cs="Arial"/>
                <w:szCs w:val="18"/>
              </w:rPr>
              <w:t>tion</w:t>
            </w:r>
            <w:r w:rsidRPr="0087203B">
              <w:rPr>
                <w:lang w:eastAsia="zh-CN"/>
              </w:rPr>
              <w:t>.</w:t>
            </w:r>
          </w:p>
          <w:p w14:paraId="456CBF7C" w14:textId="77777777" w:rsidR="008D0C0C" w:rsidRDefault="008D0C0C" w:rsidP="00BE301E">
            <w:pPr>
              <w:pStyle w:val="TAN"/>
              <w:rPr>
                <w:rFonts w:cs="Arial"/>
                <w:szCs w:val="18"/>
              </w:rPr>
            </w:pPr>
            <w:r>
              <w:rPr>
                <w:lang w:eastAsia="zh-CN"/>
              </w:rPr>
              <w:t>NOTE 2:</w:t>
            </w:r>
            <w:r>
              <w:rPr>
                <w:b/>
                <w:bCs/>
              </w:rPr>
              <w:t xml:space="preserve"> </w:t>
            </w:r>
            <w:r>
              <w:rPr>
                <w:b/>
                <w:bCs/>
              </w:rPr>
              <w:tab/>
            </w:r>
            <w:r>
              <w:rPr>
                <w:rFonts w:cs="Arial"/>
                <w:szCs w:val="18"/>
              </w:rPr>
              <w:t>Used for control association monitoring.</w:t>
            </w:r>
          </w:p>
          <w:p w14:paraId="77FAE464" w14:textId="77777777" w:rsidR="008D0C0C" w:rsidRDefault="008D0C0C" w:rsidP="00BE301E">
            <w:pPr>
              <w:pStyle w:val="TAN"/>
              <w:rPr>
                <w:rFonts w:cs="Arial"/>
                <w:szCs w:val="18"/>
              </w:rPr>
            </w:pPr>
            <w:r>
              <w:rPr>
                <w:lang w:eastAsia="zh-CN"/>
              </w:rPr>
              <w:t>NOTE 3:</w:t>
            </w:r>
            <w:r>
              <w:rPr>
                <w:b/>
                <w:bCs/>
              </w:rPr>
              <w:t xml:space="preserve"> </w:t>
            </w:r>
            <w:r>
              <w:rPr>
                <w:b/>
                <w:bCs/>
              </w:rPr>
              <w:tab/>
            </w:r>
            <w:r>
              <w:rPr>
                <w:rFonts w:cs="Arial"/>
                <w:szCs w:val="18"/>
              </w:rPr>
              <w:t>Used for auditing available IP realms</w:t>
            </w:r>
          </w:p>
          <w:p w14:paraId="6F18C331" w14:textId="77777777" w:rsidR="00C33CEF" w:rsidRDefault="00C33CEF" w:rsidP="00C33CEF">
            <w:pPr>
              <w:pStyle w:val="TAN"/>
            </w:pPr>
            <w:r>
              <w:rPr>
                <w:lang w:eastAsia="zh-CN"/>
              </w:rPr>
              <w:t>NOTE 4:</w:t>
            </w:r>
            <w:r>
              <w:rPr>
                <w:lang w:eastAsia="zh-CN"/>
              </w:rPr>
              <w:tab/>
            </w:r>
            <w:r>
              <w:t xml:space="preserve">The partial wildcard termination is used for the context audit (see table 5.17.3.10.3) and specifies the </w:t>
            </w:r>
            <w:r w:rsidR="00773407">
              <w:t>"</w:t>
            </w:r>
            <w:r>
              <w:t>group</w:t>
            </w:r>
            <w:r w:rsidR="00773407">
              <w:t>"</w:t>
            </w:r>
            <w:r>
              <w:t xml:space="preserve"> part of the termination identity (e.g. </w:t>
            </w:r>
            <w:r w:rsidR="00773407">
              <w:t>"</w:t>
            </w:r>
            <w:r>
              <w:t>ip/5/*</w:t>
            </w:r>
            <w:r w:rsidR="00773407">
              <w:t>"</w:t>
            </w:r>
            <w:r>
              <w:t>).</w:t>
            </w:r>
          </w:p>
          <w:p w14:paraId="24051A2D" w14:textId="77777777" w:rsidR="00C33CEF" w:rsidRDefault="00C33CEF" w:rsidP="00C33CEF">
            <w:pPr>
              <w:pStyle w:val="TAN"/>
            </w:pPr>
            <w:r>
              <w:t>NOTE 5:</w:t>
            </w:r>
            <w:r>
              <w:tab/>
              <w:t>Partial wildcard shall only be used when text encoding is used on the H.248 interface.</w:t>
            </w:r>
          </w:p>
          <w:p w14:paraId="72C9EF0F" w14:textId="77777777" w:rsidR="00C33CEF" w:rsidRDefault="00C33CEF" w:rsidP="00C33CEF">
            <w:pPr>
              <w:pStyle w:val="TAN"/>
            </w:pPr>
            <w:r>
              <w:rPr>
                <w:lang w:eastAsia="zh-CN"/>
              </w:rPr>
              <w:t>NOTE 6:</w:t>
            </w:r>
            <w:r>
              <w:t xml:space="preserve">    Used for auditing ROOT properties.</w:t>
            </w:r>
          </w:p>
        </w:tc>
      </w:tr>
    </w:tbl>
    <w:p w14:paraId="3A3A4024" w14:textId="77777777" w:rsidR="008D0C0C" w:rsidRDefault="008D0C0C" w:rsidP="008D0C0C">
      <w:pPr>
        <w:ind w:left="1620"/>
        <w:rPr>
          <w:b/>
          <w:bCs/>
        </w:rPr>
      </w:pPr>
      <w:r>
        <w:rPr>
          <w:b/>
          <w:bCs/>
        </w:rPr>
        <w:tab/>
      </w:r>
    </w:p>
    <w:p w14:paraId="67BB8522" w14:textId="77777777" w:rsidR="008D0C0C" w:rsidRDefault="008D0C0C" w:rsidP="008D0C0C">
      <w:pPr>
        <w:rPr>
          <w:lang w:val="en-US" w:eastAsia="sv-SE"/>
        </w:rPr>
      </w:pPr>
      <w:r>
        <w:rPr>
          <w:lang w:val="en-US" w:eastAsia="sv-SE"/>
        </w:rPr>
        <w:t xml:space="preserve">The TrGW responds as in Table </w:t>
      </w:r>
      <w:r>
        <w:t>5.17.3.10.</w:t>
      </w:r>
      <w:r>
        <w:rPr>
          <w:lang w:val="en-US" w:eastAsia="sv-SE"/>
        </w:rPr>
        <w:t>2.</w:t>
      </w:r>
    </w:p>
    <w:p w14:paraId="1FEF6450" w14:textId="77777777" w:rsidR="008D0C0C" w:rsidRDefault="008D0C0C" w:rsidP="008D0C0C">
      <w:pPr>
        <w:pStyle w:val="TH"/>
        <w:rPr>
          <w:i/>
          <w:iCs/>
        </w:rPr>
      </w:pPr>
      <w:r>
        <w:t>Table 5.17.3.10.</w:t>
      </w:r>
      <w:r>
        <w:rPr>
          <w:szCs w:val="24"/>
          <w:lang w:val="en-US" w:eastAsia="sv-SE"/>
        </w:rPr>
        <w:t>2</w:t>
      </w:r>
      <w:r>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7F06B9CB" w14:textId="77777777" w:rsidTr="00BE301E">
        <w:tblPrEx>
          <w:tblCellMar>
            <w:top w:w="0" w:type="dxa"/>
            <w:bottom w:w="0" w:type="dxa"/>
          </w:tblCellMar>
        </w:tblPrEx>
        <w:trPr>
          <w:jc w:val="center"/>
        </w:trPr>
        <w:tc>
          <w:tcPr>
            <w:tcW w:w="3119" w:type="dxa"/>
          </w:tcPr>
          <w:p w14:paraId="3DE80750" w14:textId="77777777" w:rsidR="008D0C0C" w:rsidRDefault="008D0C0C" w:rsidP="00BE301E">
            <w:pPr>
              <w:pStyle w:val="TAH"/>
            </w:pPr>
            <w:r>
              <w:t>Address Information</w:t>
            </w:r>
          </w:p>
        </w:tc>
        <w:tc>
          <w:tcPr>
            <w:tcW w:w="3119" w:type="dxa"/>
          </w:tcPr>
          <w:p w14:paraId="096D4F06" w14:textId="77777777" w:rsidR="008D0C0C" w:rsidRDefault="008D0C0C" w:rsidP="00BE301E">
            <w:pPr>
              <w:pStyle w:val="TAH"/>
            </w:pPr>
            <w:r>
              <w:t>Control information</w:t>
            </w:r>
          </w:p>
        </w:tc>
        <w:tc>
          <w:tcPr>
            <w:tcW w:w="3119" w:type="dxa"/>
          </w:tcPr>
          <w:p w14:paraId="417D4D2E" w14:textId="77777777" w:rsidR="008D0C0C" w:rsidRDefault="008D0C0C" w:rsidP="00BE301E">
            <w:pPr>
              <w:pStyle w:val="TAH"/>
            </w:pPr>
            <w:r>
              <w:t>Bearer information</w:t>
            </w:r>
          </w:p>
        </w:tc>
      </w:tr>
      <w:tr w:rsidR="008D0C0C" w14:paraId="38ADE8CC" w14:textId="77777777" w:rsidTr="00BE301E">
        <w:tblPrEx>
          <w:tblCellMar>
            <w:top w:w="0" w:type="dxa"/>
            <w:bottom w:w="0" w:type="dxa"/>
          </w:tblCellMar>
        </w:tblPrEx>
        <w:trPr>
          <w:jc w:val="center"/>
        </w:trPr>
        <w:tc>
          <w:tcPr>
            <w:tcW w:w="3119" w:type="dxa"/>
          </w:tcPr>
          <w:p w14:paraId="4012AA04" w14:textId="77777777" w:rsidR="008D0C0C" w:rsidRDefault="008D0C0C" w:rsidP="00BE301E">
            <w:pPr>
              <w:pStyle w:val="TAL"/>
            </w:pPr>
          </w:p>
        </w:tc>
        <w:tc>
          <w:tcPr>
            <w:tcW w:w="3119" w:type="dxa"/>
          </w:tcPr>
          <w:p w14:paraId="27112C4D" w14:textId="77777777" w:rsidR="008D0C0C" w:rsidRPr="00C931F3" w:rsidRDefault="008D0C0C" w:rsidP="00BE301E">
            <w:pPr>
              <w:pStyle w:val="TAL"/>
            </w:pPr>
            <w:r w:rsidRPr="00C931F3">
              <w:t>Transaction ID = x</w:t>
            </w:r>
          </w:p>
          <w:p w14:paraId="58DD5F70" w14:textId="77777777" w:rsidR="008D0C0C" w:rsidRPr="00C931F3" w:rsidRDefault="008D0C0C" w:rsidP="00BE301E">
            <w:pPr>
              <w:pStyle w:val="TAL"/>
            </w:pPr>
            <w:r>
              <w:t>Context ID = -</w:t>
            </w:r>
            <w:r>
              <w:rPr>
                <w:rFonts w:hint="eastAsia"/>
                <w:lang w:eastAsia="zh-CN"/>
              </w:rPr>
              <w:t>/</w:t>
            </w:r>
            <w:r w:rsidRPr="00C01D4E">
              <w:rPr>
                <w:rFonts w:cs="Arial"/>
                <w:szCs w:val="18"/>
              </w:rPr>
              <w:t>C</w:t>
            </w:r>
            <w:r>
              <w:rPr>
                <w:rFonts w:cs="Arial"/>
                <w:szCs w:val="18"/>
              </w:rPr>
              <w:t>1</w:t>
            </w:r>
          </w:p>
          <w:p w14:paraId="3FA320E2" w14:textId="77777777" w:rsidR="008D0C0C" w:rsidRPr="00C931F3" w:rsidRDefault="008D0C0C" w:rsidP="00BE301E">
            <w:pPr>
              <w:pStyle w:val="TAL"/>
            </w:pPr>
            <w:r w:rsidRPr="00C931F3">
              <w:t>Termination ID = ROOT</w:t>
            </w:r>
            <w:r>
              <w:rPr>
                <w:rFonts w:hint="eastAsia"/>
                <w:lang w:eastAsia="zh-CN"/>
              </w:rPr>
              <w:t>/</w:t>
            </w:r>
            <w:r w:rsidRPr="002645B1">
              <w:rPr>
                <w:lang w:val="fr-FR"/>
              </w:rPr>
              <w:t>T1</w:t>
            </w:r>
          </w:p>
          <w:p w14:paraId="703145BB" w14:textId="77777777" w:rsidR="008D0C0C" w:rsidRDefault="008D0C0C" w:rsidP="00BE301E">
            <w:pPr>
              <w:pStyle w:val="TAL"/>
              <w:rPr>
                <w:rFonts w:hint="eastAsia"/>
                <w:lang w:eastAsia="zh-CN"/>
              </w:rPr>
            </w:pPr>
            <w:r>
              <w:t>Packages List</w:t>
            </w:r>
            <w:r>
              <w:rPr>
                <w:rFonts w:hint="eastAsia"/>
                <w:lang w:eastAsia="zh-CN"/>
              </w:rPr>
              <w:t xml:space="preserve"> </w:t>
            </w:r>
          </w:p>
          <w:p w14:paraId="2D4D09A6" w14:textId="77777777" w:rsidR="008D0C0C" w:rsidRDefault="008D0C0C" w:rsidP="00BE301E">
            <w:pPr>
              <w:pStyle w:val="TAL"/>
            </w:pPr>
            <w:r>
              <w:t xml:space="preserve">serviceState </w:t>
            </w:r>
          </w:p>
          <w:p w14:paraId="7F7802BD" w14:textId="77777777" w:rsidR="008D0C0C" w:rsidRDefault="008D0C0C" w:rsidP="00BE301E">
            <w:pPr>
              <w:pStyle w:val="TAL"/>
              <w:rPr>
                <w:lang w:eastAsia="zh-CN"/>
              </w:rPr>
            </w:pPr>
            <w:r>
              <w:rPr>
                <w:lang w:eastAsia="zh-CN"/>
              </w:rPr>
              <w:t>Available Realms</w:t>
            </w:r>
          </w:p>
          <w:p w14:paraId="3A0DF9E8" w14:textId="77777777" w:rsidR="00F55335" w:rsidRPr="00C931F3" w:rsidRDefault="00F55335" w:rsidP="00BE301E">
            <w:pPr>
              <w:pStyle w:val="TAL"/>
            </w:pPr>
            <w:r>
              <w:rPr>
                <w:lang w:eastAsia="zh-CN"/>
              </w:rPr>
              <w:t>ROOT Properties</w:t>
            </w:r>
          </w:p>
        </w:tc>
        <w:tc>
          <w:tcPr>
            <w:tcW w:w="3119" w:type="dxa"/>
          </w:tcPr>
          <w:p w14:paraId="45390CD4" w14:textId="77777777" w:rsidR="008D0C0C" w:rsidRDefault="008D0C0C" w:rsidP="00BE301E">
            <w:pPr>
              <w:pStyle w:val="TAL"/>
            </w:pPr>
          </w:p>
        </w:tc>
      </w:tr>
    </w:tbl>
    <w:p w14:paraId="02C8B467" w14:textId="77777777" w:rsidR="008D0C0C" w:rsidRDefault="008D0C0C" w:rsidP="008D0C0C"/>
    <w:p w14:paraId="68BD822C" w14:textId="77777777" w:rsidR="008D0C0C" w:rsidRPr="00296EE1" w:rsidRDefault="008D0C0C" w:rsidP="008D0C0C">
      <w:r w:rsidRPr="00296EE1">
        <w:t xml:space="preserve">Upon reception of the command in the </w:t>
      </w:r>
      <w:r>
        <w:rPr>
          <w:rFonts w:hint="eastAsia"/>
          <w:lang w:eastAsia="zh-CN"/>
        </w:rPr>
        <w:t>TrGW</w:t>
      </w:r>
      <w:r w:rsidRPr="00296EE1">
        <w:t xml:space="preserve">: </w:t>
      </w:r>
    </w:p>
    <w:p w14:paraId="4937B903" w14:textId="77777777" w:rsidR="008D0C0C" w:rsidRPr="00296EE1" w:rsidRDefault="008D0C0C" w:rsidP="008D0C0C">
      <w:pPr>
        <w:pStyle w:val="B1"/>
        <w:numPr>
          <w:ilvl w:val="0"/>
          <w:numId w:val="18"/>
        </w:numPr>
        <w:overflowPunct/>
        <w:autoSpaceDE/>
        <w:autoSpaceDN/>
        <w:adjustRightInd/>
        <w:textAlignment w:val="auto"/>
      </w:pPr>
      <w:r w:rsidRPr="00296EE1">
        <w:t xml:space="preserve">The </w:t>
      </w:r>
      <w:smartTag w:uri="urn:schemas-microsoft-com:office:smarttags" w:element="PlaceName">
        <w:r w:rsidRPr="00296EE1">
          <w:t>Service</w:t>
        </w:r>
      </w:smartTag>
      <w:r w:rsidRPr="00296EE1">
        <w:t xml:space="preserve"> </w:t>
      </w:r>
      <w:smartTag w:uri="urn:schemas-microsoft-com:office:smarttags" w:element="PlaceType">
        <w:r w:rsidRPr="00296EE1">
          <w:t>State</w:t>
        </w:r>
      </w:smartTag>
      <w:r w:rsidRPr="00296EE1">
        <w:t xml:space="preserve"> returns the current </w:t>
      </w:r>
      <w:smartTag w:uri="urn:schemas-microsoft-com:office:smarttags" w:element="place">
        <w:smartTag w:uri="urn:schemas-microsoft-com:office:smarttags" w:element="PlaceName">
          <w:r w:rsidRPr="00296EE1">
            <w:t>Service</w:t>
          </w:r>
        </w:smartTag>
        <w:r w:rsidRPr="00296EE1">
          <w:t xml:space="preserve"> </w:t>
        </w:r>
        <w:smartTag w:uri="urn:schemas-microsoft-com:office:smarttags" w:element="PlaceType">
          <w:r w:rsidRPr="00296EE1">
            <w:t>State</w:t>
          </w:r>
        </w:smartTag>
      </w:smartTag>
    </w:p>
    <w:p w14:paraId="79C18F90" w14:textId="77777777" w:rsidR="008D0C0C" w:rsidRDefault="008D0C0C" w:rsidP="008D0C0C">
      <w:pPr>
        <w:pStyle w:val="B1"/>
        <w:numPr>
          <w:ilvl w:val="0"/>
          <w:numId w:val="18"/>
        </w:numPr>
        <w:tabs>
          <w:tab w:val="num" w:pos="1004"/>
        </w:tabs>
        <w:overflowPunct/>
        <w:autoSpaceDE/>
        <w:autoSpaceDN/>
        <w:adjustRightInd/>
        <w:textAlignment w:val="auto"/>
      </w:pPr>
      <w:r w:rsidRPr="00296EE1">
        <w:t>When Packages are requested, the Package Names and Versions are returned</w:t>
      </w:r>
    </w:p>
    <w:p w14:paraId="11AD8199" w14:textId="77777777" w:rsidR="008D0C0C" w:rsidRDefault="008D0C0C" w:rsidP="008D0C0C">
      <w:pPr>
        <w:pStyle w:val="B1"/>
        <w:numPr>
          <w:ilvl w:val="0"/>
          <w:numId w:val="18"/>
        </w:numPr>
        <w:tabs>
          <w:tab w:val="num" w:pos="1004"/>
        </w:tabs>
        <w:overflowPunct/>
        <w:autoSpaceDE/>
        <w:autoSpaceDN/>
        <w:adjustRightInd/>
        <w:textAlignment w:val="auto"/>
      </w:pPr>
      <w:r>
        <w:t xml:space="preserve">When realm availability is audited, the list of available realms is returned. </w:t>
      </w:r>
    </w:p>
    <w:p w14:paraId="48518ED7" w14:textId="77777777" w:rsidR="00F55335" w:rsidRPr="00296EE1" w:rsidRDefault="00F55335" w:rsidP="00F55335">
      <w:pPr>
        <w:pStyle w:val="B1"/>
        <w:numPr>
          <w:ilvl w:val="0"/>
          <w:numId w:val="18"/>
        </w:numPr>
        <w:tabs>
          <w:tab w:val="num" w:pos="1004"/>
        </w:tabs>
        <w:overflowPunct/>
        <w:autoSpaceDE/>
        <w:autoSpaceDN/>
        <w:adjustRightInd/>
        <w:textAlignment w:val="auto"/>
      </w:pPr>
      <w:r>
        <w:t xml:space="preserve">When root properties are audited, the values of root properties are returned. </w:t>
      </w:r>
    </w:p>
    <w:p w14:paraId="7BE1BA26" w14:textId="77777777" w:rsidR="008D0C0C" w:rsidRPr="00296EE1" w:rsidRDefault="008D0C0C" w:rsidP="008D0C0C">
      <w:r w:rsidRPr="00296EE1">
        <w:t>The following table illustrates the allowed combinations that can be obtained with the AuditValue Command:</w:t>
      </w:r>
    </w:p>
    <w:p w14:paraId="1DAF412A" w14:textId="77777777" w:rsidR="008D0C0C" w:rsidRPr="00296EE1" w:rsidRDefault="008D0C0C" w:rsidP="008D0C0C">
      <w:pPr>
        <w:pStyle w:val="TH"/>
      </w:pPr>
      <w:r w:rsidRPr="00296EE1">
        <w:lastRenderedPageBreak/>
        <w:t xml:space="preserve">Table </w:t>
      </w:r>
      <w:r>
        <w:t>5.17.3.10</w:t>
      </w:r>
      <w:r w:rsidRPr="00296EE1">
        <w:t>.</w:t>
      </w:r>
      <w:r>
        <w:rPr>
          <w:lang w:eastAsia="zh-CN"/>
        </w:rPr>
        <w:t>3</w:t>
      </w:r>
      <w:r w:rsidRPr="00296EE1">
        <w:t>: Combinations of AuditValue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8D0C0C" w:rsidRPr="00296EE1" w14:paraId="1973FA97" w14:textId="77777777" w:rsidTr="00BE301E">
        <w:tblPrEx>
          <w:tblCellMar>
            <w:top w:w="0" w:type="dxa"/>
            <w:bottom w:w="0" w:type="dxa"/>
          </w:tblCellMar>
        </w:tblPrEx>
        <w:trPr>
          <w:jc w:val="center"/>
        </w:trPr>
        <w:tc>
          <w:tcPr>
            <w:tcW w:w="1985" w:type="dxa"/>
          </w:tcPr>
          <w:p w14:paraId="67639763" w14:textId="77777777" w:rsidR="008D0C0C" w:rsidRPr="00D83D27" w:rsidRDefault="008D0C0C" w:rsidP="00BE301E">
            <w:pPr>
              <w:pStyle w:val="TAH"/>
            </w:pPr>
            <w:r w:rsidRPr="00D83D27">
              <w:t>ContextID</w:t>
            </w:r>
          </w:p>
        </w:tc>
        <w:tc>
          <w:tcPr>
            <w:tcW w:w="1985" w:type="dxa"/>
          </w:tcPr>
          <w:p w14:paraId="72B39478" w14:textId="77777777" w:rsidR="008D0C0C" w:rsidRPr="00D83D27" w:rsidRDefault="008D0C0C" w:rsidP="00BE301E">
            <w:pPr>
              <w:pStyle w:val="TAH"/>
            </w:pPr>
            <w:r w:rsidRPr="00D83D27">
              <w:t>TerminationID</w:t>
            </w:r>
          </w:p>
        </w:tc>
        <w:tc>
          <w:tcPr>
            <w:tcW w:w="5670" w:type="dxa"/>
          </w:tcPr>
          <w:p w14:paraId="6E53A1D2" w14:textId="77777777" w:rsidR="008D0C0C" w:rsidRPr="00D83D27" w:rsidRDefault="008D0C0C" w:rsidP="00BE301E">
            <w:pPr>
              <w:pStyle w:val="TAH"/>
            </w:pPr>
            <w:r w:rsidRPr="00D83D27">
              <w:t>Information Obtained</w:t>
            </w:r>
          </w:p>
        </w:tc>
      </w:tr>
      <w:tr w:rsidR="008D0C0C" w:rsidRPr="00296EE1" w14:paraId="148AF1DD" w14:textId="77777777" w:rsidTr="00BE301E">
        <w:tblPrEx>
          <w:tblCellMar>
            <w:top w:w="0" w:type="dxa"/>
            <w:bottom w:w="0" w:type="dxa"/>
          </w:tblCellMar>
        </w:tblPrEx>
        <w:trPr>
          <w:jc w:val="center"/>
        </w:trPr>
        <w:tc>
          <w:tcPr>
            <w:tcW w:w="1985" w:type="dxa"/>
          </w:tcPr>
          <w:p w14:paraId="11612BBB" w14:textId="77777777" w:rsidR="008D0C0C" w:rsidRPr="00D83D27" w:rsidRDefault="008D0C0C" w:rsidP="00BE301E">
            <w:pPr>
              <w:pStyle w:val="TAL"/>
            </w:pPr>
            <w:r w:rsidRPr="00D83D27">
              <w:t>Specific</w:t>
            </w:r>
          </w:p>
        </w:tc>
        <w:tc>
          <w:tcPr>
            <w:tcW w:w="1985" w:type="dxa"/>
          </w:tcPr>
          <w:p w14:paraId="57D7533D" w14:textId="77777777" w:rsidR="008D0C0C" w:rsidRPr="00D83D27" w:rsidRDefault="008D0C0C" w:rsidP="00BE301E">
            <w:pPr>
              <w:pStyle w:val="TAL"/>
            </w:pPr>
            <w:r w:rsidRPr="00D83D27">
              <w:t>Wildcard</w:t>
            </w:r>
          </w:p>
        </w:tc>
        <w:tc>
          <w:tcPr>
            <w:tcW w:w="5670" w:type="dxa"/>
          </w:tcPr>
          <w:p w14:paraId="7AA12EBD" w14:textId="77777777" w:rsidR="008D0C0C" w:rsidRPr="00D83D27" w:rsidRDefault="008D0C0C" w:rsidP="00BE301E">
            <w:pPr>
              <w:pStyle w:val="TAL"/>
            </w:pPr>
            <w:r w:rsidRPr="00D83D27">
              <w:t>Audit of matching Terminations in a Context</w:t>
            </w:r>
          </w:p>
        </w:tc>
      </w:tr>
      <w:tr w:rsidR="008D0C0C" w:rsidRPr="00296EE1" w14:paraId="25A52FD8" w14:textId="77777777" w:rsidTr="00BE301E">
        <w:tblPrEx>
          <w:tblCellMar>
            <w:top w:w="0" w:type="dxa"/>
            <w:bottom w:w="0" w:type="dxa"/>
          </w:tblCellMar>
        </w:tblPrEx>
        <w:trPr>
          <w:jc w:val="center"/>
        </w:trPr>
        <w:tc>
          <w:tcPr>
            <w:tcW w:w="1985" w:type="dxa"/>
          </w:tcPr>
          <w:p w14:paraId="316D5FA9" w14:textId="77777777" w:rsidR="008D0C0C" w:rsidRPr="00D83D27" w:rsidRDefault="008D0C0C" w:rsidP="00BE301E">
            <w:pPr>
              <w:pStyle w:val="TAL"/>
            </w:pPr>
            <w:r w:rsidRPr="00D83D27">
              <w:t>Specific</w:t>
            </w:r>
          </w:p>
        </w:tc>
        <w:tc>
          <w:tcPr>
            <w:tcW w:w="1985" w:type="dxa"/>
          </w:tcPr>
          <w:p w14:paraId="4BFBAEF6" w14:textId="77777777" w:rsidR="008D0C0C" w:rsidRPr="00D83D27" w:rsidRDefault="008D0C0C" w:rsidP="00BE301E">
            <w:pPr>
              <w:pStyle w:val="TAL"/>
            </w:pPr>
            <w:r w:rsidRPr="00D83D27">
              <w:t>Specific</w:t>
            </w:r>
          </w:p>
        </w:tc>
        <w:tc>
          <w:tcPr>
            <w:tcW w:w="5670" w:type="dxa"/>
          </w:tcPr>
          <w:p w14:paraId="1173E1AC" w14:textId="77777777" w:rsidR="008D0C0C" w:rsidRPr="00D83D27" w:rsidRDefault="008D0C0C" w:rsidP="00BE301E">
            <w:pPr>
              <w:pStyle w:val="TAL"/>
            </w:pPr>
            <w:r w:rsidRPr="00D83D27">
              <w:t>Audit of a single Termination in a Context</w:t>
            </w:r>
          </w:p>
        </w:tc>
      </w:tr>
      <w:tr w:rsidR="008D0C0C" w:rsidRPr="00296EE1" w14:paraId="49633B7B" w14:textId="77777777" w:rsidTr="00BE301E">
        <w:tblPrEx>
          <w:tblCellMar>
            <w:top w:w="0" w:type="dxa"/>
            <w:bottom w:w="0" w:type="dxa"/>
          </w:tblCellMar>
        </w:tblPrEx>
        <w:trPr>
          <w:jc w:val="center"/>
        </w:trPr>
        <w:tc>
          <w:tcPr>
            <w:tcW w:w="1985" w:type="dxa"/>
          </w:tcPr>
          <w:p w14:paraId="4D293953" w14:textId="77777777" w:rsidR="008D0C0C" w:rsidRPr="00D83D27" w:rsidRDefault="008D0C0C" w:rsidP="00BE301E">
            <w:pPr>
              <w:pStyle w:val="TAL"/>
            </w:pPr>
            <w:r w:rsidRPr="00D83D27">
              <w:t>Null</w:t>
            </w:r>
          </w:p>
        </w:tc>
        <w:tc>
          <w:tcPr>
            <w:tcW w:w="1985" w:type="dxa"/>
          </w:tcPr>
          <w:p w14:paraId="41890669" w14:textId="77777777" w:rsidR="008D0C0C" w:rsidRPr="00D83D27" w:rsidRDefault="008D0C0C" w:rsidP="00BE301E">
            <w:pPr>
              <w:pStyle w:val="TAL"/>
            </w:pPr>
            <w:r w:rsidRPr="00D83D27">
              <w:t>Root</w:t>
            </w:r>
          </w:p>
        </w:tc>
        <w:tc>
          <w:tcPr>
            <w:tcW w:w="5670" w:type="dxa"/>
          </w:tcPr>
          <w:p w14:paraId="40C7BB24" w14:textId="77777777" w:rsidR="008D0C0C" w:rsidRPr="00D83D27" w:rsidRDefault="008D0C0C" w:rsidP="00BE301E">
            <w:pPr>
              <w:pStyle w:val="TAL"/>
            </w:pPr>
            <w:r w:rsidRPr="00D83D27">
              <w:t xml:space="preserve">Audit of Media Gateway state </w:t>
            </w:r>
            <w:r>
              <w:rPr>
                <w:rFonts w:cs="Arial"/>
                <w:szCs w:val="18"/>
              </w:rPr>
              <w:t>and/or</w:t>
            </w:r>
            <w:r w:rsidRPr="00D83D27">
              <w:rPr>
                <w:rFonts w:cs="Arial"/>
                <w:szCs w:val="18"/>
              </w:rPr>
              <w:t xml:space="preserve"> </w:t>
            </w:r>
            <w:r>
              <w:rPr>
                <w:rFonts w:cs="Arial"/>
                <w:szCs w:val="18"/>
              </w:rPr>
              <w:t>control association or available realms</w:t>
            </w:r>
            <w:r w:rsidR="00684ADF">
              <w:t xml:space="preserve"> </w:t>
            </w:r>
            <w:r w:rsidR="00684ADF" w:rsidRPr="002D2583">
              <w:rPr>
                <w:rFonts w:cs="Arial"/>
                <w:szCs w:val="18"/>
              </w:rPr>
              <w:t>or supported packages</w:t>
            </w:r>
            <w:r w:rsidR="00F55335">
              <w:rPr>
                <w:rFonts w:cs="Arial"/>
                <w:szCs w:val="18"/>
              </w:rPr>
              <w:t xml:space="preserve"> or ROOT properties</w:t>
            </w:r>
            <w:r>
              <w:rPr>
                <w:rFonts w:cs="Arial"/>
                <w:szCs w:val="18"/>
              </w:rPr>
              <w:t>.</w:t>
            </w:r>
          </w:p>
        </w:tc>
      </w:tr>
      <w:tr w:rsidR="008D0C0C" w:rsidRPr="00296EE1" w14:paraId="5C645E28" w14:textId="77777777" w:rsidTr="00BE301E">
        <w:tblPrEx>
          <w:tblCellMar>
            <w:top w:w="0" w:type="dxa"/>
            <w:bottom w:w="0" w:type="dxa"/>
          </w:tblCellMar>
        </w:tblPrEx>
        <w:trPr>
          <w:jc w:val="center"/>
        </w:trPr>
        <w:tc>
          <w:tcPr>
            <w:tcW w:w="1985" w:type="dxa"/>
          </w:tcPr>
          <w:p w14:paraId="7EEDAAA2" w14:textId="77777777" w:rsidR="008D0C0C" w:rsidRPr="00D83D27" w:rsidRDefault="008D0C0C" w:rsidP="00BE301E">
            <w:pPr>
              <w:pStyle w:val="TAL"/>
            </w:pPr>
            <w:r w:rsidRPr="00D83D27">
              <w:t>All</w:t>
            </w:r>
          </w:p>
        </w:tc>
        <w:tc>
          <w:tcPr>
            <w:tcW w:w="1985" w:type="dxa"/>
          </w:tcPr>
          <w:p w14:paraId="7EB7F798" w14:textId="77777777" w:rsidR="008D0C0C" w:rsidRPr="00D83D27" w:rsidRDefault="008D0C0C" w:rsidP="00BE301E">
            <w:pPr>
              <w:pStyle w:val="TAL"/>
            </w:pPr>
            <w:r w:rsidRPr="00D83D27">
              <w:t>Specific</w:t>
            </w:r>
          </w:p>
        </w:tc>
        <w:tc>
          <w:tcPr>
            <w:tcW w:w="5670" w:type="dxa"/>
          </w:tcPr>
          <w:p w14:paraId="72A26E0A" w14:textId="77777777" w:rsidR="008D0C0C" w:rsidRPr="00D83D27" w:rsidRDefault="008D0C0C" w:rsidP="00BE301E">
            <w:pPr>
              <w:pStyle w:val="TAL"/>
            </w:pPr>
            <w:r w:rsidRPr="00D83D27">
              <w:t>(Non-null) ContextID in which the Termination currently exists</w:t>
            </w:r>
          </w:p>
        </w:tc>
      </w:tr>
      <w:tr w:rsidR="00C33CEF" w:rsidRPr="00296EE1" w14:paraId="04441403" w14:textId="77777777" w:rsidTr="00BE301E">
        <w:tblPrEx>
          <w:tblCellMar>
            <w:top w:w="0" w:type="dxa"/>
            <w:bottom w:w="0" w:type="dxa"/>
          </w:tblCellMar>
        </w:tblPrEx>
        <w:trPr>
          <w:jc w:val="center"/>
        </w:trPr>
        <w:tc>
          <w:tcPr>
            <w:tcW w:w="1985" w:type="dxa"/>
          </w:tcPr>
          <w:p w14:paraId="117D0D5C" w14:textId="77777777" w:rsidR="00C33CEF" w:rsidRPr="00D83D27" w:rsidRDefault="00C33CEF" w:rsidP="00BE301E">
            <w:pPr>
              <w:pStyle w:val="TAL"/>
            </w:pPr>
            <w:r w:rsidRPr="00D83D27">
              <w:t>All</w:t>
            </w:r>
          </w:p>
        </w:tc>
        <w:tc>
          <w:tcPr>
            <w:tcW w:w="1985" w:type="dxa"/>
          </w:tcPr>
          <w:p w14:paraId="05763A53" w14:textId="77777777" w:rsidR="00C33CEF" w:rsidRPr="00D83D27" w:rsidRDefault="00C33CEF" w:rsidP="00BE301E">
            <w:pPr>
              <w:pStyle w:val="TAL"/>
            </w:pPr>
            <w:r>
              <w:t>Partial Wildcard</w:t>
            </w:r>
          </w:p>
        </w:tc>
        <w:tc>
          <w:tcPr>
            <w:tcW w:w="5670" w:type="dxa"/>
          </w:tcPr>
          <w:p w14:paraId="23A82299" w14:textId="77777777" w:rsidR="00C33CEF" w:rsidRPr="00D83D27" w:rsidRDefault="00C33CEF" w:rsidP="00BE301E">
            <w:pPr>
              <w:pStyle w:val="TAL"/>
            </w:pPr>
            <w:r w:rsidRPr="00D83D27">
              <w:t>(Non-null) ContextID</w:t>
            </w:r>
            <w:r>
              <w:t>s</w:t>
            </w:r>
            <w:r w:rsidRPr="00D83D27">
              <w:t xml:space="preserve"> in which the Termination</w:t>
            </w:r>
            <w:r>
              <w:t>s</w:t>
            </w:r>
            <w:r w:rsidRPr="00D83D27">
              <w:t xml:space="preserve"> currently exist</w:t>
            </w:r>
          </w:p>
        </w:tc>
      </w:tr>
      <w:tr w:rsidR="00C33CEF" w:rsidRPr="00296EE1" w14:paraId="6C577C3D" w14:textId="77777777" w:rsidTr="00043FD3">
        <w:tblPrEx>
          <w:tblCellMar>
            <w:top w:w="0" w:type="dxa"/>
            <w:bottom w:w="0" w:type="dxa"/>
          </w:tblCellMar>
        </w:tblPrEx>
        <w:trPr>
          <w:jc w:val="center"/>
        </w:trPr>
        <w:tc>
          <w:tcPr>
            <w:tcW w:w="9640" w:type="dxa"/>
            <w:gridSpan w:val="3"/>
          </w:tcPr>
          <w:p w14:paraId="42C0750E" w14:textId="77777777" w:rsidR="00C33CEF" w:rsidRPr="00D83D27" w:rsidRDefault="00C33CEF" w:rsidP="00C33CEF">
            <w:pPr>
              <w:pStyle w:val="TAN"/>
            </w:pPr>
            <w:r>
              <w:t>NOTE:</w:t>
            </w:r>
            <w:r>
              <w:tab/>
              <w:t>Partial wildcard shall only be used when text encoding is used on the H.248 interface.</w:t>
            </w:r>
          </w:p>
        </w:tc>
      </w:tr>
    </w:tbl>
    <w:p w14:paraId="73462E69" w14:textId="77777777" w:rsidR="00C33CEF" w:rsidRDefault="00C33CEF" w:rsidP="008D0C0C"/>
    <w:p w14:paraId="666F74E4" w14:textId="77777777" w:rsidR="008D0C0C" w:rsidRPr="00296EE1" w:rsidRDefault="008D0C0C" w:rsidP="008D0C0C">
      <w:pPr>
        <w:pStyle w:val="Heading4"/>
      </w:pPr>
      <w:bookmarkStart w:id="143" w:name="_Toc414010872"/>
      <w:r>
        <w:t>5.17</w:t>
      </w:r>
      <w:r w:rsidRPr="00296EE1">
        <w:t>.3</w:t>
      </w:r>
      <w:r>
        <w:t>.11</w:t>
      </w:r>
      <w:r w:rsidRPr="00296EE1">
        <w:tab/>
        <w:t>Command Rejected</w:t>
      </w:r>
      <w:bookmarkEnd w:id="143"/>
      <w:r w:rsidRPr="00296EE1">
        <w:t xml:space="preserve"> </w:t>
      </w:r>
    </w:p>
    <w:p w14:paraId="5CE44DAE" w14:textId="77777777" w:rsidR="008D0C0C" w:rsidRPr="00296EE1" w:rsidRDefault="008D0C0C" w:rsidP="008D0C0C">
      <w:r w:rsidRPr="00296EE1">
        <w:t>When the procedure "Command Reject" is required the following procedure is initiated:</w:t>
      </w:r>
    </w:p>
    <w:p w14:paraId="3D84F9E8" w14:textId="77777777" w:rsidR="008D0C0C" w:rsidRPr="00296EE1" w:rsidRDefault="008D0C0C" w:rsidP="008D0C0C">
      <w:r w:rsidRPr="00296EE1">
        <w:t xml:space="preserve">The </w:t>
      </w:r>
      <w:r>
        <w:t>TrGW / IBCF</w:t>
      </w:r>
      <w:r w:rsidRPr="00296EE1">
        <w:t xml:space="preserve"> sends </w:t>
      </w:r>
      <w:r>
        <w:t xml:space="preserve">a </w:t>
      </w:r>
      <w:r w:rsidRPr="00296EE1">
        <w:t>resp</w:t>
      </w:r>
      <w:r>
        <w:t>onse</w:t>
      </w:r>
      <w:r w:rsidRPr="00296EE1">
        <w:t xml:space="preserve"> to any command.req with the following information.</w:t>
      </w:r>
    </w:p>
    <w:p w14:paraId="31741020" w14:textId="77777777" w:rsidR="008D0C0C" w:rsidRPr="00296EE1" w:rsidRDefault="008D0C0C" w:rsidP="008D0C0C">
      <w:pPr>
        <w:pStyle w:val="TH"/>
      </w:pPr>
      <w:r>
        <w:t>Table 5.17</w:t>
      </w:r>
      <w:r w:rsidRPr="00296EE1">
        <w:t>.3</w:t>
      </w:r>
      <w:r>
        <w:t>.11</w:t>
      </w:r>
      <w:r w:rsidRPr="00296EE1">
        <w:t xml:space="preserve">.1: </w:t>
      </w:r>
      <w:r>
        <w:t>A</w:t>
      </w:r>
      <w:r w:rsidRPr="00296EE1">
        <w:t xml:space="preserve">NYcommand.resp (command reject) </w:t>
      </w:r>
      <w:r>
        <w:t>TrGW/IBCF to IBCF/TrGW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296EE1" w14:paraId="0607BD40" w14:textId="77777777" w:rsidTr="00BE301E">
        <w:tblPrEx>
          <w:tblCellMar>
            <w:top w:w="0" w:type="dxa"/>
            <w:bottom w:w="0" w:type="dxa"/>
          </w:tblCellMar>
        </w:tblPrEx>
        <w:trPr>
          <w:jc w:val="center"/>
        </w:trPr>
        <w:tc>
          <w:tcPr>
            <w:tcW w:w="3119" w:type="dxa"/>
          </w:tcPr>
          <w:p w14:paraId="4C9B631B" w14:textId="77777777" w:rsidR="008D0C0C" w:rsidRPr="00296EE1" w:rsidRDefault="008D0C0C" w:rsidP="00BE301E">
            <w:pPr>
              <w:pStyle w:val="TAH"/>
            </w:pPr>
            <w:r w:rsidRPr="00296EE1">
              <w:t>Address Information</w:t>
            </w:r>
          </w:p>
        </w:tc>
        <w:tc>
          <w:tcPr>
            <w:tcW w:w="3119" w:type="dxa"/>
          </w:tcPr>
          <w:p w14:paraId="0035E797" w14:textId="77777777" w:rsidR="008D0C0C" w:rsidRPr="00296EE1" w:rsidRDefault="008D0C0C" w:rsidP="00BE301E">
            <w:pPr>
              <w:pStyle w:val="TAH"/>
            </w:pPr>
            <w:r w:rsidRPr="00296EE1">
              <w:t>Control information</w:t>
            </w:r>
          </w:p>
        </w:tc>
        <w:tc>
          <w:tcPr>
            <w:tcW w:w="3119" w:type="dxa"/>
          </w:tcPr>
          <w:p w14:paraId="2F024B19" w14:textId="77777777" w:rsidR="008D0C0C" w:rsidRPr="00296EE1" w:rsidRDefault="008D0C0C" w:rsidP="00BE301E">
            <w:pPr>
              <w:pStyle w:val="TAH"/>
            </w:pPr>
            <w:r w:rsidRPr="00296EE1">
              <w:t>Bearer information</w:t>
            </w:r>
          </w:p>
        </w:tc>
      </w:tr>
      <w:tr w:rsidR="008D0C0C" w:rsidRPr="00296EE1" w14:paraId="2F2D13F6" w14:textId="77777777" w:rsidTr="00BE301E">
        <w:tblPrEx>
          <w:tblCellMar>
            <w:top w:w="0" w:type="dxa"/>
            <w:bottom w:w="0" w:type="dxa"/>
          </w:tblCellMar>
        </w:tblPrEx>
        <w:trPr>
          <w:jc w:val="center"/>
        </w:trPr>
        <w:tc>
          <w:tcPr>
            <w:tcW w:w="3119" w:type="dxa"/>
          </w:tcPr>
          <w:p w14:paraId="71F406D4" w14:textId="77777777" w:rsidR="008D0C0C" w:rsidRPr="00296EE1" w:rsidRDefault="008D0C0C" w:rsidP="00BE301E">
            <w:pPr>
              <w:pStyle w:val="TAL"/>
            </w:pPr>
          </w:p>
        </w:tc>
        <w:tc>
          <w:tcPr>
            <w:tcW w:w="3119" w:type="dxa"/>
          </w:tcPr>
          <w:p w14:paraId="39B6F744" w14:textId="77777777" w:rsidR="008D0C0C" w:rsidRPr="00296EE1" w:rsidRDefault="008D0C0C" w:rsidP="00BE301E">
            <w:pPr>
              <w:pStyle w:val="TAL"/>
            </w:pPr>
            <w:r w:rsidRPr="00296EE1">
              <w:t>Transaction ID = z</w:t>
            </w:r>
          </w:p>
          <w:p w14:paraId="3B38B61C" w14:textId="77777777" w:rsidR="008D0C0C" w:rsidRDefault="008D0C0C" w:rsidP="00BE301E">
            <w:pPr>
              <w:pStyle w:val="TAL"/>
            </w:pPr>
            <w:r w:rsidRPr="00296EE1">
              <w:t>Context ID = c1 or no context</w:t>
            </w:r>
          </w:p>
          <w:p w14:paraId="09AF11D0" w14:textId="77777777" w:rsidR="008D0C0C" w:rsidRPr="00296EE1" w:rsidRDefault="008D0C0C" w:rsidP="00BE301E">
            <w:pPr>
              <w:pStyle w:val="TAL"/>
            </w:pPr>
            <w:r w:rsidRPr="006E2C10">
              <w:t xml:space="preserve">Termination ID = </w:t>
            </w:r>
            <w:r>
              <w:t>T1 or no termination ID</w:t>
            </w:r>
          </w:p>
          <w:p w14:paraId="1C4B1089" w14:textId="77777777" w:rsidR="008D0C0C" w:rsidRPr="00296EE1" w:rsidRDefault="008D0C0C" w:rsidP="00BE301E">
            <w:pPr>
              <w:pStyle w:val="TAL"/>
            </w:pPr>
          </w:p>
          <w:p w14:paraId="06C6258D" w14:textId="77777777" w:rsidR="008D0C0C" w:rsidRPr="00296EE1" w:rsidRDefault="008D0C0C" w:rsidP="00BE301E">
            <w:pPr>
              <w:pStyle w:val="TAL"/>
            </w:pPr>
            <w:r w:rsidRPr="00296EE1">
              <w:t>Reason=Error</w:t>
            </w:r>
          </w:p>
        </w:tc>
        <w:tc>
          <w:tcPr>
            <w:tcW w:w="3119" w:type="dxa"/>
          </w:tcPr>
          <w:p w14:paraId="7A9B3429" w14:textId="77777777" w:rsidR="008D0C0C" w:rsidRPr="00296EE1" w:rsidRDefault="008D0C0C" w:rsidP="00BE301E">
            <w:pPr>
              <w:pStyle w:val="TAL"/>
            </w:pPr>
          </w:p>
        </w:tc>
      </w:tr>
    </w:tbl>
    <w:p w14:paraId="6F63A300" w14:textId="77777777" w:rsidR="00704AD2" w:rsidRDefault="00704AD2" w:rsidP="00704AD2"/>
    <w:p w14:paraId="5C7120A6" w14:textId="77777777" w:rsidR="008D0C0C" w:rsidRDefault="008D0C0C" w:rsidP="008D0C0C">
      <w:pPr>
        <w:pStyle w:val="Heading4"/>
      </w:pPr>
      <w:bookmarkStart w:id="144" w:name="_Toc414010873"/>
      <w:r>
        <w:t>5.17.3.12</w:t>
      </w:r>
      <w:r>
        <w:tab/>
        <w:t>TrGW Capability Change</w:t>
      </w:r>
      <w:bookmarkEnd w:id="144"/>
    </w:p>
    <w:p w14:paraId="7AFE5EA3" w14:textId="77777777" w:rsidR="008D0C0C" w:rsidRDefault="008D0C0C" w:rsidP="008D0C0C">
      <w:r>
        <w:t>The TrGW sends a SERVICE CHANGE request command as in Table 5.17.3.12.1.</w:t>
      </w:r>
    </w:p>
    <w:p w14:paraId="0B81875B" w14:textId="77777777" w:rsidR="001920AE" w:rsidRDefault="001920AE" w:rsidP="001920AE">
      <w:pPr>
        <w:pStyle w:val="TH"/>
      </w:pPr>
      <w:r>
        <w:t>Table 5.17.3.12.1: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920AE" w14:paraId="2DBEFB0E" w14:textId="77777777" w:rsidTr="001920AE">
        <w:tblPrEx>
          <w:tblCellMar>
            <w:top w:w="0" w:type="dxa"/>
            <w:bottom w:w="0" w:type="dxa"/>
          </w:tblCellMar>
        </w:tblPrEx>
        <w:trPr>
          <w:jc w:val="center"/>
        </w:trPr>
        <w:tc>
          <w:tcPr>
            <w:tcW w:w="3119" w:type="dxa"/>
          </w:tcPr>
          <w:p w14:paraId="03327685" w14:textId="77777777" w:rsidR="001920AE" w:rsidRPr="00350C83" w:rsidRDefault="001920AE" w:rsidP="001920AE">
            <w:pPr>
              <w:pStyle w:val="TAH"/>
            </w:pPr>
            <w:r w:rsidRPr="00350C83">
              <w:t>Address Information</w:t>
            </w:r>
          </w:p>
        </w:tc>
        <w:tc>
          <w:tcPr>
            <w:tcW w:w="3119" w:type="dxa"/>
          </w:tcPr>
          <w:p w14:paraId="41F9723B" w14:textId="77777777" w:rsidR="001920AE" w:rsidRPr="00350C83" w:rsidRDefault="001920AE" w:rsidP="001920AE">
            <w:pPr>
              <w:pStyle w:val="TAH"/>
            </w:pPr>
            <w:r w:rsidRPr="00350C83">
              <w:t>Control information</w:t>
            </w:r>
          </w:p>
        </w:tc>
        <w:tc>
          <w:tcPr>
            <w:tcW w:w="3119" w:type="dxa"/>
          </w:tcPr>
          <w:p w14:paraId="19A017D5" w14:textId="77777777" w:rsidR="001920AE" w:rsidRPr="00350C83" w:rsidRDefault="001920AE" w:rsidP="001920AE">
            <w:pPr>
              <w:pStyle w:val="TAH"/>
            </w:pPr>
            <w:r w:rsidRPr="00350C83">
              <w:t>Bearer information</w:t>
            </w:r>
          </w:p>
        </w:tc>
      </w:tr>
      <w:tr w:rsidR="001920AE" w:rsidRPr="00BE63B6" w14:paraId="3DEAEBCB" w14:textId="77777777" w:rsidTr="001920AE">
        <w:tblPrEx>
          <w:tblCellMar>
            <w:top w:w="0" w:type="dxa"/>
            <w:bottom w:w="0" w:type="dxa"/>
          </w:tblCellMar>
        </w:tblPrEx>
        <w:trPr>
          <w:jc w:val="center"/>
        </w:trPr>
        <w:tc>
          <w:tcPr>
            <w:tcW w:w="3119" w:type="dxa"/>
          </w:tcPr>
          <w:p w14:paraId="12B2162A" w14:textId="77777777" w:rsidR="001920AE" w:rsidRPr="00350C83" w:rsidRDefault="001920AE" w:rsidP="001920AE">
            <w:pPr>
              <w:pStyle w:val="TAL"/>
            </w:pPr>
          </w:p>
        </w:tc>
        <w:tc>
          <w:tcPr>
            <w:tcW w:w="3119" w:type="dxa"/>
          </w:tcPr>
          <w:p w14:paraId="55090713" w14:textId="77777777" w:rsidR="001920AE" w:rsidRPr="000A08F4" w:rsidRDefault="001920AE" w:rsidP="001920AE">
            <w:pPr>
              <w:pStyle w:val="TAL"/>
              <w:ind w:left="284" w:hanging="284"/>
            </w:pPr>
            <w:r w:rsidRPr="000A08F4">
              <w:t>Transaction ID = x</w:t>
            </w:r>
          </w:p>
          <w:p w14:paraId="5661381F" w14:textId="77777777" w:rsidR="001920AE" w:rsidRPr="000A08F4" w:rsidRDefault="001920AE" w:rsidP="001920AE">
            <w:pPr>
              <w:pStyle w:val="TAL"/>
              <w:ind w:left="284" w:hanging="284"/>
            </w:pPr>
            <w:r w:rsidRPr="000A08F4">
              <w:t>Context ID= -</w:t>
            </w:r>
          </w:p>
          <w:p w14:paraId="6AB2DD64" w14:textId="77777777" w:rsidR="001920AE" w:rsidRPr="000A08F4" w:rsidRDefault="001920AE" w:rsidP="001920AE">
            <w:pPr>
              <w:pStyle w:val="TAL"/>
              <w:ind w:left="284" w:hanging="284"/>
            </w:pPr>
            <w:r w:rsidRPr="000A08F4">
              <w:t>Termination ID = ROOT</w:t>
            </w:r>
          </w:p>
          <w:p w14:paraId="6AE44740" w14:textId="77777777" w:rsidR="001920AE" w:rsidRPr="000A08F4" w:rsidRDefault="001920AE" w:rsidP="001920AE">
            <w:pPr>
              <w:pStyle w:val="TAL"/>
              <w:ind w:left="284" w:hanging="284"/>
            </w:pPr>
            <w:r w:rsidRPr="000A08F4">
              <w:t xml:space="preserve">SC Method = RESTART </w:t>
            </w:r>
            <w:r w:rsidRPr="000A08F4">
              <w:rPr>
                <w:lang w:eastAsia="en-US"/>
              </w:rPr>
              <w:t>or DISCONNECTED</w:t>
            </w:r>
          </w:p>
          <w:p w14:paraId="528E611A" w14:textId="77777777" w:rsidR="001920AE" w:rsidRPr="00350C83" w:rsidRDefault="001920AE" w:rsidP="001920AE">
            <w:pPr>
              <w:pStyle w:val="TAL"/>
              <w:ind w:left="284" w:hanging="284"/>
            </w:pPr>
            <w:r w:rsidRPr="000A08F4">
              <w:t xml:space="preserve">SC Reason = </w:t>
            </w:r>
            <w:r w:rsidRPr="000A08F4">
              <w:rPr>
                <w:lang w:eastAsia="en-US"/>
              </w:rPr>
              <w:t xml:space="preserve">916, Packages Change or </w:t>
            </w:r>
            <w:r w:rsidRPr="000A08F4">
              <w:t>917, Capability Change</w:t>
            </w:r>
          </w:p>
        </w:tc>
        <w:tc>
          <w:tcPr>
            <w:tcW w:w="3119" w:type="dxa"/>
          </w:tcPr>
          <w:p w14:paraId="3B301037" w14:textId="77777777" w:rsidR="001920AE" w:rsidRPr="00350C83" w:rsidRDefault="001920AE" w:rsidP="001920AE">
            <w:pPr>
              <w:pStyle w:val="TAL"/>
            </w:pPr>
          </w:p>
        </w:tc>
      </w:tr>
    </w:tbl>
    <w:p w14:paraId="78648E1A" w14:textId="77777777" w:rsidR="001920AE" w:rsidRPr="00BE63B6" w:rsidRDefault="001920AE" w:rsidP="001920AE"/>
    <w:p w14:paraId="44AC86F6" w14:textId="77777777" w:rsidR="001920AE" w:rsidRDefault="001920AE" w:rsidP="001920AE">
      <w:pPr>
        <w:rPr>
          <w:rFonts w:cs="Arial"/>
          <w:szCs w:val="24"/>
          <w:lang w:val="en-US" w:eastAsia="sv-SE"/>
        </w:rPr>
      </w:pPr>
      <w:r>
        <w:rPr>
          <w:rFonts w:cs="Arial"/>
          <w:szCs w:val="24"/>
          <w:lang w:val="en-US" w:eastAsia="sv-SE"/>
        </w:rPr>
        <w:t xml:space="preserve">The IBCF responds as in table </w:t>
      </w:r>
      <w:r>
        <w:t>5.17.3.12.</w:t>
      </w:r>
      <w:r>
        <w:rPr>
          <w:rFonts w:cs="Arial"/>
          <w:szCs w:val="24"/>
          <w:lang w:val="en-US" w:eastAsia="sv-SE"/>
        </w:rPr>
        <w:t>2.</w:t>
      </w:r>
    </w:p>
    <w:p w14:paraId="29C26D9A" w14:textId="77777777" w:rsidR="008D0C0C" w:rsidRDefault="008D0C0C" w:rsidP="008D0C0C">
      <w:pPr>
        <w:pStyle w:val="TH"/>
        <w:rPr>
          <w:i/>
          <w:iCs/>
        </w:rPr>
      </w:pPr>
      <w:r>
        <w:t>Table 5.17.3.12.</w:t>
      </w:r>
      <w:r w:rsidRPr="006A2986">
        <w:rPr>
          <w:szCs w:val="22"/>
          <w:lang w:val="en-US" w:eastAsia="sv-SE"/>
        </w:rPr>
        <w:t>2</w:t>
      </w:r>
      <w:r>
        <w:rPr>
          <w:szCs w:val="24"/>
          <w:lang w:val="en-US" w:eastAsia="sv-SE"/>
        </w:rPr>
        <w:t xml:space="preserve"> </w:t>
      </w:r>
      <w:r>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0E3F7B4C" w14:textId="77777777" w:rsidTr="00BE301E">
        <w:tblPrEx>
          <w:tblCellMar>
            <w:top w:w="0" w:type="dxa"/>
            <w:bottom w:w="0" w:type="dxa"/>
          </w:tblCellMar>
        </w:tblPrEx>
        <w:trPr>
          <w:jc w:val="center"/>
        </w:trPr>
        <w:tc>
          <w:tcPr>
            <w:tcW w:w="3119" w:type="dxa"/>
          </w:tcPr>
          <w:p w14:paraId="22F36571" w14:textId="77777777" w:rsidR="008D0C0C" w:rsidRDefault="008D0C0C" w:rsidP="00BE301E">
            <w:pPr>
              <w:pStyle w:val="TAH"/>
            </w:pPr>
            <w:r>
              <w:t>Address Information</w:t>
            </w:r>
          </w:p>
        </w:tc>
        <w:tc>
          <w:tcPr>
            <w:tcW w:w="3119" w:type="dxa"/>
          </w:tcPr>
          <w:p w14:paraId="6E87783D" w14:textId="77777777" w:rsidR="008D0C0C" w:rsidRDefault="008D0C0C" w:rsidP="00BE301E">
            <w:pPr>
              <w:pStyle w:val="TAH"/>
            </w:pPr>
            <w:r>
              <w:t>Control information</w:t>
            </w:r>
          </w:p>
        </w:tc>
        <w:tc>
          <w:tcPr>
            <w:tcW w:w="3119" w:type="dxa"/>
          </w:tcPr>
          <w:p w14:paraId="5E1CB458" w14:textId="77777777" w:rsidR="008D0C0C" w:rsidRDefault="008D0C0C" w:rsidP="00BE301E">
            <w:pPr>
              <w:pStyle w:val="TAH"/>
            </w:pPr>
            <w:r>
              <w:t>Bearer information</w:t>
            </w:r>
          </w:p>
        </w:tc>
      </w:tr>
      <w:tr w:rsidR="008D0C0C" w14:paraId="245F0D6A" w14:textId="77777777" w:rsidTr="00BE301E">
        <w:tblPrEx>
          <w:tblCellMar>
            <w:top w:w="0" w:type="dxa"/>
            <w:bottom w:w="0" w:type="dxa"/>
          </w:tblCellMar>
        </w:tblPrEx>
        <w:trPr>
          <w:jc w:val="center"/>
        </w:trPr>
        <w:tc>
          <w:tcPr>
            <w:tcW w:w="3119" w:type="dxa"/>
          </w:tcPr>
          <w:p w14:paraId="3469D898" w14:textId="77777777" w:rsidR="008D0C0C" w:rsidRDefault="008D0C0C" w:rsidP="00BE301E">
            <w:pPr>
              <w:pStyle w:val="TAL"/>
            </w:pPr>
          </w:p>
        </w:tc>
        <w:tc>
          <w:tcPr>
            <w:tcW w:w="3119" w:type="dxa"/>
          </w:tcPr>
          <w:p w14:paraId="5BA70BB8" w14:textId="77777777" w:rsidR="008D0C0C" w:rsidRPr="00A021FC" w:rsidRDefault="008D0C0C" w:rsidP="00BE301E">
            <w:pPr>
              <w:pStyle w:val="TAL"/>
              <w:ind w:left="284" w:hanging="284"/>
            </w:pPr>
            <w:r w:rsidRPr="00A021FC">
              <w:t>Transaction ID = x</w:t>
            </w:r>
          </w:p>
          <w:p w14:paraId="32797D24" w14:textId="77777777" w:rsidR="008D0C0C" w:rsidRPr="00A021FC" w:rsidRDefault="008D0C0C" w:rsidP="00BE301E">
            <w:pPr>
              <w:pStyle w:val="TAL"/>
              <w:ind w:left="284" w:hanging="284"/>
            </w:pPr>
            <w:r w:rsidRPr="00A021FC">
              <w:t>Context ID = -</w:t>
            </w:r>
          </w:p>
          <w:p w14:paraId="79C2AC1C" w14:textId="77777777" w:rsidR="008D0C0C" w:rsidRDefault="008D0C0C" w:rsidP="00BE301E">
            <w:pPr>
              <w:pStyle w:val="TAL"/>
              <w:ind w:left="284" w:hanging="284"/>
            </w:pPr>
            <w:r w:rsidRPr="00A021FC">
              <w:t>Termination ID = ROOT</w:t>
            </w:r>
          </w:p>
        </w:tc>
        <w:tc>
          <w:tcPr>
            <w:tcW w:w="3119" w:type="dxa"/>
          </w:tcPr>
          <w:p w14:paraId="3C51ACCD" w14:textId="77777777" w:rsidR="008D0C0C" w:rsidRDefault="008D0C0C" w:rsidP="00BE301E">
            <w:pPr>
              <w:pStyle w:val="TAL"/>
            </w:pPr>
          </w:p>
        </w:tc>
      </w:tr>
    </w:tbl>
    <w:p w14:paraId="6D926649" w14:textId="77777777" w:rsidR="008D0C0C" w:rsidRDefault="008D0C0C" w:rsidP="008D0C0C"/>
    <w:p w14:paraId="246AE300" w14:textId="77777777" w:rsidR="008D0C0C" w:rsidRDefault="008D0C0C" w:rsidP="008D0C0C">
      <w:pPr>
        <w:pStyle w:val="Heading4"/>
        <w:ind w:left="0" w:firstLine="0"/>
      </w:pPr>
      <w:bookmarkStart w:id="145" w:name="_Toc414010874"/>
      <w:r>
        <w:t>5.17.3.13</w:t>
      </w:r>
      <w:r>
        <w:tab/>
        <w:t>TrGW Resource Congestion Handling – Activate</w:t>
      </w:r>
      <w:bookmarkEnd w:id="145"/>
    </w:p>
    <w:p w14:paraId="339340CE" w14:textId="77777777" w:rsidR="008D0C0C" w:rsidRDefault="008D0C0C" w:rsidP="008D0C0C">
      <w:r>
        <w:t>The IBCF sends a MODIFY request command as in Table 5.17.3.13.1</w:t>
      </w:r>
    </w:p>
    <w:p w14:paraId="3329F574" w14:textId="77777777" w:rsidR="008D0C0C" w:rsidRDefault="008D0C0C" w:rsidP="008D0C0C">
      <w:pPr>
        <w:pStyle w:val="TH"/>
      </w:pPr>
      <w:r>
        <w:lastRenderedPageBreak/>
        <w:t>Table 5.17.3.13.1: TrGW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4FC781CF" w14:textId="77777777" w:rsidTr="00BE301E">
        <w:tblPrEx>
          <w:tblCellMar>
            <w:top w:w="0" w:type="dxa"/>
            <w:bottom w:w="0" w:type="dxa"/>
          </w:tblCellMar>
        </w:tblPrEx>
        <w:trPr>
          <w:jc w:val="center"/>
        </w:trPr>
        <w:tc>
          <w:tcPr>
            <w:tcW w:w="3119" w:type="dxa"/>
          </w:tcPr>
          <w:p w14:paraId="6BBA3C14" w14:textId="77777777" w:rsidR="008D0C0C" w:rsidRDefault="008D0C0C" w:rsidP="00BE301E">
            <w:pPr>
              <w:pStyle w:val="TAH"/>
            </w:pPr>
            <w:r>
              <w:t>Address Information</w:t>
            </w:r>
          </w:p>
        </w:tc>
        <w:tc>
          <w:tcPr>
            <w:tcW w:w="3119" w:type="dxa"/>
          </w:tcPr>
          <w:p w14:paraId="629FBC68" w14:textId="77777777" w:rsidR="008D0C0C" w:rsidRDefault="008D0C0C" w:rsidP="00BE301E">
            <w:pPr>
              <w:pStyle w:val="TAH"/>
            </w:pPr>
            <w:r>
              <w:t>Control information</w:t>
            </w:r>
          </w:p>
        </w:tc>
        <w:tc>
          <w:tcPr>
            <w:tcW w:w="3119" w:type="dxa"/>
          </w:tcPr>
          <w:p w14:paraId="250BC669" w14:textId="77777777" w:rsidR="008D0C0C" w:rsidRDefault="008D0C0C" w:rsidP="00BE301E">
            <w:pPr>
              <w:pStyle w:val="TAH"/>
            </w:pPr>
            <w:r>
              <w:t>Bearer information</w:t>
            </w:r>
          </w:p>
        </w:tc>
      </w:tr>
      <w:tr w:rsidR="008D0C0C" w14:paraId="5B1702AD" w14:textId="77777777" w:rsidTr="00BE301E">
        <w:tblPrEx>
          <w:tblCellMar>
            <w:top w:w="0" w:type="dxa"/>
            <w:bottom w:w="0" w:type="dxa"/>
          </w:tblCellMar>
        </w:tblPrEx>
        <w:trPr>
          <w:jc w:val="center"/>
        </w:trPr>
        <w:tc>
          <w:tcPr>
            <w:tcW w:w="3119" w:type="dxa"/>
          </w:tcPr>
          <w:p w14:paraId="33CBCFF8" w14:textId="77777777" w:rsidR="008D0C0C" w:rsidRDefault="008D0C0C" w:rsidP="00BE301E">
            <w:pPr>
              <w:pStyle w:val="TAL"/>
            </w:pPr>
          </w:p>
        </w:tc>
        <w:tc>
          <w:tcPr>
            <w:tcW w:w="3119" w:type="dxa"/>
          </w:tcPr>
          <w:p w14:paraId="2CF63AE8" w14:textId="77777777" w:rsidR="008D0C0C" w:rsidRPr="006E2C10" w:rsidRDefault="008D0C0C" w:rsidP="00BE301E">
            <w:pPr>
              <w:pStyle w:val="TAL"/>
              <w:ind w:left="284" w:hanging="284"/>
            </w:pPr>
            <w:r w:rsidRPr="006E2C10">
              <w:t>Transaction ID = x</w:t>
            </w:r>
          </w:p>
          <w:p w14:paraId="7D3E99A3" w14:textId="77777777" w:rsidR="008D0C0C" w:rsidRPr="006E2C10" w:rsidRDefault="008D0C0C" w:rsidP="00BE301E">
            <w:pPr>
              <w:pStyle w:val="TAL"/>
              <w:ind w:left="284" w:hanging="284"/>
            </w:pPr>
            <w:r w:rsidRPr="006E2C10">
              <w:t>Context ID= -</w:t>
            </w:r>
          </w:p>
          <w:p w14:paraId="65990DBB" w14:textId="77777777" w:rsidR="008D0C0C" w:rsidRPr="006E2C10" w:rsidRDefault="008D0C0C" w:rsidP="00BE301E">
            <w:pPr>
              <w:pStyle w:val="TAL"/>
              <w:ind w:left="284" w:hanging="284"/>
            </w:pPr>
            <w:r w:rsidRPr="006E2C10">
              <w:t>Termination ID = ROOT</w:t>
            </w:r>
          </w:p>
          <w:p w14:paraId="3BB0A12A" w14:textId="77777777" w:rsidR="008D0C0C" w:rsidRDefault="008D0C0C" w:rsidP="00BE301E">
            <w:pPr>
              <w:pStyle w:val="TAL"/>
              <w:ind w:left="284" w:hanging="284"/>
            </w:pPr>
          </w:p>
          <w:p w14:paraId="0223A71F" w14:textId="77777777" w:rsidR="008D0C0C" w:rsidRDefault="008D0C0C" w:rsidP="00BE301E">
            <w:pPr>
              <w:pStyle w:val="TAL"/>
              <w:ind w:left="284" w:hanging="284"/>
            </w:pPr>
            <w:r>
              <w:t>NotificationRequested (Event ID = x,</w:t>
            </w:r>
          </w:p>
          <w:p w14:paraId="2CCF0217" w14:textId="77777777" w:rsidR="008D0C0C" w:rsidRDefault="008D0C0C" w:rsidP="00BE301E">
            <w:pPr>
              <w:pStyle w:val="TAL"/>
              <w:ind w:left="284" w:hanging="284"/>
            </w:pPr>
            <w:r>
              <w:t>"Overload Notification")</w:t>
            </w:r>
          </w:p>
        </w:tc>
        <w:tc>
          <w:tcPr>
            <w:tcW w:w="3119" w:type="dxa"/>
          </w:tcPr>
          <w:p w14:paraId="1C8FFE2F" w14:textId="77777777" w:rsidR="008D0C0C" w:rsidRDefault="008D0C0C" w:rsidP="00BE301E">
            <w:pPr>
              <w:pStyle w:val="TAL"/>
            </w:pPr>
          </w:p>
        </w:tc>
      </w:tr>
    </w:tbl>
    <w:p w14:paraId="1CCE8A21" w14:textId="77777777" w:rsidR="008D0C0C" w:rsidRDefault="008D0C0C" w:rsidP="008D0C0C">
      <w:pPr>
        <w:ind w:left="1620"/>
        <w:rPr>
          <w:b/>
          <w:bCs/>
        </w:rPr>
      </w:pPr>
    </w:p>
    <w:p w14:paraId="3A95E151" w14:textId="77777777" w:rsidR="008D0C0C" w:rsidRDefault="008D0C0C" w:rsidP="008D0C0C">
      <w:pPr>
        <w:rPr>
          <w:lang w:val="en-US" w:eastAsia="sv-SE"/>
        </w:rPr>
      </w:pPr>
      <w:r>
        <w:rPr>
          <w:lang w:val="en-US" w:eastAsia="sv-SE"/>
        </w:rPr>
        <w:t xml:space="preserve">The TrGW responds as in Table </w:t>
      </w:r>
      <w:r>
        <w:t>5.17.3.13.</w:t>
      </w:r>
      <w:r>
        <w:rPr>
          <w:lang w:val="en-US" w:eastAsia="sv-SE"/>
        </w:rPr>
        <w:t>2.</w:t>
      </w:r>
    </w:p>
    <w:p w14:paraId="22F1A549" w14:textId="77777777" w:rsidR="008D0C0C" w:rsidRPr="00BD1C37" w:rsidRDefault="008D0C0C" w:rsidP="008D0C0C">
      <w:pPr>
        <w:pStyle w:val="TH"/>
      </w:pPr>
      <w:r w:rsidRPr="00BD1C37">
        <w:t xml:space="preserve">Table </w:t>
      </w:r>
      <w:r>
        <w:t>5.17.3.13</w:t>
      </w:r>
      <w:r w:rsidRPr="00BD1C37">
        <w:t>.</w:t>
      </w:r>
      <w:r w:rsidRPr="00BD1C37">
        <w:rPr>
          <w:szCs w:val="24"/>
        </w:rPr>
        <w:t>2</w:t>
      </w:r>
      <w:r w:rsidRPr="00BD1C37">
        <w:t xml:space="preserve">: </w:t>
      </w:r>
      <w:r>
        <w:t>TrGW</w:t>
      </w:r>
      <w:r w:rsidRPr="00BD1C37">
        <w:t xml:space="preserve">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74332CE4" w14:textId="77777777" w:rsidTr="00BE301E">
        <w:tblPrEx>
          <w:tblCellMar>
            <w:top w:w="0" w:type="dxa"/>
            <w:bottom w:w="0" w:type="dxa"/>
          </w:tblCellMar>
        </w:tblPrEx>
        <w:trPr>
          <w:jc w:val="center"/>
        </w:trPr>
        <w:tc>
          <w:tcPr>
            <w:tcW w:w="3119" w:type="dxa"/>
          </w:tcPr>
          <w:p w14:paraId="2B5EB896" w14:textId="77777777" w:rsidR="008D0C0C" w:rsidRDefault="008D0C0C" w:rsidP="00BE301E">
            <w:pPr>
              <w:pStyle w:val="TAH"/>
            </w:pPr>
            <w:r>
              <w:t>Address Information</w:t>
            </w:r>
          </w:p>
        </w:tc>
        <w:tc>
          <w:tcPr>
            <w:tcW w:w="3119" w:type="dxa"/>
          </w:tcPr>
          <w:p w14:paraId="6BDC2EE0" w14:textId="77777777" w:rsidR="008D0C0C" w:rsidRDefault="008D0C0C" w:rsidP="00BE301E">
            <w:pPr>
              <w:pStyle w:val="TAH"/>
            </w:pPr>
            <w:r>
              <w:t>Control information</w:t>
            </w:r>
          </w:p>
        </w:tc>
        <w:tc>
          <w:tcPr>
            <w:tcW w:w="3119" w:type="dxa"/>
          </w:tcPr>
          <w:p w14:paraId="78FF4627" w14:textId="77777777" w:rsidR="008D0C0C" w:rsidRDefault="008D0C0C" w:rsidP="00BE301E">
            <w:pPr>
              <w:pStyle w:val="TAH"/>
            </w:pPr>
            <w:r>
              <w:t>Bearer information</w:t>
            </w:r>
          </w:p>
        </w:tc>
      </w:tr>
      <w:tr w:rsidR="008D0C0C" w14:paraId="48D4FD48" w14:textId="77777777" w:rsidTr="00BE301E">
        <w:tblPrEx>
          <w:tblCellMar>
            <w:top w:w="0" w:type="dxa"/>
            <w:bottom w:w="0" w:type="dxa"/>
          </w:tblCellMar>
        </w:tblPrEx>
        <w:trPr>
          <w:jc w:val="center"/>
        </w:trPr>
        <w:tc>
          <w:tcPr>
            <w:tcW w:w="3119" w:type="dxa"/>
          </w:tcPr>
          <w:p w14:paraId="6A4E283A" w14:textId="77777777" w:rsidR="008D0C0C" w:rsidRDefault="008D0C0C" w:rsidP="00BE301E">
            <w:pPr>
              <w:pStyle w:val="TAL"/>
            </w:pPr>
          </w:p>
        </w:tc>
        <w:tc>
          <w:tcPr>
            <w:tcW w:w="3119" w:type="dxa"/>
          </w:tcPr>
          <w:p w14:paraId="536A2D95" w14:textId="77777777" w:rsidR="008D0C0C" w:rsidRPr="00A021FC" w:rsidRDefault="008D0C0C" w:rsidP="00BE301E">
            <w:pPr>
              <w:pStyle w:val="TAL"/>
              <w:ind w:left="284" w:hanging="284"/>
            </w:pPr>
            <w:r w:rsidRPr="00A021FC">
              <w:t>Transaction ID = x</w:t>
            </w:r>
          </w:p>
          <w:p w14:paraId="2B639847" w14:textId="77777777" w:rsidR="008D0C0C" w:rsidRPr="00A021FC" w:rsidRDefault="008D0C0C" w:rsidP="00BE301E">
            <w:pPr>
              <w:pStyle w:val="TAL"/>
              <w:ind w:left="284" w:hanging="284"/>
            </w:pPr>
            <w:r w:rsidRPr="00A021FC">
              <w:t>Context ID = -</w:t>
            </w:r>
          </w:p>
          <w:p w14:paraId="26D5ABE5" w14:textId="77777777" w:rsidR="008D0C0C" w:rsidRDefault="008D0C0C" w:rsidP="00BE301E">
            <w:pPr>
              <w:pStyle w:val="TAL"/>
              <w:ind w:left="284" w:hanging="284"/>
            </w:pPr>
            <w:r w:rsidRPr="00A021FC">
              <w:t>Termination ID = ROOT</w:t>
            </w:r>
          </w:p>
        </w:tc>
        <w:tc>
          <w:tcPr>
            <w:tcW w:w="3119" w:type="dxa"/>
          </w:tcPr>
          <w:p w14:paraId="6E302A55" w14:textId="77777777" w:rsidR="008D0C0C" w:rsidRDefault="008D0C0C" w:rsidP="00BE301E">
            <w:pPr>
              <w:pStyle w:val="TAL"/>
            </w:pPr>
          </w:p>
        </w:tc>
      </w:tr>
    </w:tbl>
    <w:p w14:paraId="2E059D7B" w14:textId="77777777" w:rsidR="008D0C0C" w:rsidRDefault="008D0C0C" w:rsidP="008D0C0C"/>
    <w:p w14:paraId="287747DC" w14:textId="77777777" w:rsidR="008D0C0C" w:rsidRDefault="008D0C0C" w:rsidP="008D0C0C">
      <w:pPr>
        <w:pStyle w:val="Heading4"/>
      </w:pPr>
      <w:bookmarkStart w:id="146" w:name="_Toc414010875"/>
      <w:r>
        <w:t>5.17.3.14</w:t>
      </w:r>
      <w:r>
        <w:tab/>
        <w:t>TrGW Resource Congestion Handling – Indication</w:t>
      </w:r>
      <w:bookmarkEnd w:id="146"/>
    </w:p>
    <w:p w14:paraId="030C840A" w14:textId="77777777" w:rsidR="008D0C0C" w:rsidRDefault="008D0C0C" w:rsidP="008D0C0C">
      <w:r>
        <w:t>The TrGW sends a NOTIFY request command as in Table 5.17.3.14.1</w:t>
      </w:r>
    </w:p>
    <w:p w14:paraId="12322131" w14:textId="77777777" w:rsidR="008D0C0C" w:rsidRDefault="008D0C0C" w:rsidP="008D0C0C">
      <w:pPr>
        <w:pStyle w:val="TH"/>
      </w:pPr>
      <w:r>
        <w:t>Table 5.17.3.14.1: TrGW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6D5106D6" w14:textId="77777777" w:rsidTr="00BE301E">
        <w:tblPrEx>
          <w:tblCellMar>
            <w:top w:w="0" w:type="dxa"/>
            <w:bottom w:w="0" w:type="dxa"/>
          </w:tblCellMar>
        </w:tblPrEx>
        <w:trPr>
          <w:jc w:val="center"/>
        </w:trPr>
        <w:tc>
          <w:tcPr>
            <w:tcW w:w="3119" w:type="dxa"/>
          </w:tcPr>
          <w:p w14:paraId="28301911" w14:textId="77777777" w:rsidR="008D0C0C" w:rsidRDefault="008D0C0C" w:rsidP="00BE301E">
            <w:pPr>
              <w:pStyle w:val="TAH"/>
            </w:pPr>
            <w:r>
              <w:t>Address Information</w:t>
            </w:r>
          </w:p>
        </w:tc>
        <w:tc>
          <w:tcPr>
            <w:tcW w:w="3119" w:type="dxa"/>
          </w:tcPr>
          <w:p w14:paraId="583E577F" w14:textId="77777777" w:rsidR="008D0C0C" w:rsidRDefault="008D0C0C" w:rsidP="00BE301E">
            <w:pPr>
              <w:pStyle w:val="TAH"/>
            </w:pPr>
            <w:r>
              <w:t>Control information</w:t>
            </w:r>
          </w:p>
        </w:tc>
        <w:tc>
          <w:tcPr>
            <w:tcW w:w="3119" w:type="dxa"/>
          </w:tcPr>
          <w:p w14:paraId="6AAF976C" w14:textId="77777777" w:rsidR="008D0C0C" w:rsidRDefault="008D0C0C" w:rsidP="00BE301E">
            <w:pPr>
              <w:pStyle w:val="TAH"/>
            </w:pPr>
            <w:r>
              <w:t>Bearer information</w:t>
            </w:r>
          </w:p>
        </w:tc>
      </w:tr>
      <w:tr w:rsidR="008D0C0C" w14:paraId="3105C7A6" w14:textId="77777777" w:rsidTr="00BE301E">
        <w:tblPrEx>
          <w:tblCellMar>
            <w:top w:w="0" w:type="dxa"/>
            <w:bottom w:w="0" w:type="dxa"/>
          </w:tblCellMar>
        </w:tblPrEx>
        <w:trPr>
          <w:jc w:val="center"/>
        </w:trPr>
        <w:tc>
          <w:tcPr>
            <w:tcW w:w="3119" w:type="dxa"/>
          </w:tcPr>
          <w:p w14:paraId="58804291" w14:textId="77777777" w:rsidR="008D0C0C" w:rsidRDefault="008D0C0C" w:rsidP="00BE301E">
            <w:pPr>
              <w:pStyle w:val="TAL"/>
            </w:pPr>
          </w:p>
        </w:tc>
        <w:tc>
          <w:tcPr>
            <w:tcW w:w="3119" w:type="dxa"/>
          </w:tcPr>
          <w:p w14:paraId="4B869435" w14:textId="77777777" w:rsidR="008D0C0C" w:rsidRPr="006E2C10" w:rsidRDefault="008D0C0C" w:rsidP="00BE301E">
            <w:pPr>
              <w:pStyle w:val="TAL"/>
              <w:ind w:left="284" w:hanging="284"/>
            </w:pPr>
            <w:r w:rsidRPr="006E2C10">
              <w:t>Transaction ID = x</w:t>
            </w:r>
          </w:p>
          <w:p w14:paraId="04F0A5CD" w14:textId="77777777" w:rsidR="008D0C0C" w:rsidRPr="006E2C10" w:rsidRDefault="008D0C0C" w:rsidP="00BE301E">
            <w:pPr>
              <w:pStyle w:val="TAL"/>
              <w:ind w:left="284" w:hanging="284"/>
            </w:pPr>
            <w:r w:rsidRPr="006E2C10">
              <w:t>Context ID= -</w:t>
            </w:r>
          </w:p>
          <w:p w14:paraId="1F155635" w14:textId="77777777" w:rsidR="008D0C0C" w:rsidRPr="006E2C10" w:rsidRDefault="008D0C0C" w:rsidP="00BE301E">
            <w:pPr>
              <w:pStyle w:val="TAL"/>
              <w:ind w:left="284" w:hanging="284"/>
            </w:pPr>
            <w:r w:rsidRPr="006E2C10">
              <w:t>Termination ID = ROOT</w:t>
            </w:r>
          </w:p>
          <w:p w14:paraId="1098F397" w14:textId="77777777" w:rsidR="008D0C0C" w:rsidRDefault="008D0C0C" w:rsidP="00BE301E">
            <w:pPr>
              <w:pStyle w:val="TAL"/>
              <w:ind w:left="284" w:hanging="284"/>
            </w:pPr>
          </w:p>
          <w:p w14:paraId="56C5B482" w14:textId="77777777" w:rsidR="008D0C0C" w:rsidRPr="00296EE1" w:rsidRDefault="008D0C0C" w:rsidP="00BE301E">
            <w:pPr>
              <w:pStyle w:val="TAL"/>
              <w:ind w:left="284" w:hanging="284"/>
            </w:pPr>
            <w:r w:rsidRPr="00296EE1">
              <w:t xml:space="preserve">If </w:t>
            </w:r>
            <w:r>
              <w:t>H.248.11 used</w:t>
            </w:r>
            <w:r w:rsidRPr="00296EE1">
              <w:t>:</w:t>
            </w:r>
          </w:p>
          <w:p w14:paraId="79AAB218" w14:textId="77777777" w:rsidR="008D0C0C" w:rsidRDefault="008D0C0C" w:rsidP="00BE301E">
            <w:pPr>
              <w:pStyle w:val="TAL"/>
              <w:ind w:left="284" w:hanging="284"/>
            </w:pPr>
            <w:r>
              <w:tab/>
              <w:t>Event_ID (Event ID = x, "Overload Notification")</w:t>
            </w:r>
          </w:p>
          <w:p w14:paraId="247F3EE0" w14:textId="77777777" w:rsidR="008D0C0C" w:rsidRDefault="008D0C0C" w:rsidP="00BE301E">
            <w:pPr>
              <w:pStyle w:val="TAL"/>
              <w:ind w:left="284" w:hanging="284"/>
            </w:pPr>
          </w:p>
          <w:p w14:paraId="409BF077" w14:textId="77777777" w:rsidR="008D0C0C" w:rsidRPr="00296EE1" w:rsidRDefault="008D0C0C" w:rsidP="00BE301E">
            <w:pPr>
              <w:pStyle w:val="TAL"/>
              <w:ind w:left="284" w:hanging="284"/>
            </w:pPr>
            <w:r w:rsidRPr="00296EE1">
              <w:t xml:space="preserve">If </w:t>
            </w:r>
            <w:r>
              <w:t>H.248.10 used</w:t>
            </w:r>
            <w:r w:rsidRPr="00296EE1">
              <w:t>:</w:t>
            </w:r>
          </w:p>
          <w:p w14:paraId="3964DDF2" w14:textId="77777777" w:rsidR="008D0C0C" w:rsidRDefault="008D0C0C" w:rsidP="00BE301E">
            <w:pPr>
              <w:pStyle w:val="TAL"/>
              <w:ind w:left="284" w:hanging="284"/>
            </w:pPr>
            <w:r>
              <w:tab/>
            </w:r>
            <w:r w:rsidRPr="00296EE1">
              <w:t>Event_ID (Event ID = x, "</w:t>
            </w:r>
            <w:r>
              <w:t xml:space="preserve"> Overload Notification</w:t>
            </w:r>
            <w:r w:rsidRPr="00296EE1">
              <w:t xml:space="preserve"> (Reduction)")</w:t>
            </w:r>
          </w:p>
        </w:tc>
        <w:tc>
          <w:tcPr>
            <w:tcW w:w="3119" w:type="dxa"/>
          </w:tcPr>
          <w:p w14:paraId="6DA36926" w14:textId="77777777" w:rsidR="008D0C0C" w:rsidRDefault="008D0C0C" w:rsidP="00BE301E">
            <w:pPr>
              <w:pStyle w:val="TAL"/>
            </w:pPr>
          </w:p>
        </w:tc>
      </w:tr>
    </w:tbl>
    <w:p w14:paraId="45C8F40F" w14:textId="77777777" w:rsidR="008D0C0C" w:rsidRDefault="008D0C0C" w:rsidP="008D0C0C">
      <w:pPr>
        <w:ind w:left="1620"/>
        <w:rPr>
          <w:b/>
          <w:bCs/>
        </w:rPr>
      </w:pPr>
    </w:p>
    <w:p w14:paraId="4947CB99" w14:textId="77777777" w:rsidR="008D0C0C" w:rsidRDefault="008D0C0C" w:rsidP="008D0C0C">
      <w:pPr>
        <w:rPr>
          <w:lang w:val="en-US" w:eastAsia="sv-SE"/>
        </w:rPr>
      </w:pPr>
      <w:r>
        <w:rPr>
          <w:lang w:val="en-US" w:eastAsia="sv-SE"/>
        </w:rPr>
        <w:t xml:space="preserve">The IBCF responds as in Table </w:t>
      </w:r>
      <w:r>
        <w:t>5.17.3.14.2</w:t>
      </w:r>
    </w:p>
    <w:p w14:paraId="625A98DA" w14:textId="77777777" w:rsidR="008D0C0C" w:rsidRPr="00C36C1B" w:rsidRDefault="008D0C0C" w:rsidP="008D0C0C">
      <w:pPr>
        <w:pStyle w:val="TH"/>
      </w:pPr>
      <w:r w:rsidRPr="00C36C1B">
        <w:t xml:space="preserve">Table </w:t>
      </w:r>
      <w:r>
        <w:t>5.17.3.14</w:t>
      </w:r>
      <w:r w:rsidRPr="00C36C1B">
        <w:t>.</w:t>
      </w:r>
      <w:r w:rsidRPr="00C36C1B">
        <w:rPr>
          <w:szCs w:val="24"/>
        </w:rPr>
        <w:t>2</w:t>
      </w:r>
      <w:r w:rsidRPr="00C36C1B">
        <w:t xml:space="preserve">: </w:t>
      </w:r>
      <w:r>
        <w:t>TrGW</w:t>
      </w:r>
      <w:r w:rsidRPr="00C36C1B">
        <w:t xml:space="preserve">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5A6075A4" w14:textId="77777777" w:rsidTr="00BE301E">
        <w:tblPrEx>
          <w:tblCellMar>
            <w:top w:w="0" w:type="dxa"/>
            <w:bottom w:w="0" w:type="dxa"/>
          </w:tblCellMar>
        </w:tblPrEx>
        <w:trPr>
          <w:jc w:val="center"/>
        </w:trPr>
        <w:tc>
          <w:tcPr>
            <w:tcW w:w="3119" w:type="dxa"/>
          </w:tcPr>
          <w:p w14:paraId="48A6CF18" w14:textId="77777777" w:rsidR="008D0C0C" w:rsidRDefault="008D0C0C" w:rsidP="00BE301E">
            <w:pPr>
              <w:pStyle w:val="TAH"/>
            </w:pPr>
            <w:r>
              <w:t>Address Information</w:t>
            </w:r>
          </w:p>
        </w:tc>
        <w:tc>
          <w:tcPr>
            <w:tcW w:w="3119" w:type="dxa"/>
          </w:tcPr>
          <w:p w14:paraId="426394C6" w14:textId="77777777" w:rsidR="008D0C0C" w:rsidRDefault="008D0C0C" w:rsidP="00BE301E">
            <w:pPr>
              <w:pStyle w:val="TAH"/>
            </w:pPr>
            <w:r>
              <w:t>Control information</w:t>
            </w:r>
          </w:p>
        </w:tc>
        <w:tc>
          <w:tcPr>
            <w:tcW w:w="3119" w:type="dxa"/>
          </w:tcPr>
          <w:p w14:paraId="014F4D98" w14:textId="77777777" w:rsidR="008D0C0C" w:rsidRDefault="008D0C0C" w:rsidP="00BE301E">
            <w:pPr>
              <w:pStyle w:val="TAH"/>
            </w:pPr>
            <w:r>
              <w:t>Bearer information</w:t>
            </w:r>
          </w:p>
        </w:tc>
      </w:tr>
      <w:tr w:rsidR="008D0C0C" w14:paraId="353E79DD" w14:textId="77777777" w:rsidTr="00BE301E">
        <w:tblPrEx>
          <w:tblCellMar>
            <w:top w:w="0" w:type="dxa"/>
            <w:bottom w:w="0" w:type="dxa"/>
          </w:tblCellMar>
        </w:tblPrEx>
        <w:trPr>
          <w:jc w:val="center"/>
        </w:trPr>
        <w:tc>
          <w:tcPr>
            <w:tcW w:w="3119" w:type="dxa"/>
          </w:tcPr>
          <w:p w14:paraId="418E01FA" w14:textId="77777777" w:rsidR="008D0C0C" w:rsidRDefault="008D0C0C" w:rsidP="00BE301E">
            <w:pPr>
              <w:pStyle w:val="TAL"/>
            </w:pPr>
          </w:p>
        </w:tc>
        <w:tc>
          <w:tcPr>
            <w:tcW w:w="3119" w:type="dxa"/>
          </w:tcPr>
          <w:p w14:paraId="7FEE9A40" w14:textId="77777777" w:rsidR="008D0C0C" w:rsidRPr="00A021FC" w:rsidRDefault="008D0C0C" w:rsidP="00BE301E">
            <w:pPr>
              <w:pStyle w:val="TAL"/>
              <w:ind w:left="284" w:hanging="284"/>
            </w:pPr>
            <w:r w:rsidRPr="00A021FC">
              <w:t>Transaction ID = x</w:t>
            </w:r>
          </w:p>
          <w:p w14:paraId="7FA07F8F" w14:textId="77777777" w:rsidR="008D0C0C" w:rsidRPr="00A021FC" w:rsidRDefault="008D0C0C" w:rsidP="00BE301E">
            <w:pPr>
              <w:pStyle w:val="TAL"/>
              <w:ind w:left="284" w:hanging="284"/>
            </w:pPr>
            <w:r w:rsidRPr="00A021FC">
              <w:t>Context ID = -</w:t>
            </w:r>
          </w:p>
          <w:p w14:paraId="4B4A89F5" w14:textId="77777777" w:rsidR="008D0C0C" w:rsidRDefault="008D0C0C" w:rsidP="00BE301E">
            <w:pPr>
              <w:pStyle w:val="TAL"/>
              <w:ind w:left="284" w:hanging="284"/>
            </w:pPr>
            <w:r w:rsidRPr="00A021FC">
              <w:t>Termination ID = ROOT</w:t>
            </w:r>
            <w:r>
              <w:t xml:space="preserve"> </w:t>
            </w:r>
          </w:p>
        </w:tc>
        <w:tc>
          <w:tcPr>
            <w:tcW w:w="3119" w:type="dxa"/>
          </w:tcPr>
          <w:p w14:paraId="059B6355" w14:textId="77777777" w:rsidR="008D0C0C" w:rsidRDefault="008D0C0C" w:rsidP="00BE301E">
            <w:pPr>
              <w:pStyle w:val="TAL"/>
            </w:pPr>
          </w:p>
        </w:tc>
      </w:tr>
    </w:tbl>
    <w:p w14:paraId="38D5DFCA" w14:textId="77777777" w:rsidR="008D0C0C" w:rsidRDefault="008D0C0C" w:rsidP="008D0C0C"/>
    <w:p w14:paraId="7FF70D50" w14:textId="77777777" w:rsidR="008D0C0C" w:rsidRDefault="008D0C0C" w:rsidP="008D0C0C"/>
    <w:p w14:paraId="43C6BA76" w14:textId="77777777" w:rsidR="00BE6019" w:rsidRDefault="00BE6019" w:rsidP="00BE6019">
      <w:pPr>
        <w:pStyle w:val="Heading4"/>
        <w:ind w:left="0" w:firstLine="0"/>
      </w:pPr>
      <w:bookmarkStart w:id="147" w:name="_Toc414010876"/>
      <w:r>
        <w:t>5.17.3.15</w:t>
      </w:r>
      <w:r>
        <w:tab/>
        <w:t>Inactivity Timeout – Activation</w:t>
      </w:r>
      <w:bookmarkEnd w:id="147"/>
    </w:p>
    <w:p w14:paraId="39EC1935" w14:textId="77777777" w:rsidR="00BE6019" w:rsidRDefault="00BE6019" w:rsidP="00BE6019">
      <w:r>
        <w:t>The IBCF sends a MODIFY request command as in Table 5.17.3.15.1</w:t>
      </w:r>
    </w:p>
    <w:p w14:paraId="318FE603" w14:textId="77777777" w:rsidR="00BE6019" w:rsidRDefault="00BE6019" w:rsidP="00BE6019">
      <w:pPr>
        <w:pStyle w:val="TH"/>
      </w:pPr>
      <w:r>
        <w:lastRenderedPageBreak/>
        <w:t>Table 5.17.3.15.1: Inactivity Timeout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14:paraId="54966071" w14:textId="77777777" w:rsidTr="00C53929">
        <w:tblPrEx>
          <w:tblCellMar>
            <w:top w:w="0" w:type="dxa"/>
            <w:bottom w:w="0" w:type="dxa"/>
          </w:tblCellMar>
        </w:tblPrEx>
        <w:trPr>
          <w:jc w:val="center"/>
        </w:trPr>
        <w:tc>
          <w:tcPr>
            <w:tcW w:w="3119" w:type="dxa"/>
          </w:tcPr>
          <w:p w14:paraId="7877E02C" w14:textId="77777777" w:rsidR="00BE6019" w:rsidRDefault="00BE6019" w:rsidP="00C53929">
            <w:pPr>
              <w:pStyle w:val="TAH"/>
            </w:pPr>
            <w:r>
              <w:t>Address Information</w:t>
            </w:r>
          </w:p>
        </w:tc>
        <w:tc>
          <w:tcPr>
            <w:tcW w:w="3119" w:type="dxa"/>
          </w:tcPr>
          <w:p w14:paraId="29DFE515" w14:textId="77777777" w:rsidR="00BE6019" w:rsidRDefault="00BE6019" w:rsidP="00C53929">
            <w:pPr>
              <w:pStyle w:val="TAH"/>
            </w:pPr>
            <w:r>
              <w:t>Control information</w:t>
            </w:r>
          </w:p>
        </w:tc>
        <w:tc>
          <w:tcPr>
            <w:tcW w:w="3119" w:type="dxa"/>
          </w:tcPr>
          <w:p w14:paraId="0D641C17" w14:textId="77777777" w:rsidR="00BE6019" w:rsidRDefault="00BE6019" w:rsidP="00C53929">
            <w:pPr>
              <w:pStyle w:val="TAH"/>
            </w:pPr>
            <w:r>
              <w:t>Bearer information</w:t>
            </w:r>
          </w:p>
        </w:tc>
      </w:tr>
      <w:tr w:rsidR="00BE6019" w14:paraId="25D4C54B" w14:textId="77777777" w:rsidTr="00C53929">
        <w:tblPrEx>
          <w:tblCellMar>
            <w:top w:w="0" w:type="dxa"/>
            <w:bottom w:w="0" w:type="dxa"/>
          </w:tblCellMar>
        </w:tblPrEx>
        <w:trPr>
          <w:jc w:val="center"/>
        </w:trPr>
        <w:tc>
          <w:tcPr>
            <w:tcW w:w="3119" w:type="dxa"/>
          </w:tcPr>
          <w:p w14:paraId="27FEB0D6" w14:textId="77777777" w:rsidR="00BE6019" w:rsidRDefault="00BE6019" w:rsidP="00C53929">
            <w:pPr>
              <w:pStyle w:val="TAL"/>
            </w:pPr>
          </w:p>
        </w:tc>
        <w:tc>
          <w:tcPr>
            <w:tcW w:w="3119" w:type="dxa"/>
          </w:tcPr>
          <w:p w14:paraId="70D2B6CA" w14:textId="77777777" w:rsidR="00BE6019" w:rsidRPr="006E2C10" w:rsidRDefault="00BE6019" w:rsidP="00C53929">
            <w:pPr>
              <w:pStyle w:val="TAL"/>
              <w:ind w:left="284" w:hanging="284"/>
            </w:pPr>
            <w:r w:rsidRPr="006E2C10">
              <w:t>Transaction ID = x</w:t>
            </w:r>
          </w:p>
          <w:p w14:paraId="5EBB544C" w14:textId="77777777" w:rsidR="00BE6019" w:rsidRPr="006E2C10" w:rsidRDefault="00BE6019" w:rsidP="00C53929">
            <w:pPr>
              <w:pStyle w:val="TAL"/>
              <w:ind w:left="284" w:hanging="284"/>
            </w:pPr>
            <w:r w:rsidRPr="006E2C10">
              <w:t xml:space="preserve">Context ID= </w:t>
            </w:r>
            <w:r>
              <w:t>NULL</w:t>
            </w:r>
          </w:p>
          <w:p w14:paraId="539DDD9F" w14:textId="77777777" w:rsidR="00BE6019" w:rsidRPr="006E2C10" w:rsidRDefault="00BE6019" w:rsidP="00C53929">
            <w:pPr>
              <w:pStyle w:val="TAL"/>
              <w:ind w:left="284" w:hanging="284"/>
            </w:pPr>
            <w:r w:rsidRPr="006E2C10">
              <w:t>Termination ID = ROOT</w:t>
            </w:r>
          </w:p>
          <w:p w14:paraId="6A4BF9D2" w14:textId="77777777" w:rsidR="00BE6019" w:rsidRDefault="00BE6019" w:rsidP="00C53929">
            <w:pPr>
              <w:pStyle w:val="TAL"/>
              <w:ind w:left="284" w:hanging="284"/>
            </w:pPr>
          </w:p>
          <w:p w14:paraId="7FBBDE0D" w14:textId="77777777" w:rsidR="00BE6019" w:rsidRDefault="00BE6019" w:rsidP="00C53929">
            <w:pPr>
              <w:pStyle w:val="TAL"/>
              <w:ind w:left="284" w:hanging="284"/>
            </w:pPr>
            <w:r>
              <w:t>NotificationRequested (Event ID = x,</w:t>
            </w:r>
          </w:p>
          <w:p w14:paraId="6542A716" w14:textId="77777777" w:rsidR="00BE6019" w:rsidRDefault="00BE6019" w:rsidP="00C53929">
            <w:pPr>
              <w:pStyle w:val="TAL"/>
              <w:ind w:left="284" w:hanging="284"/>
            </w:pPr>
            <w:r>
              <w:t>"Inactivity Timeout")</w:t>
            </w:r>
          </w:p>
        </w:tc>
        <w:tc>
          <w:tcPr>
            <w:tcW w:w="3119" w:type="dxa"/>
          </w:tcPr>
          <w:p w14:paraId="4910D554" w14:textId="77777777" w:rsidR="00BE6019" w:rsidRDefault="00BE6019" w:rsidP="00C53929">
            <w:pPr>
              <w:pStyle w:val="TAL"/>
            </w:pPr>
          </w:p>
        </w:tc>
      </w:tr>
    </w:tbl>
    <w:p w14:paraId="6EA1968D" w14:textId="77777777" w:rsidR="00BE6019" w:rsidRDefault="00BE6019" w:rsidP="00BE6019">
      <w:pPr>
        <w:ind w:left="1620"/>
        <w:rPr>
          <w:b/>
          <w:bCs/>
        </w:rPr>
      </w:pPr>
    </w:p>
    <w:p w14:paraId="481983ED" w14:textId="77777777" w:rsidR="00BE6019" w:rsidRDefault="00BE6019" w:rsidP="00BE6019">
      <w:pPr>
        <w:rPr>
          <w:lang w:val="en-US" w:eastAsia="sv-SE"/>
        </w:rPr>
      </w:pPr>
      <w:r>
        <w:rPr>
          <w:lang w:val="en-US" w:eastAsia="sv-SE"/>
        </w:rPr>
        <w:t xml:space="preserve">The TrGW responds as in Table </w:t>
      </w:r>
      <w:r>
        <w:t>5.17.3.15.</w:t>
      </w:r>
      <w:r>
        <w:rPr>
          <w:lang w:val="en-US" w:eastAsia="sv-SE"/>
        </w:rPr>
        <w:t>2.</w:t>
      </w:r>
    </w:p>
    <w:p w14:paraId="15E6F9BC" w14:textId="77777777" w:rsidR="00BE6019" w:rsidRPr="00BD1C37" w:rsidRDefault="00BE6019" w:rsidP="00BE6019">
      <w:pPr>
        <w:pStyle w:val="TH"/>
      </w:pPr>
      <w:r w:rsidRPr="00BD1C37">
        <w:t xml:space="preserve">Table </w:t>
      </w:r>
      <w:r>
        <w:t>5.17.3.15</w:t>
      </w:r>
      <w:r w:rsidRPr="00BD1C37">
        <w:t>.</w:t>
      </w:r>
      <w:r w:rsidRPr="00BD1C37">
        <w:rPr>
          <w:szCs w:val="24"/>
        </w:rPr>
        <w:t>2</w:t>
      </w:r>
      <w:r w:rsidRPr="00BD1C37">
        <w:t xml:space="preserve">: </w:t>
      </w:r>
      <w:r>
        <w:t>Inactivity Timeout</w:t>
      </w:r>
      <w:r w:rsidRPr="00BD1C37">
        <w:t xml:space="preserve"> – Activat</w:t>
      </w:r>
      <w:r>
        <w:t>ion</w:t>
      </w:r>
      <w:r w:rsidRPr="00BD1C37">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14:paraId="2CA4AE41" w14:textId="77777777" w:rsidTr="00C53929">
        <w:tblPrEx>
          <w:tblCellMar>
            <w:top w:w="0" w:type="dxa"/>
            <w:bottom w:w="0" w:type="dxa"/>
          </w:tblCellMar>
        </w:tblPrEx>
        <w:trPr>
          <w:jc w:val="center"/>
        </w:trPr>
        <w:tc>
          <w:tcPr>
            <w:tcW w:w="3119" w:type="dxa"/>
          </w:tcPr>
          <w:p w14:paraId="59076495" w14:textId="77777777" w:rsidR="00BE6019" w:rsidRDefault="00BE6019" w:rsidP="00C53929">
            <w:pPr>
              <w:pStyle w:val="TAH"/>
            </w:pPr>
            <w:r>
              <w:t>Address Information</w:t>
            </w:r>
          </w:p>
        </w:tc>
        <w:tc>
          <w:tcPr>
            <w:tcW w:w="3119" w:type="dxa"/>
          </w:tcPr>
          <w:p w14:paraId="0BAA8651" w14:textId="77777777" w:rsidR="00BE6019" w:rsidRDefault="00BE6019" w:rsidP="00C53929">
            <w:pPr>
              <w:pStyle w:val="TAH"/>
            </w:pPr>
            <w:r>
              <w:t>Control information</w:t>
            </w:r>
          </w:p>
        </w:tc>
        <w:tc>
          <w:tcPr>
            <w:tcW w:w="3119" w:type="dxa"/>
          </w:tcPr>
          <w:p w14:paraId="27EF9144" w14:textId="77777777" w:rsidR="00BE6019" w:rsidRDefault="00BE6019" w:rsidP="00C53929">
            <w:pPr>
              <w:pStyle w:val="TAH"/>
            </w:pPr>
            <w:r>
              <w:t>Bearer information</w:t>
            </w:r>
          </w:p>
        </w:tc>
      </w:tr>
      <w:tr w:rsidR="00BE6019" w14:paraId="5E33D1AA" w14:textId="77777777" w:rsidTr="00C53929">
        <w:tblPrEx>
          <w:tblCellMar>
            <w:top w:w="0" w:type="dxa"/>
            <w:bottom w:w="0" w:type="dxa"/>
          </w:tblCellMar>
        </w:tblPrEx>
        <w:trPr>
          <w:jc w:val="center"/>
        </w:trPr>
        <w:tc>
          <w:tcPr>
            <w:tcW w:w="3119" w:type="dxa"/>
          </w:tcPr>
          <w:p w14:paraId="44BDB134" w14:textId="77777777" w:rsidR="00BE6019" w:rsidRDefault="00BE6019" w:rsidP="00C53929">
            <w:pPr>
              <w:pStyle w:val="TAL"/>
            </w:pPr>
          </w:p>
        </w:tc>
        <w:tc>
          <w:tcPr>
            <w:tcW w:w="3119" w:type="dxa"/>
          </w:tcPr>
          <w:p w14:paraId="3C43FD92" w14:textId="77777777" w:rsidR="00BE6019" w:rsidRPr="00A021FC" w:rsidRDefault="00BE6019" w:rsidP="00C53929">
            <w:pPr>
              <w:pStyle w:val="TAL"/>
              <w:ind w:left="284" w:hanging="284"/>
            </w:pPr>
            <w:r w:rsidRPr="00A021FC">
              <w:t>Transaction ID = x</w:t>
            </w:r>
          </w:p>
          <w:p w14:paraId="1763902D" w14:textId="77777777" w:rsidR="00BE6019" w:rsidRPr="00A021FC" w:rsidRDefault="00BE6019" w:rsidP="00C53929">
            <w:pPr>
              <w:pStyle w:val="TAL"/>
              <w:ind w:left="284" w:hanging="284"/>
            </w:pPr>
            <w:r w:rsidRPr="00A021FC">
              <w:t>Context ID = NULL</w:t>
            </w:r>
          </w:p>
          <w:p w14:paraId="619EC26C" w14:textId="77777777" w:rsidR="00BE6019" w:rsidRDefault="00BE6019" w:rsidP="00C53929">
            <w:pPr>
              <w:pStyle w:val="TAL"/>
              <w:ind w:left="284" w:hanging="284"/>
            </w:pPr>
            <w:r w:rsidRPr="00A021FC">
              <w:t>Termination ID = ROOT</w:t>
            </w:r>
          </w:p>
        </w:tc>
        <w:tc>
          <w:tcPr>
            <w:tcW w:w="3119" w:type="dxa"/>
          </w:tcPr>
          <w:p w14:paraId="22958C4B" w14:textId="77777777" w:rsidR="00BE6019" w:rsidRDefault="00BE6019" w:rsidP="00C53929">
            <w:pPr>
              <w:pStyle w:val="TAL"/>
            </w:pPr>
          </w:p>
        </w:tc>
      </w:tr>
    </w:tbl>
    <w:p w14:paraId="04FF5E59" w14:textId="77777777" w:rsidR="00BE6019" w:rsidRDefault="00BE6019" w:rsidP="00BE6019"/>
    <w:p w14:paraId="53D32BE9" w14:textId="77777777" w:rsidR="00BE6019" w:rsidRDefault="00BE6019" w:rsidP="00BE6019">
      <w:pPr>
        <w:pStyle w:val="Heading4"/>
      </w:pPr>
      <w:bookmarkStart w:id="148" w:name="_Toc414010877"/>
      <w:r>
        <w:t>5.17.3.16</w:t>
      </w:r>
      <w:r>
        <w:tab/>
        <w:t>Inactivity Timeout – Indication</w:t>
      </w:r>
      <w:bookmarkEnd w:id="148"/>
    </w:p>
    <w:p w14:paraId="67487098" w14:textId="77777777" w:rsidR="00BE6019" w:rsidRDefault="00BE6019" w:rsidP="00BE6019">
      <w:r>
        <w:t>The TrGW sends a NOTIFY request command as in Table 5.17.3.16.1.</w:t>
      </w:r>
    </w:p>
    <w:p w14:paraId="61146716" w14:textId="77777777" w:rsidR="00BE6019" w:rsidRDefault="00BE6019" w:rsidP="00BE6019">
      <w:pPr>
        <w:pStyle w:val="TH"/>
      </w:pPr>
      <w:r>
        <w:t>Table 5.17.3.16.1: Inactivity Timeout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14:paraId="3C9EDB94" w14:textId="77777777" w:rsidTr="00C53929">
        <w:tblPrEx>
          <w:tblCellMar>
            <w:top w:w="0" w:type="dxa"/>
            <w:bottom w:w="0" w:type="dxa"/>
          </w:tblCellMar>
        </w:tblPrEx>
        <w:trPr>
          <w:jc w:val="center"/>
        </w:trPr>
        <w:tc>
          <w:tcPr>
            <w:tcW w:w="3119" w:type="dxa"/>
          </w:tcPr>
          <w:p w14:paraId="66C39819" w14:textId="77777777" w:rsidR="00BE6019" w:rsidRDefault="00BE6019" w:rsidP="00C53929">
            <w:pPr>
              <w:pStyle w:val="TAH"/>
            </w:pPr>
            <w:r>
              <w:t>Address Information</w:t>
            </w:r>
          </w:p>
        </w:tc>
        <w:tc>
          <w:tcPr>
            <w:tcW w:w="3119" w:type="dxa"/>
          </w:tcPr>
          <w:p w14:paraId="78AEE081" w14:textId="77777777" w:rsidR="00BE6019" w:rsidRDefault="00BE6019" w:rsidP="00C53929">
            <w:pPr>
              <w:pStyle w:val="TAH"/>
            </w:pPr>
            <w:r>
              <w:t>Control information</w:t>
            </w:r>
          </w:p>
        </w:tc>
        <w:tc>
          <w:tcPr>
            <w:tcW w:w="3119" w:type="dxa"/>
          </w:tcPr>
          <w:p w14:paraId="67E7A481" w14:textId="77777777" w:rsidR="00BE6019" w:rsidRDefault="00BE6019" w:rsidP="00C53929">
            <w:pPr>
              <w:pStyle w:val="TAH"/>
            </w:pPr>
            <w:r>
              <w:t>Bearer information</w:t>
            </w:r>
          </w:p>
        </w:tc>
      </w:tr>
      <w:tr w:rsidR="00BE6019" w14:paraId="575FF4A5" w14:textId="77777777" w:rsidTr="00C53929">
        <w:tblPrEx>
          <w:tblCellMar>
            <w:top w:w="0" w:type="dxa"/>
            <w:bottom w:w="0" w:type="dxa"/>
          </w:tblCellMar>
        </w:tblPrEx>
        <w:trPr>
          <w:jc w:val="center"/>
        </w:trPr>
        <w:tc>
          <w:tcPr>
            <w:tcW w:w="3119" w:type="dxa"/>
          </w:tcPr>
          <w:p w14:paraId="355A9A21" w14:textId="77777777" w:rsidR="00BE6019" w:rsidRDefault="00BE6019" w:rsidP="00C53929">
            <w:pPr>
              <w:pStyle w:val="TAL"/>
            </w:pPr>
          </w:p>
        </w:tc>
        <w:tc>
          <w:tcPr>
            <w:tcW w:w="3119" w:type="dxa"/>
          </w:tcPr>
          <w:p w14:paraId="6FD7A3E6" w14:textId="77777777" w:rsidR="00BE6019" w:rsidRPr="006E2C10" w:rsidRDefault="00BE6019" w:rsidP="00C53929">
            <w:pPr>
              <w:pStyle w:val="TAL"/>
              <w:ind w:left="284" w:hanging="284"/>
            </w:pPr>
            <w:r w:rsidRPr="006E2C10">
              <w:t>Transaction ID = x</w:t>
            </w:r>
          </w:p>
          <w:p w14:paraId="3EB7AC6F" w14:textId="77777777" w:rsidR="00BE6019" w:rsidRPr="006E2C10" w:rsidRDefault="00BE6019" w:rsidP="00C53929">
            <w:pPr>
              <w:pStyle w:val="TAL"/>
              <w:ind w:left="284" w:hanging="284"/>
            </w:pPr>
            <w:r w:rsidRPr="006E2C10">
              <w:t xml:space="preserve">Context ID= </w:t>
            </w:r>
            <w:r>
              <w:t>NULL</w:t>
            </w:r>
          </w:p>
          <w:p w14:paraId="275EFE29" w14:textId="77777777" w:rsidR="00BE6019" w:rsidRPr="006E2C10" w:rsidRDefault="00BE6019" w:rsidP="00C53929">
            <w:pPr>
              <w:pStyle w:val="TAL"/>
              <w:ind w:left="284" w:hanging="284"/>
            </w:pPr>
            <w:r w:rsidRPr="006E2C10">
              <w:t>Termination ID = ROOT</w:t>
            </w:r>
          </w:p>
          <w:p w14:paraId="02492A96" w14:textId="77777777" w:rsidR="00BE6019" w:rsidRDefault="00BE6019" w:rsidP="00C53929">
            <w:pPr>
              <w:pStyle w:val="TAL"/>
            </w:pPr>
            <w:r>
              <w:t xml:space="preserve">Event_ID (Event ID = x, "Inactivity Timeout")   </w:t>
            </w:r>
          </w:p>
        </w:tc>
        <w:tc>
          <w:tcPr>
            <w:tcW w:w="3119" w:type="dxa"/>
          </w:tcPr>
          <w:p w14:paraId="4BF37F1A" w14:textId="77777777" w:rsidR="00BE6019" w:rsidRDefault="00BE6019" w:rsidP="00C53929">
            <w:pPr>
              <w:pStyle w:val="TAL"/>
            </w:pPr>
          </w:p>
        </w:tc>
      </w:tr>
    </w:tbl>
    <w:p w14:paraId="17393383" w14:textId="77777777" w:rsidR="00BE6019" w:rsidRDefault="00BE6019" w:rsidP="00BE6019">
      <w:pPr>
        <w:ind w:left="1620"/>
        <w:rPr>
          <w:b/>
          <w:bCs/>
        </w:rPr>
      </w:pPr>
    </w:p>
    <w:p w14:paraId="0879ECB4" w14:textId="77777777" w:rsidR="00BE6019" w:rsidRDefault="00BE6019" w:rsidP="00BE6019">
      <w:pPr>
        <w:rPr>
          <w:lang w:val="en-US" w:eastAsia="sv-SE"/>
        </w:rPr>
      </w:pPr>
      <w:r>
        <w:rPr>
          <w:lang w:val="en-US" w:eastAsia="sv-SE"/>
        </w:rPr>
        <w:t xml:space="preserve">The IBCF responds as in Table </w:t>
      </w:r>
      <w:r>
        <w:t>5.17.3.16.2</w:t>
      </w:r>
    </w:p>
    <w:p w14:paraId="487A6D23" w14:textId="77777777" w:rsidR="00BE6019" w:rsidRPr="00C36C1B" w:rsidRDefault="00BE6019" w:rsidP="00BE6019">
      <w:pPr>
        <w:pStyle w:val="TH"/>
      </w:pPr>
      <w:r w:rsidRPr="00C36C1B">
        <w:t xml:space="preserve">Table </w:t>
      </w:r>
      <w:r>
        <w:t>5.17.3.16</w:t>
      </w:r>
      <w:r w:rsidRPr="00C36C1B">
        <w:t>.</w:t>
      </w:r>
      <w:r w:rsidRPr="00C36C1B">
        <w:rPr>
          <w:szCs w:val="24"/>
        </w:rPr>
        <w:t>2</w:t>
      </w:r>
      <w:r w:rsidRPr="00C36C1B">
        <w:t xml:space="preserve">: </w:t>
      </w:r>
      <w:r>
        <w:t>Inactivity Timeout</w:t>
      </w:r>
      <w:r w:rsidRPr="00C36C1B">
        <w:t xml:space="preserv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14:paraId="610531F9" w14:textId="77777777" w:rsidTr="00C53929">
        <w:tblPrEx>
          <w:tblCellMar>
            <w:top w:w="0" w:type="dxa"/>
            <w:bottom w:w="0" w:type="dxa"/>
          </w:tblCellMar>
        </w:tblPrEx>
        <w:trPr>
          <w:jc w:val="center"/>
        </w:trPr>
        <w:tc>
          <w:tcPr>
            <w:tcW w:w="3119" w:type="dxa"/>
          </w:tcPr>
          <w:p w14:paraId="1BB9B6F4" w14:textId="77777777" w:rsidR="00BE6019" w:rsidRDefault="00BE6019" w:rsidP="00C53929">
            <w:pPr>
              <w:pStyle w:val="TAH"/>
            </w:pPr>
            <w:r>
              <w:t>Address Information</w:t>
            </w:r>
          </w:p>
        </w:tc>
        <w:tc>
          <w:tcPr>
            <w:tcW w:w="3119" w:type="dxa"/>
          </w:tcPr>
          <w:p w14:paraId="3EAC5CF2" w14:textId="77777777" w:rsidR="00BE6019" w:rsidRDefault="00BE6019" w:rsidP="00C53929">
            <w:pPr>
              <w:pStyle w:val="TAH"/>
            </w:pPr>
            <w:r>
              <w:t>Control information</w:t>
            </w:r>
          </w:p>
        </w:tc>
        <w:tc>
          <w:tcPr>
            <w:tcW w:w="3119" w:type="dxa"/>
          </w:tcPr>
          <w:p w14:paraId="7576937E" w14:textId="77777777" w:rsidR="00BE6019" w:rsidRDefault="00BE6019" w:rsidP="00C53929">
            <w:pPr>
              <w:pStyle w:val="TAH"/>
            </w:pPr>
            <w:r>
              <w:t>Bearer information</w:t>
            </w:r>
          </w:p>
        </w:tc>
      </w:tr>
      <w:tr w:rsidR="00BE6019" w14:paraId="66E84321" w14:textId="77777777" w:rsidTr="00C53929">
        <w:tblPrEx>
          <w:tblCellMar>
            <w:top w:w="0" w:type="dxa"/>
            <w:bottom w:w="0" w:type="dxa"/>
          </w:tblCellMar>
        </w:tblPrEx>
        <w:trPr>
          <w:jc w:val="center"/>
        </w:trPr>
        <w:tc>
          <w:tcPr>
            <w:tcW w:w="3119" w:type="dxa"/>
          </w:tcPr>
          <w:p w14:paraId="1F5AF833" w14:textId="77777777" w:rsidR="00BE6019" w:rsidRDefault="00BE6019" w:rsidP="00C53929">
            <w:pPr>
              <w:pStyle w:val="TAL"/>
            </w:pPr>
          </w:p>
        </w:tc>
        <w:tc>
          <w:tcPr>
            <w:tcW w:w="3119" w:type="dxa"/>
          </w:tcPr>
          <w:p w14:paraId="7FF06EBA" w14:textId="77777777" w:rsidR="00BE6019" w:rsidRPr="00A021FC" w:rsidRDefault="00BE6019" w:rsidP="00C53929">
            <w:pPr>
              <w:pStyle w:val="TAL"/>
              <w:ind w:left="284" w:hanging="284"/>
            </w:pPr>
            <w:r w:rsidRPr="00A021FC">
              <w:t>Transaction ID = x</w:t>
            </w:r>
          </w:p>
          <w:p w14:paraId="45D4CA3C" w14:textId="77777777" w:rsidR="00BE6019" w:rsidRPr="00A021FC" w:rsidRDefault="00BE6019" w:rsidP="00C53929">
            <w:pPr>
              <w:pStyle w:val="TAL"/>
              <w:ind w:left="284" w:hanging="284"/>
            </w:pPr>
            <w:r w:rsidRPr="00A021FC">
              <w:t>Context ID = NULL</w:t>
            </w:r>
          </w:p>
          <w:p w14:paraId="0F5F3299" w14:textId="77777777" w:rsidR="00BE6019" w:rsidRDefault="00BE6019" w:rsidP="00C53929">
            <w:pPr>
              <w:pStyle w:val="TAL"/>
              <w:ind w:left="284" w:hanging="284"/>
            </w:pPr>
            <w:r w:rsidRPr="00A021FC">
              <w:t>Termination ID = ROOT</w:t>
            </w:r>
            <w:r>
              <w:t xml:space="preserve"> </w:t>
            </w:r>
          </w:p>
        </w:tc>
        <w:tc>
          <w:tcPr>
            <w:tcW w:w="3119" w:type="dxa"/>
          </w:tcPr>
          <w:p w14:paraId="5224C00B" w14:textId="77777777" w:rsidR="00BE6019" w:rsidRDefault="00BE6019" w:rsidP="00C53929">
            <w:pPr>
              <w:pStyle w:val="TAL"/>
            </w:pPr>
          </w:p>
        </w:tc>
      </w:tr>
    </w:tbl>
    <w:p w14:paraId="776440B8" w14:textId="77777777" w:rsidR="00BE6019" w:rsidRDefault="00BE6019" w:rsidP="00BE6019"/>
    <w:p w14:paraId="5C13DD16" w14:textId="77777777" w:rsidR="008D0C0C" w:rsidRDefault="008D0C0C" w:rsidP="008D0C0C">
      <w:pPr>
        <w:pStyle w:val="Heading4"/>
        <w:ind w:left="0" w:firstLine="0"/>
      </w:pPr>
      <w:bookmarkStart w:id="149" w:name="_Toc414010878"/>
      <w:r>
        <w:t>5.17.3.17</w:t>
      </w:r>
      <w:r>
        <w:tab/>
        <w:t>Realm Availability Change – Activation</w:t>
      </w:r>
      <w:bookmarkEnd w:id="149"/>
    </w:p>
    <w:p w14:paraId="011573C8" w14:textId="77777777" w:rsidR="008D0C0C" w:rsidRDefault="008D0C0C" w:rsidP="008D0C0C">
      <w:r>
        <w:t>The IBCF sends a MODIFY request command as in Table 5.17.3.17.1.</w:t>
      </w:r>
    </w:p>
    <w:p w14:paraId="2F076A84" w14:textId="77777777" w:rsidR="008D0C0C" w:rsidRDefault="008D0C0C" w:rsidP="008D0C0C">
      <w:pPr>
        <w:pStyle w:val="TH"/>
      </w:pPr>
      <w:r>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4EF24A4D" w14:textId="77777777" w:rsidTr="00BE301E">
        <w:tblPrEx>
          <w:tblCellMar>
            <w:top w:w="0" w:type="dxa"/>
            <w:bottom w:w="0" w:type="dxa"/>
          </w:tblCellMar>
        </w:tblPrEx>
        <w:trPr>
          <w:jc w:val="center"/>
        </w:trPr>
        <w:tc>
          <w:tcPr>
            <w:tcW w:w="3119" w:type="dxa"/>
          </w:tcPr>
          <w:p w14:paraId="4A8E1FE6" w14:textId="77777777" w:rsidR="008D0C0C" w:rsidRDefault="008D0C0C" w:rsidP="00BE301E">
            <w:pPr>
              <w:pStyle w:val="TAH"/>
            </w:pPr>
            <w:r>
              <w:t>Address Information</w:t>
            </w:r>
          </w:p>
        </w:tc>
        <w:tc>
          <w:tcPr>
            <w:tcW w:w="3119" w:type="dxa"/>
          </w:tcPr>
          <w:p w14:paraId="496A86A5" w14:textId="77777777" w:rsidR="008D0C0C" w:rsidRDefault="008D0C0C" w:rsidP="00BE301E">
            <w:pPr>
              <w:pStyle w:val="TAH"/>
            </w:pPr>
            <w:r>
              <w:t>Control information</w:t>
            </w:r>
          </w:p>
        </w:tc>
        <w:tc>
          <w:tcPr>
            <w:tcW w:w="3119" w:type="dxa"/>
          </w:tcPr>
          <w:p w14:paraId="16BC400F" w14:textId="77777777" w:rsidR="008D0C0C" w:rsidRDefault="008D0C0C" w:rsidP="00BE301E">
            <w:pPr>
              <w:pStyle w:val="TAH"/>
            </w:pPr>
            <w:r>
              <w:t>Bearer information</w:t>
            </w:r>
          </w:p>
        </w:tc>
      </w:tr>
      <w:tr w:rsidR="008D0C0C" w14:paraId="636E1ECD" w14:textId="77777777" w:rsidTr="00BE301E">
        <w:tblPrEx>
          <w:tblCellMar>
            <w:top w:w="0" w:type="dxa"/>
            <w:bottom w:w="0" w:type="dxa"/>
          </w:tblCellMar>
        </w:tblPrEx>
        <w:trPr>
          <w:jc w:val="center"/>
        </w:trPr>
        <w:tc>
          <w:tcPr>
            <w:tcW w:w="3119" w:type="dxa"/>
          </w:tcPr>
          <w:p w14:paraId="4019576C" w14:textId="77777777" w:rsidR="008D0C0C" w:rsidRDefault="008D0C0C" w:rsidP="00BE301E">
            <w:pPr>
              <w:pStyle w:val="TAL"/>
            </w:pPr>
          </w:p>
        </w:tc>
        <w:tc>
          <w:tcPr>
            <w:tcW w:w="3119" w:type="dxa"/>
          </w:tcPr>
          <w:p w14:paraId="273B8FD8" w14:textId="77777777" w:rsidR="008D0C0C" w:rsidRPr="006E2C10" w:rsidRDefault="008D0C0C" w:rsidP="00BE301E">
            <w:pPr>
              <w:pStyle w:val="TAL"/>
              <w:ind w:left="284" w:hanging="284"/>
            </w:pPr>
            <w:r w:rsidRPr="006E2C10">
              <w:t>Transaction ID = x</w:t>
            </w:r>
          </w:p>
          <w:p w14:paraId="330A217E" w14:textId="77777777" w:rsidR="008D0C0C" w:rsidRPr="006E2C10" w:rsidRDefault="008D0C0C" w:rsidP="00BE301E">
            <w:pPr>
              <w:pStyle w:val="TAL"/>
              <w:ind w:left="284" w:hanging="284"/>
            </w:pPr>
            <w:r w:rsidRPr="006E2C10">
              <w:t>Context ID= -</w:t>
            </w:r>
          </w:p>
          <w:p w14:paraId="26B3B851" w14:textId="77777777" w:rsidR="008D0C0C" w:rsidRPr="006E2C10" w:rsidRDefault="008D0C0C" w:rsidP="00BE301E">
            <w:pPr>
              <w:pStyle w:val="TAL"/>
              <w:ind w:left="284" w:hanging="284"/>
            </w:pPr>
            <w:r w:rsidRPr="006E2C10">
              <w:t>Termination ID = ROOT</w:t>
            </w:r>
          </w:p>
          <w:p w14:paraId="57B2B139" w14:textId="77777777" w:rsidR="008D0C0C" w:rsidRDefault="008D0C0C" w:rsidP="00BE301E">
            <w:pPr>
              <w:pStyle w:val="TAL"/>
              <w:ind w:left="284" w:hanging="284"/>
            </w:pPr>
          </w:p>
          <w:p w14:paraId="7D45C194" w14:textId="77777777" w:rsidR="008D0C0C" w:rsidRDefault="008D0C0C" w:rsidP="00BE301E">
            <w:pPr>
              <w:pStyle w:val="TAL"/>
              <w:ind w:left="284" w:hanging="284"/>
            </w:pPr>
            <w:r>
              <w:t>NotificationRequested (Event ID = x,</w:t>
            </w:r>
          </w:p>
          <w:p w14:paraId="78203DDA" w14:textId="77777777" w:rsidR="008D0C0C" w:rsidRDefault="008D0C0C" w:rsidP="00BE301E">
            <w:pPr>
              <w:pStyle w:val="TAL"/>
              <w:ind w:left="284" w:hanging="284"/>
            </w:pPr>
            <w:r>
              <w:t>"Realm Availability Change")</w:t>
            </w:r>
          </w:p>
        </w:tc>
        <w:tc>
          <w:tcPr>
            <w:tcW w:w="3119" w:type="dxa"/>
          </w:tcPr>
          <w:p w14:paraId="07F1D467" w14:textId="77777777" w:rsidR="008D0C0C" w:rsidRDefault="008D0C0C" w:rsidP="00BE301E">
            <w:pPr>
              <w:pStyle w:val="TAL"/>
            </w:pPr>
          </w:p>
        </w:tc>
      </w:tr>
    </w:tbl>
    <w:p w14:paraId="12A07ED5" w14:textId="77777777" w:rsidR="008D0C0C" w:rsidRDefault="008D0C0C" w:rsidP="008D0C0C">
      <w:pPr>
        <w:ind w:left="1620"/>
        <w:rPr>
          <w:b/>
          <w:bCs/>
        </w:rPr>
      </w:pPr>
    </w:p>
    <w:p w14:paraId="322E7B7C" w14:textId="77777777" w:rsidR="008D0C0C" w:rsidRDefault="008D0C0C" w:rsidP="008D0C0C">
      <w:pPr>
        <w:rPr>
          <w:lang w:val="en-US" w:eastAsia="sv-SE"/>
        </w:rPr>
      </w:pPr>
      <w:r>
        <w:rPr>
          <w:lang w:val="en-US" w:eastAsia="sv-SE"/>
        </w:rPr>
        <w:t xml:space="preserve">The TrGW responds as in Table </w:t>
      </w:r>
      <w:r>
        <w:t>5.17.3.17.</w:t>
      </w:r>
      <w:r>
        <w:rPr>
          <w:lang w:val="en-US" w:eastAsia="sv-SE"/>
        </w:rPr>
        <w:t>2.</w:t>
      </w:r>
    </w:p>
    <w:p w14:paraId="3C44102D" w14:textId="77777777" w:rsidR="008D0C0C" w:rsidRPr="00BD1C37" w:rsidRDefault="008D0C0C" w:rsidP="008D0C0C">
      <w:pPr>
        <w:pStyle w:val="TH"/>
      </w:pPr>
      <w:r w:rsidRPr="00BD1C37">
        <w:lastRenderedPageBreak/>
        <w:t xml:space="preserve">Table </w:t>
      </w:r>
      <w:r>
        <w:t>5.17.3.17</w:t>
      </w:r>
      <w:r w:rsidRPr="00BD1C37">
        <w:t>.</w:t>
      </w:r>
      <w:r w:rsidRPr="00BD1C37">
        <w:rPr>
          <w:szCs w:val="24"/>
        </w:rPr>
        <w:t>2</w:t>
      </w:r>
      <w:r w:rsidRPr="00BD1C37">
        <w:t xml:space="preserve">: </w:t>
      </w:r>
      <w:r>
        <w:t xml:space="preserve">Realm Availability Change </w:t>
      </w:r>
      <w:r w:rsidRPr="00BD1C37">
        <w:t>– Activat</w:t>
      </w:r>
      <w:r>
        <w:t>ion</w:t>
      </w:r>
      <w:r w:rsidRPr="00BD1C37">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74DD157E" w14:textId="77777777" w:rsidTr="00BE301E">
        <w:tblPrEx>
          <w:tblCellMar>
            <w:top w:w="0" w:type="dxa"/>
            <w:bottom w:w="0" w:type="dxa"/>
          </w:tblCellMar>
        </w:tblPrEx>
        <w:trPr>
          <w:jc w:val="center"/>
        </w:trPr>
        <w:tc>
          <w:tcPr>
            <w:tcW w:w="3119" w:type="dxa"/>
          </w:tcPr>
          <w:p w14:paraId="1A2D56CE" w14:textId="77777777" w:rsidR="008D0C0C" w:rsidRDefault="008D0C0C" w:rsidP="00BE301E">
            <w:pPr>
              <w:pStyle w:val="TAH"/>
            </w:pPr>
            <w:r>
              <w:t>Address Information</w:t>
            </w:r>
          </w:p>
        </w:tc>
        <w:tc>
          <w:tcPr>
            <w:tcW w:w="3119" w:type="dxa"/>
          </w:tcPr>
          <w:p w14:paraId="5867E91D" w14:textId="77777777" w:rsidR="008D0C0C" w:rsidRDefault="008D0C0C" w:rsidP="00BE301E">
            <w:pPr>
              <w:pStyle w:val="TAH"/>
            </w:pPr>
            <w:r>
              <w:t>Control information</w:t>
            </w:r>
          </w:p>
        </w:tc>
        <w:tc>
          <w:tcPr>
            <w:tcW w:w="3119" w:type="dxa"/>
          </w:tcPr>
          <w:p w14:paraId="2566D3EE" w14:textId="77777777" w:rsidR="008D0C0C" w:rsidRDefault="008D0C0C" w:rsidP="00BE301E">
            <w:pPr>
              <w:pStyle w:val="TAH"/>
            </w:pPr>
            <w:r>
              <w:t>Bearer information</w:t>
            </w:r>
          </w:p>
        </w:tc>
      </w:tr>
      <w:tr w:rsidR="008D0C0C" w14:paraId="41A91D0F" w14:textId="77777777" w:rsidTr="00BE301E">
        <w:tblPrEx>
          <w:tblCellMar>
            <w:top w:w="0" w:type="dxa"/>
            <w:bottom w:w="0" w:type="dxa"/>
          </w:tblCellMar>
        </w:tblPrEx>
        <w:trPr>
          <w:jc w:val="center"/>
        </w:trPr>
        <w:tc>
          <w:tcPr>
            <w:tcW w:w="3119" w:type="dxa"/>
          </w:tcPr>
          <w:p w14:paraId="608E8047" w14:textId="77777777" w:rsidR="008D0C0C" w:rsidRDefault="008D0C0C" w:rsidP="00BE301E">
            <w:pPr>
              <w:pStyle w:val="TAL"/>
            </w:pPr>
          </w:p>
        </w:tc>
        <w:tc>
          <w:tcPr>
            <w:tcW w:w="3119" w:type="dxa"/>
          </w:tcPr>
          <w:p w14:paraId="55DC0739" w14:textId="77777777" w:rsidR="008D0C0C" w:rsidRPr="00A021FC" w:rsidRDefault="008D0C0C" w:rsidP="00BE301E">
            <w:pPr>
              <w:pStyle w:val="TAL"/>
              <w:ind w:left="284" w:hanging="284"/>
            </w:pPr>
            <w:r w:rsidRPr="00A021FC">
              <w:t>Transaction ID = x</w:t>
            </w:r>
          </w:p>
          <w:p w14:paraId="750DF0F7" w14:textId="77777777" w:rsidR="008D0C0C" w:rsidRPr="00A021FC" w:rsidRDefault="008D0C0C" w:rsidP="00BE301E">
            <w:pPr>
              <w:pStyle w:val="TAL"/>
              <w:ind w:left="284" w:hanging="284"/>
            </w:pPr>
            <w:r w:rsidRPr="00A021FC">
              <w:t>Context ID = -</w:t>
            </w:r>
          </w:p>
          <w:p w14:paraId="32E23D13" w14:textId="77777777" w:rsidR="008D0C0C" w:rsidRDefault="008D0C0C" w:rsidP="00BE301E">
            <w:pPr>
              <w:pStyle w:val="TAL"/>
              <w:ind w:left="284" w:hanging="284"/>
            </w:pPr>
            <w:r w:rsidRPr="00A021FC">
              <w:t>Termination ID = ROOT</w:t>
            </w:r>
          </w:p>
        </w:tc>
        <w:tc>
          <w:tcPr>
            <w:tcW w:w="3119" w:type="dxa"/>
          </w:tcPr>
          <w:p w14:paraId="2C4DD9CB" w14:textId="77777777" w:rsidR="008D0C0C" w:rsidRDefault="008D0C0C" w:rsidP="00BE301E">
            <w:pPr>
              <w:pStyle w:val="TAL"/>
            </w:pPr>
          </w:p>
        </w:tc>
      </w:tr>
    </w:tbl>
    <w:p w14:paraId="0FCC99E6" w14:textId="77777777" w:rsidR="008D0C0C" w:rsidRDefault="008D0C0C" w:rsidP="008D0C0C"/>
    <w:p w14:paraId="3738D10A" w14:textId="77777777" w:rsidR="008D0C0C" w:rsidRDefault="008D0C0C" w:rsidP="008D0C0C">
      <w:pPr>
        <w:pStyle w:val="Heading4"/>
      </w:pPr>
      <w:bookmarkStart w:id="150" w:name="_Toc414010879"/>
      <w:r>
        <w:t>5.17.3.18</w:t>
      </w:r>
      <w:r>
        <w:tab/>
        <w:t>Realm Availability Change – Indication</w:t>
      </w:r>
      <w:bookmarkEnd w:id="150"/>
    </w:p>
    <w:p w14:paraId="19B84739" w14:textId="77777777" w:rsidR="008D0C0C" w:rsidRDefault="008D0C0C" w:rsidP="008D0C0C">
      <w:r>
        <w:t>The TrGW sends a NOTIFY request command as in Table 5.17.3.18.1.</w:t>
      </w:r>
    </w:p>
    <w:p w14:paraId="4D912056" w14:textId="77777777" w:rsidR="008D0C0C" w:rsidRDefault="008D0C0C" w:rsidP="008D0C0C">
      <w:pPr>
        <w:pStyle w:val="TH"/>
      </w:pPr>
      <w:r>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73F2AC16" w14:textId="77777777" w:rsidTr="00BE301E">
        <w:tblPrEx>
          <w:tblCellMar>
            <w:top w:w="0" w:type="dxa"/>
            <w:bottom w:w="0" w:type="dxa"/>
          </w:tblCellMar>
        </w:tblPrEx>
        <w:trPr>
          <w:jc w:val="center"/>
        </w:trPr>
        <w:tc>
          <w:tcPr>
            <w:tcW w:w="3119" w:type="dxa"/>
          </w:tcPr>
          <w:p w14:paraId="539259C9" w14:textId="77777777" w:rsidR="008D0C0C" w:rsidRDefault="008D0C0C" w:rsidP="00BE301E">
            <w:pPr>
              <w:pStyle w:val="TAH"/>
            </w:pPr>
            <w:r>
              <w:t>Address Information</w:t>
            </w:r>
          </w:p>
        </w:tc>
        <w:tc>
          <w:tcPr>
            <w:tcW w:w="3119" w:type="dxa"/>
          </w:tcPr>
          <w:p w14:paraId="308B45FE" w14:textId="77777777" w:rsidR="008D0C0C" w:rsidRDefault="008D0C0C" w:rsidP="00BE301E">
            <w:pPr>
              <w:pStyle w:val="TAH"/>
            </w:pPr>
            <w:r>
              <w:t>Control information</w:t>
            </w:r>
          </w:p>
        </w:tc>
        <w:tc>
          <w:tcPr>
            <w:tcW w:w="3119" w:type="dxa"/>
          </w:tcPr>
          <w:p w14:paraId="6A08F02C" w14:textId="77777777" w:rsidR="008D0C0C" w:rsidRDefault="008D0C0C" w:rsidP="00BE301E">
            <w:pPr>
              <w:pStyle w:val="TAH"/>
            </w:pPr>
            <w:r>
              <w:t>Bearer information</w:t>
            </w:r>
          </w:p>
        </w:tc>
      </w:tr>
      <w:tr w:rsidR="008D0C0C" w14:paraId="24ADBAC2" w14:textId="77777777" w:rsidTr="00BE301E">
        <w:tblPrEx>
          <w:tblCellMar>
            <w:top w:w="0" w:type="dxa"/>
            <w:bottom w:w="0" w:type="dxa"/>
          </w:tblCellMar>
        </w:tblPrEx>
        <w:trPr>
          <w:jc w:val="center"/>
        </w:trPr>
        <w:tc>
          <w:tcPr>
            <w:tcW w:w="3119" w:type="dxa"/>
          </w:tcPr>
          <w:p w14:paraId="3FC0BB9B" w14:textId="77777777" w:rsidR="008D0C0C" w:rsidRDefault="008D0C0C" w:rsidP="00BE301E">
            <w:pPr>
              <w:pStyle w:val="TAL"/>
            </w:pPr>
          </w:p>
        </w:tc>
        <w:tc>
          <w:tcPr>
            <w:tcW w:w="3119" w:type="dxa"/>
          </w:tcPr>
          <w:p w14:paraId="5FEA0DA3" w14:textId="77777777" w:rsidR="008D0C0C" w:rsidRPr="006E2C10" w:rsidRDefault="008D0C0C" w:rsidP="00BE301E">
            <w:pPr>
              <w:pStyle w:val="TAL"/>
              <w:ind w:left="284" w:hanging="284"/>
            </w:pPr>
            <w:r w:rsidRPr="006E2C10">
              <w:t>Transaction ID = x</w:t>
            </w:r>
          </w:p>
          <w:p w14:paraId="311A085F" w14:textId="77777777" w:rsidR="008D0C0C" w:rsidRPr="006E2C10" w:rsidRDefault="008D0C0C" w:rsidP="00BE301E">
            <w:pPr>
              <w:pStyle w:val="TAL"/>
              <w:ind w:left="284" w:hanging="284"/>
            </w:pPr>
            <w:r w:rsidRPr="006E2C10">
              <w:t>Context ID= -</w:t>
            </w:r>
          </w:p>
          <w:p w14:paraId="4EBFFC67" w14:textId="77777777" w:rsidR="008D0C0C" w:rsidRPr="006E2C10" w:rsidRDefault="008D0C0C" w:rsidP="00BE301E">
            <w:pPr>
              <w:pStyle w:val="TAL"/>
              <w:ind w:left="284" w:hanging="284"/>
            </w:pPr>
            <w:r w:rsidRPr="006E2C10">
              <w:t>Termination ID = ROOT</w:t>
            </w:r>
          </w:p>
          <w:p w14:paraId="3642D7BB" w14:textId="77777777" w:rsidR="008D0C0C" w:rsidRDefault="008D0C0C" w:rsidP="00BE301E">
            <w:pPr>
              <w:pStyle w:val="TAL"/>
              <w:ind w:left="284" w:hanging="284"/>
            </w:pPr>
          </w:p>
          <w:p w14:paraId="3D5AF262" w14:textId="77777777" w:rsidR="008D0C0C" w:rsidRDefault="008D0C0C" w:rsidP="00BE301E">
            <w:pPr>
              <w:pStyle w:val="TAL"/>
              <w:tabs>
                <w:tab w:val="left" w:pos="7740"/>
              </w:tabs>
            </w:pPr>
            <w:r>
              <w:t xml:space="preserve">Event_ID (Event ID = x, </w:t>
            </w:r>
          </w:p>
          <w:p w14:paraId="65115E16" w14:textId="77777777" w:rsidR="008D0C0C" w:rsidRDefault="008D0C0C" w:rsidP="00BE301E">
            <w:pPr>
              <w:pStyle w:val="TAL"/>
              <w:ind w:left="284" w:hanging="284"/>
            </w:pPr>
            <w:r>
              <w:t>"Realm Availability Change (Changed Realms)")</w:t>
            </w:r>
          </w:p>
        </w:tc>
        <w:tc>
          <w:tcPr>
            <w:tcW w:w="3119" w:type="dxa"/>
          </w:tcPr>
          <w:p w14:paraId="66534C94" w14:textId="77777777" w:rsidR="008D0C0C" w:rsidRDefault="008D0C0C" w:rsidP="00BE301E">
            <w:pPr>
              <w:pStyle w:val="TAL"/>
            </w:pPr>
          </w:p>
        </w:tc>
      </w:tr>
      <w:tr w:rsidR="008D0C0C" w14:paraId="4D405448" w14:textId="77777777" w:rsidTr="00BE301E">
        <w:tblPrEx>
          <w:tblCellMar>
            <w:top w:w="0" w:type="dxa"/>
            <w:bottom w:w="0" w:type="dxa"/>
          </w:tblCellMar>
        </w:tblPrEx>
        <w:trPr>
          <w:jc w:val="center"/>
        </w:trPr>
        <w:tc>
          <w:tcPr>
            <w:tcW w:w="9357" w:type="dxa"/>
            <w:gridSpan w:val="3"/>
          </w:tcPr>
          <w:p w14:paraId="37E27B05" w14:textId="77777777" w:rsidR="008D0C0C" w:rsidRDefault="008D0C0C" w:rsidP="00BE301E">
            <w:pPr>
              <w:pStyle w:val="TAN"/>
            </w:pPr>
            <w:r>
              <w:t xml:space="preserve">NOTE:    </w:t>
            </w:r>
            <w:r w:rsidRPr="005B305B">
              <w:t>The ObservedEvent Parameter</w:t>
            </w:r>
            <w:r>
              <w:t>s returned within the</w:t>
            </w:r>
            <w:r w:rsidRPr="005B305B">
              <w:t xml:space="preserve"> Changed Realms </w:t>
            </w:r>
            <w:r>
              <w:t>are</w:t>
            </w:r>
            <w:r w:rsidRPr="005B305B">
              <w:t xml:space="preserve"> </w:t>
            </w:r>
            <w:r>
              <w:t xml:space="preserve">defined as </w:t>
            </w:r>
            <w:r w:rsidRPr="005B305B">
              <w:t xml:space="preserve">mandatory </w:t>
            </w:r>
            <w:r>
              <w:t>since it shall contain at minimum 1 parameter but may contain both Newly Available Realms and Newly Unavailable Realms.</w:t>
            </w:r>
          </w:p>
          <w:p w14:paraId="069640CB" w14:textId="77777777" w:rsidR="008D0C0C" w:rsidRDefault="008D0C0C" w:rsidP="00BE301E">
            <w:pPr>
              <w:pStyle w:val="TAL"/>
            </w:pPr>
          </w:p>
        </w:tc>
      </w:tr>
    </w:tbl>
    <w:p w14:paraId="37EE3243" w14:textId="77777777" w:rsidR="008D0C0C" w:rsidRDefault="008D0C0C" w:rsidP="008D0C0C">
      <w:pPr>
        <w:ind w:left="1620"/>
        <w:rPr>
          <w:b/>
          <w:bCs/>
        </w:rPr>
      </w:pPr>
    </w:p>
    <w:p w14:paraId="480B0197" w14:textId="77777777" w:rsidR="008D0C0C" w:rsidRDefault="008D0C0C" w:rsidP="008D0C0C">
      <w:pPr>
        <w:rPr>
          <w:lang w:val="en-US" w:eastAsia="sv-SE"/>
        </w:rPr>
      </w:pPr>
      <w:r>
        <w:rPr>
          <w:lang w:val="en-US" w:eastAsia="sv-SE"/>
        </w:rPr>
        <w:t xml:space="preserve">The IBCF responds as in Table </w:t>
      </w:r>
      <w:r>
        <w:t>5.17.3.18.2</w:t>
      </w:r>
    </w:p>
    <w:p w14:paraId="6948E21B" w14:textId="77777777" w:rsidR="008D0C0C" w:rsidRPr="00C36C1B" w:rsidRDefault="008D0C0C" w:rsidP="008D0C0C">
      <w:pPr>
        <w:pStyle w:val="TH"/>
      </w:pPr>
      <w:r w:rsidRPr="00C36C1B">
        <w:t xml:space="preserve">Table </w:t>
      </w:r>
      <w:r>
        <w:t>5.17.3.18</w:t>
      </w:r>
      <w:r w:rsidRPr="00C36C1B">
        <w:t>.</w:t>
      </w:r>
      <w:r w:rsidRPr="00C36C1B">
        <w:rPr>
          <w:szCs w:val="24"/>
        </w:rPr>
        <w:t>2</w:t>
      </w:r>
      <w:r w:rsidRPr="00C36C1B">
        <w:t xml:space="preserve">: </w:t>
      </w:r>
      <w:r>
        <w:t xml:space="preserve">Realm Availability Change </w:t>
      </w:r>
      <w:r w:rsidRPr="00C36C1B">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7C29F54E" w14:textId="77777777" w:rsidTr="00BE301E">
        <w:tblPrEx>
          <w:tblCellMar>
            <w:top w:w="0" w:type="dxa"/>
            <w:bottom w:w="0" w:type="dxa"/>
          </w:tblCellMar>
        </w:tblPrEx>
        <w:trPr>
          <w:jc w:val="center"/>
        </w:trPr>
        <w:tc>
          <w:tcPr>
            <w:tcW w:w="3119" w:type="dxa"/>
          </w:tcPr>
          <w:p w14:paraId="2C17275C" w14:textId="77777777" w:rsidR="008D0C0C" w:rsidRDefault="008D0C0C" w:rsidP="00BE301E">
            <w:pPr>
              <w:pStyle w:val="TAH"/>
            </w:pPr>
            <w:r>
              <w:t>Address Information</w:t>
            </w:r>
          </w:p>
        </w:tc>
        <w:tc>
          <w:tcPr>
            <w:tcW w:w="3119" w:type="dxa"/>
          </w:tcPr>
          <w:p w14:paraId="0F4DD070" w14:textId="77777777" w:rsidR="008D0C0C" w:rsidRDefault="008D0C0C" w:rsidP="00BE301E">
            <w:pPr>
              <w:pStyle w:val="TAH"/>
            </w:pPr>
            <w:r>
              <w:t>Control information</w:t>
            </w:r>
          </w:p>
        </w:tc>
        <w:tc>
          <w:tcPr>
            <w:tcW w:w="3119" w:type="dxa"/>
          </w:tcPr>
          <w:p w14:paraId="37420E43" w14:textId="77777777" w:rsidR="008D0C0C" w:rsidRDefault="008D0C0C" w:rsidP="00BE301E">
            <w:pPr>
              <w:pStyle w:val="TAH"/>
            </w:pPr>
            <w:r>
              <w:t>Bearer information</w:t>
            </w:r>
          </w:p>
        </w:tc>
      </w:tr>
      <w:tr w:rsidR="008D0C0C" w14:paraId="52C03445" w14:textId="77777777" w:rsidTr="00BE301E">
        <w:tblPrEx>
          <w:tblCellMar>
            <w:top w:w="0" w:type="dxa"/>
            <w:bottom w:w="0" w:type="dxa"/>
          </w:tblCellMar>
        </w:tblPrEx>
        <w:trPr>
          <w:jc w:val="center"/>
        </w:trPr>
        <w:tc>
          <w:tcPr>
            <w:tcW w:w="3119" w:type="dxa"/>
          </w:tcPr>
          <w:p w14:paraId="70B4B0C9" w14:textId="77777777" w:rsidR="008D0C0C" w:rsidRDefault="008D0C0C" w:rsidP="00BE301E">
            <w:pPr>
              <w:pStyle w:val="TAL"/>
            </w:pPr>
          </w:p>
        </w:tc>
        <w:tc>
          <w:tcPr>
            <w:tcW w:w="3119" w:type="dxa"/>
          </w:tcPr>
          <w:p w14:paraId="5EEF0E2C" w14:textId="77777777" w:rsidR="008D0C0C" w:rsidRPr="00A021FC" w:rsidRDefault="008D0C0C" w:rsidP="00BE301E">
            <w:pPr>
              <w:pStyle w:val="TAL"/>
              <w:ind w:left="284" w:hanging="284"/>
            </w:pPr>
            <w:r w:rsidRPr="00A021FC">
              <w:t>Transaction ID = x</w:t>
            </w:r>
          </w:p>
          <w:p w14:paraId="13FF9144" w14:textId="77777777" w:rsidR="008D0C0C" w:rsidRPr="00BE2C3F" w:rsidRDefault="008D0C0C" w:rsidP="00BE301E">
            <w:pPr>
              <w:pStyle w:val="TAL"/>
              <w:ind w:left="284" w:hanging="284"/>
            </w:pPr>
            <w:r w:rsidRPr="00BE2C3F">
              <w:t>Context ID = -</w:t>
            </w:r>
          </w:p>
          <w:p w14:paraId="4E74AB07" w14:textId="77777777" w:rsidR="008D0C0C" w:rsidRDefault="008D0C0C" w:rsidP="00BE301E">
            <w:pPr>
              <w:pStyle w:val="TAL"/>
              <w:ind w:left="284" w:hanging="284"/>
            </w:pPr>
            <w:r w:rsidRPr="00BE2C3F">
              <w:t>Termination ID = ROOT</w:t>
            </w:r>
            <w:r>
              <w:t xml:space="preserve"> </w:t>
            </w:r>
          </w:p>
        </w:tc>
        <w:tc>
          <w:tcPr>
            <w:tcW w:w="3119" w:type="dxa"/>
          </w:tcPr>
          <w:p w14:paraId="6CD216C3" w14:textId="77777777" w:rsidR="008D0C0C" w:rsidRDefault="008D0C0C" w:rsidP="00BE301E">
            <w:pPr>
              <w:pStyle w:val="TAL"/>
            </w:pPr>
          </w:p>
        </w:tc>
      </w:tr>
    </w:tbl>
    <w:p w14:paraId="32A2179B" w14:textId="77777777" w:rsidR="008D0C0C" w:rsidRDefault="008D0C0C" w:rsidP="00D928F0"/>
    <w:p w14:paraId="0F70554D" w14:textId="77777777" w:rsidR="00960376" w:rsidRDefault="00960376" w:rsidP="00960376">
      <w:pPr>
        <w:pStyle w:val="Heading4"/>
        <w:tabs>
          <w:tab w:val="left" w:pos="1140"/>
        </w:tabs>
        <w:ind w:left="1140" w:hanging="1140"/>
      </w:pPr>
      <w:bookmarkStart w:id="151" w:name="_Toc414010880"/>
      <w:r>
        <w:t>5.17.3.</w:t>
      </w:r>
      <w:r w:rsidR="006763FE">
        <w:t>19</w:t>
      </w:r>
      <w:r>
        <w:tab/>
        <w:t>Termination Out Of Service</w:t>
      </w:r>
      <w:bookmarkEnd w:id="151"/>
    </w:p>
    <w:p w14:paraId="63852318" w14:textId="77777777" w:rsidR="00960376" w:rsidRDefault="00960376" w:rsidP="00960376">
      <w:r>
        <w:t>This procedure only applies when text encoding is used on the H.248 interface.</w:t>
      </w:r>
    </w:p>
    <w:p w14:paraId="05A02B6F" w14:textId="77777777" w:rsidR="00960376" w:rsidRDefault="00960376" w:rsidP="00960376">
      <w:r>
        <w:t>The TrGW sends a SERVICE CHANGE request command as in Table 5.17.3.</w:t>
      </w:r>
      <w:r w:rsidR="006763FE">
        <w:t>19</w:t>
      </w:r>
      <w:r>
        <w:t>.1.</w:t>
      </w:r>
    </w:p>
    <w:p w14:paraId="6CAF0163" w14:textId="77777777" w:rsidR="00960376" w:rsidRDefault="00960376" w:rsidP="00960376">
      <w:pPr>
        <w:pStyle w:val="TH"/>
      </w:pPr>
      <w:r>
        <w:t>Table 5.17.3.</w:t>
      </w:r>
      <w:r w:rsidR="006763FE">
        <w:t>19</w:t>
      </w:r>
      <w:r>
        <w:t>.1: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0376" w14:paraId="2DE2CED6" w14:textId="77777777" w:rsidTr="00043FD3">
        <w:tblPrEx>
          <w:tblCellMar>
            <w:top w:w="0" w:type="dxa"/>
            <w:bottom w:w="0" w:type="dxa"/>
          </w:tblCellMar>
        </w:tblPrEx>
        <w:trPr>
          <w:jc w:val="center"/>
        </w:trPr>
        <w:tc>
          <w:tcPr>
            <w:tcW w:w="3119" w:type="dxa"/>
          </w:tcPr>
          <w:p w14:paraId="10D5186C" w14:textId="77777777" w:rsidR="00960376" w:rsidRDefault="00960376" w:rsidP="00043FD3">
            <w:pPr>
              <w:pStyle w:val="TAH"/>
            </w:pPr>
            <w:r>
              <w:t>Address Information</w:t>
            </w:r>
          </w:p>
        </w:tc>
        <w:tc>
          <w:tcPr>
            <w:tcW w:w="3119" w:type="dxa"/>
          </w:tcPr>
          <w:p w14:paraId="5A16989C" w14:textId="77777777" w:rsidR="00960376" w:rsidRDefault="00960376" w:rsidP="00043FD3">
            <w:pPr>
              <w:pStyle w:val="TAH"/>
            </w:pPr>
            <w:r>
              <w:t>Control information</w:t>
            </w:r>
          </w:p>
        </w:tc>
        <w:tc>
          <w:tcPr>
            <w:tcW w:w="3119" w:type="dxa"/>
          </w:tcPr>
          <w:p w14:paraId="2FE98D69" w14:textId="77777777" w:rsidR="00960376" w:rsidRDefault="00960376" w:rsidP="00043FD3">
            <w:pPr>
              <w:pStyle w:val="TAH"/>
            </w:pPr>
            <w:r>
              <w:t>Bearer information</w:t>
            </w:r>
          </w:p>
        </w:tc>
      </w:tr>
      <w:tr w:rsidR="00960376" w14:paraId="399C0838" w14:textId="77777777" w:rsidTr="00043FD3">
        <w:tblPrEx>
          <w:tblCellMar>
            <w:top w:w="0" w:type="dxa"/>
            <w:bottom w:w="0" w:type="dxa"/>
          </w:tblCellMar>
        </w:tblPrEx>
        <w:trPr>
          <w:jc w:val="center"/>
        </w:trPr>
        <w:tc>
          <w:tcPr>
            <w:tcW w:w="3119" w:type="dxa"/>
          </w:tcPr>
          <w:p w14:paraId="7125AB7A" w14:textId="77777777" w:rsidR="00960376" w:rsidRDefault="00960376" w:rsidP="00043FD3">
            <w:pPr>
              <w:pStyle w:val="TAL"/>
            </w:pPr>
          </w:p>
        </w:tc>
        <w:tc>
          <w:tcPr>
            <w:tcW w:w="3119" w:type="dxa"/>
          </w:tcPr>
          <w:p w14:paraId="4D3048F4" w14:textId="77777777" w:rsidR="00960376" w:rsidRPr="00A911C1" w:rsidRDefault="00960376" w:rsidP="00043FD3">
            <w:pPr>
              <w:pStyle w:val="TAL"/>
            </w:pPr>
            <w:r w:rsidRPr="00A911C1">
              <w:t>Transaction ID = x</w:t>
            </w:r>
          </w:p>
          <w:p w14:paraId="506B8631" w14:textId="77777777" w:rsidR="00960376" w:rsidRPr="00A911C1" w:rsidRDefault="00960376" w:rsidP="00043FD3">
            <w:pPr>
              <w:pStyle w:val="TAL"/>
            </w:pPr>
            <w:r w:rsidRPr="00A911C1">
              <w:t xml:space="preserve">Context ID= </w:t>
            </w:r>
            <w:r>
              <w:t>C1/ALL</w:t>
            </w:r>
          </w:p>
          <w:p w14:paraId="4807DF91" w14:textId="77777777" w:rsidR="00960376" w:rsidRPr="00A911C1" w:rsidRDefault="00960376" w:rsidP="00043FD3">
            <w:pPr>
              <w:pStyle w:val="TAL"/>
            </w:pPr>
            <w:r w:rsidRPr="00A911C1">
              <w:t xml:space="preserve">Termination ID = </w:t>
            </w:r>
            <w:r>
              <w:t>T1 or Wildcarded Termination (NOTE)</w:t>
            </w:r>
          </w:p>
          <w:p w14:paraId="71188860" w14:textId="77777777" w:rsidR="00960376" w:rsidRPr="00A911C1" w:rsidRDefault="00960376" w:rsidP="00043FD3">
            <w:pPr>
              <w:pStyle w:val="TAL"/>
            </w:pPr>
            <w:r w:rsidRPr="00A911C1">
              <w:t xml:space="preserve">SC Method = FORCED </w:t>
            </w:r>
            <w:r>
              <w:t xml:space="preserve"> </w:t>
            </w:r>
          </w:p>
          <w:p w14:paraId="5534CEBF" w14:textId="77777777" w:rsidR="00960376" w:rsidRPr="00A911C1" w:rsidRDefault="00960376" w:rsidP="00043FD3">
            <w:pPr>
              <w:pStyle w:val="TAL"/>
            </w:pPr>
            <w:r w:rsidRPr="00A911C1">
              <w:t xml:space="preserve">SC Reason = </w:t>
            </w:r>
            <w:r w:rsidRPr="00A778AC">
              <w:t xml:space="preserve">904 ("Termination Malfunction") or 905 ("Termination Taken OOS") or 906 ("Loss of Lower Layer Connectivity"), or 907 ("Transmission Failure") or 910 ("Media Capability Failure") </w:t>
            </w:r>
          </w:p>
        </w:tc>
        <w:tc>
          <w:tcPr>
            <w:tcW w:w="3119" w:type="dxa"/>
          </w:tcPr>
          <w:p w14:paraId="65EC6999" w14:textId="77777777" w:rsidR="00960376" w:rsidRDefault="00960376" w:rsidP="00043FD3">
            <w:pPr>
              <w:pStyle w:val="TAL"/>
            </w:pPr>
          </w:p>
        </w:tc>
      </w:tr>
      <w:tr w:rsidR="00960376" w14:paraId="7F6C5F1A" w14:textId="77777777" w:rsidTr="00043FD3">
        <w:tblPrEx>
          <w:tblCellMar>
            <w:top w:w="0" w:type="dxa"/>
            <w:bottom w:w="0" w:type="dxa"/>
          </w:tblCellMar>
        </w:tblPrEx>
        <w:trPr>
          <w:jc w:val="center"/>
        </w:trPr>
        <w:tc>
          <w:tcPr>
            <w:tcW w:w="9357" w:type="dxa"/>
            <w:gridSpan w:val="3"/>
          </w:tcPr>
          <w:p w14:paraId="31F42CED" w14:textId="77777777" w:rsidR="00960376" w:rsidRDefault="00960376" w:rsidP="00043FD3">
            <w:pPr>
              <w:pStyle w:val="TAN"/>
            </w:pPr>
            <w:r>
              <w:t>NOTE:</w:t>
            </w:r>
            <w:r>
              <w:tab/>
            </w:r>
            <w:r w:rsidRPr="00A778AC">
              <w:t>This is set to a specific termination identity or a partially wildcarded identity (i.e. specifying the "interface" part of the termination ID and wildcarding the "group" and "Id" parts) or a wholly wildcarded identity (i.e. ip/*).</w:t>
            </w:r>
          </w:p>
        </w:tc>
      </w:tr>
    </w:tbl>
    <w:p w14:paraId="7B8974EF" w14:textId="77777777" w:rsidR="00960376" w:rsidRDefault="00960376" w:rsidP="00960376"/>
    <w:p w14:paraId="6357E4D7" w14:textId="77777777" w:rsidR="00960376" w:rsidRDefault="00960376" w:rsidP="00960376">
      <w:pPr>
        <w:rPr>
          <w:rFonts w:cs="Arial"/>
          <w:szCs w:val="24"/>
          <w:lang w:val="en-US" w:eastAsia="sv-SE"/>
        </w:rPr>
      </w:pPr>
      <w:r>
        <w:rPr>
          <w:rFonts w:cs="Arial"/>
          <w:szCs w:val="24"/>
          <w:lang w:val="en-US" w:eastAsia="sv-SE"/>
        </w:rPr>
        <w:t xml:space="preserve">The IBCF responds as in Table </w:t>
      </w:r>
      <w:r>
        <w:t>5.17.3.</w:t>
      </w:r>
      <w:r w:rsidR="006763FE">
        <w:t>19</w:t>
      </w:r>
      <w:r>
        <w:t>.</w:t>
      </w:r>
      <w:r>
        <w:rPr>
          <w:rFonts w:cs="Arial"/>
          <w:szCs w:val="24"/>
          <w:lang w:val="en-US" w:eastAsia="sv-SE"/>
        </w:rPr>
        <w:t>2.</w:t>
      </w:r>
    </w:p>
    <w:p w14:paraId="3DF2FB39" w14:textId="77777777" w:rsidR="00960376" w:rsidRPr="00A911C1" w:rsidRDefault="00960376" w:rsidP="00960376">
      <w:pPr>
        <w:pStyle w:val="TH"/>
        <w:rPr>
          <w:sz w:val="18"/>
        </w:rPr>
      </w:pPr>
      <w:r>
        <w:rPr>
          <w:sz w:val="22"/>
        </w:rPr>
        <w:lastRenderedPageBreak/>
        <w:t xml:space="preserve">Table </w:t>
      </w:r>
      <w:r>
        <w:t>5.17.3.</w:t>
      </w:r>
      <w:r w:rsidR="006763FE">
        <w:t>19</w:t>
      </w:r>
      <w:r>
        <w:t>.</w:t>
      </w:r>
      <w:r w:rsidRPr="00A911C1">
        <w:rPr>
          <w:szCs w:val="24"/>
        </w:rPr>
        <w:t>2</w:t>
      </w:r>
      <w:r w:rsidRPr="00A911C1">
        <w:rPr>
          <w:sz w:val="18"/>
        </w:rPr>
        <w:t xml:space="preserve">: </w:t>
      </w:r>
      <w:r>
        <w:t>Termination</w:t>
      </w:r>
      <w:r w:rsidRPr="00A911C1">
        <w:t xml:space="preserve"> O</w:t>
      </w:r>
      <w:r>
        <w:t xml:space="preserve">ut </w:t>
      </w:r>
      <w:r w:rsidRPr="00A911C1">
        <w:t>O</w:t>
      </w:r>
      <w:r>
        <w:t xml:space="preserve">f </w:t>
      </w:r>
      <w:r w:rsidRPr="00960376">
        <w:t>Service</w:t>
      </w:r>
      <w:r w:rsidRPr="00A911C1">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0376" w:rsidRPr="00A911C1" w14:paraId="2FD55410" w14:textId="77777777" w:rsidTr="00043FD3">
        <w:tblPrEx>
          <w:tblCellMar>
            <w:top w:w="0" w:type="dxa"/>
            <w:bottom w:w="0" w:type="dxa"/>
          </w:tblCellMar>
        </w:tblPrEx>
        <w:trPr>
          <w:jc w:val="center"/>
        </w:trPr>
        <w:tc>
          <w:tcPr>
            <w:tcW w:w="3119" w:type="dxa"/>
          </w:tcPr>
          <w:p w14:paraId="2D9CA1DC" w14:textId="77777777" w:rsidR="00960376" w:rsidRPr="00A911C1" w:rsidRDefault="00960376" w:rsidP="00043FD3">
            <w:pPr>
              <w:pStyle w:val="TAH"/>
            </w:pPr>
            <w:r w:rsidRPr="00A911C1">
              <w:t>Address Information</w:t>
            </w:r>
          </w:p>
        </w:tc>
        <w:tc>
          <w:tcPr>
            <w:tcW w:w="3119" w:type="dxa"/>
          </w:tcPr>
          <w:p w14:paraId="6CFA3AD4" w14:textId="77777777" w:rsidR="00960376" w:rsidRPr="00A911C1" w:rsidRDefault="00960376" w:rsidP="00043FD3">
            <w:pPr>
              <w:pStyle w:val="TAH"/>
            </w:pPr>
            <w:r w:rsidRPr="00A911C1">
              <w:t>Control information</w:t>
            </w:r>
          </w:p>
        </w:tc>
        <w:tc>
          <w:tcPr>
            <w:tcW w:w="3119" w:type="dxa"/>
          </w:tcPr>
          <w:p w14:paraId="56AFC2E9" w14:textId="77777777" w:rsidR="00960376" w:rsidRPr="00A911C1" w:rsidRDefault="00960376" w:rsidP="00043FD3">
            <w:pPr>
              <w:pStyle w:val="TAH"/>
            </w:pPr>
            <w:r w:rsidRPr="00A911C1">
              <w:t>Bearer information</w:t>
            </w:r>
          </w:p>
        </w:tc>
      </w:tr>
      <w:tr w:rsidR="00960376" w14:paraId="582F0ED6" w14:textId="77777777" w:rsidTr="00043FD3">
        <w:tblPrEx>
          <w:tblCellMar>
            <w:top w:w="0" w:type="dxa"/>
            <w:bottom w:w="0" w:type="dxa"/>
          </w:tblCellMar>
        </w:tblPrEx>
        <w:trPr>
          <w:jc w:val="center"/>
        </w:trPr>
        <w:tc>
          <w:tcPr>
            <w:tcW w:w="3119" w:type="dxa"/>
          </w:tcPr>
          <w:p w14:paraId="2606C77A" w14:textId="77777777" w:rsidR="00960376" w:rsidRDefault="00960376" w:rsidP="00043FD3">
            <w:pPr>
              <w:pStyle w:val="TAL"/>
            </w:pPr>
          </w:p>
        </w:tc>
        <w:tc>
          <w:tcPr>
            <w:tcW w:w="3119" w:type="dxa"/>
          </w:tcPr>
          <w:p w14:paraId="6D1F48BE" w14:textId="77777777" w:rsidR="00960376" w:rsidRPr="00A911C1" w:rsidRDefault="00960376" w:rsidP="00043FD3">
            <w:pPr>
              <w:pStyle w:val="TAL"/>
            </w:pPr>
            <w:r w:rsidRPr="00A911C1">
              <w:t>Transaction ID = x</w:t>
            </w:r>
          </w:p>
          <w:p w14:paraId="64368E6B" w14:textId="77777777" w:rsidR="00960376" w:rsidRPr="00A911C1" w:rsidRDefault="00960376" w:rsidP="00043FD3">
            <w:pPr>
              <w:pStyle w:val="TAL"/>
            </w:pPr>
            <w:r w:rsidRPr="00A911C1">
              <w:t xml:space="preserve">Context ID = </w:t>
            </w:r>
            <w:r>
              <w:t>C1/ALL</w:t>
            </w:r>
          </w:p>
          <w:p w14:paraId="1C028035" w14:textId="77777777" w:rsidR="00960376" w:rsidRPr="00A911C1" w:rsidRDefault="00960376" w:rsidP="00043FD3">
            <w:pPr>
              <w:pStyle w:val="TAL"/>
            </w:pPr>
            <w:r w:rsidRPr="00A911C1">
              <w:t xml:space="preserve">Termination ID = </w:t>
            </w:r>
            <w:r>
              <w:t>As received</w:t>
            </w:r>
          </w:p>
        </w:tc>
        <w:tc>
          <w:tcPr>
            <w:tcW w:w="3119" w:type="dxa"/>
          </w:tcPr>
          <w:p w14:paraId="26FD22DC" w14:textId="77777777" w:rsidR="00960376" w:rsidRDefault="00960376" w:rsidP="00043FD3">
            <w:pPr>
              <w:pStyle w:val="TAL"/>
            </w:pPr>
          </w:p>
        </w:tc>
      </w:tr>
    </w:tbl>
    <w:p w14:paraId="20591B6F" w14:textId="77777777" w:rsidR="00960376" w:rsidRDefault="00960376" w:rsidP="00960376"/>
    <w:p w14:paraId="157E3630" w14:textId="77777777" w:rsidR="00960376" w:rsidRDefault="00960376" w:rsidP="00960376"/>
    <w:p w14:paraId="25F18025" w14:textId="77777777" w:rsidR="00960376" w:rsidRPr="00943B4E" w:rsidRDefault="00960376" w:rsidP="00D928F0"/>
    <w:p w14:paraId="3CCDC177" w14:textId="77777777" w:rsidR="008D0C0C" w:rsidRDefault="008D0C0C" w:rsidP="008D0C0C">
      <w:pPr>
        <w:pStyle w:val="Heading8"/>
      </w:pPr>
      <w:bookmarkStart w:id="152" w:name="historyclause"/>
      <w:bookmarkStart w:id="153" w:name="_Toc414010881"/>
      <w:r w:rsidRPr="00762FC2">
        <w:t>Annex A (informative):</w:t>
      </w:r>
      <w:r w:rsidRPr="00762FC2">
        <w:br/>
        <w:t>Illustration of Gate/Pinhole Concept</w:t>
      </w:r>
      <w:bookmarkEnd w:id="153"/>
    </w:p>
    <w:p w14:paraId="3C83CAA5" w14:textId="77777777" w:rsidR="008D0C0C" w:rsidRPr="00C5365E" w:rsidRDefault="008D0C0C" w:rsidP="008D0C0C"/>
    <w:p w14:paraId="270202AC" w14:textId="77777777" w:rsidR="008D0C0C" w:rsidRDefault="008D0C0C" w:rsidP="008D0C0C">
      <w:pPr>
        <w:pStyle w:val="Heading1"/>
      </w:pPr>
      <w:bookmarkStart w:id="154" w:name="_Toc414010882"/>
      <w:r w:rsidRPr="00762FC2">
        <w:t>A.1</w:t>
      </w:r>
      <w:r w:rsidRPr="00762FC2">
        <w:tab/>
        <w:t>General</w:t>
      </w:r>
      <w:bookmarkEnd w:id="154"/>
    </w:p>
    <w:p w14:paraId="132D3516" w14:textId="77777777" w:rsidR="008D0C0C" w:rsidRPr="00762FC2" w:rsidRDefault="008D0C0C" w:rsidP="008D0C0C">
      <w:pPr>
        <w:spacing w:before="120"/>
      </w:pPr>
      <w:r>
        <w:t>The p</w:t>
      </w:r>
      <w:r w:rsidRPr="00762FC2">
        <w:t>urpose of this informative annex is the illustration of the H.248 Stream/Termination m</w:t>
      </w:r>
      <w:r>
        <w:t>odel by showing exemplary realis</w:t>
      </w:r>
      <w:r w:rsidRPr="00762FC2">
        <w:t>ations of gates for uni</w:t>
      </w:r>
      <w:r>
        <w:t>directional</w:t>
      </w:r>
      <w:r w:rsidRPr="00762FC2">
        <w:t xml:space="preserve"> versus bidirectional media flows.</w:t>
      </w:r>
    </w:p>
    <w:p w14:paraId="485A5419" w14:textId="77777777" w:rsidR="008D0C0C" w:rsidRPr="00762FC2" w:rsidRDefault="008D0C0C" w:rsidP="008D0C0C">
      <w:pPr>
        <w:spacing w:before="120"/>
      </w:pPr>
      <w:r w:rsidRPr="00762FC2">
        <w:t>Only point-to-point sessions are in scope of this H.248 Profile (see clause 5.4). Interconnection of individual H.248 Streams is based on the basic principle described in clause 7.1.6/</w:t>
      </w:r>
      <w:r w:rsidR="007F6E4A" w:rsidRPr="007F6E4A">
        <w:rPr>
          <w:lang w:val="en-US"/>
        </w:rPr>
        <w:t xml:space="preserve"> </w:t>
      </w:r>
      <w:r w:rsidR="007F6E4A">
        <w:rPr>
          <w:lang w:val="en-US"/>
        </w:rPr>
        <w:t xml:space="preserve">ITU-T Recommendation </w:t>
      </w:r>
      <w:r w:rsidRPr="00762FC2">
        <w:t>H.248.1</w:t>
      </w:r>
      <w:r w:rsidR="007F6E4A">
        <w:t xml:space="preserve"> [3]</w:t>
      </w:r>
      <w:r w:rsidRPr="00762FC2">
        <w:t>. The H.248 Multiplex Descriptor is therefore not necessary (see clause 5.6.2). The H.248 Topology Descriptor definition includes individual H.248 Streams, but is also not necessary (see clause 5.7.8).</w:t>
      </w:r>
    </w:p>
    <w:p w14:paraId="4C592B62" w14:textId="77777777" w:rsidR="008D0C0C" w:rsidRPr="00762FC2" w:rsidRDefault="008D0C0C" w:rsidP="008D0C0C">
      <w:pPr>
        <w:pStyle w:val="NO"/>
      </w:pPr>
      <w:r>
        <w:t>NOTE:</w:t>
      </w:r>
      <w:r>
        <w:tab/>
      </w:r>
      <w:r>
        <w:tab/>
      </w:r>
      <w:r w:rsidRPr="00762FC2">
        <w:t>all sessions have unicast media flows. Potential multicast applications are transparent for MG point of view.</w:t>
      </w:r>
    </w:p>
    <w:p w14:paraId="13E22273" w14:textId="77777777" w:rsidR="008D0C0C" w:rsidRPr="00762FC2" w:rsidRDefault="008D0C0C" w:rsidP="008D0C0C">
      <w:pPr>
        <w:pStyle w:val="Heading1"/>
      </w:pPr>
      <w:bookmarkStart w:id="155" w:name="_Toc414010883"/>
      <w:r w:rsidRPr="00762FC2">
        <w:t>A.2</w:t>
      </w:r>
      <w:r w:rsidRPr="00762FC2">
        <w:tab/>
        <w:t>Relationships between gates and H.248 Streams</w:t>
      </w:r>
      <w:bookmarkEnd w:id="155"/>
    </w:p>
    <w:p w14:paraId="65505311" w14:textId="77777777" w:rsidR="008D0C0C" w:rsidRPr="00762FC2" w:rsidRDefault="008D0C0C" w:rsidP="008D0C0C">
      <w:pPr>
        <w:spacing w:before="120"/>
      </w:pPr>
      <w:r w:rsidRPr="00762FC2">
        <w:t>The realization of a gate is illustrated in figure A.</w:t>
      </w:r>
      <w:r>
        <w:t>2.</w:t>
      </w:r>
      <w:r w:rsidRPr="00762FC2">
        <w:t xml:space="preserve">1. There is a unidirectional media flow in that example, and there is a single H.248 Stream per Termination. A </w:t>
      </w:r>
      <w:r w:rsidRPr="00762FC2">
        <w:rPr>
          <w:b/>
          <w:bCs/>
        </w:rPr>
        <w:t>H.248 Stream</w:t>
      </w:r>
      <w:r w:rsidRPr="00762FC2">
        <w:t xml:space="preserve"> covers per definition a single </w:t>
      </w:r>
      <w:r w:rsidRPr="00762FC2">
        <w:rPr>
          <w:b/>
          <w:bCs/>
        </w:rPr>
        <w:t>bidirectional</w:t>
      </w:r>
      <w:r w:rsidRPr="00762FC2">
        <w:t xml:space="preserve"> media flow (clause 7.1.6/</w:t>
      </w:r>
      <w:r w:rsidRPr="00593501">
        <w:t>ITU-T Recommendation H.248.1 [</w:t>
      </w:r>
      <w:r>
        <w:rPr>
          <w:noProof/>
        </w:rPr>
        <w:t>3</w:t>
      </w:r>
      <w:r w:rsidRPr="00593501">
        <w:t>]</w:t>
      </w:r>
      <w:r w:rsidRPr="00762FC2">
        <w:t xml:space="preserve">). Media flows are interconnected by using the same </w:t>
      </w:r>
      <w:r w:rsidRPr="00762FC2">
        <w:rPr>
          <w:b/>
          <w:bCs/>
        </w:rPr>
        <w:t>StreamID</w:t>
      </w:r>
      <w:r w:rsidRPr="00762FC2">
        <w:t xml:space="preserve"> (here: StreamID equals to S1 for T1 and T2).</w:t>
      </w:r>
    </w:p>
    <w:p w14:paraId="558FA358" w14:textId="3C33C58E" w:rsidR="008D0C0C" w:rsidRPr="00762FC2" w:rsidRDefault="00881D9A" w:rsidP="00704AD2">
      <w:pPr>
        <w:pStyle w:val="TH"/>
      </w:pPr>
      <w:r>
        <w:rPr>
          <w:noProof/>
        </w:rPr>
        <w:drawing>
          <wp:inline distT="0" distB="0" distL="0" distR="0" wp14:anchorId="2531CCD8" wp14:editId="29019166">
            <wp:extent cx="2552065" cy="123253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52065" cy="1232535"/>
                    </a:xfrm>
                    <a:prstGeom prst="rect">
                      <a:avLst/>
                    </a:prstGeom>
                    <a:noFill/>
                    <a:ln>
                      <a:noFill/>
                    </a:ln>
                  </pic:spPr>
                </pic:pic>
              </a:graphicData>
            </a:graphic>
          </wp:inline>
        </w:drawing>
      </w:r>
    </w:p>
    <w:p w14:paraId="027A3D97" w14:textId="77777777" w:rsidR="008D0C0C" w:rsidRPr="00762FC2" w:rsidRDefault="008D0C0C" w:rsidP="008D0C0C">
      <w:pPr>
        <w:pStyle w:val="TF"/>
        <w:keepNext/>
      </w:pPr>
      <w:r w:rsidRPr="00762FC2">
        <w:t>Figure A.</w:t>
      </w:r>
      <w:r>
        <w:t>2.1</w:t>
      </w:r>
      <w:r w:rsidRPr="00762FC2">
        <w:t>: H.248 Context - Illustration of Gate, Stream and Terminations</w:t>
      </w:r>
    </w:p>
    <w:p w14:paraId="26997C6F" w14:textId="77777777" w:rsidR="008D0C0C" w:rsidRPr="00762FC2" w:rsidRDefault="008D0C0C" w:rsidP="008D0C0C">
      <w:pPr>
        <w:spacing w:before="120"/>
      </w:pPr>
      <w:r w:rsidRPr="00762FC2">
        <w:t>The uni- or bidirectional application of an H.248 Streams is controlled via usage of Local Descriptor (LD) and Remote Descriptor (RD). Figure A.2</w:t>
      </w:r>
      <w:r w:rsidR="00D7593A">
        <w:t>.2</w:t>
      </w:r>
      <w:r w:rsidRPr="00762FC2">
        <w:t xml:space="preserve"> shows a bidirectional session. There is again a single H.248 Stream per Termination. Gates are direction-dependent, there are consequently two gates in this example.</w:t>
      </w:r>
    </w:p>
    <w:p w14:paraId="6947791A" w14:textId="61F53536" w:rsidR="008D0C0C" w:rsidRPr="00762FC2" w:rsidRDefault="00881D9A" w:rsidP="00704AD2">
      <w:pPr>
        <w:pStyle w:val="TH"/>
      </w:pPr>
      <w:r>
        <w:rPr>
          <w:noProof/>
        </w:rPr>
        <w:lastRenderedPageBreak/>
        <w:drawing>
          <wp:inline distT="0" distB="0" distL="0" distR="0" wp14:anchorId="028C3897" wp14:editId="3F7761F1">
            <wp:extent cx="2581275" cy="123253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81275" cy="1232535"/>
                    </a:xfrm>
                    <a:prstGeom prst="rect">
                      <a:avLst/>
                    </a:prstGeom>
                    <a:noFill/>
                    <a:ln>
                      <a:noFill/>
                    </a:ln>
                  </pic:spPr>
                </pic:pic>
              </a:graphicData>
            </a:graphic>
          </wp:inline>
        </w:drawing>
      </w:r>
    </w:p>
    <w:p w14:paraId="75FDD5ED" w14:textId="77777777" w:rsidR="008D0C0C" w:rsidRPr="00762FC2" w:rsidRDefault="008D0C0C" w:rsidP="008D0C0C">
      <w:pPr>
        <w:pStyle w:val="TF"/>
        <w:keepNext/>
      </w:pPr>
      <w:r w:rsidRPr="00762FC2">
        <w:t>Figure A.2</w:t>
      </w:r>
      <w:r>
        <w:t>.2</w:t>
      </w:r>
      <w:r w:rsidRPr="00762FC2">
        <w:t>: H.248 Context Bidirectional Session using single H.248 Streams</w:t>
      </w:r>
    </w:p>
    <w:p w14:paraId="2604CC20" w14:textId="77777777" w:rsidR="008D0C0C" w:rsidRDefault="008D0C0C" w:rsidP="008D0C0C"/>
    <w:p w14:paraId="2117B82D" w14:textId="77777777" w:rsidR="008D0C0C" w:rsidRPr="00690174" w:rsidRDefault="008D0C0C" w:rsidP="008D0C0C"/>
    <w:p w14:paraId="260153F1" w14:textId="77777777" w:rsidR="008D0C0C" w:rsidRDefault="008D0C0C" w:rsidP="008D0C0C"/>
    <w:p w14:paraId="1BFE03DE" w14:textId="77777777" w:rsidR="00DA36DF" w:rsidRDefault="005500A0" w:rsidP="00DA36DF">
      <w:pPr>
        <w:pStyle w:val="Heading8"/>
      </w:pPr>
      <w:r>
        <w:br w:type="page"/>
      </w:r>
      <w:bookmarkStart w:id="156" w:name="_Toc414010884"/>
      <w:r w:rsidRPr="005500A0">
        <w:lastRenderedPageBreak/>
        <w:t>Annex B (informative)</w:t>
      </w:r>
      <w:r w:rsidR="00DA36DF">
        <w:t>:</w:t>
      </w:r>
      <w:r w:rsidR="0065708F">
        <w:tab/>
      </w:r>
      <w:r w:rsidR="00DA36DF">
        <w:t>Void</w:t>
      </w:r>
      <w:bookmarkEnd w:id="156"/>
    </w:p>
    <w:p w14:paraId="7AE721C7" w14:textId="77777777" w:rsidR="008D0C0C" w:rsidRDefault="008D0C0C" w:rsidP="008D0C0C">
      <w:pPr>
        <w:pStyle w:val="Heading8"/>
      </w:pPr>
      <w:r>
        <w:br w:type="page"/>
      </w:r>
      <w:bookmarkStart w:id="157" w:name="_Toc414010885"/>
      <w:r w:rsidR="00D928F0">
        <w:lastRenderedPageBreak/>
        <w:t xml:space="preserve">Annex </w:t>
      </w:r>
      <w:r w:rsidR="005500A0">
        <w:t xml:space="preserve">C </w:t>
      </w:r>
      <w:r w:rsidR="00D928F0">
        <w:t>(informative):</w:t>
      </w:r>
      <w:r w:rsidR="00D928F0">
        <w:tab/>
      </w:r>
      <w:r>
        <w:t>Change history</w:t>
      </w:r>
      <w:bookmarkEnd w:id="157"/>
    </w:p>
    <w:p w14:paraId="1007D019" w14:textId="77777777" w:rsidR="008D0C0C" w:rsidRPr="00695DEC" w:rsidRDefault="008D0C0C" w:rsidP="008D0C0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tblGrid>
      <w:tr w:rsidR="00FF0D14" w14:paraId="32C634F9" w14:textId="77777777" w:rsidTr="00BE301E">
        <w:tblPrEx>
          <w:tblCellMar>
            <w:top w:w="0" w:type="dxa"/>
            <w:bottom w:w="0" w:type="dxa"/>
          </w:tblCellMar>
        </w:tblPrEx>
        <w:tc>
          <w:tcPr>
            <w:tcW w:w="800" w:type="dxa"/>
            <w:shd w:val="pct10" w:color="auto" w:fill="FFFFFF"/>
          </w:tcPr>
          <w:bookmarkEnd w:id="152"/>
          <w:p w14:paraId="16C70BDA" w14:textId="77777777" w:rsidR="00FF0D14" w:rsidRDefault="00FF0D14" w:rsidP="00BE301E">
            <w:pPr>
              <w:pStyle w:val="TAL"/>
              <w:rPr>
                <w:b/>
                <w:sz w:val="16"/>
              </w:rPr>
            </w:pPr>
            <w:r>
              <w:rPr>
                <w:b/>
                <w:sz w:val="16"/>
              </w:rPr>
              <w:t>Date</w:t>
            </w:r>
          </w:p>
        </w:tc>
        <w:tc>
          <w:tcPr>
            <w:tcW w:w="800" w:type="dxa"/>
            <w:shd w:val="pct10" w:color="auto" w:fill="FFFFFF"/>
          </w:tcPr>
          <w:p w14:paraId="6D1E6995" w14:textId="77777777" w:rsidR="00FF0D14" w:rsidRDefault="00FF0D14" w:rsidP="00BE301E">
            <w:pPr>
              <w:pStyle w:val="TAL"/>
              <w:rPr>
                <w:b/>
                <w:sz w:val="16"/>
              </w:rPr>
            </w:pPr>
            <w:r>
              <w:rPr>
                <w:b/>
                <w:sz w:val="16"/>
              </w:rPr>
              <w:t>TSG #</w:t>
            </w:r>
          </w:p>
        </w:tc>
        <w:tc>
          <w:tcPr>
            <w:tcW w:w="901" w:type="dxa"/>
            <w:shd w:val="pct10" w:color="auto" w:fill="FFFFFF"/>
          </w:tcPr>
          <w:p w14:paraId="42C56C98" w14:textId="77777777" w:rsidR="00FF0D14" w:rsidRDefault="00FF0D14" w:rsidP="00BE301E">
            <w:pPr>
              <w:pStyle w:val="TAL"/>
              <w:rPr>
                <w:b/>
                <w:sz w:val="16"/>
              </w:rPr>
            </w:pPr>
            <w:r>
              <w:rPr>
                <w:b/>
                <w:sz w:val="16"/>
              </w:rPr>
              <w:t>TSG Doc.</w:t>
            </w:r>
          </w:p>
        </w:tc>
        <w:tc>
          <w:tcPr>
            <w:tcW w:w="476" w:type="dxa"/>
            <w:shd w:val="pct10" w:color="auto" w:fill="FFFFFF"/>
          </w:tcPr>
          <w:p w14:paraId="2AE3D99D" w14:textId="77777777" w:rsidR="00FF0D14" w:rsidRDefault="00FF0D14" w:rsidP="00BE301E">
            <w:pPr>
              <w:pStyle w:val="TAL"/>
              <w:rPr>
                <w:b/>
                <w:sz w:val="16"/>
              </w:rPr>
            </w:pPr>
            <w:r>
              <w:rPr>
                <w:b/>
                <w:sz w:val="16"/>
              </w:rPr>
              <w:t>CR</w:t>
            </w:r>
          </w:p>
        </w:tc>
        <w:tc>
          <w:tcPr>
            <w:tcW w:w="378" w:type="dxa"/>
            <w:shd w:val="pct10" w:color="auto" w:fill="FFFFFF"/>
          </w:tcPr>
          <w:p w14:paraId="02202013" w14:textId="77777777" w:rsidR="00FF0D14" w:rsidRDefault="00FF0D14" w:rsidP="00BE301E">
            <w:pPr>
              <w:pStyle w:val="TAL"/>
              <w:rPr>
                <w:b/>
                <w:sz w:val="16"/>
              </w:rPr>
            </w:pPr>
            <w:r>
              <w:rPr>
                <w:b/>
                <w:sz w:val="16"/>
              </w:rPr>
              <w:t>Rev</w:t>
            </w:r>
          </w:p>
        </w:tc>
        <w:tc>
          <w:tcPr>
            <w:tcW w:w="4867" w:type="dxa"/>
            <w:shd w:val="pct10" w:color="auto" w:fill="FFFFFF"/>
          </w:tcPr>
          <w:p w14:paraId="257B29AF" w14:textId="77777777" w:rsidR="00FF0D14" w:rsidRDefault="00FF0D14" w:rsidP="00BE301E">
            <w:pPr>
              <w:pStyle w:val="TAL"/>
              <w:rPr>
                <w:b/>
                <w:sz w:val="16"/>
              </w:rPr>
            </w:pPr>
            <w:r>
              <w:rPr>
                <w:b/>
                <w:sz w:val="16"/>
              </w:rPr>
              <w:t>Subject/Comment</w:t>
            </w:r>
          </w:p>
        </w:tc>
        <w:tc>
          <w:tcPr>
            <w:tcW w:w="567" w:type="dxa"/>
            <w:shd w:val="pct10" w:color="auto" w:fill="FFFFFF"/>
          </w:tcPr>
          <w:p w14:paraId="00FADB93" w14:textId="77777777" w:rsidR="00FF0D14" w:rsidRDefault="00FF0D14" w:rsidP="00BE301E">
            <w:pPr>
              <w:pStyle w:val="TAL"/>
              <w:rPr>
                <w:b/>
                <w:sz w:val="16"/>
              </w:rPr>
            </w:pPr>
            <w:r>
              <w:rPr>
                <w:b/>
                <w:sz w:val="16"/>
              </w:rPr>
              <w:t>New</w:t>
            </w:r>
          </w:p>
        </w:tc>
      </w:tr>
      <w:tr w:rsidR="00FF0D14" w14:paraId="03D4D205" w14:textId="77777777" w:rsidTr="00DA4279">
        <w:tblPrEx>
          <w:tblCellMar>
            <w:top w:w="0" w:type="dxa"/>
            <w:bottom w:w="0" w:type="dxa"/>
          </w:tblCellMar>
        </w:tblPrEx>
        <w:tc>
          <w:tcPr>
            <w:tcW w:w="800" w:type="dxa"/>
            <w:tcBorders>
              <w:top w:val="nil"/>
              <w:bottom w:val="single" w:sz="6" w:space="0" w:color="auto"/>
              <w:right w:val="nil"/>
            </w:tcBorders>
            <w:shd w:val="solid" w:color="FFFFFF" w:fill="auto"/>
          </w:tcPr>
          <w:p w14:paraId="78EB127D" w14:textId="77777777" w:rsidR="00FF0D14" w:rsidRDefault="00FF0D14" w:rsidP="00BE301E">
            <w:pPr>
              <w:rPr>
                <w:rFonts w:ascii="Arial" w:hAnsi="Arial" w:cs="Arial"/>
                <w:sz w:val="16"/>
              </w:rPr>
            </w:pPr>
            <w:r>
              <w:rPr>
                <w:rFonts w:ascii="Arial" w:hAnsi="Arial" w:cs="Arial"/>
                <w:sz w:val="16"/>
              </w:rPr>
              <w:t>2009-12</w:t>
            </w:r>
          </w:p>
        </w:tc>
        <w:tc>
          <w:tcPr>
            <w:tcW w:w="800" w:type="dxa"/>
            <w:tcBorders>
              <w:top w:val="nil"/>
              <w:left w:val="nil"/>
              <w:bottom w:val="single" w:sz="6" w:space="0" w:color="auto"/>
            </w:tcBorders>
            <w:shd w:val="solid" w:color="FFFFFF" w:fill="auto"/>
          </w:tcPr>
          <w:p w14:paraId="6D314F8A" w14:textId="77777777" w:rsidR="00FF0D14" w:rsidRDefault="00FF0D14" w:rsidP="00BE301E">
            <w:pPr>
              <w:rPr>
                <w:rFonts w:ascii="Arial" w:hAnsi="Arial" w:cs="Arial"/>
                <w:sz w:val="16"/>
              </w:rPr>
            </w:pPr>
            <w:r>
              <w:rPr>
                <w:rFonts w:ascii="Arial" w:hAnsi="Arial" w:cs="Arial"/>
                <w:sz w:val="16"/>
              </w:rPr>
              <w:t>CT#46</w:t>
            </w:r>
          </w:p>
        </w:tc>
        <w:tc>
          <w:tcPr>
            <w:tcW w:w="901" w:type="dxa"/>
            <w:tcBorders>
              <w:top w:val="single" w:sz="6" w:space="0" w:color="auto"/>
              <w:bottom w:val="single" w:sz="6" w:space="0" w:color="auto"/>
            </w:tcBorders>
            <w:shd w:val="solid" w:color="FFFFFF" w:fill="auto"/>
          </w:tcPr>
          <w:p w14:paraId="17C5489D" w14:textId="77777777" w:rsidR="00FF0D14" w:rsidRDefault="00FF0D14" w:rsidP="00BE301E">
            <w:pPr>
              <w:rPr>
                <w:rFonts w:ascii="Arial" w:hAnsi="Arial" w:cs="Arial"/>
                <w:sz w:val="16"/>
              </w:rPr>
            </w:pPr>
            <w:r>
              <w:rPr>
                <w:rFonts w:ascii="Arial" w:hAnsi="Arial" w:cs="Arial"/>
                <w:sz w:val="16"/>
              </w:rPr>
              <w:t>CP-090821</w:t>
            </w:r>
          </w:p>
        </w:tc>
        <w:tc>
          <w:tcPr>
            <w:tcW w:w="476" w:type="dxa"/>
            <w:tcBorders>
              <w:top w:val="single" w:sz="6" w:space="0" w:color="auto"/>
              <w:bottom w:val="single" w:sz="6" w:space="0" w:color="auto"/>
            </w:tcBorders>
            <w:shd w:val="solid" w:color="FFFFFF" w:fill="auto"/>
          </w:tcPr>
          <w:p w14:paraId="067F5CAC" w14:textId="77777777" w:rsidR="00FF0D14" w:rsidRDefault="00FF0D14" w:rsidP="00BE301E">
            <w:pPr>
              <w:rPr>
                <w:rFonts w:ascii="Arial" w:hAnsi="Arial" w:cs="Arial"/>
                <w:sz w:val="16"/>
              </w:rPr>
            </w:pPr>
          </w:p>
        </w:tc>
        <w:tc>
          <w:tcPr>
            <w:tcW w:w="378" w:type="dxa"/>
            <w:tcBorders>
              <w:top w:val="single" w:sz="6" w:space="0" w:color="auto"/>
              <w:bottom w:val="single" w:sz="6" w:space="0" w:color="auto"/>
            </w:tcBorders>
            <w:shd w:val="solid" w:color="FFFFFF" w:fill="auto"/>
          </w:tcPr>
          <w:p w14:paraId="5F12D759" w14:textId="77777777" w:rsidR="00FF0D14" w:rsidRDefault="00FF0D14" w:rsidP="00BE301E">
            <w:pPr>
              <w:rPr>
                <w:rFonts w:ascii="Arial" w:hAnsi="Arial" w:cs="Arial"/>
                <w:sz w:val="16"/>
              </w:rPr>
            </w:pPr>
          </w:p>
        </w:tc>
        <w:tc>
          <w:tcPr>
            <w:tcW w:w="4867" w:type="dxa"/>
            <w:tcBorders>
              <w:top w:val="single" w:sz="6" w:space="0" w:color="auto"/>
              <w:bottom w:val="single" w:sz="6" w:space="0" w:color="auto"/>
            </w:tcBorders>
            <w:shd w:val="solid" w:color="FFFFFF" w:fill="auto"/>
          </w:tcPr>
          <w:p w14:paraId="70DC5941" w14:textId="77777777" w:rsidR="00FF0D14" w:rsidRPr="006D7698" w:rsidRDefault="00FF0D14"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Pr>
                <w:rFonts w:ascii="Arial" w:hAnsi="Arial" w:cs="Arial"/>
                <w:noProof w:val="0"/>
              </w:rPr>
              <w:t>3GPP TS Presented for approval in CT#46</w:t>
            </w:r>
          </w:p>
        </w:tc>
        <w:tc>
          <w:tcPr>
            <w:tcW w:w="567" w:type="dxa"/>
            <w:tcBorders>
              <w:top w:val="nil"/>
              <w:left w:val="nil"/>
              <w:bottom w:val="single" w:sz="6" w:space="0" w:color="auto"/>
            </w:tcBorders>
            <w:shd w:val="solid" w:color="FFFFFF" w:fill="auto"/>
          </w:tcPr>
          <w:p w14:paraId="50591058" w14:textId="77777777" w:rsidR="00FF0D14" w:rsidRDefault="00FF0D14" w:rsidP="00BE301E">
            <w:pPr>
              <w:rPr>
                <w:rFonts w:ascii="Arial" w:hAnsi="Arial" w:cs="Arial"/>
                <w:sz w:val="16"/>
              </w:rPr>
            </w:pPr>
            <w:r>
              <w:rPr>
                <w:rFonts w:ascii="Arial" w:hAnsi="Arial" w:cs="Arial"/>
                <w:sz w:val="16"/>
              </w:rPr>
              <w:t>9.0.0</w:t>
            </w:r>
          </w:p>
        </w:tc>
      </w:tr>
      <w:tr w:rsidR="00FF0D14" w14:paraId="52E80CA2" w14:textId="77777777" w:rsidTr="00DA4279">
        <w:tblPrEx>
          <w:tblCellMar>
            <w:top w:w="0" w:type="dxa"/>
            <w:bottom w:w="0" w:type="dxa"/>
          </w:tblCellMar>
        </w:tblPrEx>
        <w:tc>
          <w:tcPr>
            <w:tcW w:w="800" w:type="dxa"/>
            <w:tcBorders>
              <w:top w:val="single" w:sz="6" w:space="0" w:color="auto"/>
              <w:bottom w:val="nil"/>
              <w:right w:val="nil"/>
            </w:tcBorders>
            <w:shd w:val="solid" w:color="FFFFFF" w:fill="auto"/>
          </w:tcPr>
          <w:p w14:paraId="1689B953" w14:textId="77777777" w:rsidR="00FF0D14" w:rsidRDefault="00FF0D14" w:rsidP="00BE301E">
            <w:pPr>
              <w:rPr>
                <w:rFonts w:ascii="Arial" w:hAnsi="Arial" w:cs="Arial"/>
                <w:sz w:val="16"/>
              </w:rPr>
            </w:pPr>
            <w:r>
              <w:rPr>
                <w:rFonts w:ascii="Arial" w:hAnsi="Arial" w:cs="Arial"/>
                <w:sz w:val="16"/>
              </w:rPr>
              <w:t>2010-03</w:t>
            </w:r>
          </w:p>
        </w:tc>
        <w:tc>
          <w:tcPr>
            <w:tcW w:w="800" w:type="dxa"/>
            <w:tcBorders>
              <w:top w:val="single" w:sz="6" w:space="0" w:color="auto"/>
              <w:left w:val="nil"/>
              <w:bottom w:val="nil"/>
            </w:tcBorders>
            <w:shd w:val="solid" w:color="FFFFFF" w:fill="auto"/>
          </w:tcPr>
          <w:p w14:paraId="3C975EC6" w14:textId="77777777" w:rsidR="00FF0D14" w:rsidRDefault="00FF0D14" w:rsidP="00BE301E">
            <w:pPr>
              <w:rPr>
                <w:rFonts w:ascii="Arial" w:hAnsi="Arial" w:cs="Arial"/>
                <w:sz w:val="16"/>
              </w:rPr>
            </w:pPr>
            <w:r>
              <w:rPr>
                <w:rFonts w:ascii="Arial" w:hAnsi="Arial" w:cs="Arial"/>
                <w:sz w:val="16"/>
              </w:rPr>
              <w:t>CT#47</w:t>
            </w:r>
          </w:p>
        </w:tc>
        <w:tc>
          <w:tcPr>
            <w:tcW w:w="901" w:type="dxa"/>
            <w:tcBorders>
              <w:top w:val="single" w:sz="6" w:space="0" w:color="auto"/>
              <w:bottom w:val="single" w:sz="6" w:space="0" w:color="auto"/>
            </w:tcBorders>
            <w:shd w:val="solid" w:color="FFFFFF" w:fill="auto"/>
          </w:tcPr>
          <w:p w14:paraId="161B9F8F" w14:textId="77777777" w:rsidR="00FF0D14" w:rsidRDefault="00FF0D14" w:rsidP="00BE301E">
            <w:pPr>
              <w:rPr>
                <w:rFonts w:ascii="Arial" w:hAnsi="Arial" w:cs="Arial"/>
                <w:sz w:val="16"/>
              </w:rPr>
            </w:pPr>
            <w:r>
              <w:rPr>
                <w:rFonts w:ascii="Arial" w:hAnsi="Arial" w:cs="Arial"/>
                <w:sz w:val="16"/>
              </w:rPr>
              <w:t>CP-100043</w:t>
            </w:r>
          </w:p>
        </w:tc>
        <w:tc>
          <w:tcPr>
            <w:tcW w:w="476" w:type="dxa"/>
            <w:tcBorders>
              <w:top w:val="single" w:sz="6" w:space="0" w:color="auto"/>
              <w:bottom w:val="single" w:sz="6" w:space="0" w:color="auto"/>
            </w:tcBorders>
            <w:shd w:val="solid" w:color="FFFFFF" w:fill="auto"/>
          </w:tcPr>
          <w:p w14:paraId="3CC4EB52" w14:textId="77777777" w:rsidR="00FF0D14" w:rsidRDefault="00FF0D14" w:rsidP="00BE301E">
            <w:pPr>
              <w:rPr>
                <w:rFonts w:ascii="Arial" w:hAnsi="Arial" w:cs="Arial"/>
                <w:sz w:val="16"/>
              </w:rPr>
            </w:pPr>
            <w:r>
              <w:rPr>
                <w:rFonts w:ascii="Arial" w:hAnsi="Arial" w:cs="Arial"/>
                <w:sz w:val="16"/>
              </w:rPr>
              <w:t>0006</w:t>
            </w:r>
          </w:p>
        </w:tc>
        <w:tc>
          <w:tcPr>
            <w:tcW w:w="378" w:type="dxa"/>
            <w:tcBorders>
              <w:top w:val="single" w:sz="6" w:space="0" w:color="auto"/>
              <w:bottom w:val="single" w:sz="6" w:space="0" w:color="auto"/>
            </w:tcBorders>
            <w:shd w:val="solid" w:color="FFFFFF" w:fill="auto"/>
          </w:tcPr>
          <w:p w14:paraId="69846F5F" w14:textId="77777777" w:rsidR="00FF0D14" w:rsidRDefault="00FF0D14" w:rsidP="00BE301E">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18B16D66" w14:textId="77777777" w:rsidR="00FF0D14" w:rsidRPr="006D7698" w:rsidRDefault="00FF0D14"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DA4279">
              <w:rPr>
                <w:rFonts w:ascii="Arial" w:hAnsi="Arial" w:cs="Arial"/>
                <w:noProof w:val="0"/>
              </w:rPr>
              <w:t>Another Reference Tidy-Up</w:t>
            </w:r>
          </w:p>
        </w:tc>
        <w:tc>
          <w:tcPr>
            <w:tcW w:w="567" w:type="dxa"/>
            <w:tcBorders>
              <w:top w:val="single" w:sz="6" w:space="0" w:color="auto"/>
              <w:left w:val="nil"/>
              <w:bottom w:val="nil"/>
            </w:tcBorders>
            <w:shd w:val="solid" w:color="FFFFFF" w:fill="auto"/>
          </w:tcPr>
          <w:p w14:paraId="69BEAC62" w14:textId="77777777" w:rsidR="00FF0D14" w:rsidRDefault="00FF0D14" w:rsidP="00BE301E">
            <w:pPr>
              <w:rPr>
                <w:rFonts w:ascii="Arial" w:hAnsi="Arial" w:cs="Arial"/>
                <w:sz w:val="16"/>
              </w:rPr>
            </w:pPr>
            <w:r>
              <w:rPr>
                <w:rFonts w:ascii="Arial" w:hAnsi="Arial" w:cs="Arial"/>
                <w:sz w:val="16"/>
              </w:rPr>
              <w:t>9.1.0</w:t>
            </w:r>
          </w:p>
        </w:tc>
      </w:tr>
      <w:tr w:rsidR="00FF0D14" w14:paraId="0CACB516" w14:textId="77777777" w:rsidTr="00DA4279">
        <w:tblPrEx>
          <w:tblCellMar>
            <w:top w:w="0" w:type="dxa"/>
            <w:bottom w:w="0" w:type="dxa"/>
          </w:tblCellMar>
        </w:tblPrEx>
        <w:tc>
          <w:tcPr>
            <w:tcW w:w="800" w:type="dxa"/>
            <w:tcBorders>
              <w:top w:val="nil"/>
              <w:bottom w:val="nil"/>
              <w:right w:val="nil"/>
            </w:tcBorders>
            <w:shd w:val="solid" w:color="FFFFFF" w:fill="auto"/>
          </w:tcPr>
          <w:p w14:paraId="2B39854F"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58BBF519"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3DB6B246" w14:textId="77777777" w:rsidR="00FF0D14" w:rsidRDefault="00FF0D14"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24E1FA61" w14:textId="77777777" w:rsidR="00FF0D14" w:rsidRDefault="00FF0D14" w:rsidP="00BE301E">
            <w:pPr>
              <w:rPr>
                <w:rFonts w:ascii="Arial" w:hAnsi="Arial" w:cs="Arial"/>
                <w:sz w:val="16"/>
              </w:rPr>
            </w:pPr>
            <w:r>
              <w:rPr>
                <w:rFonts w:ascii="Arial" w:hAnsi="Arial" w:cs="Arial"/>
                <w:sz w:val="16"/>
              </w:rPr>
              <w:t>0007</w:t>
            </w:r>
          </w:p>
        </w:tc>
        <w:tc>
          <w:tcPr>
            <w:tcW w:w="378" w:type="dxa"/>
            <w:tcBorders>
              <w:top w:val="single" w:sz="6" w:space="0" w:color="auto"/>
              <w:bottom w:val="single" w:sz="6" w:space="0" w:color="auto"/>
            </w:tcBorders>
            <w:shd w:val="solid" w:color="FFFFFF" w:fill="auto"/>
          </w:tcPr>
          <w:p w14:paraId="0C4F11A4" w14:textId="77777777" w:rsidR="00FF0D14" w:rsidRDefault="00FF0D14" w:rsidP="00BE301E">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50646F1C" w14:textId="77777777" w:rsidR="00FF0D14" w:rsidRPr="006D7698" w:rsidRDefault="00FF0D14"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DA4279">
              <w:rPr>
                <w:rFonts w:ascii="Arial" w:hAnsi="Arial" w:cs="Arial"/>
                <w:noProof w:val="0"/>
              </w:rPr>
              <w:t>ServiceChange Correction</w:t>
            </w:r>
          </w:p>
        </w:tc>
        <w:tc>
          <w:tcPr>
            <w:tcW w:w="567" w:type="dxa"/>
            <w:tcBorders>
              <w:top w:val="nil"/>
              <w:left w:val="nil"/>
              <w:bottom w:val="nil"/>
            </w:tcBorders>
            <w:shd w:val="solid" w:color="FFFFFF" w:fill="auto"/>
          </w:tcPr>
          <w:p w14:paraId="3807574B" w14:textId="77777777" w:rsidR="00FF0D14" w:rsidRDefault="00FF0D14" w:rsidP="00BE301E">
            <w:pPr>
              <w:rPr>
                <w:rFonts w:ascii="Arial" w:hAnsi="Arial" w:cs="Arial"/>
                <w:sz w:val="16"/>
              </w:rPr>
            </w:pPr>
          </w:p>
        </w:tc>
      </w:tr>
      <w:tr w:rsidR="00FF0D14" w14:paraId="7F133C2C" w14:textId="77777777" w:rsidTr="00DA4279">
        <w:tblPrEx>
          <w:tblCellMar>
            <w:top w:w="0" w:type="dxa"/>
            <w:bottom w:w="0" w:type="dxa"/>
          </w:tblCellMar>
        </w:tblPrEx>
        <w:tc>
          <w:tcPr>
            <w:tcW w:w="800" w:type="dxa"/>
            <w:tcBorders>
              <w:top w:val="nil"/>
              <w:bottom w:val="nil"/>
              <w:right w:val="nil"/>
            </w:tcBorders>
            <w:shd w:val="solid" w:color="FFFFFF" w:fill="auto"/>
          </w:tcPr>
          <w:p w14:paraId="58ABC27D"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505129C6"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54BC6E24" w14:textId="77777777" w:rsidR="00FF0D14" w:rsidRDefault="00FF0D14"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5BDA336B" w14:textId="77777777" w:rsidR="00FF0D14" w:rsidRDefault="00FF0D14" w:rsidP="00BE301E">
            <w:pPr>
              <w:rPr>
                <w:rFonts w:ascii="Arial" w:hAnsi="Arial" w:cs="Arial"/>
                <w:sz w:val="16"/>
              </w:rPr>
            </w:pPr>
            <w:r>
              <w:rPr>
                <w:rFonts w:ascii="Arial" w:hAnsi="Arial" w:cs="Arial"/>
                <w:sz w:val="16"/>
              </w:rPr>
              <w:t>0008</w:t>
            </w:r>
          </w:p>
        </w:tc>
        <w:tc>
          <w:tcPr>
            <w:tcW w:w="378" w:type="dxa"/>
            <w:tcBorders>
              <w:top w:val="single" w:sz="6" w:space="0" w:color="auto"/>
              <w:bottom w:val="single" w:sz="6" w:space="0" w:color="auto"/>
            </w:tcBorders>
            <w:shd w:val="solid" w:color="FFFFFF" w:fill="auto"/>
          </w:tcPr>
          <w:p w14:paraId="5CF36FA1" w14:textId="77777777" w:rsidR="00FF0D14" w:rsidRDefault="00FF0D14" w:rsidP="00BE301E">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020E5294" w14:textId="77777777" w:rsidR="00FF0D14" w:rsidRPr="006D7698" w:rsidRDefault="00FF0D14"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DB6BF6">
              <w:rPr>
                <w:rFonts w:ascii="Arial" w:hAnsi="Arial" w:cs="Arial"/>
                <w:noProof w:val="0"/>
              </w:rPr>
              <w:t>Termination Type</w:t>
            </w:r>
            <w:r w:rsidRPr="00DB6BF6">
              <w:rPr>
                <w:rFonts w:ascii="Arial" w:hAnsi="Arial" w:cs="Arial" w:hint="eastAsia"/>
                <w:noProof w:val="0"/>
              </w:rPr>
              <w:t xml:space="preserve"> Alignment</w:t>
            </w:r>
          </w:p>
        </w:tc>
        <w:tc>
          <w:tcPr>
            <w:tcW w:w="567" w:type="dxa"/>
            <w:tcBorders>
              <w:top w:val="nil"/>
              <w:left w:val="nil"/>
              <w:bottom w:val="nil"/>
            </w:tcBorders>
            <w:shd w:val="solid" w:color="FFFFFF" w:fill="auto"/>
          </w:tcPr>
          <w:p w14:paraId="7A829822" w14:textId="77777777" w:rsidR="00FF0D14" w:rsidRDefault="00FF0D14" w:rsidP="00BE301E">
            <w:pPr>
              <w:rPr>
                <w:rFonts w:ascii="Arial" w:hAnsi="Arial" w:cs="Arial"/>
                <w:sz w:val="16"/>
              </w:rPr>
            </w:pPr>
          </w:p>
        </w:tc>
      </w:tr>
      <w:tr w:rsidR="00FF0D14" w14:paraId="74B33444" w14:textId="77777777" w:rsidTr="00DA4279">
        <w:tblPrEx>
          <w:tblCellMar>
            <w:top w:w="0" w:type="dxa"/>
            <w:bottom w:w="0" w:type="dxa"/>
          </w:tblCellMar>
        </w:tblPrEx>
        <w:tc>
          <w:tcPr>
            <w:tcW w:w="800" w:type="dxa"/>
            <w:tcBorders>
              <w:top w:val="nil"/>
              <w:bottom w:val="nil"/>
              <w:right w:val="nil"/>
            </w:tcBorders>
            <w:shd w:val="solid" w:color="FFFFFF" w:fill="auto"/>
          </w:tcPr>
          <w:p w14:paraId="1FF86371"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170B987B"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32E56387" w14:textId="77777777" w:rsidR="00FF0D14" w:rsidRDefault="00FF0D14"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2527F867" w14:textId="77777777" w:rsidR="00FF0D14" w:rsidRDefault="00FF0D14" w:rsidP="00BE301E">
            <w:pPr>
              <w:rPr>
                <w:rFonts w:ascii="Arial" w:hAnsi="Arial" w:cs="Arial"/>
                <w:sz w:val="16"/>
              </w:rPr>
            </w:pPr>
            <w:r>
              <w:rPr>
                <w:rFonts w:ascii="Arial" w:hAnsi="Arial" w:cs="Arial"/>
                <w:sz w:val="16"/>
              </w:rPr>
              <w:t>0009</w:t>
            </w:r>
          </w:p>
        </w:tc>
        <w:tc>
          <w:tcPr>
            <w:tcW w:w="378" w:type="dxa"/>
            <w:tcBorders>
              <w:top w:val="single" w:sz="6" w:space="0" w:color="auto"/>
              <w:bottom w:val="single" w:sz="6" w:space="0" w:color="auto"/>
            </w:tcBorders>
            <w:shd w:val="solid" w:color="FFFFFF" w:fill="auto"/>
          </w:tcPr>
          <w:p w14:paraId="09715067" w14:textId="77777777" w:rsidR="00FF0D14" w:rsidRDefault="00FF0D14" w:rsidP="00BE301E">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5B262FBF" w14:textId="77777777" w:rsidR="00FF0D14" w:rsidRPr="006D7698" w:rsidRDefault="00FF0D14"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DB6BF6">
              <w:rPr>
                <w:rFonts w:ascii="Arial" w:hAnsi="Arial" w:cs="Arial" w:hint="eastAsia"/>
                <w:noProof w:val="0"/>
              </w:rPr>
              <w:t>Error Code Additions</w:t>
            </w:r>
          </w:p>
        </w:tc>
        <w:tc>
          <w:tcPr>
            <w:tcW w:w="567" w:type="dxa"/>
            <w:tcBorders>
              <w:top w:val="nil"/>
              <w:left w:val="nil"/>
              <w:bottom w:val="nil"/>
            </w:tcBorders>
            <w:shd w:val="solid" w:color="FFFFFF" w:fill="auto"/>
          </w:tcPr>
          <w:p w14:paraId="6302924B" w14:textId="77777777" w:rsidR="00FF0D14" w:rsidRDefault="00FF0D14" w:rsidP="00BE301E">
            <w:pPr>
              <w:rPr>
                <w:rFonts w:ascii="Arial" w:hAnsi="Arial" w:cs="Arial"/>
                <w:sz w:val="16"/>
              </w:rPr>
            </w:pPr>
          </w:p>
        </w:tc>
      </w:tr>
      <w:tr w:rsidR="00FF0D14" w14:paraId="74554FC2" w14:textId="77777777" w:rsidTr="00DA4279">
        <w:tblPrEx>
          <w:tblCellMar>
            <w:top w:w="0" w:type="dxa"/>
            <w:bottom w:w="0" w:type="dxa"/>
          </w:tblCellMar>
        </w:tblPrEx>
        <w:tc>
          <w:tcPr>
            <w:tcW w:w="800" w:type="dxa"/>
            <w:tcBorders>
              <w:top w:val="nil"/>
              <w:bottom w:val="nil"/>
              <w:right w:val="nil"/>
            </w:tcBorders>
            <w:shd w:val="solid" w:color="FFFFFF" w:fill="auto"/>
          </w:tcPr>
          <w:p w14:paraId="19E8F98F"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19BAA94F"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28FE04AE" w14:textId="77777777" w:rsidR="00FF0D14" w:rsidRDefault="00FF0D14"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34065DE7" w14:textId="77777777" w:rsidR="00FF0D14" w:rsidRDefault="00FF0D14" w:rsidP="00BE301E">
            <w:pPr>
              <w:rPr>
                <w:rFonts w:ascii="Arial" w:hAnsi="Arial" w:cs="Arial"/>
                <w:sz w:val="16"/>
              </w:rPr>
            </w:pPr>
            <w:r>
              <w:rPr>
                <w:rFonts w:ascii="Arial" w:hAnsi="Arial" w:cs="Arial"/>
                <w:sz w:val="16"/>
              </w:rPr>
              <w:t>0010</w:t>
            </w:r>
          </w:p>
        </w:tc>
        <w:tc>
          <w:tcPr>
            <w:tcW w:w="378" w:type="dxa"/>
            <w:tcBorders>
              <w:top w:val="single" w:sz="6" w:space="0" w:color="auto"/>
              <w:bottom w:val="single" w:sz="6" w:space="0" w:color="auto"/>
            </w:tcBorders>
            <w:shd w:val="solid" w:color="FFFFFF" w:fill="auto"/>
          </w:tcPr>
          <w:p w14:paraId="734D46D3" w14:textId="77777777" w:rsidR="00FF0D14" w:rsidRDefault="00FF0D14" w:rsidP="00BE301E">
            <w:pPr>
              <w:rPr>
                <w:rFonts w:ascii="Arial" w:hAnsi="Arial" w:cs="Arial"/>
                <w:sz w:val="16"/>
              </w:rPr>
            </w:pPr>
          </w:p>
        </w:tc>
        <w:tc>
          <w:tcPr>
            <w:tcW w:w="4867" w:type="dxa"/>
            <w:tcBorders>
              <w:top w:val="single" w:sz="6" w:space="0" w:color="auto"/>
              <w:bottom w:val="single" w:sz="6" w:space="0" w:color="auto"/>
            </w:tcBorders>
            <w:shd w:val="solid" w:color="FFFFFF" w:fill="auto"/>
          </w:tcPr>
          <w:p w14:paraId="76A2F9AC" w14:textId="77777777" w:rsidR="00FF0D14" w:rsidRPr="006D7698" w:rsidRDefault="00FF0D14"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DB6BF6">
              <w:rPr>
                <w:rFonts w:ascii="Arial" w:hAnsi="Arial" w:cs="Arial"/>
                <w:noProof w:val="0"/>
              </w:rPr>
              <w:t>Returned SDP Properties</w:t>
            </w:r>
          </w:p>
        </w:tc>
        <w:tc>
          <w:tcPr>
            <w:tcW w:w="567" w:type="dxa"/>
            <w:tcBorders>
              <w:top w:val="nil"/>
              <w:left w:val="nil"/>
              <w:bottom w:val="nil"/>
            </w:tcBorders>
            <w:shd w:val="solid" w:color="FFFFFF" w:fill="auto"/>
          </w:tcPr>
          <w:p w14:paraId="65512069" w14:textId="77777777" w:rsidR="00FF0D14" w:rsidRDefault="00FF0D14" w:rsidP="00BE301E">
            <w:pPr>
              <w:rPr>
                <w:rFonts w:ascii="Arial" w:hAnsi="Arial" w:cs="Arial"/>
                <w:sz w:val="16"/>
              </w:rPr>
            </w:pPr>
          </w:p>
        </w:tc>
      </w:tr>
      <w:tr w:rsidR="00FF0D14" w14:paraId="0956A1B1" w14:textId="77777777" w:rsidTr="00DA4279">
        <w:tblPrEx>
          <w:tblCellMar>
            <w:top w:w="0" w:type="dxa"/>
            <w:bottom w:w="0" w:type="dxa"/>
          </w:tblCellMar>
        </w:tblPrEx>
        <w:tc>
          <w:tcPr>
            <w:tcW w:w="800" w:type="dxa"/>
            <w:tcBorders>
              <w:top w:val="nil"/>
              <w:bottom w:val="nil"/>
              <w:right w:val="nil"/>
            </w:tcBorders>
            <w:shd w:val="solid" w:color="FFFFFF" w:fill="auto"/>
          </w:tcPr>
          <w:p w14:paraId="07E1A9BC"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77394645"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6B49AF03" w14:textId="77777777" w:rsidR="00FF0D14" w:rsidRDefault="00FF0D14"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04CC004D" w14:textId="77777777" w:rsidR="00FF0D14" w:rsidRDefault="00FF0D14" w:rsidP="00BE301E">
            <w:pPr>
              <w:rPr>
                <w:rFonts w:ascii="Arial" w:hAnsi="Arial" w:cs="Arial"/>
                <w:sz w:val="16"/>
              </w:rPr>
            </w:pPr>
            <w:r>
              <w:rPr>
                <w:rFonts w:ascii="Arial" w:hAnsi="Arial" w:cs="Arial"/>
                <w:sz w:val="16"/>
              </w:rPr>
              <w:t>0011</w:t>
            </w:r>
          </w:p>
        </w:tc>
        <w:tc>
          <w:tcPr>
            <w:tcW w:w="378" w:type="dxa"/>
            <w:tcBorders>
              <w:top w:val="single" w:sz="6" w:space="0" w:color="auto"/>
              <w:bottom w:val="single" w:sz="6" w:space="0" w:color="auto"/>
            </w:tcBorders>
            <w:shd w:val="solid" w:color="FFFFFF" w:fill="auto"/>
          </w:tcPr>
          <w:p w14:paraId="21344757" w14:textId="77777777" w:rsidR="00FF0D14" w:rsidRDefault="00FF0D14" w:rsidP="00BE301E">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6DA1A560" w14:textId="77777777" w:rsidR="00FF0D14" w:rsidRPr="006D7698" w:rsidRDefault="00FF0D14"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DB6BF6">
              <w:rPr>
                <w:rFonts w:ascii="Arial" w:hAnsi="Arial" w:cs="Arial" w:hint="eastAsia"/>
                <w:noProof w:val="0"/>
              </w:rPr>
              <w:t>Package Usage</w:t>
            </w:r>
          </w:p>
        </w:tc>
        <w:tc>
          <w:tcPr>
            <w:tcW w:w="567" w:type="dxa"/>
            <w:tcBorders>
              <w:top w:val="nil"/>
              <w:left w:val="nil"/>
              <w:bottom w:val="nil"/>
            </w:tcBorders>
            <w:shd w:val="solid" w:color="FFFFFF" w:fill="auto"/>
          </w:tcPr>
          <w:p w14:paraId="6D524CBB" w14:textId="77777777" w:rsidR="00FF0D14" w:rsidRDefault="00FF0D14" w:rsidP="00BE301E">
            <w:pPr>
              <w:rPr>
                <w:rFonts w:ascii="Arial" w:hAnsi="Arial" w:cs="Arial"/>
                <w:sz w:val="16"/>
              </w:rPr>
            </w:pPr>
          </w:p>
        </w:tc>
      </w:tr>
      <w:tr w:rsidR="00FF0D14" w14:paraId="3A618EA6" w14:textId="77777777" w:rsidTr="00DA4279">
        <w:tblPrEx>
          <w:tblCellMar>
            <w:top w:w="0" w:type="dxa"/>
            <w:bottom w:w="0" w:type="dxa"/>
          </w:tblCellMar>
        </w:tblPrEx>
        <w:tc>
          <w:tcPr>
            <w:tcW w:w="800" w:type="dxa"/>
            <w:tcBorders>
              <w:top w:val="nil"/>
              <w:bottom w:val="nil"/>
              <w:right w:val="nil"/>
            </w:tcBorders>
            <w:shd w:val="solid" w:color="FFFFFF" w:fill="auto"/>
          </w:tcPr>
          <w:p w14:paraId="5B85AB3C"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320715E2"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54DF46F5" w14:textId="77777777" w:rsidR="00FF0D14" w:rsidRDefault="00FF0D14"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14B20644" w14:textId="77777777" w:rsidR="00FF0D14" w:rsidRDefault="00FF0D14" w:rsidP="00BE301E">
            <w:pPr>
              <w:rPr>
                <w:rFonts w:ascii="Arial" w:hAnsi="Arial" w:cs="Arial"/>
                <w:sz w:val="16"/>
              </w:rPr>
            </w:pPr>
            <w:r>
              <w:rPr>
                <w:rFonts w:ascii="Arial" w:hAnsi="Arial" w:cs="Arial"/>
                <w:sz w:val="16"/>
              </w:rPr>
              <w:t>0012</w:t>
            </w:r>
          </w:p>
        </w:tc>
        <w:tc>
          <w:tcPr>
            <w:tcW w:w="378" w:type="dxa"/>
            <w:tcBorders>
              <w:top w:val="single" w:sz="6" w:space="0" w:color="auto"/>
              <w:bottom w:val="single" w:sz="6" w:space="0" w:color="auto"/>
            </w:tcBorders>
            <w:shd w:val="solid" w:color="FFFFFF" w:fill="auto"/>
          </w:tcPr>
          <w:p w14:paraId="0CA70957" w14:textId="77777777" w:rsidR="00FF0D14" w:rsidRDefault="00FF0D14" w:rsidP="00BE301E">
            <w:pPr>
              <w:rPr>
                <w:rFonts w:ascii="Arial" w:hAnsi="Arial" w:cs="Arial"/>
                <w:sz w:val="16"/>
              </w:rPr>
            </w:pPr>
            <w:r>
              <w:rPr>
                <w:rFonts w:ascii="Arial" w:hAnsi="Arial" w:cs="Arial"/>
                <w:sz w:val="16"/>
              </w:rPr>
              <w:t>2</w:t>
            </w:r>
          </w:p>
        </w:tc>
        <w:tc>
          <w:tcPr>
            <w:tcW w:w="4867" w:type="dxa"/>
            <w:tcBorders>
              <w:top w:val="single" w:sz="6" w:space="0" w:color="auto"/>
              <w:bottom w:val="single" w:sz="6" w:space="0" w:color="auto"/>
            </w:tcBorders>
            <w:shd w:val="solid" w:color="FFFFFF" w:fill="auto"/>
          </w:tcPr>
          <w:p w14:paraId="7F1E0FA4" w14:textId="77777777" w:rsidR="00FF0D14" w:rsidRPr="006D7698" w:rsidRDefault="00FF0D14"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DB6BF6">
              <w:rPr>
                <w:rFonts w:ascii="Arial" w:hAnsi="Arial" w:cs="Arial"/>
                <w:noProof w:val="0"/>
              </w:rPr>
              <w:t>C</w:t>
            </w:r>
            <w:r w:rsidRPr="00DB6BF6">
              <w:rPr>
                <w:rFonts w:ascii="Arial" w:hAnsi="Arial" w:cs="Arial" w:hint="eastAsia"/>
                <w:noProof w:val="0"/>
              </w:rPr>
              <w:t>all Related Procedures</w:t>
            </w:r>
          </w:p>
        </w:tc>
        <w:tc>
          <w:tcPr>
            <w:tcW w:w="567" w:type="dxa"/>
            <w:tcBorders>
              <w:top w:val="nil"/>
              <w:left w:val="nil"/>
              <w:bottom w:val="nil"/>
            </w:tcBorders>
            <w:shd w:val="solid" w:color="FFFFFF" w:fill="auto"/>
          </w:tcPr>
          <w:p w14:paraId="3F4AF9E5" w14:textId="77777777" w:rsidR="00FF0D14" w:rsidRDefault="00FF0D14" w:rsidP="00BE301E">
            <w:pPr>
              <w:rPr>
                <w:rFonts w:ascii="Arial" w:hAnsi="Arial" w:cs="Arial"/>
                <w:sz w:val="16"/>
              </w:rPr>
            </w:pPr>
          </w:p>
        </w:tc>
      </w:tr>
      <w:tr w:rsidR="00FF0D14" w14:paraId="0B0EE85D" w14:textId="77777777" w:rsidTr="00DA4279">
        <w:tblPrEx>
          <w:tblCellMar>
            <w:top w:w="0" w:type="dxa"/>
            <w:bottom w:w="0" w:type="dxa"/>
          </w:tblCellMar>
        </w:tblPrEx>
        <w:tc>
          <w:tcPr>
            <w:tcW w:w="800" w:type="dxa"/>
            <w:tcBorders>
              <w:top w:val="nil"/>
              <w:bottom w:val="nil"/>
              <w:right w:val="nil"/>
            </w:tcBorders>
            <w:shd w:val="solid" w:color="FFFFFF" w:fill="auto"/>
          </w:tcPr>
          <w:p w14:paraId="4BAA4295"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5DC92485"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088AECB8" w14:textId="77777777" w:rsidR="00FF0D14" w:rsidRDefault="00FF0D14"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54A7FF9F" w14:textId="77777777" w:rsidR="00FF0D14" w:rsidRDefault="00FF0D14" w:rsidP="00BE301E">
            <w:pPr>
              <w:rPr>
                <w:rFonts w:ascii="Arial" w:hAnsi="Arial" w:cs="Arial"/>
                <w:sz w:val="16"/>
              </w:rPr>
            </w:pPr>
            <w:r>
              <w:rPr>
                <w:rFonts w:ascii="Arial" w:hAnsi="Arial" w:cs="Arial"/>
                <w:sz w:val="16"/>
              </w:rPr>
              <w:t>0013</w:t>
            </w:r>
          </w:p>
        </w:tc>
        <w:tc>
          <w:tcPr>
            <w:tcW w:w="378" w:type="dxa"/>
            <w:tcBorders>
              <w:top w:val="single" w:sz="6" w:space="0" w:color="auto"/>
              <w:bottom w:val="single" w:sz="6" w:space="0" w:color="auto"/>
            </w:tcBorders>
            <w:shd w:val="solid" w:color="FFFFFF" w:fill="auto"/>
          </w:tcPr>
          <w:p w14:paraId="4C065A1E" w14:textId="77777777" w:rsidR="00FF0D14" w:rsidRDefault="00FF0D14" w:rsidP="00BE301E">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2ABC0532" w14:textId="77777777" w:rsidR="00FF0D14" w:rsidRPr="006D7698" w:rsidRDefault="00FF0D14"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684ADF">
              <w:rPr>
                <w:rFonts w:ascii="Arial" w:hAnsi="Arial" w:cs="Arial" w:hint="eastAsia"/>
                <w:noProof w:val="0"/>
              </w:rPr>
              <w:t>Non-</w:t>
            </w:r>
            <w:r w:rsidRPr="00684ADF">
              <w:rPr>
                <w:rFonts w:ascii="Arial" w:hAnsi="Arial" w:cs="Arial"/>
                <w:noProof w:val="0"/>
              </w:rPr>
              <w:t>C</w:t>
            </w:r>
            <w:r w:rsidRPr="00684ADF">
              <w:rPr>
                <w:rFonts w:ascii="Arial" w:hAnsi="Arial" w:cs="Arial" w:hint="eastAsia"/>
                <w:noProof w:val="0"/>
              </w:rPr>
              <w:t>all Related Procedures</w:t>
            </w:r>
          </w:p>
        </w:tc>
        <w:tc>
          <w:tcPr>
            <w:tcW w:w="567" w:type="dxa"/>
            <w:tcBorders>
              <w:top w:val="nil"/>
              <w:left w:val="nil"/>
              <w:bottom w:val="nil"/>
            </w:tcBorders>
            <w:shd w:val="solid" w:color="FFFFFF" w:fill="auto"/>
          </w:tcPr>
          <w:p w14:paraId="0A200FE8" w14:textId="77777777" w:rsidR="00FF0D14" w:rsidRDefault="00FF0D14" w:rsidP="00BE301E">
            <w:pPr>
              <w:rPr>
                <w:rFonts w:ascii="Arial" w:hAnsi="Arial" w:cs="Arial"/>
                <w:sz w:val="16"/>
              </w:rPr>
            </w:pPr>
          </w:p>
        </w:tc>
      </w:tr>
      <w:tr w:rsidR="00FF0D14" w14:paraId="08555EE8" w14:textId="77777777" w:rsidTr="00DA4279">
        <w:tblPrEx>
          <w:tblCellMar>
            <w:top w:w="0" w:type="dxa"/>
            <w:bottom w:w="0" w:type="dxa"/>
          </w:tblCellMar>
        </w:tblPrEx>
        <w:tc>
          <w:tcPr>
            <w:tcW w:w="800" w:type="dxa"/>
            <w:tcBorders>
              <w:top w:val="nil"/>
              <w:bottom w:val="nil"/>
              <w:right w:val="nil"/>
            </w:tcBorders>
            <w:shd w:val="solid" w:color="FFFFFF" w:fill="auto"/>
          </w:tcPr>
          <w:p w14:paraId="55F4EA49"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2FCCDCB2"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613B5AE6" w14:textId="77777777" w:rsidR="00FF0D14" w:rsidRDefault="00FF0D14"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3D1B1946" w14:textId="77777777" w:rsidR="00FF0D14" w:rsidRDefault="00FF0D14" w:rsidP="00BE301E">
            <w:pPr>
              <w:rPr>
                <w:rFonts w:ascii="Arial" w:hAnsi="Arial" w:cs="Arial"/>
                <w:sz w:val="16"/>
              </w:rPr>
            </w:pPr>
            <w:r>
              <w:rPr>
                <w:rFonts w:ascii="Arial" w:hAnsi="Arial" w:cs="Arial"/>
                <w:sz w:val="16"/>
              </w:rPr>
              <w:t>0014</w:t>
            </w:r>
          </w:p>
        </w:tc>
        <w:tc>
          <w:tcPr>
            <w:tcW w:w="378" w:type="dxa"/>
            <w:tcBorders>
              <w:top w:val="single" w:sz="6" w:space="0" w:color="auto"/>
              <w:bottom w:val="single" w:sz="6" w:space="0" w:color="auto"/>
            </w:tcBorders>
            <w:shd w:val="solid" w:color="FFFFFF" w:fill="auto"/>
          </w:tcPr>
          <w:p w14:paraId="53A56599" w14:textId="77777777" w:rsidR="00FF0D14" w:rsidRDefault="00FF0D14" w:rsidP="00BE301E">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0B379040" w14:textId="77777777" w:rsidR="00FF0D14" w:rsidRPr="006D7698" w:rsidRDefault="00FF0D14"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684ADF">
              <w:rPr>
                <w:rFonts w:ascii="Arial" w:hAnsi="Arial" w:cs="Arial"/>
                <w:noProof w:val="0"/>
              </w:rPr>
              <w:t>Clean-up Proposals</w:t>
            </w:r>
          </w:p>
        </w:tc>
        <w:tc>
          <w:tcPr>
            <w:tcW w:w="567" w:type="dxa"/>
            <w:tcBorders>
              <w:top w:val="nil"/>
              <w:left w:val="nil"/>
              <w:bottom w:val="nil"/>
            </w:tcBorders>
            <w:shd w:val="solid" w:color="FFFFFF" w:fill="auto"/>
          </w:tcPr>
          <w:p w14:paraId="6DA5AFC7" w14:textId="77777777" w:rsidR="00FF0D14" w:rsidRDefault="00FF0D14" w:rsidP="00BE301E">
            <w:pPr>
              <w:rPr>
                <w:rFonts w:ascii="Arial" w:hAnsi="Arial" w:cs="Arial"/>
                <w:sz w:val="16"/>
              </w:rPr>
            </w:pPr>
          </w:p>
        </w:tc>
      </w:tr>
      <w:tr w:rsidR="00FF0D14" w14:paraId="4EAA7002" w14:textId="77777777" w:rsidTr="00A13985">
        <w:tblPrEx>
          <w:tblCellMar>
            <w:top w:w="0" w:type="dxa"/>
            <w:bottom w:w="0" w:type="dxa"/>
          </w:tblCellMar>
        </w:tblPrEx>
        <w:tc>
          <w:tcPr>
            <w:tcW w:w="800" w:type="dxa"/>
            <w:tcBorders>
              <w:top w:val="nil"/>
              <w:bottom w:val="single" w:sz="6" w:space="0" w:color="auto"/>
              <w:right w:val="nil"/>
            </w:tcBorders>
            <w:shd w:val="solid" w:color="FFFFFF" w:fill="auto"/>
          </w:tcPr>
          <w:p w14:paraId="4E269643" w14:textId="77777777" w:rsidR="00FF0D14" w:rsidRDefault="00FF0D14" w:rsidP="00BE301E">
            <w:pPr>
              <w:rPr>
                <w:rFonts w:ascii="Arial" w:hAnsi="Arial" w:cs="Arial"/>
                <w:sz w:val="16"/>
              </w:rPr>
            </w:pPr>
          </w:p>
        </w:tc>
        <w:tc>
          <w:tcPr>
            <w:tcW w:w="800" w:type="dxa"/>
            <w:tcBorders>
              <w:top w:val="nil"/>
              <w:left w:val="nil"/>
              <w:bottom w:val="single" w:sz="6" w:space="0" w:color="auto"/>
            </w:tcBorders>
            <w:shd w:val="solid" w:color="FFFFFF" w:fill="auto"/>
          </w:tcPr>
          <w:p w14:paraId="395F7A15"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1EDB4721" w14:textId="77777777" w:rsidR="00FF0D14" w:rsidRDefault="00FF0D14"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5D448C1C" w14:textId="77777777" w:rsidR="00FF0D14" w:rsidRDefault="00FF0D14" w:rsidP="00684ADF">
            <w:pPr>
              <w:rPr>
                <w:rFonts w:ascii="Arial" w:hAnsi="Arial" w:cs="Arial"/>
                <w:sz w:val="16"/>
              </w:rPr>
            </w:pPr>
            <w:r>
              <w:rPr>
                <w:rFonts w:ascii="Arial" w:hAnsi="Arial" w:cs="Arial"/>
                <w:sz w:val="16"/>
              </w:rPr>
              <w:t>0015</w:t>
            </w:r>
          </w:p>
        </w:tc>
        <w:tc>
          <w:tcPr>
            <w:tcW w:w="378" w:type="dxa"/>
            <w:tcBorders>
              <w:top w:val="single" w:sz="6" w:space="0" w:color="auto"/>
              <w:bottom w:val="single" w:sz="6" w:space="0" w:color="auto"/>
            </w:tcBorders>
            <w:shd w:val="solid" w:color="FFFFFF" w:fill="auto"/>
          </w:tcPr>
          <w:p w14:paraId="29C0072F" w14:textId="77777777" w:rsidR="00FF0D14" w:rsidRDefault="00FF0D14" w:rsidP="00684ADF">
            <w:pPr>
              <w:rPr>
                <w:rFonts w:ascii="Arial" w:hAnsi="Arial" w:cs="Arial"/>
                <w:sz w:val="16"/>
              </w:rPr>
            </w:pPr>
          </w:p>
        </w:tc>
        <w:tc>
          <w:tcPr>
            <w:tcW w:w="4867" w:type="dxa"/>
            <w:tcBorders>
              <w:top w:val="single" w:sz="6" w:space="0" w:color="auto"/>
              <w:bottom w:val="single" w:sz="6" w:space="0" w:color="auto"/>
            </w:tcBorders>
            <w:shd w:val="solid" w:color="FFFFFF" w:fill="auto"/>
          </w:tcPr>
          <w:p w14:paraId="46E056F6" w14:textId="77777777" w:rsidR="00FF0D14" w:rsidRPr="006D7698"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684ADF">
              <w:rPr>
                <w:rFonts w:ascii="Arial" w:hAnsi="Arial" w:cs="Arial"/>
                <w:noProof w:val="0"/>
              </w:rPr>
              <w:t>Resolution of Editor's Notes</w:t>
            </w:r>
          </w:p>
        </w:tc>
        <w:tc>
          <w:tcPr>
            <w:tcW w:w="567" w:type="dxa"/>
            <w:tcBorders>
              <w:top w:val="nil"/>
              <w:left w:val="nil"/>
              <w:bottom w:val="single" w:sz="6" w:space="0" w:color="auto"/>
            </w:tcBorders>
            <w:shd w:val="solid" w:color="FFFFFF" w:fill="auto"/>
          </w:tcPr>
          <w:p w14:paraId="277500BF" w14:textId="77777777" w:rsidR="00FF0D14" w:rsidRDefault="00FF0D14" w:rsidP="00BE301E">
            <w:pPr>
              <w:rPr>
                <w:rFonts w:ascii="Arial" w:hAnsi="Arial" w:cs="Arial"/>
                <w:sz w:val="16"/>
              </w:rPr>
            </w:pPr>
          </w:p>
        </w:tc>
      </w:tr>
      <w:tr w:rsidR="00FF0D14" w14:paraId="33247879" w14:textId="77777777" w:rsidTr="00A13985">
        <w:tblPrEx>
          <w:tblCellMar>
            <w:top w:w="0" w:type="dxa"/>
            <w:bottom w:w="0" w:type="dxa"/>
          </w:tblCellMar>
        </w:tblPrEx>
        <w:tc>
          <w:tcPr>
            <w:tcW w:w="800" w:type="dxa"/>
            <w:tcBorders>
              <w:top w:val="single" w:sz="6" w:space="0" w:color="auto"/>
              <w:bottom w:val="nil"/>
              <w:right w:val="nil"/>
            </w:tcBorders>
            <w:shd w:val="solid" w:color="FFFFFF" w:fill="auto"/>
          </w:tcPr>
          <w:p w14:paraId="7B97E7A5" w14:textId="77777777" w:rsidR="00FF0D14" w:rsidRDefault="00FF0D14" w:rsidP="00BE301E">
            <w:pPr>
              <w:rPr>
                <w:rFonts w:ascii="Arial" w:hAnsi="Arial" w:cs="Arial"/>
                <w:sz w:val="16"/>
              </w:rPr>
            </w:pPr>
            <w:r>
              <w:rPr>
                <w:rFonts w:ascii="Arial" w:hAnsi="Arial" w:cs="Arial"/>
                <w:sz w:val="16"/>
              </w:rPr>
              <w:t>2010-06</w:t>
            </w:r>
          </w:p>
        </w:tc>
        <w:tc>
          <w:tcPr>
            <w:tcW w:w="800" w:type="dxa"/>
            <w:tcBorders>
              <w:top w:val="single" w:sz="6" w:space="0" w:color="auto"/>
              <w:left w:val="nil"/>
              <w:bottom w:val="nil"/>
            </w:tcBorders>
            <w:shd w:val="solid" w:color="FFFFFF" w:fill="auto"/>
          </w:tcPr>
          <w:p w14:paraId="0D9EACDD" w14:textId="77777777" w:rsidR="00FF0D14" w:rsidRDefault="00FF0D14" w:rsidP="00BE301E">
            <w:pPr>
              <w:rPr>
                <w:rFonts w:ascii="Arial" w:hAnsi="Arial" w:cs="Arial"/>
                <w:sz w:val="16"/>
              </w:rPr>
            </w:pPr>
            <w:r>
              <w:rPr>
                <w:rFonts w:ascii="Arial" w:hAnsi="Arial" w:cs="Arial"/>
                <w:sz w:val="16"/>
              </w:rPr>
              <w:t>CT#48</w:t>
            </w:r>
          </w:p>
        </w:tc>
        <w:tc>
          <w:tcPr>
            <w:tcW w:w="901" w:type="dxa"/>
            <w:tcBorders>
              <w:top w:val="single" w:sz="6" w:space="0" w:color="auto"/>
              <w:bottom w:val="single" w:sz="6" w:space="0" w:color="auto"/>
            </w:tcBorders>
            <w:shd w:val="solid" w:color="FFFFFF" w:fill="auto"/>
          </w:tcPr>
          <w:p w14:paraId="1B5A60F2" w14:textId="77777777" w:rsidR="00FF0D14" w:rsidRDefault="00FF0D14" w:rsidP="00BE301E">
            <w:pPr>
              <w:rPr>
                <w:rFonts w:ascii="Arial" w:hAnsi="Arial" w:cs="Arial"/>
                <w:sz w:val="16"/>
              </w:rPr>
            </w:pPr>
            <w:r>
              <w:rPr>
                <w:rFonts w:ascii="Arial" w:hAnsi="Arial" w:cs="Arial"/>
                <w:sz w:val="16"/>
              </w:rPr>
              <w:t>CP-100289</w:t>
            </w:r>
          </w:p>
        </w:tc>
        <w:tc>
          <w:tcPr>
            <w:tcW w:w="476" w:type="dxa"/>
            <w:tcBorders>
              <w:top w:val="single" w:sz="6" w:space="0" w:color="auto"/>
              <w:bottom w:val="single" w:sz="6" w:space="0" w:color="auto"/>
            </w:tcBorders>
            <w:shd w:val="solid" w:color="FFFFFF" w:fill="auto"/>
          </w:tcPr>
          <w:p w14:paraId="7545E267" w14:textId="77777777" w:rsidR="00FF0D14" w:rsidRDefault="00FF0D14" w:rsidP="00684ADF">
            <w:pPr>
              <w:rPr>
                <w:rFonts w:ascii="Arial" w:hAnsi="Arial" w:cs="Arial"/>
                <w:sz w:val="16"/>
              </w:rPr>
            </w:pPr>
            <w:r>
              <w:rPr>
                <w:rFonts w:ascii="Arial" w:hAnsi="Arial" w:cs="Arial"/>
                <w:sz w:val="16"/>
              </w:rPr>
              <w:t>0016</w:t>
            </w:r>
          </w:p>
        </w:tc>
        <w:tc>
          <w:tcPr>
            <w:tcW w:w="378" w:type="dxa"/>
            <w:tcBorders>
              <w:top w:val="single" w:sz="6" w:space="0" w:color="auto"/>
              <w:bottom w:val="single" w:sz="6" w:space="0" w:color="auto"/>
            </w:tcBorders>
            <w:shd w:val="solid" w:color="FFFFFF" w:fill="auto"/>
          </w:tcPr>
          <w:p w14:paraId="150B75FE"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73BA4C64" w14:textId="77777777" w:rsidR="00FF0D14" w:rsidRPr="00684ADF"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A13985">
              <w:rPr>
                <w:rFonts w:ascii="Arial" w:hAnsi="Arial" w:cs="Arial"/>
                <w:noProof w:val="0"/>
              </w:rPr>
              <w:t>Transport protocol to be indicated to gateway for end-to-end media security</w:t>
            </w:r>
          </w:p>
        </w:tc>
        <w:tc>
          <w:tcPr>
            <w:tcW w:w="567" w:type="dxa"/>
            <w:tcBorders>
              <w:top w:val="single" w:sz="6" w:space="0" w:color="auto"/>
              <w:left w:val="nil"/>
              <w:bottom w:val="nil"/>
            </w:tcBorders>
            <w:shd w:val="solid" w:color="FFFFFF" w:fill="auto"/>
          </w:tcPr>
          <w:p w14:paraId="4D117E3B" w14:textId="77777777" w:rsidR="00FF0D14" w:rsidRDefault="00FF0D14" w:rsidP="00BE301E">
            <w:pPr>
              <w:rPr>
                <w:rFonts w:ascii="Arial" w:hAnsi="Arial" w:cs="Arial"/>
                <w:sz w:val="16"/>
              </w:rPr>
            </w:pPr>
            <w:r>
              <w:rPr>
                <w:rFonts w:ascii="Arial" w:hAnsi="Arial" w:cs="Arial"/>
                <w:sz w:val="16"/>
              </w:rPr>
              <w:t>9.2.0</w:t>
            </w:r>
          </w:p>
        </w:tc>
      </w:tr>
      <w:tr w:rsidR="00FF0D14" w14:paraId="53C13436" w14:textId="77777777" w:rsidTr="00A13985">
        <w:tblPrEx>
          <w:tblCellMar>
            <w:top w:w="0" w:type="dxa"/>
            <w:bottom w:w="0" w:type="dxa"/>
          </w:tblCellMar>
        </w:tblPrEx>
        <w:tc>
          <w:tcPr>
            <w:tcW w:w="800" w:type="dxa"/>
            <w:tcBorders>
              <w:top w:val="nil"/>
              <w:bottom w:val="nil"/>
              <w:right w:val="nil"/>
            </w:tcBorders>
            <w:shd w:val="solid" w:color="FFFFFF" w:fill="auto"/>
          </w:tcPr>
          <w:p w14:paraId="192E8809"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29257F16"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1E894337" w14:textId="77777777" w:rsidR="00FF0D14" w:rsidRDefault="00FF0D14" w:rsidP="00BE301E">
            <w:pPr>
              <w:rPr>
                <w:rFonts w:ascii="Arial" w:hAnsi="Arial" w:cs="Arial"/>
                <w:sz w:val="16"/>
              </w:rPr>
            </w:pPr>
            <w:r>
              <w:rPr>
                <w:rFonts w:ascii="Arial" w:hAnsi="Arial" w:cs="Arial"/>
                <w:sz w:val="16"/>
              </w:rPr>
              <w:t>CP-100283</w:t>
            </w:r>
          </w:p>
        </w:tc>
        <w:tc>
          <w:tcPr>
            <w:tcW w:w="476" w:type="dxa"/>
            <w:tcBorders>
              <w:top w:val="single" w:sz="6" w:space="0" w:color="auto"/>
              <w:bottom w:val="single" w:sz="6" w:space="0" w:color="auto"/>
            </w:tcBorders>
            <w:shd w:val="solid" w:color="FFFFFF" w:fill="auto"/>
          </w:tcPr>
          <w:p w14:paraId="12E44EC1" w14:textId="77777777" w:rsidR="00FF0D14" w:rsidRDefault="00FF0D14" w:rsidP="00684ADF">
            <w:pPr>
              <w:rPr>
                <w:rFonts w:ascii="Arial" w:hAnsi="Arial" w:cs="Arial"/>
                <w:sz w:val="16"/>
              </w:rPr>
            </w:pPr>
            <w:r>
              <w:rPr>
                <w:rFonts w:ascii="Arial" w:hAnsi="Arial" w:cs="Arial"/>
                <w:sz w:val="16"/>
              </w:rPr>
              <w:t>0017</w:t>
            </w:r>
          </w:p>
        </w:tc>
        <w:tc>
          <w:tcPr>
            <w:tcW w:w="378" w:type="dxa"/>
            <w:tcBorders>
              <w:top w:val="single" w:sz="6" w:space="0" w:color="auto"/>
              <w:bottom w:val="single" w:sz="6" w:space="0" w:color="auto"/>
            </w:tcBorders>
            <w:shd w:val="solid" w:color="FFFFFF" w:fill="auto"/>
          </w:tcPr>
          <w:p w14:paraId="5BADF750"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3BF5908E" w14:textId="77777777" w:rsidR="00FF0D14" w:rsidRPr="00684ADF"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AB5349">
              <w:rPr>
                <w:rFonts w:ascii="Arial" w:hAnsi="Arial" w:cs="Arial"/>
                <w:noProof w:val="0"/>
              </w:rPr>
              <w:t>Handling of Stream mode</w:t>
            </w:r>
          </w:p>
        </w:tc>
        <w:tc>
          <w:tcPr>
            <w:tcW w:w="567" w:type="dxa"/>
            <w:tcBorders>
              <w:top w:val="nil"/>
              <w:left w:val="nil"/>
              <w:bottom w:val="nil"/>
            </w:tcBorders>
            <w:shd w:val="solid" w:color="FFFFFF" w:fill="auto"/>
          </w:tcPr>
          <w:p w14:paraId="56B75EEB" w14:textId="77777777" w:rsidR="00FF0D14" w:rsidRDefault="00FF0D14" w:rsidP="00BE301E">
            <w:pPr>
              <w:rPr>
                <w:rFonts w:ascii="Arial" w:hAnsi="Arial" w:cs="Arial"/>
                <w:sz w:val="16"/>
              </w:rPr>
            </w:pPr>
          </w:p>
        </w:tc>
      </w:tr>
      <w:tr w:rsidR="00FF0D14" w14:paraId="11B275AE" w14:textId="77777777" w:rsidTr="00A13985">
        <w:tblPrEx>
          <w:tblCellMar>
            <w:top w:w="0" w:type="dxa"/>
            <w:bottom w:w="0" w:type="dxa"/>
          </w:tblCellMar>
        </w:tblPrEx>
        <w:tc>
          <w:tcPr>
            <w:tcW w:w="800" w:type="dxa"/>
            <w:tcBorders>
              <w:top w:val="nil"/>
              <w:bottom w:val="nil"/>
              <w:right w:val="nil"/>
            </w:tcBorders>
            <w:shd w:val="solid" w:color="FFFFFF" w:fill="auto"/>
          </w:tcPr>
          <w:p w14:paraId="35FCE977"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429538A5"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71AAF78B" w14:textId="77777777" w:rsidR="00FF0D14" w:rsidRDefault="00FF0D14" w:rsidP="00BE301E">
            <w:pPr>
              <w:rPr>
                <w:rFonts w:ascii="Arial" w:hAnsi="Arial" w:cs="Arial"/>
                <w:sz w:val="16"/>
              </w:rPr>
            </w:pPr>
            <w:r>
              <w:rPr>
                <w:rFonts w:ascii="Arial" w:hAnsi="Arial" w:cs="Arial"/>
                <w:sz w:val="16"/>
              </w:rPr>
              <w:t>CP-100283</w:t>
            </w:r>
          </w:p>
        </w:tc>
        <w:tc>
          <w:tcPr>
            <w:tcW w:w="476" w:type="dxa"/>
            <w:tcBorders>
              <w:top w:val="single" w:sz="6" w:space="0" w:color="auto"/>
              <w:bottom w:val="single" w:sz="6" w:space="0" w:color="auto"/>
            </w:tcBorders>
            <w:shd w:val="solid" w:color="FFFFFF" w:fill="auto"/>
          </w:tcPr>
          <w:p w14:paraId="46E77506" w14:textId="77777777" w:rsidR="00FF0D14" w:rsidRDefault="00FF0D14" w:rsidP="00684ADF">
            <w:pPr>
              <w:rPr>
                <w:rFonts w:ascii="Arial" w:hAnsi="Arial" w:cs="Arial"/>
                <w:sz w:val="16"/>
              </w:rPr>
            </w:pPr>
            <w:r>
              <w:rPr>
                <w:rFonts w:ascii="Arial" w:hAnsi="Arial" w:cs="Arial"/>
                <w:sz w:val="16"/>
              </w:rPr>
              <w:t>0018</w:t>
            </w:r>
          </w:p>
        </w:tc>
        <w:tc>
          <w:tcPr>
            <w:tcW w:w="378" w:type="dxa"/>
            <w:tcBorders>
              <w:top w:val="single" w:sz="6" w:space="0" w:color="auto"/>
              <w:bottom w:val="single" w:sz="6" w:space="0" w:color="auto"/>
            </w:tcBorders>
            <w:shd w:val="solid" w:color="FFFFFF" w:fill="auto"/>
          </w:tcPr>
          <w:p w14:paraId="388145D1"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52602636" w14:textId="77777777" w:rsidR="00FF0D14" w:rsidRPr="00684ADF"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AB5349">
              <w:rPr>
                <w:rFonts w:ascii="Arial" w:hAnsi="Arial" w:cs="Arial" w:hint="eastAsia"/>
                <w:noProof w:val="0"/>
              </w:rPr>
              <w:t>Package Updates</w:t>
            </w:r>
          </w:p>
        </w:tc>
        <w:tc>
          <w:tcPr>
            <w:tcW w:w="567" w:type="dxa"/>
            <w:tcBorders>
              <w:top w:val="nil"/>
              <w:left w:val="nil"/>
              <w:bottom w:val="nil"/>
            </w:tcBorders>
            <w:shd w:val="solid" w:color="FFFFFF" w:fill="auto"/>
          </w:tcPr>
          <w:p w14:paraId="4DA6C3CD" w14:textId="77777777" w:rsidR="00FF0D14" w:rsidRDefault="00FF0D14" w:rsidP="00BE301E">
            <w:pPr>
              <w:rPr>
                <w:rFonts w:ascii="Arial" w:hAnsi="Arial" w:cs="Arial"/>
                <w:sz w:val="16"/>
              </w:rPr>
            </w:pPr>
          </w:p>
        </w:tc>
      </w:tr>
      <w:tr w:rsidR="00FF0D14" w14:paraId="07110646" w14:textId="77777777" w:rsidTr="0012449D">
        <w:tblPrEx>
          <w:tblCellMar>
            <w:top w:w="0" w:type="dxa"/>
            <w:bottom w:w="0" w:type="dxa"/>
          </w:tblCellMar>
        </w:tblPrEx>
        <w:tc>
          <w:tcPr>
            <w:tcW w:w="800" w:type="dxa"/>
            <w:tcBorders>
              <w:top w:val="nil"/>
              <w:bottom w:val="single" w:sz="6" w:space="0" w:color="auto"/>
              <w:right w:val="nil"/>
            </w:tcBorders>
            <w:shd w:val="solid" w:color="FFFFFF" w:fill="auto"/>
          </w:tcPr>
          <w:p w14:paraId="06593E66" w14:textId="77777777" w:rsidR="00FF0D14" w:rsidRDefault="00FF0D14" w:rsidP="00BE301E">
            <w:pPr>
              <w:rPr>
                <w:rFonts w:ascii="Arial" w:hAnsi="Arial" w:cs="Arial"/>
                <w:sz w:val="16"/>
              </w:rPr>
            </w:pPr>
          </w:p>
        </w:tc>
        <w:tc>
          <w:tcPr>
            <w:tcW w:w="800" w:type="dxa"/>
            <w:tcBorders>
              <w:top w:val="nil"/>
              <w:left w:val="nil"/>
              <w:bottom w:val="single" w:sz="6" w:space="0" w:color="auto"/>
            </w:tcBorders>
            <w:shd w:val="solid" w:color="FFFFFF" w:fill="auto"/>
          </w:tcPr>
          <w:p w14:paraId="28BB8CA6"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3E0F7B9F" w14:textId="77777777" w:rsidR="00FF0D14" w:rsidRDefault="00FF0D14" w:rsidP="00BE301E">
            <w:pPr>
              <w:rPr>
                <w:rFonts w:ascii="Arial" w:hAnsi="Arial" w:cs="Arial"/>
                <w:sz w:val="16"/>
              </w:rPr>
            </w:pPr>
            <w:r>
              <w:rPr>
                <w:rFonts w:ascii="Arial" w:hAnsi="Arial" w:cs="Arial"/>
                <w:sz w:val="16"/>
              </w:rPr>
              <w:t>CP-100283</w:t>
            </w:r>
          </w:p>
        </w:tc>
        <w:tc>
          <w:tcPr>
            <w:tcW w:w="476" w:type="dxa"/>
            <w:tcBorders>
              <w:top w:val="single" w:sz="6" w:space="0" w:color="auto"/>
              <w:bottom w:val="single" w:sz="6" w:space="0" w:color="auto"/>
            </w:tcBorders>
            <w:shd w:val="solid" w:color="FFFFFF" w:fill="auto"/>
          </w:tcPr>
          <w:p w14:paraId="730648E4" w14:textId="77777777" w:rsidR="00FF0D14" w:rsidRDefault="00FF0D14" w:rsidP="00684ADF">
            <w:pPr>
              <w:rPr>
                <w:rFonts w:ascii="Arial" w:hAnsi="Arial" w:cs="Arial"/>
                <w:sz w:val="16"/>
              </w:rPr>
            </w:pPr>
            <w:r>
              <w:rPr>
                <w:rFonts w:ascii="Arial" w:hAnsi="Arial" w:cs="Arial"/>
                <w:sz w:val="16"/>
              </w:rPr>
              <w:t>0019</w:t>
            </w:r>
          </w:p>
        </w:tc>
        <w:tc>
          <w:tcPr>
            <w:tcW w:w="378" w:type="dxa"/>
            <w:tcBorders>
              <w:top w:val="single" w:sz="6" w:space="0" w:color="auto"/>
              <w:bottom w:val="single" w:sz="6" w:space="0" w:color="auto"/>
            </w:tcBorders>
            <w:shd w:val="solid" w:color="FFFFFF" w:fill="auto"/>
          </w:tcPr>
          <w:p w14:paraId="532753A1"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26C02A9F" w14:textId="77777777" w:rsidR="00FF0D14" w:rsidRPr="00684ADF"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AB5349">
              <w:rPr>
                <w:rFonts w:ascii="Arial" w:hAnsi="Arial" w:cs="Arial" w:hint="eastAsia"/>
                <w:noProof w:val="0"/>
              </w:rPr>
              <w:t>Descriptor Updates</w:t>
            </w:r>
          </w:p>
        </w:tc>
        <w:tc>
          <w:tcPr>
            <w:tcW w:w="567" w:type="dxa"/>
            <w:tcBorders>
              <w:top w:val="nil"/>
              <w:left w:val="nil"/>
              <w:bottom w:val="single" w:sz="6" w:space="0" w:color="auto"/>
            </w:tcBorders>
            <w:shd w:val="solid" w:color="FFFFFF" w:fill="auto"/>
          </w:tcPr>
          <w:p w14:paraId="352FD527" w14:textId="77777777" w:rsidR="00FF0D14" w:rsidRDefault="00FF0D14" w:rsidP="00BE301E">
            <w:pPr>
              <w:rPr>
                <w:rFonts w:ascii="Arial" w:hAnsi="Arial" w:cs="Arial"/>
                <w:sz w:val="16"/>
              </w:rPr>
            </w:pPr>
          </w:p>
        </w:tc>
      </w:tr>
      <w:tr w:rsidR="00FF0D14" w14:paraId="5DA15192" w14:textId="77777777" w:rsidTr="0012449D">
        <w:tblPrEx>
          <w:tblCellMar>
            <w:top w:w="0" w:type="dxa"/>
            <w:bottom w:w="0" w:type="dxa"/>
          </w:tblCellMar>
        </w:tblPrEx>
        <w:tc>
          <w:tcPr>
            <w:tcW w:w="800" w:type="dxa"/>
            <w:tcBorders>
              <w:top w:val="single" w:sz="6" w:space="0" w:color="auto"/>
              <w:bottom w:val="nil"/>
              <w:right w:val="nil"/>
            </w:tcBorders>
            <w:shd w:val="solid" w:color="FFFFFF" w:fill="auto"/>
          </w:tcPr>
          <w:p w14:paraId="332A5B63" w14:textId="77777777" w:rsidR="00FF0D14" w:rsidRDefault="00FF0D14" w:rsidP="00BE301E">
            <w:pPr>
              <w:rPr>
                <w:rFonts w:ascii="Arial" w:hAnsi="Arial" w:cs="Arial"/>
                <w:sz w:val="16"/>
              </w:rPr>
            </w:pPr>
            <w:r>
              <w:rPr>
                <w:rFonts w:ascii="Arial" w:hAnsi="Arial" w:cs="Arial"/>
                <w:sz w:val="16"/>
              </w:rPr>
              <w:t>2010-09</w:t>
            </w:r>
          </w:p>
        </w:tc>
        <w:tc>
          <w:tcPr>
            <w:tcW w:w="800" w:type="dxa"/>
            <w:tcBorders>
              <w:top w:val="single" w:sz="6" w:space="0" w:color="auto"/>
              <w:left w:val="nil"/>
              <w:bottom w:val="nil"/>
            </w:tcBorders>
            <w:shd w:val="solid" w:color="FFFFFF" w:fill="auto"/>
          </w:tcPr>
          <w:p w14:paraId="7B00A207" w14:textId="77777777" w:rsidR="00FF0D14" w:rsidRDefault="00FF0D14" w:rsidP="00BE301E">
            <w:pPr>
              <w:rPr>
                <w:rFonts w:ascii="Arial" w:hAnsi="Arial" w:cs="Arial"/>
                <w:sz w:val="16"/>
              </w:rPr>
            </w:pPr>
            <w:r>
              <w:rPr>
                <w:rFonts w:ascii="Arial" w:hAnsi="Arial" w:cs="Arial"/>
                <w:sz w:val="16"/>
              </w:rPr>
              <w:t>CT#49</w:t>
            </w:r>
          </w:p>
        </w:tc>
        <w:tc>
          <w:tcPr>
            <w:tcW w:w="901" w:type="dxa"/>
            <w:tcBorders>
              <w:top w:val="single" w:sz="6" w:space="0" w:color="auto"/>
              <w:bottom w:val="single" w:sz="6" w:space="0" w:color="auto"/>
            </w:tcBorders>
            <w:shd w:val="solid" w:color="FFFFFF" w:fill="auto"/>
          </w:tcPr>
          <w:p w14:paraId="6254E82B" w14:textId="77777777" w:rsidR="00FF0D14" w:rsidRDefault="00FF0D14" w:rsidP="00BE301E">
            <w:pPr>
              <w:rPr>
                <w:rFonts w:ascii="Arial" w:hAnsi="Arial" w:cs="Arial"/>
                <w:sz w:val="16"/>
              </w:rPr>
            </w:pPr>
            <w:r>
              <w:rPr>
                <w:rFonts w:ascii="Arial" w:hAnsi="Arial" w:cs="Arial"/>
                <w:sz w:val="16"/>
              </w:rPr>
              <w:t>CP-100460</w:t>
            </w:r>
          </w:p>
        </w:tc>
        <w:tc>
          <w:tcPr>
            <w:tcW w:w="476" w:type="dxa"/>
            <w:tcBorders>
              <w:top w:val="single" w:sz="6" w:space="0" w:color="auto"/>
              <w:bottom w:val="single" w:sz="6" w:space="0" w:color="auto"/>
            </w:tcBorders>
            <w:shd w:val="solid" w:color="FFFFFF" w:fill="auto"/>
          </w:tcPr>
          <w:p w14:paraId="6E5B9CC0" w14:textId="77777777" w:rsidR="00FF0D14" w:rsidRDefault="00FF0D14" w:rsidP="00684ADF">
            <w:pPr>
              <w:rPr>
                <w:rFonts w:ascii="Arial" w:hAnsi="Arial" w:cs="Arial"/>
                <w:sz w:val="16"/>
              </w:rPr>
            </w:pPr>
            <w:r>
              <w:rPr>
                <w:rFonts w:ascii="Arial" w:hAnsi="Arial" w:cs="Arial"/>
                <w:sz w:val="16"/>
              </w:rPr>
              <w:t>0020</w:t>
            </w:r>
          </w:p>
        </w:tc>
        <w:tc>
          <w:tcPr>
            <w:tcW w:w="378" w:type="dxa"/>
            <w:tcBorders>
              <w:top w:val="single" w:sz="6" w:space="0" w:color="auto"/>
              <w:bottom w:val="single" w:sz="6" w:space="0" w:color="auto"/>
            </w:tcBorders>
            <w:shd w:val="solid" w:color="FFFFFF" w:fill="auto"/>
          </w:tcPr>
          <w:p w14:paraId="4B995781" w14:textId="77777777" w:rsidR="00FF0D14" w:rsidRDefault="00FF0D14" w:rsidP="00684ADF">
            <w:pPr>
              <w:rPr>
                <w:rFonts w:ascii="Arial" w:hAnsi="Arial" w:cs="Arial"/>
                <w:sz w:val="16"/>
              </w:rPr>
            </w:pPr>
          </w:p>
        </w:tc>
        <w:tc>
          <w:tcPr>
            <w:tcW w:w="4867" w:type="dxa"/>
            <w:tcBorders>
              <w:top w:val="single" w:sz="6" w:space="0" w:color="auto"/>
              <w:bottom w:val="single" w:sz="6" w:space="0" w:color="auto"/>
            </w:tcBorders>
            <w:shd w:val="solid" w:color="FFFFFF" w:fill="auto"/>
          </w:tcPr>
          <w:p w14:paraId="54BEBD1D" w14:textId="77777777" w:rsidR="00FF0D14" w:rsidRPr="00AB5349"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12449D">
              <w:rPr>
                <w:rFonts w:ascii="Arial" w:hAnsi="Arial" w:cs="Arial"/>
                <w:noProof w:val="0"/>
              </w:rPr>
              <w:t>Procedures for Emergency indicator</w:t>
            </w:r>
          </w:p>
        </w:tc>
        <w:tc>
          <w:tcPr>
            <w:tcW w:w="567" w:type="dxa"/>
            <w:tcBorders>
              <w:top w:val="single" w:sz="6" w:space="0" w:color="auto"/>
              <w:left w:val="nil"/>
              <w:bottom w:val="nil"/>
            </w:tcBorders>
            <w:shd w:val="solid" w:color="FFFFFF" w:fill="auto"/>
          </w:tcPr>
          <w:p w14:paraId="3469E5CA" w14:textId="77777777" w:rsidR="00FF0D14" w:rsidRDefault="00FF0D14" w:rsidP="00BE301E">
            <w:pPr>
              <w:rPr>
                <w:rFonts w:ascii="Arial" w:hAnsi="Arial" w:cs="Arial"/>
                <w:sz w:val="16"/>
              </w:rPr>
            </w:pPr>
            <w:r>
              <w:rPr>
                <w:rFonts w:ascii="Arial" w:hAnsi="Arial" w:cs="Arial"/>
                <w:sz w:val="16"/>
              </w:rPr>
              <w:t>9.3.0</w:t>
            </w:r>
          </w:p>
        </w:tc>
      </w:tr>
      <w:tr w:rsidR="00FF0D14" w14:paraId="6D8778A1" w14:textId="77777777" w:rsidTr="00614ED2">
        <w:tblPrEx>
          <w:tblCellMar>
            <w:top w:w="0" w:type="dxa"/>
            <w:bottom w:w="0" w:type="dxa"/>
          </w:tblCellMar>
        </w:tblPrEx>
        <w:tc>
          <w:tcPr>
            <w:tcW w:w="800" w:type="dxa"/>
            <w:tcBorders>
              <w:top w:val="nil"/>
              <w:bottom w:val="single" w:sz="6" w:space="0" w:color="auto"/>
              <w:right w:val="nil"/>
            </w:tcBorders>
            <w:shd w:val="solid" w:color="FFFFFF" w:fill="auto"/>
          </w:tcPr>
          <w:p w14:paraId="10C32A0E" w14:textId="77777777" w:rsidR="00FF0D14" w:rsidRDefault="00FF0D14" w:rsidP="00BE301E">
            <w:pPr>
              <w:rPr>
                <w:rFonts w:ascii="Arial" w:hAnsi="Arial" w:cs="Arial"/>
                <w:sz w:val="16"/>
              </w:rPr>
            </w:pPr>
          </w:p>
        </w:tc>
        <w:tc>
          <w:tcPr>
            <w:tcW w:w="800" w:type="dxa"/>
            <w:tcBorders>
              <w:top w:val="nil"/>
              <w:left w:val="nil"/>
              <w:bottom w:val="single" w:sz="6" w:space="0" w:color="auto"/>
            </w:tcBorders>
            <w:shd w:val="solid" w:color="FFFFFF" w:fill="auto"/>
          </w:tcPr>
          <w:p w14:paraId="2A3110A9"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3758F85D" w14:textId="77777777" w:rsidR="00FF0D14" w:rsidRDefault="00FF0D14" w:rsidP="00BE301E">
            <w:pPr>
              <w:rPr>
                <w:rFonts w:ascii="Arial" w:hAnsi="Arial" w:cs="Arial"/>
                <w:sz w:val="16"/>
              </w:rPr>
            </w:pPr>
            <w:r>
              <w:rPr>
                <w:rFonts w:ascii="Arial" w:hAnsi="Arial" w:cs="Arial"/>
                <w:sz w:val="16"/>
              </w:rPr>
              <w:t>CP-100460</w:t>
            </w:r>
          </w:p>
        </w:tc>
        <w:tc>
          <w:tcPr>
            <w:tcW w:w="476" w:type="dxa"/>
            <w:tcBorders>
              <w:top w:val="single" w:sz="6" w:space="0" w:color="auto"/>
              <w:bottom w:val="single" w:sz="6" w:space="0" w:color="auto"/>
            </w:tcBorders>
            <w:shd w:val="solid" w:color="FFFFFF" w:fill="auto"/>
          </w:tcPr>
          <w:p w14:paraId="6B3CE0DF" w14:textId="77777777" w:rsidR="00FF0D14" w:rsidRDefault="00FF0D14" w:rsidP="00684ADF">
            <w:pPr>
              <w:rPr>
                <w:rFonts w:ascii="Arial" w:hAnsi="Arial" w:cs="Arial"/>
                <w:sz w:val="16"/>
              </w:rPr>
            </w:pPr>
            <w:r>
              <w:rPr>
                <w:rFonts w:ascii="Arial" w:hAnsi="Arial" w:cs="Arial"/>
                <w:sz w:val="16"/>
              </w:rPr>
              <w:t>0021</w:t>
            </w:r>
          </w:p>
        </w:tc>
        <w:tc>
          <w:tcPr>
            <w:tcW w:w="378" w:type="dxa"/>
            <w:tcBorders>
              <w:top w:val="single" w:sz="6" w:space="0" w:color="auto"/>
              <w:bottom w:val="single" w:sz="6" w:space="0" w:color="auto"/>
            </w:tcBorders>
            <w:shd w:val="solid" w:color="FFFFFF" w:fill="auto"/>
          </w:tcPr>
          <w:p w14:paraId="198BCA18" w14:textId="77777777" w:rsidR="00FF0D14" w:rsidRDefault="00FF0D14" w:rsidP="00684ADF">
            <w:pPr>
              <w:rPr>
                <w:rFonts w:ascii="Arial" w:hAnsi="Arial" w:cs="Arial"/>
                <w:sz w:val="16"/>
              </w:rPr>
            </w:pPr>
          </w:p>
        </w:tc>
        <w:tc>
          <w:tcPr>
            <w:tcW w:w="4867" w:type="dxa"/>
            <w:tcBorders>
              <w:top w:val="single" w:sz="6" w:space="0" w:color="auto"/>
              <w:bottom w:val="single" w:sz="6" w:space="0" w:color="auto"/>
            </w:tcBorders>
            <w:shd w:val="solid" w:color="FFFFFF" w:fill="auto"/>
          </w:tcPr>
          <w:p w14:paraId="22D4B098" w14:textId="77777777" w:rsidR="00FF0D14" w:rsidRPr="00AB5349"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hint="eastAsia"/>
                <w:noProof w:val="0"/>
              </w:rPr>
            </w:pPr>
            <w:r w:rsidRPr="0012449D">
              <w:rPr>
                <w:rFonts w:ascii="Arial" w:hAnsi="Arial" w:cs="Arial"/>
                <w:noProof w:val="0"/>
              </w:rPr>
              <w:t>Priority indicator</w:t>
            </w:r>
          </w:p>
        </w:tc>
        <w:tc>
          <w:tcPr>
            <w:tcW w:w="567" w:type="dxa"/>
            <w:tcBorders>
              <w:top w:val="nil"/>
              <w:left w:val="nil"/>
              <w:bottom w:val="single" w:sz="6" w:space="0" w:color="auto"/>
            </w:tcBorders>
            <w:shd w:val="solid" w:color="FFFFFF" w:fill="auto"/>
          </w:tcPr>
          <w:p w14:paraId="548781B2" w14:textId="77777777" w:rsidR="00FF0D14" w:rsidRDefault="00FF0D14" w:rsidP="00BE301E">
            <w:pPr>
              <w:rPr>
                <w:rFonts w:ascii="Arial" w:hAnsi="Arial" w:cs="Arial"/>
                <w:sz w:val="16"/>
              </w:rPr>
            </w:pPr>
          </w:p>
        </w:tc>
      </w:tr>
      <w:tr w:rsidR="00FF0D14" w14:paraId="6EAE927C" w14:textId="77777777" w:rsidTr="00614ED2">
        <w:tblPrEx>
          <w:tblCellMar>
            <w:top w:w="0" w:type="dxa"/>
            <w:bottom w:w="0" w:type="dxa"/>
          </w:tblCellMar>
        </w:tblPrEx>
        <w:tc>
          <w:tcPr>
            <w:tcW w:w="800" w:type="dxa"/>
            <w:tcBorders>
              <w:top w:val="single" w:sz="6" w:space="0" w:color="auto"/>
              <w:bottom w:val="nil"/>
              <w:right w:val="nil"/>
            </w:tcBorders>
            <w:shd w:val="solid" w:color="FFFFFF" w:fill="auto"/>
          </w:tcPr>
          <w:p w14:paraId="012BB912" w14:textId="77777777" w:rsidR="00FF0D14" w:rsidRDefault="00FF0D14" w:rsidP="005500A0">
            <w:pPr>
              <w:rPr>
                <w:rFonts w:ascii="Arial" w:hAnsi="Arial" w:cs="Arial"/>
                <w:sz w:val="16"/>
              </w:rPr>
            </w:pPr>
            <w:r>
              <w:rPr>
                <w:rFonts w:ascii="Arial" w:hAnsi="Arial" w:cs="Arial"/>
                <w:sz w:val="16"/>
              </w:rPr>
              <w:t>2011-03</w:t>
            </w:r>
          </w:p>
        </w:tc>
        <w:tc>
          <w:tcPr>
            <w:tcW w:w="800" w:type="dxa"/>
            <w:tcBorders>
              <w:top w:val="single" w:sz="6" w:space="0" w:color="auto"/>
              <w:left w:val="nil"/>
              <w:bottom w:val="nil"/>
            </w:tcBorders>
            <w:shd w:val="solid" w:color="FFFFFF" w:fill="auto"/>
          </w:tcPr>
          <w:p w14:paraId="05678F54" w14:textId="77777777" w:rsidR="00FF0D14" w:rsidRDefault="00FF0D14" w:rsidP="005500A0">
            <w:pPr>
              <w:rPr>
                <w:rFonts w:ascii="Arial" w:hAnsi="Arial" w:cs="Arial"/>
                <w:sz w:val="16"/>
              </w:rPr>
            </w:pPr>
            <w:r>
              <w:rPr>
                <w:rFonts w:ascii="Arial" w:hAnsi="Arial" w:cs="Arial"/>
                <w:sz w:val="16"/>
              </w:rPr>
              <w:t>CT#51</w:t>
            </w:r>
          </w:p>
        </w:tc>
        <w:tc>
          <w:tcPr>
            <w:tcW w:w="901" w:type="dxa"/>
            <w:tcBorders>
              <w:top w:val="single" w:sz="6" w:space="0" w:color="auto"/>
              <w:bottom w:val="single" w:sz="6" w:space="0" w:color="auto"/>
            </w:tcBorders>
            <w:shd w:val="solid" w:color="FFFFFF" w:fill="auto"/>
          </w:tcPr>
          <w:p w14:paraId="70F24E4C" w14:textId="77777777" w:rsidR="00FF0D14" w:rsidRDefault="00FF0D14" w:rsidP="00BE301E">
            <w:pPr>
              <w:rPr>
                <w:rFonts w:ascii="Arial" w:hAnsi="Arial" w:cs="Arial"/>
                <w:sz w:val="16"/>
              </w:rPr>
            </w:pPr>
            <w:r>
              <w:rPr>
                <w:rFonts w:ascii="Arial" w:hAnsi="Arial" w:cs="Arial"/>
                <w:sz w:val="16"/>
              </w:rPr>
              <w:t>CP-110274</w:t>
            </w:r>
          </w:p>
        </w:tc>
        <w:tc>
          <w:tcPr>
            <w:tcW w:w="476" w:type="dxa"/>
            <w:tcBorders>
              <w:top w:val="single" w:sz="6" w:space="0" w:color="auto"/>
              <w:bottom w:val="single" w:sz="6" w:space="0" w:color="auto"/>
            </w:tcBorders>
            <w:shd w:val="solid" w:color="FFFFFF" w:fill="auto"/>
          </w:tcPr>
          <w:p w14:paraId="1AB2BB92" w14:textId="77777777" w:rsidR="00FF0D14" w:rsidRDefault="00FF0D14" w:rsidP="00684ADF">
            <w:pPr>
              <w:rPr>
                <w:rFonts w:ascii="Arial" w:hAnsi="Arial" w:cs="Arial"/>
                <w:sz w:val="16"/>
              </w:rPr>
            </w:pPr>
            <w:r>
              <w:rPr>
                <w:rFonts w:ascii="Arial" w:hAnsi="Arial" w:cs="Arial"/>
                <w:sz w:val="16"/>
              </w:rPr>
              <w:t>0022</w:t>
            </w:r>
          </w:p>
        </w:tc>
        <w:tc>
          <w:tcPr>
            <w:tcW w:w="378" w:type="dxa"/>
            <w:tcBorders>
              <w:top w:val="single" w:sz="6" w:space="0" w:color="auto"/>
              <w:bottom w:val="single" w:sz="6" w:space="0" w:color="auto"/>
            </w:tcBorders>
            <w:shd w:val="solid" w:color="FFFFFF" w:fill="auto"/>
          </w:tcPr>
          <w:p w14:paraId="55D2914D" w14:textId="77777777" w:rsidR="00FF0D14" w:rsidRDefault="00FF0D14" w:rsidP="00684ADF">
            <w:pPr>
              <w:rPr>
                <w:rFonts w:ascii="Arial" w:hAnsi="Arial" w:cs="Arial"/>
                <w:sz w:val="16"/>
              </w:rPr>
            </w:pPr>
            <w:r>
              <w:rPr>
                <w:rFonts w:ascii="Arial" w:hAnsi="Arial" w:cs="Arial"/>
                <w:sz w:val="16"/>
              </w:rPr>
              <w:t>10</w:t>
            </w:r>
          </w:p>
        </w:tc>
        <w:tc>
          <w:tcPr>
            <w:tcW w:w="4867" w:type="dxa"/>
            <w:tcBorders>
              <w:top w:val="single" w:sz="6" w:space="0" w:color="auto"/>
              <w:bottom w:val="single" w:sz="6" w:space="0" w:color="auto"/>
            </w:tcBorders>
            <w:shd w:val="solid" w:color="FFFFFF" w:fill="auto"/>
          </w:tcPr>
          <w:p w14:paraId="0A1D18D5" w14:textId="77777777" w:rsidR="00FF0D14" w:rsidRDefault="00FF0D14" w:rsidP="00F24A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F24AA7">
              <w:rPr>
                <w:rFonts w:ascii="Arial" w:hAnsi="Arial" w:cs="Arial"/>
                <w:noProof w:val="0"/>
              </w:rPr>
              <w:t>ECN Support in Ix Interface</w:t>
            </w:r>
          </w:p>
        </w:tc>
        <w:tc>
          <w:tcPr>
            <w:tcW w:w="567" w:type="dxa"/>
            <w:tcBorders>
              <w:top w:val="single" w:sz="6" w:space="0" w:color="auto"/>
              <w:left w:val="nil"/>
              <w:bottom w:val="nil"/>
            </w:tcBorders>
            <w:shd w:val="solid" w:color="FFFFFF" w:fill="auto"/>
          </w:tcPr>
          <w:p w14:paraId="194E5F66" w14:textId="77777777" w:rsidR="00FF0D14" w:rsidRDefault="00FF0D14" w:rsidP="00BE301E">
            <w:pPr>
              <w:rPr>
                <w:rFonts w:ascii="Arial" w:hAnsi="Arial" w:cs="Arial"/>
                <w:sz w:val="16"/>
              </w:rPr>
            </w:pPr>
            <w:r>
              <w:rPr>
                <w:rFonts w:ascii="Arial" w:hAnsi="Arial" w:cs="Arial"/>
                <w:sz w:val="16"/>
              </w:rPr>
              <w:t>10.0.0</w:t>
            </w:r>
          </w:p>
        </w:tc>
      </w:tr>
      <w:tr w:rsidR="00FF0D14" w14:paraId="228F93F6" w14:textId="77777777" w:rsidTr="001D4B18">
        <w:tblPrEx>
          <w:tblCellMar>
            <w:top w:w="0" w:type="dxa"/>
            <w:bottom w:w="0" w:type="dxa"/>
          </w:tblCellMar>
        </w:tblPrEx>
        <w:tc>
          <w:tcPr>
            <w:tcW w:w="800" w:type="dxa"/>
            <w:tcBorders>
              <w:top w:val="nil"/>
              <w:bottom w:val="single" w:sz="6" w:space="0" w:color="auto"/>
              <w:right w:val="nil"/>
            </w:tcBorders>
            <w:shd w:val="solid" w:color="FFFFFF" w:fill="auto"/>
          </w:tcPr>
          <w:p w14:paraId="3A36955C" w14:textId="77777777" w:rsidR="00FF0D14" w:rsidRDefault="00FF0D14" w:rsidP="00BE301E">
            <w:pPr>
              <w:rPr>
                <w:rFonts w:ascii="Arial" w:hAnsi="Arial" w:cs="Arial"/>
                <w:sz w:val="16"/>
              </w:rPr>
            </w:pPr>
          </w:p>
        </w:tc>
        <w:tc>
          <w:tcPr>
            <w:tcW w:w="800" w:type="dxa"/>
            <w:tcBorders>
              <w:top w:val="nil"/>
              <w:left w:val="nil"/>
              <w:bottom w:val="single" w:sz="6" w:space="0" w:color="auto"/>
            </w:tcBorders>
            <w:shd w:val="solid" w:color="FFFFFF" w:fill="auto"/>
          </w:tcPr>
          <w:p w14:paraId="5B0CBD11"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12BE1C6E" w14:textId="77777777" w:rsidR="00FF0D14" w:rsidRDefault="00FF0D14" w:rsidP="00BE301E">
            <w:pPr>
              <w:rPr>
                <w:rFonts w:ascii="Arial" w:hAnsi="Arial" w:cs="Arial"/>
                <w:sz w:val="16"/>
              </w:rPr>
            </w:pPr>
            <w:r>
              <w:rPr>
                <w:rFonts w:ascii="Arial" w:hAnsi="Arial" w:cs="Arial"/>
                <w:sz w:val="16"/>
              </w:rPr>
              <w:t>CP-110058</w:t>
            </w:r>
          </w:p>
        </w:tc>
        <w:tc>
          <w:tcPr>
            <w:tcW w:w="476" w:type="dxa"/>
            <w:tcBorders>
              <w:top w:val="single" w:sz="6" w:space="0" w:color="auto"/>
              <w:bottom w:val="single" w:sz="6" w:space="0" w:color="auto"/>
            </w:tcBorders>
            <w:shd w:val="solid" w:color="FFFFFF" w:fill="auto"/>
          </w:tcPr>
          <w:p w14:paraId="225566FA" w14:textId="77777777" w:rsidR="00FF0D14" w:rsidRDefault="00FF0D14" w:rsidP="00684ADF">
            <w:pPr>
              <w:rPr>
                <w:rFonts w:ascii="Arial" w:hAnsi="Arial" w:cs="Arial"/>
                <w:sz w:val="16"/>
              </w:rPr>
            </w:pPr>
            <w:r>
              <w:rPr>
                <w:rFonts w:ascii="Arial" w:hAnsi="Arial" w:cs="Arial"/>
                <w:sz w:val="16"/>
              </w:rPr>
              <w:t>0023</w:t>
            </w:r>
          </w:p>
        </w:tc>
        <w:tc>
          <w:tcPr>
            <w:tcW w:w="378" w:type="dxa"/>
            <w:tcBorders>
              <w:top w:val="single" w:sz="6" w:space="0" w:color="auto"/>
              <w:bottom w:val="single" w:sz="6" w:space="0" w:color="auto"/>
            </w:tcBorders>
            <w:shd w:val="solid" w:color="FFFFFF" w:fill="auto"/>
          </w:tcPr>
          <w:p w14:paraId="415C5572"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0E46BAFA" w14:textId="77777777" w:rsidR="00FF0D14" w:rsidRPr="0012449D"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614ED2">
              <w:rPr>
                <w:rFonts w:ascii="Arial" w:hAnsi="Arial" w:cs="Arial"/>
                <w:noProof w:val="0"/>
              </w:rPr>
              <w:t>Handling of rtcp-fb SDP attribute and SDP attribute for RTCP APP feedback messages</w:t>
            </w:r>
          </w:p>
        </w:tc>
        <w:tc>
          <w:tcPr>
            <w:tcW w:w="567" w:type="dxa"/>
            <w:tcBorders>
              <w:top w:val="nil"/>
              <w:left w:val="nil"/>
              <w:bottom w:val="single" w:sz="6" w:space="0" w:color="auto"/>
            </w:tcBorders>
            <w:shd w:val="solid" w:color="FFFFFF" w:fill="auto"/>
          </w:tcPr>
          <w:p w14:paraId="4A7FC403" w14:textId="77777777" w:rsidR="00FF0D14" w:rsidRDefault="00FF0D14" w:rsidP="00BE301E">
            <w:pPr>
              <w:rPr>
                <w:rFonts w:ascii="Arial" w:hAnsi="Arial" w:cs="Arial"/>
                <w:sz w:val="16"/>
              </w:rPr>
            </w:pPr>
          </w:p>
        </w:tc>
      </w:tr>
      <w:tr w:rsidR="00FF0D14" w14:paraId="5863EDA8" w14:textId="77777777" w:rsidTr="001D4B18">
        <w:tblPrEx>
          <w:tblCellMar>
            <w:top w:w="0" w:type="dxa"/>
            <w:bottom w:w="0" w:type="dxa"/>
          </w:tblCellMar>
        </w:tblPrEx>
        <w:tc>
          <w:tcPr>
            <w:tcW w:w="800" w:type="dxa"/>
            <w:tcBorders>
              <w:top w:val="single" w:sz="6" w:space="0" w:color="auto"/>
              <w:bottom w:val="nil"/>
              <w:right w:val="nil"/>
            </w:tcBorders>
            <w:shd w:val="solid" w:color="FFFFFF" w:fill="auto"/>
          </w:tcPr>
          <w:p w14:paraId="792C1B48" w14:textId="77777777" w:rsidR="00FF0D14" w:rsidRDefault="00FF0D14" w:rsidP="00BE301E">
            <w:pPr>
              <w:rPr>
                <w:rFonts w:ascii="Arial" w:hAnsi="Arial" w:cs="Arial"/>
                <w:sz w:val="16"/>
              </w:rPr>
            </w:pPr>
            <w:r>
              <w:rPr>
                <w:rFonts w:ascii="Arial" w:hAnsi="Arial" w:cs="Arial"/>
                <w:sz w:val="16"/>
              </w:rPr>
              <w:t>2011-06</w:t>
            </w:r>
          </w:p>
        </w:tc>
        <w:tc>
          <w:tcPr>
            <w:tcW w:w="800" w:type="dxa"/>
            <w:tcBorders>
              <w:top w:val="single" w:sz="6" w:space="0" w:color="auto"/>
              <w:left w:val="nil"/>
              <w:bottom w:val="nil"/>
            </w:tcBorders>
            <w:shd w:val="solid" w:color="FFFFFF" w:fill="auto"/>
          </w:tcPr>
          <w:p w14:paraId="2C1F8DF9" w14:textId="77777777" w:rsidR="00FF0D14" w:rsidRDefault="00FF0D14" w:rsidP="00BE301E">
            <w:pPr>
              <w:rPr>
                <w:rFonts w:ascii="Arial" w:hAnsi="Arial" w:cs="Arial"/>
                <w:sz w:val="16"/>
              </w:rPr>
            </w:pPr>
            <w:r>
              <w:rPr>
                <w:rFonts w:ascii="Arial" w:hAnsi="Arial" w:cs="Arial"/>
                <w:sz w:val="16"/>
              </w:rPr>
              <w:t>CT#52</w:t>
            </w:r>
          </w:p>
        </w:tc>
        <w:tc>
          <w:tcPr>
            <w:tcW w:w="901" w:type="dxa"/>
            <w:tcBorders>
              <w:top w:val="single" w:sz="6" w:space="0" w:color="auto"/>
              <w:bottom w:val="single" w:sz="6" w:space="0" w:color="auto"/>
            </w:tcBorders>
            <w:shd w:val="solid" w:color="FFFFFF" w:fill="auto"/>
          </w:tcPr>
          <w:p w14:paraId="519643D3" w14:textId="77777777" w:rsidR="00FF0D14" w:rsidRDefault="00FF0D14" w:rsidP="00BE301E">
            <w:pPr>
              <w:rPr>
                <w:rFonts w:ascii="Arial" w:hAnsi="Arial" w:cs="Arial"/>
                <w:sz w:val="16"/>
              </w:rPr>
            </w:pPr>
            <w:r>
              <w:rPr>
                <w:rFonts w:ascii="Arial" w:hAnsi="Arial" w:cs="Arial"/>
                <w:sz w:val="16"/>
              </w:rPr>
              <w:t>CP-110368</w:t>
            </w:r>
          </w:p>
        </w:tc>
        <w:tc>
          <w:tcPr>
            <w:tcW w:w="476" w:type="dxa"/>
            <w:tcBorders>
              <w:top w:val="single" w:sz="6" w:space="0" w:color="auto"/>
              <w:bottom w:val="single" w:sz="6" w:space="0" w:color="auto"/>
            </w:tcBorders>
            <w:shd w:val="solid" w:color="FFFFFF" w:fill="auto"/>
          </w:tcPr>
          <w:p w14:paraId="0CB4E29A" w14:textId="77777777" w:rsidR="00FF0D14" w:rsidRDefault="00FF0D14" w:rsidP="00684ADF">
            <w:pPr>
              <w:rPr>
                <w:rFonts w:ascii="Arial" w:hAnsi="Arial" w:cs="Arial"/>
                <w:sz w:val="16"/>
              </w:rPr>
            </w:pPr>
            <w:r>
              <w:rPr>
                <w:rFonts w:ascii="Arial" w:hAnsi="Arial" w:cs="Arial"/>
                <w:sz w:val="16"/>
              </w:rPr>
              <w:t>0024</w:t>
            </w:r>
          </w:p>
        </w:tc>
        <w:tc>
          <w:tcPr>
            <w:tcW w:w="378" w:type="dxa"/>
            <w:tcBorders>
              <w:top w:val="single" w:sz="6" w:space="0" w:color="auto"/>
              <w:bottom w:val="single" w:sz="6" w:space="0" w:color="auto"/>
            </w:tcBorders>
            <w:shd w:val="solid" w:color="FFFFFF" w:fill="auto"/>
          </w:tcPr>
          <w:p w14:paraId="1265E578" w14:textId="77777777" w:rsidR="00FF0D14" w:rsidRDefault="00FF0D14" w:rsidP="00684ADF">
            <w:pPr>
              <w:rPr>
                <w:rFonts w:ascii="Arial" w:hAnsi="Arial" w:cs="Arial"/>
                <w:sz w:val="16"/>
              </w:rPr>
            </w:pPr>
          </w:p>
        </w:tc>
        <w:tc>
          <w:tcPr>
            <w:tcW w:w="4867" w:type="dxa"/>
            <w:tcBorders>
              <w:top w:val="single" w:sz="6" w:space="0" w:color="auto"/>
              <w:bottom w:val="single" w:sz="6" w:space="0" w:color="auto"/>
            </w:tcBorders>
            <w:shd w:val="solid" w:color="FFFFFF" w:fill="auto"/>
          </w:tcPr>
          <w:p w14:paraId="6A20F6EC" w14:textId="77777777" w:rsidR="00FF0D14" w:rsidRPr="00614ED2"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1D4B18">
              <w:rPr>
                <w:rFonts w:ascii="Arial" w:hAnsi="Arial" w:cs="Arial"/>
                <w:noProof w:val="0"/>
              </w:rPr>
              <w:t>ECN Failure improvements</w:t>
            </w:r>
          </w:p>
        </w:tc>
        <w:tc>
          <w:tcPr>
            <w:tcW w:w="567" w:type="dxa"/>
            <w:tcBorders>
              <w:top w:val="single" w:sz="6" w:space="0" w:color="auto"/>
              <w:left w:val="nil"/>
              <w:bottom w:val="nil"/>
            </w:tcBorders>
            <w:shd w:val="solid" w:color="FFFFFF" w:fill="auto"/>
          </w:tcPr>
          <w:p w14:paraId="0DAD9CC5" w14:textId="77777777" w:rsidR="00FF0D14" w:rsidRDefault="00FF0D14" w:rsidP="00BE301E">
            <w:pPr>
              <w:rPr>
                <w:rFonts w:ascii="Arial" w:hAnsi="Arial" w:cs="Arial"/>
                <w:sz w:val="16"/>
              </w:rPr>
            </w:pPr>
            <w:r>
              <w:rPr>
                <w:rFonts w:ascii="Arial" w:hAnsi="Arial" w:cs="Arial"/>
                <w:sz w:val="16"/>
              </w:rPr>
              <w:t>10.1.0</w:t>
            </w:r>
          </w:p>
        </w:tc>
      </w:tr>
      <w:tr w:rsidR="00FF0D14" w14:paraId="35AD5318" w14:textId="77777777" w:rsidTr="001D4B18">
        <w:tblPrEx>
          <w:tblCellMar>
            <w:top w:w="0" w:type="dxa"/>
            <w:bottom w:w="0" w:type="dxa"/>
          </w:tblCellMar>
        </w:tblPrEx>
        <w:tc>
          <w:tcPr>
            <w:tcW w:w="800" w:type="dxa"/>
            <w:tcBorders>
              <w:top w:val="nil"/>
              <w:bottom w:val="nil"/>
              <w:right w:val="nil"/>
            </w:tcBorders>
            <w:shd w:val="solid" w:color="FFFFFF" w:fill="auto"/>
          </w:tcPr>
          <w:p w14:paraId="0CA139CD"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203312F0"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626A5422" w14:textId="77777777" w:rsidR="00FF0D14" w:rsidRDefault="00FF0D14" w:rsidP="00BE301E">
            <w:pPr>
              <w:rPr>
                <w:rFonts w:ascii="Arial" w:hAnsi="Arial" w:cs="Arial"/>
                <w:sz w:val="16"/>
              </w:rPr>
            </w:pPr>
            <w:r>
              <w:rPr>
                <w:rFonts w:ascii="Arial" w:hAnsi="Arial" w:cs="Arial"/>
                <w:sz w:val="16"/>
              </w:rPr>
              <w:t>CP-110368</w:t>
            </w:r>
          </w:p>
        </w:tc>
        <w:tc>
          <w:tcPr>
            <w:tcW w:w="476" w:type="dxa"/>
            <w:tcBorders>
              <w:top w:val="single" w:sz="6" w:space="0" w:color="auto"/>
              <w:bottom w:val="single" w:sz="6" w:space="0" w:color="auto"/>
            </w:tcBorders>
            <w:shd w:val="solid" w:color="FFFFFF" w:fill="auto"/>
          </w:tcPr>
          <w:p w14:paraId="242A791D" w14:textId="77777777" w:rsidR="00FF0D14" w:rsidRDefault="00FF0D14" w:rsidP="00684ADF">
            <w:pPr>
              <w:rPr>
                <w:rFonts w:ascii="Arial" w:hAnsi="Arial" w:cs="Arial"/>
                <w:sz w:val="16"/>
              </w:rPr>
            </w:pPr>
            <w:r>
              <w:rPr>
                <w:rFonts w:ascii="Arial" w:hAnsi="Arial" w:cs="Arial"/>
                <w:sz w:val="16"/>
              </w:rPr>
              <w:t>0026</w:t>
            </w:r>
          </w:p>
        </w:tc>
        <w:tc>
          <w:tcPr>
            <w:tcW w:w="378" w:type="dxa"/>
            <w:tcBorders>
              <w:top w:val="single" w:sz="6" w:space="0" w:color="auto"/>
              <w:bottom w:val="single" w:sz="6" w:space="0" w:color="auto"/>
            </w:tcBorders>
            <w:shd w:val="solid" w:color="FFFFFF" w:fill="auto"/>
          </w:tcPr>
          <w:p w14:paraId="0C75226F"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04B6A816" w14:textId="77777777" w:rsidR="00FF0D14" w:rsidRPr="00614ED2"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697E25">
              <w:rPr>
                <w:rFonts w:ascii="Arial" w:hAnsi="Arial" w:cs="Arial"/>
                <w:noProof w:val="0"/>
              </w:rPr>
              <w:t>Interworking with Non-3GPP ECN networks</w:t>
            </w:r>
          </w:p>
        </w:tc>
        <w:tc>
          <w:tcPr>
            <w:tcW w:w="567" w:type="dxa"/>
            <w:tcBorders>
              <w:top w:val="nil"/>
              <w:left w:val="nil"/>
              <w:bottom w:val="nil"/>
            </w:tcBorders>
            <w:shd w:val="solid" w:color="FFFFFF" w:fill="auto"/>
          </w:tcPr>
          <w:p w14:paraId="6E5B0A76" w14:textId="77777777" w:rsidR="00FF0D14" w:rsidRDefault="00FF0D14" w:rsidP="00BE301E">
            <w:pPr>
              <w:rPr>
                <w:rFonts w:ascii="Arial" w:hAnsi="Arial" w:cs="Arial"/>
                <w:sz w:val="16"/>
              </w:rPr>
            </w:pPr>
          </w:p>
        </w:tc>
      </w:tr>
      <w:tr w:rsidR="00FF0D14" w14:paraId="719F8721" w14:textId="77777777" w:rsidTr="002A4CCA">
        <w:tblPrEx>
          <w:tblCellMar>
            <w:top w:w="0" w:type="dxa"/>
            <w:bottom w:w="0" w:type="dxa"/>
          </w:tblCellMar>
        </w:tblPrEx>
        <w:tc>
          <w:tcPr>
            <w:tcW w:w="800" w:type="dxa"/>
            <w:tcBorders>
              <w:top w:val="nil"/>
              <w:bottom w:val="single" w:sz="6" w:space="0" w:color="auto"/>
              <w:right w:val="nil"/>
            </w:tcBorders>
            <w:shd w:val="solid" w:color="FFFFFF" w:fill="auto"/>
          </w:tcPr>
          <w:p w14:paraId="55598DDE" w14:textId="77777777" w:rsidR="00FF0D14" w:rsidRDefault="00FF0D14" w:rsidP="00BE301E">
            <w:pPr>
              <w:rPr>
                <w:rFonts w:ascii="Arial" w:hAnsi="Arial" w:cs="Arial"/>
                <w:sz w:val="16"/>
              </w:rPr>
            </w:pPr>
          </w:p>
        </w:tc>
        <w:tc>
          <w:tcPr>
            <w:tcW w:w="800" w:type="dxa"/>
            <w:tcBorders>
              <w:top w:val="nil"/>
              <w:left w:val="nil"/>
              <w:bottom w:val="single" w:sz="6" w:space="0" w:color="auto"/>
            </w:tcBorders>
            <w:shd w:val="solid" w:color="FFFFFF" w:fill="auto"/>
          </w:tcPr>
          <w:p w14:paraId="67A468CB"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29552A36" w14:textId="77777777" w:rsidR="00FF0D14" w:rsidRDefault="00FF0D14" w:rsidP="00BE301E">
            <w:pPr>
              <w:rPr>
                <w:rFonts w:ascii="Arial" w:hAnsi="Arial" w:cs="Arial"/>
                <w:sz w:val="16"/>
              </w:rPr>
            </w:pPr>
            <w:r>
              <w:rPr>
                <w:rFonts w:ascii="Arial" w:hAnsi="Arial" w:cs="Arial"/>
                <w:sz w:val="16"/>
              </w:rPr>
              <w:t>CP-110368</w:t>
            </w:r>
          </w:p>
        </w:tc>
        <w:tc>
          <w:tcPr>
            <w:tcW w:w="476" w:type="dxa"/>
            <w:tcBorders>
              <w:top w:val="single" w:sz="6" w:space="0" w:color="auto"/>
              <w:bottom w:val="single" w:sz="6" w:space="0" w:color="auto"/>
            </w:tcBorders>
            <w:shd w:val="solid" w:color="FFFFFF" w:fill="auto"/>
          </w:tcPr>
          <w:p w14:paraId="434113C3" w14:textId="77777777" w:rsidR="00FF0D14" w:rsidRDefault="00FF0D14" w:rsidP="00684ADF">
            <w:pPr>
              <w:rPr>
                <w:rFonts w:ascii="Arial" w:hAnsi="Arial" w:cs="Arial"/>
                <w:sz w:val="16"/>
              </w:rPr>
            </w:pPr>
            <w:r>
              <w:rPr>
                <w:rFonts w:ascii="Arial" w:hAnsi="Arial" w:cs="Arial"/>
                <w:sz w:val="16"/>
              </w:rPr>
              <w:t>0027</w:t>
            </w:r>
          </w:p>
        </w:tc>
        <w:tc>
          <w:tcPr>
            <w:tcW w:w="378" w:type="dxa"/>
            <w:tcBorders>
              <w:top w:val="single" w:sz="6" w:space="0" w:color="auto"/>
              <w:bottom w:val="single" w:sz="6" w:space="0" w:color="auto"/>
            </w:tcBorders>
            <w:shd w:val="solid" w:color="FFFFFF" w:fill="auto"/>
          </w:tcPr>
          <w:p w14:paraId="329FF7E2"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3DF55CFD" w14:textId="77777777" w:rsidR="00FF0D14" w:rsidRPr="00614ED2"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171380">
              <w:rPr>
                <w:rFonts w:ascii="Arial" w:hAnsi="Arial" w:cs="Arial"/>
                <w:noProof w:val="0"/>
              </w:rPr>
              <w:t>Alignment of 3GPP profiles with SG16 ECN package definition</w:t>
            </w:r>
          </w:p>
        </w:tc>
        <w:tc>
          <w:tcPr>
            <w:tcW w:w="567" w:type="dxa"/>
            <w:tcBorders>
              <w:top w:val="nil"/>
              <w:left w:val="nil"/>
              <w:bottom w:val="single" w:sz="6" w:space="0" w:color="auto"/>
            </w:tcBorders>
            <w:shd w:val="solid" w:color="FFFFFF" w:fill="auto"/>
          </w:tcPr>
          <w:p w14:paraId="08FD1F1E" w14:textId="77777777" w:rsidR="00FF0D14" w:rsidRDefault="00FF0D14" w:rsidP="00BE301E">
            <w:pPr>
              <w:rPr>
                <w:rFonts w:ascii="Arial" w:hAnsi="Arial" w:cs="Arial"/>
                <w:sz w:val="16"/>
              </w:rPr>
            </w:pPr>
          </w:p>
        </w:tc>
      </w:tr>
      <w:tr w:rsidR="00FF0D14" w14:paraId="5764CE22" w14:textId="77777777" w:rsidTr="001F3F42">
        <w:tblPrEx>
          <w:tblCellMar>
            <w:top w:w="0" w:type="dxa"/>
            <w:bottom w:w="0" w:type="dxa"/>
          </w:tblCellMar>
        </w:tblPrEx>
        <w:tc>
          <w:tcPr>
            <w:tcW w:w="800" w:type="dxa"/>
            <w:tcBorders>
              <w:top w:val="single" w:sz="6" w:space="0" w:color="auto"/>
              <w:bottom w:val="single" w:sz="6" w:space="0" w:color="auto"/>
              <w:right w:val="nil"/>
            </w:tcBorders>
            <w:shd w:val="solid" w:color="FFFFFF" w:fill="auto"/>
          </w:tcPr>
          <w:p w14:paraId="100FF6E6" w14:textId="77777777" w:rsidR="00FF0D14" w:rsidRDefault="00FF0D14" w:rsidP="00BE301E">
            <w:pPr>
              <w:rPr>
                <w:rFonts w:ascii="Arial" w:hAnsi="Arial" w:cs="Arial"/>
                <w:sz w:val="16"/>
              </w:rPr>
            </w:pPr>
            <w:r>
              <w:rPr>
                <w:rFonts w:ascii="Arial" w:hAnsi="Arial" w:cs="Arial"/>
                <w:sz w:val="16"/>
              </w:rPr>
              <w:t>2011-09</w:t>
            </w:r>
          </w:p>
        </w:tc>
        <w:tc>
          <w:tcPr>
            <w:tcW w:w="800" w:type="dxa"/>
            <w:tcBorders>
              <w:top w:val="single" w:sz="6" w:space="0" w:color="auto"/>
              <w:left w:val="nil"/>
              <w:bottom w:val="single" w:sz="6" w:space="0" w:color="auto"/>
            </w:tcBorders>
            <w:shd w:val="solid" w:color="FFFFFF" w:fill="auto"/>
          </w:tcPr>
          <w:p w14:paraId="4F7F9D69" w14:textId="77777777" w:rsidR="00FF0D14" w:rsidRDefault="00FF0D14" w:rsidP="00BE301E">
            <w:pPr>
              <w:rPr>
                <w:rFonts w:ascii="Arial" w:hAnsi="Arial" w:cs="Arial"/>
                <w:sz w:val="16"/>
              </w:rPr>
            </w:pPr>
            <w:r>
              <w:rPr>
                <w:rFonts w:ascii="Arial" w:hAnsi="Arial" w:cs="Arial"/>
                <w:sz w:val="16"/>
              </w:rPr>
              <w:t>CT#53</w:t>
            </w:r>
          </w:p>
        </w:tc>
        <w:tc>
          <w:tcPr>
            <w:tcW w:w="901" w:type="dxa"/>
            <w:tcBorders>
              <w:top w:val="single" w:sz="6" w:space="0" w:color="auto"/>
              <w:bottom w:val="single" w:sz="6" w:space="0" w:color="auto"/>
            </w:tcBorders>
            <w:shd w:val="solid" w:color="FFFFFF" w:fill="auto"/>
          </w:tcPr>
          <w:p w14:paraId="6DC6A666" w14:textId="77777777" w:rsidR="00FF0D14" w:rsidRDefault="00FF0D14" w:rsidP="00BE301E">
            <w:pPr>
              <w:rPr>
                <w:rFonts w:ascii="Arial" w:hAnsi="Arial" w:cs="Arial"/>
                <w:sz w:val="16"/>
              </w:rPr>
            </w:pPr>
            <w:r>
              <w:rPr>
                <w:rFonts w:ascii="Arial" w:hAnsi="Arial" w:cs="Arial"/>
                <w:sz w:val="16"/>
              </w:rPr>
              <w:t>CP-110564</w:t>
            </w:r>
          </w:p>
        </w:tc>
        <w:tc>
          <w:tcPr>
            <w:tcW w:w="476" w:type="dxa"/>
            <w:tcBorders>
              <w:top w:val="single" w:sz="6" w:space="0" w:color="auto"/>
              <w:bottom w:val="single" w:sz="6" w:space="0" w:color="auto"/>
            </w:tcBorders>
            <w:shd w:val="solid" w:color="FFFFFF" w:fill="auto"/>
          </w:tcPr>
          <w:p w14:paraId="78EA8E6A" w14:textId="77777777" w:rsidR="00FF0D14" w:rsidRDefault="00FF0D14" w:rsidP="00684ADF">
            <w:pPr>
              <w:rPr>
                <w:rFonts w:ascii="Arial" w:hAnsi="Arial" w:cs="Arial"/>
                <w:sz w:val="16"/>
              </w:rPr>
            </w:pPr>
            <w:r>
              <w:rPr>
                <w:rFonts w:ascii="Arial" w:hAnsi="Arial" w:cs="Arial"/>
                <w:sz w:val="16"/>
              </w:rPr>
              <w:t>0028</w:t>
            </w:r>
          </w:p>
        </w:tc>
        <w:tc>
          <w:tcPr>
            <w:tcW w:w="378" w:type="dxa"/>
            <w:tcBorders>
              <w:top w:val="single" w:sz="6" w:space="0" w:color="auto"/>
              <w:bottom w:val="single" w:sz="6" w:space="0" w:color="auto"/>
            </w:tcBorders>
            <w:shd w:val="solid" w:color="FFFFFF" w:fill="auto"/>
          </w:tcPr>
          <w:p w14:paraId="59665FFC"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477D1A8B" w14:textId="77777777" w:rsidR="00FF0D14" w:rsidRPr="00171380"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2A4CCA">
              <w:rPr>
                <w:rFonts w:ascii="Arial" w:hAnsi="Arial" w:cs="Arial"/>
                <w:noProof w:val="0"/>
              </w:rPr>
              <w:t>Incorportation of latest ITU-T ECN package and proposed ammendment</w:t>
            </w:r>
          </w:p>
        </w:tc>
        <w:tc>
          <w:tcPr>
            <w:tcW w:w="567" w:type="dxa"/>
            <w:tcBorders>
              <w:top w:val="single" w:sz="6" w:space="0" w:color="auto"/>
              <w:left w:val="nil"/>
              <w:bottom w:val="single" w:sz="6" w:space="0" w:color="auto"/>
            </w:tcBorders>
            <w:shd w:val="solid" w:color="FFFFFF" w:fill="auto"/>
          </w:tcPr>
          <w:p w14:paraId="257011BA" w14:textId="77777777" w:rsidR="00FF0D14" w:rsidRDefault="00FF0D14" w:rsidP="00BE301E">
            <w:pPr>
              <w:rPr>
                <w:rFonts w:ascii="Arial" w:hAnsi="Arial" w:cs="Arial"/>
                <w:sz w:val="16"/>
              </w:rPr>
            </w:pPr>
            <w:r>
              <w:rPr>
                <w:rFonts w:ascii="Arial" w:hAnsi="Arial" w:cs="Arial"/>
                <w:sz w:val="16"/>
              </w:rPr>
              <w:t>10.2.0</w:t>
            </w:r>
          </w:p>
        </w:tc>
      </w:tr>
      <w:tr w:rsidR="00FF0D14" w14:paraId="02D684F8" w14:textId="77777777" w:rsidTr="001F3F42">
        <w:tblPrEx>
          <w:tblCellMar>
            <w:top w:w="0" w:type="dxa"/>
            <w:bottom w:w="0" w:type="dxa"/>
          </w:tblCellMar>
        </w:tblPrEx>
        <w:tc>
          <w:tcPr>
            <w:tcW w:w="800" w:type="dxa"/>
            <w:tcBorders>
              <w:top w:val="single" w:sz="6" w:space="0" w:color="auto"/>
              <w:bottom w:val="nil"/>
              <w:right w:val="nil"/>
            </w:tcBorders>
            <w:shd w:val="solid" w:color="FFFFFF" w:fill="auto"/>
          </w:tcPr>
          <w:p w14:paraId="5144C5B8" w14:textId="77777777" w:rsidR="00FF0D14" w:rsidRDefault="00FF0D14" w:rsidP="00BE301E">
            <w:pPr>
              <w:rPr>
                <w:rFonts w:ascii="Arial" w:hAnsi="Arial" w:cs="Arial"/>
                <w:sz w:val="16"/>
              </w:rPr>
            </w:pPr>
            <w:r>
              <w:rPr>
                <w:rFonts w:ascii="Arial" w:hAnsi="Arial" w:cs="Arial"/>
                <w:sz w:val="16"/>
              </w:rPr>
              <w:t>2011-12</w:t>
            </w:r>
          </w:p>
        </w:tc>
        <w:tc>
          <w:tcPr>
            <w:tcW w:w="800" w:type="dxa"/>
            <w:tcBorders>
              <w:top w:val="single" w:sz="6" w:space="0" w:color="auto"/>
              <w:left w:val="nil"/>
              <w:bottom w:val="nil"/>
            </w:tcBorders>
            <w:shd w:val="solid" w:color="FFFFFF" w:fill="auto"/>
          </w:tcPr>
          <w:p w14:paraId="5661F5BD" w14:textId="77777777" w:rsidR="00FF0D14" w:rsidRDefault="00FF0D14" w:rsidP="00BE301E">
            <w:pPr>
              <w:rPr>
                <w:rFonts w:ascii="Arial" w:hAnsi="Arial" w:cs="Arial"/>
                <w:sz w:val="16"/>
              </w:rPr>
            </w:pPr>
            <w:r>
              <w:rPr>
                <w:rFonts w:ascii="Arial" w:hAnsi="Arial" w:cs="Arial"/>
                <w:sz w:val="16"/>
              </w:rPr>
              <w:t>CT#54</w:t>
            </w:r>
          </w:p>
        </w:tc>
        <w:tc>
          <w:tcPr>
            <w:tcW w:w="901" w:type="dxa"/>
            <w:tcBorders>
              <w:top w:val="single" w:sz="6" w:space="0" w:color="auto"/>
              <w:bottom w:val="single" w:sz="6" w:space="0" w:color="auto"/>
            </w:tcBorders>
            <w:shd w:val="solid" w:color="FFFFFF" w:fill="auto"/>
          </w:tcPr>
          <w:p w14:paraId="071D41F5" w14:textId="77777777" w:rsidR="00FF0D14" w:rsidRDefault="00FF0D14" w:rsidP="00BE301E">
            <w:pPr>
              <w:rPr>
                <w:rFonts w:ascii="Arial" w:hAnsi="Arial" w:cs="Arial"/>
                <w:sz w:val="16"/>
              </w:rPr>
            </w:pPr>
            <w:r>
              <w:rPr>
                <w:rFonts w:ascii="Arial" w:hAnsi="Arial" w:cs="Arial"/>
                <w:sz w:val="16"/>
              </w:rPr>
              <w:t>CP-110798</w:t>
            </w:r>
          </w:p>
        </w:tc>
        <w:tc>
          <w:tcPr>
            <w:tcW w:w="476" w:type="dxa"/>
            <w:tcBorders>
              <w:top w:val="single" w:sz="6" w:space="0" w:color="auto"/>
              <w:bottom w:val="single" w:sz="6" w:space="0" w:color="auto"/>
            </w:tcBorders>
            <w:shd w:val="solid" w:color="FFFFFF" w:fill="auto"/>
          </w:tcPr>
          <w:p w14:paraId="087815DF" w14:textId="77777777" w:rsidR="00FF0D14" w:rsidRDefault="00FF0D14" w:rsidP="00684ADF">
            <w:pPr>
              <w:rPr>
                <w:rFonts w:ascii="Arial" w:hAnsi="Arial" w:cs="Arial"/>
                <w:sz w:val="16"/>
              </w:rPr>
            </w:pPr>
            <w:r>
              <w:rPr>
                <w:rFonts w:ascii="Arial" w:hAnsi="Arial" w:cs="Arial"/>
                <w:sz w:val="16"/>
              </w:rPr>
              <w:t>0029</w:t>
            </w:r>
          </w:p>
        </w:tc>
        <w:tc>
          <w:tcPr>
            <w:tcW w:w="378" w:type="dxa"/>
            <w:tcBorders>
              <w:top w:val="single" w:sz="6" w:space="0" w:color="auto"/>
              <w:bottom w:val="single" w:sz="6" w:space="0" w:color="auto"/>
            </w:tcBorders>
            <w:shd w:val="solid" w:color="FFFFFF" w:fill="auto"/>
          </w:tcPr>
          <w:p w14:paraId="01EBB287"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4A2CA674" w14:textId="77777777" w:rsidR="00FF0D14" w:rsidRPr="002A4CCA"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1F3F42">
              <w:rPr>
                <w:rFonts w:ascii="Arial" w:hAnsi="Arial" w:cs="Arial"/>
                <w:noProof w:val="0"/>
              </w:rPr>
              <w:t>Adding of stage 3 for ATCF/ATGW function</w:t>
            </w:r>
          </w:p>
        </w:tc>
        <w:tc>
          <w:tcPr>
            <w:tcW w:w="567" w:type="dxa"/>
            <w:tcBorders>
              <w:top w:val="single" w:sz="6" w:space="0" w:color="auto"/>
              <w:left w:val="nil"/>
              <w:bottom w:val="nil"/>
            </w:tcBorders>
            <w:shd w:val="solid" w:color="FFFFFF" w:fill="auto"/>
          </w:tcPr>
          <w:p w14:paraId="2DFA9FF0" w14:textId="77777777" w:rsidR="00FF0D14" w:rsidRDefault="00FF0D14" w:rsidP="00BE301E">
            <w:pPr>
              <w:rPr>
                <w:rFonts w:ascii="Arial" w:hAnsi="Arial" w:cs="Arial"/>
                <w:sz w:val="16"/>
              </w:rPr>
            </w:pPr>
            <w:r>
              <w:rPr>
                <w:rFonts w:ascii="Arial" w:hAnsi="Arial" w:cs="Arial"/>
                <w:sz w:val="16"/>
              </w:rPr>
              <w:t>10.3.0</w:t>
            </w:r>
          </w:p>
        </w:tc>
      </w:tr>
      <w:tr w:rsidR="00FF0D14" w14:paraId="140BAE05" w14:textId="77777777" w:rsidTr="001F3F42">
        <w:tblPrEx>
          <w:tblCellMar>
            <w:top w:w="0" w:type="dxa"/>
            <w:bottom w:w="0" w:type="dxa"/>
          </w:tblCellMar>
        </w:tblPrEx>
        <w:tc>
          <w:tcPr>
            <w:tcW w:w="800" w:type="dxa"/>
            <w:tcBorders>
              <w:top w:val="nil"/>
              <w:bottom w:val="nil"/>
              <w:right w:val="nil"/>
            </w:tcBorders>
            <w:shd w:val="solid" w:color="FFFFFF" w:fill="auto"/>
          </w:tcPr>
          <w:p w14:paraId="7AB7DC35"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7A87CD59"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46DDB60F" w14:textId="77777777" w:rsidR="00FF0D14" w:rsidRDefault="00FF0D14" w:rsidP="00BE301E">
            <w:pPr>
              <w:rPr>
                <w:rFonts w:ascii="Arial" w:hAnsi="Arial" w:cs="Arial"/>
                <w:sz w:val="16"/>
              </w:rPr>
            </w:pPr>
            <w:r>
              <w:rPr>
                <w:rFonts w:ascii="Arial" w:hAnsi="Arial" w:cs="Arial"/>
                <w:sz w:val="16"/>
              </w:rPr>
              <w:t>CP-110796</w:t>
            </w:r>
          </w:p>
        </w:tc>
        <w:tc>
          <w:tcPr>
            <w:tcW w:w="476" w:type="dxa"/>
            <w:tcBorders>
              <w:top w:val="single" w:sz="6" w:space="0" w:color="auto"/>
              <w:bottom w:val="single" w:sz="6" w:space="0" w:color="auto"/>
            </w:tcBorders>
            <w:shd w:val="solid" w:color="FFFFFF" w:fill="auto"/>
          </w:tcPr>
          <w:p w14:paraId="429E387D" w14:textId="77777777" w:rsidR="00FF0D14" w:rsidRDefault="00FF0D14" w:rsidP="00684ADF">
            <w:pPr>
              <w:rPr>
                <w:rFonts w:ascii="Arial" w:hAnsi="Arial" w:cs="Arial"/>
                <w:sz w:val="16"/>
              </w:rPr>
            </w:pPr>
            <w:r>
              <w:rPr>
                <w:rFonts w:ascii="Arial" w:hAnsi="Arial" w:cs="Arial"/>
                <w:sz w:val="16"/>
              </w:rPr>
              <w:t>0030</w:t>
            </w:r>
          </w:p>
        </w:tc>
        <w:tc>
          <w:tcPr>
            <w:tcW w:w="378" w:type="dxa"/>
            <w:tcBorders>
              <w:top w:val="single" w:sz="6" w:space="0" w:color="auto"/>
              <w:bottom w:val="single" w:sz="6" w:space="0" w:color="auto"/>
            </w:tcBorders>
            <w:shd w:val="solid" w:color="FFFFFF" w:fill="auto"/>
          </w:tcPr>
          <w:p w14:paraId="4AE9E17C" w14:textId="77777777" w:rsidR="00FF0D14" w:rsidRDefault="00FF0D14" w:rsidP="00684ADF">
            <w:pPr>
              <w:rPr>
                <w:rFonts w:ascii="Arial" w:hAnsi="Arial" w:cs="Arial"/>
                <w:sz w:val="16"/>
              </w:rPr>
            </w:pPr>
          </w:p>
        </w:tc>
        <w:tc>
          <w:tcPr>
            <w:tcW w:w="4867" w:type="dxa"/>
            <w:tcBorders>
              <w:top w:val="single" w:sz="6" w:space="0" w:color="auto"/>
              <w:bottom w:val="single" w:sz="6" w:space="0" w:color="auto"/>
            </w:tcBorders>
            <w:shd w:val="solid" w:color="FFFFFF" w:fill="auto"/>
          </w:tcPr>
          <w:p w14:paraId="097C363B" w14:textId="77777777" w:rsidR="00FF0D14" w:rsidRPr="002A4CCA"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471436">
              <w:rPr>
                <w:rFonts w:ascii="Arial" w:hAnsi="Arial" w:cs="Arial"/>
                <w:noProof w:val="0"/>
              </w:rPr>
              <w:t>Update of reference to H.248.52</w:t>
            </w:r>
          </w:p>
        </w:tc>
        <w:tc>
          <w:tcPr>
            <w:tcW w:w="567" w:type="dxa"/>
            <w:tcBorders>
              <w:top w:val="nil"/>
              <w:left w:val="nil"/>
              <w:bottom w:val="nil"/>
            </w:tcBorders>
            <w:shd w:val="solid" w:color="FFFFFF" w:fill="auto"/>
          </w:tcPr>
          <w:p w14:paraId="7D392349" w14:textId="77777777" w:rsidR="00FF0D14" w:rsidRDefault="00FF0D14" w:rsidP="00BE301E">
            <w:pPr>
              <w:rPr>
                <w:rFonts w:ascii="Arial" w:hAnsi="Arial" w:cs="Arial"/>
                <w:sz w:val="16"/>
              </w:rPr>
            </w:pPr>
          </w:p>
        </w:tc>
      </w:tr>
      <w:tr w:rsidR="00FF0D14" w14:paraId="5EBF6BB6" w14:textId="77777777" w:rsidTr="001F3F42">
        <w:tblPrEx>
          <w:tblCellMar>
            <w:top w:w="0" w:type="dxa"/>
            <w:bottom w:w="0" w:type="dxa"/>
          </w:tblCellMar>
        </w:tblPrEx>
        <w:tc>
          <w:tcPr>
            <w:tcW w:w="800" w:type="dxa"/>
            <w:tcBorders>
              <w:top w:val="nil"/>
              <w:bottom w:val="nil"/>
              <w:right w:val="nil"/>
            </w:tcBorders>
            <w:shd w:val="solid" w:color="FFFFFF" w:fill="auto"/>
          </w:tcPr>
          <w:p w14:paraId="1F1FAB18"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1CF370D1"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423BC523" w14:textId="77777777" w:rsidR="00FF0D14" w:rsidRDefault="00FF0D14" w:rsidP="00BE301E">
            <w:pPr>
              <w:rPr>
                <w:rFonts w:ascii="Arial" w:hAnsi="Arial" w:cs="Arial"/>
                <w:sz w:val="16"/>
              </w:rPr>
            </w:pPr>
            <w:r>
              <w:rPr>
                <w:rFonts w:ascii="Arial" w:hAnsi="Arial" w:cs="Arial"/>
                <w:sz w:val="16"/>
              </w:rPr>
              <w:t>CP-110789</w:t>
            </w:r>
          </w:p>
        </w:tc>
        <w:tc>
          <w:tcPr>
            <w:tcW w:w="476" w:type="dxa"/>
            <w:tcBorders>
              <w:top w:val="single" w:sz="6" w:space="0" w:color="auto"/>
              <w:bottom w:val="single" w:sz="6" w:space="0" w:color="auto"/>
            </w:tcBorders>
            <w:shd w:val="solid" w:color="FFFFFF" w:fill="auto"/>
          </w:tcPr>
          <w:p w14:paraId="0A06A6EF" w14:textId="77777777" w:rsidR="00FF0D14" w:rsidRDefault="00FF0D14" w:rsidP="00684ADF">
            <w:pPr>
              <w:rPr>
                <w:rFonts w:ascii="Arial" w:hAnsi="Arial" w:cs="Arial"/>
                <w:sz w:val="16"/>
              </w:rPr>
            </w:pPr>
            <w:r>
              <w:rPr>
                <w:rFonts w:ascii="Arial" w:hAnsi="Arial" w:cs="Arial"/>
                <w:sz w:val="16"/>
              </w:rPr>
              <w:t>0031</w:t>
            </w:r>
          </w:p>
        </w:tc>
        <w:tc>
          <w:tcPr>
            <w:tcW w:w="378" w:type="dxa"/>
            <w:tcBorders>
              <w:top w:val="single" w:sz="6" w:space="0" w:color="auto"/>
              <w:bottom w:val="single" w:sz="6" w:space="0" w:color="auto"/>
            </w:tcBorders>
            <w:shd w:val="solid" w:color="FFFFFF" w:fill="auto"/>
          </w:tcPr>
          <w:p w14:paraId="3C3EE2C9"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538F0931" w14:textId="77777777" w:rsidR="00FF0D14" w:rsidRPr="002A4CCA"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471436">
              <w:rPr>
                <w:rFonts w:ascii="Arial" w:hAnsi="Arial" w:cs="Arial"/>
                <w:noProof w:val="0"/>
              </w:rPr>
              <w:t>ECN Improvements</w:t>
            </w:r>
          </w:p>
        </w:tc>
        <w:tc>
          <w:tcPr>
            <w:tcW w:w="567" w:type="dxa"/>
            <w:tcBorders>
              <w:top w:val="nil"/>
              <w:left w:val="nil"/>
              <w:bottom w:val="nil"/>
            </w:tcBorders>
            <w:shd w:val="solid" w:color="FFFFFF" w:fill="auto"/>
          </w:tcPr>
          <w:p w14:paraId="31608447" w14:textId="77777777" w:rsidR="00FF0D14" w:rsidRDefault="00FF0D14" w:rsidP="00BE301E">
            <w:pPr>
              <w:rPr>
                <w:rFonts w:ascii="Arial" w:hAnsi="Arial" w:cs="Arial"/>
                <w:sz w:val="16"/>
              </w:rPr>
            </w:pPr>
          </w:p>
        </w:tc>
      </w:tr>
      <w:tr w:rsidR="00FF0D14" w14:paraId="41B2AEAA" w14:textId="77777777" w:rsidTr="00205E68">
        <w:tblPrEx>
          <w:tblCellMar>
            <w:top w:w="0" w:type="dxa"/>
            <w:bottom w:w="0" w:type="dxa"/>
          </w:tblCellMar>
        </w:tblPrEx>
        <w:tc>
          <w:tcPr>
            <w:tcW w:w="800" w:type="dxa"/>
            <w:tcBorders>
              <w:top w:val="nil"/>
              <w:bottom w:val="single" w:sz="6" w:space="0" w:color="auto"/>
              <w:right w:val="nil"/>
            </w:tcBorders>
            <w:shd w:val="solid" w:color="FFFFFF" w:fill="auto"/>
          </w:tcPr>
          <w:p w14:paraId="70940FBD" w14:textId="77777777" w:rsidR="00FF0D14" w:rsidRDefault="00FF0D14" w:rsidP="00BE301E">
            <w:pPr>
              <w:rPr>
                <w:rFonts w:ascii="Arial" w:hAnsi="Arial" w:cs="Arial"/>
                <w:sz w:val="16"/>
              </w:rPr>
            </w:pPr>
          </w:p>
        </w:tc>
        <w:tc>
          <w:tcPr>
            <w:tcW w:w="800" w:type="dxa"/>
            <w:tcBorders>
              <w:top w:val="nil"/>
              <w:left w:val="nil"/>
              <w:bottom w:val="single" w:sz="6" w:space="0" w:color="auto"/>
            </w:tcBorders>
            <w:shd w:val="solid" w:color="FFFFFF" w:fill="auto"/>
          </w:tcPr>
          <w:p w14:paraId="7B2CB1B4"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7CAA43E4" w14:textId="77777777" w:rsidR="00FF0D14" w:rsidRDefault="00FF0D14" w:rsidP="00BE301E">
            <w:pPr>
              <w:rPr>
                <w:rFonts w:ascii="Arial" w:hAnsi="Arial" w:cs="Arial"/>
                <w:sz w:val="16"/>
              </w:rPr>
            </w:pPr>
            <w:r>
              <w:rPr>
                <w:rFonts w:ascii="Arial" w:hAnsi="Arial" w:cs="Arial"/>
                <w:sz w:val="16"/>
              </w:rPr>
              <w:t>CP-110789</w:t>
            </w:r>
          </w:p>
        </w:tc>
        <w:tc>
          <w:tcPr>
            <w:tcW w:w="476" w:type="dxa"/>
            <w:tcBorders>
              <w:top w:val="single" w:sz="6" w:space="0" w:color="auto"/>
              <w:bottom w:val="single" w:sz="6" w:space="0" w:color="auto"/>
            </w:tcBorders>
            <w:shd w:val="solid" w:color="FFFFFF" w:fill="auto"/>
          </w:tcPr>
          <w:p w14:paraId="2AFB8B9F" w14:textId="77777777" w:rsidR="00FF0D14" w:rsidRDefault="00FF0D14" w:rsidP="00684ADF">
            <w:pPr>
              <w:rPr>
                <w:rFonts w:ascii="Arial" w:hAnsi="Arial" w:cs="Arial"/>
                <w:sz w:val="16"/>
              </w:rPr>
            </w:pPr>
            <w:r>
              <w:rPr>
                <w:rFonts w:ascii="Arial" w:hAnsi="Arial" w:cs="Arial"/>
                <w:sz w:val="16"/>
              </w:rPr>
              <w:t>0032</w:t>
            </w:r>
          </w:p>
        </w:tc>
        <w:tc>
          <w:tcPr>
            <w:tcW w:w="378" w:type="dxa"/>
            <w:tcBorders>
              <w:top w:val="single" w:sz="6" w:space="0" w:color="auto"/>
              <w:bottom w:val="single" w:sz="6" w:space="0" w:color="auto"/>
            </w:tcBorders>
            <w:shd w:val="solid" w:color="FFFFFF" w:fill="auto"/>
          </w:tcPr>
          <w:p w14:paraId="0F282E1A" w14:textId="77777777" w:rsidR="00FF0D14" w:rsidRDefault="00FF0D14" w:rsidP="00684ADF">
            <w:pPr>
              <w:rPr>
                <w:rFonts w:ascii="Arial" w:hAnsi="Arial" w:cs="Arial"/>
                <w:sz w:val="16"/>
              </w:rPr>
            </w:pPr>
          </w:p>
        </w:tc>
        <w:tc>
          <w:tcPr>
            <w:tcW w:w="4867" w:type="dxa"/>
            <w:tcBorders>
              <w:top w:val="single" w:sz="6" w:space="0" w:color="auto"/>
              <w:bottom w:val="single" w:sz="6" w:space="0" w:color="auto"/>
            </w:tcBorders>
            <w:shd w:val="solid" w:color="FFFFFF" w:fill="auto"/>
          </w:tcPr>
          <w:p w14:paraId="137D5F09" w14:textId="77777777" w:rsidR="00FF0D14" w:rsidRPr="002A4CCA"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8B62ED">
              <w:rPr>
                <w:rFonts w:ascii="Arial" w:hAnsi="Arial" w:cs="Arial"/>
                <w:noProof w:val="0"/>
              </w:rPr>
              <w:t>Missing "rtcp-xr" SDP attribute in Table about Optional SDP Information Elements</w:t>
            </w:r>
          </w:p>
        </w:tc>
        <w:tc>
          <w:tcPr>
            <w:tcW w:w="567" w:type="dxa"/>
            <w:tcBorders>
              <w:top w:val="nil"/>
              <w:left w:val="nil"/>
              <w:bottom w:val="single" w:sz="6" w:space="0" w:color="auto"/>
            </w:tcBorders>
            <w:shd w:val="solid" w:color="FFFFFF" w:fill="auto"/>
          </w:tcPr>
          <w:p w14:paraId="4BB3899A" w14:textId="77777777" w:rsidR="00FF0D14" w:rsidRDefault="00FF0D14" w:rsidP="00BE301E">
            <w:pPr>
              <w:rPr>
                <w:rFonts w:ascii="Arial" w:hAnsi="Arial" w:cs="Arial"/>
                <w:sz w:val="16"/>
              </w:rPr>
            </w:pPr>
          </w:p>
        </w:tc>
      </w:tr>
      <w:tr w:rsidR="00FF0D14" w14:paraId="609FCB22" w14:textId="77777777" w:rsidTr="00205E68">
        <w:tblPrEx>
          <w:tblCellMar>
            <w:top w:w="0" w:type="dxa"/>
            <w:bottom w:w="0" w:type="dxa"/>
          </w:tblCellMar>
        </w:tblPrEx>
        <w:tc>
          <w:tcPr>
            <w:tcW w:w="800" w:type="dxa"/>
            <w:tcBorders>
              <w:top w:val="single" w:sz="6" w:space="0" w:color="auto"/>
              <w:bottom w:val="single" w:sz="6" w:space="0" w:color="auto"/>
              <w:right w:val="nil"/>
            </w:tcBorders>
            <w:shd w:val="solid" w:color="FFFFFF" w:fill="auto"/>
          </w:tcPr>
          <w:p w14:paraId="7EE381CD" w14:textId="77777777" w:rsidR="00FF0D14" w:rsidRDefault="00FF0D14" w:rsidP="00BE301E">
            <w:pPr>
              <w:rPr>
                <w:rFonts w:ascii="Arial" w:hAnsi="Arial" w:cs="Arial"/>
                <w:sz w:val="16"/>
              </w:rPr>
            </w:pPr>
            <w:r>
              <w:rPr>
                <w:rFonts w:ascii="Arial" w:hAnsi="Arial" w:cs="Arial"/>
                <w:sz w:val="16"/>
              </w:rPr>
              <w:t>2012-06</w:t>
            </w:r>
          </w:p>
        </w:tc>
        <w:tc>
          <w:tcPr>
            <w:tcW w:w="800" w:type="dxa"/>
            <w:tcBorders>
              <w:top w:val="single" w:sz="6" w:space="0" w:color="auto"/>
              <w:left w:val="nil"/>
              <w:bottom w:val="single" w:sz="6" w:space="0" w:color="auto"/>
            </w:tcBorders>
            <w:shd w:val="solid" w:color="FFFFFF" w:fill="auto"/>
          </w:tcPr>
          <w:p w14:paraId="78F791B3" w14:textId="77777777" w:rsidR="00FF0D14" w:rsidRDefault="00FF0D14" w:rsidP="00BE301E">
            <w:pPr>
              <w:rPr>
                <w:rFonts w:ascii="Arial" w:hAnsi="Arial" w:cs="Arial"/>
                <w:sz w:val="16"/>
              </w:rPr>
            </w:pPr>
            <w:r>
              <w:rPr>
                <w:rFonts w:ascii="Arial" w:hAnsi="Arial" w:cs="Arial"/>
                <w:sz w:val="16"/>
              </w:rPr>
              <w:t>CT#56</w:t>
            </w:r>
          </w:p>
        </w:tc>
        <w:tc>
          <w:tcPr>
            <w:tcW w:w="901" w:type="dxa"/>
            <w:tcBorders>
              <w:top w:val="single" w:sz="6" w:space="0" w:color="auto"/>
              <w:bottom w:val="single" w:sz="6" w:space="0" w:color="auto"/>
            </w:tcBorders>
            <w:shd w:val="solid" w:color="FFFFFF" w:fill="auto"/>
          </w:tcPr>
          <w:p w14:paraId="4C9D8686" w14:textId="77777777" w:rsidR="00FF0D14" w:rsidRDefault="00FF0D14" w:rsidP="00BE301E">
            <w:pPr>
              <w:rPr>
                <w:rFonts w:ascii="Arial" w:hAnsi="Arial" w:cs="Arial"/>
                <w:sz w:val="16"/>
              </w:rPr>
            </w:pPr>
            <w:r>
              <w:rPr>
                <w:rFonts w:ascii="Arial" w:hAnsi="Arial" w:cs="Arial"/>
                <w:sz w:val="16"/>
              </w:rPr>
              <w:t>CP-120226</w:t>
            </w:r>
          </w:p>
        </w:tc>
        <w:tc>
          <w:tcPr>
            <w:tcW w:w="476" w:type="dxa"/>
            <w:tcBorders>
              <w:top w:val="single" w:sz="6" w:space="0" w:color="auto"/>
              <w:bottom w:val="single" w:sz="6" w:space="0" w:color="auto"/>
            </w:tcBorders>
            <w:shd w:val="solid" w:color="FFFFFF" w:fill="auto"/>
          </w:tcPr>
          <w:p w14:paraId="523E9E51" w14:textId="77777777" w:rsidR="00FF0D14" w:rsidRDefault="00FF0D14" w:rsidP="00684ADF">
            <w:pPr>
              <w:rPr>
                <w:rFonts w:ascii="Arial" w:hAnsi="Arial" w:cs="Arial"/>
                <w:sz w:val="16"/>
              </w:rPr>
            </w:pPr>
            <w:r>
              <w:rPr>
                <w:rFonts w:ascii="Arial" w:hAnsi="Arial" w:cs="Arial"/>
                <w:sz w:val="16"/>
              </w:rPr>
              <w:t>0033</w:t>
            </w:r>
          </w:p>
        </w:tc>
        <w:tc>
          <w:tcPr>
            <w:tcW w:w="378" w:type="dxa"/>
            <w:tcBorders>
              <w:top w:val="single" w:sz="6" w:space="0" w:color="auto"/>
              <w:bottom w:val="single" w:sz="6" w:space="0" w:color="auto"/>
            </w:tcBorders>
            <w:shd w:val="solid" w:color="FFFFFF" w:fill="auto"/>
          </w:tcPr>
          <w:p w14:paraId="474C68E2"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59608FAD" w14:textId="77777777" w:rsidR="00FF0D14" w:rsidRPr="008B62ED"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205E68">
              <w:rPr>
                <w:rFonts w:ascii="Arial" w:hAnsi="Arial" w:cs="Arial"/>
                <w:noProof w:val="0"/>
              </w:rPr>
              <w:t>Reference update: draft-ietf-avtcore-ecn-for-rtp</w:t>
            </w:r>
          </w:p>
        </w:tc>
        <w:tc>
          <w:tcPr>
            <w:tcW w:w="567" w:type="dxa"/>
            <w:tcBorders>
              <w:top w:val="single" w:sz="6" w:space="0" w:color="auto"/>
              <w:left w:val="nil"/>
              <w:bottom w:val="single" w:sz="6" w:space="0" w:color="auto"/>
            </w:tcBorders>
            <w:shd w:val="solid" w:color="FFFFFF" w:fill="auto"/>
          </w:tcPr>
          <w:p w14:paraId="6874B710" w14:textId="77777777" w:rsidR="00FF0D14" w:rsidRDefault="00FF0D14" w:rsidP="00BE301E">
            <w:pPr>
              <w:rPr>
                <w:rFonts w:ascii="Arial" w:hAnsi="Arial" w:cs="Arial"/>
                <w:sz w:val="16"/>
              </w:rPr>
            </w:pPr>
            <w:r>
              <w:rPr>
                <w:rFonts w:ascii="Arial" w:hAnsi="Arial" w:cs="Arial"/>
                <w:sz w:val="16"/>
              </w:rPr>
              <w:t>10.4.0</w:t>
            </w:r>
          </w:p>
        </w:tc>
      </w:tr>
      <w:tr w:rsidR="00FF0D14" w14:paraId="4D46CDE1" w14:textId="77777777" w:rsidTr="006C22B9">
        <w:tblPrEx>
          <w:tblCellMar>
            <w:top w:w="0" w:type="dxa"/>
            <w:bottom w:w="0" w:type="dxa"/>
          </w:tblCellMar>
        </w:tblPrEx>
        <w:tc>
          <w:tcPr>
            <w:tcW w:w="800" w:type="dxa"/>
            <w:tcBorders>
              <w:top w:val="single" w:sz="6" w:space="0" w:color="auto"/>
              <w:bottom w:val="single" w:sz="6" w:space="0" w:color="auto"/>
              <w:right w:val="nil"/>
            </w:tcBorders>
            <w:shd w:val="solid" w:color="FFFFFF" w:fill="auto"/>
          </w:tcPr>
          <w:p w14:paraId="6D40CDE3" w14:textId="77777777" w:rsidR="00FF0D14" w:rsidRDefault="00FF0D14" w:rsidP="00BE301E">
            <w:pPr>
              <w:rPr>
                <w:rFonts w:ascii="Arial" w:hAnsi="Arial" w:cs="Arial"/>
                <w:sz w:val="16"/>
              </w:rPr>
            </w:pPr>
            <w:r>
              <w:rPr>
                <w:rFonts w:ascii="Arial" w:hAnsi="Arial" w:cs="Arial"/>
                <w:sz w:val="16"/>
              </w:rPr>
              <w:t>2012-09</w:t>
            </w:r>
          </w:p>
        </w:tc>
        <w:tc>
          <w:tcPr>
            <w:tcW w:w="800" w:type="dxa"/>
            <w:tcBorders>
              <w:top w:val="single" w:sz="6" w:space="0" w:color="auto"/>
              <w:left w:val="nil"/>
              <w:bottom w:val="single" w:sz="6" w:space="0" w:color="auto"/>
            </w:tcBorders>
            <w:shd w:val="solid" w:color="FFFFFF" w:fill="auto"/>
          </w:tcPr>
          <w:p w14:paraId="6A2764F0" w14:textId="77777777" w:rsidR="00FF0D14" w:rsidRDefault="00FF0D14" w:rsidP="00BE301E">
            <w:pPr>
              <w:rPr>
                <w:rFonts w:ascii="Arial" w:hAnsi="Arial" w:cs="Arial"/>
                <w:sz w:val="16"/>
              </w:rPr>
            </w:pPr>
            <w:r>
              <w:rPr>
                <w:rFonts w:ascii="Arial" w:hAnsi="Arial" w:cs="Arial"/>
                <w:sz w:val="16"/>
              </w:rPr>
              <w:t>CT#57</w:t>
            </w:r>
          </w:p>
        </w:tc>
        <w:tc>
          <w:tcPr>
            <w:tcW w:w="901" w:type="dxa"/>
            <w:tcBorders>
              <w:top w:val="single" w:sz="6" w:space="0" w:color="auto"/>
              <w:bottom w:val="single" w:sz="6" w:space="0" w:color="auto"/>
            </w:tcBorders>
            <w:shd w:val="solid" w:color="FFFFFF" w:fill="auto"/>
          </w:tcPr>
          <w:p w14:paraId="0458458D" w14:textId="77777777" w:rsidR="00FF0D14" w:rsidRDefault="00FF0D14" w:rsidP="00BE301E">
            <w:pPr>
              <w:rPr>
                <w:rFonts w:ascii="Arial" w:hAnsi="Arial" w:cs="Arial"/>
                <w:sz w:val="16"/>
              </w:rPr>
            </w:pPr>
            <w:r>
              <w:rPr>
                <w:rFonts w:ascii="Arial" w:hAnsi="Arial" w:cs="Arial"/>
                <w:sz w:val="16"/>
              </w:rPr>
              <w:t>CP-120478</w:t>
            </w:r>
          </w:p>
        </w:tc>
        <w:tc>
          <w:tcPr>
            <w:tcW w:w="476" w:type="dxa"/>
            <w:tcBorders>
              <w:top w:val="single" w:sz="6" w:space="0" w:color="auto"/>
              <w:bottom w:val="single" w:sz="6" w:space="0" w:color="auto"/>
            </w:tcBorders>
            <w:shd w:val="solid" w:color="FFFFFF" w:fill="auto"/>
          </w:tcPr>
          <w:p w14:paraId="4970D716" w14:textId="77777777" w:rsidR="00FF0D14" w:rsidRDefault="00FF0D14" w:rsidP="00684ADF">
            <w:pPr>
              <w:rPr>
                <w:rFonts w:ascii="Arial" w:hAnsi="Arial" w:cs="Arial"/>
                <w:sz w:val="16"/>
              </w:rPr>
            </w:pPr>
            <w:r>
              <w:rPr>
                <w:rFonts w:ascii="Arial" w:hAnsi="Arial" w:cs="Arial"/>
                <w:sz w:val="16"/>
              </w:rPr>
              <w:t>0034</w:t>
            </w:r>
          </w:p>
        </w:tc>
        <w:tc>
          <w:tcPr>
            <w:tcW w:w="378" w:type="dxa"/>
            <w:tcBorders>
              <w:top w:val="single" w:sz="6" w:space="0" w:color="auto"/>
              <w:bottom w:val="single" w:sz="6" w:space="0" w:color="auto"/>
            </w:tcBorders>
            <w:shd w:val="solid" w:color="FFFFFF" w:fill="auto"/>
          </w:tcPr>
          <w:p w14:paraId="08F84EEC" w14:textId="77777777" w:rsidR="00FF0D14" w:rsidRDefault="00FF0D14" w:rsidP="00684ADF">
            <w:pPr>
              <w:rPr>
                <w:rFonts w:ascii="Arial" w:hAnsi="Arial" w:cs="Arial"/>
                <w:sz w:val="16"/>
              </w:rPr>
            </w:pPr>
            <w:r>
              <w:rPr>
                <w:rFonts w:ascii="Arial" w:hAnsi="Arial" w:cs="Arial"/>
                <w:sz w:val="16"/>
              </w:rPr>
              <w:t>3</w:t>
            </w:r>
          </w:p>
        </w:tc>
        <w:tc>
          <w:tcPr>
            <w:tcW w:w="4867" w:type="dxa"/>
            <w:tcBorders>
              <w:top w:val="single" w:sz="6" w:space="0" w:color="auto"/>
              <w:bottom w:val="single" w:sz="6" w:space="0" w:color="auto"/>
            </w:tcBorders>
            <w:shd w:val="solid" w:color="FFFFFF" w:fill="auto"/>
          </w:tcPr>
          <w:p w14:paraId="38F864BD" w14:textId="77777777" w:rsidR="00FF0D14" w:rsidRPr="00205E68"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483FB9">
              <w:rPr>
                <w:rFonts w:ascii="Arial" w:hAnsi="Arial" w:cs="Arial"/>
                <w:noProof w:val="0"/>
              </w:rPr>
              <w:t>Support of Multimedia Priority Service (MPS) over Ix Interface – Stage 3</w:t>
            </w:r>
          </w:p>
        </w:tc>
        <w:tc>
          <w:tcPr>
            <w:tcW w:w="567" w:type="dxa"/>
            <w:tcBorders>
              <w:top w:val="single" w:sz="6" w:space="0" w:color="auto"/>
              <w:left w:val="nil"/>
              <w:bottom w:val="single" w:sz="6" w:space="0" w:color="auto"/>
            </w:tcBorders>
            <w:shd w:val="solid" w:color="FFFFFF" w:fill="auto"/>
          </w:tcPr>
          <w:p w14:paraId="2C3D788F" w14:textId="77777777" w:rsidR="00FF0D14" w:rsidRDefault="00FF0D14" w:rsidP="00BE301E">
            <w:pPr>
              <w:rPr>
                <w:rFonts w:ascii="Arial" w:hAnsi="Arial" w:cs="Arial"/>
                <w:sz w:val="16"/>
              </w:rPr>
            </w:pPr>
            <w:r>
              <w:rPr>
                <w:rFonts w:ascii="Arial" w:hAnsi="Arial" w:cs="Arial"/>
                <w:sz w:val="16"/>
              </w:rPr>
              <w:t>11.0.0</w:t>
            </w:r>
          </w:p>
        </w:tc>
      </w:tr>
      <w:tr w:rsidR="00FF0D14" w14:paraId="58EF68C8" w14:textId="77777777" w:rsidTr="006C22B9">
        <w:tblPrEx>
          <w:tblCellMar>
            <w:top w:w="0" w:type="dxa"/>
            <w:bottom w:w="0" w:type="dxa"/>
          </w:tblCellMar>
        </w:tblPrEx>
        <w:tc>
          <w:tcPr>
            <w:tcW w:w="800" w:type="dxa"/>
            <w:tcBorders>
              <w:top w:val="single" w:sz="6" w:space="0" w:color="auto"/>
              <w:bottom w:val="nil"/>
              <w:right w:val="nil"/>
            </w:tcBorders>
            <w:shd w:val="solid" w:color="FFFFFF" w:fill="auto"/>
          </w:tcPr>
          <w:p w14:paraId="305518F7" w14:textId="77777777" w:rsidR="00FF0D14" w:rsidRDefault="00FF0D14" w:rsidP="00BE301E">
            <w:pPr>
              <w:rPr>
                <w:rFonts w:ascii="Arial" w:hAnsi="Arial" w:cs="Arial"/>
                <w:sz w:val="16"/>
              </w:rPr>
            </w:pPr>
            <w:r>
              <w:rPr>
                <w:rFonts w:ascii="Arial" w:hAnsi="Arial" w:cs="Arial"/>
                <w:sz w:val="16"/>
              </w:rPr>
              <w:t>2012-12</w:t>
            </w:r>
          </w:p>
        </w:tc>
        <w:tc>
          <w:tcPr>
            <w:tcW w:w="800" w:type="dxa"/>
            <w:tcBorders>
              <w:top w:val="single" w:sz="6" w:space="0" w:color="auto"/>
              <w:left w:val="nil"/>
              <w:bottom w:val="nil"/>
            </w:tcBorders>
            <w:shd w:val="solid" w:color="FFFFFF" w:fill="auto"/>
          </w:tcPr>
          <w:p w14:paraId="4BAB889B" w14:textId="77777777" w:rsidR="00FF0D14" w:rsidRDefault="00FF0D14" w:rsidP="00BE301E">
            <w:pPr>
              <w:rPr>
                <w:rFonts w:ascii="Arial" w:hAnsi="Arial" w:cs="Arial"/>
                <w:sz w:val="16"/>
              </w:rPr>
            </w:pPr>
            <w:r>
              <w:rPr>
                <w:rFonts w:ascii="Arial" w:hAnsi="Arial" w:cs="Arial"/>
                <w:sz w:val="16"/>
              </w:rPr>
              <w:t>CT#58</w:t>
            </w:r>
          </w:p>
        </w:tc>
        <w:tc>
          <w:tcPr>
            <w:tcW w:w="901" w:type="dxa"/>
            <w:tcBorders>
              <w:top w:val="single" w:sz="6" w:space="0" w:color="auto"/>
              <w:bottom w:val="single" w:sz="6" w:space="0" w:color="auto"/>
            </w:tcBorders>
            <w:shd w:val="solid" w:color="FFFFFF" w:fill="auto"/>
          </w:tcPr>
          <w:p w14:paraId="0EA48A16" w14:textId="77777777" w:rsidR="00FF0D14" w:rsidRDefault="00FF0D14" w:rsidP="00BE301E">
            <w:pPr>
              <w:rPr>
                <w:rFonts w:ascii="Arial" w:hAnsi="Arial" w:cs="Arial"/>
                <w:sz w:val="16"/>
              </w:rPr>
            </w:pPr>
            <w:r>
              <w:rPr>
                <w:rFonts w:ascii="Arial" w:hAnsi="Arial" w:cs="Arial"/>
                <w:sz w:val="16"/>
              </w:rPr>
              <w:t>CP-120723</w:t>
            </w:r>
          </w:p>
        </w:tc>
        <w:tc>
          <w:tcPr>
            <w:tcW w:w="476" w:type="dxa"/>
            <w:tcBorders>
              <w:top w:val="single" w:sz="6" w:space="0" w:color="auto"/>
              <w:bottom w:val="single" w:sz="6" w:space="0" w:color="auto"/>
            </w:tcBorders>
            <w:shd w:val="solid" w:color="FFFFFF" w:fill="auto"/>
          </w:tcPr>
          <w:p w14:paraId="5952376C" w14:textId="77777777" w:rsidR="00FF0D14" w:rsidRDefault="00FF0D14" w:rsidP="00684ADF">
            <w:pPr>
              <w:rPr>
                <w:rFonts w:ascii="Arial" w:hAnsi="Arial" w:cs="Arial"/>
                <w:sz w:val="16"/>
              </w:rPr>
            </w:pPr>
            <w:r>
              <w:rPr>
                <w:rFonts w:ascii="Arial" w:hAnsi="Arial" w:cs="Arial"/>
                <w:sz w:val="16"/>
              </w:rPr>
              <w:t>0040</w:t>
            </w:r>
          </w:p>
        </w:tc>
        <w:tc>
          <w:tcPr>
            <w:tcW w:w="378" w:type="dxa"/>
            <w:tcBorders>
              <w:top w:val="single" w:sz="6" w:space="0" w:color="auto"/>
              <w:bottom w:val="single" w:sz="6" w:space="0" w:color="auto"/>
            </w:tcBorders>
            <w:shd w:val="solid" w:color="FFFFFF" w:fill="auto"/>
          </w:tcPr>
          <w:p w14:paraId="42250460"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21259E0F" w14:textId="77777777" w:rsidR="00FF0D14" w:rsidRPr="00483FB9"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6C22B9">
              <w:rPr>
                <w:rFonts w:ascii="Arial" w:hAnsi="Arial" w:cs="Arial"/>
                <w:noProof w:val="0"/>
              </w:rPr>
              <w:t>Ix interface updates of ECN Support Package</w:t>
            </w:r>
          </w:p>
        </w:tc>
        <w:tc>
          <w:tcPr>
            <w:tcW w:w="567" w:type="dxa"/>
            <w:tcBorders>
              <w:top w:val="single" w:sz="6" w:space="0" w:color="auto"/>
              <w:left w:val="nil"/>
              <w:bottom w:val="nil"/>
            </w:tcBorders>
            <w:shd w:val="solid" w:color="FFFFFF" w:fill="auto"/>
          </w:tcPr>
          <w:p w14:paraId="3B2D6E5B" w14:textId="77777777" w:rsidR="00FF0D14" w:rsidRDefault="00FF0D14" w:rsidP="00BE301E">
            <w:pPr>
              <w:rPr>
                <w:rFonts w:ascii="Arial" w:hAnsi="Arial" w:cs="Arial"/>
                <w:sz w:val="16"/>
              </w:rPr>
            </w:pPr>
            <w:r>
              <w:rPr>
                <w:rFonts w:ascii="Arial" w:hAnsi="Arial" w:cs="Arial"/>
                <w:sz w:val="16"/>
              </w:rPr>
              <w:t>11.1.0</w:t>
            </w:r>
          </w:p>
        </w:tc>
      </w:tr>
      <w:tr w:rsidR="00FF0D14" w14:paraId="5DDD9C6D" w14:textId="77777777" w:rsidTr="00DA36DF">
        <w:tblPrEx>
          <w:tblCellMar>
            <w:top w:w="0" w:type="dxa"/>
            <w:bottom w:w="0" w:type="dxa"/>
          </w:tblCellMar>
        </w:tblPrEx>
        <w:tc>
          <w:tcPr>
            <w:tcW w:w="800" w:type="dxa"/>
            <w:tcBorders>
              <w:top w:val="nil"/>
              <w:bottom w:val="single" w:sz="6" w:space="0" w:color="auto"/>
              <w:right w:val="nil"/>
            </w:tcBorders>
            <w:shd w:val="solid" w:color="FFFFFF" w:fill="auto"/>
          </w:tcPr>
          <w:p w14:paraId="7393A4AF" w14:textId="77777777" w:rsidR="00FF0D14" w:rsidRDefault="00FF0D14" w:rsidP="00BE301E">
            <w:pPr>
              <w:rPr>
                <w:rFonts w:ascii="Arial" w:hAnsi="Arial" w:cs="Arial"/>
                <w:sz w:val="16"/>
              </w:rPr>
            </w:pPr>
          </w:p>
        </w:tc>
        <w:tc>
          <w:tcPr>
            <w:tcW w:w="800" w:type="dxa"/>
            <w:tcBorders>
              <w:top w:val="nil"/>
              <w:left w:val="nil"/>
              <w:bottom w:val="single" w:sz="6" w:space="0" w:color="auto"/>
            </w:tcBorders>
            <w:shd w:val="solid" w:color="FFFFFF" w:fill="auto"/>
          </w:tcPr>
          <w:p w14:paraId="0221BA39"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62F1DEDE" w14:textId="77777777" w:rsidR="00FF0D14" w:rsidRDefault="00FF0D14" w:rsidP="00BE301E">
            <w:pPr>
              <w:rPr>
                <w:rFonts w:ascii="Arial" w:hAnsi="Arial" w:cs="Arial"/>
                <w:sz w:val="16"/>
              </w:rPr>
            </w:pPr>
            <w:r>
              <w:rPr>
                <w:rFonts w:ascii="Arial" w:hAnsi="Arial" w:cs="Arial"/>
                <w:sz w:val="16"/>
              </w:rPr>
              <w:t>CP-120734</w:t>
            </w:r>
          </w:p>
        </w:tc>
        <w:tc>
          <w:tcPr>
            <w:tcW w:w="476" w:type="dxa"/>
            <w:tcBorders>
              <w:top w:val="single" w:sz="6" w:space="0" w:color="auto"/>
              <w:bottom w:val="single" w:sz="6" w:space="0" w:color="auto"/>
            </w:tcBorders>
            <w:shd w:val="solid" w:color="FFFFFF" w:fill="auto"/>
          </w:tcPr>
          <w:p w14:paraId="73FFD366" w14:textId="77777777" w:rsidR="00FF0D14" w:rsidRDefault="00FF0D14" w:rsidP="00684ADF">
            <w:pPr>
              <w:rPr>
                <w:rFonts w:ascii="Arial" w:hAnsi="Arial" w:cs="Arial"/>
                <w:sz w:val="16"/>
              </w:rPr>
            </w:pPr>
            <w:r>
              <w:rPr>
                <w:rFonts w:ascii="Arial" w:hAnsi="Arial" w:cs="Arial"/>
                <w:sz w:val="16"/>
              </w:rPr>
              <w:t>0041</w:t>
            </w:r>
          </w:p>
        </w:tc>
        <w:tc>
          <w:tcPr>
            <w:tcW w:w="378" w:type="dxa"/>
            <w:tcBorders>
              <w:top w:val="single" w:sz="6" w:space="0" w:color="auto"/>
              <w:bottom w:val="single" w:sz="6" w:space="0" w:color="auto"/>
            </w:tcBorders>
            <w:shd w:val="solid" w:color="FFFFFF" w:fill="auto"/>
          </w:tcPr>
          <w:p w14:paraId="385DDE5A" w14:textId="77777777" w:rsidR="00FF0D14" w:rsidRDefault="00FF0D14" w:rsidP="00684ADF">
            <w:pPr>
              <w:rPr>
                <w:rFonts w:ascii="Arial" w:hAnsi="Arial" w:cs="Arial"/>
                <w:sz w:val="16"/>
              </w:rPr>
            </w:pPr>
            <w:r>
              <w:rPr>
                <w:rFonts w:ascii="Arial" w:hAnsi="Arial" w:cs="Arial"/>
                <w:sz w:val="16"/>
              </w:rPr>
              <w:t>3</w:t>
            </w:r>
          </w:p>
        </w:tc>
        <w:tc>
          <w:tcPr>
            <w:tcW w:w="4867" w:type="dxa"/>
            <w:tcBorders>
              <w:top w:val="single" w:sz="6" w:space="0" w:color="auto"/>
              <w:bottom w:val="single" w:sz="6" w:space="0" w:color="auto"/>
            </w:tcBorders>
            <w:shd w:val="solid" w:color="FFFFFF" w:fill="auto"/>
          </w:tcPr>
          <w:p w14:paraId="0427E490" w14:textId="77777777" w:rsidR="00FF0D14" w:rsidRPr="00483FB9"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6C22B9">
              <w:rPr>
                <w:rFonts w:ascii="Arial" w:hAnsi="Arial" w:cs="Arial"/>
                <w:noProof w:val="0"/>
              </w:rPr>
              <w:t xml:space="preserve">Support of Multimedia Priority Service (MPS) in Modify over Ix </w:t>
            </w:r>
            <w:r w:rsidRPr="006C22B9">
              <w:rPr>
                <w:rFonts w:ascii="Arial" w:hAnsi="Arial" w:cs="Arial"/>
                <w:noProof w:val="0"/>
              </w:rPr>
              <w:lastRenderedPageBreak/>
              <w:t>Interface – Stage 3</w:t>
            </w:r>
          </w:p>
        </w:tc>
        <w:tc>
          <w:tcPr>
            <w:tcW w:w="567" w:type="dxa"/>
            <w:tcBorders>
              <w:top w:val="nil"/>
              <w:left w:val="nil"/>
              <w:bottom w:val="single" w:sz="6" w:space="0" w:color="auto"/>
            </w:tcBorders>
            <w:shd w:val="solid" w:color="FFFFFF" w:fill="auto"/>
          </w:tcPr>
          <w:p w14:paraId="09780ED4" w14:textId="77777777" w:rsidR="00FF0D14" w:rsidRDefault="00FF0D14" w:rsidP="00BE301E">
            <w:pPr>
              <w:rPr>
                <w:rFonts w:ascii="Arial" w:hAnsi="Arial" w:cs="Arial"/>
                <w:sz w:val="16"/>
              </w:rPr>
            </w:pPr>
          </w:p>
        </w:tc>
      </w:tr>
      <w:tr w:rsidR="00FF0D14" w14:paraId="5E1485B4" w14:textId="77777777" w:rsidTr="00776EED">
        <w:tblPrEx>
          <w:tblCellMar>
            <w:top w:w="0" w:type="dxa"/>
            <w:bottom w:w="0" w:type="dxa"/>
          </w:tblCellMar>
        </w:tblPrEx>
        <w:tc>
          <w:tcPr>
            <w:tcW w:w="800" w:type="dxa"/>
            <w:tcBorders>
              <w:top w:val="single" w:sz="6" w:space="0" w:color="auto"/>
              <w:bottom w:val="single" w:sz="6" w:space="0" w:color="auto"/>
              <w:right w:val="nil"/>
            </w:tcBorders>
            <w:shd w:val="solid" w:color="FFFFFF" w:fill="auto"/>
          </w:tcPr>
          <w:p w14:paraId="19C6F165" w14:textId="77777777" w:rsidR="00FF0D14" w:rsidRDefault="00FF0D14" w:rsidP="00BE301E">
            <w:pPr>
              <w:rPr>
                <w:rFonts w:ascii="Arial" w:hAnsi="Arial" w:cs="Arial"/>
                <w:sz w:val="16"/>
              </w:rPr>
            </w:pPr>
            <w:r>
              <w:rPr>
                <w:rFonts w:ascii="Arial" w:hAnsi="Arial" w:cs="Arial"/>
                <w:sz w:val="16"/>
              </w:rPr>
              <w:t>2013-06</w:t>
            </w:r>
          </w:p>
        </w:tc>
        <w:tc>
          <w:tcPr>
            <w:tcW w:w="800" w:type="dxa"/>
            <w:tcBorders>
              <w:top w:val="single" w:sz="6" w:space="0" w:color="auto"/>
              <w:left w:val="nil"/>
              <w:bottom w:val="single" w:sz="6" w:space="0" w:color="auto"/>
            </w:tcBorders>
            <w:shd w:val="solid" w:color="FFFFFF" w:fill="auto"/>
          </w:tcPr>
          <w:p w14:paraId="00276379" w14:textId="77777777" w:rsidR="00FF0D14" w:rsidRDefault="00FF0D14" w:rsidP="00BE301E">
            <w:pPr>
              <w:rPr>
                <w:rFonts w:ascii="Arial" w:hAnsi="Arial" w:cs="Arial"/>
                <w:sz w:val="16"/>
              </w:rPr>
            </w:pPr>
            <w:r>
              <w:rPr>
                <w:rFonts w:ascii="Arial" w:hAnsi="Arial" w:cs="Arial"/>
                <w:sz w:val="16"/>
              </w:rPr>
              <w:t>CT#60</w:t>
            </w:r>
          </w:p>
        </w:tc>
        <w:tc>
          <w:tcPr>
            <w:tcW w:w="901" w:type="dxa"/>
            <w:tcBorders>
              <w:top w:val="single" w:sz="6" w:space="0" w:color="auto"/>
              <w:bottom w:val="single" w:sz="6" w:space="0" w:color="auto"/>
            </w:tcBorders>
            <w:shd w:val="solid" w:color="FFFFFF" w:fill="auto"/>
          </w:tcPr>
          <w:p w14:paraId="021FB9C8" w14:textId="77777777" w:rsidR="00FF0D14" w:rsidRDefault="00FF0D14" w:rsidP="00BE301E">
            <w:pPr>
              <w:rPr>
                <w:rFonts w:ascii="Arial" w:hAnsi="Arial" w:cs="Arial"/>
                <w:sz w:val="16"/>
              </w:rPr>
            </w:pPr>
            <w:r>
              <w:rPr>
                <w:rFonts w:ascii="Arial" w:hAnsi="Arial" w:cs="Arial"/>
                <w:sz w:val="16"/>
              </w:rPr>
              <w:t>CP-130294</w:t>
            </w:r>
          </w:p>
        </w:tc>
        <w:tc>
          <w:tcPr>
            <w:tcW w:w="476" w:type="dxa"/>
            <w:tcBorders>
              <w:top w:val="single" w:sz="6" w:space="0" w:color="auto"/>
              <w:bottom w:val="single" w:sz="6" w:space="0" w:color="auto"/>
            </w:tcBorders>
            <w:shd w:val="solid" w:color="FFFFFF" w:fill="auto"/>
          </w:tcPr>
          <w:p w14:paraId="1626D034" w14:textId="77777777" w:rsidR="00FF0D14" w:rsidRDefault="00FF0D14" w:rsidP="00684ADF">
            <w:pPr>
              <w:rPr>
                <w:rFonts w:ascii="Arial" w:hAnsi="Arial" w:cs="Arial"/>
                <w:sz w:val="16"/>
              </w:rPr>
            </w:pPr>
            <w:r>
              <w:rPr>
                <w:rFonts w:ascii="Arial" w:hAnsi="Arial" w:cs="Arial"/>
                <w:sz w:val="16"/>
              </w:rPr>
              <w:t>0043</w:t>
            </w:r>
          </w:p>
        </w:tc>
        <w:tc>
          <w:tcPr>
            <w:tcW w:w="378" w:type="dxa"/>
            <w:tcBorders>
              <w:top w:val="single" w:sz="6" w:space="0" w:color="auto"/>
              <w:bottom w:val="single" w:sz="6" w:space="0" w:color="auto"/>
            </w:tcBorders>
            <w:shd w:val="solid" w:color="FFFFFF" w:fill="auto"/>
          </w:tcPr>
          <w:p w14:paraId="6A0E12A0" w14:textId="77777777" w:rsidR="00FF0D14" w:rsidRDefault="00FF0D14" w:rsidP="00684ADF">
            <w:pPr>
              <w:rPr>
                <w:rFonts w:ascii="Arial" w:hAnsi="Arial" w:cs="Arial"/>
                <w:sz w:val="16"/>
              </w:rPr>
            </w:pPr>
            <w:r>
              <w:rPr>
                <w:rFonts w:ascii="Arial" w:hAnsi="Arial" w:cs="Arial"/>
                <w:sz w:val="16"/>
              </w:rPr>
              <w:t>2</w:t>
            </w:r>
          </w:p>
        </w:tc>
        <w:tc>
          <w:tcPr>
            <w:tcW w:w="4867" w:type="dxa"/>
            <w:tcBorders>
              <w:top w:val="single" w:sz="6" w:space="0" w:color="auto"/>
              <w:bottom w:val="single" w:sz="6" w:space="0" w:color="auto"/>
            </w:tcBorders>
            <w:shd w:val="solid" w:color="FFFFFF" w:fill="auto"/>
          </w:tcPr>
          <w:p w14:paraId="38ED6379" w14:textId="77777777" w:rsidR="00FF0D14" w:rsidRPr="006C22B9"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DA36DF">
              <w:rPr>
                <w:rFonts w:ascii="Arial" w:hAnsi="Arial" w:cs="Arial" w:hint="eastAsia"/>
                <w:noProof w:val="0"/>
              </w:rPr>
              <w:t>Replacement</w:t>
            </w:r>
            <w:r w:rsidRPr="00DA36DF">
              <w:rPr>
                <w:rFonts w:ascii="Arial" w:hAnsi="Arial" w:cs="Arial"/>
                <w:noProof w:val="0"/>
              </w:rPr>
              <w:t xml:space="preserve"> </w:t>
            </w:r>
            <w:r w:rsidRPr="00DA36DF">
              <w:rPr>
                <w:rFonts w:ascii="Arial" w:hAnsi="Arial" w:cs="Arial" w:hint="eastAsia"/>
                <w:noProof w:val="0"/>
              </w:rPr>
              <w:t xml:space="preserve">of </w:t>
            </w:r>
            <w:r w:rsidRPr="00DA36DF">
              <w:rPr>
                <w:rFonts w:ascii="Arial" w:hAnsi="Arial" w:cs="Arial"/>
                <w:noProof w:val="0"/>
              </w:rPr>
              <w:t>E</w:t>
            </w:r>
            <w:r w:rsidRPr="00DA36DF">
              <w:rPr>
                <w:rFonts w:ascii="Arial" w:hAnsi="Arial" w:cs="Arial" w:hint="eastAsia"/>
                <w:noProof w:val="0"/>
              </w:rPr>
              <w:t>CN</w:t>
            </w:r>
            <w:r w:rsidRPr="00DA36DF">
              <w:rPr>
                <w:rFonts w:ascii="Arial" w:hAnsi="Arial" w:cs="Arial"/>
                <w:noProof w:val="0"/>
              </w:rPr>
              <w:t xml:space="preserve"> for RTP-over-UDP Support</w:t>
            </w:r>
            <w:r w:rsidRPr="00DA36DF">
              <w:rPr>
                <w:rFonts w:ascii="Arial" w:hAnsi="Arial" w:cs="Arial" w:hint="eastAsia"/>
                <w:noProof w:val="0"/>
              </w:rPr>
              <w:t xml:space="preserve"> package</w:t>
            </w:r>
          </w:p>
        </w:tc>
        <w:tc>
          <w:tcPr>
            <w:tcW w:w="567" w:type="dxa"/>
            <w:tcBorders>
              <w:top w:val="single" w:sz="6" w:space="0" w:color="auto"/>
              <w:left w:val="nil"/>
              <w:bottom w:val="single" w:sz="6" w:space="0" w:color="auto"/>
            </w:tcBorders>
            <w:shd w:val="solid" w:color="FFFFFF" w:fill="auto"/>
          </w:tcPr>
          <w:p w14:paraId="060DE4F0" w14:textId="77777777" w:rsidR="00FF0D14" w:rsidRDefault="00FF0D14" w:rsidP="00BE301E">
            <w:pPr>
              <w:rPr>
                <w:rFonts w:ascii="Arial" w:hAnsi="Arial" w:cs="Arial"/>
                <w:sz w:val="16"/>
              </w:rPr>
            </w:pPr>
            <w:r>
              <w:rPr>
                <w:rFonts w:ascii="Arial" w:hAnsi="Arial" w:cs="Arial"/>
                <w:sz w:val="16"/>
              </w:rPr>
              <w:t>11.2.0</w:t>
            </w:r>
          </w:p>
        </w:tc>
      </w:tr>
      <w:tr w:rsidR="00FF0D14" w14:paraId="75043E7B" w14:textId="77777777" w:rsidTr="00776EED">
        <w:tblPrEx>
          <w:tblCellMar>
            <w:top w:w="0" w:type="dxa"/>
            <w:bottom w:w="0" w:type="dxa"/>
          </w:tblCellMar>
        </w:tblPrEx>
        <w:tc>
          <w:tcPr>
            <w:tcW w:w="800" w:type="dxa"/>
            <w:tcBorders>
              <w:top w:val="single" w:sz="6" w:space="0" w:color="auto"/>
              <w:bottom w:val="nil"/>
              <w:right w:val="nil"/>
            </w:tcBorders>
            <w:shd w:val="solid" w:color="FFFFFF" w:fill="auto"/>
          </w:tcPr>
          <w:p w14:paraId="545A4546" w14:textId="77777777" w:rsidR="00FF0D14" w:rsidRDefault="00FF0D14" w:rsidP="00BE301E">
            <w:pPr>
              <w:rPr>
                <w:rFonts w:ascii="Arial" w:hAnsi="Arial" w:cs="Arial"/>
                <w:sz w:val="16"/>
              </w:rPr>
            </w:pPr>
            <w:r>
              <w:rPr>
                <w:rFonts w:ascii="Arial" w:hAnsi="Arial" w:cs="Arial"/>
                <w:sz w:val="16"/>
              </w:rPr>
              <w:t>2013-09</w:t>
            </w:r>
          </w:p>
        </w:tc>
        <w:tc>
          <w:tcPr>
            <w:tcW w:w="800" w:type="dxa"/>
            <w:tcBorders>
              <w:top w:val="single" w:sz="6" w:space="0" w:color="auto"/>
              <w:left w:val="nil"/>
              <w:bottom w:val="nil"/>
            </w:tcBorders>
            <w:shd w:val="solid" w:color="FFFFFF" w:fill="auto"/>
          </w:tcPr>
          <w:p w14:paraId="26206413" w14:textId="77777777" w:rsidR="00FF0D14" w:rsidRDefault="00FF0D14" w:rsidP="00BE301E">
            <w:pPr>
              <w:rPr>
                <w:rFonts w:ascii="Arial" w:hAnsi="Arial" w:cs="Arial"/>
                <w:sz w:val="16"/>
              </w:rPr>
            </w:pPr>
            <w:r>
              <w:rPr>
                <w:rFonts w:ascii="Arial" w:hAnsi="Arial" w:cs="Arial"/>
                <w:sz w:val="16"/>
              </w:rPr>
              <w:t>CT#61</w:t>
            </w:r>
          </w:p>
        </w:tc>
        <w:tc>
          <w:tcPr>
            <w:tcW w:w="901" w:type="dxa"/>
            <w:tcBorders>
              <w:top w:val="single" w:sz="6" w:space="0" w:color="auto"/>
              <w:bottom w:val="single" w:sz="6" w:space="0" w:color="auto"/>
            </w:tcBorders>
            <w:shd w:val="solid" w:color="FFFFFF" w:fill="auto"/>
          </w:tcPr>
          <w:p w14:paraId="43ABF7FB" w14:textId="77777777" w:rsidR="00FF0D14" w:rsidRDefault="00FF0D14" w:rsidP="00BE301E">
            <w:pPr>
              <w:rPr>
                <w:rFonts w:ascii="Arial" w:hAnsi="Arial" w:cs="Arial"/>
                <w:sz w:val="16"/>
              </w:rPr>
            </w:pPr>
            <w:r>
              <w:rPr>
                <w:rFonts w:ascii="Arial" w:hAnsi="Arial" w:cs="Arial"/>
                <w:sz w:val="16"/>
              </w:rPr>
              <w:t>CP-130452</w:t>
            </w:r>
          </w:p>
        </w:tc>
        <w:tc>
          <w:tcPr>
            <w:tcW w:w="476" w:type="dxa"/>
            <w:tcBorders>
              <w:top w:val="single" w:sz="6" w:space="0" w:color="auto"/>
              <w:bottom w:val="single" w:sz="6" w:space="0" w:color="auto"/>
            </w:tcBorders>
            <w:shd w:val="solid" w:color="FFFFFF" w:fill="auto"/>
          </w:tcPr>
          <w:p w14:paraId="3755322C" w14:textId="77777777" w:rsidR="00FF0D14" w:rsidRDefault="00FF0D14" w:rsidP="00684ADF">
            <w:pPr>
              <w:rPr>
                <w:rFonts w:ascii="Arial" w:hAnsi="Arial" w:cs="Arial"/>
                <w:sz w:val="16"/>
              </w:rPr>
            </w:pPr>
            <w:r>
              <w:rPr>
                <w:rFonts w:ascii="Arial" w:hAnsi="Arial" w:cs="Arial"/>
                <w:sz w:val="16"/>
              </w:rPr>
              <w:t>0048</w:t>
            </w:r>
          </w:p>
        </w:tc>
        <w:tc>
          <w:tcPr>
            <w:tcW w:w="378" w:type="dxa"/>
            <w:tcBorders>
              <w:top w:val="single" w:sz="6" w:space="0" w:color="auto"/>
              <w:bottom w:val="single" w:sz="6" w:space="0" w:color="auto"/>
            </w:tcBorders>
            <w:shd w:val="solid" w:color="FFFFFF" w:fill="auto"/>
          </w:tcPr>
          <w:p w14:paraId="5A72A197" w14:textId="77777777" w:rsidR="00FF0D14" w:rsidRDefault="00FF0D14" w:rsidP="00684ADF">
            <w:pPr>
              <w:rPr>
                <w:rFonts w:ascii="Arial" w:hAnsi="Arial" w:cs="Arial"/>
                <w:sz w:val="16"/>
              </w:rPr>
            </w:pPr>
            <w:r>
              <w:rPr>
                <w:rFonts w:ascii="Arial" w:hAnsi="Arial" w:cs="Arial"/>
                <w:sz w:val="16"/>
              </w:rPr>
              <w:t>3</w:t>
            </w:r>
          </w:p>
        </w:tc>
        <w:tc>
          <w:tcPr>
            <w:tcW w:w="4867" w:type="dxa"/>
            <w:tcBorders>
              <w:top w:val="single" w:sz="6" w:space="0" w:color="auto"/>
              <w:bottom w:val="single" w:sz="6" w:space="0" w:color="auto"/>
            </w:tcBorders>
            <w:shd w:val="solid" w:color="FFFFFF" w:fill="auto"/>
          </w:tcPr>
          <w:p w14:paraId="7AAE155D" w14:textId="77777777" w:rsidR="00FF0D14" w:rsidRPr="00DA36DF"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hint="eastAsia"/>
                <w:noProof w:val="0"/>
              </w:rPr>
            </w:pPr>
            <w:r w:rsidRPr="00776EED">
              <w:rPr>
                <w:rFonts w:ascii="Arial" w:hAnsi="Arial" w:cs="Arial"/>
                <w:noProof w:val="0"/>
              </w:rPr>
              <w:t>Introduction of support for Coordination of Video Orientation (CVO)</w:t>
            </w:r>
          </w:p>
        </w:tc>
        <w:tc>
          <w:tcPr>
            <w:tcW w:w="567" w:type="dxa"/>
            <w:tcBorders>
              <w:top w:val="single" w:sz="6" w:space="0" w:color="auto"/>
              <w:left w:val="nil"/>
              <w:bottom w:val="nil"/>
            </w:tcBorders>
            <w:shd w:val="solid" w:color="FFFFFF" w:fill="auto"/>
          </w:tcPr>
          <w:p w14:paraId="03768620" w14:textId="77777777" w:rsidR="00FF0D14" w:rsidRDefault="00FF0D14" w:rsidP="00BE301E">
            <w:pPr>
              <w:rPr>
                <w:rFonts w:ascii="Arial" w:hAnsi="Arial" w:cs="Arial"/>
                <w:sz w:val="16"/>
              </w:rPr>
            </w:pPr>
            <w:r>
              <w:rPr>
                <w:rFonts w:ascii="Arial" w:hAnsi="Arial" w:cs="Arial"/>
                <w:sz w:val="16"/>
              </w:rPr>
              <w:t>12.0.0</w:t>
            </w:r>
          </w:p>
        </w:tc>
      </w:tr>
      <w:tr w:rsidR="00FF0D14" w14:paraId="6A1CD32E" w14:textId="77777777" w:rsidTr="00A021FC">
        <w:tblPrEx>
          <w:tblCellMar>
            <w:top w:w="0" w:type="dxa"/>
            <w:bottom w:w="0" w:type="dxa"/>
          </w:tblCellMar>
        </w:tblPrEx>
        <w:tc>
          <w:tcPr>
            <w:tcW w:w="800" w:type="dxa"/>
            <w:tcBorders>
              <w:top w:val="nil"/>
              <w:bottom w:val="single" w:sz="4" w:space="0" w:color="auto"/>
              <w:right w:val="nil"/>
            </w:tcBorders>
            <w:shd w:val="solid" w:color="FFFFFF" w:fill="auto"/>
          </w:tcPr>
          <w:p w14:paraId="3EDDF21D" w14:textId="77777777" w:rsidR="00FF0D14" w:rsidRDefault="00FF0D14" w:rsidP="004B5A82">
            <w:pPr>
              <w:rPr>
                <w:rFonts w:ascii="Arial" w:hAnsi="Arial" w:cs="Arial"/>
                <w:sz w:val="16"/>
              </w:rPr>
            </w:pPr>
          </w:p>
        </w:tc>
        <w:tc>
          <w:tcPr>
            <w:tcW w:w="800" w:type="dxa"/>
            <w:tcBorders>
              <w:top w:val="nil"/>
              <w:left w:val="nil"/>
              <w:bottom w:val="single" w:sz="4" w:space="0" w:color="auto"/>
            </w:tcBorders>
            <w:shd w:val="solid" w:color="FFFFFF" w:fill="auto"/>
          </w:tcPr>
          <w:p w14:paraId="639E1F12" w14:textId="77777777" w:rsidR="00FF0D14" w:rsidRDefault="00FF0D14" w:rsidP="004B5A82">
            <w:pPr>
              <w:rPr>
                <w:rFonts w:ascii="Arial" w:hAnsi="Arial" w:cs="Arial"/>
                <w:sz w:val="16"/>
              </w:rPr>
            </w:pPr>
          </w:p>
        </w:tc>
        <w:tc>
          <w:tcPr>
            <w:tcW w:w="901" w:type="dxa"/>
            <w:tcBorders>
              <w:top w:val="single" w:sz="6" w:space="0" w:color="auto"/>
              <w:bottom w:val="single" w:sz="4" w:space="0" w:color="auto"/>
            </w:tcBorders>
            <w:shd w:val="solid" w:color="FFFFFF" w:fill="auto"/>
          </w:tcPr>
          <w:p w14:paraId="441ADBE4" w14:textId="77777777" w:rsidR="00FF0D14" w:rsidRDefault="00FF0D14" w:rsidP="00BE301E">
            <w:pPr>
              <w:rPr>
                <w:rFonts w:ascii="Arial" w:hAnsi="Arial" w:cs="Arial"/>
                <w:sz w:val="16"/>
              </w:rPr>
            </w:pPr>
            <w:r>
              <w:rPr>
                <w:rFonts w:ascii="Arial" w:hAnsi="Arial" w:cs="Arial"/>
                <w:sz w:val="16"/>
              </w:rPr>
              <w:t>CP-130471</w:t>
            </w:r>
          </w:p>
        </w:tc>
        <w:tc>
          <w:tcPr>
            <w:tcW w:w="476" w:type="dxa"/>
            <w:tcBorders>
              <w:top w:val="single" w:sz="6" w:space="0" w:color="auto"/>
              <w:bottom w:val="single" w:sz="4" w:space="0" w:color="auto"/>
            </w:tcBorders>
            <w:shd w:val="solid" w:color="FFFFFF" w:fill="auto"/>
          </w:tcPr>
          <w:p w14:paraId="55729850" w14:textId="77777777" w:rsidR="00FF0D14" w:rsidRDefault="00FF0D14" w:rsidP="00684ADF">
            <w:pPr>
              <w:rPr>
                <w:rFonts w:ascii="Arial" w:hAnsi="Arial" w:cs="Arial"/>
                <w:sz w:val="16"/>
              </w:rPr>
            </w:pPr>
            <w:r>
              <w:rPr>
                <w:rFonts w:ascii="Arial" w:hAnsi="Arial" w:cs="Arial"/>
                <w:sz w:val="16"/>
              </w:rPr>
              <w:t>0049</w:t>
            </w:r>
          </w:p>
        </w:tc>
        <w:tc>
          <w:tcPr>
            <w:tcW w:w="378" w:type="dxa"/>
            <w:tcBorders>
              <w:top w:val="single" w:sz="6" w:space="0" w:color="auto"/>
              <w:bottom w:val="single" w:sz="4" w:space="0" w:color="auto"/>
            </w:tcBorders>
            <w:shd w:val="solid" w:color="FFFFFF" w:fill="auto"/>
          </w:tcPr>
          <w:p w14:paraId="284A10C7" w14:textId="77777777" w:rsidR="00FF0D14" w:rsidRDefault="00FF0D14" w:rsidP="00684ADF">
            <w:pPr>
              <w:rPr>
                <w:rFonts w:ascii="Arial" w:hAnsi="Arial" w:cs="Arial"/>
                <w:sz w:val="16"/>
              </w:rPr>
            </w:pPr>
            <w:r>
              <w:rPr>
                <w:rFonts w:ascii="Arial" w:hAnsi="Arial" w:cs="Arial"/>
                <w:sz w:val="16"/>
              </w:rPr>
              <w:t>3</w:t>
            </w:r>
          </w:p>
        </w:tc>
        <w:tc>
          <w:tcPr>
            <w:tcW w:w="4867" w:type="dxa"/>
            <w:tcBorders>
              <w:top w:val="single" w:sz="6" w:space="0" w:color="auto"/>
              <w:bottom w:val="single" w:sz="4" w:space="0" w:color="auto"/>
            </w:tcBorders>
            <w:shd w:val="solid" w:color="FFFFFF" w:fill="auto"/>
          </w:tcPr>
          <w:p w14:paraId="3C72625B" w14:textId="77777777" w:rsidR="00FF0D14" w:rsidRPr="00DA36DF"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hint="eastAsia"/>
                <w:noProof w:val="0"/>
              </w:rPr>
            </w:pPr>
            <w:r w:rsidRPr="00162341">
              <w:rPr>
                <w:rFonts w:ascii="Arial" w:hAnsi="Arial" w:cs="Arial"/>
                <w:noProof w:val="0"/>
              </w:rPr>
              <w:t>Introduction of support for Generic Image Attribute/signalling of image size</w:t>
            </w:r>
          </w:p>
        </w:tc>
        <w:tc>
          <w:tcPr>
            <w:tcW w:w="567" w:type="dxa"/>
            <w:tcBorders>
              <w:top w:val="nil"/>
              <w:left w:val="nil"/>
              <w:bottom w:val="single" w:sz="4" w:space="0" w:color="auto"/>
            </w:tcBorders>
            <w:shd w:val="solid" w:color="FFFFFF" w:fill="auto"/>
          </w:tcPr>
          <w:p w14:paraId="0B342284" w14:textId="77777777" w:rsidR="00FF0D14" w:rsidRDefault="00FF0D14" w:rsidP="00BE301E">
            <w:pPr>
              <w:rPr>
                <w:rFonts w:ascii="Arial" w:hAnsi="Arial" w:cs="Arial"/>
                <w:sz w:val="16"/>
              </w:rPr>
            </w:pPr>
          </w:p>
        </w:tc>
      </w:tr>
      <w:tr w:rsidR="00FF0D14" w14:paraId="71032393" w14:textId="77777777" w:rsidTr="00A021FC">
        <w:tblPrEx>
          <w:tblCellMar>
            <w:top w:w="0" w:type="dxa"/>
            <w:bottom w:w="0" w:type="dxa"/>
          </w:tblCellMar>
        </w:tblPrEx>
        <w:tc>
          <w:tcPr>
            <w:tcW w:w="800" w:type="dxa"/>
            <w:tcBorders>
              <w:top w:val="single" w:sz="4" w:space="0" w:color="auto"/>
              <w:left w:val="single" w:sz="4" w:space="0" w:color="auto"/>
              <w:bottom w:val="nil"/>
              <w:right w:val="nil"/>
            </w:tcBorders>
            <w:shd w:val="solid" w:color="FFFFFF" w:fill="auto"/>
          </w:tcPr>
          <w:p w14:paraId="6EDE7283" w14:textId="77777777" w:rsidR="00FF0D14" w:rsidRDefault="00FF0D14" w:rsidP="004B5A82">
            <w:pPr>
              <w:rPr>
                <w:rFonts w:ascii="Arial" w:hAnsi="Arial" w:cs="Arial"/>
                <w:sz w:val="16"/>
              </w:rPr>
            </w:pPr>
            <w:r>
              <w:rPr>
                <w:rFonts w:ascii="Arial" w:hAnsi="Arial" w:cs="Arial"/>
                <w:sz w:val="16"/>
              </w:rPr>
              <w:t>2014-03</w:t>
            </w:r>
          </w:p>
        </w:tc>
        <w:tc>
          <w:tcPr>
            <w:tcW w:w="800" w:type="dxa"/>
            <w:tcBorders>
              <w:top w:val="single" w:sz="4" w:space="0" w:color="auto"/>
              <w:left w:val="nil"/>
              <w:bottom w:val="nil"/>
            </w:tcBorders>
            <w:shd w:val="solid" w:color="FFFFFF" w:fill="auto"/>
          </w:tcPr>
          <w:p w14:paraId="66DBED85" w14:textId="77777777" w:rsidR="00FF0D14" w:rsidRDefault="00FF0D14" w:rsidP="004B5A82">
            <w:pPr>
              <w:rPr>
                <w:rFonts w:ascii="Arial" w:hAnsi="Arial" w:cs="Arial"/>
                <w:sz w:val="16"/>
              </w:rPr>
            </w:pPr>
            <w:r>
              <w:rPr>
                <w:rFonts w:ascii="Arial" w:hAnsi="Arial" w:cs="Arial"/>
                <w:sz w:val="16"/>
              </w:rPr>
              <w:t>CT#63</w:t>
            </w:r>
          </w:p>
        </w:tc>
        <w:tc>
          <w:tcPr>
            <w:tcW w:w="901" w:type="dxa"/>
            <w:tcBorders>
              <w:top w:val="single" w:sz="4" w:space="0" w:color="auto"/>
              <w:bottom w:val="single" w:sz="6" w:space="0" w:color="auto"/>
            </w:tcBorders>
            <w:shd w:val="solid" w:color="FFFFFF" w:fill="auto"/>
          </w:tcPr>
          <w:p w14:paraId="1E33F0BE" w14:textId="77777777" w:rsidR="00FF0D14" w:rsidRDefault="00FF0D14" w:rsidP="00BE301E">
            <w:pPr>
              <w:rPr>
                <w:rFonts w:ascii="Arial" w:hAnsi="Arial" w:cs="Arial"/>
                <w:sz w:val="16"/>
              </w:rPr>
            </w:pPr>
            <w:r>
              <w:rPr>
                <w:rFonts w:ascii="Arial" w:hAnsi="Arial" w:cs="Arial"/>
                <w:sz w:val="16"/>
              </w:rPr>
              <w:t>CP-140025</w:t>
            </w:r>
          </w:p>
        </w:tc>
        <w:tc>
          <w:tcPr>
            <w:tcW w:w="476" w:type="dxa"/>
            <w:tcBorders>
              <w:top w:val="single" w:sz="4" w:space="0" w:color="auto"/>
              <w:bottom w:val="single" w:sz="6" w:space="0" w:color="auto"/>
            </w:tcBorders>
            <w:shd w:val="solid" w:color="FFFFFF" w:fill="auto"/>
          </w:tcPr>
          <w:p w14:paraId="49A7724E" w14:textId="77777777" w:rsidR="00FF0D14" w:rsidRDefault="00FF0D14" w:rsidP="00684ADF">
            <w:pPr>
              <w:rPr>
                <w:rFonts w:ascii="Arial" w:hAnsi="Arial" w:cs="Arial"/>
                <w:sz w:val="16"/>
              </w:rPr>
            </w:pPr>
            <w:r>
              <w:rPr>
                <w:rFonts w:ascii="Arial" w:hAnsi="Arial" w:cs="Arial"/>
                <w:sz w:val="16"/>
              </w:rPr>
              <w:t>0050</w:t>
            </w:r>
          </w:p>
        </w:tc>
        <w:tc>
          <w:tcPr>
            <w:tcW w:w="378" w:type="dxa"/>
            <w:tcBorders>
              <w:top w:val="single" w:sz="4" w:space="0" w:color="auto"/>
              <w:bottom w:val="single" w:sz="6" w:space="0" w:color="auto"/>
            </w:tcBorders>
            <w:shd w:val="solid" w:color="FFFFFF" w:fill="auto"/>
          </w:tcPr>
          <w:p w14:paraId="37D8E68A"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4" w:space="0" w:color="auto"/>
              <w:bottom w:val="single" w:sz="6" w:space="0" w:color="auto"/>
            </w:tcBorders>
            <w:shd w:val="solid" w:color="FFFFFF" w:fill="auto"/>
          </w:tcPr>
          <w:p w14:paraId="17110B8F" w14:textId="77777777" w:rsidR="00FF0D14" w:rsidRPr="00162341"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A021FC">
              <w:rPr>
                <w:rFonts w:ascii="Arial" w:hAnsi="Arial" w:cs="Arial"/>
                <w:noProof w:val="0"/>
              </w:rPr>
              <w:t>Clarification on CVO handling</w:t>
            </w:r>
          </w:p>
        </w:tc>
        <w:tc>
          <w:tcPr>
            <w:tcW w:w="567" w:type="dxa"/>
            <w:tcBorders>
              <w:top w:val="single" w:sz="4" w:space="0" w:color="auto"/>
              <w:left w:val="nil"/>
              <w:bottom w:val="nil"/>
              <w:right w:val="single" w:sz="4" w:space="0" w:color="auto"/>
            </w:tcBorders>
            <w:shd w:val="solid" w:color="FFFFFF" w:fill="auto"/>
          </w:tcPr>
          <w:p w14:paraId="03F5351C" w14:textId="77777777" w:rsidR="00FF0D14" w:rsidRDefault="00FF0D14" w:rsidP="00BE301E">
            <w:pPr>
              <w:rPr>
                <w:rFonts w:ascii="Arial" w:hAnsi="Arial" w:cs="Arial"/>
                <w:sz w:val="16"/>
              </w:rPr>
            </w:pPr>
            <w:r>
              <w:rPr>
                <w:rFonts w:ascii="Arial" w:hAnsi="Arial" w:cs="Arial"/>
                <w:sz w:val="16"/>
              </w:rPr>
              <w:t>12.1.0</w:t>
            </w:r>
          </w:p>
        </w:tc>
      </w:tr>
      <w:tr w:rsidR="00FF0D14" w14:paraId="478C1544" w14:textId="77777777" w:rsidTr="001D378E">
        <w:tblPrEx>
          <w:tblCellMar>
            <w:top w:w="0" w:type="dxa"/>
            <w:bottom w:w="0" w:type="dxa"/>
          </w:tblCellMar>
        </w:tblPrEx>
        <w:tc>
          <w:tcPr>
            <w:tcW w:w="800" w:type="dxa"/>
            <w:tcBorders>
              <w:top w:val="nil"/>
              <w:left w:val="single" w:sz="4" w:space="0" w:color="auto"/>
              <w:bottom w:val="single" w:sz="4" w:space="0" w:color="auto"/>
              <w:right w:val="nil"/>
            </w:tcBorders>
            <w:shd w:val="solid" w:color="FFFFFF" w:fill="auto"/>
          </w:tcPr>
          <w:p w14:paraId="2078A548" w14:textId="77777777" w:rsidR="00FF0D14" w:rsidRDefault="00FF0D14" w:rsidP="004B5A82">
            <w:pPr>
              <w:rPr>
                <w:rFonts w:ascii="Arial" w:hAnsi="Arial" w:cs="Arial"/>
                <w:sz w:val="16"/>
              </w:rPr>
            </w:pPr>
          </w:p>
        </w:tc>
        <w:tc>
          <w:tcPr>
            <w:tcW w:w="800" w:type="dxa"/>
            <w:tcBorders>
              <w:top w:val="nil"/>
              <w:left w:val="nil"/>
              <w:bottom w:val="single" w:sz="4" w:space="0" w:color="auto"/>
            </w:tcBorders>
            <w:shd w:val="solid" w:color="FFFFFF" w:fill="auto"/>
          </w:tcPr>
          <w:p w14:paraId="4F697DC4" w14:textId="77777777" w:rsidR="00FF0D14" w:rsidRDefault="00FF0D14" w:rsidP="004B5A82">
            <w:pPr>
              <w:rPr>
                <w:rFonts w:ascii="Arial" w:hAnsi="Arial" w:cs="Arial"/>
                <w:sz w:val="16"/>
              </w:rPr>
            </w:pPr>
          </w:p>
        </w:tc>
        <w:tc>
          <w:tcPr>
            <w:tcW w:w="901" w:type="dxa"/>
            <w:tcBorders>
              <w:top w:val="single" w:sz="6" w:space="0" w:color="auto"/>
              <w:bottom w:val="single" w:sz="4" w:space="0" w:color="auto"/>
            </w:tcBorders>
            <w:shd w:val="solid" w:color="FFFFFF" w:fill="auto"/>
          </w:tcPr>
          <w:p w14:paraId="1D0AB467" w14:textId="77777777" w:rsidR="00FF0D14" w:rsidRDefault="00FF0D14" w:rsidP="00BE301E">
            <w:pPr>
              <w:rPr>
                <w:rFonts w:ascii="Arial" w:hAnsi="Arial" w:cs="Arial"/>
                <w:sz w:val="16"/>
              </w:rPr>
            </w:pPr>
            <w:r>
              <w:rPr>
                <w:rFonts w:ascii="Arial" w:hAnsi="Arial" w:cs="Arial"/>
                <w:sz w:val="16"/>
              </w:rPr>
              <w:t>CP-140037</w:t>
            </w:r>
          </w:p>
        </w:tc>
        <w:tc>
          <w:tcPr>
            <w:tcW w:w="476" w:type="dxa"/>
            <w:tcBorders>
              <w:top w:val="single" w:sz="6" w:space="0" w:color="auto"/>
              <w:bottom w:val="single" w:sz="4" w:space="0" w:color="auto"/>
            </w:tcBorders>
            <w:shd w:val="solid" w:color="FFFFFF" w:fill="auto"/>
          </w:tcPr>
          <w:p w14:paraId="3EB791FC" w14:textId="77777777" w:rsidR="00FF0D14" w:rsidRDefault="00FF0D14" w:rsidP="00684ADF">
            <w:pPr>
              <w:rPr>
                <w:rFonts w:ascii="Arial" w:hAnsi="Arial" w:cs="Arial"/>
                <w:sz w:val="16"/>
              </w:rPr>
            </w:pPr>
            <w:r>
              <w:rPr>
                <w:rFonts w:ascii="Arial" w:hAnsi="Arial" w:cs="Arial"/>
                <w:sz w:val="16"/>
              </w:rPr>
              <w:t>0051</w:t>
            </w:r>
          </w:p>
        </w:tc>
        <w:tc>
          <w:tcPr>
            <w:tcW w:w="378" w:type="dxa"/>
            <w:tcBorders>
              <w:top w:val="single" w:sz="6" w:space="0" w:color="auto"/>
              <w:bottom w:val="single" w:sz="4" w:space="0" w:color="auto"/>
            </w:tcBorders>
            <w:shd w:val="solid" w:color="FFFFFF" w:fill="auto"/>
          </w:tcPr>
          <w:p w14:paraId="23683DBA"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4" w:space="0" w:color="auto"/>
            </w:tcBorders>
            <w:shd w:val="solid" w:color="FFFFFF" w:fill="auto"/>
          </w:tcPr>
          <w:p w14:paraId="7114BF7D" w14:textId="77777777" w:rsidR="00FF0D14" w:rsidRPr="00162341"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A021FC">
              <w:rPr>
                <w:rFonts w:ascii="Arial" w:hAnsi="Arial" w:cs="Arial"/>
                <w:noProof w:val="0"/>
              </w:rPr>
              <w:t>Clarification on SIS handling</w:t>
            </w:r>
          </w:p>
        </w:tc>
        <w:tc>
          <w:tcPr>
            <w:tcW w:w="567" w:type="dxa"/>
            <w:tcBorders>
              <w:top w:val="nil"/>
              <w:left w:val="nil"/>
              <w:bottom w:val="single" w:sz="4" w:space="0" w:color="auto"/>
              <w:right w:val="single" w:sz="4" w:space="0" w:color="auto"/>
            </w:tcBorders>
            <w:shd w:val="solid" w:color="FFFFFF" w:fill="auto"/>
          </w:tcPr>
          <w:p w14:paraId="44032415" w14:textId="77777777" w:rsidR="00FF0D14" w:rsidRDefault="00FF0D14" w:rsidP="00BE301E">
            <w:pPr>
              <w:rPr>
                <w:rFonts w:ascii="Arial" w:hAnsi="Arial" w:cs="Arial"/>
                <w:sz w:val="16"/>
              </w:rPr>
            </w:pPr>
          </w:p>
        </w:tc>
      </w:tr>
      <w:tr w:rsidR="00FF0D14" w14:paraId="0F8D81B2" w14:textId="77777777" w:rsidTr="001920AE">
        <w:tblPrEx>
          <w:tblCellMar>
            <w:top w:w="0" w:type="dxa"/>
            <w:bottom w:w="0" w:type="dxa"/>
          </w:tblCellMar>
        </w:tblPrEx>
        <w:tc>
          <w:tcPr>
            <w:tcW w:w="800" w:type="dxa"/>
            <w:tcBorders>
              <w:top w:val="single" w:sz="4" w:space="0" w:color="auto"/>
              <w:left w:val="single" w:sz="4" w:space="0" w:color="auto"/>
              <w:bottom w:val="single" w:sz="4" w:space="0" w:color="auto"/>
              <w:right w:val="nil"/>
            </w:tcBorders>
            <w:shd w:val="solid" w:color="FFFFFF" w:fill="auto"/>
          </w:tcPr>
          <w:p w14:paraId="6418B129" w14:textId="77777777" w:rsidR="00FF0D14" w:rsidRDefault="00FF0D14" w:rsidP="004B5A82">
            <w:pPr>
              <w:rPr>
                <w:rFonts w:ascii="Arial" w:hAnsi="Arial" w:cs="Arial"/>
                <w:sz w:val="16"/>
              </w:rPr>
            </w:pPr>
            <w:r>
              <w:rPr>
                <w:rFonts w:ascii="Arial" w:hAnsi="Arial" w:cs="Arial"/>
                <w:sz w:val="16"/>
              </w:rPr>
              <w:t>2014-06</w:t>
            </w:r>
          </w:p>
        </w:tc>
        <w:tc>
          <w:tcPr>
            <w:tcW w:w="800" w:type="dxa"/>
            <w:tcBorders>
              <w:top w:val="single" w:sz="4" w:space="0" w:color="auto"/>
              <w:left w:val="nil"/>
              <w:bottom w:val="single" w:sz="4" w:space="0" w:color="auto"/>
            </w:tcBorders>
            <w:shd w:val="solid" w:color="FFFFFF" w:fill="auto"/>
          </w:tcPr>
          <w:p w14:paraId="22515B78" w14:textId="77777777" w:rsidR="00FF0D14" w:rsidRDefault="00FF0D14" w:rsidP="004B5A82">
            <w:pPr>
              <w:rPr>
                <w:rFonts w:ascii="Arial" w:hAnsi="Arial" w:cs="Arial"/>
                <w:sz w:val="16"/>
              </w:rPr>
            </w:pPr>
            <w:r>
              <w:rPr>
                <w:rFonts w:ascii="Arial" w:hAnsi="Arial" w:cs="Arial"/>
                <w:sz w:val="16"/>
              </w:rPr>
              <w:t>CT#64</w:t>
            </w:r>
          </w:p>
        </w:tc>
        <w:tc>
          <w:tcPr>
            <w:tcW w:w="901" w:type="dxa"/>
            <w:tcBorders>
              <w:top w:val="single" w:sz="4" w:space="0" w:color="auto"/>
              <w:bottom w:val="single" w:sz="4" w:space="0" w:color="auto"/>
            </w:tcBorders>
            <w:shd w:val="solid" w:color="FFFFFF" w:fill="auto"/>
          </w:tcPr>
          <w:p w14:paraId="262EE1D0" w14:textId="77777777" w:rsidR="00FF0D14" w:rsidRDefault="00FF0D14" w:rsidP="00BE301E">
            <w:pPr>
              <w:rPr>
                <w:rFonts w:ascii="Arial" w:hAnsi="Arial" w:cs="Arial"/>
                <w:sz w:val="16"/>
              </w:rPr>
            </w:pPr>
            <w:r>
              <w:rPr>
                <w:rFonts w:ascii="Arial" w:hAnsi="Arial" w:cs="Arial"/>
                <w:sz w:val="16"/>
              </w:rPr>
              <w:t>CP-140248</w:t>
            </w:r>
          </w:p>
        </w:tc>
        <w:tc>
          <w:tcPr>
            <w:tcW w:w="476" w:type="dxa"/>
            <w:tcBorders>
              <w:top w:val="single" w:sz="4" w:space="0" w:color="auto"/>
              <w:bottom w:val="single" w:sz="4" w:space="0" w:color="auto"/>
            </w:tcBorders>
            <w:shd w:val="solid" w:color="FFFFFF" w:fill="auto"/>
          </w:tcPr>
          <w:p w14:paraId="6F99AC85" w14:textId="77777777" w:rsidR="00FF0D14" w:rsidRDefault="00FF0D14" w:rsidP="00684ADF">
            <w:pPr>
              <w:rPr>
                <w:rFonts w:ascii="Arial" w:hAnsi="Arial" w:cs="Arial"/>
                <w:sz w:val="16"/>
              </w:rPr>
            </w:pPr>
            <w:r>
              <w:rPr>
                <w:rFonts w:ascii="Arial" w:hAnsi="Arial" w:cs="Arial"/>
                <w:sz w:val="16"/>
              </w:rPr>
              <w:t>0052</w:t>
            </w:r>
          </w:p>
        </w:tc>
        <w:tc>
          <w:tcPr>
            <w:tcW w:w="378" w:type="dxa"/>
            <w:tcBorders>
              <w:top w:val="single" w:sz="4" w:space="0" w:color="auto"/>
              <w:bottom w:val="single" w:sz="4" w:space="0" w:color="auto"/>
            </w:tcBorders>
            <w:shd w:val="solid" w:color="FFFFFF" w:fill="auto"/>
          </w:tcPr>
          <w:p w14:paraId="757C60DA" w14:textId="77777777" w:rsidR="00FF0D14" w:rsidRDefault="00FF0D14" w:rsidP="00684ADF">
            <w:pPr>
              <w:rPr>
                <w:rFonts w:ascii="Arial" w:hAnsi="Arial" w:cs="Arial"/>
                <w:sz w:val="16"/>
              </w:rPr>
            </w:pPr>
            <w:r>
              <w:rPr>
                <w:rFonts w:ascii="Arial" w:hAnsi="Arial" w:cs="Arial"/>
                <w:sz w:val="16"/>
              </w:rPr>
              <w:t>3</w:t>
            </w:r>
          </w:p>
        </w:tc>
        <w:tc>
          <w:tcPr>
            <w:tcW w:w="4867" w:type="dxa"/>
            <w:tcBorders>
              <w:top w:val="single" w:sz="4" w:space="0" w:color="auto"/>
              <w:bottom w:val="single" w:sz="4" w:space="0" w:color="auto"/>
            </w:tcBorders>
            <w:shd w:val="solid" w:color="FFFFFF" w:fill="auto"/>
          </w:tcPr>
          <w:p w14:paraId="3F9C72D2" w14:textId="77777777" w:rsidR="00FF0D14" w:rsidRPr="00A021FC"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1D378E">
              <w:rPr>
                <w:rFonts w:ascii="Arial" w:hAnsi="Arial" w:cs="Arial"/>
                <w:noProof w:val="0"/>
              </w:rPr>
              <w:t>ICE support in I</w:t>
            </w:r>
            <w:r w:rsidRPr="001D378E">
              <w:rPr>
                <w:rFonts w:ascii="Arial" w:hAnsi="Arial" w:cs="Arial" w:hint="eastAsia"/>
                <w:noProof w:val="0"/>
              </w:rPr>
              <w:t>x</w:t>
            </w:r>
            <w:r w:rsidRPr="001D378E">
              <w:rPr>
                <w:rFonts w:ascii="Arial" w:hAnsi="Arial" w:cs="Arial"/>
                <w:noProof w:val="0"/>
              </w:rPr>
              <w:t xml:space="preserve"> interface</w:t>
            </w:r>
          </w:p>
        </w:tc>
        <w:tc>
          <w:tcPr>
            <w:tcW w:w="567" w:type="dxa"/>
            <w:tcBorders>
              <w:top w:val="single" w:sz="4" w:space="0" w:color="auto"/>
              <w:left w:val="nil"/>
              <w:bottom w:val="single" w:sz="4" w:space="0" w:color="auto"/>
              <w:right w:val="single" w:sz="4" w:space="0" w:color="auto"/>
            </w:tcBorders>
            <w:shd w:val="solid" w:color="FFFFFF" w:fill="auto"/>
          </w:tcPr>
          <w:p w14:paraId="6FEDC438" w14:textId="77777777" w:rsidR="00FF0D14" w:rsidRDefault="00FF0D14" w:rsidP="00BE301E">
            <w:pPr>
              <w:rPr>
                <w:rFonts w:ascii="Arial" w:hAnsi="Arial" w:cs="Arial"/>
                <w:sz w:val="16"/>
              </w:rPr>
            </w:pPr>
            <w:r>
              <w:rPr>
                <w:rFonts w:ascii="Arial" w:hAnsi="Arial" w:cs="Arial"/>
                <w:sz w:val="16"/>
              </w:rPr>
              <w:t>12.2.0</w:t>
            </w:r>
          </w:p>
        </w:tc>
      </w:tr>
      <w:tr w:rsidR="00FF0D14" w14:paraId="3AEB660E" w14:textId="77777777" w:rsidTr="001920AE">
        <w:tblPrEx>
          <w:tblCellMar>
            <w:top w:w="0" w:type="dxa"/>
            <w:bottom w:w="0" w:type="dxa"/>
          </w:tblCellMar>
        </w:tblPrEx>
        <w:tc>
          <w:tcPr>
            <w:tcW w:w="800" w:type="dxa"/>
            <w:tcBorders>
              <w:top w:val="single" w:sz="4" w:space="0" w:color="auto"/>
              <w:left w:val="single" w:sz="4" w:space="0" w:color="auto"/>
              <w:bottom w:val="nil"/>
              <w:right w:val="nil"/>
            </w:tcBorders>
            <w:shd w:val="solid" w:color="FFFFFF" w:fill="auto"/>
          </w:tcPr>
          <w:p w14:paraId="42B54C20" w14:textId="77777777" w:rsidR="00FF0D14" w:rsidRDefault="00FF0D14" w:rsidP="004B5A82">
            <w:pPr>
              <w:rPr>
                <w:rFonts w:ascii="Arial" w:hAnsi="Arial" w:cs="Arial"/>
                <w:sz w:val="16"/>
              </w:rPr>
            </w:pPr>
            <w:r>
              <w:rPr>
                <w:rFonts w:ascii="Arial" w:hAnsi="Arial" w:cs="Arial"/>
                <w:sz w:val="16"/>
              </w:rPr>
              <w:t>2014-09</w:t>
            </w:r>
          </w:p>
        </w:tc>
        <w:tc>
          <w:tcPr>
            <w:tcW w:w="800" w:type="dxa"/>
            <w:tcBorders>
              <w:top w:val="single" w:sz="4" w:space="0" w:color="auto"/>
              <w:left w:val="nil"/>
              <w:bottom w:val="nil"/>
              <w:right w:val="single" w:sz="4" w:space="0" w:color="auto"/>
            </w:tcBorders>
            <w:shd w:val="solid" w:color="FFFFFF" w:fill="auto"/>
          </w:tcPr>
          <w:p w14:paraId="403645E3" w14:textId="77777777" w:rsidR="00FF0D14" w:rsidRDefault="00FF0D14" w:rsidP="004B5A82">
            <w:pPr>
              <w:rPr>
                <w:rFonts w:ascii="Arial" w:hAnsi="Arial" w:cs="Arial"/>
                <w:sz w:val="16"/>
              </w:rPr>
            </w:pPr>
            <w:r>
              <w:rPr>
                <w:rFonts w:ascii="Arial" w:hAnsi="Arial" w:cs="Arial"/>
                <w:sz w:val="16"/>
              </w:rPr>
              <w:t>CT#65</w:t>
            </w:r>
          </w:p>
        </w:tc>
        <w:tc>
          <w:tcPr>
            <w:tcW w:w="901" w:type="dxa"/>
            <w:tcBorders>
              <w:top w:val="single" w:sz="4" w:space="0" w:color="auto"/>
              <w:left w:val="single" w:sz="4" w:space="0" w:color="auto"/>
              <w:bottom w:val="single" w:sz="4" w:space="0" w:color="auto"/>
            </w:tcBorders>
            <w:shd w:val="solid" w:color="FFFFFF" w:fill="auto"/>
          </w:tcPr>
          <w:p w14:paraId="7D23DC45" w14:textId="77777777" w:rsidR="00FF0D14" w:rsidRDefault="00FF0D14" w:rsidP="00BE301E">
            <w:pPr>
              <w:rPr>
                <w:rFonts w:ascii="Arial" w:hAnsi="Arial" w:cs="Arial"/>
                <w:sz w:val="16"/>
              </w:rPr>
            </w:pPr>
            <w:r>
              <w:rPr>
                <w:rFonts w:ascii="Arial" w:hAnsi="Arial" w:cs="Arial"/>
                <w:sz w:val="16"/>
              </w:rPr>
              <w:t>CP-140520</w:t>
            </w:r>
          </w:p>
        </w:tc>
        <w:tc>
          <w:tcPr>
            <w:tcW w:w="476" w:type="dxa"/>
            <w:tcBorders>
              <w:top w:val="single" w:sz="4" w:space="0" w:color="auto"/>
              <w:bottom w:val="single" w:sz="4" w:space="0" w:color="auto"/>
            </w:tcBorders>
            <w:shd w:val="solid" w:color="FFFFFF" w:fill="auto"/>
          </w:tcPr>
          <w:p w14:paraId="63C635DB" w14:textId="77777777" w:rsidR="00FF0D14" w:rsidRDefault="00FF0D14" w:rsidP="00684ADF">
            <w:pPr>
              <w:rPr>
                <w:rFonts w:ascii="Arial" w:hAnsi="Arial" w:cs="Arial"/>
                <w:sz w:val="16"/>
              </w:rPr>
            </w:pPr>
            <w:r>
              <w:rPr>
                <w:rFonts w:ascii="Arial" w:hAnsi="Arial" w:cs="Arial"/>
                <w:sz w:val="16"/>
              </w:rPr>
              <w:t>0053</w:t>
            </w:r>
          </w:p>
        </w:tc>
        <w:tc>
          <w:tcPr>
            <w:tcW w:w="378" w:type="dxa"/>
            <w:tcBorders>
              <w:top w:val="single" w:sz="4" w:space="0" w:color="auto"/>
              <w:bottom w:val="single" w:sz="4" w:space="0" w:color="auto"/>
            </w:tcBorders>
            <w:shd w:val="solid" w:color="FFFFFF" w:fill="auto"/>
          </w:tcPr>
          <w:p w14:paraId="460CF6E3"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14:paraId="7A68449E" w14:textId="77777777" w:rsidR="00FF0D14" w:rsidRPr="001D378E"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1920AE">
              <w:rPr>
                <w:rFonts w:ascii="Arial" w:hAnsi="Arial" w:cs="Arial"/>
                <w:noProof w:val="0"/>
              </w:rPr>
              <w:t>Corrections to Transport Protocol table</w:t>
            </w:r>
          </w:p>
        </w:tc>
        <w:tc>
          <w:tcPr>
            <w:tcW w:w="567" w:type="dxa"/>
            <w:tcBorders>
              <w:top w:val="single" w:sz="4" w:space="0" w:color="auto"/>
              <w:left w:val="nil"/>
              <w:bottom w:val="nil"/>
              <w:right w:val="single" w:sz="4" w:space="0" w:color="auto"/>
            </w:tcBorders>
            <w:shd w:val="solid" w:color="FFFFFF" w:fill="auto"/>
          </w:tcPr>
          <w:p w14:paraId="0D1D5FA8" w14:textId="77777777" w:rsidR="00FF0D14" w:rsidRDefault="00FF0D14" w:rsidP="00BE301E">
            <w:pPr>
              <w:rPr>
                <w:rFonts w:ascii="Arial" w:hAnsi="Arial" w:cs="Arial"/>
                <w:sz w:val="16"/>
              </w:rPr>
            </w:pPr>
            <w:r>
              <w:rPr>
                <w:rFonts w:ascii="Arial" w:hAnsi="Arial" w:cs="Arial"/>
                <w:sz w:val="16"/>
              </w:rPr>
              <w:t>12.3.0</w:t>
            </w:r>
          </w:p>
        </w:tc>
      </w:tr>
      <w:tr w:rsidR="00FF0D14" w14:paraId="7997315C" w14:textId="77777777" w:rsidTr="0043700B">
        <w:tblPrEx>
          <w:tblCellMar>
            <w:top w:w="0" w:type="dxa"/>
            <w:bottom w:w="0" w:type="dxa"/>
          </w:tblCellMar>
        </w:tblPrEx>
        <w:tc>
          <w:tcPr>
            <w:tcW w:w="800" w:type="dxa"/>
            <w:tcBorders>
              <w:top w:val="nil"/>
              <w:left w:val="single" w:sz="4" w:space="0" w:color="auto"/>
              <w:bottom w:val="single" w:sz="4" w:space="0" w:color="auto"/>
              <w:right w:val="nil"/>
            </w:tcBorders>
            <w:shd w:val="solid" w:color="FFFFFF" w:fill="auto"/>
          </w:tcPr>
          <w:p w14:paraId="73B6FF80" w14:textId="77777777" w:rsidR="00FF0D14" w:rsidRDefault="00FF0D14" w:rsidP="004B5A82">
            <w:pPr>
              <w:rPr>
                <w:rFonts w:ascii="Arial" w:hAnsi="Arial" w:cs="Arial"/>
                <w:sz w:val="16"/>
              </w:rPr>
            </w:pPr>
          </w:p>
        </w:tc>
        <w:tc>
          <w:tcPr>
            <w:tcW w:w="800" w:type="dxa"/>
            <w:tcBorders>
              <w:top w:val="nil"/>
              <w:left w:val="nil"/>
              <w:bottom w:val="single" w:sz="4" w:space="0" w:color="auto"/>
              <w:right w:val="single" w:sz="4" w:space="0" w:color="auto"/>
            </w:tcBorders>
            <w:shd w:val="solid" w:color="FFFFFF" w:fill="auto"/>
          </w:tcPr>
          <w:p w14:paraId="4E74B83A" w14:textId="77777777" w:rsidR="00FF0D14" w:rsidRDefault="00FF0D14" w:rsidP="004B5A82">
            <w:pPr>
              <w:rPr>
                <w:rFonts w:ascii="Arial" w:hAnsi="Arial" w:cs="Arial"/>
                <w:sz w:val="16"/>
              </w:rPr>
            </w:pPr>
          </w:p>
        </w:tc>
        <w:tc>
          <w:tcPr>
            <w:tcW w:w="901" w:type="dxa"/>
            <w:tcBorders>
              <w:top w:val="single" w:sz="4" w:space="0" w:color="auto"/>
              <w:left w:val="single" w:sz="4" w:space="0" w:color="auto"/>
              <w:bottom w:val="single" w:sz="4" w:space="0" w:color="auto"/>
            </w:tcBorders>
            <w:shd w:val="solid" w:color="FFFFFF" w:fill="auto"/>
          </w:tcPr>
          <w:p w14:paraId="6ECC641B" w14:textId="77777777" w:rsidR="00FF0D14" w:rsidRDefault="00FF0D14" w:rsidP="00BE301E">
            <w:pPr>
              <w:rPr>
                <w:rFonts w:ascii="Arial" w:hAnsi="Arial" w:cs="Arial"/>
                <w:sz w:val="16"/>
              </w:rPr>
            </w:pPr>
            <w:r>
              <w:rPr>
                <w:rFonts w:ascii="Arial" w:hAnsi="Arial" w:cs="Arial"/>
                <w:sz w:val="16"/>
              </w:rPr>
              <w:t>CP-140520</w:t>
            </w:r>
          </w:p>
        </w:tc>
        <w:tc>
          <w:tcPr>
            <w:tcW w:w="476" w:type="dxa"/>
            <w:tcBorders>
              <w:top w:val="single" w:sz="4" w:space="0" w:color="auto"/>
              <w:bottom w:val="single" w:sz="4" w:space="0" w:color="auto"/>
            </w:tcBorders>
            <w:shd w:val="solid" w:color="FFFFFF" w:fill="auto"/>
          </w:tcPr>
          <w:p w14:paraId="32295440" w14:textId="77777777" w:rsidR="00FF0D14" w:rsidRDefault="00FF0D14" w:rsidP="00684ADF">
            <w:pPr>
              <w:rPr>
                <w:rFonts w:ascii="Arial" w:hAnsi="Arial" w:cs="Arial"/>
                <w:sz w:val="16"/>
              </w:rPr>
            </w:pPr>
            <w:r>
              <w:rPr>
                <w:rFonts w:ascii="Arial" w:hAnsi="Arial" w:cs="Arial"/>
                <w:sz w:val="16"/>
              </w:rPr>
              <w:t>0054</w:t>
            </w:r>
          </w:p>
        </w:tc>
        <w:tc>
          <w:tcPr>
            <w:tcW w:w="378" w:type="dxa"/>
            <w:tcBorders>
              <w:top w:val="single" w:sz="4" w:space="0" w:color="auto"/>
              <w:bottom w:val="single" w:sz="4" w:space="0" w:color="auto"/>
            </w:tcBorders>
            <w:shd w:val="solid" w:color="FFFFFF" w:fill="auto"/>
          </w:tcPr>
          <w:p w14:paraId="7691D936"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14:paraId="5446F523" w14:textId="77777777" w:rsidR="00FF0D14" w:rsidRPr="001D378E"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1920AE">
              <w:rPr>
                <w:rFonts w:ascii="Arial" w:hAnsi="Arial" w:cs="Arial"/>
                <w:noProof w:val="0"/>
              </w:rPr>
              <w:t>TrGW Capability Change</w:t>
            </w:r>
          </w:p>
        </w:tc>
        <w:tc>
          <w:tcPr>
            <w:tcW w:w="567" w:type="dxa"/>
            <w:tcBorders>
              <w:top w:val="nil"/>
              <w:left w:val="nil"/>
              <w:bottom w:val="single" w:sz="4" w:space="0" w:color="auto"/>
              <w:right w:val="single" w:sz="4" w:space="0" w:color="auto"/>
            </w:tcBorders>
            <w:shd w:val="solid" w:color="FFFFFF" w:fill="auto"/>
          </w:tcPr>
          <w:p w14:paraId="413717C1" w14:textId="77777777" w:rsidR="00FF0D14" w:rsidRDefault="00FF0D14" w:rsidP="00BE301E">
            <w:pPr>
              <w:rPr>
                <w:rFonts w:ascii="Arial" w:hAnsi="Arial" w:cs="Arial"/>
                <w:sz w:val="16"/>
              </w:rPr>
            </w:pPr>
          </w:p>
        </w:tc>
      </w:tr>
      <w:tr w:rsidR="00FF0D14" w14:paraId="3D45B3C2" w14:textId="77777777" w:rsidTr="0043700B">
        <w:tblPrEx>
          <w:tblCellMar>
            <w:top w:w="0" w:type="dxa"/>
            <w:bottom w:w="0" w:type="dxa"/>
          </w:tblCellMar>
        </w:tblPrEx>
        <w:tc>
          <w:tcPr>
            <w:tcW w:w="800" w:type="dxa"/>
            <w:tcBorders>
              <w:top w:val="single" w:sz="4" w:space="0" w:color="auto"/>
              <w:left w:val="single" w:sz="4" w:space="0" w:color="auto"/>
              <w:bottom w:val="nil"/>
              <w:right w:val="nil"/>
            </w:tcBorders>
            <w:shd w:val="solid" w:color="FFFFFF" w:fill="auto"/>
          </w:tcPr>
          <w:p w14:paraId="384D85FE" w14:textId="77777777" w:rsidR="00FF0D14" w:rsidRDefault="00FF0D14" w:rsidP="004B5A82">
            <w:pPr>
              <w:rPr>
                <w:rFonts w:ascii="Arial" w:hAnsi="Arial" w:cs="Arial"/>
                <w:sz w:val="16"/>
              </w:rPr>
            </w:pPr>
            <w:r>
              <w:rPr>
                <w:rFonts w:ascii="Arial" w:hAnsi="Arial" w:cs="Arial"/>
                <w:sz w:val="16"/>
              </w:rPr>
              <w:t>2014-12</w:t>
            </w:r>
          </w:p>
        </w:tc>
        <w:tc>
          <w:tcPr>
            <w:tcW w:w="800" w:type="dxa"/>
            <w:tcBorders>
              <w:top w:val="single" w:sz="4" w:space="0" w:color="auto"/>
              <w:left w:val="nil"/>
              <w:bottom w:val="nil"/>
              <w:right w:val="single" w:sz="4" w:space="0" w:color="auto"/>
            </w:tcBorders>
            <w:shd w:val="solid" w:color="FFFFFF" w:fill="auto"/>
          </w:tcPr>
          <w:p w14:paraId="111A2696" w14:textId="77777777" w:rsidR="00FF0D14" w:rsidRDefault="00FF0D14" w:rsidP="004B5A82">
            <w:pPr>
              <w:rPr>
                <w:rFonts w:ascii="Arial" w:hAnsi="Arial" w:cs="Arial"/>
                <w:sz w:val="16"/>
              </w:rPr>
            </w:pPr>
            <w:r>
              <w:rPr>
                <w:rFonts w:ascii="Arial" w:hAnsi="Arial" w:cs="Arial"/>
                <w:sz w:val="16"/>
              </w:rPr>
              <w:t>CT#66</w:t>
            </w:r>
          </w:p>
        </w:tc>
        <w:tc>
          <w:tcPr>
            <w:tcW w:w="901" w:type="dxa"/>
            <w:tcBorders>
              <w:top w:val="single" w:sz="4" w:space="0" w:color="auto"/>
              <w:left w:val="single" w:sz="4" w:space="0" w:color="auto"/>
              <w:bottom w:val="single" w:sz="4" w:space="0" w:color="auto"/>
            </w:tcBorders>
            <w:shd w:val="solid" w:color="FFFFFF" w:fill="auto"/>
          </w:tcPr>
          <w:p w14:paraId="3346FCA5" w14:textId="77777777" w:rsidR="00FF0D14" w:rsidRDefault="00FF0D14" w:rsidP="00BE301E">
            <w:pPr>
              <w:rPr>
                <w:rFonts w:ascii="Arial" w:hAnsi="Arial" w:cs="Arial"/>
                <w:sz w:val="16"/>
              </w:rPr>
            </w:pPr>
            <w:r>
              <w:rPr>
                <w:rFonts w:ascii="Arial" w:hAnsi="Arial" w:cs="Arial"/>
                <w:sz w:val="16"/>
              </w:rPr>
              <w:t>CP-140786</w:t>
            </w:r>
          </w:p>
        </w:tc>
        <w:tc>
          <w:tcPr>
            <w:tcW w:w="476" w:type="dxa"/>
            <w:tcBorders>
              <w:top w:val="single" w:sz="4" w:space="0" w:color="auto"/>
              <w:bottom w:val="single" w:sz="4" w:space="0" w:color="auto"/>
            </w:tcBorders>
            <w:shd w:val="solid" w:color="FFFFFF" w:fill="auto"/>
          </w:tcPr>
          <w:p w14:paraId="4557099A" w14:textId="77777777" w:rsidR="00FF0D14" w:rsidRDefault="00FF0D14" w:rsidP="00684ADF">
            <w:pPr>
              <w:rPr>
                <w:rFonts w:ascii="Arial" w:hAnsi="Arial" w:cs="Arial"/>
                <w:sz w:val="16"/>
              </w:rPr>
            </w:pPr>
            <w:r>
              <w:rPr>
                <w:rFonts w:ascii="Arial" w:hAnsi="Arial" w:cs="Arial"/>
                <w:sz w:val="16"/>
              </w:rPr>
              <w:t>0055</w:t>
            </w:r>
          </w:p>
        </w:tc>
        <w:tc>
          <w:tcPr>
            <w:tcW w:w="378" w:type="dxa"/>
            <w:tcBorders>
              <w:top w:val="single" w:sz="4" w:space="0" w:color="auto"/>
              <w:bottom w:val="single" w:sz="4" w:space="0" w:color="auto"/>
            </w:tcBorders>
            <w:shd w:val="solid" w:color="FFFFFF" w:fill="auto"/>
          </w:tcPr>
          <w:p w14:paraId="3718339C"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14:paraId="3680B945" w14:textId="77777777" w:rsidR="00FF0D14" w:rsidRPr="001920AE"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BB3C43">
              <w:rPr>
                <w:rFonts w:ascii="Arial" w:hAnsi="Arial" w:cs="Arial"/>
                <w:noProof w:val="0"/>
              </w:rPr>
              <w:t>Application-aware MSRP interworking</w:t>
            </w:r>
          </w:p>
        </w:tc>
        <w:tc>
          <w:tcPr>
            <w:tcW w:w="567" w:type="dxa"/>
            <w:tcBorders>
              <w:top w:val="single" w:sz="4" w:space="0" w:color="auto"/>
              <w:left w:val="nil"/>
              <w:bottom w:val="nil"/>
              <w:right w:val="single" w:sz="4" w:space="0" w:color="auto"/>
            </w:tcBorders>
            <w:shd w:val="solid" w:color="FFFFFF" w:fill="auto"/>
          </w:tcPr>
          <w:p w14:paraId="03505E7E" w14:textId="77777777" w:rsidR="00FF0D14" w:rsidRDefault="00FF0D14" w:rsidP="00BE301E">
            <w:pPr>
              <w:rPr>
                <w:rFonts w:ascii="Arial" w:hAnsi="Arial" w:cs="Arial"/>
                <w:sz w:val="16"/>
              </w:rPr>
            </w:pPr>
            <w:r>
              <w:rPr>
                <w:rFonts w:ascii="Arial" w:hAnsi="Arial" w:cs="Arial"/>
                <w:sz w:val="16"/>
              </w:rPr>
              <w:t>12.4.0</w:t>
            </w:r>
          </w:p>
        </w:tc>
      </w:tr>
      <w:tr w:rsidR="00FF0D14" w14:paraId="3BBC3363" w14:textId="77777777" w:rsidTr="0043700B">
        <w:tblPrEx>
          <w:tblCellMar>
            <w:top w:w="0" w:type="dxa"/>
            <w:bottom w:w="0" w:type="dxa"/>
          </w:tblCellMar>
        </w:tblPrEx>
        <w:tc>
          <w:tcPr>
            <w:tcW w:w="800" w:type="dxa"/>
            <w:tcBorders>
              <w:top w:val="nil"/>
              <w:left w:val="single" w:sz="4" w:space="0" w:color="auto"/>
              <w:bottom w:val="nil"/>
              <w:right w:val="nil"/>
            </w:tcBorders>
            <w:shd w:val="solid" w:color="FFFFFF" w:fill="auto"/>
          </w:tcPr>
          <w:p w14:paraId="360DE4DC" w14:textId="77777777" w:rsidR="00FF0D14" w:rsidRDefault="00FF0D14" w:rsidP="004B5A82">
            <w:pPr>
              <w:rPr>
                <w:rFonts w:ascii="Arial" w:hAnsi="Arial" w:cs="Arial"/>
                <w:sz w:val="16"/>
              </w:rPr>
            </w:pPr>
          </w:p>
        </w:tc>
        <w:tc>
          <w:tcPr>
            <w:tcW w:w="800" w:type="dxa"/>
            <w:tcBorders>
              <w:top w:val="nil"/>
              <w:left w:val="nil"/>
              <w:bottom w:val="nil"/>
              <w:right w:val="single" w:sz="4" w:space="0" w:color="auto"/>
            </w:tcBorders>
            <w:shd w:val="solid" w:color="FFFFFF" w:fill="auto"/>
          </w:tcPr>
          <w:p w14:paraId="4E118C0F" w14:textId="77777777" w:rsidR="00FF0D14" w:rsidRDefault="00FF0D14" w:rsidP="004B5A82">
            <w:pPr>
              <w:rPr>
                <w:rFonts w:ascii="Arial" w:hAnsi="Arial" w:cs="Arial"/>
                <w:sz w:val="16"/>
              </w:rPr>
            </w:pPr>
          </w:p>
        </w:tc>
        <w:tc>
          <w:tcPr>
            <w:tcW w:w="901" w:type="dxa"/>
            <w:tcBorders>
              <w:top w:val="single" w:sz="4" w:space="0" w:color="auto"/>
              <w:left w:val="single" w:sz="4" w:space="0" w:color="auto"/>
              <w:bottom w:val="single" w:sz="4" w:space="0" w:color="auto"/>
            </w:tcBorders>
            <w:shd w:val="solid" w:color="FFFFFF" w:fill="auto"/>
          </w:tcPr>
          <w:p w14:paraId="123707E0" w14:textId="77777777" w:rsidR="00FF0D14" w:rsidRDefault="00FF0D14" w:rsidP="00BE301E">
            <w:pPr>
              <w:rPr>
                <w:rFonts w:ascii="Arial" w:hAnsi="Arial" w:cs="Arial"/>
                <w:sz w:val="16"/>
              </w:rPr>
            </w:pPr>
            <w:r>
              <w:rPr>
                <w:rFonts w:ascii="Arial" w:hAnsi="Arial" w:cs="Arial"/>
                <w:sz w:val="16"/>
              </w:rPr>
              <w:t>CP-140788</w:t>
            </w:r>
          </w:p>
        </w:tc>
        <w:tc>
          <w:tcPr>
            <w:tcW w:w="476" w:type="dxa"/>
            <w:tcBorders>
              <w:top w:val="single" w:sz="4" w:space="0" w:color="auto"/>
              <w:bottom w:val="single" w:sz="4" w:space="0" w:color="auto"/>
            </w:tcBorders>
            <w:shd w:val="solid" w:color="FFFFFF" w:fill="auto"/>
          </w:tcPr>
          <w:p w14:paraId="6435C97B" w14:textId="77777777" w:rsidR="00FF0D14" w:rsidRDefault="00FF0D14" w:rsidP="00684ADF">
            <w:pPr>
              <w:rPr>
                <w:rFonts w:ascii="Arial" w:hAnsi="Arial" w:cs="Arial"/>
                <w:sz w:val="16"/>
              </w:rPr>
            </w:pPr>
            <w:r>
              <w:rPr>
                <w:rFonts w:ascii="Arial" w:hAnsi="Arial" w:cs="Arial"/>
                <w:sz w:val="16"/>
              </w:rPr>
              <w:t>0056</w:t>
            </w:r>
          </w:p>
        </w:tc>
        <w:tc>
          <w:tcPr>
            <w:tcW w:w="378" w:type="dxa"/>
            <w:tcBorders>
              <w:top w:val="single" w:sz="4" w:space="0" w:color="auto"/>
              <w:bottom w:val="single" w:sz="4" w:space="0" w:color="auto"/>
            </w:tcBorders>
            <w:shd w:val="solid" w:color="FFFFFF" w:fill="auto"/>
          </w:tcPr>
          <w:p w14:paraId="7E7F5ADB"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14:paraId="76CD8854" w14:textId="77777777" w:rsidR="00FF0D14" w:rsidRPr="001920AE" w:rsidRDefault="00FF0D14" w:rsidP="00BB3C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BB3C43">
              <w:rPr>
                <w:rFonts w:ascii="Arial" w:hAnsi="Arial" w:cs="Arial"/>
                <w:noProof w:val="0"/>
              </w:rPr>
              <w:t>Adding support for EVS codec</w:t>
            </w:r>
          </w:p>
        </w:tc>
        <w:tc>
          <w:tcPr>
            <w:tcW w:w="567" w:type="dxa"/>
            <w:tcBorders>
              <w:top w:val="nil"/>
              <w:left w:val="nil"/>
              <w:bottom w:val="nil"/>
              <w:right w:val="single" w:sz="4" w:space="0" w:color="auto"/>
            </w:tcBorders>
            <w:shd w:val="solid" w:color="FFFFFF" w:fill="auto"/>
          </w:tcPr>
          <w:p w14:paraId="45F3F99F" w14:textId="77777777" w:rsidR="00FF0D14" w:rsidRDefault="00FF0D14" w:rsidP="00BE301E">
            <w:pPr>
              <w:rPr>
                <w:rFonts w:ascii="Arial" w:hAnsi="Arial" w:cs="Arial"/>
                <w:sz w:val="16"/>
              </w:rPr>
            </w:pPr>
          </w:p>
        </w:tc>
      </w:tr>
      <w:tr w:rsidR="00FF0D14" w14:paraId="17EE5DC6" w14:textId="77777777" w:rsidTr="008B14C3">
        <w:tblPrEx>
          <w:tblCellMar>
            <w:top w:w="0" w:type="dxa"/>
            <w:bottom w:w="0" w:type="dxa"/>
          </w:tblCellMar>
        </w:tblPrEx>
        <w:tc>
          <w:tcPr>
            <w:tcW w:w="800" w:type="dxa"/>
            <w:tcBorders>
              <w:top w:val="nil"/>
              <w:left w:val="single" w:sz="4" w:space="0" w:color="auto"/>
              <w:bottom w:val="single" w:sz="4" w:space="0" w:color="auto"/>
              <w:right w:val="nil"/>
            </w:tcBorders>
            <w:shd w:val="solid" w:color="FFFFFF" w:fill="auto"/>
          </w:tcPr>
          <w:p w14:paraId="3E0C22A6" w14:textId="77777777" w:rsidR="00FF0D14" w:rsidRDefault="00FF0D14" w:rsidP="004B5A82">
            <w:pPr>
              <w:rPr>
                <w:rFonts w:ascii="Arial" w:hAnsi="Arial" w:cs="Arial"/>
                <w:sz w:val="16"/>
              </w:rPr>
            </w:pPr>
          </w:p>
        </w:tc>
        <w:tc>
          <w:tcPr>
            <w:tcW w:w="800" w:type="dxa"/>
            <w:tcBorders>
              <w:top w:val="nil"/>
              <w:left w:val="nil"/>
              <w:bottom w:val="single" w:sz="4" w:space="0" w:color="auto"/>
              <w:right w:val="single" w:sz="4" w:space="0" w:color="auto"/>
            </w:tcBorders>
            <w:shd w:val="solid" w:color="FFFFFF" w:fill="auto"/>
          </w:tcPr>
          <w:p w14:paraId="729A114B" w14:textId="77777777" w:rsidR="00FF0D14" w:rsidRDefault="00FF0D14" w:rsidP="004B5A82">
            <w:pPr>
              <w:rPr>
                <w:rFonts w:ascii="Arial" w:hAnsi="Arial" w:cs="Arial"/>
                <w:sz w:val="16"/>
              </w:rPr>
            </w:pPr>
          </w:p>
        </w:tc>
        <w:tc>
          <w:tcPr>
            <w:tcW w:w="901" w:type="dxa"/>
            <w:tcBorders>
              <w:top w:val="single" w:sz="4" w:space="0" w:color="auto"/>
              <w:left w:val="single" w:sz="4" w:space="0" w:color="auto"/>
              <w:bottom w:val="single" w:sz="4" w:space="0" w:color="auto"/>
            </w:tcBorders>
            <w:shd w:val="solid" w:color="FFFFFF" w:fill="auto"/>
          </w:tcPr>
          <w:p w14:paraId="1B966608" w14:textId="77777777" w:rsidR="00FF0D14" w:rsidRDefault="00FF0D14" w:rsidP="00BE301E">
            <w:pPr>
              <w:rPr>
                <w:rFonts w:ascii="Arial" w:hAnsi="Arial" w:cs="Arial"/>
                <w:sz w:val="16"/>
              </w:rPr>
            </w:pPr>
            <w:r>
              <w:rPr>
                <w:rFonts w:ascii="Arial" w:hAnsi="Arial" w:cs="Arial"/>
                <w:sz w:val="16"/>
              </w:rPr>
              <w:t>CP-140973</w:t>
            </w:r>
          </w:p>
        </w:tc>
        <w:tc>
          <w:tcPr>
            <w:tcW w:w="476" w:type="dxa"/>
            <w:tcBorders>
              <w:top w:val="single" w:sz="4" w:space="0" w:color="auto"/>
              <w:bottom w:val="single" w:sz="4" w:space="0" w:color="auto"/>
            </w:tcBorders>
            <w:shd w:val="solid" w:color="FFFFFF" w:fill="auto"/>
          </w:tcPr>
          <w:p w14:paraId="73D4F714" w14:textId="77777777" w:rsidR="00FF0D14" w:rsidRDefault="00FF0D14" w:rsidP="00684ADF">
            <w:pPr>
              <w:rPr>
                <w:rFonts w:ascii="Arial" w:hAnsi="Arial" w:cs="Arial"/>
                <w:sz w:val="16"/>
              </w:rPr>
            </w:pPr>
            <w:r>
              <w:rPr>
                <w:rFonts w:ascii="Arial" w:hAnsi="Arial" w:cs="Arial"/>
                <w:sz w:val="16"/>
              </w:rPr>
              <w:t>0057</w:t>
            </w:r>
          </w:p>
        </w:tc>
        <w:tc>
          <w:tcPr>
            <w:tcW w:w="378" w:type="dxa"/>
            <w:tcBorders>
              <w:top w:val="single" w:sz="4" w:space="0" w:color="auto"/>
              <w:bottom w:val="single" w:sz="4" w:space="0" w:color="auto"/>
            </w:tcBorders>
            <w:shd w:val="solid" w:color="FFFFFF" w:fill="auto"/>
          </w:tcPr>
          <w:p w14:paraId="4C17A09E" w14:textId="77777777" w:rsidR="00FF0D14" w:rsidRDefault="00FF0D14" w:rsidP="00684ADF">
            <w:pPr>
              <w:rPr>
                <w:rFonts w:ascii="Arial" w:hAnsi="Arial" w:cs="Arial"/>
                <w:sz w:val="16"/>
              </w:rPr>
            </w:pPr>
            <w:r>
              <w:rPr>
                <w:rFonts w:ascii="Arial" w:hAnsi="Arial" w:cs="Arial"/>
                <w:sz w:val="16"/>
              </w:rPr>
              <w:t>-</w:t>
            </w:r>
          </w:p>
        </w:tc>
        <w:tc>
          <w:tcPr>
            <w:tcW w:w="4867" w:type="dxa"/>
            <w:tcBorders>
              <w:top w:val="single" w:sz="4" w:space="0" w:color="auto"/>
              <w:bottom w:val="single" w:sz="4" w:space="0" w:color="auto"/>
              <w:right w:val="single" w:sz="4" w:space="0" w:color="auto"/>
            </w:tcBorders>
            <w:shd w:val="solid" w:color="FFFFFF" w:fill="auto"/>
          </w:tcPr>
          <w:p w14:paraId="4179AC08" w14:textId="77777777" w:rsidR="00FF0D14" w:rsidRPr="001920AE"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BB3C43">
              <w:rPr>
                <w:rFonts w:ascii="Arial" w:hAnsi="Arial" w:cs="Arial"/>
                <w:noProof w:val="0"/>
              </w:rPr>
              <w:t>Alternative connection (ALTC) addresses management</w:t>
            </w:r>
          </w:p>
        </w:tc>
        <w:tc>
          <w:tcPr>
            <w:tcW w:w="567" w:type="dxa"/>
            <w:tcBorders>
              <w:top w:val="nil"/>
              <w:left w:val="nil"/>
              <w:bottom w:val="single" w:sz="4" w:space="0" w:color="auto"/>
              <w:right w:val="single" w:sz="4" w:space="0" w:color="auto"/>
            </w:tcBorders>
            <w:shd w:val="solid" w:color="FFFFFF" w:fill="auto"/>
          </w:tcPr>
          <w:p w14:paraId="73C9988D" w14:textId="77777777" w:rsidR="00FF0D14" w:rsidRDefault="00FF0D14" w:rsidP="00BE301E">
            <w:pPr>
              <w:rPr>
                <w:rFonts w:ascii="Arial" w:hAnsi="Arial" w:cs="Arial"/>
                <w:sz w:val="16"/>
              </w:rPr>
            </w:pPr>
          </w:p>
        </w:tc>
      </w:tr>
      <w:tr w:rsidR="00FF0D14" w14:paraId="75778AF9" w14:textId="77777777" w:rsidTr="008B14C3">
        <w:tblPrEx>
          <w:tblCellMar>
            <w:top w:w="0" w:type="dxa"/>
            <w:bottom w:w="0" w:type="dxa"/>
          </w:tblCellMar>
        </w:tblPrEx>
        <w:tc>
          <w:tcPr>
            <w:tcW w:w="800" w:type="dxa"/>
            <w:tcBorders>
              <w:top w:val="single" w:sz="4" w:space="0" w:color="auto"/>
              <w:left w:val="single" w:sz="4" w:space="0" w:color="auto"/>
              <w:bottom w:val="single" w:sz="4" w:space="0" w:color="auto"/>
              <w:right w:val="nil"/>
            </w:tcBorders>
            <w:shd w:val="solid" w:color="FFFFFF" w:fill="auto"/>
          </w:tcPr>
          <w:p w14:paraId="2E9034D8" w14:textId="77777777" w:rsidR="00FF0D14" w:rsidRDefault="00FF0D14" w:rsidP="004B5A82">
            <w:pPr>
              <w:rPr>
                <w:rFonts w:ascii="Arial" w:hAnsi="Arial" w:cs="Arial"/>
                <w:sz w:val="16"/>
              </w:rPr>
            </w:pPr>
            <w:r>
              <w:rPr>
                <w:rFonts w:ascii="Arial" w:hAnsi="Arial" w:cs="Arial"/>
                <w:sz w:val="16"/>
              </w:rPr>
              <w:t>2015-03</w:t>
            </w:r>
          </w:p>
        </w:tc>
        <w:tc>
          <w:tcPr>
            <w:tcW w:w="800" w:type="dxa"/>
            <w:tcBorders>
              <w:top w:val="single" w:sz="4" w:space="0" w:color="auto"/>
              <w:left w:val="nil"/>
              <w:bottom w:val="single" w:sz="4" w:space="0" w:color="auto"/>
              <w:right w:val="single" w:sz="4" w:space="0" w:color="auto"/>
            </w:tcBorders>
            <w:shd w:val="solid" w:color="FFFFFF" w:fill="auto"/>
          </w:tcPr>
          <w:p w14:paraId="6D4819FC" w14:textId="77777777" w:rsidR="00FF0D14" w:rsidRDefault="00FF0D14" w:rsidP="004B5A82">
            <w:pPr>
              <w:rPr>
                <w:rFonts w:ascii="Arial" w:hAnsi="Arial" w:cs="Arial"/>
                <w:sz w:val="16"/>
              </w:rPr>
            </w:pPr>
            <w:r>
              <w:rPr>
                <w:rFonts w:ascii="Arial" w:hAnsi="Arial" w:cs="Arial"/>
                <w:sz w:val="16"/>
              </w:rPr>
              <w:t>CT#67</w:t>
            </w:r>
          </w:p>
        </w:tc>
        <w:tc>
          <w:tcPr>
            <w:tcW w:w="901" w:type="dxa"/>
            <w:tcBorders>
              <w:top w:val="single" w:sz="4" w:space="0" w:color="auto"/>
              <w:left w:val="single" w:sz="4" w:space="0" w:color="auto"/>
              <w:bottom w:val="single" w:sz="4" w:space="0" w:color="auto"/>
            </w:tcBorders>
            <w:shd w:val="solid" w:color="FFFFFF" w:fill="auto"/>
          </w:tcPr>
          <w:p w14:paraId="0219B862" w14:textId="77777777" w:rsidR="00FF0D14" w:rsidRDefault="00FF0D14" w:rsidP="00BE301E">
            <w:pPr>
              <w:rPr>
                <w:rFonts w:ascii="Arial" w:hAnsi="Arial" w:cs="Arial"/>
                <w:sz w:val="16"/>
              </w:rPr>
            </w:pPr>
            <w:r>
              <w:rPr>
                <w:rFonts w:ascii="Arial" w:hAnsi="Arial" w:cs="Arial"/>
                <w:sz w:val="16"/>
              </w:rPr>
              <w:t>CP-150023</w:t>
            </w:r>
          </w:p>
        </w:tc>
        <w:tc>
          <w:tcPr>
            <w:tcW w:w="476" w:type="dxa"/>
            <w:tcBorders>
              <w:top w:val="single" w:sz="4" w:space="0" w:color="auto"/>
              <w:bottom w:val="single" w:sz="4" w:space="0" w:color="auto"/>
            </w:tcBorders>
            <w:shd w:val="solid" w:color="FFFFFF" w:fill="auto"/>
          </w:tcPr>
          <w:p w14:paraId="2FC3475E" w14:textId="77777777" w:rsidR="00FF0D14" w:rsidRDefault="00FF0D14" w:rsidP="00684ADF">
            <w:pPr>
              <w:rPr>
                <w:rFonts w:ascii="Arial" w:hAnsi="Arial" w:cs="Arial"/>
                <w:sz w:val="16"/>
              </w:rPr>
            </w:pPr>
            <w:r>
              <w:rPr>
                <w:rFonts w:ascii="Arial" w:hAnsi="Arial" w:cs="Arial"/>
                <w:sz w:val="16"/>
              </w:rPr>
              <w:t>0058</w:t>
            </w:r>
          </w:p>
        </w:tc>
        <w:tc>
          <w:tcPr>
            <w:tcW w:w="378" w:type="dxa"/>
            <w:tcBorders>
              <w:top w:val="single" w:sz="4" w:space="0" w:color="auto"/>
              <w:bottom w:val="single" w:sz="4" w:space="0" w:color="auto"/>
            </w:tcBorders>
            <w:shd w:val="solid" w:color="FFFFFF" w:fill="auto"/>
          </w:tcPr>
          <w:p w14:paraId="7195AABA"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14:paraId="15C3A0A7" w14:textId="77777777" w:rsidR="00FF0D14" w:rsidRPr="00BB3C43"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8B14C3">
              <w:rPr>
                <w:rFonts w:ascii="Arial" w:hAnsi="Arial" w:cs="Arial"/>
                <w:noProof w:val="0"/>
              </w:rPr>
              <w:t>MG located Bearer Level ALG package</w:t>
            </w:r>
          </w:p>
        </w:tc>
        <w:tc>
          <w:tcPr>
            <w:tcW w:w="567" w:type="dxa"/>
            <w:tcBorders>
              <w:top w:val="single" w:sz="4" w:space="0" w:color="auto"/>
              <w:left w:val="nil"/>
              <w:bottom w:val="single" w:sz="4" w:space="0" w:color="auto"/>
              <w:right w:val="single" w:sz="4" w:space="0" w:color="auto"/>
            </w:tcBorders>
            <w:shd w:val="solid" w:color="FFFFFF" w:fill="auto"/>
          </w:tcPr>
          <w:p w14:paraId="0CF6DC8B" w14:textId="77777777" w:rsidR="00FF0D14" w:rsidRDefault="00FF0D14" w:rsidP="00BE301E">
            <w:pPr>
              <w:rPr>
                <w:rFonts w:ascii="Arial" w:hAnsi="Arial" w:cs="Arial"/>
                <w:sz w:val="16"/>
              </w:rPr>
            </w:pPr>
            <w:r>
              <w:rPr>
                <w:rFonts w:ascii="Arial" w:hAnsi="Arial" w:cs="Arial"/>
                <w:sz w:val="16"/>
              </w:rPr>
              <w:t>12.5.0</w:t>
            </w:r>
          </w:p>
        </w:tc>
      </w:tr>
      <w:tr w:rsidR="00FF0D14" w14:paraId="4312201C" w14:textId="77777777" w:rsidTr="008B14C3">
        <w:tblPrEx>
          <w:tblCellMar>
            <w:top w:w="0" w:type="dxa"/>
            <w:bottom w:w="0" w:type="dxa"/>
          </w:tblCellMar>
        </w:tblPrEx>
        <w:tc>
          <w:tcPr>
            <w:tcW w:w="800" w:type="dxa"/>
            <w:tcBorders>
              <w:top w:val="single" w:sz="4" w:space="0" w:color="auto"/>
              <w:left w:val="single" w:sz="4" w:space="0" w:color="auto"/>
              <w:bottom w:val="single" w:sz="4" w:space="0" w:color="auto"/>
              <w:right w:val="nil"/>
            </w:tcBorders>
            <w:shd w:val="solid" w:color="FFFFFF" w:fill="auto"/>
          </w:tcPr>
          <w:p w14:paraId="061B616E" w14:textId="77777777" w:rsidR="00FF0D14" w:rsidRDefault="00FF0D14" w:rsidP="004B5A82">
            <w:pPr>
              <w:rPr>
                <w:rFonts w:ascii="Arial" w:hAnsi="Arial" w:cs="Arial"/>
                <w:sz w:val="16"/>
              </w:rPr>
            </w:pPr>
            <w:r>
              <w:rPr>
                <w:rFonts w:ascii="Arial" w:hAnsi="Arial" w:cs="Arial"/>
                <w:sz w:val="16"/>
              </w:rPr>
              <w:t>2024-09</w:t>
            </w:r>
          </w:p>
        </w:tc>
        <w:tc>
          <w:tcPr>
            <w:tcW w:w="800" w:type="dxa"/>
            <w:tcBorders>
              <w:top w:val="single" w:sz="4" w:space="0" w:color="auto"/>
              <w:left w:val="nil"/>
              <w:bottom w:val="single" w:sz="4" w:space="0" w:color="auto"/>
              <w:right w:val="single" w:sz="4" w:space="0" w:color="auto"/>
            </w:tcBorders>
            <w:shd w:val="solid" w:color="FFFFFF" w:fill="auto"/>
          </w:tcPr>
          <w:p w14:paraId="63756CE2" w14:textId="77777777" w:rsidR="00FF0D14" w:rsidRDefault="00FF0D14" w:rsidP="004B5A82">
            <w:pPr>
              <w:rPr>
                <w:rFonts w:ascii="Arial" w:hAnsi="Arial" w:cs="Arial"/>
                <w:sz w:val="16"/>
              </w:rPr>
            </w:pPr>
            <w:r>
              <w:rPr>
                <w:rFonts w:ascii="Arial" w:hAnsi="Arial" w:cs="Arial"/>
                <w:sz w:val="16"/>
              </w:rPr>
              <w:t>CT#105</w:t>
            </w:r>
          </w:p>
        </w:tc>
        <w:tc>
          <w:tcPr>
            <w:tcW w:w="901" w:type="dxa"/>
            <w:tcBorders>
              <w:top w:val="single" w:sz="4" w:space="0" w:color="auto"/>
              <w:left w:val="single" w:sz="4" w:space="0" w:color="auto"/>
              <w:bottom w:val="single" w:sz="4" w:space="0" w:color="auto"/>
            </w:tcBorders>
            <w:shd w:val="solid" w:color="FFFFFF" w:fill="auto"/>
          </w:tcPr>
          <w:p w14:paraId="2ADF1596" w14:textId="77777777" w:rsidR="00FF0D14" w:rsidRDefault="00FF0D14" w:rsidP="00BE301E">
            <w:pPr>
              <w:rPr>
                <w:rFonts w:ascii="Arial" w:hAnsi="Arial" w:cs="Arial"/>
                <w:sz w:val="16"/>
              </w:rPr>
            </w:pPr>
            <w:r>
              <w:rPr>
                <w:rFonts w:ascii="Arial" w:hAnsi="Arial" w:cs="Arial"/>
                <w:sz w:val="16"/>
              </w:rPr>
              <w:t>CP-242072</w:t>
            </w:r>
          </w:p>
        </w:tc>
        <w:tc>
          <w:tcPr>
            <w:tcW w:w="476" w:type="dxa"/>
            <w:tcBorders>
              <w:top w:val="single" w:sz="4" w:space="0" w:color="auto"/>
              <w:bottom w:val="single" w:sz="4" w:space="0" w:color="auto"/>
            </w:tcBorders>
            <w:shd w:val="solid" w:color="FFFFFF" w:fill="auto"/>
          </w:tcPr>
          <w:p w14:paraId="4B4BDC28" w14:textId="77777777" w:rsidR="00FF0D14" w:rsidRDefault="00FF0D14" w:rsidP="00684ADF">
            <w:pPr>
              <w:rPr>
                <w:rFonts w:ascii="Arial" w:hAnsi="Arial" w:cs="Arial"/>
                <w:sz w:val="16"/>
              </w:rPr>
            </w:pPr>
            <w:r>
              <w:rPr>
                <w:rFonts w:ascii="Arial" w:hAnsi="Arial" w:cs="Arial"/>
                <w:sz w:val="16"/>
              </w:rPr>
              <w:t>0071</w:t>
            </w:r>
          </w:p>
        </w:tc>
        <w:tc>
          <w:tcPr>
            <w:tcW w:w="378" w:type="dxa"/>
            <w:tcBorders>
              <w:top w:val="single" w:sz="4" w:space="0" w:color="auto"/>
              <w:bottom w:val="single" w:sz="4" w:space="0" w:color="auto"/>
            </w:tcBorders>
            <w:shd w:val="solid" w:color="FFFFFF" w:fill="auto"/>
          </w:tcPr>
          <w:p w14:paraId="3849BB01"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14:paraId="7F97F259" w14:textId="77777777" w:rsidR="00FF0D14" w:rsidRPr="008B14C3"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FF0D14">
              <w:rPr>
                <w:rFonts w:ascii="Arial" w:hAnsi="Arial" w:cs="Arial"/>
                <w:noProof w:val="0"/>
              </w:rPr>
              <w:t>Updates on the reference of draft ITU-T specs</w:t>
            </w:r>
          </w:p>
        </w:tc>
        <w:tc>
          <w:tcPr>
            <w:tcW w:w="567" w:type="dxa"/>
            <w:tcBorders>
              <w:top w:val="single" w:sz="4" w:space="0" w:color="auto"/>
              <w:left w:val="nil"/>
              <w:bottom w:val="single" w:sz="4" w:space="0" w:color="auto"/>
              <w:right w:val="single" w:sz="4" w:space="0" w:color="auto"/>
            </w:tcBorders>
            <w:shd w:val="solid" w:color="FFFFFF" w:fill="auto"/>
          </w:tcPr>
          <w:p w14:paraId="03392A23" w14:textId="77777777" w:rsidR="00FF0D14" w:rsidRDefault="00FF0D14" w:rsidP="00BE301E">
            <w:pPr>
              <w:rPr>
                <w:rFonts w:ascii="Arial" w:hAnsi="Arial" w:cs="Arial"/>
                <w:sz w:val="16"/>
              </w:rPr>
            </w:pPr>
            <w:r>
              <w:rPr>
                <w:rFonts w:ascii="Arial" w:hAnsi="Arial" w:cs="Arial"/>
                <w:sz w:val="16"/>
              </w:rPr>
              <w:t>12.6.0</w:t>
            </w:r>
          </w:p>
        </w:tc>
      </w:tr>
    </w:tbl>
    <w:p w14:paraId="2966B023" w14:textId="77777777" w:rsidR="008D0C0C" w:rsidRDefault="008D0C0C" w:rsidP="008D0C0C"/>
    <w:p w14:paraId="637FF0A6" w14:textId="77777777" w:rsidR="00D01BCA" w:rsidRDefault="00D01BCA" w:rsidP="008D0C0C"/>
    <w:sectPr w:rsidR="00D01BCA" w:rsidSect="00704AD2">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041C32" w14:textId="77777777" w:rsidR="00FB08F0" w:rsidRDefault="00FB08F0">
      <w:r>
        <w:separator/>
      </w:r>
    </w:p>
  </w:endnote>
  <w:endnote w:type="continuationSeparator" w:id="0">
    <w:p w14:paraId="03FC6550" w14:textId="77777777" w:rsidR="00FB08F0" w:rsidRDefault="00FB0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C886B" w14:textId="77777777" w:rsidR="001920AE" w:rsidRDefault="001920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1F8A14" w14:textId="77777777" w:rsidR="00FB08F0" w:rsidRDefault="00FB08F0">
      <w:r>
        <w:separator/>
      </w:r>
    </w:p>
  </w:footnote>
  <w:footnote w:type="continuationSeparator" w:id="0">
    <w:p w14:paraId="29A69D71" w14:textId="77777777" w:rsidR="00FB08F0" w:rsidRDefault="00FB0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1E809" w14:textId="2B9A7AF4" w:rsidR="001920AE" w:rsidRDefault="001920AE">
    <w:pPr>
      <w:pStyle w:val="Header"/>
      <w:framePr w:wrap="auto" w:vAnchor="text" w:hAnchor="margin" w:xAlign="right" w:y="1"/>
      <w:widowControl/>
    </w:pPr>
    <w:r>
      <w:fldChar w:fldCharType="begin"/>
    </w:r>
    <w:r>
      <w:instrText xml:space="preserve"> STYLEREF ZA </w:instrText>
    </w:r>
    <w:r>
      <w:fldChar w:fldCharType="separate"/>
    </w:r>
    <w:r w:rsidR="00881D9A">
      <w:t>3GPP TS 29.238 V12.6.0 (2024-09)</w:t>
    </w:r>
    <w:r>
      <w:fldChar w:fldCharType="end"/>
    </w:r>
  </w:p>
  <w:p w14:paraId="528F4BAE" w14:textId="77777777" w:rsidR="001920AE" w:rsidRDefault="001920AE">
    <w:pPr>
      <w:pStyle w:val="Header"/>
      <w:framePr w:wrap="auto" w:vAnchor="text" w:hAnchor="margin" w:xAlign="center" w:y="1"/>
      <w:widowControl/>
    </w:pPr>
    <w:r>
      <w:fldChar w:fldCharType="begin"/>
    </w:r>
    <w:r>
      <w:instrText xml:space="preserve"> PAGE </w:instrText>
    </w:r>
    <w:r>
      <w:fldChar w:fldCharType="separate"/>
    </w:r>
    <w:r w:rsidR="00C67554">
      <w:t>3</w:t>
    </w:r>
    <w:r>
      <w:fldChar w:fldCharType="end"/>
    </w:r>
  </w:p>
  <w:p w14:paraId="5E5724B5" w14:textId="1D0E502E" w:rsidR="001920AE" w:rsidRDefault="001920AE">
    <w:pPr>
      <w:pStyle w:val="Header"/>
      <w:framePr w:wrap="auto" w:vAnchor="text" w:hAnchor="margin" w:y="1"/>
      <w:widowControl/>
    </w:pPr>
    <w:r>
      <w:fldChar w:fldCharType="begin"/>
    </w:r>
    <w:r>
      <w:instrText xml:space="preserve"> STYLEREF ZGSM </w:instrText>
    </w:r>
    <w:r>
      <w:fldChar w:fldCharType="separate"/>
    </w:r>
    <w:r w:rsidR="00881D9A">
      <w:t>Release 12</w:t>
    </w:r>
    <w:r>
      <w:fldChar w:fldCharType="end"/>
    </w:r>
  </w:p>
  <w:p w14:paraId="50282412" w14:textId="77777777" w:rsidR="001920AE" w:rsidRDefault="001920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C4A6EBE"/>
    <w:lvl w:ilvl="0">
      <w:start w:val="1"/>
      <w:numFmt w:val="decimal"/>
      <w:pStyle w:val="PageNumber"/>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NoteHeading"/>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5E24D18"/>
    <w:multiLevelType w:val="multilevel"/>
    <w:tmpl w:val="AF9A16C4"/>
    <w:lvl w:ilvl="0">
      <w:start w:val="10"/>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A2D60C1"/>
    <w:multiLevelType w:val="hybridMultilevel"/>
    <w:tmpl w:val="185CD17A"/>
    <w:lvl w:ilvl="0" w:tplc="BAD40146">
      <w:numFmt w:val="bullet"/>
      <w:lvlText w:val="-"/>
      <w:lvlJc w:val="left"/>
      <w:pPr>
        <w:tabs>
          <w:tab w:val="num" w:pos="540"/>
        </w:tabs>
        <w:ind w:left="540" w:hanging="360"/>
      </w:pPr>
      <w:rPr>
        <w:rFonts w:ascii="Arial" w:eastAsia="Times New Roman" w:hAnsi="Arial" w:cs="Arial"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9" w15:restartNumberingAfterBreak="0">
    <w:nsid w:val="1A766A23"/>
    <w:multiLevelType w:val="hybridMultilevel"/>
    <w:tmpl w:val="AF9EB46A"/>
    <w:lvl w:ilvl="0" w:tplc="4E84A94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4178FB"/>
    <w:multiLevelType w:val="hybridMultilevel"/>
    <w:tmpl w:val="542E014A"/>
    <w:lvl w:ilvl="0" w:tplc="9A04011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E9C00184"/>
    <w:lvl w:ilvl="0" w:tplc="9704FDD4">
      <w:start w:val="1"/>
      <w:numFmt w:val="decimal"/>
      <w:pStyle w:val="B3"/>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99723D7"/>
    <w:multiLevelType w:val="hybridMultilevel"/>
    <w:tmpl w:val="0F80FAE4"/>
    <w:lvl w:ilvl="0" w:tplc="9704FDD4">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A04641C"/>
    <w:multiLevelType w:val="hybridMultilevel"/>
    <w:tmpl w:val="0D5CEA94"/>
    <w:lvl w:ilvl="0" w:tplc="9704FDD4">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 w15:restartNumberingAfterBreak="0">
    <w:nsid w:val="472D5667"/>
    <w:multiLevelType w:val="multilevel"/>
    <w:tmpl w:val="0F1AB96C"/>
    <w:lvl w:ilvl="0">
      <w:start w:val="1"/>
      <w:numFmt w:val="decimal"/>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9324F17"/>
    <w:multiLevelType w:val="hybridMultilevel"/>
    <w:tmpl w:val="BCE2AE38"/>
    <w:lvl w:ilvl="0" w:tplc="0409000F">
      <w:start w:val="1"/>
      <w:numFmt w:val="decimal"/>
      <w:lvlText w:val="%1."/>
      <w:lvlJc w:val="left"/>
      <w:pPr>
        <w:tabs>
          <w:tab w:val="num" w:pos="360"/>
        </w:tabs>
        <w:ind w:left="360" w:hanging="360"/>
      </w:pPr>
      <w:rPr>
        <w:rFonts w:cs="Times New Roman"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cs="Times New Roman" w:hint="default"/>
      </w:rPr>
    </w:lvl>
    <w:lvl w:ilvl="3" w:tplc="0409000F">
      <w:start w:val="1"/>
      <w:numFmt w:val="decimal"/>
      <w:lvlText w:val="%4."/>
      <w:lvlJc w:val="left"/>
      <w:pPr>
        <w:tabs>
          <w:tab w:val="num" w:pos="360"/>
        </w:tabs>
        <w:ind w:left="360" w:hanging="360"/>
      </w:pPr>
      <w:rPr>
        <w:rFonts w:cs="Times New Roman"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6" w15:restartNumberingAfterBreak="0">
    <w:nsid w:val="4AEF79E0"/>
    <w:multiLevelType w:val="hybridMultilevel"/>
    <w:tmpl w:val="CE308218"/>
    <w:lvl w:ilvl="0" w:tplc="0407000F">
      <w:start w:val="2"/>
      <w:numFmt w:val="decimal"/>
      <w:lvlText w:val="%1"/>
      <w:lvlJc w:val="left"/>
      <w:pPr>
        <w:tabs>
          <w:tab w:val="num" w:pos="720"/>
        </w:tabs>
        <w:ind w:left="720" w:hanging="360"/>
      </w:pPr>
      <w:rPr>
        <w:rFonts w:cs="Times New Roman" w:hint="default"/>
        <w:sz w:val="24"/>
      </w:rPr>
    </w:lvl>
    <w:lvl w:ilvl="1" w:tplc="89DE796C"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E281B9D"/>
    <w:multiLevelType w:val="hybridMultilevel"/>
    <w:tmpl w:val="1D104ACC"/>
    <w:lvl w:ilvl="0" w:tplc="AC6C254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5E2049C2"/>
    <w:multiLevelType w:val="hybridMultilevel"/>
    <w:tmpl w:val="DBE436F4"/>
    <w:lvl w:ilvl="0" w:tplc="52447F6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15:restartNumberingAfterBreak="0">
    <w:nsid w:val="668A1A05"/>
    <w:multiLevelType w:val="hybridMultilevel"/>
    <w:tmpl w:val="BCE2E01A"/>
    <w:lvl w:ilvl="0" w:tplc="F8EE6A62">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6D00F3B4">
      <w:start w:val="1"/>
      <w:numFmt w:val="bullet"/>
      <w:pStyle w:val="CharCharChar"/>
      <w:lvlText w:val="-"/>
      <w:lvlJc w:val="left"/>
      <w:pPr>
        <w:tabs>
          <w:tab w:val="num" w:pos="1191"/>
        </w:tabs>
        <w:ind w:left="1191" w:hanging="454"/>
      </w:pPr>
      <w:rPr>
        <w:rFonts w:hint="default"/>
      </w:rPr>
    </w:lvl>
    <w:lvl w:ilvl="1" w:tplc="46F8EC0A" w:tentative="1">
      <w:start w:val="1"/>
      <w:numFmt w:val="bullet"/>
      <w:lvlText w:val="o"/>
      <w:lvlJc w:val="left"/>
      <w:pPr>
        <w:tabs>
          <w:tab w:val="num" w:pos="1440"/>
        </w:tabs>
        <w:ind w:left="1440" w:hanging="360"/>
      </w:pPr>
      <w:rPr>
        <w:rFonts w:ascii="Courier New" w:hAnsi="Courier New" w:hint="default"/>
      </w:rPr>
    </w:lvl>
    <w:lvl w:ilvl="2" w:tplc="494EC05E"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89731783">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36798995">
    <w:abstractNumId w:val="16"/>
  </w:num>
  <w:num w:numId="3" w16cid:durableId="483741802">
    <w:abstractNumId w:val="7"/>
  </w:num>
  <w:num w:numId="4" w16cid:durableId="962417676">
    <w:abstractNumId w:val="6"/>
    <w:lvlOverride w:ilvl="0">
      <w:lvl w:ilvl="0">
        <w:start w:val="1"/>
        <w:numFmt w:val="bullet"/>
        <w:lvlText w:val=""/>
        <w:legacy w:legacy="1" w:legacySpace="0" w:legacyIndent="283"/>
        <w:lvlJc w:val="left"/>
        <w:pPr>
          <w:ind w:left="567" w:hanging="283"/>
        </w:pPr>
        <w:rPr>
          <w:rFonts w:ascii="Arial" w:hAnsi="Arial" w:cs="Arial" w:hint="default"/>
        </w:rPr>
      </w:lvl>
    </w:lvlOverride>
  </w:num>
  <w:num w:numId="5" w16cid:durableId="389500810">
    <w:abstractNumId w:val="12"/>
  </w:num>
  <w:num w:numId="6" w16cid:durableId="942298256">
    <w:abstractNumId w:val="22"/>
  </w:num>
  <w:num w:numId="7" w16cid:durableId="1636180744">
    <w:abstractNumId w:val="2"/>
  </w:num>
  <w:num w:numId="8" w16cid:durableId="780153271">
    <w:abstractNumId w:val="4"/>
  </w:num>
  <w:num w:numId="9" w16cid:durableId="7995711">
    <w:abstractNumId w:val="3"/>
  </w:num>
  <w:num w:numId="10" w16cid:durableId="1967352403">
    <w:abstractNumId w:val="5"/>
  </w:num>
  <w:num w:numId="11" w16cid:durableId="1081365758">
    <w:abstractNumId w:val="23"/>
  </w:num>
  <w:num w:numId="12" w16cid:durableId="1587690610">
    <w:abstractNumId w:val="11"/>
  </w:num>
  <w:num w:numId="13" w16cid:durableId="725497164">
    <w:abstractNumId w:val="1"/>
  </w:num>
  <w:num w:numId="14" w16cid:durableId="1632251304">
    <w:abstractNumId w:val="0"/>
  </w:num>
  <w:num w:numId="15" w16cid:durableId="1003701407">
    <w:abstractNumId w:val="14"/>
  </w:num>
  <w:num w:numId="16" w16cid:durableId="1190795688">
    <w:abstractNumId w:val="18"/>
  </w:num>
  <w:num w:numId="17" w16cid:durableId="2004428841">
    <w:abstractNumId w:val="13"/>
  </w:num>
  <w:num w:numId="18" w16cid:durableId="1768192828">
    <w:abstractNumId w:val="20"/>
  </w:num>
  <w:num w:numId="19" w16cid:durableId="224679147">
    <w:abstractNumId w:val="10"/>
  </w:num>
  <w:num w:numId="20" w16cid:durableId="116065095">
    <w:abstractNumId w:val="8"/>
  </w:num>
  <w:num w:numId="21" w16cid:durableId="1522209746">
    <w:abstractNumId w:val="9"/>
  </w:num>
  <w:num w:numId="22" w16cid:durableId="613363590">
    <w:abstractNumId w:val="21"/>
  </w:num>
  <w:num w:numId="23" w16cid:durableId="1905947639">
    <w:abstractNumId w:val="15"/>
  </w:num>
  <w:num w:numId="24" w16cid:durableId="607085839">
    <w:abstractNumId w:val="19"/>
  </w:num>
  <w:num w:numId="25" w16cid:durableId="1097942193">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713"/>
    <w:rsid w:val="00003C4B"/>
    <w:rsid w:val="0001671A"/>
    <w:rsid w:val="000172DB"/>
    <w:rsid w:val="0003302B"/>
    <w:rsid w:val="000356B3"/>
    <w:rsid w:val="00043FD3"/>
    <w:rsid w:val="00046004"/>
    <w:rsid w:val="00050623"/>
    <w:rsid w:val="00063366"/>
    <w:rsid w:val="000779C2"/>
    <w:rsid w:val="00087D4A"/>
    <w:rsid w:val="000A00D1"/>
    <w:rsid w:val="000A1A2A"/>
    <w:rsid w:val="000A3B15"/>
    <w:rsid w:val="000B2E59"/>
    <w:rsid w:val="000B503B"/>
    <w:rsid w:val="000B6115"/>
    <w:rsid w:val="000C3A7D"/>
    <w:rsid w:val="000C43DA"/>
    <w:rsid w:val="000C6E54"/>
    <w:rsid w:val="000C73B8"/>
    <w:rsid w:val="000D3268"/>
    <w:rsid w:val="000E0A2C"/>
    <w:rsid w:val="000E21F7"/>
    <w:rsid w:val="000E6933"/>
    <w:rsid w:val="000E79C3"/>
    <w:rsid w:val="000F1168"/>
    <w:rsid w:val="000F3990"/>
    <w:rsid w:val="000F7258"/>
    <w:rsid w:val="0010149B"/>
    <w:rsid w:val="00103F33"/>
    <w:rsid w:val="00113511"/>
    <w:rsid w:val="00114600"/>
    <w:rsid w:val="00121709"/>
    <w:rsid w:val="001227F0"/>
    <w:rsid w:val="0012449D"/>
    <w:rsid w:val="00127299"/>
    <w:rsid w:val="001344F5"/>
    <w:rsid w:val="00134C1C"/>
    <w:rsid w:val="00136065"/>
    <w:rsid w:val="001459A0"/>
    <w:rsid w:val="00162341"/>
    <w:rsid w:val="00163B30"/>
    <w:rsid w:val="00164265"/>
    <w:rsid w:val="00165CA5"/>
    <w:rsid w:val="00170AFC"/>
    <w:rsid w:val="00170EF8"/>
    <w:rsid w:val="00171380"/>
    <w:rsid w:val="001742B2"/>
    <w:rsid w:val="00177A20"/>
    <w:rsid w:val="001823DB"/>
    <w:rsid w:val="00185678"/>
    <w:rsid w:val="001920AE"/>
    <w:rsid w:val="001B331D"/>
    <w:rsid w:val="001C18BA"/>
    <w:rsid w:val="001C6545"/>
    <w:rsid w:val="001D34F0"/>
    <w:rsid w:val="001D378E"/>
    <w:rsid w:val="001D3E92"/>
    <w:rsid w:val="001D4B18"/>
    <w:rsid w:val="001D50EC"/>
    <w:rsid w:val="001E6B8E"/>
    <w:rsid w:val="001E6E51"/>
    <w:rsid w:val="001E7199"/>
    <w:rsid w:val="001F0D96"/>
    <w:rsid w:val="001F19BB"/>
    <w:rsid w:val="001F3F42"/>
    <w:rsid w:val="002013FA"/>
    <w:rsid w:val="0020370F"/>
    <w:rsid w:val="00203E48"/>
    <w:rsid w:val="00205E68"/>
    <w:rsid w:val="00213171"/>
    <w:rsid w:val="00213797"/>
    <w:rsid w:val="00215F6F"/>
    <w:rsid w:val="00223FBD"/>
    <w:rsid w:val="00236123"/>
    <w:rsid w:val="00241FFC"/>
    <w:rsid w:val="00242B11"/>
    <w:rsid w:val="00243928"/>
    <w:rsid w:val="002441B6"/>
    <w:rsid w:val="0025237A"/>
    <w:rsid w:val="00263A58"/>
    <w:rsid w:val="002715A9"/>
    <w:rsid w:val="002742D2"/>
    <w:rsid w:val="002743B9"/>
    <w:rsid w:val="00274B46"/>
    <w:rsid w:val="0028154E"/>
    <w:rsid w:val="0028289B"/>
    <w:rsid w:val="00283486"/>
    <w:rsid w:val="00291D7D"/>
    <w:rsid w:val="00292B2B"/>
    <w:rsid w:val="002A4CCA"/>
    <w:rsid w:val="002B069B"/>
    <w:rsid w:val="002B3F74"/>
    <w:rsid w:val="002B635D"/>
    <w:rsid w:val="002C14A1"/>
    <w:rsid w:val="002C333B"/>
    <w:rsid w:val="002C5354"/>
    <w:rsid w:val="002D0A49"/>
    <w:rsid w:val="002D300D"/>
    <w:rsid w:val="002D4200"/>
    <w:rsid w:val="002D6B5D"/>
    <w:rsid w:val="002E1B26"/>
    <w:rsid w:val="002E2392"/>
    <w:rsid w:val="002E2D1F"/>
    <w:rsid w:val="00304643"/>
    <w:rsid w:val="00307E50"/>
    <w:rsid w:val="00310C57"/>
    <w:rsid w:val="00322976"/>
    <w:rsid w:val="0033207A"/>
    <w:rsid w:val="003323B4"/>
    <w:rsid w:val="00337139"/>
    <w:rsid w:val="00345F5D"/>
    <w:rsid w:val="00352095"/>
    <w:rsid w:val="00352FEC"/>
    <w:rsid w:val="00353B33"/>
    <w:rsid w:val="0036084D"/>
    <w:rsid w:val="00360B81"/>
    <w:rsid w:val="00372362"/>
    <w:rsid w:val="0038096B"/>
    <w:rsid w:val="00381369"/>
    <w:rsid w:val="003813DE"/>
    <w:rsid w:val="00382841"/>
    <w:rsid w:val="003868B5"/>
    <w:rsid w:val="00386DEC"/>
    <w:rsid w:val="00393CAE"/>
    <w:rsid w:val="003C47C2"/>
    <w:rsid w:val="003C7BB1"/>
    <w:rsid w:val="003D17E9"/>
    <w:rsid w:val="003E26A5"/>
    <w:rsid w:val="003E47DC"/>
    <w:rsid w:val="003F29F7"/>
    <w:rsid w:val="003F4DDC"/>
    <w:rsid w:val="003F59A1"/>
    <w:rsid w:val="0040062B"/>
    <w:rsid w:val="004015D4"/>
    <w:rsid w:val="00405E87"/>
    <w:rsid w:val="0041483E"/>
    <w:rsid w:val="00425188"/>
    <w:rsid w:val="00431E83"/>
    <w:rsid w:val="00432B03"/>
    <w:rsid w:val="0043700B"/>
    <w:rsid w:val="00437417"/>
    <w:rsid w:val="00437894"/>
    <w:rsid w:val="00440BD4"/>
    <w:rsid w:val="00445D22"/>
    <w:rsid w:val="00463BE3"/>
    <w:rsid w:val="00467288"/>
    <w:rsid w:val="00471436"/>
    <w:rsid w:val="0047759E"/>
    <w:rsid w:val="00482AB4"/>
    <w:rsid w:val="004832B5"/>
    <w:rsid w:val="00483FB9"/>
    <w:rsid w:val="0048413C"/>
    <w:rsid w:val="004870BA"/>
    <w:rsid w:val="00493382"/>
    <w:rsid w:val="004A29A2"/>
    <w:rsid w:val="004B1AA9"/>
    <w:rsid w:val="004B26A7"/>
    <w:rsid w:val="004B5A82"/>
    <w:rsid w:val="004B7F75"/>
    <w:rsid w:val="004C6858"/>
    <w:rsid w:val="004C6923"/>
    <w:rsid w:val="004C7260"/>
    <w:rsid w:val="004D7BD2"/>
    <w:rsid w:val="004E1484"/>
    <w:rsid w:val="004E4E18"/>
    <w:rsid w:val="004F6F3E"/>
    <w:rsid w:val="00503F60"/>
    <w:rsid w:val="00505477"/>
    <w:rsid w:val="00506881"/>
    <w:rsid w:val="005068D2"/>
    <w:rsid w:val="005071D8"/>
    <w:rsid w:val="005120A7"/>
    <w:rsid w:val="005128DA"/>
    <w:rsid w:val="005133AA"/>
    <w:rsid w:val="00527219"/>
    <w:rsid w:val="005447C8"/>
    <w:rsid w:val="005500A0"/>
    <w:rsid w:val="0055150D"/>
    <w:rsid w:val="0055600A"/>
    <w:rsid w:val="00561140"/>
    <w:rsid w:val="00563FC2"/>
    <w:rsid w:val="00575D34"/>
    <w:rsid w:val="005763C6"/>
    <w:rsid w:val="00591E9C"/>
    <w:rsid w:val="005936D8"/>
    <w:rsid w:val="00594521"/>
    <w:rsid w:val="00594941"/>
    <w:rsid w:val="0059758C"/>
    <w:rsid w:val="005A0D5D"/>
    <w:rsid w:val="005A5473"/>
    <w:rsid w:val="005A6A58"/>
    <w:rsid w:val="005B26D3"/>
    <w:rsid w:val="005B69E6"/>
    <w:rsid w:val="005C413C"/>
    <w:rsid w:val="005D0A75"/>
    <w:rsid w:val="005D5510"/>
    <w:rsid w:val="005F3810"/>
    <w:rsid w:val="005F4E9A"/>
    <w:rsid w:val="00614ED2"/>
    <w:rsid w:val="00620BD7"/>
    <w:rsid w:val="00621000"/>
    <w:rsid w:val="00621D7E"/>
    <w:rsid w:val="0063221E"/>
    <w:rsid w:val="00635898"/>
    <w:rsid w:val="006419E5"/>
    <w:rsid w:val="0065708F"/>
    <w:rsid w:val="0066208A"/>
    <w:rsid w:val="00666984"/>
    <w:rsid w:val="006763FE"/>
    <w:rsid w:val="0068414B"/>
    <w:rsid w:val="00684ADF"/>
    <w:rsid w:val="00685D89"/>
    <w:rsid w:val="006877DE"/>
    <w:rsid w:val="006913E6"/>
    <w:rsid w:val="006914EA"/>
    <w:rsid w:val="00695DEC"/>
    <w:rsid w:val="00696927"/>
    <w:rsid w:val="00697E25"/>
    <w:rsid w:val="006B2570"/>
    <w:rsid w:val="006B281D"/>
    <w:rsid w:val="006B73F7"/>
    <w:rsid w:val="006C1B60"/>
    <w:rsid w:val="006C22B9"/>
    <w:rsid w:val="006D4D0A"/>
    <w:rsid w:val="006D7698"/>
    <w:rsid w:val="006E033A"/>
    <w:rsid w:val="006E3728"/>
    <w:rsid w:val="006E48CB"/>
    <w:rsid w:val="00702B90"/>
    <w:rsid w:val="00704AD2"/>
    <w:rsid w:val="00707C4C"/>
    <w:rsid w:val="0071207B"/>
    <w:rsid w:val="007144D5"/>
    <w:rsid w:val="007210A0"/>
    <w:rsid w:val="00721F2F"/>
    <w:rsid w:val="007220A0"/>
    <w:rsid w:val="007235B9"/>
    <w:rsid w:val="007301DA"/>
    <w:rsid w:val="00730574"/>
    <w:rsid w:val="00732E29"/>
    <w:rsid w:val="00733238"/>
    <w:rsid w:val="00740BB8"/>
    <w:rsid w:val="00740D00"/>
    <w:rsid w:val="007424D9"/>
    <w:rsid w:val="007520E0"/>
    <w:rsid w:val="00752A6E"/>
    <w:rsid w:val="0075541D"/>
    <w:rsid w:val="007607FA"/>
    <w:rsid w:val="00767CCA"/>
    <w:rsid w:val="007733EA"/>
    <w:rsid w:val="00773407"/>
    <w:rsid w:val="00776EED"/>
    <w:rsid w:val="00781FF9"/>
    <w:rsid w:val="0078364B"/>
    <w:rsid w:val="00785150"/>
    <w:rsid w:val="00795E21"/>
    <w:rsid w:val="007960BF"/>
    <w:rsid w:val="007A1708"/>
    <w:rsid w:val="007A1E41"/>
    <w:rsid w:val="007A2E1B"/>
    <w:rsid w:val="007A3F4E"/>
    <w:rsid w:val="007B0BAA"/>
    <w:rsid w:val="007B14AC"/>
    <w:rsid w:val="007B20BD"/>
    <w:rsid w:val="007B670B"/>
    <w:rsid w:val="007B6862"/>
    <w:rsid w:val="007C12CA"/>
    <w:rsid w:val="007D251A"/>
    <w:rsid w:val="007D453F"/>
    <w:rsid w:val="007E0C97"/>
    <w:rsid w:val="007E1E59"/>
    <w:rsid w:val="007E28C2"/>
    <w:rsid w:val="007E3E89"/>
    <w:rsid w:val="007E490B"/>
    <w:rsid w:val="007E5D17"/>
    <w:rsid w:val="007F241E"/>
    <w:rsid w:val="007F292D"/>
    <w:rsid w:val="007F33B1"/>
    <w:rsid w:val="007F5309"/>
    <w:rsid w:val="007F6E4A"/>
    <w:rsid w:val="00800283"/>
    <w:rsid w:val="008237D7"/>
    <w:rsid w:val="00823BEE"/>
    <w:rsid w:val="008262BE"/>
    <w:rsid w:val="00826A42"/>
    <w:rsid w:val="008309A4"/>
    <w:rsid w:val="00831779"/>
    <w:rsid w:val="008319C6"/>
    <w:rsid w:val="00833E18"/>
    <w:rsid w:val="008366BB"/>
    <w:rsid w:val="008408CB"/>
    <w:rsid w:val="008443ED"/>
    <w:rsid w:val="00845E03"/>
    <w:rsid w:val="00863480"/>
    <w:rsid w:val="008650DC"/>
    <w:rsid w:val="00865A95"/>
    <w:rsid w:val="00866C80"/>
    <w:rsid w:val="00874446"/>
    <w:rsid w:val="00881D9A"/>
    <w:rsid w:val="0088203C"/>
    <w:rsid w:val="0088469B"/>
    <w:rsid w:val="008A39C9"/>
    <w:rsid w:val="008A79FB"/>
    <w:rsid w:val="008B00E7"/>
    <w:rsid w:val="008B14C3"/>
    <w:rsid w:val="008B62ED"/>
    <w:rsid w:val="008C0AB8"/>
    <w:rsid w:val="008C5816"/>
    <w:rsid w:val="008C6BF4"/>
    <w:rsid w:val="008C6E3F"/>
    <w:rsid w:val="008C760D"/>
    <w:rsid w:val="008C7D98"/>
    <w:rsid w:val="008D0C0C"/>
    <w:rsid w:val="008D244F"/>
    <w:rsid w:val="008D283D"/>
    <w:rsid w:val="008D5EFE"/>
    <w:rsid w:val="008D6CB4"/>
    <w:rsid w:val="00924909"/>
    <w:rsid w:val="009345D7"/>
    <w:rsid w:val="0093648C"/>
    <w:rsid w:val="00936834"/>
    <w:rsid w:val="0094269B"/>
    <w:rsid w:val="00943002"/>
    <w:rsid w:val="00943B4E"/>
    <w:rsid w:val="00945F3D"/>
    <w:rsid w:val="009469FE"/>
    <w:rsid w:val="00947B6F"/>
    <w:rsid w:val="009526B5"/>
    <w:rsid w:val="00953173"/>
    <w:rsid w:val="00955346"/>
    <w:rsid w:val="00957062"/>
    <w:rsid w:val="00960376"/>
    <w:rsid w:val="00966419"/>
    <w:rsid w:val="0097285B"/>
    <w:rsid w:val="00973075"/>
    <w:rsid w:val="0097492F"/>
    <w:rsid w:val="009801B9"/>
    <w:rsid w:val="00990435"/>
    <w:rsid w:val="009922C1"/>
    <w:rsid w:val="00993291"/>
    <w:rsid w:val="009934FD"/>
    <w:rsid w:val="0099516F"/>
    <w:rsid w:val="009A7F2D"/>
    <w:rsid w:val="009B1EFA"/>
    <w:rsid w:val="009B2995"/>
    <w:rsid w:val="009B4EFD"/>
    <w:rsid w:val="009B52CE"/>
    <w:rsid w:val="009C5403"/>
    <w:rsid w:val="009C5F58"/>
    <w:rsid w:val="009C64CA"/>
    <w:rsid w:val="009D09D4"/>
    <w:rsid w:val="009E6278"/>
    <w:rsid w:val="009E6FDD"/>
    <w:rsid w:val="009F0525"/>
    <w:rsid w:val="00A021FC"/>
    <w:rsid w:val="00A13985"/>
    <w:rsid w:val="00A17E24"/>
    <w:rsid w:val="00A24B22"/>
    <w:rsid w:val="00A260D9"/>
    <w:rsid w:val="00A331A4"/>
    <w:rsid w:val="00A36343"/>
    <w:rsid w:val="00A429F3"/>
    <w:rsid w:val="00A66E75"/>
    <w:rsid w:val="00A72523"/>
    <w:rsid w:val="00A7663B"/>
    <w:rsid w:val="00A859DA"/>
    <w:rsid w:val="00A90565"/>
    <w:rsid w:val="00A958B0"/>
    <w:rsid w:val="00A9796C"/>
    <w:rsid w:val="00AA2C4C"/>
    <w:rsid w:val="00AA71EA"/>
    <w:rsid w:val="00AA74F4"/>
    <w:rsid w:val="00AB5349"/>
    <w:rsid w:val="00AC48FD"/>
    <w:rsid w:val="00AD7D55"/>
    <w:rsid w:val="00AD7E9A"/>
    <w:rsid w:val="00AF1F09"/>
    <w:rsid w:val="00AF2594"/>
    <w:rsid w:val="00AF4A10"/>
    <w:rsid w:val="00AF5DA9"/>
    <w:rsid w:val="00B074A7"/>
    <w:rsid w:val="00B100CD"/>
    <w:rsid w:val="00B1266B"/>
    <w:rsid w:val="00B13EAE"/>
    <w:rsid w:val="00B2260A"/>
    <w:rsid w:val="00B233E2"/>
    <w:rsid w:val="00B23A00"/>
    <w:rsid w:val="00B24C9F"/>
    <w:rsid w:val="00B423FB"/>
    <w:rsid w:val="00B45CF7"/>
    <w:rsid w:val="00B5003A"/>
    <w:rsid w:val="00B517EA"/>
    <w:rsid w:val="00B553CB"/>
    <w:rsid w:val="00B55E64"/>
    <w:rsid w:val="00B63A55"/>
    <w:rsid w:val="00B7029A"/>
    <w:rsid w:val="00B713DF"/>
    <w:rsid w:val="00B71D47"/>
    <w:rsid w:val="00B730F8"/>
    <w:rsid w:val="00B75B9C"/>
    <w:rsid w:val="00B86C5B"/>
    <w:rsid w:val="00B907CD"/>
    <w:rsid w:val="00B9531B"/>
    <w:rsid w:val="00BA6C13"/>
    <w:rsid w:val="00BB2477"/>
    <w:rsid w:val="00BB2B86"/>
    <w:rsid w:val="00BB366B"/>
    <w:rsid w:val="00BB3C43"/>
    <w:rsid w:val="00BC09A2"/>
    <w:rsid w:val="00BC34E3"/>
    <w:rsid w:val="00BC3D9E"/>
    <w:rsid w:val="00BC4A51"/>
    <w:rsid w:val="00BC7B81"/>
    <w:rsid w:val="00BD1C84"/>
    <w:rsid w:val="00BE2C3F"/>
    <w:rsid w:val="00BE301E"/>
    <w:rsid w:val="00BE54C2"/>
    <w:rsid w:val="00BE6019"/>
    <w:rsid w:val="00BE6D43"/>
    <w:rsid w:val="00BF7D7B"/>
    <w:rsid w:val="00C02652"/>
    <w:rsid w:val="00C2489A"/>
    <w:rsid w:val="00C24D08"/>
    <w:rsid w:val="00C26C50"/>
    <w:rsid w:val="00C33CEF"/>
    <w:rsid w:val="00C348E5"/>
    <w:rsid w:val="00C353F6"/>
    <w:rsid w:val="00C409EF"/>
    <w:rsid w:val="00C5365E"/>
    <w:rsid w:val="00C53929"/>
    <w:rsid w:val="00C640E3"/>
    <w:rsid w:val="00C641B6"/>
    <w:rsid w:val="00C65043"/>
    <w:rsid w:val="00C67554"/>
    <w:rsid w:val="00C77E71"/>
    <w:rsid w:val="00C86E5E"/>
    <w:rsid w:val="00C936BD"/>
    <w:rsid w:val="00CA63FD"/>
    <w:rsid w:val="00CA73AA"/>
    <w:rsid w:val="00CB39E0"/>
    <w:rsid w:val="00CB433E"/>
    <w:rsid w:val="00CB5FCB"/>
    <w:rsid w:val="00CC0589"/>
    <w:rsid w:val="00CC24FC"/>
    <w:rsid w:val="00CC391A"/>
    <w:rsid w:val="00CE3C37"/>
    <w:rsid w:val="00CE6207"/>
    <w:rsid w:val="00CE66B0"/>
    <w:rsid w:val="00CF591E"/>
    <w:rsid w:val="00CF7E1C"/>
    <w:rsid w:val="00D0171E"/>
    <w:rsid w:val="00D01BCA"/>
    <w:rsid w:val="00D07DB6"/>
    <w:rsid w:val="00D13EFE"/>
    <w:rsid w:val="00D23C22"/>
    <w:rsid w:val="00D30D6C"/>
    <w:rsid w:val="00D335C7"/>
    <w:rsid w:val="00D421CA"/>
    <w:rsid w:val="00D431B8"/>
    <w:rsid w:val="00D4787F"/>
    <w:rsid w:val="00D563F2"/>
    <w:rsid w:val="00D605C4"/>
    <w:rsid w:val="00D6141C"/>
    <w:rsid w:val="00D670A5"/>
    <w:rsid w:val="00D749A8"/>
    <w:rsid w:val="00D7593A"/>
    <w:rsid w:val="00D80566"/>
    <w:rsid w:val="00D83D05"/>
    <w:rsid w:val="00D928F0"/>
    <w:rsid w:val="00DA36DF"/>
    <w:rsid w:val="00DA4279"/>
    <w:rsid w:val="00DA4F18"/>
    <w:rsid w:val="00DA6DD7"/>
    <w:rsid w:val="00DA7713"/>
    <w:rsid w:val="00DB0435"/>
    <w:rsid w:val="00DB076B"/>
    <w:rsid w:val="00DB089A"/>
    <w:rsid w:val="00DB0991"/>
    <w:rsid w:val="00DB2BEA"/>
    <w:rsid w:val="00DB6605"/>
    <w:rsid w:val="00DB6BF6"/>
    <w:rsid w:val="00DD38B8"/>
    <w:rsid w:val="00DD574F"/>
    <w:rsid w:val="00DD6E5A"/>
    <w:rsid w:val="00DE0DF8"/>
    <w:rsid w:val="00DE12CF"/>
    <w:rsid w:val="00DE59E1"/>
    <w:rsid w:val="00DF2ABB"/>
    <w:rsid w:val="00DF4C39"/>
    <w:rsid w:val="00E026B1"/>
    <w:rsid w:val="00E032B2"/>
    <w:rsid w:val="00E07023"/>
    <w:rsid w:val="00E10A9A"/>
    <w:rsid w:val="00E11F04"/>
    <w:rsid w:val="00E15A22"/>
    <w:rsid w:val="00E15B5E"/>
    <w:rsid w:val="00E206C3"/>
    <w:rsid w:val="00E2140D"/>
    <w:rsid w:val="00E27269"/>
    <w:rsid w:val="00E30FF9"/>
    <w:rsid w:val="00E3103B"/>
    <w:rsid w:val="00E333D8"/>
    <w:rsid w:val="00E36C76"/>
    <w:rsid w:val="00E42B06"/>
    <w:rsid w:val="00E43FA8"/>
    <w:rsid w:val="00E5128B"/>
    <w:rsid w:val="00E62E91"/>
    <w:rsid w:val="00E67E0A"/>
    <w:rsid w:val="00E86461"/>
    <w:rsid w:val="00EA1EC5"/>
    <w:rsid w:val="00EA2D3C"/>
    <w:rsid w:val="00EA4C65"/>
    <w:rsid w:val="00EB58D3"/>
    <w:rsid w:val="00EC0310"/>
    <w:rsid w:val="00EC1D18"/>
    <w:rsid w:val="00EC2995"/>
    <w:rsid w:val="00EC30DE"/>
    <w:rsid w:val="00EC7F65"/>
    <w:rsid w:val="00ED12B8"/>
    <w:rsid w:val="00ED55F8"/>
    <w:rsid w:val="00ED76B6"/>
    <w:rsid w:val="00ED779B"/>
    <w:rsid w:val="00EE1B8B"/>
    <w:rsid w:val="00EE4CF8"/>
    <w:rsid w:val="00EE591C"/>
    <w:rsid w:val="00EF772B"/>
    <w:rsid w:val="00F01278"/>
    <w:rsid w:val="00F0229B"/>
    <w:rsid w:val="00F03E34"/>
    <w:rsid w:val="00F07E9B"/>
    <w:rsid w:val="00F101E6"/>
    <w:rsid w:val="00F11087"/>
    <w:rsid w:val="00F175DB"/>
    <w:rsid w:val="00F241FE"/>
    <w:rsid w:val="00F24AA7"/>
    <w:rsid w:val="00F25418"/>
    <w:rsid w:val="00F30C00"/>
    <w:rsid w:val="00F40FDD"/>
    <w:rsid w:val="00F45064"/>
    <w:rsid w:val="00F55335"/>
    <w:rsid w:val="00F5544D"/>
    <w:rsid w:val="00F56193"/>
    <w:rsid w:val="00F60F6E"/>
    <w:rsid w:val="00F63A4E"/>
    <w:rsid w:val="00F645E6"/>
    <w:rsid w:val="00F70038"/>
    <w:rsid w:val="00F72B0D"/>
    <w:rsid w:val="00F767FD"/>
    <w:rsid w:val="00F80261"/>
    <w:rsid w:val="00F82568"/>
    <w:rsid w:val="00F8734A"/>
    <w:rsid w:val="00F90AFC"/>
    <w:rsid w:val="00F9546B"/>
    <w:rsid w:val="00FA1C82"/>
    <w:rsid w:val="00FB08F0"/>
    <w:rsid w:val="00FB0E93"/>
    <w:rsid w:val="00FB173E"/>
    <w:rsid w:val="00FB2EBE"/>
    <w:rsid w:val="00FC13BC"/>
    <w:rsid w:val="00FC4D0A"/>
    <w:rsid w:val="00FD046E"/>
    <w:rsid w:val="00FD7651"/>
    <w:rsid w:val="00FE1120"/>
    <w:rsid w:val="00FE2829"/>
    <w:rsid w:val="00FE4B6F"/>
    <w:rsid w:val="00FE65BA"/>
    <w:rsid w:val="00FE7F54"/>
    <w:rsid w:val="00FF0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hmetcnv"/>
  <w:smartTagType w:namespaceuri="urn:schemas-microsoft-com:office:smarttags" w:name="place"/>
  <w:smartTagType w:namespaceuri="urn:schemas-microsoft-com:office:smarttags" w:name="stockticker"/>
  <w:smartTagType w:namespaceuri="urn:schemas-microsoft-com:office:smarttags" w:name="City"/>
  <w:smartTagType w:namespaceuri="urn:schemas-microsoft-com:office:smarttags" w:name="chsdate"/>
  <w:shapeDefaults>
    <o:shapedefaults v:ext="edit" spidmax="1026"/>
    <o:shapelayout v:ext="edit">
      <o:idmap v:ext="edit" data="1"/>
    </o:shapelayout>
  </w:shapeDefaults>
  <w:decimalSymbol w:val="."/>
  <w:listSeparator w:val=","/>
  <w14:docId w14:val="63C9D7CE"/>
  <w15:chartTrackingRefBased/>
  <w15:docId w15:val="{54D7DB76-0718-4CC2-A38C-307BD815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D9A"/>
    <w:pPr>
      <w:overflowPunct w:val="0"/>
      <w:autoSpaceDE w:val="0"/>
      <w:autoSpaceDN w:val="0"/>
      <w:adjustRightInd w:val="0"/>
      <w:spacing w:after="180"/>
      <w:textAlignment w:val="baseline"/>
    </w:pPr>
  </w:style>
  <w:style w:type="paragraph" w:styleId="Heading1">
    <w:name w:val="heading 1"/>
    <w:aliases w:val="Überschrift 1 Char,h1 Char,H1 Char,l1 Char,l1,h1,l11,h11,1st level,l12,h12,l111,h111,toc1,I1,1,Heading 1 (H1),Head 1,Dead1,textst level,Spec"/>
    <w:next w:val="Normal"/>
    <w:link w:val="Heading1Char"/>
    <w:qFormat/>
    <w:rsid w:val="00881D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rsid w:val="00881D9A"/>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rsid w:val="00881D9A"/>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rsid w:val="00881D9A"/>
    <w:pPr>
      <w:ind w:left="1418" w:hanging="1418"/>
      <w:outlineLvl w:val="3"/>
    </w:pPr>
    <w:rPr>
      <w:sz w:val="24"/>
    </w:rPr>
  </w:style>
  <w:style w:type="paragraph" w:styleId="Heading5">
    <w:name w:val="heading 5"/>
    <w:aliases w:val="h5,(Appendix)"/>
    <w:basedOn w:val="Heading4"/>
    <w:next w:val="Normal"/>
    <w:link w:val="Heading5Char"/>
    <w:qFormat/>
    <w:rsid w:val="00881D9A"/>
    <w:pPr>
      <w:ind w:left="1701" w:hanging="1701"/>
      <w:outlineLvl w:val="4"/>
    </w:pPr>
    <w:rPr>
      <w:sz w:val="22"/>
    </w:rPr>
  </w:style>
  <w:style w:type="paragraph" w:styleId="Heading6">
    <w:name w:val="heading 6"/>
    <w:basedOn w:val="H6"/>
    <w:next w:val="Normal"/>
    <w:link w:val="Heading6Char"/>
    <w:qFormat/>
    <w:rsid w:val="00881D9A"/>
    <w:pPr>
      <w:outlineLvl w:val="5"/>
    </w:pPr>
  </w:style>
  <w:style w:type="paragraph" w:styleId="Heading7">
    <w:name w:val="heading 7"/>
    <w:basedOn w:val="H6"/>
    <w:next w:val="Normal"/>
    <w:qFormat/>
    <w:rsid w:val="00881D9A"/>
    <w:pPr>
      <w:outlineLvl w:val="6"/>
    </w:pPr>
  </w:style>
  <w:style w:type="paragraph" w:styleId="Heading8">
    <w:name w:val="heading 8"/>
    <w:basedOn w:val="Heading1"/>
    <w:next w:val="Normal"/>
    <w:link w:val="Heading8Char"/>
    <w:qFormat/>
    <w:rsid w:val="00881D9A"/>
    <w:pPr>
      <w:ind w:left="0" w:firstLine="0"/>
      <w:outlineLvl w:val="7"/>
    </w:pPr>
  </w:style>
  <w:style w:type="paragraph" w:styleId="Heading9">
    <w:name w:val="heading 9"/>
    <w:basedOn w:val="Heading8"/>
    <w:next w:val="Normal"/>
    <w:link w:val="Heading9Char"/>
    <w:qFormat/>
    <w:rsid w:val="00881D9A"/>
    <w:pPr>
      <w:outlineLvl w:val="8"/>
    </w:pPr>
  </w:style>
  <w:style w:type="character" w:default="1" w:styleId="DefaultParagraphFont">
    <w:name w:val="Default Paragraph Font"/>
    <w:semiHidden/>
    <w:rsid w:val="00881D9A"/>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881D9A"/>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F72B0D"/>
    <w:rPr>
      <w:rFonts w:ascii="Arial" w:hAnsi="Arial"/>
      <w:sz w:val="36"/>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F72B0D"/>
    <w:rPr>
      <w:rFonts w:ascii="Arial" w:hAnsi="Arial"/>
      <w:sz w:val="32"/>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F72B0D"/>
    <w:rPr>
      <w:rFonts w:ascii="Arial" w:hAnsi="Arial"/>
      <w:sz w:val="28"/>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7B670B"/>
    <w:rPr>
      <w:rFonts w:ascii="Arial" w:hAnsi="Arial"/>
      <w:sz w:val="24"/>
    </w:rPr>
  </w:style>
  <w:style w:type="character" w:customStyle="1" w:styleId="Heading5Char">
    <w:name w:val="Heading 5 Char"/>
    <w:aliases w:val="h5 Char,(Appendix) Char"/>
    <w:link w:val="Heading5"/>
    <w:rsid w:val="007B670B"/>
    <w:rPr>
      <w:rFonts w:ascii="Arial" w:hAnsi="Arial"/>
      <w:sz w:val="22"/>
    </w:rPr>
  </w:style>
  <w:style w:type="paragraph" w:customStyle="1" w:styleId="H6">
    <w:name w:val="H6"/>
    <w:basedOn w:val="Heading5"/>
    <w:next w:val="Normal"/>
    <w:link w:val="H6Char"/>
    <w:rsid w:val="00881D9A"/>
    <w:pPr>
      <w:ind w:left="1985" w:hanging="1985"/>
      <w:outlineLvl w:val="9"/>
    </w:pPr>
    <w:rPr>
      <w:sz w:val="20"/>
    </w:rPr>
  </w:style>
  <w:style w:type="character" w:customStyle="1" w:styleId="H6Char">
    <w:name w:val="H6 Char"/>
    <w:basedOn w:val="Heading5Char"/>
    <w:link w:val="H6"/>
    <w:rsid w:val="007B670B"/>
    <w:rPr>
      <w:rFonts w:ascii="Arial" w:hAnsi="Arial"/>
      <w:sz w:val="22"/>
    </w:rPr>
  </w:style>
  <w:style w:type="character" w:customStyle="1" w:styleId="Heading6Char">
    <w:name w:val="Heading 6 Char"/>
    <w:basedOn w:val="H6Char"/>
    <w:link w:val="Heading6"/>
    <w:rsid w:val="007B670B"/>
    <w:rPr>
      <w:rFonts w:ascii="Arial" w:hAnsi="Arial"/>
      <w:sz w:val="22"/>
    </w:rPr>
  </w:style>
  <w:style w:type="paragraph" w:styleId="TOC9">
    <w:name w:val="toc 9"/>
    <w:basedOn w:val="TOC8"/>
    <w:semiHidden/>
    <w:rsid w:val="00881D9A"/>
    <w:pPr>
      <w:ind w:left="1418" w:hanging="1418"/>
    </w:pPr>
  </w:style>
  <w:style w:type="paragraph" w:styleId="TOC8">
    <w:name w:val="toc 8"/>
    <w:basedOn w:val="TOC1"/>
    <w:rsid w:val="00881D9A"/>
    <w:pPr>
      <w:spacing w:before="180"/>
      <w:ind w:left="2693" w:hanging="2693"/>
    </w:pPr>
    <w:rPr>
      <w:b/>
    </w:rPr>
  </w:style>
  <w:style w:type="paragraph" w:styleId="TOC1">
    <w:name w:val="toc 1"/>
    <w:rsid w:val="00881D9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81D9A"/>
    <w:pPr>
      <w:keepLines/>
      <w:tabs>
        <w:tab w:val="center" w:pos="4536"/>
        <w:tab w:val="right" w:pos="9072"/>
      </w:tabs>
    </w:pPr>
    <w:rPr>
      <w:noProof/>
    </w:rPr>
  </w:style>
  <w:style w:type="character" w:customStyle="1" w:styleId="ZGSM">
    <w:name w:val="ZGSM"/>
    <w:rsid w:val="00881D9A"/>
  </w:style>
  <w:style w:type="paragraph" w:styleId="Header">
    <w:name w:val="header"/>
    <w:rsid w:val="00881D9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81D9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81D9A"/>
    <w:pPr>
      <w:ind w:left="1701" w:hanging="1701"/>
    </w:pPr>
  </w:style>
  <w:style w:type="paragraph" w:styleId="TOC4">
    <w:name w:val="toc 4"/>
    <w:basedOn w:val="TOC3"/>
    <w:rsid w:val="00881D9A"/>
    <w:pPr>
      <w:ind w:left="1418" w:hanging="1418"/>
    </w:pPr>
  </w:style>
  <w:style w:type="paragraph" w:styleId="TOC3">
    <w:name w:val="toc 3"/>
    <w:basedOn w:val="TOC2"/>
    <w:rsid w:val="00881D9A"/>
    <w:pPr>
      <w:ind w:left="1134" w:hanging="1134"/>
    </w:pPr>
  </w:style>
  <w:style w:type="paragraph" w:styleId="TOC2">
    <w:name w:val="toc 2"/>
    <w:basedOn w:val="TOC1"/>
    <w:rsid w:val="00881D9A"/>
    <w:pPr>
      <w:keepNext w:val="0"/>
      <w:spacing w:before="0"/>
      <w:ind w:left="851" w:hanging="851"/>
    </w:pPr>
    <w:rPr>
      <w:sz w:val="20"/>
    </w:rPr>
  </w:style>
  <w:style w:type="paragraph" w:styleId="Index1">
    <w:name w:val="index 1"/>
    <w:basedOn w:val="Normal"/>
    <w:semiHidden/>
    <w:rsid w:val="00881D9A"/>
    <w:pPr>
      <w:keepLines/>
      <w:spacing w:after="0"/>
    </w:pPr>
  </w:style>
  <w:style w:type="paragraph" w:styleId="Index2">
    <w:name w:val="index 2"/>
    <w:basedOn w:val="Index1"/>
    <w:semiHidden/>
    <w:rsid w:val="00881D9A"/>
    <w:pPr>
      <w:ind w:left="284"/>
    </w:pPr>
  </w:style>
  <w:style w:type="paragraph" w:customStyle="1" w:styleId="TT">
    <w:name w:val="TT"/>
    <w:basedOn w:val="Heading1"/>
    <w:next w:val="Normal"/>
    <w:rsid w:val="00881D9A"/>
    <w:pPr>
      <w:outlineLvl w:val="9"/>
    </w:pPr>
  </w:style>
  <w:style w:type="paragraph" w:styleId="Footer">
    <w:name w:val="footer"/>
    <w:basedOn w:val="Header"/>
    <w:link w:val="FooterChar"/>
    <w:rsid w:val="00881D9A"/>
    <w:pPr>
      <w:jc w:val="center"/>
    </w:pPr>
    <w:rPr>
      <w:i/>
    </w:rPr>
  </w:style>
  <w:style w:type="character" w:styleId="FootnoteReference">
    <w:name w:val="footnote reference"/>
    <w:basedOn w:val="DefaultParagraphFont"/>
    <w:semiHidden/>
    <w:rsid w:val="00881D9A"/>
    <w:rPr>
      <w:b/>
      <w:position w:val="6"/>
      <w:sz w:val="16"/>
    </w:rPr>
  </w:style>
  <w:style w:type="paragraph" w:styleId="FootnoteText">
    <w:name w:val="footnote text"/>
    <w:basedOn w:val="Normal"/>
    <w:link w:val="FootnoteTextChar"/>
    <w:semiHidden/>
    <w:rsid w:val="00881D9A"/>
    <w:pPr>
      <w:keepLines/>
      <w:spacing w:after="0"/>
      <w:ind w:left="454" w:hanging="454"/>
    </w:pPr>
    <w:rPr>
      <w:sz w:val="16"/>
    </w:rPr>
  </w:style>
  <w:style w:type="paragraph" w:customStyle="1" w:styleId="NF">
    <w:name w:val="NF"/>
    <w:basedOn w:val="NO"/>
    <w:rsid w:val="00881D9A"/>
    <w:pPr>
      <w:keepNext/>
      <w:spacing w:after="0"/>
    </w:pPr>
    <w:rPr>
      <w:rFonts w:ascii="Arial" w:hAnsi="Arial"/>
      <w:sz w:val="18"/>
    </w:rPr>
  </w:style>
  <w:style w:type="paragraph" w:customStyle="1" w:styleId="NO">
    <w:name w:val="NO"/>
    <w:basedOn w:val="Normal"/>
    <w:link w:val="NOChar"/>
    <w:rsid w:val="00881D9A"/>
    <w:pPr>
      <w:keepLines/>
      <w:ind w:left="1135" w:hanging="851"/>
    </w:pPr>
  </w:style>
  <w:style w:type="paragraph" w:customStyle="1" w:styleId="PL">
    <w:name w:val="PL"/>
    <w:rsid w:val="00881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81D9A"/>
    <w:pPr>
      <w:jc w:val="right"/>
    </w:pPr>
  </w:style>
  <w:style w:type="paragraph" w:customStyle="1" w:styleId="TAL">
    <w:name w:val="TAL"/>
    <w:basedOn w:val="Normal"/>
    <w:link w:val="TALChar"/>
    <w:rsid w:val="00881D9A"/>
    <w:pPr>
      <w:keepNext/>
      <w:keepLines/>
      <w:spacing w:after="0"/>
    </w:pPr>
    <w:rPr>
      <w:rFonts w:ascii="Arial" w:hAnsi="Arial"/>
      <w:sz w:val="18"/>
    </w:rPr>
  </w:style>
  <w:style w:type="character" w:customStyle="1" w:styleId="TALChar">
    <w:name w:val="TAL Char"/>
    <w:link w:val="TAL"/>
    <w:rsid w:val="00F25418"/>
    <w:rPr>
      <w:rFonts w:ascii="Arial" w:hAnsi="Arial"/>
      <w:sz w:val="18"/>
    </w:rPr>
  </w:style>
  <w:style w:type="paragraph" w:styleId="ListNumber2">
    <w:name w:val="List Number 2"/>
    <w:basedOn w:val="ListNumber"/>
    <w:rsid w:val="00881D9A"/>
    <w:pPr>
      <w:ind w:left="851"/>
    </w:pPr>
  </w:style>
  <w:style w:type="paragraph" w:styleId="ListNumber">
    <w:name w:val="List Number"/>
    <w:basedOn w:val="List"/>
    <w:rsid w:val="00881D9A"/>
  </w:style>
  <w:style w:type="paragraph" w:styleId="List">
    <w:name w:val="List"/>
    <w:basedOn w:val="Normal"/>
    <w:rsid w:val="00881D9A"/>
    <w:pPr>
      <w:ind w:left="568" w:hanging="284"/>
    </w:pPr>
  </w:style>
  <w:style w:type="paragraph" w:customStyle="1" w:styleId="TAH">
    <w:name w:val="TAH"/>
    <w:basedOn w:val="TAC"/>
    <w:link w:val="TAHChar"/>
    <w:rsid w:val="00881D9A"/>
    <w:rPr>
      <w:b/>
    </w:rPr>
  </w:style>
  <w:style w:type="paragraph" w:customStyle="1" w:styleId="TAC">
    <w:name w:val="TAC"/>
    <w:basedOn w:val="TAL"/>
    <w:link w:val="TACChar"/>
    <w:rsid w:val="00881D9A"/>
    <w:pPr>
      <w:jc w:val="center"/>
    </w:pPr>
  </w:style>
  <w:style w:type="character" w:customStyle="1" w:styleId="TACChar">
    <w:name w:val="TAC Char"/>
    <w:link w:val="TAC"/>
    <w:rsid w:val="00BC09A2"/>
    <w:rPr>
      <w:rFonts w:ascii="Arial" w:hAnsi="Arial"/>
      <w:sz w:val="18"/>
    </w:rPr>
  </w:style>
  <w:style w:type="paragraph" w:customStyle="1" w:styleId="LD">
    <w:name w:val="LD"/>
    <w:rsid w:val="00881D9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881D9A"/>
    <w:pPr>
      <w:keepLines/>
      <w:ind w:left="1702" w:hanging="1418"/>
    </w:pPr>
  </w:style>
  <w:style w:type="paragraph" w:customStyle="1" w:styleId="FP">
    <w:name w:val="FP"/>
    <w:basedOn w:val="Normal"/>
    <w:rsid w:val="00881D9A"/>
    <w:pPr>
      <w:spacing w:after="0"/>
    </w:pPr>
  </w:style>
  <w:style w:type="paragraph" w:customStyle="1" w:styleId="NW">
    <w:name w:val="NW"/>
    <w:basedOn w:val="NO"/>
    <w:rsid w:val="00881D9A"/>
    <w:pPr>
      <w:spacing w:after="0"/>
    </w:pPr>
  </w:style>
  <w:style w:type="paragraph" w:customStyle="1" w:styleId="EW">
    <w:name w:val="EW"/>
    <w:basedOn w:val="EX"/>
    <w:rsid w:val="00881D9A"/>
    <w:pPr>
      <w:spacing w:after="0"/>
    </w:pPr>
  </w:style>
  <w:style w:type="paragraph" w:customStyle="1" w:styleId="B1">
    <w:name w:val="B1"/>
    <w:basedOn w:val="List"/>
    <w:link w:val="B1Char"/>
    <w:rsid w:val="00881D9A"/>
  </w:style>
  <w:style w:type="paragraph" w:styleId="TOC6">
    <w:name w:val="toc 6"/>
    <w:basedOn w:val="TOC5"/>
    <w:next w:val="Normal"/>
    <w:semiHidden/>
    <w:rsid w:val="00881D9A"/>
    <w:pPr>
      <w:ind w:left="1985" w:hanging="1985"/>
    </w:pPr>
  </w:style>
  <w:style w:type="paragraph" w:styleId="TOC7">
    <w:name w:val="toc 7"/>
    <w:basedOn w:val="TOC6"/>
    <w:next w:val="Normal"/>
    <w:semiHidden/>
    <w:rsid w:val="00881D9A"/>
    <w:pPr>
      <w:ind w:left="2268" w:hanging="2268"/>
    </w:pPr>
  </w:style>
  <w:style w:type="paragraph" w:styleId="ListBullet2">
    <w:name w:val="List Bullet 2"/>
    <w:basedOn w:val="ListBullet"/>
    <w:rsid w:val="00881D9A"/>
    <w:pPr>
      <w:ind w:left="851"/>
    </w:pPr>
  </w:style>
  <w:style w:type="paragraph" w:styleId="ListBullet">
    <w:name w:val="List Bullet"/>
    <w:basedOn w:val="List"/>
    <w:rsid w:val="00881D9A"/>
  </w:style>
  <w:style w:type="paragraph" w:customStyle="1" w:styleId="EditorsNote">
    <w:name w:val="Editor's Note"/>
    <w:aliases w:val="EN,Editor's Noteormal"/>
    <w:basedOn w:val="NO"/>
    <w:link w:val="EditorsNoteChar"/>
    <w:rsid w:val="00881D9A"/>
    <w:rPr>
      <w:color w:val="FF0000"/>
    </w:rPr>
  </w:style>
  <w:style w:type="paragraph" w:customStyle="1" w:styleId="TH">
    <w:name w:val="TH"/>
    <w:basedOn w:val="Normal"/>
    <w:link w:val="THChar"/>
    <w:rsid w:val="00881D9A"/>
    <w:pPr>
      <w:keepNext/>
      <w:keepLines/>
      <w:spacing w:before="60"/>
      <w:jc w:val="center"/>
    </w:pPr>
    <w:rPr>
      <w:rFonts w:ascii="Arial" w:hAnsi="Arial"/>
      <w:b/>
    </w:rPr>
  </w:style>
  <w:style w:type="paragraph" w:customStyle="1" w:styleId="ZA">
    <w:name w:val="ZA"/>
    <w:rsid w:val="00881D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81D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link w:val="ZTChar"/>
    <w:rsid w:val="00881D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ZTChar">
    <w:name w:val="ZT Char"/>
    <w:link w:val="ZT"/>
    <w:rsid w:val="00EA4C65"/>
    <w:rPr>
      <w:rFonts w:ascii="Arial" w:hAnsi="Arial"/>
      <w:b/>
      <w:sz w:val="34"/>
    </w:rPr>
  </w:style>
  <w:style w:type="paragraph" w:customStyle="1" w:styleId="ZU">
    <w:name w:val="ZU"/>
    <w:rsid w:val="00881D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81D9A"/>
    <w:pPr>
      <w:ind w:left="851" w:hanging="851"/>
    </w:pPr>
  </w:style>
  <w:style w:type="paragraph" w:customStyle="1" w:styleId="ZH">
    <w:name w:val="ZH"/>
    <w:rsid w:val="00881D9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881D9A"/>
    <w:pPr>
      <w:keepNext w:val="0"/>
      <w:spacing w:before="0" w:after="240"/>
    </w:pPr>
  </w:style>
  <w:style w:type="paragraph" w:customStyle="1" w:styleId="ZG">
    <w:name w:val="ZG"/>
    <w:rsid w:val="00881D9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881D9A"/>
    <w:pPr>
      <w:ind w:left="1135"/>
    </w:pPr>
  </w:style>
  <w:style w:type="paragraph" w:styleId="List2">
    <w:name w:val="List 2"/>
    <w:basedOn w:val="List"/>
    <w:rsid w:val="00881D9A"/>
    <w:pPr>
      <w:ind w:left="851"/>
    </w:pPr>
  </w:style>
  <w:style w:type="paragraph" w:styleId="List3">
    <w:name w:val="List 3"/>
    <w:basedOn w:val="List2"/>
    <w:rsid w:val="00881D9A"/>
    <w:pPr>
      <w:ind w:left="1135"/>
    </w:pPr>
  </w:style>
  <w:style w:type="paragraph" w:styleId="List4">
    <w:name w:val="List 4"/>
    <w:basedOn w:val="List3"/>
    <w:rsid w:val="00881D9A"/>
    <w:pPr>
      <w:ind w:left="1418"/>
    </w:pPr>
  </w:style>
  <w:style w:type="paragraph" w:styleId="List5">
    <w:name w:val="List 5"/>
    <w:basedOn w:val="List4"/>
    <w:rsid w:val="00881D9A"/>
    <w:pPr>
      <w:ind w:left="1702"/>
    </w:pPr>
  </w:style>
  <w:style w:type="paragraph" w:styleId="ListBullet4">
    <w:name w:val="List Bullet 4"/>
    <w:basedOn w:val="ListBullet3"/>
    <w:rsid w:val="00881D9A"/>
    <w:pPr>
      <w:ind w:left="1418"/>
    </w:pPr>
  </w:style>
  <w:style w:type="paragraph" w:styleId="ListBullet5">
    <w:name w:val="List Bullet 5"/>
    <w:basedOn w:val="ListBullet4"/>
    <w:rsid w:val="00881D9A"/>
    <w:pPr>
      <w:ind w:left="1702"/>
    </w:pPr>
  </w:style>
  <w:style w:type="paragraph" w:customStyle="1" w:styleId="B2">
    <w:name w:val="B2"/>
    <w:basedOn w:val="List2"/>
    <w:rsid w:val="00881D9A"/>
  </w:style>
  <w:style w:type="paragraph" w:customStyle="1" w:styleId="B30">
    <w:name w:val="B3"/>
    <w:basedOn w:val="List3"/>
    <w:rsid w:val="00881D9A"/>
  </w:style>
  <w:style w:type="paragraph" w:customStyle="1" w:styleId="B4">
    <w:name w:val="B4"/>
    <w:basedOn w:val="List4"/>
    <w:rsid w:val="00881D9A"/>
  </w:style>
  <w:style w:type="paragraph" w:customStyle="1" w:styleId="B5">
    <w:name w:val="B5"/>
    <w:basedOn w:val="List5"/>
    <w:rsid w:val="00881D9A"/>
  </w:style>
  <w:style w:type="paragraph" w:customStyle="1" w:styleId="ZTD">
    <w:name w:val="ZTD"/>
    <w:basedOn w:val="ZB"/>
    <w:rsid w:val="00881D9A"/>
    <w:pPr>
      <w:framePr w:hRule="auto" w:wrap="notBeside" w:y="852"/>
    </w:pPr>
    <w:rPr>
      <w:i w:val="0"/>
      <w:sz w:val="40"/>
    </w:rPr>
  </w:style>
  <w:style w:type="paragraph" w:customStyle="1" w:styleId="ZV">
    <w:name w:val="ZV"/>
    <w:basedOn w:val="ZU"/>
    <w:rsid w:val="00881D9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sid w:val="004A29A2"/>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Continue2">
    <w:name w:val="List Continue 2"/>
    <w:basedOn w:val="Normal"/>
    <w:pPr>
      <w:spacing w:after="120"/>
      <w:ind w:left="566"/>
    </w:pPr>
  </w:style>
  <w:style w:type="paragraph" w:styleId="BodyText2">
    <w:name w:val="Body Text 2"/>
    <w:basedOn w:val="Normal"/>
    <w:rPr>
      <w:color w:val="0000FF"/>
    </w:rPr>
  </w:style>
  <w:style w:type="paragraph" w:styleId="BodyTextIndent">
    <w:name w:val="Body Text Indent"/>
    <w:basedOn w:val="Normal"/>
    <w:pPr>
      <w:ind w:left="284"/>
    </w:pPr>
  </w:style>
  <w:style w:type="paragraph" w:styleId="ListContinue">
    <w:name w:val="List Continue"/>
    <w:basedOn w:val="Normal"/>
    <w:pPr>
      <w:spacing w:after="120"/>
      <w:ind w:left="283"/>
    </w:pPr>
  </w:style>
  <w:style w:type="paragraph" w:customStyle="1" w:styleId="Heading3H3h3">
    <w:name w:val="Heading 3.H3.h3"/>
    <w:basedOn w:val="Heading2"/>
    <w:next w:val="Normal"/>
    <w:pPr>
      <w:spacing w:before="120"/>
      <w:outlineLvl w:val="2"/>
    </w:pPr>
    <w:rPr>
      <w:sz w:val="28"/>
    </w:rPr>
  </w:style>
  <w:style w:type="paragraph" w:customStyle="1" w:styleId="CRCoverPage">
    <w:name w:val="CR Cover Page"/>
    <w:next w:val="Normal"/>
    <w:pPr>
      <w:spacing w:after="120"/>
    </w:pPr>
    <w:rPr>
      <w:rFonts w:ascii="Arial" w:hAnsi="Arial"/>
      <w:lang w:eastAsia="en-US"/>
    </w:rPr>
  </w:style>
  <w:style w:type="paragraph" w:styleId="BalloonText">
    <w:name w:val="Balloon Text"/>
    <w:basedOn w:val="Normal"/>
    <w:link w:val="BalloonTextChar"/>
    <w:semiHidden/>
    <w:rsid w:val="005D0A75"/>
    <w:rPr>
      <w:rFonts w:ascii="Tahoma" w:hAnsi="Tahoma" w:cs="Tahoma"/>
      <w:sz w:val="16"/>
      <w:szCs w:val="16"/>
    </w:rPr>
  </w:style>
  <w:style w:type="paragraph" w:customStyle="1" w:styleId="enumlev1">
    <w:name w:val="enumlev1"/>
    <w:basedOn w:val="Normal"/>
    <w:rsid w:val="00865A95"/>
    <w:pPr>
      <w:tabs>
        <w:tab w:val="left" w:pos="794"/>
        <w:tab w:val="left" w:pos="1191"/>
        <w:tab w:val="left" w:pos="1588"/>
        <w:tab w:val="left" w:pos="1985"/>
      </w:tabs>
      <w:spacing w:before="80" w:after="0"/>
      <w:ind w:left="794" w:hanging="794"/>
    </w:pPr>
    <w:rPr>
      <w:sz w:val="24"/>
    </w:rPr>
  </w:style>
  <w:style w:type="character" w:customStyle="1" w:styleId="TFChar">
    <w:name w:val="TF Char"/>
    <w:rsid w:val="004E1484"/>
    <w:rPr>
      <w:rFonts w:ascii="Arial" w:hAnsi="Arial"/>
      <w:b/>
      <w:lang w:val="en-GB" w:eastAsia="en-US" w:bidi="ar-SA"/>
    </w:rPr>
  </w:style>
  <w:style w:type="character" w:customStyle="1" w:styleId="TANChar">
    <w:name w:val="TAN Char"/>
    <w:rsid w:val="004E1484"/>
    <w:rPr>
      <w:rFonts w:ascii="Arial" w:hAnsi="Arial"/>
      <w:sz w:val="18"/>
      <w:lang w:val="en-GB" w:eastAsia="en-US" w:bidi="ar-SA"/>
    </w:rPr>
  </w:style>
  <w:style w:type="paragraph" w:customStyle="1" w:styleId="tdoc-header">
    <w:name w:val="tdoc-header"/>
    <w:rsid w:val="007B14AC"/>
    <w:rPr>
      <w:rFonts w:ascii="Arial" w:hAnsi="Arial"/>
      <w:noProof/>
      <w:sz w:val="24"/>
      <w:lang w:eastAsia="en-US"/>
    </w:rPr>
  </w:style>
  <w:style w:type="paragraph" w:customStyle="1" w:styleId="Tabletext">
    <w:name w:val="Table_text"/>
    <w:basedOn w:val="Normal"/>
    <w:link w:val="TabletextChar"/>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
    <w:name w:val="Table_head"/>
    <w:basedOn w:val="Normal"/>
    <w:next w:val="Tabletext"/>
    <w:rsid w:val="007B14A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Reptitle">
    <w:name w:val="Rep_title"/>
    <w:basedOn w:val="Normal"/>
    <w:next w:val="Normal"/>
    <w:rsid w:val="007B14AC"/>
    <w:pPr>
      <w:keepNext/>
      <w:keepLines/>
      <w:tabs>
        <w:tab w:val="left" w:pos="794"/>
        <w:tab w:val="left" w:pos="1191"/>
        <w:tab w:val="left" w:pos="1588"/>
        <w:tab w:val="left" w:pos="1985"/>
      </w:tabs>
      <w:spacing w:before="360" w:after="0"/>
      <w:jc w:val="center"/>
    </w:pPr>
    <w:rPr>
      <w:b/>
      <w:sz w:val="28"/>
    </w:rPr>
  </w:style>
  <w:style w:type="paragraph" w:customStyle="1" w:styleId="Figurelegend">
    <w:name w:val="Figure_legend"/>
    <w:basedOn w:val="Normal"/>
    <w:rsid w:val="007B14AC"/>
    <w:pPr>
      <w:keepNext/>
      <w:keepLines/>
      <w:spacing w:before="20" w:after="20"/>
    </w:pPr>
    <w:rPr>
      <w:sz w:val="18"/>
    </w:rPr>
  </w:style>
  <w:style w:type="paragraph" w:customStyle="1" w:styleId="Sectiontitle">
    <w:name w:val="Section_title"/>
    <w:basedOn w:val="Normal"/>
    <w:next w:val="Normal"/>
    <w:rsid w:val="007B14AC"/>
    <w:pPr>
      <w:keepNext/>
      <w:keepLines/>
      <w:tabs>
        <w:tab w:val="left" w:pos="794"/>
        <w:tab w:val="left" w:pos="1191"/>
        <w:tab w:val="left" w:pos="1588"/>
        <w:tab w:val="left" w:pos="1985"/>
      </w:tabs>
      <w:spacing w:before="480" w:after="280"/>
      <w:jc w:val="center"/>
    </w:pPr>
    <w:rPr>
      <w:b/>
      <w:sz w:val="28"/>
    </w:rPr>
  </w:style>
  <w:style w:type="paragraph" w:customStyle="1" w:styleId="TableText0">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lang w:val="en-US"/>
    </w:rPr>
  </w:style>
  <w:style w:type="paragraph" w:customStyle="1" w:styleId="CharCharChar0">
    <w:name w:val=" Char Char Char"/>
    <w:basedOn w:val="Normal"/>
    <w:rsid w:val="009E627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ableHead0">
    <w:name w:val="Table_Head"/>
    <w:basedOn w:val="TableText0"/>
    <w:rsid w:val="00BC09A2"/>
    <w:pPr>
      <w:spacing w:before="80" w:after="80"/>
      <w:jc w:val="center"/>
    </w:pPr>
    <w:rPr>
      <w:b/>
    </w:rPr>
  </w:style>
  <w:style w:type="paragraph" w:customStyle="1" w:styleId="FL">
    <w:name w:val="FL"/>
    <w:basedOn w:val="Normal"/>
    <w:rsid w:val="004D7BD2"/>
    <w:pPr>
      <w:keepNext/>
      <w:keepLines/>
      <w:spacing w:before="60"/>
      <w:jc w:val="center"/>
    </w:pPr>
    <w:rPr>
      <w:rFonts w:ascii="Arial" w:hAnsi="Arial"/>
      <w:b/>
      <w:lang w:eastAsia="en-US"/>
    </w:rPr>
  </w:style>
  <w:style w:type="paragraph" w:customStyle="1" w:styleId="B10">
    <w:name w:val="B1+"/>
    <w:basedOn w:val="B1"/>
    <w:rsid w:val="004D7BD2"/>
    <w:pPr>
      <w:numPr>
        <w:numId w:val="1"/>
      </w:numPr>
    </w:pPr>
    <w:rPr>
      <w:lang w:eastAsia="en-US"/>
    </w:rPr>
  </w:style>
  <w:style w:type="paragraph" w:customStyle="1" w:styleId="CharCharChar">
    <w:name w:val="Char Char Char"/>
    <w:basedOn w:val="Normal"/>
    <w:rsid w:val="004A29A2"/>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B3">
    <w:name w:val="B3+"/>
    <w:basedOn w:val="B30"/>
    <w:rsid w:val="004A29A2"/>
    <w:pPr>
      <w:numPr>
        <w:numId w:val="11"/>
      </w:numPr>
      <w:tabs>
        <w:tab w:val="clear" w:pos="1191"/>
        <w:tab w:val="left" w:pos="1134"/>
        <w:tab w:val="num" w:pos="1644"/>
      </w:tabs>
      <w:ind w:left="1644" w:hanging="453"/>
    </w:pPr>
    <w:rPr>
      <w:lang w:eastAsia="en-US"/>
    </w:rPr>
  </w:style>
  <w:style w:type="paragraph" w:customStyle="1" w:styleId="B20">
    <w:name w:val="B2+"/>
    <w:basedOn w:val="B2"/>
    <w:rsid w:val="004A29A2"/>
    <w:pPr>
      <w:numPr>
        <w:numId w:val="12"/>
      </w:numPr>
      <w:tabs>
        <w:tab w:val="clear" w:pos="737"/>
        <w:tab w:val="num" w:pos="1191"/>
      </w:tabs>
      <w:ind w:left="1191" w:hanging="454"/>
    </w:pPr>
    <w:rPr>
      <w:lang w:eastAsia="en-US"/>
    </w:rPr>
  </w:style>
  <w:style w:type="paragraph" w:customStyle="1" w:styleId="BL">
    <w:name w:val="BL"/>
    <w:basedOn w:val="Normal"/>
    <w:rsid w:val="004A29A2"/>
    <w:pPr>
      <w:numPr>
        <w:numId w:val="3"/>
      </w:numPr>
      <w:tabs>
        <w:tab w:val="left" w:pos="851"/>
      </w:tabs>
    </w:pPr>
    <w:rPr>
      <w:lang w:eastAsia="en-US"/>
    </w:rPr>
  </w:style>
  <w:style w:type="paragraph" w:customStyle="1" w:styleId="BN">
    <w:name w:val="BN"/>
    <w:basedOn w:val="Normal"/>
    <w:rsid w:val="004A29A2"/>
    <w:pPr>
      <w:numPr>
        <w:numId w:val="2"/>
      </w:numPr>
    </w:pPr>
    <w:rPr>
      <w:lang w:eastAsia="en-US"/>
    </w:rPr>
  </w:style>
  <w:style w:type="paragraph" w:styleId="BlockText">
    <w:name w:val="Block Text"/>
    <w:basedOn w:val="Normal"/>
    <w:rsid w:val="004A29A2"/>
    <w:pPr>
      <w:spacing w:after="120"/>
      <w:ind w:left="1440" w:right="1440"/>
    </w:pPr>
    <w:rPr>
      <w:lang w:eastAsia="en-US"/>
    </w:rPr>
  </w:style>
  <w:style w:type="paragraph" w:styleId="BodyText3">
    <w:name w:val="Body Text 3"/>
    <w:basedOn w:val="Normal"/>
    <w:rsid w:val="004A29A2"/>
    <w:pPr>
      <w:spacing w:after="120"/>
    </w:pPr>
    <w:rPr>
      <w:sz w:val="16"/>
      <w:szCs w:val="16"/>
      <w:lang w:eastAsia="en-US"/>
    </w:rPr>
  </w:style>
  <w:style w:type="paragraph" w:styleId="BodyTextFirstIndent">
    <w:name w:val="Body Text First Indent"/>
    <w:basedOn w:val="BodyText"/>
    <w:rsid w:val="004A29A2"/>
    <w:pPr>
      <w:spacing w:after="120"/>
      <w:ind w:firstLine="210"/>
    </w:pPr>
    <w:rPr>
      <w:lang w:eastAsia="en-US"/>
    </w:rPr>
  </w:style>
  <w:style w:type="paragraph" w:styleId="BodyTextFirstIndent2">
    <w:name w:val="Body Text First Indent 2"/>
    <w:basedOn w:val="BodyTextIndent"/>
    <w:rsid w:val="004A29A2"/>
    <w:pPr>
      <w:spacing w:after="120"/>
      <w:ind w:left="283" w:firstLine="210"/>
    </w:pPr>
    <w:rPr>
      <w:lang w:eastAsia="en-US"/>
    </w:rPr>
  </w:style>
  <w:style w:type="paragraph" w:styleId="BodyTextIndent2">
    <w:name w:val="Body Text Indent 2"/>
    <w:basedOn w:val="Normal"/>
    <w:rsid w:val="004A29A2"/>
    <w:pPr>
      <w:spacing w:after="120" w:line="480" w:lineRule="auto"/>
      <w:ind w:left="283"/>
    </w:pPr>
    <w:rPr>
      <w:lang w:eastAsia="en-US"/>
    </w:rPr>
  </w:style>
  <w:style w:type="paragraph" w:styleId="BodyTextIndent3">
    <w:name w:val="Body Text Indent 3"/>
    <w:basedOn w:val="Normal"/>
    <w:rsid w:val="004A29A2"/>
    <w:pPr>
      <w:spacing w:after="120"/>
      <w:ind w:left="283"/>
    </w:pPr>
    <w:rPr>
      <w:sz w:val="16"/>
      <w:szCs w:val="16"/>
      <w:lang w:eastAsia="en-US"/>
    </w:rPr>
  </w:style>
  <w:style w:type="paragraph" w:styleId="Closing">
    <w:name w:val="Closing"/>
    <w:basedOn w:val="Normal"/>
    <w:rsid w:val="004A29A2"/>
    <w:pPr>
      <w:ind w:left="4252"/>
    </w:pPr>
    <w:rPr>
      <w:lang w:eastAsia="en-US"/>
    </w:rPr>
  </w:style>
  <w:style w:type="paragraph" w:styleId="Date">
    <w:name w:val="Date"/>
    <w:basedOn w:val="Normal"/>
    <w:next w:val="Normal"/>
    <w:rsid w:val="004A29A2"/>
    <w:rPr>
      <w:lang w:eastAsia="en-US"/>
    </w:rPr>
  </w:style>
  <w:style w:type="paragraph" w:styleId="E-mailSignature">
    <w:name w:val="E-mail Signature"/>
    <w:basedOn w:val="Normal"/>
    <w:rsid w:val="004A29A2"/>
    <w:rPr>
      <w:lang w:eastAsia="en-US"/>
    </w:rPr>
  </w:style>
  <w:style w:type="character" w:styleId="Emphasis">
    <w:name w:val="Emphasis"/>
    <w:qFormat/>
    <w:rsid w:val="004A29A2"/>
    <w:rPr>
      <w:i/>
      <w:iCs/>
    </w:rPr>
  </w:style>
  <w:style w:type="paragraph" w:styleId="EnvelopeAddress">
    <w:name w:val="envelope address"/>
    <w:basedOn w:val="Normal"/>
    <w:rsid w:val="004A29A2"/>
    <w:pPr>
      <w:framePr w:w="7920" w:h="1980" w:hRule="exact" w:hSpace="180" w:wrap="auto" w:hAnchor="page" w:xAlign="center" w:yAlign="bottom"/>
      <w:ind w:left="2880"/>
    </w:pPr>
    <w:rPr>
      <w:rFonts w:ascii="Arial" w:hAnsi="Arial" w:cs="Arial"/>
      <w:sz w:val="24"/>
      <w:szCs w:val="24"/>
      <w:lang w:eastAsia="en-US"/>
    </w:rPr>
  </w:style>
  <w:style w:type="paragraph" w:styleId="EnvelopeReturn">
    <w:name w:val="envelope return"/>
    <w:basedOn w:val="Normal"/>
    <w:rsid w:val="004A29A2"/>
    <w:rPr>
      <w:rFonts w:ascii="Arial" w:hAnsi="Arial" w:cs="Arial"/>
      <w:lang w:eastAsia="en-US"/>
    </w:rPr>
  </w:style>
  <w:style w:type="character" w:styleId="HTMLAcronym">
    <w:name w:val="HTML Acronym"/>
    <w:basedOn w:val="DefaultParagraphFont"/>
    <w:rsid w:val="004A29A2"/>
  </w:style>
  <w:style w:type="paragraph" w:styleId="HTMLAddress">
    <w:name w:val="HTML Address"/>
    <w:basedOn w:val="Normal"/>
    <w:rsid w:val="004A29A2"/>
    <w:rPr>
      <w:i/>
      <w:iCs/>
      <w:lang w:eastAsia="en-US"/>
    </w:rPr>
  </w:style>
  <w:style w:type="character" w:styleId="HTMLCite">
    <w:name w:val="HTML Cite"/>
    <w:rsid w:val="004A29A2"/>
    <w:rPr>
      <w:i/>
      <w:iCs/>
    </w:rPr>
  </w:style>
  <w:style w:type="character" w:styleId="HTMLCode">
    <w:name w:val="HTML Code"/>
    <w:rsid w:val="004A29A2"/>
    <w:rPr>
      <w:rFonts w:ascii="Courier New" w:hAnsi="Courier New"/>
      <w:sz w:val="20"/>
      <w:szCs w:val="20"/>
    </w:rPr>
  </w:style>
  <w:style w:type="character" w:styleId="HTMLDefinition">
    <w:name w:val="HTML Definition"/>
    <w:rsid w:val="004A29A2"/>
    <w:rPr>
      <w:i/>
      <w:iCs/>
    </w:rPr>
  </w:style>
  <w:style w:type="character" w:styleId="HTMLKeyboard">
    <w:name w:val="HTML Keyboard"/>
    <w:rsid w:val="004A29A2"/>
    <w:rPr>
      <w:rFonts w:ascii="Courier New" w:hAnsi="Courier New"/>
      <w:sz w:val="20"/>
      <w:szCs w:val="20"/>
    </w:rPr>
  </w:style>
  <w:style w:type="paragraph" w:styleId="HTMLPreformatted">
    <w:name w:val="HTML Preformatted"/>
    <w:basedOn w:val="Normal"/>
    <w:rsid w:val="004A29A2"/>
    <w:rPr>
      <w:rFonts w:ascii="Courier New" w:hAnsi="Courier New" w:cs="Courier New"/>
      <w:lang w:eastAsia="en-US"/>
    </w:rPr>
  </w:style>
  <w:style w:type="character" w:styleId="HTMLSample">
    <w:name w:val="HTML Sample"/>
    <w:rsid w:val="004A29A2"/>
    <w:rPr>
      <w:rFonts w:ascii="Courier New" w:hAnsi="Courier New"/>
    </w:rPr>
  </w:style>
  <w:style w:type="character" w:styleId="HTMLTypewriter">
    <w:name w:val="HTML Typewriter"/>
    <w:rsid w:val="004A29A2"/>
    <w:rPr>
      <w:rFonts w:ascii="Courier New" w:hAnsi="Courier New"/>
      <w:sz w:val="20"/>
      <w:szCs w:val="20"/>
    </w:rPr>
  </w:style>
  <w:style w:type="character" w:styleId="HTMLVariable">
    <w:name w:val="HTML Variable"/>
    <w:rsid w:val="004A29A2"/>
    <w:rPr>
      <w:i/>
      <w:iCs/>
    </w:rPr>
  </w:style>
  <w:style w:type="character" w:styleId="LineNumber">
    <w:name w:val="line number"/>
    <w:basedOn w:val="DefaultParagraphFont"/>
    <w:rsid w:val="004A29A2"/>
  </w:style>
  <w:style w:type="paragraph" w:styleId="ListContinue3">
    <w:name w:val="List Continue 3"/>
    <w:basedOn w:val="Normal"/>
    <w:rsid w:val="004A29A2"/>
    <w:pPr>
      <w:numPr>
        <w:numId w:val="13"/>
      </w:numPr>
      <w:tabs>
        <w:tab w:val="clear" w:pos="926"/>
      </w:tabs>
      <w:spacing w:after="120"/>
      <w:ind w:left="849" w:firstLine="0"/>
    </w:pPr>
    <w:rPr>
      <w:lang w:eastAsia="en-US"/>
    </w:rPr>
  </w:style>
  <w:style w:type="paragraph" w:styleId="ListContinue4">
    <w:name w:val="List Continue 4"/>
    <w:basedOn w:val="Normal"/>
    <w:rsid w:val="004A29A2"/>
    <w:pPr>
      <w:numPr>
        <w:numId w:val="14"/>
      </w:numPr>
      <w:tabs>
        <w:tab w:val="clear" w:pos="1209"/>
      </w:tabs>
      <w:spacing w:after="120"/>
      <w:ind w:left="1132" w:firstLine="0"/>
    </w:pPr>
    <w:rPr>
      <w:lang w:eastAsia="en-US"/>
    </w:rPr>
  </w:style>
  <w:style w:type="paragraph" w:styleId="ListContinue5">
    <w:name w:val="List Continue 5"/>
    <w:basedOn w:val="Normal"/>
    <w:rsid w:val="004A29A2"/>
    <w:pPr>
      <w:spacing w:after="120"/>
      <w:ind w:left="1415"/>
    </w:pPr>
    <w:rPr>
      <w:lang w:eastAsia="en-US"/>
    </w:rPr>
  </w:style>
  <w:style w:type="paragraph" w:styleId="ListNumber3">
    <w:name w:val="List Number 3"/>
    <w:basedOn w:val="Normal"/>
    <w:rsid w:val="004A29A2"/>
    <w:pPr>
      <w:numPr>
        <w:numId w:val="4"/>
      </w:numPr>
    </w:pPr>
    <w:rPr>
      <w:lang w:eastAsia="en-US"/>
    </w:rPr>
  </w:style>
  <w:style w:type="paragraph" w:styleId="ListNumber4">
    <w:name w:val="List Number 4"/>
    <w:basedOn w:val="Normal"/>
    <w:rsid w:val="004A29A2"/>
    <w:pPr>
      <w:numPr>
        <w:numId w:val="5"/>
      </w:numPr>
    </w:pPr>
    <w:rPr>
      <w:lang w:eastAsia="en-US"/>
    </w:rPr>
  </w:style>
  <w:style w:type="paragraph" w:styleId="ListNumber5">
    <w:name w:val="List Number 5"/>
    <w:basedOn w:val="Normal"/>
    <w:rsid w:val="004A29A2"/>
    <w:pPr>
      <w:numPr>
        <w:numId w:val="6"/>
      </w:numPr>
    </w:pPr>
    <w:rPr>
      <w:lang w:eastAsia="en-US"/>
    </w:rPr>
  </w:style>
  <w:style w:type="paragraph" w:styleId="MessageHeader">
    <w:name w:val="Message Header"/>
    <w:basedOn w:val="Normal"/>
    <w:rsid w:val="004A29A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paragraph" w:styleId="NormalWeb">
    <w:name w:val="Normal (Web)"/>
    <w:basedOn w:val="Normal"/>
    <w:rsid w:val="004A29A2"/>
    <w:rPr>
      <w:sz w:val="24"/>
      <w:szCs w:val="24"/>
      <w:lang w:eastAsia="en-US"/>
    </w:rPr>
  </w:style>
  <w:style w:type="paragraph" w:styleId="NormalIndent">
    <w:name w:val="Normal Indent"/>
    <w:basedOn w:val="Normal"/>
    <w:rsid w:val="004A29A2"/>
    <w:pPr>
      <w:ind w:left="720"/>
    </w:pPr>
    <w:rPr>
      <w:lang w:eastAsia="en-US"/>
    </w:rPr>
  </w:style>
  <w:style w:type="paragraph" w:styleId="NoteHeading">
    <w:name w:val="Note Heading"/>
    <w:basedOn w:val="Normal"/>
    <w:next w:val="Normal"/>
    <w:rsid w:val="004A29A2"/>
    <w:rPr>
      <w:lang w:eastAsia="en-US"/>
    </w:rPr>
  </w:style>
  <w:style w:type="character" w:styleId="PageNumber">
    <w:name w:val="page number"/>
    <w:basedOn w:val="DefaultParagraphFont"/>
    <w:rsid w:val="004A29A2"/>
  </w:style>
  <w:style w:type="paragraph" w:styleId="Salutation">
    <w:name w:val="Salutation"/>
    <w:basedOn w:val="Normal"/>
    <w:next w:val="Normal"/>
    <w:rsid w:val="004A29A2"/>
    <w:rPr>
      <w:lang w:eastAsia="en-US"/>
    </w:rPr>
  </w:style>
  <w:style w:type="paragraph" w:styleId="Signature">
    <w:name w:val="Signature"/>
    <w:basedOn w:val="Normal"/>
    <w:rsid w:val="004A29A2"/>
    <w:pPr>
      <w:ind w:left="4252"/>
    </w:pPr>
    <w:rPr>
      <w:lang w:eastAsia="en-US"/>
    </w:rPr>
  </w:style>
  <w:style w:type="character" w:styleId="Strong">
    <w:name w:val="Strong"/>
    <w:qFormat/>
    <w:rsid w:val="004A29A2"/>
    <w:rPr>
      <w:b/>
      <w:bCs/>
    </w:rPr>
  </w:style>
  <w:style w:type="paragraph" w:styleId="Subtitle">
    <w:name w:val="Subtitle"/>
    <w:basedOn w:val="Normal"/>
    <w:qFormat/>
    <w:rsid w:val="004A29A2"/>
    <w:pPr>
      <w:spacing w:after="60"/>
      <w:jc w:val="center"/>
      <w:outlineLvl w:val="1"/>
    </w:pPr>
    <w:rPr>
      <w:rFonts w:ascii="Arial" w:hAnsi="Arial" w:cs="Arial"/>
      <w:sz w:val="24"/>
      <w:szCs w:val="24"/>
      <w:lang w:eastAsia="en-US"/>
    </w:rPr>
  </w:style>
  <w:style w:type="paragraph" w:styleId="Title">
    <w:name w:val="Title"/>
    <w:basedOn w:val="Normal"/>
    <w:qFormat/>
    <w:rsid w:val="004A29A2"/>
    <w:pPr>
      <w:spacing w:before="240" w:after="60"/>
      <w:jc w:val="center"/>
      <w:outlineLvl w:val="0"/>
    </w:pPr>
    <w:rPr>
      <w:rFonts w:ascii="Arial" w:hAnsi="Arial" w:cs="Arial"/>
      <w:b/>
      <w:bCs/>
      <w:kern w:val="28"/>
      <w:sz w:val="32"/>
      <w:szCs w:val="32"/>
      <w:lang w:eastAsia="en-US"/>
    </w:rPr>
  </w:style>
  <w:style w:type="paragraph" w:customStyle="1" w:styleId="Paragraph">
    <w:name w:val="Paragraph"/>
    <w:basedOn w:val="BodyText"/>
    <w:rsid w:val="004A29A2"/>
    <w:pPr>
      <w:overflowPunct/>
      <w:autoSpaceDE/>
      <w:autoSpaceDN/>
      <w:adjustRightInd/>
      <w:spacing w:after="120"/>
      <w:jc w:val="both"/>
      <w:textAlignment w:val="auto"/>
    </w:pPr>
    <w:rPr>
      <w:lang w:eastAsia="en-US"/>
    </w:rPr>
  </w:style>
  <w:style w:type="paragraph" w:customStyle="1" w:styleId="Note">
    <w:name w:val="Note"/>
    <w:basedOn w:val="Normal"/>
    <w:link w:val="NoteChar"/>
    <w:rsid w:val="004A29A2"/>
    <w:pPr>
      <w:tabs>
        <w:tab w:val="left" w:pos="794"/>
        <w:tab w:val="left" w:pos="1191"/>
        <w:tab w:val="left" w:pos="1588"/>
        <w:tab w:val="left" w:pos="1985"/>
      </w:tabs>
      <w:spacing w:before="80" w:after="0"/>
    </w:pPr>
    <w:rPr>
      <w:rFonts w:eastAsia="MS Mincho"/>
      <w:sz w:val="24"/>
      <w:lang w:eastAsia="en-US"/>
    </w:rPr>
  </w:style>
  <w:style w:type="paragraph" w:customStyle="1" w:styleId="Listnumberdoubleline">
    <w:name w:val="List number double line"/>
    <w:rsid w:val="004A29A2"/>
    <w:pPr>
      <w:numPr>
        <w:numId w:val="15"/>
      </w:numPr>
      <w:tabs>
        <w:tab w:val="clear" w:pos="1080"/>
        <w:tab w:val="num" w:pos="2069"/>
      </w:tabs>
      <w:spacing w:before="220"/>
      <w:ind w:left="2069" w:hanging="368"/>
    </w:pPr>
    <w:rPr>
      <w:rFonts w:ascii="Arial" w:hAnsi="Arial"/>
      <w:sz w:val="22"/>
      <w:lang w:eastAsia="en-US"/>
    </w:rPr>
  </w:style>
  <w:style w:type="paragraph" w:customStyle="1" w:styleId="IBL">
    <w:name w:val="IBL"/>
    <w:basedOn w:val="Normal"/>
    <w:rsid w:val="004A29A2"/>
    <w:pPr>
      <w:numPr>
        <w:numId w:val="2"/>
      </w:numPr>
      <w:tabs>
        <w:tab w:val="left" w:pos="284"/>
      </w:tabs>
    </w:pPr>
    <w:rPr>
      <w:lang w:eastAsia="en-US"/>
    </w:rPr>
  </w:style>
  <w:style w:type="paragraph" w:customStyle="1" w:styleId="Reference">
    <w:name w:val="Reference"/>
    <w:basedOn w:val="Normal"/>
    <w:rsid w:val="004A29A2"/>
    <w:pPr>
      <w:numPr>
        <w:numId w:val="7"/>
      </w:numPr>
      <w:overflowPunct/>
      <w:autoSpaceDE/>
      <w:autoSpaceDN/>
      <w:adjustRightInd/>
      <w:spacing w:after="0"/>
      <w:textAlignment w:val="auto"/>
    </w:pPr>
    <w:rPr>
      <w:rFonts w:ascii="Arial" w:hAnsi="Arial"/>
      <w:lang w:val="en-US" w:eastAsia="en-US"/>
    </w:rPr>
  </w:style>
  <w:style w:type="paragraph" w:customStyle="1" w:styleId="Listnumbersingleline">
    <w:name w:val="List number single line"/>
    <w:rsid w:val="004A29A2"/>
    <w:pPr>
      <w:numPr>
        <w:numId w:val="8"/>
      </w:numPr>
      <w:tabs>
        <w:tab w:val="num" w:pos="2070"/>
      </w:tabs>
      <w:ind w:left="2070" w:hanging="369"/>
    </w:pPr>
    <w:rPr>
      <w:rFonts w:ascii="Arial" w:hAnsi="Arial"/>
      <w:sz w:val="22"/>
      <w:lang w:eastAsia="en-US"/>
    </w:rPr>
  </w:style>
  <w:style w:type="paragraph" w:customStyle="1" w:styleId="Listabcsingleline">
    <w:name w:val="List abc single line"/>
    <w:rsid w:val="004A29A2"/>
    <w:pPr>
      <w:numPr>
        <w:numId w:val="9"/>
      </w:numPr>
    </w:pPr>
    <w:rPr>
      <w:rFonts w:ascii="Arial" w:hAnsi="Arial"/>
      <w:sz w:val="22"/>
      <w:lang w:eastAsia="en-US"/>
    </w:rPr>
  </w:style>
  <w:style w:type="paragraph" w:customStyle="1" w:styleId="Listabcdoubleline">
    <w:name w:val="List abc double line"/>
    <w:rsid w:val="004A29A2"/>
    <w:pPr>
      <w:numPr>
        <w:numId w:val="10"/>
      </w:numPr>
      <w:spacing w:before="240"/>
    </w:pPr>
    <w:rPr>
      <w:rFonts w:ascii="Arial" w:hAnsi="Arial"/>
      <w:sz w:val="22"/>
      <w:lang w:eastAsia="en-US"/>
    </w:rPr>
  </w:style>
  <w:style w:type="paragraph" w:customStyle="1" w:styleId="TableHeading">
    <w:name w:val="TableHeading"/>
    <w:basedOn w:val="TableText1"/>
    <w:next w:val="BodyText"/>
    <w:rsid w:val="004A29A2"/>
    <w:rPr>
      <w:b/>
      <w:sz w:val="22"/>
    </w:rPr>
  </w:style>
  <w:style w:type="paragraph" w:customStyle="1" w:styleId="TableText1">
    <w:name w:val="TableText"/>
    <w:rsid w:val="004A29A2"/>
    <w:pPr>
      <w:spacing w:before="80" w:after="80"/>
    </w:pPr>
    <w:rPr>
      <w:rFonts w:ascii="Arial" w:hAnsi="Arial"/>
      <w:kern w:val="26"/>
      <w:lang w:eastAsia="en-US"/>
    </w:rPr>
  </w:style>
  <w:style w:type="paragraph" w:customStyle="1" w:styleId="ProgramStyle">
    <w:name w:val="ProgramStyle"/>
    <w:next w:val="BodyText"/>
    <w:rsid w:val="004A29A2"/>
    <w:pPr>
      <w:ind w:left="1701"/>
    </w:pPr>
    <w:rPr>
      <w:rFonts w:ascii="Courier New" w:hAnsi="Courier New"/>
      <w:sz w:val="16"/>
      <w:lang w:eastAsia="en-US"/>
    </w:rPr>
  </w:style>
  <w:style w:type="paragraph" w:customStyle="1" w:styleId="TableCaption">
    <w:name w:val="TableCaption"/>
    <w:next w:val="BodyText"/>
    <w:rsid w:val="004A29A2"/>
    <w:pPr>
      <w:keepNext/>
      <w:keepLines/>
      <w:tabs>
        <w:tab w:val="left" w:pos="1134"/>
      </w:tabs>
      <w:spacing w:before="320" w:after="60"/>
      <w:ind w:left="1134" w:hanging="1134"/>
    </w:pPr>
    <w:rPr>
      <w:rFonts w:ascii="Arial" w:hAnsi="Arial"/>
      <w:bCs/>
      <w:i/>
      <w:kern w:val="20"/>
      <w:sz w:val="22"/>
      <w:lang w:eastAsia="en-US"/>
    </w:rPr>
  </w:style>
  <w:style w:type="paragraph" w:customStyle="1" w:styleId="DocNo">
    <w:name w:val="DocNo"/>
    <w:rsid w:val="004A29A2"/>
    <w:pPr>
      <w:jc w:val="right"/>
    </w:pPr>
    <w:rPr>
      <w:rFonts w:ascii="Arial" w:hAnsi="Arial" w:cs="Arial"/>
      <w:sz w:val="12"/>
      <w:lang w:val="en-US" w:eastAsia="en-US"/>
    </w:rPr>
  </w:style>
  <w:style w:type="paragraph" w:customStyle="1" w:styleId="IBN">
    <w:name w:val="IBN"/>
    <w:basedOn w:val="Normal"/>
    <w:rsid w:val="004A29A2"/>
    <w:pPr>
      <w:tabs>
        <w:tab w:val="left" w:pos="567"/>
        <w:tab w:val="num" w:pos="2439"/>
      </w:tabs>
      <w:ind w:left="568" w:hanging="284"/>
    </w:pPr>
    <w:rPr>
      <w:lang w:eastAsia="en-US"/>
    </w:rPr>
  </w:style>
  <w:style w:type="paragraph" w:customStyle="1" w:styleId="TableLegend">
    <w:name w:val="Table_Legend"/>
    <w:basedOn w:val="Normal"/>
    <w:rsid w:val="00C64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120" w:after="40"/>
      <w:textAlignment w:val="auto"/>
    </w:pPr>
    <w:rPr>
      <w:rFonts w:eastAsia="MS Mincho"/>
      <w:sz w:val="22"/>
      <w:lang w:val="en-US" w:eastAsia="en-US"/>
    </w:rPr>
  </w:style>
  <w:style w:type="paragraph" w:customStyle="1" w:styleId="Headingb">
    <w:name w:val="Heading_b"/>
    <w:basedOn w:val="Normal"/>
    <w:next w:val="Normal"/>
    <w:rsid w:val="00C640E3"/>
    <w:pPr>
      <w:keepNext/>
      <w:tabs>
        <w:tab w:val="left" w:pos="794"/>
        <w:tab w:val="left" w:pos="1191"/>
        <w:tab w:val="left" w:pos="1588"/>
        <w:tab w:val="left" w:pos="1985"/>
      </w:tabs>
      <w:spacing w:before="160" w:after="0"/>
    </w:pPr>
    <w:rPr>
      <w:b/>
      <w:sz w:val="24"/>
      <w:lang w:eastAsia="en-US"/>
    </w:rPr>
  </w:style>
  <w:style w:type="character" w:customStyle="1" w:styleId="TabletextChar">
    <w:name w:val="Table_text Char"/>
    <w:link w:val="Tabletext"/>
    <w:rsid w:val="00BC7B81"/>
    <w:rPr>
      <w:sz w:val="22"/>
      <w:lang w:val="en-GB" w:eastAsia="zh-CN" w:bidi="ar-SA"/>
    </w:rPr>
  </w:style>
  <w:style w:type="character" w:customStyle="1" w:styleId="THChar">
    <w:name w:val="TH Char"/>
    <w:link w:val="TH"/>
    <w:locked/>
    <w:rsid w:val="00263A58"/>
    <w:rPr>
      <w:rFonts w:ascii="Arial" w:hAnsi="Arial"/>
      <w:b/>
    </w:rPr>
  </w:style>
  <w:style w:type="character" w:customStyle="1" w:styleId="TAHChar">
    <w:name w:val="TAH Char"/>
    <w:link w:val="TAH"/>
    <w:rsid w:val="00263A58"/>
    <w:rPr>
      <w:rFonts w:ascii="Arial" w:hAnsi="Arial"/>
      <w:b/>
      <w:sz w:val="18"/>
    </w:rPr>
  </w:style>
  <w:style w:type="character" w:customStyle="1" w:styleId="NOChar">
    <w:name w:val="NO Char"/>
    <w:basedOn w:val="DefaultParagraphFont"/>
    <w:link w:val="NO"/>
    <w:rsid w:val="00307E50"/>
  </w:style>
  <w:style w:type="character" w:customStyle="1" w:styleId="EditorsNoteChar">
    <w:name w:val="Editor's Note Char"/>
    <w:aliases w:val="EN Char"/>
    <w:link w:val="EditorsNote"/>
    <w:qFormat/>
    <w:rsid w:val="00307E50"/>
    <w:rPr>
      <w:color w:val="FF0000"/>
    </w:rPr>
  </w:style>
  <w:style w:type="paragraph" w:customStyle="1" w:styleId="Text">
    <w:name w:val="Text"/>
    <w:rsid w:val="008A39C9"/>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B1Char">
    <w:name w:val="B1 Char"/>
    <w:basedOn w:val="DefaultParagraphFont"/>
    <w:link w:val="B1"/>
    <w:rsid w:val="00E36C76"/>
  </w:style>
  <w:style w:type="character" w:customStyle="1" w:styleId="EXChar">
    <w:name w:val="EX Char"/>
    <w:basedOn w:val="DefaultParagraphFont"/>
    <w:link w:val="EX"/>
    <w:locked/>
    <w:rsid w:val="00F24AA7"/>
  </w:style>
  <w:style w:type="character" w:customStyle="1" w:styleId="CharChar11">
    <w:name w:val=" Char Char11"/>
    <w:locked/>
    <w:rsid w:val="005500A0"/>
    <w:rPr>
      <w:rFonts w:ascii="Arial" w:hAnsi="Arial"/>
      <w:sz w:val="22"/>
      <w:lang w:val="en-GB" w:eastAsia="ja-JP" w:bidi="ar-SA"/>
    </w:rPr>
  </w:style>
  <w:style w:type="character" w:customStyle="1" w:styleId="Heading8Char">
    <w:name w:val="Heading 8 Char"/>
    <w:link w:val="Heading8"/>
    <w:locked/>
    <w:rsid w:val="005500A0"/>
    <w:rPr>
      <w:rFonts w:ascii="Arial" w:hAnsi="Arial"/>
      <w:sz w:val="36"/>
    </w:rPr>
  </w:style>
  <w:style w:type="paragraph" w:customStyle="1" w:styleId="Figure">
    <w:name w:val="Figure"/>
    <w:basedOn w:val="Normal"/>
    <w:next w:val="Normal"/>
    <w:rsid w:val="00BE2C3F"/>
    <w:pPr>
      <w:keepNext/>
      <w:keepLines/>
      <w:tabs>
        <w:tab w:val="left" w:pos="794"/>
        <w:tab w:val="left" w:pos="1191"/>
        <w:tab w:val="left" w:pos="1588"/>
        <w:tab w:val="left" w:pos="1985"/>
      </w:tabs>
      <w:spacing w:before="240" w:after="120"/>
      <w:jc w:val="center"/>
    </w:pPr>
    <w:rPr>
      <w:sz w:val="24"/>
      <w:lang w:eastAsia="en-US"/>
    </w:rPr>
  </w:style>
  <w:style w:type="paragraph" w:customStyle="1" w:styleId="FigureNotitle">
    <w:name w:val="Figure_No &amp; title"/>
    <w:basedOn w:val="Normal"/>
    <w:next w:val="Normal"/>
    <w:rsid w:val="00BE2C3F"/>
    <w:pPr>
      <w:keepLines/>
      <w:tabs>
        <w:tab w:val="left" w:pos="794"/>
        <w:tab w:val="left" w:pos="1191"/>
        <w:tab w:val="left" w:pos="1588"/>
        <w:tab w:val="left" w:pos="1985"/>
      </w:tabs>
      <w:spacing w:before="240" w:after="120"/>
      <w:jc w:val="center"/>
    </w:pPr>
    <w:rPr>
      <w:b/>
      <w:sz w:val="24"/>
      <w:lang w:eastAsia="en-US"/>
    </w:rPr>
  </w:style>
  <w:style w:type="paragraph" w:customStyle="1" w:styleId="RecNo">
    <w:name w:val="Rec_No"/>
    <w:basedOn w:val="Normal"/>
    <w:next w:val="Normal"/>
    <w:rsid w:val="00BE2C3F"/>
    <w:pPr>
      <w:keepNext/>
      <w:keepLines/>
      <w:tabs>
        <w:tab w:val="left" w:pos="794"/>
        <w:tab w:val="left" w:pos="1191"/>
        <w:tab w:val="left" w:pos="1588"/>
        <w:tab w:val="left" w:pos="1985"/>
      </w:tabs>
      <w:spacing w:after="0"/>
    </w:pPr>
    <w:rPr>
      <w:b/>
      <w:sz w:val="28"/>
      <w:lang w:eastAsia="en-US"/>
    </w:rPr>
  </w:style>
  <w:style w:type="paragraph" w:customStyle="1" w:styleId="Rectitle">
    <w:name w:val="Rec_title"/>
    <w:basedOn w:val="Normal"/>
    <w:next w:val="Normal"/>
    <w:rsid w:val="00BE2C3F"/>
    <w:pPr>
      <w:keepNext/>
      <w:keepLines/>
      <w:tabs>
        <w:tab w:val="left" w:pos="794"/>
        <w:tab w:val="left" w:pos="1191"/>
        <w:tab w:val="left" w:pos="1588"/>
        <w:tab w:val="left" w:pos="1985"/>
      </w:tabs>
      <w:spacing w:before="360" w:after="0"/>
      <w:jc w:val="center"/>
    </w:pPr>
    <w:rPr>
      <w:b/>
      <w:sz w:val="28"/>
      <w:lang w:eastAsia="en-US"/>
    </w:rPr>
  </w:style>
  <w:style w:type="character" w:customStyle="1" w:styleId="delete">
    <w:name w:val="delete"/>
    <w:rsid w:val="002A4CCA"/>
  </w:style>
  <w:style w:type="character" w:customStyle="1" w:styleId="insert">
    <w:name w:val="insert"/>
    <w:rsid w:val="002A4CCA"/>
  </w:style>
  <w:style w:type="paragraph" w:customStyle="1" w:styleId="Reftext">
    <w:name w:val="Ref_text"/>
    <w:basedOn w:val="Normal"/>
    <w:rsid w:val="006C22B9"/>
    <w:pPr>
      <w:tabs>
        <w:tab w:val="left" w:pos="794"/>
        <w:tab w:val="left" w:pos="1191"/>
        <w:tab w:val="left" w:pos="1588"/>
        <w:tab w:val="left" w:pos="1985"/>
      </w:tabs>
      <w:spacing w:before="120" w:after="0"/>
      <w:ind w:left="794" w:hanging="794"/>
    </w:pPr>
    <w:rPr>
      <w:rFonts w:eastAsia="MS Mincho"/>
      <w:sz w:val="24"/>
      <w:lang w:eastAsia="en-US"/>
    </w:rPr>
  </w:style>
  <w:style w:type="character" w:customStyle="1" w:styleId="CharChar17">
    <w:name w:val=" Char Char17"/>
    <w:locked/>
    <w:rsid w:val="006C22B9"/>
    <w:rPr>
      <w:rFonts w:ascii="Arial" w:hAnsi="Arial"/>
      <w:sz w:val="36"/>
      <w:lang w:val="en-GB" w:eastAsia="en-US" w:bidi="ar-SA"/>
    </w:rPr>
  </w:style>
  <w:style w:type="character" w:customStyle="1" w:styleId="CharChar16">
    <w:name w:val=" Char Char16"/>
    <w:locked/>
    <w:rsid w:val="006C22B9"/>
    <w:rPr>
      <w:rFonts w:ascii="Arial" w:hAnsi="Arial"/>
      <w:sz w:val="32"/>
      <w:lang w:val="en-GB" w:eastAsia="en-US"/>
    </w:rPr>
  </w:style>
  <w:style w:type="character" w:customStyle="1" w:styleId="CharChar15">
    <w:name w:val=" Char Char15"/>
    <w:locked/>
    <w:rsid w:val="006C22B9"/>
    <w:rPr>
      <w:rFonts w:ascii="Arial" w:hAnsi="Arial"/>
      <w:sz w:val="28"/>
      <w:lang w:val="en-GB" w:eastAsia="en-US"/>
    </w:rPr>
  </w:style>
  <w:style w:type="character" w:customStyle="1" w:styleId="CharChar14">
    <w:name w:val=" Char Char14"/>
    <w:locked/>
    <w:rsid w:val="006C22B9"/>
    <w:rPr>
      <w:rFonts w:ascii="Arial" w:hAnsi="Arial"/>
      <w:sz w:val="24"/>
      <w:lang w:val="en-GB" w:eastAsia="en-US"/>
    </w:rPr>
  </w:style>
  <w:style w:type="character" w:customStyle="1" w:styleId="CharChar13">
    <w:name w:val=" Char Char13"/>
    <w:locked/>
    <w:rsid w:val="006C22B9"/>
    <w:rPr>
      <w:rFonts w:ascii="Arial" w:hAnsi="Arial"/>
      <w:sz w:val="22"/>
      <w:lang w:val="en-GB" w:eastAsia="en-US"/>
    </w:rPr>
  </w:style>
  <w:style w:type="character" w:customStyle="1" w:styleId="CharChar12">
    <w:name w:val=" Char Char12"/>
    <w:locked/>
    <w:rsid w:val="006C22B9"/>
    <w:rPr>
      <w:rFonts w:ascii="Arial" w:hAnsi="Arial"/>
      <w:lang w:val="en-GB" w:eastAsia="en-US"/>
    </w:rPr>
  </w:style>
  <w:style w:type="character" w:customStyle="1" w:styleId="CharChar10">
    <w:name w:val=" Char Char10"/>
    <w:locked/>
    <w:rsid w:val="006C22B9"/>
    <w:rPr>
      <w:rFonts w:ascii="Arial" w:hAnsi="Arial"/>
      <w:sz w:val="36"/>
      <w:lang w:val="en-GB" w:eastAsia="en-US"/>
    </w:rPr>
  </w:style>
  <w:style w:type="character" w:customStyle="1" w:styleId="Heading9Char">
    <w:name w:val="Heading 9 Char"/>
    <w:link w:val="Heading9"/>
    <w:locked/>
    <w:rsid w:val="006C22B9"/>
    <w:rPr>
      <w:rFonts w:ascii="Arial" w:hAnsi="Arial"/>
      <w:sz w:val="36"/>
    </w:rPr>
  </w:style>
  <w:style w:type="character" w:customStyle="1" w:styleId="FootnoteTextChar">
    <w:name w:val="Footnote Text Char"/>
    <w:link w:val="FootnoteText"/>
    <w:semiHidden/>
    <w:locked/>
    <w:rsid w:val="006C22B9"/>
    <w:rPr>
      <w:sz w:val="16"/>
    </w:rPr>
  </w:style>
  <w:style w:type="character" w:customStyle="1" w:styleId="FooterChar">
    <w:name w:val="Footer Char"/>
    <w:link w:val="Footer"/>
    <w:locked/>
    <w:rsid w:val="006C22B9"/>
    <w:rPr>
      <w:rFonts w:ascii="Arial" w:hAnsi="Arial"/>
      <w:b/>
      <w:i/>
      <w:noProof/>
      <w:sz w:val="18"/>
    </w:rPr>
  </w:style>
  <w:style w:type="character" w:customStyle="1" w:styleId="CommentTextChar">
    <w:name w:val="Comment Text Char"/>
    <w:link w:val="CommentText"/>
    <w:locked/>
    <w:rsid w:val="006C22B9"/>
    <w:rPr>
      <w:lang w:val="en-GB" w:eastAsia="en-GB" w:bidi="ar-SA"/>
    </w:rPr>
  </w:style>
  <w:style w:type="character" w:customStyle="1" w:styleId="BalloonTextChar">
    <w:name w:val="Balloon Text Char"/>
    <w:link w:val="BalloonText"/>
    <w:locked/>
    <w:rsid w:val="006C22B9"/>
    <w:rPr>
      <w:rFonts w:ascii="Tahoma" w:hAnsi="Tahoma" w:cs="Tahoma"/>
      <w:sz w:val="16"/>
      <w:szCs w:val="16"/>
      <w:lang w:val="en-GB" w:eastAsia="en-GB" w:bidi="ar-SA"/>
    </w:rPr>
  </w:style>
  <w:style w:type="paragraph" w:styleId="CommentSubject">
    <w:name w:val="annotation subject"/>
    <w:basedOn w:val="CommentText"/>
    <w:next w:val="CommentText"/>
    <w:link w:val="CommentSubjectChar"/>
    <w:rsid w:val="006C22B9"/>
    <w:pPr>
      <w:overflowPunct/>
      <w:autoSpaceDE/>
      <w:autoSpaceDN/>
      <w:adjustRightInd/>
      <w:textAlignment w:val="auto"/>
    </w:pPr>
    <w:rPr>
      <w:rFonts w:eastAsia="SimSun"/>
      <w:b/>
      <w:bCs/>
      <w:lang w:eastAsia="en-US"/>
    </w:rPr>
  </w:style>
  <w:style w:type="character" w:customStyle="1" w:styleId="CommentSubjectChar">
    <w:name w:val="Comment Subject Char"/>
    <w:link w:val="CommentSubject"/>
    <w:locked/>
    <w:rsid w:val="006C22B9"/>
    <w:rPr>
      <w:rFonts w:eastAsia="SimSun"/>
      <w:b/>
      <w:bCs/>
      <w:lang w:val="en-GB" w:eastAsia="en-US" w:bidi="ar-SA"/>
    </w:rPr>
  </w:style>
  <w:style w:type="character" w:customStyle="1" w:styleId="DocumentMapChar">
    <w:name w:val="Document Map Char"/>
    <w:link w:val="DocumentMap"/>
    <w:semiHidden/>
    <w:locked/>
    <w:rsid w:val="006C22B9"/>
    <w:rPr>
      <w:rFonts w:ascii="Tahoma" w:hAnsi="Tahoma"/>
      <w:lang w:val="en-GB" w:eastAsia="en-GB" w:bidi="ar-SA"/>
    </w:rPr>
  </w:style>
  <w:style w:type="character" w:customStyle="1" w:styleId="NoteChar">
    <w:name w:val="Note Char"/>
    <w:link w:val="Note"/>
    <w:locked/>
    <w:rsid w:val="006C22B9"/>
    <w:rPr>
      <w:rFonts w:eastAsia="MS Mincho"/>
      <w:sz w:val="24"/>
      <w:lang w:val="en-GB" w:eastAsia="en-US" w:bidi="ar-SA"/>
    </w:rPr>
  </w:style>
  <w:style w:type="character" w:customStyle="1" w:styleId="Artref">
    <w:name w:val="Art_ref"/>
    <w:rsid w:val="006C22B9"/>
    <w:rPr>
      <w:rFonts w:cs="Times New Roman"/>
    </w:rPr>
  </w:style>
  <w:style w:type="paragraph" w:customStyle="1" w:styleId="AnnexNotitle">
    <w:name w:val="Annex_No &amp; title"/>
    <w:basedOn w:val="Normal"/>
    <w:next w:val="Normal"/>
    <w:rsid w:val="006C22B9"/>
    <w:pPr>
      <w:keepNext/>
      <w:keepLines/>
      <w:tabs>
        <w:tab w:val="left" w:pos="794"/>
        <w:tab w:val="left" w:pos="1191"/>
        <w:tab w:val="left" w:pos="1588"/>
        <w:tab w:val="left" w:pos="1985"/>
      </w:tabs>
      <w:spacing w:before="480" w:after="0"/>
      <w:jc w:val="center"/>
    </w:pPr>
    <w:rPr>
      <w:rFonts w:eastAsia="MS Mincho"/>
      <w:b/>
      <w:sz w:val="28"/>
      <w:lang w:eastAsia="en-US"/>
    </w:rPr>
  </w:style>
  <w:style w:type="paragraph" w:customStyle="1" w:styleId="AppendixNotitle">
    <w:name w:val="Appendix_No &amp; title"/>
    <w:basedOn w:val="AnnexNotitle"/>
    <w:next w:val="Normal"/>
    <w:link w:val="AppendixNotitleChar"/>
    <w:rsid w:val="006C22B9"/>
  </w:style>
  <w:style w:type="character" w:customStyle="1" w:styleId="AppendixNotitleChar">
    <w:name w:val="Appendix_No &amp; title Char"/>
    <w:link w:val="AppendixNotitle"/>
    <w:locked/>
    <w:rsid w:val="006C22B9"/>
    <w:rPr>
      <w:rFonts w:eastAsia="MS Mincho"/>
      <w:b/>
      <w:sz w:val="28"/>
      <w:lang w:val="en-GB" w:eastAsia="en-US" w:bidi="ar-SA"/>
    </w:rPr>
  </w:style>
  <w:style w:type="paragraph" w:customStyle="1" w:styleId="ASN1">
    <w:name w:val="ASN.1"/>
    <w:basedOn w:val="Normal"/>
    <w:link w:val="ASN1Char"/>
    <w:rsid w:val="006C22B9"/>
    <w:pPr>
      <w:tabs>
        <w:tab w:val="left" w:pos="567"/>
        <w:tab w:val="left" w:pos="1134"/>
        <w:tab w:val="left" w:pos="1701"/>
        <w:tab w:val="left" w:pos="2268"/>
        <w:tab w:val="left" w:pos="2835"/>
        <w:tab w:val="left" w:pos="3402"/>
        <w:tab w:val="left" w:pos="3969"/>
        <w:tab w:val="left" w:pos="4536"/>
        <w:tab w:val="left" w:pos="5103"/>
        <w:tab w:val="left" w:pos="5670"/>
      </w:tabs>
      <w:spacing w:after="0"/>
    </w:pPr>
    <w:rPr>
      <w:rFonts w:ascii="Courier New" w:eastAsia="MS Mincho" w:hAnsi="Courier New"/>
      <w:b/>
      <w:noProof/>
      <w:lang w:eastAsia="en-US"/>
    </w:rPr>
  </w:style>
  <w:style w:type="character" w:customStyle="1" w:styleId="ASN1Char">
    <w:name w:val="ASN.1 Char"/>
    <w:link w:val="ASN1"/>
    <w:locked/>
    <w:rsid w:val="006C22B9"/>
    <w:rPr>
      <w:rFonts w:ascii="Courier New" w:eastAsia="MS Mincho" w:hAnsi="Courier New"/>
      <w:b/>
      <w:noProof/>
      <w:lang w:val="en-GB" w:eastAsia="en-US" w:bidi="ar-SA"/>
    </w:rPr>
  </w:style>
  <w:style w:type="paragraph" w:customStyle="1" w:styleId="enumlev3">
    <w:name w:val="enumlev3"/>
    <w:basedOn w:val="enumlev2"/>
    <w:rsid w:val="006C22B9"/>
    <w:pPr>
      <w:spacing w:before="80" w:after="0"/>
      <w:jc w:val="left"/>
    </w:pPr>
    <w:rPr>
      <w:rFonts w:eastAsia="MS Mincho"/>
      <w:sz w:val="24"/>
      <w:lang w:val="en-GB" w:eastAsia="en-US"/>
    </w:rPr>
  </w:style>
  <w:style w:type="paragraph" w:customStyle="1" w:styleId="Formal">
    <w:name w:val="Formal"/>
    <w:basedOn w:val="ASN1"/>
    <w:link w:val="FormalChar"/>
    <w:rsid w:val="006C22B9"/>
  </w:style>
  <w:style w:type="character" w:customStyle="1" w:styleId="FormalChar">
    <w:name w:val="Formal Char"/>
    <w:link w:val="Formal"/>
    <w:locked/>
    <w:rsid w:val="006C22B9"/>
    <w:rPr>
      <w:rFonts w:ascii="Courier New" w:eastAsia="MS Mincho" w:hAnsi="Courier New"/>
      <w:b/>
      <w:noProof/>
      <w:lang w:val="en-GB" w:eastAsia="en-US" w:bidi="ar-SA"/>
    </w:rPr>
  </w:style>
  <w:style w:type="paragraph" w:customStyle="1" w:styleId="Headingi">
    <w:name w:val="Heading_i"/>
    <w:basedOn w:val="Normal"/>
    <w:next w:val="Normal"/>
    <w:rsid w:val="006C22B9"/>
    <w:pPr>
      <w:keepNext/>
      <w:tabs>
        <w:tab w:val="left" w:pos="794"/>
        <w:tab w:val="left" w:pos="1191"/>
        <w:tab w:val="left" w:pos="1588"/>
        <w:tab w:val="left" w:pos="1985"/>
      </w:tabs>
      <w:spacing w:before="160" w:after="0"/>
    </w:pPr>
    <w:rPr>
      <w:rFonts w:eastAsia="MS Mincho"/>
      <w:i/>
      <w:sz w:val="24"/>
      <w:lang w:eastAsia="en-US"/>
    </w:rPr>
  </w:style>
  <w:style w:type="paragraph" w:customStyle="1" w:styleId="Normalaftertitle">
    <w:name w:val="Normal_after_title"/>
    <w:basedOn w:val="Normal"/>
    <w:next w:val="Normal"/>
    <w:rsid w:val="006C22B9"/>
    <w:pPr>
      <w:tabs>
        <w:tab w:val="left" w:pos="794"/>
        <w:tab w:val="left" w:pos="1191"/>
        <w:tab w:val="left" w:pos="1588"/>
        <w:tab w:val="left" w:pos="1985"/>
      </w:tabs>
      <w:spacing w:before="360" w:after="0"/>
    </w:pPr>
    <w:rPr>
      <w:rFonts w:eastAsia="MS Mincho"/>
      <w:sz w:val="24"/>
      <w:lang w:eastAsia="en-US"/>
    </w:rPr>
  </w:style>
  <w:style w:type="paragraph" w:customStyle="1" w:styleId="Reftitle">
    <w:name w:val="Ref_title"/>
    <w:basedOn w:val="Normal"/>
    <w:next w:val="Reftext"/>
    <w:rsid w:val="006C22B9"/>
    <w:pPr>
      <w:tabs>
        <w:tab w:val="left" w:pos="794"/>
        <w:tab w:val="left" w:pos="1191"/>
        <w:tab w:val="left" w:pos="1588"/>
        <w:tab w:val="left" w:pos="1985"/>
      </w:tabs>
      <w:spacing w:before="480" w:after="0"/>
      <w:jc w:val="center"/>
    </w:pPr>
    <w:rPr>
      <w:rFonts w:eastAsia="MS Mincho"/>
      <w:b/>
      <w:sz w:val="24"/>
      <w:lang w:eastAsia="en-US"/>
    </w:rPr>
  </w:style>
  <w:style w:type="paragraph" w:customStyle="1" w:styleId="Source">
    <w:name w:val="Source"/>
    <w:basedOn w:val="Normal"/>
    <w:next w:val="Normalaftertitle"/>
    <w:rsid w:val="006C22B9"/>
    <w:pPr>
      <w:tabs>
        <w:tab w:val="left" w:pos="794"/>
        <w:tab w:val="left" w:pos="1191"/>
        <w:tab w:val="left" w:pos="1588"/>
        <w:tab w:val="left" w:pos="1985"/>
      </w:tabs>
      <w:spacing w:before="840" w:after="200"/>
      <w:jc w:val="center"/>
    </w:pPr>
    <w:rPr>
      <w:rFonts w:eastAsia="MS Mincho"/>
      <w:b/>
      <w:sz w:val="28"/>
      <w:lang w:eastAsia="en-US"/>
    </w:rPr>
  </w:style>
  <w:style w:type="paragraph" w:customStyle="1" w:styleId="SpecialFooter">
    <w:name w:val="Special Footer"/>
    <w:basedOn w:val="Footer"/>
    <w:rsid w:val="006C22B9"/>
    <w:pPr>
      <w:widowControl/>
      <w:tabs>
        <w:tab w:val="left" w:pos="567"/>
        <w:tab w:val="left" w:pos="1134"/>
        <w:tab w:val="left" w:pos="1701"/>
        <w:tab w:val="left" w:pos="2268"/>
        <w:tab w:val="left" w:pos="2835"/>
        <w:tab w:val="left" w:pos="5954"/>
        <w:tab w:val="right" w:pos="9639"/>
      </w:tabs>
      <w:jc w:val="both"/>
    </w:pPr>
    <w:rPr>
      <w:rFonts w:ascii="Times New Roman" w:eastAsia="MS Mincho" w:hAnsi="Times New Roman"/>
      <w:b w:val="0"/>
      <w:i w:val="0"/>
      <w:noProof w:val="0"/>
      <w:sz w:val="16"/>
      <w:lang w:eastAsia="en-US"/>
    </w:rPr>
  </w:style>
  <w:style w:type="paragraph" w:customStyle="1" w:styleId="TableNotitle">
    <w:name w:val="Table_No &amp; title"/>
    <w:basedOn w:val="Normal"/>
    <w:next w:val="Tablehead"/>
    <w:rsid w:val="006C22B9"/>
    <w:pPr>
      <w:keepNext/>
      <w:keepLines/>
      <w:tabs>
        <w:tab w:val="left" w:pos="794"/>
        <w:tab w:val="left" w:pos="1191"/>
        <w:tab w:val="left" w:pos="1588"/>
        <w:tab w:val="left" w:pos="1985"/>
      </w:tabs>
      <w:spacing w:before="360" w:after="120"/>
      <w:jc w:val="center"/>
    </w:pPr>
    <w:rPr>
      <w:rFonts w:eastAsia="MS Mincho"/>
      <w:b/>
      <w:sz w:val="24"/>
      <w:lang w:eastAsia="en-US"/>
    </w:rPr>
  </w:style>
  <w:style w:type="paragraph" w:customStyle="1" w:styleId="Title1">
    <w:name w:val="Title 1"/>
    <w:basedOn w:val="Source"/>
    <w:next w:val="Normal"/>
    <w:rsid w:val="006C22B9"/>
  </w:style>
  <w:style w:type="paragraph" w:customStyle="1" w:styleId="Title2">
    <w:name w:val="Title 2"/>
    <w:basedOn w:val="Title1"/>
    <w:next w:val="Normal"/>
    <w:rsid w:val="006C22B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3">
    <w:name w:val="Title 3"/>
    <w:basedOn w:val="Title2"/>
    <w:next w:val="Normal"/>
    <w:rsid w:val="006C22B9"/>
  </w:style>
  <w:style w:type="paragraph" w:customStyle="1" w:styleId="Title4">
    <w:name w:val="Title 4"/>
    <w:basedOn w:val="Title3"/>
    <w:next w:val="Heading1"/>
    <w:rsid w:val="006C22B9"/>
  </w:style>
  <w:style w:type="paragraph" w:customStyle="1" w:styleId="TOC">
    <w:name w:val="TOC 标题"/>
    <w:basedOn w:val="Heading1"/>
    <w:next w:val="Normal"/>
    <w:qFormat/>
    <w:rsid w:val="006C22B9"/>
    <w:pPr>
      <w:pBdr>
        <w:top w:val="none" w:sz="0" w:space="0" w:color="auto"/>
      </w:pBdr>
      <w:overflowPunct/>
      <w:autoSpaceDE/>
      <w:autoSpaceDN/>
      <w:adjustRightInd/>
      <w:spacing w:before="480" w:after="0" w:line="276" w:lineRule="auto"/>
      <w:ind w:left="0" w:firstLine="0"/>
      <w:textAlignment w:val="auto"/>
      <w:outlineLvl w:val="9"/>
    </w:pPr>
    <w:rPr>
      <w:rFonts w:ascii="Cambria" w:eastAsia="MS Mincho" w:hAnsi="Cambria"/>
      <w:b/>
      <w:bCs/>
      <w:color w:val="365F91"/>
      <w:sz w:val="28"/>
      <w:szCs w:val="28"/>
      <w:lang w:val="en-US" w:eastAsia="en-US"/>
    </w:rPr>
  </w:style>
  <w:style w:type="paragraph" w:customStyle="1" w:styleId="TableNoTitle0">
    <w:name w:val="Table_NoTitle"/>
    <w:basedOn w:val="Normal"/>
    <w:next w:val="Tablehead"/>
    <w:rsid w:val="006C22B9"/>
    <w:pPr>
      <w:keepNext/>
      <w:keepLines/>
      <w:tabs>
        <w:tab w:val="left" w:pos="794"/>
        <w:tab w:val="left" w:pos="1191"/>
        <w:tab w:val="left" w:pos="1588"/>
        <w:tab w:val="left" w:pos="1985"/>
      </w:tabs>
      <w:spacing w:before="360" w:after="120"/>
      <w:jc w:val="center"/>
    </w:pPr>
    <w:rPr>
      <w:rFonts w:eastAsia="MS Mincho"/>
      <w:b/>
      <w:sz w:val="24"/>
      <w:lang w:eastAsia="en-US"/>
    </w:rPr>
  </w:style>
  <w:style w:type="character" w:customStyle="1" w:styleId="Appdef">
    <w:name w:val="App_def"/>
    <w:rsid w:val="006C22B9"/>
    <w:rPr>
      <w:rFonts w:ascii="Times New Roman" w:hAnsi="Times New Roman"/>
      <w:b/>
    </w:rPr>
  </w:style>
  <w:style w:type="character" w:customStyle="1" w:styleId="Appref">
    <w:name w:val="App_ref"/>
    <w:rsid w:val="006C22B9"/>
    <w:rPr>
      <w:rFonts w:cs="Times New Roman"/>
    </w:rPr>
  </w:style>
  <w:style w:type="character" w:customStyle="1" w:styleId="Artdef">
    <w:name w:val="Art_def"/>
    <w:rsid w:val="006C22B9"/>
    <w:rPr>
      <w:rFonts w:ascii="Times New Roman" w:hAnsi="Times New Roman"/>
      <w:b/>
    </w:rPr>
  </w:style>
  <w:style w:type="paragraph" w:customStyle="1" w:styleId="Artheading">
    <w:name w:val="Art_heading"/>
    <w:basedOn w:val="Normal"/>
    <w:next w:val="Normal"/>
    <w:rsid w:val="006C22B9"/>
    <w:pPr>
      <w:tabs>
        <w:tab w:val="left" w:pos="794"/>
        <w:tab w:val="left" w:pos="1191"/>
        <w:tab w:val="left" w:pos="1588"/>
        <w:tab w:val="left" w:pos="1985"/>
      </w:tabs>
      <w:spacing w:before="480" w:after="0"/>
      <w:jc w:val="center"/>
    </w:pPr>
    <w:rPr>
      <w:rFonts w:eastAsia="SimSun"/>
      <w:b/>
      <w:sz w:val="28"/>
      <w:lang w:eastAsia="en-US"/>
    </w:rPr>
  </w:style>
  <w:style w:type="paragraph" w:customStyle="1" w:styleId="ArtNo">
    <w:name w:val="Art_No"/>
    <w:basedOn w:val="Normal"/>
    <w:next w:val="Normal"/>
    <w:rsid w:val="006C22B9"/>
    <w:pPr>
      <w:keepNext/>
      <w:keepLines/>
      <w:tabs>
        <w:tab w:val="left" w:pos="794"/>
        <w:tab w:val="left" w:pos="1191"/>
        <w:tab w:val="left" w:pos="1588"/>
        <w:tab w:val="left" w:pos="1985"/>
      </w:tabs>
      <w:spacing w:before="480" w:after="0"/>
      <w:jc w:val="center"/>
    </w:pPr>
    <w:rPr>
      <w:rFonts w:eastAsia="SimSun"/>
      <w:caps/>
      <w:sz w:val="28"/>
      <w:lang w:eastAsia="en-US"/>
    </w:rPr>
  </w:style>
  <w:style w:type="paragraph" w:customStyle="1" w:styleId="Arttitle">
    <w:name w:val="Art_title"/>
    <w:basedOn w:val="Normal"/>
    <w:next w:val="Normal"/>
    <w:rsid w:val="006C22B9"/>
    <w:pPr>
      <w:keepNext/>
      <w:keepLines/>
      <w:tabs>
        <w:tab w:val="left" w:pos="794"/>
        <w:tab w:val="left" w:pos="1191"/>
        <w:tab w:val="left" w:pos="1588"/>
        <w:tab w:val="left" w:pos="1985"/>
      </w:tabs>
      <w:spacing w:before="240" w:after="0"/>
      <w:jc w:val="center"/>
    </w:pPr>
    <w:rPr>
      <w:rFonts w:eastAsia="SimSun"/>
      <w:b/>
      <w:sz w:val="28"/>
      <w:lang w:eastAsia="en-US"/>
    </w:rPr>
  </w:style>
  <w:style w:type="paragraph" w:customStyle="1" w:styleId="Call">
    <w:name w:val="Call"/>
    <w:basedOn w:val="Normal"/>
    <w:next w:val="Normal"/>
    <w:rsid w:val="006C22B9"/>
    <w:pPr>
      <w:keepNext/>
      <w:keepLines/>
      <w:tabs>
        <w:tab w:val="left" w:pos="794"/>
        <w:tab w:val="left" w:pos="1191"/>
        <w:tab w:val="left" w:pos="1588"/>
        <w:tab w:val="left" w:pos="1985"/>
      </w:tabs>
      <w:spacing w:before="160" w:after="0"/>
      <w:ind w:left="794"/>
    </w:pPr>
    <w:rPr>
      <w:rFonts w:eastAsia="SimSun"/>
      <w:i/>
      <w:sz w:val="24"/>
      <w:lang w:eastAsia="en-US"/>
    </w:rPr>
  </w:style>
  <w:style w:type="paragraph" w:customStyle="1" w:styleId="ChapNo">
    <w:name w:val="Chap_No"/>
    <w:basedOn w:val="Normal"/>
    <w:next w:val="Normal"/>
    <w:rsid w:val="006C22B9"/>
    <w:pPr>
      <w:keepNext/>
      <w:keepLines/>
      <w:tabs>
        <w:tab w:val="left" w:pos="794"/>
        <w:tab w:val="left" w:pos="1191"/>
        <w:tab w:val="left" w:pos="1588"/>
        <w:tab w:val="left" w:pos="1985"/>
      </w:tabs>
      <w:spacing w:before="480" w:after="0"/>
      <w:jc w:val="center"/>
    </w:pPr>
    <w:rPr>
      <w:rFonts w:eastAsia="SimSun"/>
      <w:b/>
      <w:caps/>
      <w:sz w:val="28"/>
      <w:lang w:eastAsia="en-US"/>
    </w:rPr>
  </w:style>
  <w:style w:type="paragraph" w:customStyle="1" w:styleId="Chaptitle">
    <w:name w:val="Chap_title"/>
    <w:basedOn w:val="Normal"/>
    <w:next w:val="Normal"/>
    <w:rsid w:val="006C22B9"/>
    <w:pPr>
      <w:keepNext/>
      <w:keepLines/>
      <w:tabs>
        <w:tab w:val="left" w:pos="794"/>
        <w:tab w:val="left" w:pos="1191"/>
        <w:tab w:val="left" w:pos="1588"/>
        <w:tab w:val="left" w:pos="1985"/>
      </w:tabs>
      <w:spacing w:before="240" w:after="0"/>
      <w:jc w:val="center"/>
    </w:pPr>
    <w:rPr>
      <w:rFonts w:eastAsia="SimSun"/>
      <w:b/>
      <w:sz w:val="28"/>
      <w:lang w:eastAsia="en-US"/>
    </w:rPr>
  </w:style>
  <w:style w:type="character" w:styleId="EndnoteReference">
    <w:name w:val="endnote reference"/>
    <w:rsid w:val="006C22B9"/>
    <w:rPr>
      <w:rFonts w:cs="Times New Roman"/>
      <w:vertAlign w:val="superscript"/>
    </w:rPr>
  </w:style>
  <w:style w:type="paragraph" w:customStyle="1" w:styleId="Equation">
    <w:name w:val="Equation"/>
    <w:basedOn w:val="Normal"/>
    <w:rsid w:val="006C22B9"/>
    <w:pPr>
      <w:tabs>
        <w:tab w:val="left" w:pos="794"/>
        <w:tab w:val="center" w:pos="4820"/>
        <w:tab w:val="right" w:pos="9639"/>
      </w:tabs>
      <w:spacing w:before="120" w:after="0"/>
    </w:pPr>
    <w:rPr>
      <w:rFonts w:eastAsia="SimSun"/>
      <w:sz w:val="24"/>
      <w:lang w:eastAsia="en-US"/>
    </w:rPr>
  </w:style>
  <w:style w:type="paragraph" w:customStyle="1" w:styleId="Equationlegend">
    <w:name w:val="Equation_legend"/>
    <w:basedOn w:val="Normal"/>
    <w:rsid w:val="006C22B9"/>
    <w:pPr>
      <w:tabs>
        <w:tab w:val="right" w:pos="1814"/>
        <w:tab w:val="left" w:pos="1985"/>
      </w:tabs>
      <w:spacing w:before="80" w:after="0"/>
      <w:ind w:left="1985" w:hanging="1985"/>
    </w:pPr>
    <w:rPr>
      <w:rFonts w:eastAsia="SimSun"/>
      <w:sz w:val="24"/>
      <w:lang w:eastAsia="en-US"/>
    </w:rPr>
  </w:style>
  <w:style w:type="paragraph" w:customStyle="1" w:styleId="FigureNoBR">
    <w:name w:val="Figure_No_BR"/>
    <w:basedOn w:val="Normal"/>
    <w:next w:val="Normal"/>
    <w:rsid w:val="006C22B9"/>
    <w:pPr>
      <w:keepNext/>
      <w:keepLines/>
      <w:tabs>
        <w:tab w:val="left" w:pos="794"/>
        <w:tab w:val="left" w:pos="1191"/>
        <w:tab w:val="left" w:pos="1588"/>
        <w:tab w:val="left" w:pos="1985"/>
      </w:tabs>
      <w:spacing w:before="480" w:after="120"/>
      <w:jc w:val="center"/>
    </w:pPr>
    <w:rPr>
      <w:rFonts w:eastAsia="SimSun"/>
      <w:caps/>
      <w:sz w:val="24"/>
      <w:lang w:eastAsia="en-US"/>
    </w:rPr>
  </w:style>
  <w:style w:type="paragraph" w:customStyle="1" w:styleId="TabletitleBR">
    <w:name w:val="Table_title_BR"/>
    <w:basedOn w:val="Normal"/>
    <w:next w:val="Normal"/>
    <w:rsid w:val="006C22B9"/>
    <w:pPr>
      <w:keepNext/>
      <w:keepLines/>
      <w:tabs>
        <w:tab w:val="left" w:pos="794"/>
        <w:tab w:val="left" w:pos="1191"/>
        <w:tab w:val="left" w:pos="1588"/>
        <w:tab w:val="left" w:pos="1985"/>
      </w:tabs>
      <w:spacing w:after="120"/>
      <w:jc w:val="center"/>
    </w:pPr>
    <w:rPr>
      <w:rFonts w:eastAsia="SimSun"/>
      <w:b/>
      <w:sz w:val="24"/>
      <w:lang w:eastAsia="en-US"/>
    </w:rPr>
  </w:style>
  <w:style w:type="paragraph" w:customStyle="1" w:styleId="FiguretitleBR">
    <w:name w:val="Figure_title_BR"/>
    <w:basedOn w:val="TabletitleBR"/>
    <w:next w:val="Normal"/>
    <w:rsid w:val="006C22B9"/>
    <w:pPr>
      <w:keepNext w:val="0"/>
      <w:spacing w:after="480"/>
    </w:pPr>
  </w:style>
  <w:style w:type="paragraph" w:customStyle="1" w:styleId="Figurewithouttitle">
    <w:name w:val="Figure_without_title"/>
    <w:basedOn w:val="Normal"/>
    <w:next w:val="Normal"/>
    <w:rsid w:val="006C22B9"/>
    <w:pPr>
      <w:keepLines/>
      <w:tabs>
        <w:tab w:val="left" w:pos="794"/>
        <w:tab w:val="left" w:pos="1191"/>
        <w:tab w:val="left" w:pos="1588"/>
        <w:tab w:val="left" w:pos="1985"/>
      </w:tabs>
      <w:spacing w:before="240" w:after="120"/>
      <w:jc w:val="center"/>
    </w:pPr>
    <w:rPr>
      <w:rFonts w:eastAsia="SimSun"/>
      <w:sz w:val="24"/>
      <w:lang w:eastAsia="en-US"/>
    </w:rPr>
  </w:style>
  <w:style w:type="paragraph" w:customStyle="1" w:styleId="FirstFooter">
    <w:name w:val="FirstFooter"/>
    <w:basedOn w:val="Footer"/>
    <w:rsid w:val="006C22B9"/>
    <w:pPr>
      <w:widowControl/>
      <w:overflowPunct/>
      <w:autoSpaceDE/>
      <w:autoSpaceDN/>
      <w:adjustRightInd/>
      <w:spacing w:before="40"/>
      <w:jc w:val="left"/>
      <w:textAlignment w:val="auto"/>
    </w:pPr>
    <w:rPr>
      <w:rFonts w:ascii="Times New Roman" w:eastAsia="SimSun" w:hAnsi="Times New Roman"/>
      <w:b w:val="0"/>
      <w:i w:val="0"/>
      <w:noProof w:val="0"/>
      <w:sz w:val="16"/>
      <w:lang w:eastAsia="en-US"/>
    </w:rPr>
  </w:style>
  <w:style w:type="paragraph" w:customStyle="1" w:styleId="FooterQP">
    <w:name w:val="Footer_QP"/>
    <w:basedOn w:val="Normal"/>
    <w:rsid w:val="006C22B9"/>
    <w:pPr>
      <w:tabs>
        <w:tab w:val="left" w:pos="907"/>
        <w:tab w:val="right" w:pos="8789"/>
        <w:tab w:val="right" w:pos="9639"/>
      </w:tabs>
      <w:spacing w:after="0"/>
    </w:pPr>
    <w:rPr>
      <w:rFonts w:eastAsia="SimSun"/>
      <w:b/>
      <w:sz w:val="22"/>
      <w:lang w:eastAsia="en-US"/>
    </w:rPr>
  </w:style>
  <w:style w:type="paragraph" w:styleId="Index3">
    <w:name w:val="index 3"/>
    <w:basedOn w:val="Normal"/>
    <w:next w:val="Normal"/>
    <w:rsid w:val="006C22B9"/>
    <w:pPr>
      <w:tabs>
        <w:tab w:val="left" w:pos="794"/>
        <w:tab w:val="left" w:pos="1191"/>
        <w:tab w:val="left" w:pos="1588"/>
        <w:tab w:val="left" w:pos="1985"/>
      </w:tabs>
      <w:spacing w:before="120" w:after="0"/>
      <w:ind w:left="566"/>
    </w:pPr>
    <w:rPr>
      <w:rFonts w:eastAsia="SimSun"/>
      <w:sz w:val="24"/>
      <w:lang w:eastAsia="en-US"/>
    </w:rPr>
  </w:style>
  <w:style w:type="paragraph" w:customStyle="1" w:styleId="PartNo">
    <w:name w:val="Part_No"/>
    <w:basedOn w:val="Normal"/>
    <w:next w:val="Normal"/>
    <w:rsid w:val="006C22B9"/>
    <w:pPr>
      <w:keepNext/>
      <w:keepLines/>
      <w:tabs>
        <w:tab w:val="left" w:pos="794"/>
        <w:tab w:val="left" w:pos="1191"/>
        <w:tab w:val="left" w:pos="1588"/>
        <w:tab w:val="left" w:pos="1985"/>
      </w:tabs>
      <w:spacing w:before="480" w:after="80"/>
      <w:jc w:val="center"/>
    </w:pPr>
    <w:rPr>
      <w:rFonts w:eastAsia="SimSun"/>
      <w:caps/>
      <w:sz w:val="28"/>
      <w:lang w:eastAsia="en-US"/>
    </w:rPr>
  </w:style>
  <w:style w:type="paragraph" w:customStyle="1" w:styleId="Partref">
    <w:name w:val="Part_ref"/>
    <w:basedOn w:val="Normal"/>
    <w:next w:val="Normal"/>
    <w:rsid w:val="006C22B9"/>
    <w:pPr>
      <w:keepNext/>
      <w:keepLines/>
      <w:tabs>
        <w:tab w:val="left" w:pos="794"/>
        <w:tab w:val="left" w:pos="1191"/>
        <w:tab w:val="left" w:pos="1588"/>
        <w:tab w:val="left" w:pos="1985"/>
      </w:tabs>
      <w:spacing w:before="280" w:after="0"/>
      <w:jc w:val="center"/>
    </w:pPr>
    <w:rPr>
      <w:rFonts w:eastAsia="SimSun"/>
      <w:sz w:val="24"/>
      <w:lang w:eastAsia="en-US"/>
    </w:rPr>
  </w:style>
  <w:style w:type="paragraph" w:customStyle="1" w:styleId="Parttitle">
    <w:name w:val="Part_title"/>
    <w:basedOn w:val="Normal"/>
    <w:next w:val="Normalaftertitle"/>
    <w:rsid w:val="006C22B9"/>
    <w:pPr>
      <w:keepNext/>
      <w:keepLines/>
      <w:tabs>
        <w:tab w:val="left" w:pos="794"/>
        <w:tab w:val="left" w:pos="1191"/>
        <w:tab w:val="left" w:pos="1588"/>
        <w:tab w:val="left" w:pos="1985"/>
      </w:tabs>
      <w:spacing w:before="240" w:after="280"/>
      <w:jc w:val="center"/>
    </w:pPr>
    <w:rPr>
      <w:rFonts w:eastAsia="SimSun"/>
      <w:b/>
      <w:sz w:val="28"/>
      <w:lang w:eastAsia="en-US"/>
    </w:rPr>
  </w:style>
  <w:style w:type="paragraph" w:customStyle="1" w:styleId="Recdate">
    <w:name w:val="Rec_date"/>
    <w:basedOn w:val="Normal"/>
    <w:next w:val="Normalaftertitle"/>
    <w:rsid w:val="006C22B9"/>
    <w:pPr>
      <w:keepNext/>
      <w:keepLines/>
      <w:spacing w:before="120" w:after="0"/>
      <w:jc w:val="right"/>
    </w:pPr>
    <w:rPr>
      <w:rFonts w:eastAsia="SimSun"/>
      <w:i/>
      <w:sz w:val="22"/>
      <w:lang w:eastAsia="en-US"/>
    </w:rPr>
  </w:style>
  <w:style w:type="paragraph" w:customStyle="1" w:styleId="Questiondate">
    <w:name w:val="Question_date"/>
    <w:basedOn w:val="Recdate"/>
    <w:next w:val="Normalaftertitle"/>
    <w:rsid w:val="006C22B9"/>
  </w:style>
  <w:style w:type="paragraph" w:customStyle="1" w:styleId="QuestionNo">
    <w:name w:val="Question_No"/>
    <w:basedOn w:val="RecNo"/>
    <w:next w:val="Normal"/>
    <w:rsid w:val="006C22B9"/>
    <w:rPr>
      <w:rFonts w:eastAsia="SimSun"/>
    </w:rPr>
  </w:style>
  <w:style w:type="paragraph" w:customStyle="1" w:styleId="RecNoBR">
    <w:name w:val="Rec_No_BR"/>
    <w:basedOn w:val="Normal"/>
    <w:next w:val="Normal"/>
    <w:rsid w:val="006C22B9"/>
    <w:pPr>
      <w:keepNext/>
      <w:keepLines/>
      <w:tabs>
        <w:tab w:val="left" w:pos="794"/>
        <w:tab w:val="left" w:pos="1191"/>
        <w:tab w:val="left" w:pos="1588"/>
        <w:tab w:val="left" w:pos="1985"/>
      </w:tabs>
      <w:spacing w:before="480" w:after="0"/>
      <w:jc w:val="center"/>
    </w:pPr>
    <w:rPr>
      <w:rFonts w:eastAsia="SimSun"/>
      <w:caps/>
      <w:sz w:val="28"/>
      <w:lang w:eastAsia="en-US"/>
    </w:rPr>
  </w:style>
  <w:style w:type="paragraph" w:customStyle="1" w:styleId="QuestionNoBR">
    <w:name w:val="Question_No_BR"/>
    <w:basedOn w:val="RecNoBR"/>
    <w:next w:val="Normal"/>
    <w:rsid w:val="006C22B9"/>
  </w:style>
  <w:style w:type="paragraph" w:customStyle="1" w:styleId="Recref">
    <w:name w:val="Rec_ref"/>
    <w:basedOn w:val="Normal"/>
    <w:next w:val="Recdate"/>
    <w:rsid w:val="006C22B9"/>
    <w:pPr>
      <w:keepNext/>
      <w:keepLines/>
      <w:spacing w:before="120" w:after="0"/>
      <w:jc w:val="center"/>
    </w:pPr>
    <w:rPr>
      <w:rFonts w:eastAsia="SimSun"/>
      <w:i/>
      <w:sz w:val="24"/>
      <w:lang w:eastAsia="en-US"/>
    </w:rPr>
  </w:style>
  <w:style w:type="paragraph" w:customStyle="1" w:styleId="Questionref">
    <w:name w:val="Question_ref"/>
    <w:basedOn w:val="Recref"/>
    <w:next w:val="Questiondate"/>
    <w:rsid w:val="006C22B9"/>
  </w:style>
  <w:style w:type="paragraph" w:customStyle="1" w:styleId="Questiontitle">
    <w:name w:val="Question_title"/>
    <w:basedOn w:val="Rectitle"/>
    <w:next w:val="Questionref"/>
    <w:rsid w:val="006C22B9"/>
    <w:rPr>
      <w:rFonts w:eastAsia="SimSun"/>
    </w:rPr>
  </w:style>
  <w:style w:type="character" w:customStyle="1" w:styleId="Recdef">
    <w:name w:val="Rec_def"/>
    <w:rsid w:val="006C22B9"/>
    <w:rPr>
      <w:b/>
    </w:rPr>
  </w:style>
  <w:style w:type="paragraph" w:customStyle="1" w:styleId="Repdate">
    <w:name w:val="Rep_date"/>
    <w:basedOn w:val="Recdate"/>
    <w:next w:val="Normalaftertitle"/>
    <w:rsid w:val="006C22B9"/>
  </w:style>
  <w:style w:type="paragraph" w:customStyle="1" w:styleId="RepNo">
    <w:name w:val="Rep_No"/>
    <w:basedOn w:val="RecNo"/>
    <w:next w:val="Normal"/>
    <w:rsid w:val="006C22B9"/>
    <w:rPr>
      <w:rFonts w:eastAsia="SimSun"/>
    </w:rPr>
  </w:style>
  <w:style w:type="paragraph" w:customStyle="1" w:styleId="RepNoBR">
    <w:name w:val="Rep_No_BR"/>
    <w:basedOn w:val="RecNoBR"/>
    <w:next w:val="Normal"/>
    <w:rsid w:val="006C22B9"/>
  </w:style>
  <w:style w:type="paragraph" w:customStyle="1" w:styleId="Repref">
    <w:name w:val="Rep_ref"/>
    <w:basedOn w:val="Recref"/>
    <w:next w:val="Repdate"/>
    <w:rsid w:val="006C22B9"/>
  </w:style>
  <w:style w:type="paragraph" w:customStyle="1" w:styleId="Resdate">
    <w:name w:val="Res_date"/>
    <w:basedOn w:val="Recdate"/>
    <w:next w:val="Normalaftertitle"/>
    <w:rsid w:val="006C22B9"/>
  </w:style>
  <w:style w:type="character" w:customStyle="1" w:styleId="Resdef">
    <w:name w:val="Res_def"/>
    <w:rsid w:val="006C22B9"/>
    <w:rPr>
      <w:rFonts w:ascii="Times New Roman" w:hAnsi="Times New Roman"/>
      <w:b/>
    </w:rPr>
  </w:style>
  <w:style w:type="paragraph" w:customStyle="1" w:styleId="ResNo">
    <w:name w:val="Res_No"/>
    <w:basedOn w:val="RecNo"/>
    <w:next w:val="Normal"/>
    <w:rsid w:val="006C22B9"/>
    <w:rPr>
      <w:rFonts w:eastAsia="SimSun"/>
    </w:rPr>
  </w:style>
  <w:style w:type="paragraph" w:customStyle="1" w:styleId="ResNoBR">
    <w:name w:val="Res_No_BR"/>
    <w:basedOn w:val="RecNoBR"/>
    <w:next w:val="Normal"/>
    <w:rsid w:val="006C22B9"/>
  </w:style>
  <w:style w:type="paragraph" w:customStyle="1" w:styleId="Resref">
    <w:name w:val="Res_ref"/>
    <w:basedOn w:val="Recref"/>
    <w:next w:val="Resdate"/>
    <w:rsid w:val="006C22B9"/>
  </w:style>
  <w:style w:type="paragraph" w:customStyle="1" w:styleId="Restitle">
    <w:name w:val="Res_title"/>
    <w:basedOn w:val="Rectitle"/>
    <w:next w:val="Resref"/>
    <w:rsid w:val="006C22B9"/>
    <w:rPr>
      <w:rFonts w:eastAsia="SimSun"/>
    </w:rPr>
  </w:style>
  <w:style w:type="paragraph" w:customStyle="1" w:styleId="Section1">
    <w:name w:val="Section_1"/>
    <w:basedOn w:val="Normal"/>
    <w:next w:val="Normal"/>
    <w:rsid w:val="006C22B9"/>
    <w:pPr>
      <w:spacing w:before="624" w:after="0"/>
      <w:jc w:val="center"/>
    </w:pPr>
    <w:rPr>
      <w:rFonts w:eastAsia="SimSun"/>
      <w:b/>
      <w:sz w:val="24"/>
      <w:lang w:eastAsia="en-US"/>
    </w:rPr>
  </w:style>
  <w:style w:type="paragraph" w:customStyle="1" w:styleId="Section2">
    <w:name w:val="Section_2"/>
    <w:basedOn w:val="Normal"/>
    <w:next w:val="Normal"/>
    <w:rsid w:val="006C22B9"/>
    <w:pPr>
      <w:spacing w:before="240" w:after="0"/>
      <w:jc w:val="center"/>
    </w:pPr>
    <w:rPr>
      <w:rFonts w:eastAsia="SimSun"/>
      <w:i/>
      <w:sz w:val="24"/>
      <w:lang w:eastAsia="en-US"/>
    </w:rPr>
  </w:style>
  <w:style w:type="paragraph" w:customStyle="1" w:styleId="SectionNo">
    <w:name w:val="Section_No"/>
    <w:basedOn w:val="Normal"/>
    <w:next w:val="Normal"/>
    <w:rsid w:val="006C22B9"/>
    <w:pPr>
      <w:keepNext/>
      <w:keepLines/>
      <w:tabs>
        <w:tab w:val="left" w:pos="794"/>
        <w:tab w:val="left" w:pos="1191"/>
        <w:tab w:val="left" w:pos="1588"/>
        <w:tab w:val="left" w:pos="1985"/>
      </w:tabs>
      <w:spacing w:before="480" w:after="80"/>
      <w:jc w:val="center"/>
    </w:pPr>
    <w:rPr>
      <w:rFonts w:eastAsia="SimSun"/>
      <w:caps/>
      <w:sz w:val="28"/>
      <w:lang w:eastAsia="en-US"/>
    </w:rPr>
  </w:style>
  <w:style w:type="character" w:customStyle="1" w:styleId="Tablefreq">
    <w:name w:val="Table_freq"/>
    <w:rsid w:val="006C22B9"/>
    <w:rPr>
      <w:b/>
      <w:color w:val="auto"/>
    </w:rPr>
  </w:style>
  <w:style w:type="paragraph" w:customStyle="1" w:styleId="Tablelegend0">
    <w:name w:val="Table_legend"/>
    <w:basedOn w:val="Normal"/>
    <w:rsid w:val="006C22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SimSun"/>
      <w:sz w:val="22"/>
      <w:lang w:eastAsia="en-US"/>
    </w:rPr>
  </w:style>
  <w:style w:type="paragraph" w:customStyle="1" w:styleId="TableNoBR">
    <w:name w:val="Table_No_BR"/>
    <w:basedOn w:val="Normal"/>
    <w:next w:val="TabletitleBR"/>
    <w:rsid w:val="006C22B9"/>
    <w:pPr>
      <w:keepNext/>
      <w:tabs>
        <w:tab w:val="left" w:pos="794"/>
        <w:tab w:val="left" w:pos="1191"/>
        <w:tab w:val="left" w:pos="1588"/>
        <w:tab w:val="left" w:pos="1985"/>
      </w:tabs>
      <w:spacing w:before="560" w:after="120"/>
      <w:jc w:val="center"/>
    </w:pPr>
    <w:rPr>
      <w:rFonts w:eastAsia="SimSun"/>
      <w:caps/>
      <w:sz w:val="24"/>
      <w:lang w:eastAsia="en-US"/>
    </w:rPr>
  </w:style>
  <w:style w:type="paragraph" w:customStyle="1" w:styleId="Tableref">
    <w:name w:val="Table_ref"/>
    <w:basedOn w:val="Normal"/>
    <w:next w:val="TabletitleBR"/>
    <w:rsid w:val="006C22B9"/>
    <w:pPr>
      <w:keepNext/>
      <w:tabs>
        <w:tab w:val="left" w:pos="794"/>
        <w:tab w:val="left" w:pos="1191"/>
        <w:tab w:val="left" w:pos="1588"/>
        <w:tab w:val="left" w:pos="1985"/>
      </w:tabs>
      <w:spacing w:after="120"/>
      <w:jc w:val="center"/>
    </w:pPr>
    <w:rPr>
      <w:rFonts w:eastAsia="SimSun"/>
      <w:sz w:val="24"/>
      <w:lang w:eastAsia="en-US"/>
    </w:rPr>
  </w:style>
  <w:style w:type="paragraph" w:customStyle="1" w:styleId="toc0">
    <w:name w:val="toc 0"/>
    <w:basedOn w:val="Normal"/>
    <w:next w:val="TOC1"/>
    <w:rsid w:val="006C22B9"/>
    <w:pPr>
      <w:tabs>
        <w:tab w:val="right" w:pos="9639"/>
      </w:tabs>
      <w:spacing w:before="120" w:after="0"/>
    </w:pPr>
    <w:rPr>
      <w:rFonts w:eastAsia="SimSun"/>
      <w:b/>
      <w:sz w:val="24"/>
      <w:lang w:eastAsia="en-US"/>
    </w:rPr>
  </w:style>
  <w:style w:type="paragraph" w:customStyle="1" w:styleId="FigureNoTitle0">
    <w:name w:val="Figure_NoTitle"/>
    <w:basedOn w:val="Normal"/>
    <w:next w:val="Normalaftertitle"/>
    <w:rsid w:val="006C22B9"/>
    <w:pPr>
      <w:keepLines/>
      <w:tabs>
        <w:tab w:val="left" w:pos="794"/>
        <w:tab w:val="left" w:pos="1191"/>
        <w:tab w:val="left" w:pos="1588"/>
        <w:tab w:val="left" w:pos="1985"/>
      </w:tabs>
      <w:spacing w:before="240" w:after="120"/>
      <w:jc w:val="center"/>
    </w:pPr>
    <w:rPr>
      <w:rFonts w:eastAsia="SimSun"/>
      <w:b/>
      <w:sz w:val="24"/>
      <w:lang w:eastAsia="en-US"/>
    </w:rPr>
  </w:style>
  <w:style w:type="character" w:customStyle="1" w:styleId="EXCar">
    <w:name w:val="EX Car"/>
    <w:qFormat/>
    <w:rsid w:val="001D37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1330546">
      <w:bodyDiv w:val="1"/>
      <w:marLeft w:val="0"/>
      <w:marRight w:val="0"/>
      <w:marTop w:val="0"/>
      <w:marBottom w:val="0"/>
      <w:divBdr>
        <w:top w:val="none" w:sz="0" w:space="0" w:color="auto"/>
        <w:left w:val="none" w:sz="0" w:space="0" w:color="auto"/>
        <w:bottom w:val="none" w:sz="0" w:space="0" w:color="auto"/>
        <w:right w:val="none" w:sz="0" w:space="0" w:color="auto"/>
      </w:divBdr>
    </w:div>
    <w:div w:id="1070229255">
      <w:bodyDiv w:val="1"/>
      <w:marLeft w:val="0"/>
      <w:marRight w:val="0"/>
      <w:marTop w:val="0"/>
      <w:marBottom w:val="0"/>
      <w:divBdr>
        <w:top w:val="none" w:sz="0" w:space="0" w:color="auto"/>
        <w:left w:val="none" w:sz="0" w:space="0" w:color="auto"/>
        <w:bottom w:val="none" w:sz="0" w:space="0" w:color="auto"/>
        <w:right w:val="none" w:sz="0" w:space="0" w:color="auto"/>
      </w:divBdr>
    </w:div>
    <w:div w:id="116693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4.wmf"/><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Microsoft_Visio_2003-2010_Drawing.vsd"/><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21063</Words>
  <Characters>122378</Characters>
  <Application>Microsoft Office Word</Application>
  <DocSecurity>0</DocSecurity>
  <Lines>6440</Lines>
  <Paragraphs>5312</Paragraphs>
  <ScaleCrop>false</ScaleCrop>
  <HeadingPairs>
    <vt:vector size="2" baseType="variant">
      <vt:variant>
        <vt:lpstr>Title</vt:lpstr>
      </vt:variant>
      <vt:variant>
        <vt:i4>1</vt:i4>
      </vt:variant>
    </vt:vector>
  </HeadingPairs>
  <TitlesOfParts>
    <vt:vector size="1" baseType="lpstr">
      <vt:lpstr>Interconnection Border Control Functions (IBCF) – </vt:lpstr>
    </vt:vector>
  </TitlesOfParts>
  <Company>ETSI/MCC</Company>
  <LinksUpToDate>false</LinksUpToDate>
  <CharactersWithSpaces>138129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Interconnection Border Control Functions (IBCF) –</dc:title>
  <dc:subject>3GPP spec 29.238</dc:subject>
  <dc:creator>Kimmo Kymalainen</dc:creator>
  <cp:keywords/>
  <dc:description/>
  <cp:lastModifiedBy>23003-i70.</cp:lastModifiedBy>
  <cp:revision>3</cp:revision>
  <cp:lastPrinted>2002-09-17T13:23:00Z</cp:lastPrinted>
  <dcterms:created xsi:type="dcterms:W3CDTF">2024-09-27T14:19:00Z</dcterms:created>
  <dcterms:modified xsi:type="dcterms:W3CDTF">2024-09-27T14:19:00Z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dedae49efb75cd8758a1f1eb87562e255c99f7043c130be5450ddbb3868602c9</vt:lpwstr>
  </property>
</Properties>
</file>