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1345D68E"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264915">
              <w:rPr>
                <w:noProof w:val="0"/>
              </w:rPr>
              <w:t>2</w:t>
            </w:r>
            <w:r w:rsidR="000932A6" w:rsidRPr="00537996">
              <w:rPr>
                <w:noProof w:val="0"/>
              </w:rPr>
              <w:t>.</w:t>
            </w:r>
            <w:r w:rsidR="00264915">
              <w:rPr>
                <w:noProof w:val="0"/>
              </w:rPr>
              <w:t>0</w:t>
            </w:r>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r w:rsidR="00BC4FB0">
              <w:rPr>
                <w:noProof w:val="0"/>
                <w:sz w:val="32"/>
              </w:rPr>
              <w:t>1</w:t>
            </w:r>
            <w:r w:rsidR="00392085" w:rsidRPr="00537996">
              <w:rPr>
                <w:noProof w:val="0"/>
                <w:sz w:val="32"/>
              </w:rPr>
              <w:t>-</w:t>
            </w:r>
            <w:r w:rsidR="00BC4FB0">
              <w:rPr>
                <w:noProof w:val="0"/>
                <w:sz w:val="32"/>
              </w:rPr>
              <w:t>0</w:t>
            </w:r>
            <w:r w:rsidR="00977557">
              <w:rPr>
                <w:noProof w:val="0"/>
                <w:sz w:val="32"/>
              </w:rPr>
              <w:t>3</w:t>
            </w:r>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3rd Generation Partnership Project;</w:t>
            </w:r>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1"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2896BA3E" w:rsidR="00E16509" w:rsidRPr="00537996" w:rsidRDefault="00E16509" w:rsidP="00133525">
            <w:pPr>
              <w:pStyle w:val="FP"/>
              <w:jc w:val="center"/>
              <w:rPr>
                <w:sz w:val="18"/>
              </w:rPr>
            </w:pPr>
            <w:r w:rsidRPr="00537996">
              <w:rPr>
                <w:sz w:val="18"/>
              </w:rPr>
              <w:t>© 20</w:t>
            </w:r>
            <w:r w:rsidR="00D772CE" w:rsidRPr="00537996">
              <w:rPr>
                <w:sz w:val="18"/>
              </w:rPr>
              <w:t>2</w:t>
            </w:r>
            <w:r w:rsidR="00264915">
              <w:rPr>
                <w:sz w:val="18"/>
              </w:rPr>
              <w:t>1</w:t>
            </w:r>
            <w:r w:rsidRPr="00537996">
              <w:rPr>
                <w:sz w:val="18"/>
              </w:rPr>
              <w:t>, 3GPP Organizational Partners (ARIB, ATIS, CCSA, ETSI, TSDSI, TTA, TTC).</w:t>
            </w:r>
            <w:bookmarkStart w:id="2" w:name="copyrightaddon"/>
            <w:bookmarkEnd w:id="2"/>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UMTS™ is a Trade Mark of ETSI registered for the benefit of its members</w:t>
            </w:r>
          </w:p>
          <w:p w14:paraId="1C3A7051" w14:textId="77777777" w:rsidR="00E16509" w:rsidRPr="00537996" w:rsidRDefault="00E16509" w:rsidP="00E16509">
            <w:pPr>
              <w:pStyle w:val="FP"/>
              <w:rPr>
                <w:sz w:val="18"/>
              </w:rPr>
            </w:pPr>
            <w:r w:rsidRPr="00537996">
              <w:rPr>
                <w:sz w:val="18"/>
              </w:rPr>
              <w:t>3GPP™ is a Trade Mark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1"/>
    </w:tbl>
    <w:p w14:paraId="0C64093B" w14:textId="77777777" w:rsidR="00080512" w:rsidRPr="00537996" w:rsidRDefault="00080512">
      <w:pPr>
        <w:pStyle w:val="TT"/>
      </w:pPr>
      <w:r w:rsidRPr="00537996">
        <w:br w:type="page"/>
      </w:r>
      <w:r w:rsidRPr="00537996">
        <w:lastRenderedPageBreak/>
        <w:t>Contents</w:t>
      </w:r>
    </w:p>
    <w:p w14:paraId="2D75E43C" w14:textId="3DB97C13" w:rsidR="008230CD" w:rsidRDefault="00342309">
      <w:pPr>
        <w:pStyle w:val="TOC1"/>
        <w:rPr>
          <w:rFonts w:asciiTheme="minorHAnsi" w:eastAsiaTheme="minorEastAsia" w:hAnsiTheme="minorHAnsi" w:cstheme="minorBidi"/>
          <w:szCs w:val="22"/>
          <w:lang w:val="en-US"/>
        </w:rPr>
      </w:pPr>
      <w:r w:rsidRPr="00537996">
        <w:rPr>
          <w:noProof w:val="0"/>
        </w:rPr>
        <w:fldChar w:fldCharType="begin"/>
      </w:r>
      <w:r w:rsidRPr="00537996">
        <w:rPr>
          <w:noProof w:val="0"/>
        </w:rPr>
        <w:instrText xml:space="preserve"> TOC \o "1-9"</w:instrText>
      </w:r>
      <w:r w:rsidRPr="00537996">
        <w:rPr>
          <w:noProof w:val="0"/>
        </w:rPr>
        <w:fldChar w:fldCharType="separate"/>
      </w:r>
      <w:r w:rsidR="008230CD">
        <w:t>Foreword</w:t>
      </w:r>
      <w:r w:rsidR="008230CD">
        <w:tab/>
      </w:r>
      <w:r w:rsidR="008230CD">
        <w:fldChar w:fldCharType="begin"/>
      </w:r>
      <w:r w:rsidR="008230CD">
        <w:instrText xml:space="preserve"> PAGEREF _Toc66359920 \h </w:instrText>
      </w:r>
      <w:r w:rsidR="008230CD">
        <w:fldChar w:fldCharType="separate"/>
      </w:r>
      <w:r w:rsidR="008230CD">
        <w:t>6</w:t>
      </w:r>
      <w:r w:rsidR="008230CD">
        <w:fldChar w:fldCharType="end"/>
      </w:r>
    </w:p>
    <w:p w14:paraId="1EC18A72" w14:textId="1DA8BB5C" w:rsidR="008230CD" w:rsidRDefault="008230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_Toc66359921 \h </w:instrText>
      </w:r>
      <w:r>
        <w:fldChar w:fldCharType="separate"/>
      </w:r>
      <w:r>
        <w:t>8</w:t>
      </w:r>
      <w:r>
        <w:fldChar w:fldCharType="end"/>
      </w:r>
    </w:p>
    <w:p w14:paraId="01E8F72F" w14:textId="0A1B080E" w:rsidR="008230CD" w:rsidRDefault="008230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_Toc66359922 \h </w:instrText>
      </w:r>
      <w:r>
        <w:fldChar w:fldCharType="separate"/>
      </w:r>
      <w:r>
        <w:t>8</w:t>
      </w:r>
      <w:r>
        <w:fldChar w:fldCharType="end"/>
      </w:r>
    </w:p>
    <w:p w14:paraId="615F694A" w14:textId="7305C84C" w:rsidR="008230CD" w:rsidRDefault="008230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_Toc66359923 \h </w:instrText>
      </w:r>
      <w:r>
        <w:fldChar w:fldCharType="separate"/>
      </w:r>
      <w:r>
        <w:t>8</w:t>
      </w:r>
      <w:r>
        <w:fldChar w:fldCharType="end"/>
      </w:r>
    </w:p>
    <w:p w14:paraId="245723F6" w14:textId="6E6F1DCE" w:rsidR="008230CD" w:rsidRDefault="008230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_Toc66359924 \h </w:instrText>
      </w:r>
      <w:r>
        <w:fldChar w:fldCharType="separate"/>
      </w:r>
      <w:r>
        <w:t>8</w:t>
      </w:r>
      <w:r>
        <w:fldChar w:fldCharType="end"/>
      </w:r>
    </w:p>
    <w:p w14:paraId="3E0B6A4F" w14:textId="737DE750" w:rsidR="008230CD" w:rsidRDefault="008230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_Toc66359925 \h </w:instrText>
      </w:r>
      <w:r>
        <w:fldChar w:fldCharType="separate"/>
      </w:r>
      <w:r>
        <w:t>9</w:t>
      </w:r>
      <w:r>
        <w:fldChar w:fldCharType="end"/>
      </w:r>
    </w:p>
    <w:p w14:paraId="56FA3FA6" w14:textId="039A2CB3" w:rsidR="008230CD" w:rsidRDefault="008230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_Toc66359926 \h </w:instrText>
      </w:r>
      <w:r>
        <w:fldChar w:fldCharType="separate"/>
      </w:r>
      <w:r>
        <w:t>9</w:t>
      </w:r>
      <w:r>
        <w:fldChar w:fldCharType="end"/>
      </w:r>
    </w:p>
    <w:p w14:paraId="5968B32C" w14:textId="5A5914F0" w:rsidR="008230CD" w:rsidRDefault="008230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_Toc66359927 \h </w:instrText>
      </w:r>
      <w:r>
        <w:fldChar w:fldCharType="separate"/>
      </w:r>
      <w:r>
        <w:t>10</w:t>
      </w:r>
      <w:r>
        <w:fldChar w:fldCharType="end"/>
      </w:r>
    </w:p>
    <w:p w14:paraId="20AE8018" w14:textId="3F03083E" w:rsidR="008230CD" w:rsidRDefault="008230C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Reference management architecture for integrated satellite components</w:t>
      </w:r>
      <w:r>
        <w:tab/>
      </w:r>
      <w:r>
        <w:fldChar w:fldCharType="begin"/>
      </w:r>
      <w:r>
        <w:instrText xml:space="preserve"> PAGEREF _Toc66359928 \h </w:instrText>
      </w:r>
      <w:r>
        <w:fldChar w:fldCharType="separate"/>
      </w:r>
      <w:r>
        <w:t>10</w:t>
      </w:r>
      <w:r>
        <w:fldChar w:fldCharType="end"/>
      </w:r>
    </w:p>
    <w:p w14:paraId="6174DBC7" w14:textId="1E5D7B4D" w:rsidR="008230CD" w:rsidRDefault="008230CD">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Management architecture for integrated satellite NR-RAT</w:t>
      </w:r>
      <w:r>
        <w:tab/>
      </w:r>
      <w:r>
        <w:fldChar w:fldCharType="begin"/>
      </w:r>
      <w:r>
        <w:instrText xml:space="preserve"> PAGEREF _Toc66359929 \h </w:instrText>
      </w:r>
      <w:r>
        <w:fldChar w:fldCharType="separate"/>
      </w:r>
      <w:r>
        <w:t>10</w:t>
      </w:r>
      <w:r>
        <w:fldChar w:fldCharType="end"/>
      </w:r>
    </w:p>
    <w:p w14:paraId="5B2050EF" w14:textId="7BF65FED" w:rsidR="008230CD" w:rsidRDefault="008230CD">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_Toc66359930 \h </w:instrText>
      </w:r>
      <w:r>
        <w:fldChar w:fldCharType="separate"/>
      </w:r>
      <w:r>
        <w:t>10</w:t>
      </w:r>
      <w:r>
        <w:fldChar w:fldCharType="end"/>
      </w:r>
    </w:p>
    <w:p w14:paraId="01CDD365" w14:textId="277AE552" w:rsidR="008230CD" w:rsidRDefault="008230CD">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Management architecture for integrated satellite transport network providing 5G backhaul</w:t>
      </w:r>
      <w:r>
        <w:tab/>
      </w:r>
      <w:r>
        <w:fldChar w:fldCharType="begin"/>
      </w:r>
      <w:r>
        <w:instrText xml:space="preserve"> PAGEREF _Toc66359931 \h </w:instrText>
      </w:r>
      <w:r>
        <w:fldChar w:fldCharType="separate"/>
      </w:r>
      <w:r>
        <w:t>11</w:t>
      </w:r>
      <w:r>
        <w:fldChar w:fldCharType="end"/>
      </w:r>
    </w:p>
    <w:p w14:paraId="503372C0" w14:textId="442503E0" w:rsidR="008230CD" w:rsidRDefault="008230C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_Toc66359932 \h </w:instrText>
      </w:r>
      <w:r>
        <w:fldChar w:fldCharType="separate"/>
      </w:r>
      <w:r>
        <w:t>12</w:t>
      </w:r>
      <w:r>
        <w:fldChar w:fldCharType="end"/>
      </w:r>
    </w:p>
    <w:p w14:paraId="60C61E45" w14:textId="35F2D5F9" w:rsidR="008230CD" w:rsidRDefault="008230CD">
      <w:pPr>
        <w:pStyle w:val="TOC3"/>
        <w:rPr>
          <w:rFonts w:asciiTheme="minorHAnsi" w:eastAsiaTheme="minorEastAsia" w:hAnsiTheme="minorHAnsi" w:cstheme="minorBidi"/>
          <w:sz w:val="22"/>
          <w:szCs w:val="22"/>
          <w:lang w:val="en-US"/>
        </w:rPr>
      </w:pPr>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_Toc66359933 \h </w:instrText>
      </w:r>
      <w:r>
        <w:fldChar w:fldCharType="separate"/>
      </w:r>
      <w:r>
        <w:t>12</w:t>
      </w:r>
      <w:r>
        <w:fldChar w:fldCharType="end"/>
      </w:r>
    </w:p>
    <w:p w14:paraId="2B842AD7" w14:textId="5065AF1C" w:rsidR="008230CD" w:rsidRDefault="008230C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_Toc66359934 \h </w:instrText>
      </w:r>
      <w:r>
        <w:fldChar w:fldCharType="separate"/>
      </w:r>
      <w:r>
        <w:t>12</w:t>
      </w:r>
      <w:r>
        <w:fldChar w:fldCharType="end"/>
      </w:r>
    </w:p>
    <w:p w14:paraId="086C318E" w14:textId="382B2FE2" w:rsidR="008230CD" w:rsidRDefault="008230C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Scenario #3: 3GPP management system working in coordination with satellite transport network management system</w:t>
      </w:r>
      <w:r>
        <w:tab/>
      </w:r>
      <w:r>
        <w:fldChar w:fldCharType="begin"/>
      </w:r>
      <w:r>
        <w:instrText xml:space="preserve"> PAGEREF _Toc66359935 \h </w:instrText>
      </w:r>
      <w:r>
        <w:fldChar w:fldCharType="separate"/>
      </w:r>
      <w:r>
        <w:t>13</w:t>
      </w:r>
      <w:r>
        <w:fldChar w:fldCharType="end"/>
      </w:r>
    </w:p>
    <w:p w14:paraId="39B5D7F2" w14:textId="5B975964" w:rsidR="008230CD" w:rsidRDefault="008230C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Scenario #4: 3GPP management system managing the satellite transport network</w:t>
      </w:r>
      <w:r>
        <w:tab/>
      </w:r>
      <w:r>
        <w:fldChar w:fldCharType="begin"/>
      </w:r>
      <w:r>
        <w:instrText xml:space="preserve"> PAGEREF _Toc66359936 \h </w:instrText>
      </w:r>
      <w:r>
        <w:fldChar w:fldCharType="separate"/>
      </w:r>
      <w:r>
        <w:t>13</w:t>
      </w:r>
      <w:r>
        <w:fldChar w:fldCharType="end"/>
      </w:r>
    </w:p>
    <w:p w14:paraId="102A4412" w14:textId="7771BE7E" w:rsidR="008230CD" w:rsidRDefault="008230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_Toc66359937 \h </w:instrText>
      </w:r>
      <w:r>
        <w:fldChar w:fldCharType="separate"/>
      </w:r>
      <w:r>
        <w:t>14</w:t>
      </w:r>
      <w:r>
        <w:fldChar w:fldCharType="end"/>
      </w:r>
    </w:p>
    <w:p w14:paraId="40822242" w14:textId="63528A12" w:rsidR="008230CD" w:rsidRDefault="008230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_Toc66359938 \h </w:instrText>
      </w:r>
      <w:r>
        <w:fldChar w:fldCharType="separate"/>
      </w:r>
      <w:r>
        <w:t>14</w:t>
      </w:r>
      <w:r>
        <w:fldChar w:fldCharType="end"/>
      </w:r>
    </w:p>
    <w:p w14:paraId="5B690EE6" w14:textId="0056AFE5" w:rsidR="008230CD" w:rsidRDefault="008230CD">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_Toc66359939 \h </w:instrText>
      </w:r>
      <w:r>
        <w:fldChar w:fldCharType="separate"/>
      </w:r>
      <w:r>
        <w:t>14</w:t>
      </w:r>
      <w:r>
        <w:fldChar w:fldCharType="end"/>
      </w:r>
    </w:p>
    <w:p w14:paraId="686D6DFC" w14:textId="7B6685AA" w:rsidR="008230CD" w:rsidRPr="00264915" w:rsidRDefault="008230CD">
      <w:pPr>
        <w:pStyle w:val="TOC4"/>
        <w:rPr>
          <w:rFonts w:asciiTheme="minorHAnsi" w:eastAsiaTheme="minorEastAsia" w:hAnsiTheme="minorHAnsi" w:cstheme="minorBidi"/>
          <w:sz w:val="22"/>
          <w:szCs w:val="22"/>
          <w:lang w:val="fr-FR"/>
        </w:rPr>
      </w:pPr>
      <w:r w:rsidRPr="00264915">
        <w:rPr>
          <w:lang w:val="fr-FR"/>
        </w:rPr>
        <w:t>5.1.1.1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_Toc66359940 \h </w:instrText>
      </w:r>
      <w:r>
        <w:fldChar w:fldCharType="separate"/>
      </w:r>
      <w:r w:rsidRPr="00264915">
        <w:rPr>
          <w:lang w:val="fr-FR"/>
        </w:rPr>
        <w:t>14</w:t>
      </w:r>
      <w:r>
        <w:fldChar w:fldCharType="end"/>
      </w:r>
    </w:p>
    <w:p w14:paraId="492153FB" w14:textId="7BE4DD57" w:rsidR="008230CD" w:rsidRPr="00264915" w:rsidRDefault="008230CD">
      <w:pPr>
        <w:pStyle w:val="TOC4"/>
        <w:rPr>
          <w:rFonts w:asciiTheme="minorHAnsi" w:eastAsiaTheme="minorEastAsia" w:hAnsiTheme="minorHAnsi" w:cstheme="minorBidi"/>
          <w:sz w:val="22"/>
          <w:szCs w:val="22"/>
          <w:lang w:val="fr-FR"/>
        </w:rPr>
      </w:pPr>
      <w:r w:rsidRPr="00264915">
        <w:rPr>
          <w:lang w:val="fr-FR"/>
        </w:rPr>
        <w:t>5.1.1.2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_Toc66359941 \h </w:instrText>
      </w:r>
      <w:r>
        <w:fldChar w:fldCharType="separate"/>
      </w:r>
      <w:r w:rsidRPr="00264915">
        <w:rPr>
          <w:lang w:val="fr-FR"/>
        </w:rPr>
        <w:t>14</w:t>
      </w:r>
      <w:r>
        <w:fldChar w:fldCharType="end"/>
      </w:r>
    </w:p>
    <w:p w14:paraId="1E9FB28E" w14:textId="457D3FA5"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.1.1.</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_Toc66359942 \h </w:instrText>
      </w:r>
      <w:r>
        <w:fldChar w:fldCharType="separate"/>
      </w:r>
      <w:r w:rsidRPr="00264915">
        <w:rPr>
          <w:lang w:val="fr-FR"/>
        </w:rPr>
        <w:t>14</w:t>
      </w:r>
      <w:r>
        <w:fldChar w:fldCharType="end"/>
      </w:r>
    </w:p>
    <w:p w14:paraId="6F91BA6A" w14:textId="24E91FAC" w:rsidR="008230CD" w:rsidRDefault="008230CD">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_Toc66359943 \h </w:instrText>
      </w:r>
      <w:r>
        <w:fldChar w:fldCharType="separate"/>
      </w:r>
      <w:r>
        <w:t>14</w:t>
      </w:r>
      <w:r>
        <w:fldChar w:fldCharType="end"/>
      </w:r>
    </w:p>
    <w:p w14:paraId="44A963A0" w14:textId="0957F8C7" w:rsidR="008230CD" w:rsidRPr="00264915" w:rsidRDefault="008230CD">
      <w:pPr>
        <w:pStyle w:val="TOC4"/>
        <w:rPr>
          <w:rFonts w:asciiTheme="minorHAnsi" w:eastAsiaTheme="minorEastAsia" w:hAnsiTheme="minorHAnsi" w:cstheme="minorBidi"/>
          <w:sz w:val="22"/>
          <w:szCs w:val="22"/>
          <w:lang w:val="fr-FR"/>
        </w:rPr>
      </w:pPr>
      <w:r w:rsidRPr="00264915">
        <w:rPr>
          <w:lang w:val="fr-FR"/>
        </w:rPr>
        <w:t>5.1.2.1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_Toc66359944 \h </w:instrText>
      </w:r>
      <w:r>
        <w:fldChar w:fldCharType="separate"/>
      </w:r>
      <w:r w:rsidRPr="00264915">
        <w:rPr>
          <w:lang w:val="fr-FR"/>
        </w:rPr>
        <w:t>14</w:t>
      </w:r>
      <w:r>
        <w:fldChar w:fldCharType="end"/>
      </w:r>
    </w:p>
    <w:p w14:paraId="315FD95A" w14:textId="763CD42E" w:rsidR="008230CD" w:rsidRPr="00264915" w:rsidRDefault="008230CD">
      <w:pPr>
        <w:pStyle w:val="TOC4"/>
        <w:rPr>
          <w:rFonts w:asciiTheme="minorHAnsi" w:eastAsiaTheme="minorEastAsia" w:hAnsiTheme="minorHAnsi" w:cstheme="minorBidi"/>
          <w:sz w:val="22"/>
          <w:szCs w:val="22"/>
          <w:lang w:val="fr-FR"/>
        </w:rPr>
      </w:pPr>
      <w:r w:rsidRPr="00264915">
        <w:rPr>
          <w:lang w:val="fr-FR"/>
        </w:rPr>
        <w:t>5.1.2.2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_Toc66359945 \h </w:instrText>
      </w:r>
      <w:r>
        <w:fldChar w:fldCharType="separate"/>
      </w:r>
      <w:r w:rsidRPr="00264915">
        <w:rPr>
          <w:lang w:val="fr-FR"/>
        </w:rPr>
        <w:t>15</w:t>
      </w:r>
      <w:r>
        <w:fldChar w:fldCharType="end"/>
      </w:r>
    </w:p>
    <w:p w14:paraId="45221E92" w14:textId="06A052AE"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.1.2.</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_Toc66359946 \h </w:instrText>
      </w:r>
      <w:r>
        <w:fldChar w:fldCharType="separate"/>
      </w:r>
      <w:r w:rsidRPr="00264915">
        <w:rPr>
          <w:lang w:val="fr-FR"/>
        </w:rPr>
        <w:t>15</w:t>
      </w:r>
      <w:r>
        <w:fldChar w:fldCharType="end"/>
      </w:r>
    </w:p>
    <w:p w14:paraId="48FBAED1" w14:textId="4888766A" w:rsidR="008230CD" w:rsidRDefault="008230CD">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_Toc66359947 \h </w:instrText>
      </w:r>
      <w:r>
        <w:fldChar w:fldCharType="separate"/>
      </w:r>
      <w:r>
        <w:t>15</w:t>
      </w:r>
      <w:r>
        <w:fldChar w:fldCharType="end"/>
      </w:r>
    </w:p>
    <w:p w14:paraId="7A6E515A" w14:textId="3F020B52" w:rsidR="008230CD" w:rsidRPr="00264915" w:rsidRDefault="008230CD">
      <w:pPr>
        <w:pStyle w:val="TOC4"/>
        <w:rPr>
          <w:rFonts w:asciiTheme="minorHAnsi" w:eastAsiaTheme="minorEastAsia" w:hAnsiTheme="minorHAnsi" w:cstheme="minorBidi"/>
          <w:sz w:val="22"/>
          <w:szCs w:val="22"/>
          <w:lang w:val="fr-FR"/>
        </w:rPr>
      </w:pPr>
      <w:r w:rsidRPr="00264915">
        <w:rPr>
          <w:lang w:val="fr-FR"/>
        </w:rPr>
        <w:t>5.1.3.1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_Toc66359948 \h </w:instrText>
      </w:r>
      <w:r>
        <w:fldChar w:fldCharType="separate"/>
      </w:r>
      <w:r w:rsidRPr="00264915">
        <w:rPr>
          <w:lang w:val="fr-FR"/>
        </w:rPr>
        <w:t>15</w:t>
      </w:r>
      <w:r>
        <w:fldChar w:fldCharType="end"/>
      </w:r>
    </w:p>
    <w:p w14:paraId="7533EA32" w14:textId="34FA1EF1" w:rsidR="008230CD" w:rsidRPr="00264915" w:rsidRDefault="008230CD">
      <w:pPr>
        <w:pStyle w:val="TOC4"/>
        <w:rPr>
          <w:rFonts w:asciiTheme="minorHAnsi" w:eastAsiaTheme="minorEastAsia" w:hAnsiTheme="minorHAnsi" w:cstheme="minorBidi"/>
          <w:sz w:val="22"/>
          <w:szCs w:val="22"/>
          <w:lang w:val="fr-FR"/>
        </w:rPr>
      </w:pPr>
      <w:r w:rsidRPr="00264915">
        <w:rPr>
          <w:lang w:val="fr-FR"/>
        </w:rPr>
        <w:t>5.1.3.2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_Toc66359949 \h </w:instrText>
      </w:r>
      <w:r>
        <w:fldChar w:fldCharType="separate"/>
      </w:r>
      <w:r w:rsidRPr="00264915">
        <w:rPr>
          <w:lang w:val="fr-FR"/>
        </w:rPr>
        <w:t>15</w:t>
      </w:r>
      <w:r>
        <w:fldChar w:fldCharType="end"/>
      </w:r>
    </w:p>
    <w:p w14:paraId="63AC6DC8" w14:textId="56F7AEB1"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.1.3.</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_Toc66359950 \h </w:instrText>
      </w:r>
      <w:r>
        <w:fldChar w:fldCharType="separate"/>
      </w:r>
      <w:r w:rsidRPr="00264915">
        <w:rPr>
          <w:lang w:val="fr-FR"/>
        </w:rPr>
        <w:t>15</w:t>
      </w:r>
      <w:r>
        <w:fldChar w:fldCharType="end"/>
      </w:r>
    </w:p>
    <w:p w14:paraId="68FC87F7" w14:textId="3589512B" w:rsidR="008230CD" w:rsidRDefault="008230CD">
      <w:pPr>
        <w:pStyle w:val="TOC3"/>
        <w:rPr>
          <w:rFonts w:asciiTheme="minorHAnsi" w:eastAsiaTheme="minorEastAsia" w:hAnsiTheme="minorHAnsi" w:cstheme="minorBidi"/>
          <w:sz w:val="22"/>
          <w:szCs w:val="22"/>
          <w:lang w:val="en-US"/>
        </w:rPr>
      </w:pPr>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_Toc66359951 \h </w:instrText>
      </w:r>
      <w:r>
        <w:fldChar w:fldCharType="separate"/>
      </w:r>
      <w:r>
        <w:t>16</w:t>
      </w:r>
      <w:r>
        <w:fldChar w:fldCharType="end"/>
      </w:r>
    </w:p>
    <w:p w14:paraId="3AF907AA" w14:textId="03866027"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5.1.4.1 </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_Toc66359952 \h </w:instrText>
      </w:r>
      <w:r>
        <w:fldChar w:fldCharType="separate"/>
      </w:r>
      <w:r w:rsidRPr="00264915">
        <w:rPr>
          <w:lang w:val="fr-FR"/>
        </w:rPr>
        <w:t>16</w:t>
      </w:r>
      <w:r>
        <w:fldChar w:fldCharType="end"/>
      </w:r>
    </w:p>
    <w:p w14:paraId="7EA7E50A" w14:textId="077ED7F2"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5.1.4.2 </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_Toc66359953 \h </w:instrText>
      </w:r>
      <w:r>
        <w:fldChar w:fldCharType="separate"/>
      </w:r>
      <w:r w:rsidRPr="00264915">
        <w:rPr>
          <w:lang w:val="fr-FR"/>
        </w:rPr>
        <w:t>16</w:t>
      </w:r>
      <w:r>
        <w:fldChar w:fldCharType="end"/>
      </w:r>
    </w:p>
    <w:p w14:paraId="0A0A9A23" w14:textId="59BA7FEC"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5.1.4.3 </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_Toc66359954 \h </w:instrText>
      </w:r>
      <w:r>
        <w:fldChar w:fldCharType="separate"/>
      </w:r>
      <w:r w:rsidRPr="00264915">
        <w:rPr>
          <w:lang w:val="fr-FR"/>
        </w:rPr>
        <w:t>16</w:t>
      </w:r>
      <w:r>
        <w:fldChar w:fldCharType="end"/>
      </w:r>
    </w:p>
    <w:p w14:paraId="53C7DA99" w14:textId="2A627CE8" w:rsidR="008230CD" w:rsidRDefault="008230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_Toc66359955 \h </w:instrText>
      </w:r>
      <w:r>
        <w:fldChar w:fldCharType="separate"/>
      </w:r>
      <w:r>
        <w:t>16</w:t>
      </w:r>
      <w:r>
        <w:fldChar w:fldCharType="end"/>
      </w:r>
    </w:p>
    <w:p w14:paraId="351A0E07" w14:textId="2E129735" w:rsidR="008230CD" w:rsidRDefault="008230CD">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_Toc66359956 \h </w:instrText>
      </w:r>
      <w:r>
        <w:fldChar w:fldCharType="separate"/>
      </w:r>
      <w:r>
        <w:t>16</w:t>
      </w:r>
      <w:r>
        <w:fldChar w:fldCharType="end"/>
      </w:r>
    </w:p>
    <w:p w14:paraId="4398F257" w14:textId="204E09AB" w:rsidR="008230CD" w:rsidRPr="00264915" w:rsidRDefault="008230CD">
      <w:pPr>
        <w:pStyle w:val="TOC4"/>
        <w:rPr>
          <w:rFonts w:asciiTheme="minorHAnsi" w:eastAsiaTheme="minorEastAsia" w:hAnsiTheme="minorHAnsi" w:cstheme="minorBidi"/>
          <w:sz w:val="22"/>
          <w:szCs w:val="22"/>
          <w:lang w:val="fr-FR"/>
        </w:rPr>
      </w:pPr>
      <w:r w:rsidRPr="00264915">
        <w:rPr>
          <w:lang w:val="fr-FR"/>
        </w:rPr>
        <w:t>5.2.1.1</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_Toc66359957 \h </w:instrText>
      </w:r>
      <w:r>
        <w:fldChar w:fldCharType="separate"/>
      </w:r>
      <w:r w:rsidRPr="00264915">
        <w:rPr>
          <w:lang w:val="fr-FR"/>
        </w:rPr>
        <w:t>16</w:t>
      </w:r>
      <w:r>
        <w:fldChar w:fldCharType="end"/>
      </w:r>
    </w:p>
    <w:p w14:paraId="5D95DE9A" w14:textId="283890BD" w:rsidR="008230CD" w:rsidRPr="00264915" w:rsidRDefault="008230CD">
      <w:pPr>
        <w:pStyle w:val="TOC4"/>
        <w:rPr>
          <w:rFonts w:asciiTheme="minorHAnsi" w:eastAsiaTheme="minorEastAsia" w:hAnsiTheme="minorHAnsi" w:cstheme="minorBidi"/>
          <w:sz w:val="22"/>
          <w:szCs w:val="22"/>
          <w:lang w:val="fr-FR"/>
        </w:rPr>
      </w:pPr>
      <w:r w:rsidRPr="00264915">
        <w:rPr>
          <w:lang w:val="fr-FR"/>
        </w:rPr>
        <w:t>5.2.1.2</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_Toc66359958 \h </w:instrText>
      </w:r>
      <w:r>
        <w:fldChar w:fldCharType="separate"/>
      </w:r>
      <w:r w:rsidRPr="00264915">
        <w:rPr>
          <w:lang w:val="fr-FR"/>
        </w:rPr>
        <w:t>16</w:t>
      </w:r>
      <w:r>
        <w:fldChar w:fldCharType="end"/>
      </w:r>
    </w:p>
    <w:p w14:paraId="5989A278" w14:textId="2188C9EB" w:rsidR="008230CD" w:rsidRPr="00264915" w:rsidRDefault="008230CD">
      <w:pPr>
        <w:pStyle w:val="TOC4"/>
        <w:rPr>
          <w:rFonts w:asciiTheme="minorHAnsi" w:eastAsiaTheme="minorEastAsia" w:hAnsiTheme="minorHAnsi" w:cstheme="minorBidi"/>
          <w:sz w:val="22"/>
          <w:szCs w:val="22"/>
          <w:lang w:val="fr-FR"/>
        </w:rPr>
      </w:pPr>
      <w:r w:rsidRPr="00264915">
        <w:rPr>
          <w:lang w:val="fr-FR"/>
        </w:rPr>
        <w:t>5.2.1.3</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_Toc66359959 \h </w:instrText>
      </w:r>
      <w:r>
        <w:fldChar w:fldCharType="separate"/>
      </w:r>
      <w:r w:rsidRPr="00264915">
        <w:rPr>
          <w:lang w:val="fr-FR"/>
        </w:rPr>
        <w:t>17</w:t>
      </w:r>
      <w:r>
        <w:fldChar w:fldCharType="end"/>
      </w:r>
    </w:p>
    <w:p w14:paraId="102ABE59" w14:textId="138D74F3" w:rsidR="008230CD" w:rsidRDefault="008230CD">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_Toc66359960 \h </w:instrText>
      </w:r>
      <w:r>
        <w:fldChar w:fldCharType="separate"/>
      </w:r>
      <w:r>
        <w:t>17</w:t>
      </w:r>
      <w:r>
        <w:fldChar w:fldCharType="end"/>
      </w:r>
    </w:p>
    <w:p w14:paraId="52D50D42" w14:textId="79D6ADCF" w:rsidR="008230CD" w:rsidRPr="00264915" w:rsidRDefault="008230CD">
      <w:pPr>
        <w:pStyle w:val="TOC4"/>
        <w:rPr>
          <w:rFonts w:asciiTheme="minorHAnsi" w:eastAsiaTheme="minorEastAsia" w:hAnsiTheme="minorHAnsi" w:cstheme="minorBidi"/>
          <w:sz w:val="22"/>
          <w:szCs w:val="22"/>
          <w:lang w:val="fr-FR"/>
        </w:rPr>
      </w:pPr>
      <w:r w:rsidRPr="00264915">
        <w:rPr>
          <w:lang w:val="fr-FR"/>
        </w:rPr>
        <w:t>5.2.2.1</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_Toc66359961 \h </w:instrText>
      </w:r>
      <w:r>
        <w:fldChar w:fldCharType="separate"/>
      </w:r>
      <w:r w:rsidRPr="00264915">
        <w:rPr>
          <w:lang w:val="fr-FR"/>
        </w:rPr>
        <w:t>17</w:t>
      </w:r>
      <w:r>
        <w:fldChar w:fldCharType="end"/>
      </w:r>
    </w:p>
    <w:p w14:paraId="526A8E44" w14:textId="45F1B286" w:rsidR="008230CD" w:rsidRPr="00264915" w:rsidRDefault="008230CD">
      <w:pPr>
        <w:pStyle w:val="TOC4"/>
        <w:rPr>
          <w:rFonts w:asciiTheme="minorHAnsi" w:eastAsiaTheme="minorEastAsia" w:hAnsiTheme="minorHAnsi" w:cstheme="minorBidi"/>
          <w:sz w:val="22"/>
          <w:szCs w:val="22"/>
          <w:lang w:val="fr-FR"/>
        </w:rPr>
      </w:pPr>
      <w:r w:rsidRPr="00264915">
        <w:rPr>
          <w:lang w:val="fr-FR"/>
        </w:rPr>
        <w:t>5.2.2.2</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_Toc66359962 \h </w:instrText>
      </w:r>
      <w:r>
        <w:fldChar w:fldCharType="separate"/>
      </w:r>
      <w:r w:rsidRPr="00264915">
        <w:rPr>
          <w:lang w:val="fr-FR"/>
        </w:rPr>
        <w:t>17</w:t>
      </w:r>
      <w:r>
        <w:fldChar w:fldCharType="end"/>
      </w:r>
    </w:p>
    <w:p w14:paraId="5CE0B91E" w14:textId="53CDACCE" w:rsidR="008230CD" w:rsidRPr="00264915" w:rsidRDefault="008230CD">
      <w:pPr>
        <w:pStyle w:val="TOC4"/>
        <w:rPr>
          <w:rFonts w:asciiTheme="minorHAnsi" w:eastAsiaTheme="minorEastAsia" w:hAnsiTheme="minorHAnsi" w:cstheme="minorBidi"/>
          <w:sz w:val="22"/>
          <w:szCs w:val="22"/>
          <w:lang w:val="fr-FR"/>
        </w:rPr>
      </w:pPr>
      <w:r w:rsidRPr="00264915">
        <w:rPr>
          <w:lang w:val="fr-FR"/>
        </w:rPr>
        <w:t>5.2.2.3</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_Toc66359963 \h </w:instrText>
      </w:r>
      <w:r>
        <w:fldChar w:fldCharType="separate"/>
      </w:r>
      <w:r w:rsidRPr="00264915">
        <w:rPr>
          <w:lang w:val="fr-FR"/>
        </w:rPr>
        <w:t>17</w:t>
      </w:r>
      <w:r>
        <w:fldChar w:fldCharType="end"/>
      </w:r>
    </w:p>
    <w:p w14:paraId="342A9BC0" w14:textId="7C8CA529" w:rsidR="008230CD" w:rsidRDefault="008230C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_Toc66359964 \h </w:instrText>
      </w:r>
      <w:r>
        <w:fldChar w:fldCharType="separate"/>
      </w:r>
      <w:r>
        <w:t>17</w:t>
      </w:r>
      <w:r>
        <w:fldChar w:fldCharType="end"/>
      </w:r>
    </w:p>
    <w:p w14:paraId="61A5E525" w14:textId="33913B60" w:rsidR="008230CD" w:rsidRDefault="008230CD">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_Toc66359965 \h </w:instrText>
      </w:r>
      <w:r>
        <w:fldChar w:fldCharType="separate"/>
      </w:r>
      <w:r>
        <w:t>17</w:t>
      </w:r>
      <w:r>
        <w:fldChar w:fldCharType="end"/>
      </w:r>
    </w:p>
    <w:p w14:paraId="3454B8D3" w14:textId="3CBE9D85" w:rsidR="008230CD" w:rsidRPr="00264915" w:rsidRDefault="008230CD">
      <w:pPr>
        <w:pStyle w:val="TOC4"/>
        <w:rPr>
          <w:rFonts w:asciiTheme="minorHAnsi" w:eastAsiaTheme="minorEastAsia" w:hAnsiTheme="minorHAnsi" w:cstheme="minorBidi"/>
          <w:sz w:val="22"/>
          <w:szCs w:val="22"/>
          <w:lang w:val="fr-FR"/>
        </w:rPr>
      </w:pPr>
      <w:r w:rsidRPr="00264915">
        <w:rPr>
          <w:lang w:val="fr-FR"/>
        </w:rPr>
        <w:t>5.3.1.1</w:t>
      </w:r>
      <w:r w:rsidRPr="00264915">
        <w:rPr>
          <w:rFonts w:asciiTheme="minorHAnsi" w:eastAsiaTheme="minorEastAsia" w:hAnsiTheme="minorHAnsi" w:cstheme="minorBidi"/>
          <w:sz w:val="22"/>
          <w:szCs w:val="22"/>
          <w:lang w:val="fr-FR"/>
        </w:rPr>
        <w:tab/>
      </w:r>
      <w:r w:rsidRPr="00264915">
        <w:rPr>
          <w:lang w:val="fr-FR" w:eastAsia="zh-CN"/>
        </w:rPr>
        <w:t>Goal</w:t>
      </w:r>
      <w:r w:rsidRPr="00264915">
        <w:rPr>
          <w:lang w:val="fr-FR"/>
        </w:rPr>
        <w:tab/>
      </w:r>
      <w:r>
        <w:fldChar w:fldCharType="begin"/>
      </w:r>
      <w:r w:rsidRPr="00264915">
        <w:rPr>
          <w:lang w:val="fr-FR"/>
        </w:rPr>
        <w:instrText xml:space="preserve"> PAGEREF _Toc66359966 \h </w:instrText>
      </w:r>
      <w:r>
        <w:fldChar w:fldCharType="separate"/>
      </w:r>
      <w:r w:rsidRPr="00264915">
        <w:rPr>
          <w:lang w:val="fr-FR"/>
        </w:rPr>
        <w:t>17</w:t>
      </w:r>
      <w:r>
        <w:fldChar w:fldCharType="end"/>
      </w:r>
    </w:p>
    <w:p w14:paraId="31433E36" w14:textId="7DC76F24" w:rsidR="008230CD" w:rsidRPr="00264915" w:rsidRDefault="008230CD">
      <w:pPr>
        <w:pStyle w:val="TOC4"/>
        <w:rPr>
          <w:rFonts w:asciiTheme="minorHAnsi" w:eastAsiaTheme="minorEastAsia" w:hAnsiTheme="minorHAnsi" w:cstheme="minorBidi"/>
          <w:sz w:val="22"/>
          <w:szCs w:val="22"/>
          <w:lang w:val="fr-FR"/>
        </w:rPr>
      </w:pPr>
      <w:r w:rsidRPr="00264915">
        <w:rPr>
          <w:lang w:val="fr-FR"/>
        </w:rPr>
        <w:t>5.3.1.2</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_Toc66359967 \h </w:instrText>
      </w:r>
      <w:r>
        <w:fldChar w:fldCharType="separate"/>
      </w:r>
      <w:r w:rsidRPr="00264915">
        <w:rPr>
          <w:lang w:val="fr-FR"/>
        </w:rPr>
        <w:t>17</w:t>
      </w:r>
      <w:r>
        <w:fldChar w:fldCharType="end"/>
      </w:r>
    </w:p>
    <w:p w14:paraId="7BB662FF" w14:textId="730EF92C" w:rsidR="008230CD" w:rsidRPr="00264915" w:rsidRDefault="008230CD">
      <w:pPr>
        <w:pStyle w:val="TOC4"/>
        <w:rPr>
          <w:rFonts w:asciiTheme="minorHAnsi" w:eastAsiaTheme="minorEastAsia" w:hAnsiTheme="minorHAnsi" w:cstheme="minorBidi"/>
          <w:sz w:val="22"/>
          <w:szCs w:val="22"/>
          <w:lang w:val="fr-FR"/>
        </w:rPr>
      </w:pPr>
      <w:r w:rsidRPr="00264915">
        <w:rPr>
          <w:lang w:val="fr-FR"/>
        </w:rPr>
        <w:t>5.3.1.3</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_Toc66359968 \h </w:instrText>
      </w:r>
      <w:r>
        <w:fldChar w:fldCharType="separate"/>
      </w:r>
      <w:r w:rsidRPr="00264915">
        <w:rPr>
          <w:lang w:val="fr-FR"/>
        </w:rPr>
        <w:t>17</w:t>
      </w:r>
      <w:r>
        <w:fldChar w:fldCharType="end"/>
      </w:r>
    </w:p>
    <w:p w14:paraId="1F00D87C" w14:textId="07B308FC" w:rsidR="008230CD" w:rsidRPr="00264915" w:rsidRDefault="008230CD">
      <w:pPr>
        <w:pStyle w:val="TOC4"/>
        <w:rPr>
          <w:rFonts w:asciiTheme="minorHAnsi" w:eastAsiaTheme="minorEastAsia" w:hAnsiTheme="minorHAnsi" w:cstheme="minorBidi"/>
          <w:sz w:val="22"/>
          <w:szCs w:val="22"/>
          <w:lang w:val="fr-FR"/>
        </w:rPr>
      </w:pPr>
      <w:r w:rsidRPr="00264915">
        <w:rPr>
          <w:lang w:val="fr-FR"/>
        </w:rPr>
        <w:t>5.3.1.4</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_Toc66359969 \h </w:instrText>
      </w:r>
      <w:r>
        <w:fldChar w:fldCharType="separate"/>
      </w:r>
      <w:r w:rsidRPr="00264915">
        <w:rPr>
          <w:lang w:val="fr-FR"/>
        </w:rPr>
        <w:t>17</w:t>
      </w:r>
      <w:r>
        <w:fldChar w:fldCharType="end"/>
      </w:r>
    </w:p>
    <w:p w14:paraId="7E7DCCA8" w14:textId="47382D8D" w:rsidR="008230CD" w:rsidRDefault="008230CD">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_Toc66359970 \h </w:instrText>
      </w:r>
      <w:r>
        <w:fldChar w:fldCharType="separate"/>
      </w:r>
      <w:r>
        <w:t>18</w:t>
      </w:r>
      <w:r>
        <w:fldChar w:fldCharType="end"/>
      </w:r>
    </w:p>
    <w:p w14:paraId="3B215167" w14:textId="17DF6C9B" w:rsidR="008230CD" w:rsidRPr="00264915" w:rsidRDefault="008230CD">
      <w:pPr>
        <w:pStyle w:val="TOC4"/>
        <w:rPr>
          <w:rFonts w:asciiTheme="minorHAnsi" w:eastAsiaTheme="minorEastAsia" w:hAnsiTheme="minorHAnsi" w:cstheme="minorBidi"/>
          <w:sz w:val="22"/>
          <w:szCs w:val="22"/>
          <w:lang w:val="fr-FR"/>
        </w:rPr>
      </w:pPr>
      <w:r w:rsidRPr="00264915">
        <w:rPr>
          <w:lang w:val="fr-FR"/>
        </w:rPr>
        <w:t>5.3.2.1</w:t>
      </w:r>
      <w:r w:rsidRPr="00264915">
        <w:rPr>
          <w:rFonts w:asciiTheme="minorHAnsi" w:eastAsiaTheme="minorEastAsia" w:hAnsiTheme="minorHAnsi" w:cstheme="minorBidi"/>
          <w:sz w:val="22"/>
          <w:szCs w:val="22"/>
          <w:lang w:val="fr-FR"/>
        </w:rPr>
        <w:tab/>
      </w:r>
      <w:r w:rsidRPr="00264915">
        <w:rPr>
          <w:lang w:val="fr-FR"/>
        </w:rPr>
        <w:t>Goal</w:t>
      </w:r>
      <w:r w:rsidRPr="00264915">
        <w:rPr>
          <w:lang w:val="fr-FR"/>
        </w:rPr>
        <w:tab/>
      </w:r>
      <w:r>
        <w:fldChar w:fldCharType="begin"/>
      </w:r>
      <w:r w:rsidRPr="00264915">
        <w:rPr>
          <w:lang w:val="fr-FR"/>
        </w:rPr>
        <w:instrText xml:space="preserve"> PAGEREF _Toc66359971 \h </w:instrText>
      </w:r>
      <w:r>
        <w:fldChar w:fldCharType="separate"/>
      </w:r>
      <w:r w:rsidRPr="00264915">
        <w:rPr>
          <w:lang w:val="fr-FR"/>
        </w:rPr>
        <w:t>18</w:t>
      </w:r>
      <w:r>
        <w:fldChar w:fldCharType="end"/>
      </w:r>
    </w:p>
    <w:p w14:paraId="083CA660" w14:textId="38667FA8" w:rsidR="008230CD" w:rsidRPr="00264915" w:rsidRDefault="008230CD">
      <w:pPr>
        <w:pStyle w:val="TOC4"/>
        <w:rPr>
          <w:rFonts w:asciiTheme="minorHAnsi" w:eastAsiaTheme="minorEastAsia" w:hAnsiTheme="minorHAnsi" w:cstheme="minorBidi"/>
          <w:sz w:val="22"/>
          <w:szCs w:val="22"/>
          <w:lang w:val="fr-FR"/>
        </w:rPr>
      </w:pPr>
      <w:r w:rsidRPr="00264915">
        <w:rPr>
          <w:lang w:val="fr-FR"/>
        </w:rPr>
        <w:t>5.3.2.2</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_Toc66359972 \h </w:instrText>
      </w:r>
      <w:r>
        <w:fldChar w:fldCharType="separate"/>
      </w:r>
      <w:r w:rsidRPr="00264915">
        <w:rPr>
          <w:lang w:val="fr-FR"/>
        </w:rPr>
        <w:t>18</w:t>
      </w:r>
      <w:r>
        <w:fldChar w:fldCharType="end"/>
      </w:r>
    </w:p>
    <w:p w14:paraId="19C76F11" w14:textId="4894D4A2" w:rsidR="008230CD" w:rsidRPr="00264915" w:rsidRDefault="008230CD">
      <w:pPr>
        <w:pStyle w:val="TOC4"/>
        <w:rPr>
          <w:rFonts w:asciiTheme="minorHAnsi" w:eastAsiaTheme="minorEastAsia" w:hAnsiTheme="minorHAnsi" w:cstheme="minorBidi"/>
          <w:sz w:val="22"/>
          <w:szCs w:val="22"/>
          <w:lang w:val="fr-FR"/>
        </w:rPr>
      </w:pPr>
      <w:r w:rsidRPr="00264915">
        <w:rPr>
          <w:lang w:val="fr-FR"/>
        </w:rPr>
        <w:lastRenderedPageBreak/>
        <w:t>5.3.2.3</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_Toc66359973 \h </w:instrText>
      </w:r>
      <w:r>
        <w:fldChar w:fldCharType="separate"/>
      </w:r>
      <w:r w:rsidRPr="00264915">
        <w:rPr>
          <w:lang w:val="fr-FR"/>
        </w:rPr>
        <w:t>18</w:t>
      </w:r>
      <w:r>
        <w:fldChar w:fldCharType="end"/>
      </w:r>
    </w:p>
    <w:p w14:paraId="12FCAFE0" w14:textId="3B028B29" w:rsidR="008230CD" w:rsidRPr="00264915" w:rsidRDefault="008230CD">
      <w:pPr>
        <w:pStyle w:val="TOC4"/>
        <w:rPr>
          <w:rFonts w:asciiTheme="minorHAnsi" w:eastAsiaTheme="minorEastAsia" w:hAnsiTheme="minorHAnsi" w:cstheme="minorBidi"/>
          <w:sz w:val="22"/>
          <w:szCs w:val="22"/>
          <w:lang w:val="fr-FR"/>
        </w:rPr>
      </w:pPr>
      <w:r w:rsidRPr="00264915">
        <w:rPr>
          <w:lang w:val="fr-FR"/>
        </w:rPr>
        <w:t>5.3.2.4</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_Toc66359974 \h </w:instrText>
      </w:r>
      <w:r>
        <w:fldChar w:fldCharType="separate"/>
      </w:r>
      <w:r w:rsidRPr="00264915">
        <w:rPr>
          <w:lang w:val="fr-FR"/>
        </w:rPr>
        <w:t>18</w:t>
      </w:r>
      <w:r>
        <w:fldChar w:fldCharType="end"/>
      </w:r>
    </w:p>
    <w:p w14:paraId="02F3EFE8" w14:textId="47998014" w:rsidR="008230CD" w:rsidRDefault="008230CD">
      <w:pPr>
        <w:pStyle w:val="TOC3"/>
        <w:rPr>
          <w:rFonts w:asciiTheme="minorHAnsi" w:eastAsiaTheme="minorEastAsia" w:hAnsiTheme="minorHAnsi" w:cstheme="minorBidi"/>
          <w:sz w:val="22"/>
          <w:szCs w:val="22"/>
          <w:lang w:val="en-US"/>
        </w:rPr>
      </w:pPr>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_Toc66359975 \h </w:instrText>
      </w:r>
      <w:r>
        <w:fldChar w:fldCharType="separate"/>
      </w:r>
      <w:r>
        <w:t>18</w:t>
      </w:r>
      <w:r>
        <w:fldChar w:fldCharType="end"/>
      </w:r>
    </w:p>
    <w:p w14:paraId="63474E5A" w14:textId="01392D6F"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5.3.3.1 </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_Toc66359976 \h </w:instrText>
      </w:r>
      <w:r>
        <w:fldChar w:fldCharType="separate"/>
      </w:r>
      <w:r w:rsidRPr="00264915">
        <w:rPr>
          <w:lang w:val="fr-FR"/>
        </w:rPr>
        <w:t>18</w:t>
      </w:r>
      <w:r>
        <w:fldChar w:fldCharType="end"/>
      </w:r>
    </w:p>
    <w:p w14:paraId="4195BFF1" w14:textId="543C8416"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5.3.3.2 </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_Toc66359977 \h </w:instrText>
      </w:r>
      <w:r>
        <w:fldChar w:fldCharType="separate"/>
      </w:r>
      <w:r w:rsidRPr="00264915">
        <w:rPr>
          <w:lang w:val="fr-FR"/>
        </w:rPr>
        <w:t>18</w:t>
      </w:r>
      <w:r>
        <w:fldChar w:fldCharType="end"/>
      </w:r>
    </w:p>
    <w:p w14:paraId="28F16AF3" w14:textId="3C004180"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5.1.3.3 </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_Toc66359978 \h </w:instrText>
      </w:r>
      <w:r>
        <w:fldChar w:fldCharType="separate"/>
      </w:r>
      <w:r w:rsidRPr="00264915">
        <w:rPr>
          <w:lang w:val="fr-FR"/>
        </w:rPr>
        <w:t>19</w:t>
      </w:r>
      <w:r>
        <w:fldChar w:fldCharType="end"/>
      </w:r>
    </w:p>
    <w:p w14:paraId="50A0C36B" w14:textId="101000CF" w:rsidR="008230CD" w:rsidRDefault="008230CD">
      <w:pPr>
        <w:pStyle w:val="TOC1"/>
        <w:rPr>
          <w:rFonts w:asciiTheme="minorHAnsi" w:eastAsiaTheme="minorEastAsia" w:hAnsiTheme="minorHAnsi" w:cstheme="minorBidi"/>
          <w:szCs w:val="22"/>
          <w:lang w:val="en-US"/>
        </w:rPr>
      </w:pPr>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_Toc66359979 \h </w:instrText>
      </w:r>
      <w:r>
        <w:fldChar w:fldCharType="separate"/>
      </w:r>
      <w:r>
        <w:t>20</w:t>
      </w:r>
      <w:r>
        <w:fldChar w:fldCharType="end"/>
      </w:r>
    </w:p>
    <w:p w14:paraId="4275C33A" w14:textId="4E6C1E87" w:rsidR="008230CD" w:rsidRDefault="008230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_Toc66359980 \h </w:instrText>
      </w:r>
      <w:r>
        <w:fldChar w:fldCharType="separate"/>
      </w:r>
      <w:r>
        <w:t>20</w:t>
      </w:r>
      <w:r>
        <w:fldChar w:fldCharType="end"/>
      </w:r>
    </w:p>
    <w:p w14:paraId="3ACF5C5E" w14:textId="7C9024A5" w:rsidR="008230CD" w:rsidRDefault="008230CD">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_Toc66359981 \h </w:instrText>
      </w:r>
      <w:r>
        <w:fldChar w:fldCharType="separate"/>
      </w:r>
      <w:r>
        <w:t>20</w:t>
      </w:r>
      <w:r>
        <w:fldChar w:fldCharType="end"/>
      </w:r>
    </w:p>
    <w:p w14:paraId="401742E3" w14:textId="17AD4763" w:rsidR="008230CD" w:rsidRDefault="008230CD">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_Toc66359982 \h </w:instrText>
      </w:r>
      <w:r>
        <w:fldChar w:fldCharType="separate"/>
      </w:r>
      <w:r>
        <w:t>20</w:t>
      </w:r>
      <w:r>
        <w:fldChar w:fldCharType="end"/>
      </w:r>
    </w:p>
    <w:p w14:paraId="576DD5E8" w14:textId="0C2E62B0" w:rsidR="008230CD" w:rsidRDefault="008230CD">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_Toc66359983 \h </w:instrText>
      </w:r>
      <w:r>
        <w:fldChar w:fldCharType="separate"/>
      </w:r>
      <w:r>
        <w:t>20</w:t>
      </w:r>
      <w:r>
        <w:fldChar w:fldCharType="end"/>
      </w:r>
    </w:p>
    <w:p w14:paraId="2BB3FE26" w14:textId="1F6A5565" w:rsidR="008230CD" w:rsidRDefault="008230CD">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_Toc66359984 \h </w:instrText>
      </w:r>
      <w:r>
        <w:fldChar w:fldCharType="separate"/>
      </w:r>
      <w:r>
        <w:t>20</w:t>
      </w:r>
      <w:r>
        <w:fldChar w:fldCharType="end"/>
      </w:r>
    </w:p>
    <w:p w14:paraId="3329BB9E" w14:textId="75796713" w:rsidR="008230CD" w:rsidRDefault="008230CD">
      <w:pPr>
        <w:pStyle w:val="TOC2"/>
        <w:rPr>
          <w:rFonts w:asciiTheme="minorHAnsi" w:eastAsiaTheme="minorEastAsia" w:hAnsiTheme="minorHAnsi" w:cstheme="minorBidi"/>
          <w:sz w:val="22"/>
          <w:szCs w:val="22"/>
          <w:lang w:val="en-US"/>
        </w:rPr>
      </w:pPr>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_Toc66359985 \h </w:instrText>
      </w:r>
      <w:r>
        <w:fldChar w:fldCharType="separate"/>
      </w:r>
      <w:r>
        <w:t>20</w:t>
      </w:r>
      <w:r>
        <w:fldChar w:fldCharType="end"/>
      </w:r>
    </w:p>
    <w:p w14:paraId="630F5EA2" w14:textId="149D8437" w:rsidR="008230CD" w:rsidRDefault="008230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_Toc66359986 \h </w:instrText>
      </w:r>
      <w:r>
        <w:fldChar w:fldCharType="separate"/>
      </w:r>
      <w:r>
        <w:t>20</w:t>
      </w:r>
      <w:r>
        <w:fldChar w:fldCharType="end"/>
      </w:r>
    </w:p>
    <w:p w14:paraId="5FAE5C91" w14:textId="2B236155" w:rsidR="008230CD" w:rsidRDefault="008230C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_Toc66359987 \h </w:instrText>
      </w:r>
      <w:r>
        <w:fldChar w:fldCharType="separate"/>
      </w:r>
      <w:r>
        <w:t>20</w:t>
      </w:r>
      <w:r>
        <w:fldChar w:fldCharType="end"/>
      </w:r>
    </w:p>
    <w:p w14:paraId="3F222036" w14:textId="4E5A5720" w:rsidR="008230CD" w:rsidRDefault="008230CD">
      <w:pPr>
        <w:pStyle w:val="TOC2"/>
        <w:rPr>
          <w:rFonts w:asciiTheme="minorHAnsi" w:eastAsiaTheme="minorEastAsia" w:hAnsiTheme="minorHAnsi" w:cstheme="minorBidi"/>
          <w:sz w:val="22"/>
          <w:szCs w:val="22"/>
          <w:lang w:val="en-US"/>
        </w:rPr>
      </w:pPr>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_Toc66359988 \h </w:instrText>
      </w:r>
      <w:r>
        <w:fldChar w:fldCharType="separate"/>
      </w:r>
      <w:r>
        <w:t>21</w:t>
      </w:r>
      <w:r>
        <w:fldChar w:fldCharType="end"/>
      </w:r>
    </w:p>
    <w:p w14:paraId="1B3A82EC" w14:textId="45109A65" w:rsidR="008230CD" w:rsidRDefault="008230C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_Toc66359989 \h </w:instrText>
      </w:r>
      <w:r>
        <w:fldChar w:fldCharType="separate"/>
      </w:r>
      <w:r>
        <w:t>21</w:t>
      </w:r>
      <w:r>
        <w:fldChar w:fldCharType="end"/>
      </w:r>
    </w:p>
    <w:p w14:paraId="2EBD6044" w14:textId="4261F8F5" w:rsidR="008230CD" w:rsidRDefault="008230C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_Toc66359990 \h </w:instrText>
      </w:r>
      <w:r>
        <w:fldChar w:fldCharType="separate"/>
      </w:r>
      <w:r>
        <w:t>21</w:t>
      </w:r>
      <w:r>
        <w:fldChar w:fldCharType="end"/>
      </w:r>
    </w:p>
    <w:p w14:paraId="3222E3F3" w14:textId="4A3659E9" w:rsidR="008230CD" w:rsidRDefault="008230C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_Toc66359991 \h </w:instrText>
      </w:r>
      <w:r>
        <w:fldChar w:fldCharType="separate"/>
      </w:r>
      <w:r>
        <w:t>21</w:t>
      </w:r>
      <w:r>
        <w:fldChar w:fldCharType="end"/>
      </w:r>
    </w:p>
    <w:p w14:paraId="7F8FB38C" w14:textId="53980762" w:rsidR="008230CD" w:rsidRDefault="008230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Solutions</w:t>
      </w:r>
      <w:r>
        <w:tab/>
      </w:r>
      <w:r>
        <w:fldChar w:fldCharType="begin"/>
      </w:r>
      <w:r>
        <w:instrText xml:space="preserve"> PAGEREF _Toc66359992 \h </w:instrText>
      </w:r>
      <w:r>
        <w:fldChar w:fldCharType="separate"/>
      </w:r>
      <w:r>
        <w:t>21</w:t>
      </w:r>
      <w:r>
        <w:fldChar w:fldCharType="end"/>
      </w:r>
    </w:p>
    <w:p w14:paraId="46E7ECA2" w14:textId="7ED3F642" w:rsidR="008230CD" w:rsidRDefault="008230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_Toc66359993 \h </w:instrText>
      </w:r>
      <w:r>
        <w:fldChar w:fldCharType="separate"/>
      </w:r>
      <w:r>
        <w:t>21</w:t>
      </w:r>
      <w:r>
        <w:fldChar w:fldCharType="end"/>
      </w:r>
    </w:p>
    <w:p w14:paraId="4A6DD68C" w14:textId="377239F5" w:rsidR="008230CD" w:rsidRDefault="008230CD">
      <w:pPr>
        <w:pStyle w:val="TOC3"/>
        <w:rPr>
          <w:rFonts w:asciiTheme="minorHAnsi" w:eastAsiaTheme="minorEastAsia" w:hAnsiTheme="minorHAnsi" w:cstheme="minorBidi"/>
          <w:sz w:val="22"/>
          <w:szCs w:val="22"/>
          <w:lang w:val="en-US"/>
        </w:rPr>
      </w:pPr>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_Toc66359994 \h </w:instrText>
      </w:r>
      <w:r>
        <w:fldChar w:fldCharType="separate"/>
      </w:r>
      <w:r>
        <w:t>21</w:t>
      </w:r>
      <w:r>
        <w:fldChar w:fldCharType="end"/>
      </w:r>
    </w:p>
    <w:p w14:paraId="72CC8E93" w14:textId="6D4D7067" w:rsidR="008230CD" w:rsidRDefault="008230CD">
      <w:pPr>
        <w:pStyle w:val="TOC4"/>
        <w:rPr>
          <w:rFonts w:asciiTheme="minorHAnsi" w:eastAsiaTheme="minorEastAsia" w:hAnsiTheme="minorHAnsi" w:cstheme="minorBidi"/>
          <w:sz w:val="22"/>
          <w:szCs w:val="22"/>
          <w:lang w:val="en-US"/>
        </w:rPr>
      </w:pPr>
      <w:r>
        <w:t>7.1.1.1</w:t>
      </w:r>
      <w:r>
        <w:rPr>
          <w:rFonts w:asciiTheme="minorHAnsi" w:eastAsiaTheme="minorEastAsia" w:hAnsiTheme="minorHAnsi" w:cstheme="minorBidi"/>
          <w:sz w:val="22"/>
          <w:szCs w:val="22"/>
          <w:lang w:val="en-US"/>
        </w:rPr>
        <w:tab/>
      </w:r>
      <w:r>
        <w:t xml:space="preserve">Solution #1: Adapt </w:t>
      </w:r>
      <w:r w:rsidRPr="00185E68">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_Toc66359995 \h </w:instrText>
      </w:r>
      <w:r>
        <w:fldChar w:fldCharType="separate"/>
      </w:r>
      <w:r>
        <w:t>21</w:t>
      </w:r>
      <w:r>
        <w:fldChar w:fldCharType="end"/>
      </w:r>
    </w:p>
    <w:p w14:paraId="2C8695D0" w14:textId="7C148F5A" w:rsidR="008230CD" w:rsidRDefault="008230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_Toc66359996 \h </w:instrText>
      </w:r>
      <w:r>
        <w:fldChar w:fldCharType="separate"/>
      </w:r>
      <w:r>
        <w:t>22</w:t>
      </w:r>
      <w:r>
        <w:fldChar w:fldCharType="end"/>
      </w:r>
    </w:p>
    <w:p w14:paraId="422E2281" w14:textId="1F4EF37B" w:rsidR="008230CD" w:rsidRDefault="008230CD">
      <w:pPr>
        <w:pStyle w:val="TOC3"/>
        <w:rPr>
          <w:rFonts w:asciiTheme="minorHAnsi" w:eastAsiaTheme="minorEastAsia" w:hAnsiTheme="minorHAnsi" w:cstheme="minorBidi"/>
          <w:sz w:val="22"/>
          <w:szCs w:val="22"/>
          <w:lang w:val="en-US"/>
        </w:rPr>
      </w:pPr>
      <w:r>
        <w:t>7.2.1</w:t>
      </w:r>
      <w:r>
        <w:rPr>
          <w:rFonts w:asciiTheme="minorHAnsi" w:eastAsiaTheme="minorEastAsia" w:hAnsiTheme="minorHAnsi" w:cstheme="minorBidi"/>
          <w:sz w:val="22"/>
          <w:szCs w:val="22"/>
          <w:lang w:val="en-US"/>
        </w:rPr>
        <w:tab/>
      </w:r>
      <w:r>
        <w:t>Potential solutions to allow a network slice instance to be associated with both a Satellite RAN and a Terrestrial RAN</w:t>
      </w:r>
      <w:r>
        <w:tab/>
      </w:r>
      <w:r>
        <w:fldChar w:fldCharType="begin"/>
      </w:r>
      <w:r>
        <w:instrText xml:space="preserve"> PAGEREF _Toc66359997 \h </w:instrText>
      </w:r>
      <w:r>
        <w:fldChar w:fldCharType="separate"/>
      </w:r>
      <w:r>
        <w:t>22</w:t>
      </w:r>
      <w:r>
        <w:fldChar w:fldCharType="end"/>
      </w:r>
    </w:p>
    <w:p w14:paraId="7EEE95D0" w14:textId="4AE12FD2" w:rsidR="008230CD" w:rsidRDefault="008230CD">
      <w:pPr>
        <w:pStyle w:val="TOC4"/>
        <w:rPr>
          <w:rFonts w:asciiTheme="minorHAnsi" w:eastAsiaTheme="minorEastAsia" w:hAnsiTheme="minorHAnsi" w:cstheme="minorBidi"/>
          <w:sz w:val="22"/>
          <w:szCs w:val="22"/>
          <w:lang w:val="en-US"/>
        </w:rPr>
      </w:pPr>
      <w:r>
        <w:t>7.2.1.1</w:t>
      </w:r>
      <w:r>
        <w:rPr>
          <w:rFonts w:asciiTheme="minorHAnsi" w:eastAsiaTheme="minorEastAsia" w:hAnsiTheme="minorHAnsi" w:cstheme="minorBidi"/>
          <w:sz w:val="22"/>
          <w:szCs w:val="22"/>
          <w:lang w:val="en-US"/>
        </w:rPr>
        <w:tab/>
      </w:r>
      <w:r>
        <w:t xml:space="preserve">Solution #1: Extend </w:t>
      </w:r>
      <w:r w:rsidRPr="00185E68">
        <w:rPr>
          <w:rFonts w:ascii="Courier New" w:hAnsi="Courier New" w:cs="Courier New"/>
          <w:lang w:eastAsia="zh-CN"/>
        </w:rPr>
        <w:t xml:space="preserve">SliceProfile </w:t>
      </w:r>
      <w:r>
        <w:t>to specify separate service requirements for Satellite RAN and Terrestrial RAN</w:t>
      </w:r>
      <w:r>
        <w:tab/>
      </w:r>
      <w:r>
        <w:fldChar w:fldCharType="begin"/>
      </w:r>
      <w:r>
        <w:instrText xml:space="preserve"> PAGEREF _Toc66359998 \h </w:instrText>
      </w:r>
      <w:r>
        <w:fldChar w:fldCharType="separate"/>
      </w:r>
      <w:r>
        <w:t>22</w:t>
      </w:r>
      <w:r>
        <w:fldChar w:fldCharType="end"/>
      </w:r>
    </w:p>
    <w:p w14:paraId="21F63C6F" w14:textId="30966B7F" w:rsidR="008230CD" w:rsidRDefault="008230CD">
      <w:pPr>
        <w:pStyle w:val="TOC3"/>
        <w:rPr>
          <w:rFonts w:asciiTheme="minorHAnsi" w:eastAsiaTheme="minorEastAsia" w:hAnsiTheme="minorHAnsi" w:cstheme="minorBidi"/>
          <w:sz w:val="22"/>
          <w:szCs w:val="22"/>
          <w:lang w:val="en-US"/>
        </w:rPr>
      </w:pPr>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_Toc66359999 \h </w:instrText>
      </w:r>
      <w:r>
        <w:fldChar w:fldCharType="separate"/>
      </w:r>
      <w:r>
        <w:t>22</w:t>
      </w:r>
      <w:r>
        <w:fldChar w:fldCharType="end"/>
      </w:r>
    </w:p>
    <w:p w14:paraId="7E792924" w14:textId="33657BA1" w:rsidR="008230CD" w:rsidRDefault="008230CD">
      <w:pPr>
        <w:pStyle w:val="TOC4"/>
        <w:rPr>
          <w:rFonts w:asciiTheme="minorHAnsi" w:eastAsiaTheme="minorEastAsia" w:hAnsiTheme="minorHAnsi" w:cstheme="minorBidi"/>
          <w:sz w:val="22"/>
          <w:szCs w:val="22"/>
          <w:lang w:val="en-US"/>
        </w:rPr>
      </w:pPr>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_Toc66360000 \h </w:instrText>
      </w:r>
      <w:r>
        <w:fldChar w:fldCharType="separate"/>
      </w:r>
      <w:r>
        <w:t>22</w:t>
      </w:r>
      <w:r>
        <w:fldChar w:fldCharType="end"/>
      </w:r>
    </w:p>
    <w:p w14:paraId="092C3A79" w14:textId="44D6691E" w:rsidR="008230CD" w:rsidRDefault="008230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_Toc66360001 \h </w:instrText>
      </w:r>
      <w:r>
        <w:fldChar w:fldCharType="separate"/>
      </w:r>
      <w:r>
        <w:t>23</w:t>
      </w:r>
      <w:r>
        <w:fldChar w:fldCharType="end"/>
      </w:r>
    </w:p>
    <w:p w14:paraId="00CBF91F" w14:textId="4248BCD9" w:rsidR="008230CD" w:rsidRDefault="008230CD">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_Toc66360002 \h </w:instrText>
      </w:r>
      <w:r>
        <w:fldChar w:fldCharType="separate"/>
      </w:r>
      <w:r>
        <w:t>23</w:t>
      </w:r>
      <w:r>
        <w:fldChar w:fldCharType="end"/>
      </w:r>
    </w:p>
    <w:p w14:paraId="2C20C07A" w14:textId="0A998FCD" w:rsidR="008230CD" w:rsidRDefault="008230CD">
      <w:pPr>
        <w:pStyle w:val="TOC4"/>
        <w:rPr>
          <w:rFonts w:asciiTheme="minorHAnsi" w:eastAsiaTheme="minorEastAsia" w:hAnsiTheme="minorHAnsi" w:cstheme="minorBidi"/>
          <w:sz w:val="22"/>
          <w:szCs w:val="22"/>
          <w:lang w:val="en-US"/>
        </w:rPr>
      </w:pPr>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185E68">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_Toc66360003 \h </w:instrText>
      </w:r>
      <w:r>
        <w:fldChar w:fldCharType="separate"/>
      </w:r>
      <w:r>
        <w:t>23</w:t>
      </w:r>
      <w:r>
        <w:fldChar w:fldCharType="end"/>
      </w:r>
    </w:p>
    <w:p w14:paraId="7F84D438" w14:textId="53E7306D" w:rsidR="008230CD" w:rsidRDefault="008230CD">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_Toc66360004 \h </w:instrText>
      </w:r>
      <w:r>
        <w:fldChar w:fldCharType="separate"/>
      </w:r>
      <w:r>
        <w:t>24</w:t>
      </w:r>
      <w:r>
        <w:fldChar w:fldCharType="end"/>
      </w:r>
    </w:p>
    <w:p w14:paraId="25CE7420" w14:textId="4AB04D96" w:rsidR="008230CD" w:rsidRDefault="008230CD">
      <w:pPr>
        <w:pStyle w:val="TOC4"/>
        <w:rPr>
          <w:rFonts w:asciiTheme="minorHAnsi" w:eastAsiaTheme="minorEastAsia" w:hAnsiTheme="minorHAnsi" w:cstheme="minorBidi"/>
          <w:sz w:val="22"/>
          <w:szCs w:val="22"/>
          <w:lang w:val="en-US"/>
        </w:rPr>
      </w:pPr>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_Toc66360005 \h </w:instrText>
      </w:r>
      <w:r>
        <w:fldChar w:fldCharType="separate"/>
      </w:r>
      <w:r>
        <w:t>24</w:t>
      </w:r>
      <w:r>
        <w:fldChar w:fldCharType="end"/>
      </w:r>
    </w:p>
    <w:p w14:paraId="7C49B096" w14:textId="6A95E17A" w:rsidR="008230CD" w:rsidRDefault="008230CD">
      <w:pPr>
        <w:pStyle w:val="TOC4"/>
        <w:rPr>
          <w:rFonts w:asciiTheme="minorHAnsi" w:eastAsiaTheme="minorEastAsia" w:hAnsiTheme="minorHAnsi" w:cstheme="minorBidi"/>
          <w:sz w:val="22"/>
          <w:szCs w:val="22"/>
          <w:lang w:val="en-US"/>
        </w:rPr>
      </w:pPr>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_Toc66360006 \h </w:instrText>
      </w:r>
      <w:r>
        <w:fldChar w:fldCharType="separate"/>
      </w:r>
      <w:r>
        <w:t>24</w:t>
      </w:r>
      <w:r>
        <w:fldChar w:fldCharType="end"/>
      </w:r>
    </w:p>
    <w:p w14:paraId="320856D7" w14:textId="78056F55" w:rsidR="008230CD" w:rsidRDefault="008230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_Toc66360007 \h </w:instrText>
      </w:r>
      <w:r>
        <w:fldChar w:fldCharType="separate"/>
      </w:r>
      <w:r>
        <w:t>24</w:t>
      </w:r>
      <w:r>
        <w:fldChar w:fldCharType="end"/>
      </w:r>
    </w:p>
    <w:p w14:paraId="04F842C3" w14:textId="5E7FA890" w:rsidR="008230CD" w:rsidRDefault="008230CD">
      <w:pPr>
        <w:pStyle w:val="TOC9"/>
        <w:rPr>
          <w:rFonts w:asciiTheme="minorHAnsi" w:eastAsiaTheme="minorEastAsia" w:hAnsiTheme="minorHAnsi" w:cstheme="minorBidi"/>
          <w:b w:val="0"/>
          <w:szCs w:val="22"/>
          <w:lang w:val="en-US"/>
        </w:rPr>
      </w:pPr>
      <w:r>
        <w:t>Annex A: Characteristics of satellite systems</w:t>
      </w:r>
      <w:r>
        <w:tab/>
      </w:r>
      <w:r>
        <w:fldChar w:fldCharType="begin"/>
      </w:r>
      <w:r>
        <w:instrText xml:space="preserve"> PAGEREF _Toc66360008 \h </w:instrText>
      </w:r>
      <w:r>
        <w:fldChar w:fldCharType="separate"/>
      </w:r>
      <w:r>
        <w:t>25</w:t>
      </w:r>
      <w:r>
        <w:fldChar w:fldCharType="end"/>
      </w:r>
    </w:p>
    <w:p w14:paraId="4325DF59" w14:textId="4C13AA76" w:rsidR="008230CD" w:rsidRDefault="008230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_Toc66360009 \h </w:instrText>
      </w:r>
      <w:r>
        <w:fldChar w:fldCharType="separate"/>
      </w:r>
      <w:r>
        <w:t>25</w:t>
      </w:r>
      <w:r>
        <w:fldChar w:fldCharType="end"/>
      </w:r>
    </w:p>
    <w:p w14:paraId="1EF62F21" w14:textId="2E6946CC" w:rsidR="008230CD" w:rsidRDefault="008230C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Class of orbit</w:t>
      </w:r>
      <w:r>
        <w:tab/>
      </w:r>
      <w:r>
        <w:fldChar w:fldCharType="begin"/>
      </w:r>
      <w:r>
        <w:instrText xml:space="preserve"> PAGEREF _Toc66360010 \h </w:instrText>
      </w:r>
      <w:r>
        <w:fldChar w:fldCharType="separate"/>
      </w:r>
      <w:r>
        <w:t>25</w:t>
      </w:r>
      <w:r>
        <w:fldChar w:fldCharType="end"/>
      </w:r>
    </w:p>
    <w:p w14:paraId="657AB7A3" w14:textId="01BED298" w:rsidR="008230CD" w:rsidRDefault="008230C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_Toc66360011 \h </w:instrText>
      </w:r>
      <w:r>
        <w:fldChar w:fldCharType="separate"/>
      </w:r>
      <w:r>
        <w:t>26</w:t>
      </w:r>
      <w:r>
        <w:fldChar w:fldCharType="end"/>
      </w:r>
    </w:p>
    <w:p w14:paraId="2FE3E054" w14:textId="3AF23B48" w:rsidR="008230CD" w:rsidRDefault="008230C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Type of satellite communication payloads</w:t>
      </w:r>
      <w:r>
        <w:tab/>
      </w:r>
      <w:r>
        <w:fldChar w:fldCharType="begin"/>
      </w:r>
      <w:r>
        <w:instrText xml:space="preserve"> PAGEREF _Toc66360012 \h </w:instrText>
      </w:r>
      <w:r>
        <w:fldChar w:fldCharType="separate"/>
      </w:r>
      <w:r>
        <w:t>27</w:t>
      </w:r>
      <w:r>
        <w:fldChar w:fldCharType="end"/>
      </w:r>
    </w:p>
    <w:p w14:paraId="5421B082" w14:textId="5C357C8B" w:rsidR="008230CD" w:rsidRDefault="008230CD">
      <w:pPr>
        <w:pStyle w:val="TOC1"/>
        <w:rPr>
          <w:rFonts w:asciiTheme="minorHAnsi" w:eastAsiaTheme="minorEastAsia" w:hAnsiTheme="minorHAnsi" w:cstheme="minorBidi"/>
          <w:szCs w:val="22"/>
          <w:lang w:val="en-US"/>
        </w:rPr>
      </w:pPr>
      <w:r>
        <w:t>A.5</w:t>
      </w:r>
      <w:r>
        <w:rPr>
          <w:rFonts w:asciiTheme="minorHAnsi" w:eastAsiaTheme="minorEastAsia" w:hAnsiTheme="minorHAnsi" w:cstheme="minorBidi"/>
          <w:szCs w:val="22"/>
          <w:lang w:val="en-US"/>
        </w:rPr>
        <w:tab/>
      </w:r>
      <w:r>
        <w:t>Air interfaces</w:t>
      </w:r>
      <w:r>
        <w:tab/>
      </w:r>
      <w:r>
        <w:fldChar w:fldCharType="begin"/>
      </w:r>
      <w:r>
        <w:instrText xml:space="preserve"> PAGEREF _Toc66360013 \h </w:instrText>
      </w:r>
      <w:r>
        <w:fldChar w:fldCharType="separate"/>
      </w:r>
      <w:r>
        <w:t>28</w:t>
      </w:r>
      <w:r>
        <w:fldChar w:fldCharType="end"/>
      </w:r>
    </w:p>
    <w:p w14:paraId="2B7D5BB2" w14:textId="2FCFD726" w:rsidR="008230CD" w:rsidRDefault="008230CD">
      <w:pPr>
        <w:pStyle w:val="TOC1"/>
        <w:rPr>
          <w:rFonts w:asciiTheme="minorHAnsi" w:eastAsiaTheme="minorEastAsia" w:hAnsiTheme="minorHAnsi" w:cstheme="minorBidi"/>
          <w:szCs w:val="22"/>
          <w:lang w:val="en-US"/>
        </w:rPr>
      </w:pPr>
      <w:r>
        <w:t>A.6</w:t>
      </w:r>
      <w:r>
        <w:rPr>
          <w:rFonts w:asciiTheme="minorHAnsi" w:eastAsiaTheme="minorEastAsia" w:hAnsiTheme="minorHAnsi" w:cstheme="minorBidi"/>
          <w:szCs w:val="22"/>
          <w:lang w:val="en-US"/>
        </w:rPr>
        <w:tab/>
      </w:r>
      <w:r>
        <w:t>General considerations on the use of satellite networks</w:t>
      </w:r>
      <w:r>
        <w:tab/>
      </w:r>
      <w:r>
        <w:fldChar w:fldCharType="begin"/>
      </w:r>
      <w:r>
        <w:instrText xml:space="preserve"> PAGEREF _Toc66360014 \h </w:instrText>
      </w:r>
      <w:r>
        <w:fldChar w:fldCharType="separate"/>
      </w:r>
      <w:r>
        <w:t>28</w:t>
      </w:r>
      <w:r>
        <w:fldChar w:fldCharType="end"/>
      </w:r>
    </w:p>
    <w:p w14:paraId="033387CC" w14:textId="75667208" w:rsidR="008230CD" w:rsidRDefault="008230CD">
      <w:pPr>
        <w:pStyle w:val="TOC9"/>
        <w:rPr>
          <w:rFonts w:asciiTheme="minorHAnsi" w:eastAsiaTheme="minorEastAsia" w:hAnsiTheme="minorHAnsi" w:cstheme="minorBidi"/>
          <w:b w:val="0"/>
          <w:szCs w:val="22"/>
          <w:lang w:val="en-US"/>
        </w:rPr>
      </w:pPr>
      <w:r>
        <w:t>Annex B: Reference Models for Satellite Components Integration in the 5G System</w:t>
      </w:r>
      <w:r>
        <w:tab/>
      </w:r>
      <w:r>
        <w:fldChar w:fldCharType="begin"/>
      </w:r>
      <w:r>
        <w:instrText xml:space="preserve"> PAGEREF _Toc66360015 \h </w:instrText>
      </w:r>
      <w:r>
        <w:fldChar w:fldCharType="separate"/>
      </w:r>
      <w:r>
        <w:t>29</w:t>
      </w:r>
      <w:r>
        <w:fldChar w:fldCharType="end"/>
      </w:r>
    </w:p>
    <w:p w14:paraId="6AED3F33" w14:textId="353BC602" w:rsidR="008230CD" w:rsidRDefault="008230CD">
      <w:pPr>
        <w:pStyle w:val="TOC1"/>
        <w:rPr>
          <w:rFonts w:asciiTheme="minorHAnsi" w:eastAsiaTheme="minorEastAsia" w:hAnsiTheme="minorHAnsi" w:cstheme="minorBidi"/>
          <w:szCs w:val="22"/>
          <w:lang w:val="en-US"/>
        </w:rPr>
      </w:pPr>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_Toc66360016 \h </w:instrText>
      </w:r>
      <w:r>
        <w:fldChar w:fldCharType="separate"/>
      </w:r>
      <w:r>
        <w:t>29</w:t>
      </w:r>
      <w:r>
        <w:fldChar w:fldCharType="end"/>
      </w:r>
    </w:p>
    <w:p w14:paraId="2A9E7A2C" w14:textId="0E46DCE3" w:rsidR="008230CD" w:rsidRDefault="008230CD">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_Toc66360017 \h </w:instrText>
      </w:r>
      <w:r>
        <w:fldChar w:fldCharType="separate"/>
      </w:r>
      <w:r>
        <w:t>29</w:t>
      </w:r>
      <w:r>
        <w:fldChar w:fldCharType="end"/>
      </w:r>
    </w:p>
    <w:p w14:paraId="1CC1B118" w14:textId="2046FEE9" w:rsidR="008230CD" w:rsidRDefault="008230CD">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_Toc66360018 \h </w:instrText>
      </w:r>
      <w:r>
        <w:fldChar w:fldCharType="separate"/>
      </w:r>
      <w:r>
        <w:t>32</w:t>
      </w:r>
      <w:r>
        <w:fldChar w:fldCharType="end"/>
      </w:r>
    </w:p>
    <w:p w14:paraId="613B450F" w14:textId="5F0A8D8F" w:rsidR="0074026F" w:rsidRPr="00537996" w:rsidRDefault="00342309" w:rsidP="00E37A21">
      <w:r w:rsidRPr="00537996">
        <w:fldChar w:fldCharType="end"/>
      </w:r>
    </w:p>
    <w:p w14:paraId="39D54869" w14:textId="77777777" w:rsidR="00080512" w:rsidRPr="00537996" w:rsidRDefault="00080512">
      <w:pPr>
        <w:pStyle w:val="Heading1"/>
      </w:pPr>
      <w:bookmarkStart w:id="3" w:name="_Toc66359920"/>
      <w:r w:rsidRPr="00537996">
        <w:t>Foreword</w:t>
      </w:r>
      <w:bookmarkEnd w:id="3"/>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Version x.y.z</w:t>
      </w:r>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presented to TSG for information;</w:t>
      </w:r>
    </w:p>
    <w:p w14:paraId="71915283" w14:textId="77777777" w:rsidR="006E638F" w:rsidRPr="004D3578" w:rsidRDefault="006E638F" w:rsidP="006E638F">
      <w:pPr>
        <w:pStyle w:val="B3"/>
      </w:pPr>
      <w:r w:rsidRPr="004D3578">
        <w:t>2</w:t>
      </w:r>
      <w:r w:rsidRPr="004D3578">
        <w:tab/>
        <w:t>presented to TSG for approval;</w:t>
      </w:r>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09A79E9E" w14:textId="319557EB" w:rsidR="006E638F" w:rsidRDefault="006E638F" w:rsidP="00E37A21">
      <w:pPr>
        <w:rPr>
          <w:rFonts w:ascii="Arial" w:hAnsi="Arial"/>
          <w:sz w:val="36"/>
        </w:rPr>
      </w:pPr>
      <w:r>
        <w:t>The constructions "is" and "is not" do not indicate requirements.</w:t>
      </w:r>
    </w:p>
    <w:p w14:paraId="1E4714C0" w14:textId="6B5DD455" w:rsidR="00A71C84" w:rsidRPr="00537996" w:rsidRDefault="00A71C84" w:rsidP="00A71C84">
      <w:pPr>
        <w:pStyle w:val="Heading1"/>
      </w:pPr>
      <w:bookmarkStart w:id="4" w:name="_Toc66359921"/>
      <w:r w:rsidRPr="00537996">
        <w:t>1</w:t>
      </w:r>
      <w:r w:rsidRPr="00537996">
        <w:tab/>
        <w:t>Scope</w:t>
      </w:r>
      <w:bookmarkEnd w:id="4"/>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5" w:name="_Toc66359922"/>
      <w:r w:rsidRPr="00537996">
        <w:t>2</w:t>
      </w:r>
      <w:r w:rsidRPr="00537996">
        <w:tab/>
        <w:t>References</w:t>
      </w:r>
      <w:bookmarkEnd w:id="5"/>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 w:name="_Toc66359923"/>
      <w:r w:rsidRPr="00537996">
        <w:t>3</w:t>
      </w:r>
      <w:r w:rsidRPr="00537996">
        <w:tab/>
        <w:t>Definitions</w:t>
      </w:r>
      <w:r w:rsidR="006E638F">
        <w:t xml:space="preserve"> of terms, symbols</w:t>
      </w:r>
      <w:r w:rsidRPr="00537996">
        <w:t xml:space="preserve"> and abbreviations</w:t>
      </w:r>
      <w:bookmarkEnd w:id="6"/>
    </w:p>
    <w:p w14:paraId="73FE2884" w14:textId="40D25291" w:rsidR="00A71C84" w:rsidRPr="00537996" w:rsidRDefault="00A71C84" w:rsidP="00A71C84">
      <w:pPr>
        <w:pStyle w:val="Heading2"/>
      </w:pPr>
      <w:bookmarkStart w:id="7" w:name="_Toc66359924"/>
      <w:r w:rsidRPr="00537996">
        <w:t>3.1</w:t>
      </w:r>
      <w:r w:rsidRPr="00537996">
        <w:tab/>
      </w:r>
      <w:r w:rsidR="006E638F">
        <w:t>Terms</w:t>
      </w:r>
      <w:bookmarkEnd w:id="7"/>
    </w:p>
    <w:p w14:paraId="786548BC" w14:textId="5FB64C61" w:rsidR="00A71C84" w:rsidRPr="00537996" w:rsidRDefault="00A71C84" w:rsidP="00A71C84">
      <w:r w:rsidRPr="00537996">
        <w:t xml:space="preserve">For the purposes of the present document, the terms given in </w:t>
      </w:r>
      <w:bookmarkStart w:id="8" w:name="OLE_LINK6"/>
      <w:bookmarkStart w:id="9" w:name="OLE_LINK7"/>
      <w:bookmarkStart w:id="10" w:name="OLE_LINK8"/>
      <w:r w:rsidRPr="00537996">
        <w:t xml:space="preserve">3GPP </w:t>
      </w:r>
      <w:bookmarkEnd w:id="8"/>
      <w:bookmarkEnd w:id="9"/>
      <w:bookmarkEnd w:id="10"/>
      <w:r w:rsidRPr="00537996">
        <w:t>TR 21.905 [1] and the following apply. A term defined in the present document takes precedence over the definition of the same term, if any, in 3GPP TR 21.905 [1].</w:t>
      </w:r>
    </w:p>
    <w:p w14:paraId="13F98636" w14:textId="6B6E5CB0" w:rsidR="00C50195" w:rsidRDefault="00A71C84" w:rsidP="00C50195">
      <w:r w:rsidRPr="00537996">
        <w:rPr>
          <w:b/>
        </w:rPr>
        <w:t>Geostationary (GEO) satellites</w:t>
      </w:r>
      <w:r w:rsidRPr="00537996">
        <w:t>: located precisely in the plane of the Equator at an altitude of 35,786 km, these satellites rotate at the same rate as the Earth's rotation</w:t>
      </w:r>
      <w:r w:rsidR="00C50195">
        <w:t>.</w:t>
      </w:r>
      <w:r w:rsidR="00C50195" w:rsidRPr="00537996">
        <w:t xml:space="preserve"> </w:t>
      </w:r>
    </w:p>
    <w:p w14:paraId="60A44D01" w14:textId="03E6ACF9" w:rsidR="00A71C84" w:rsidRPr="00537996" w:rsidRDefault="00C50195" w:rsidP="00245793">
      <w:pPr>
        <w:pStyle w:val="NO"/>
        <w:rPr>
          <w:lang w:eastAsia="zh-CN"/>
        </w:rPr>
      </w:pPr>
      <w:r w:rsidRPr="00FF5F25">
        <w:rPr>
          <w:lang w:eastAsia="zh-CN"/>
        </w:rPr>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p>
    <w:p w14:paraId="7CC17A99" w14:textId="6051CACA" w:rsidR="00375CE9" w:rsidRDefault="006E638F" w:rsidP="006E638F">
      <w:r w:rsidRPr="00537996">
        <w:rPr>
          <w:b/>
        </w:rPr>
        <w:t>Highly-Eccentric Orbiting (HEO) satellites</w:t>
      </w:r>
      <w:r w:rsidRPr="00537996">
        <w:t xml:space="preserve">: </w:t>
      </w:r>
      <w:r w:rsidR="00FB6A39">
        <w:t xml:space="preserve">satellites </w:t>
      </w:r>
      <w:r w:rsidRPr="00537996">
        <w:t xml:space="preserve">with a range of operational altitudes between 7,000 km and more than 45,000 km. </w:t>
      </w:r>
    </w:p>
    <w:p w14:paraId="13164461" w14:textId="03C10E46" w:rsidR="00345DCD" w:rsidRPr="00537996" w:rsidRDefault="00345DCD" w:rsidP="00245793">
      <w:pPr>
        <w:pStyle w:val="NO"/>
      </w:pPr>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6B3FCC2" w14:textId="3CDD809F" w:rsidR="00AF3D01" w:rsidRDefault="00A71C84" w:rsidP="00AF3D01">
      <w:r w:rsidRPr="00537996">
        <w:rPr>
          <w:b/>
        </w:rPr>
        <w:t>Low-Earth Orbiting (LEO) satellites</w:t>
      </w:r>
      <w:r w:rsidRPr="00537996">
        <w:t xml:space="preserve">: </w:t>
      </w:r>
      <w:r w:rsidR="008604B5">
        <w:t xml:space="preserve">satellites typically deployed in </w:t>
      </w:r>
      <w:r w:rsidR="008604B5" w:rsidRPr="00537996">
        <w:t>constellations</w:t>
      </w:r>
      <w:r w:rsidR="008604B5">
        <w:t xml:space="preserve"> </w:t>
      </w:r>
      <w:r w:rsidRPr="00537996">
        <w:t>with altitude ranging from 500 km to 2,000 km</w:t>
      </w:r>
      <w:r w:rsidR="008604B5">
        <w:t>.</w:t>
      </w:r>
    </w:p>
    <w:p w14:paraId="61F45519" w14:textId="77777777" w:rsidR="00AF3D01" w:rsidRDefault="00AF3D01" w:rsidP="00AF3D01">
      <w:pPr>
        <w:pStyle w:val="NO"/>
        <w:rPr>
          <w:lang w:eastAsia="zh-CN"/>
        </w:rPr>
      </w:pPr>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p>
    <w:p w14:paraId="58DB078B" w14:textId="21BF2E57" w:rsidR="00205CC8" w:rsidRDefault="00A71C84" w:rsidP="00205CC8">
      <w:r w:rsidRPr="00537996">
        <w:rPr>
          <w:b/>
        </w:rPr>
        <w:t>Medium-Earth Orbiting (MEO) satellites</w:t>
      </w:r>
      <w:r w:rsidRPr="00537996">
        <w:t>: with altitude ranging from 8,000 to 20,000 km</w:t>
      </w:r>
      <w:r w:rsidR="00205CC8" w:rsidRPr="00537996">
        <w:t xml:space="preserve">. </w:t>
      </w:r>
    </w:p>
    <w:p w14:paraId="655DF7B6" w14:textId="5613A41F" w:rsidR="00A71C84" w:rsidRPr="00537996" w:rsidRDefault="00205CC8" w:rsidP="00245793">
      <w:pPr>
        <w:pStyle w:val="NO"/>
      </w:pPr>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p>
    <w:p w14:paraId="313AEFB2" w14:textId="56AC88B4" w:rsidR="00A71C84" w:rsidRDefault="006E638F" w:rsidP="00A71C84">
      <w:r w:rsidRPr="00537996">
        <w:rPr>
          <w:b/>
        </w:rPr>
        <w:t>Non-Geostationary Orbiting (NGSO) satellites</w:t>
      </w:r>
      <w:r w:rsidRPr="00537996">
        <w:t xml:space="preserve">: </w:t>
      </w:r>
      <w:r w:rsidR="00205CC8">
        <w:t>These</w:t>
      </w:r>
      <w:r w:rsidR="00205CC8" w:rsidRPr="00537996">
        <w:t xml:space="preserve"> </w:t>
      </w:r>
      <w:r w:rsidRPr="00537996">
        <w:t xml:space="preserve">satellites do not stand still with respect to Earth. </w:t>
      </w:r>
    </w:p>
    <w:p w14:paraId="5A3AD95F" w14:textId="6B314A82" w:rsidR="00741294" w:rsidRPr="00537996" w:rsidRDefault="00741294" w:rsidP="00245793">
      <w:pPr>
        <w:pStyle w:val="NO"/>
      </w:pPr>
      <w:r w:rsidRPr="00FF5F25">
        <w:rPr>
          <w:lang w:eastAsia="zh-CN"/>
        </w:rPr>
        <w:t>N</w:t>
      </w:r>
      <w:r>
        <w:rPr>
          <w:lang w:eastAsia="zh-CN"/>
        </w:rPr>
        <w:t>OTE5</w:t>
      </w:r>
      <w:r w:rsidRPr="00FF5F25">
        <w:rPr>
          <w:lang w:eastAsia="zh-CN"/>
        </w:rPr>
        <w:t>:</w:t>
      </w:r>
      <w:r>
        <w:rPr>
          <w:lang w:eastAsia="zh-CN"/>
        </w:rPr>
        <w:tab/>
      </w:r>
      <w:r w:rsidR="00B06E2A" w:rsidRPr="00537996">
        <w:t>Should service continuity be required over time, a number of satellites (a constellation) is required to meet this requirement; the lower the altitude the higher the number of satellites</w:t>
      </w:r>
      <w:r w:rsidR="00B06E2A">
        <w:t>.</w:t>
      </w:r>
    </w:p>
    <w:p w14:paraId="1314AC67" w14:textId="067D2CF5" w:rsidR="006E638F" w:rsidRDefault="00A71C84" w:rsidP="00A71C84">
      <w:pPr>
        <w:pStyle w:val="Heading2"/>
      </w:pPr>
      <w:bookmarkStart w:id="11" w:name="_Toc66359925"/>
      <w:r w:rsidRPr="00537996">
        <w:t>3.2</w:t>
      </w:r>
      <w:r w:rsidRPr="00537996">
        <w:tab/>
      </w:r>
      <w:r w:rsidR="006E638F">
        <w:t>Symbols</w:t>
      </w:r>
      <w:bookmarkEnd w:id="11"/>
    </w:p>
    <w:p w14:paraId="0B3256D3" w14:textId="320D1EED" w:rsidR="006E638F" w:rsidRPr="006E638F" w:rsidRDefault="006E638F" w:rsidP="00702480">
      <w:r>
        <w:t>Void.</w:t>
      </w:r>
    </w:p>
    <w:p w14:paraId="3D0A486C" w14:textId="2F44B45C" w:rsidR="00A71C84" w:rsidRPr="00537996" w:rsidRDefault="006E638F" w:rsidP="00A71C84">
      <w:pPr>
        <w:pStyle w:val="Heading2"/>
      </w:pPr>
      <w:bookmarkStart w:id="12" w:name="_Toc66359926"/>
      <w:r>
        <w:t>3.3</w:t>
      </w:r>
      <w:r>
        <w:tab/>
      </w:r>
      <w:r w:rsidR="00A71C84" w:rsidRPr="00537996">
        <w:t>Abbreviations</w:t>
      </w:r>
      <w:bookmarkEnd w:id="12"/>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t>Highly-Eccentric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r w:rsidRPr="00537996">
        <w:t>ms</w:t>
      </w:r>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13" w:name="_Toc66359927"/>
      <w:r w:rsidRPr="00537996">
        <w:t>4</w:t>
      </w:r>
      <w:r w:rsidRPr="00537996">
        <w:tab/>
      </w:r>
      <w:r w:rsidR="00726E7A" w:rsidRPr="00537996">
        <w:t>Concepts and Background</w:t>
      </w:r>
      <w:bookmarkEnd w:id="13"/>
    </w:p>
    <w:p w14:paraId="1CA1BED9" w14:textId="4C6C24C8" w:rsidR="00814974" w:rsidRPr="00537996" w:rsidRDefault="00814974" w:rsidP="00814974">
      <w:pPr>
        <w:pStyle w:val="Heading2"/>
      </w:pPr>
      <w:bookmarkStart w:id="14" w:name="_Toc66359928"/>
      <w:r w:rsidRPr="00537996">
        <w:t>4.1</w:t>
      </w:r>
      <w:r w:rsidRPr="00537996">
        <w:tab/>
        <w:t>Reference management architecture for integrated satellite components</w:t>
      </w:r>
      <w:bookmarkEnd w:id="14"/>
    </w:p>
    <w:p w14:paraId="04233E50" w14:textId="77777777" w:rsidR="00814974" w:rsidRPr="00537996" w:rsidRDefault="00814974" w:rsidP="00814974">
      <w:pPr>
        <w:pStyle w:val="Heading3"/>
      </w:pPr>
      <w:bookmarkStart w:id="15" w:name="_Toc66359929"/>
      <w:r w:rsidRPr="00537996">
        <w:t>4.1.1</w:t>
      </w:r>
      <w:r w:rsidRPr="00537996">
        <w:tab/>
        <w:t>Management architecture for integrated satellite NR-RAT</w:t>
      </w:r>
      <w:bookmarkEnd w:id="15"/>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5pt;height:231.6pt" o:ole="">
            <v:imagedata r:id="rId11" o:title=""/>
          </v:shape>
          <o:OLEObject Type="Embed" ProgID="Visio.Drawing.11" ShapeID="_x0000_i1025" DrawAspect="Content" ObjectID="_1677490236"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16" w:name="_Toc66359930"/>
      <w:r w:rsidRPr="00537996">
        <w:t>4.</w:t>
      </w:r>
      <w:r w:rsidR="00807F0A" w:rsidRPr="00537996">
        <w:t>1</w:t>
      </w:r>
      <w:r w:rsidRPr="00537996">
        <w:t>.2</w:t>
      </w:r>
      <w:r w:rsidRPr="00537996">
        <w:tab/>
      </w:r>
      <w:r w:rsidR="00814974" w:rsidRPr="00537996">
        <w:t>Management architecture for integrated non-3GPP satellite RAN</w:t>
      </w:r>
      <w:bookmarkEnd w:id="16"/>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3.15pt;height:237.75pt" o:ole="">
            <v:imagedata r:id="rId13" o:title=""/>
          </v:shape>
          <o:OLEObject Type="Embed" ProgID="Visio.Drawing.11" ShapeID="_x0000_i1026" DrawAspect="Content" ObjectID="_1677490237" r:id="rId14"/>
        </w:object>
      </w:r>
    </w:p>
    <w:p w14:paraId="7744B98B" w14:textId="4981070F" w:rsidR="00760609"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6D337FB3" w14:textId="4D61347E" w:rsidR="00BC0EBC" w:rsidRPr="00752DFB" w:rsidRDefault="00BC0EBC" w:rsidP="00E37A21">
      <w:pPr>
        <w:pStyle w:val="Heading3"/>
      </w:pPr>
      <w:bookmarkStart w:id="17" w:name="_Toc66359931"/>
      <w:r>
        <w:t>4.1.3</w:t>
      </w:r>
      <w:r w:rsidRPr="00752DFB">
        <w:tab/>
        <w:t xml:space="preserve">Management architecture for integrated </w:t>
      </w:r>
      <w:r w:rsidRPr="00FC73EF">
        <w:t xml:space="preserve">satellite transport network </w:t>
      </w:r>
      <w:r>
        <w:t>providing 5G</w:t>
      </w:r>
      <w:r w:rsidRPr="00FC73EF">
        <w:t xml:space="preserve"> backhaul</w:t>
      </w:r>
      <w:bookmarkEnd w:id="17"/>
    </w:p>
    <w:p w14:paraId="6BB6D8C8" w14:textId="05847E67" w:rsidR="00BC0EBC" w:rsidRDefault="00BC0EBC" w:rsidP="00BC0EBC">
      <w:r>
        <w:t>The reference architecture depicted in figure 4.1.</w:t>
      </w:r>
      <w:r w:rsidR="00113E96">
        <w:t>3</w:t>
      </w:r>
      <w:r>
        <w:t xml:space="preserve">-1 considers the case of </w:t>
      </w:r>
      <w:r w:rsidR="00113E96">
        <w:t xml:space="preserve">a </w:t>
      </w:r>
      <w:r>
        <w:t xml:space="preserve">satellite transport network providing backhaul to </w:t>
      </w:r>
      <w:r w:rsidR="00DB7E63">
        <w:t xml:space="preserve">a </w:t>
      </w:r>
      <w:r>
        <w:t>5G system. The NOP operates the 5G network interfacing through API's with Communication Service Customers or Verticals on the one hand and delivering services to UEs on the other hand. The 3GPP Management system can directly manage the satellite transport network or work in coordination with the satellite transport network management system.</w:t>
      </w:r>
    </w:p>
    <w:p w14:paraId="60A75A14" w14:textId="77777777" w:rsidR="00BC0EBC" w:rsidRDefault="00BC0EBC" w:rsidP="00BC0EBC">
      <w:pPr>
        <w:jc w:val="center"/>
      </w:pPr>
      <w:r w:rsidRPr="003247DA">
        <w:object w:dxaOrig="4747" w:dyaOrig="2204" w14:anchorId="67E23C63">
          <v:shape id="_x0000_i1027" type="#_x0000_t75" style="width:399.4pt;height:185.45pt" o:ole="">
            <v:imagedata r:id="rId15" o:title=""/>
          </v:shape>
          <o:OLEObject Type="Embed" ProgID="PowerPoint.Show.12" ShapeID="_x0000_i1027" DrawAspect="Content" ObjectID="_1677490238" r:id="rId16"/>
        </w:object>
      </w:r>
    </w:p>
    <w:p w14:paraId="0F37A0FD" w14:textId="71964192" w:rsidR="00BC0EBC" w:rsidRPr="00E37A21" w:rsidRDefault="00BC0EBC" w:rsidP="00BC0EBC">
      <w:pPr>
        <w:jc w:val="center"/>
        <w:rPr>
          <w:rFonts w:ascii="Arial" w:hAnsi="Arial" w:cs="Arial"/>
          <w:b/>
        </w:rPr>
      </w:pPr>
      <w:r w:rsidRPr="00E37A21">
        <w:rPr>
          <w:rFonts w:ascii="Arial" w:hAnsi="Arial" w:cs="Arial"/>
          <w:b/>
        </w:rPr>
        <w:t>Figure 4.1.3-1: Reference architecture for the management of a satellite transport network</w:t>
      </w:r>
    </w:p>
    <w:p w14:paraId="75F8A3FC" w14:textId="77777777" w:rsidR="00BC0EBC" w:rsidRPr="00537996" w:rsidRDefault="00BC0EBC" w:rsidP="000711EF">
      <w:pPr>
        <w:pStyle w:val="TF"/>
      </w:pPr>
    </w:p>
    <w:p w14:paraId="228F03EE" w14:textId="77777777" w:rsidR="00807F0A" w:rsidRPr="00537996" w:rsidRDefault="00807F0A" w:rsidP="00807F0A">
      <w:pPr>
        <w:pStyle w:val="Heading2"/>
      </w:pPr>
      <w:bookmarkStart w:id="18" w:name="_Toc66359932"/>
      <w:r w:rsidRPr="00537996">
        <w:t>4.2</w:t>
      </w:r>
      <w:r w:rsidRPr="00537996">
        <w:tab/>
        <w:t>Architecture scenarios for 5G networks with an integrated satellite component</w:t>
      </w:r>
      <w:bookmarkEnd w:id="18"/>
    </w:p>
    <w:p w14:paraId="639693CE" w14:textId="77777777" w:rsidR="00807F0A" w:rsidRPr="00537996" w:rsidRDefault="00807F0A" w:rsidP="00807F0A">
      <w:pPr>
        <w:pStyle w:val="Heading3"/>
      </w:pPr>
      <w:bookmarkStart w:id="19" w:name="_Toc66359933"/>
      <w:r w:rsidRPr="00537996">
        <w:t xml:space="preserve">4.2.1 </w:t>
      </w:r>
      <w:r w:rsidRPr="00537996">
        <w:tab/>
        <w:t>Scenario #1: Satellite enabled 3GPP network as a roaming network for terrestrial network operators</w:t>
      </w:r>
      <w:bookmarkEnd w:id="19"/>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20" w:name="_Toc66359934"/>
      <w:r w:rsidRPr="00537996">
        <w:t>4.2.2</w:t>
      </w:r>
      <w:r w:rsidRPr="00537996">
        <w:tab/>
        <w:t>Scenario #2: A 3GPP network with a satellite access network and a terrestrial access network</w:t>
      </w:r>
      <w:bookmarkEnd w:id="20"/>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5CF19D75" w:rsidR="00F63742" w:rsidRDefault="00F63742" w:rsidP="006E638F">
      <w:pPr>
        <w:pStyle w:val="NO"/>
      </w:pPr>
      <w:r w:rsidRPr="00537996">
        <w:rPr>
          <w:caps/>
        </w:rPr>
        <w:t>Note</w:t>
      </w:r>
      <w:r w:rsidRPr="00537996">
        <w:t xml:space="preserve">: </w:t>
      </w:r>
      <w:r w:rsidRPr="00537996">
        <w:tab/>
        <w:t>Both access networks are in the same management domains</w:t>
      </w:r>
      <w:r w:rsidR="006E638F">
        <w:t>.</w:t>
      </w:r>
    </w:p>
    <w:p w14:paraId="24D47A3A" w14:textId="6F3CC145" w:rsidR="007E011E" w:rsidRPr="00752DFB" w:rsidRDefault="007E011E" w:rsidP="00E37A21">
      <w:pPr>
        <w:pStyle w:val="Heading3"/>
      </w:pPr>
      <w:bookmarkStart w:id="21" w:name="_Toc66359935"/>
      <w:r>
        <w:t>4.2.3</w:t>
      </w:r>
      <w:r w:rsidRPr="00752DFB">
        <w:tab/>
      </w:r>
      <w:r>
        <w:t>Scenario #</w:t>
      </w:r>
      <w:r w:rsidR="004E3ABB">
        <w:t>3</w:t>
      </w:r>
      <w:r w:rsidRPr="00D440BA">
        <w:t xml:space="preserve">: </w:t>
      </w:r>
      <w:r>
        <w:t>3GPP management system</w:t>
      </w:r>
      <w:r w:rsidRPr="00D440BA">
        <w:t xml:space="preserve"> </w:t>
      </w:r>
      <w:r>
        <w:t xml:space="preserve">working in coordination with </w:t>
      </w:r>
      <w:r w:rsidRPr="00D440BA">
        <w:t>satellite</w:t>
      </w:r>
      <w:r>
        <w:t xml:space="preserve"> transport network management system</w:t>
      </w:r>
      <w:bookmarkEnd w:id="21"/>
      <w:r>
        <w:t xml:space="preserve"> </w:t>
      </w:r>
    </w:p>
    <w:p w14:paraId="0661D9FE" w14:textId="7CCD62F5" w:rsidR="007E011E" w:rsidRPr="003247DA" w:rsidRDefault="007E011E" w:rsidP="007E011E">
      <w:r w:rsidRPr="003247DA">
        <w:t>In this scenario, a satellite transport network has a dedicated management system. In order to ensure the performance of a communication service</w:t>
      </w:r>
      <w:r w:rsidR="00370E7F">
        <w:t>,</w:t>
      </w:r>
      <w:r w:rsidRPr="003247DA">
        <w:t xml:space="preserve"> the 3GPP management system works in coordination with </w:t>
      </w:r>
      <w:r w:rsidR="005B171F">
        <w:t xml:space="preserve">the </w:t>
      </w:r>
      <w:r w:rsidRPr="003247DA">
        <w:t xml:space="preserve">satellite transport network management system when preparing a network slice for this service. This coordination </w:t>
      </w:r>
      <w:r>
        <w:t xml:space="preserve">assumes that </w:t>
      </w:r>
      <w:r w:rsidRPr="003247DA">
        <w:t xml:space="preserve">capabilities of the non-3GPP parts </w:t>
      </w:r>
      <w:r>
        <w:t xml:space="preserve">can be obtained </w:t>
      </w:r>
      <w:r w:rsidRPr="003247DA">
        <w:t xml:space="preserve">and </w:t>
      </w:r>
      <w:r>
        <w:t xml:space="preserve">that </w:t>
      </w:r>
      <w:r w:rsidRPr="003247DA">
        <w:t>the slice specific requirements and other requirements on the non-3GPP parts</w:t>
      </w:r>
      <w:r>
        <w:t xml:space="preserve"> can be provided</w:t>
      </w:r>
      <w:r w:rsidRPr="003247DA">
        <w:t>. This scenario is illustrated in Figure 4.2.</w:t>
      </w:r>
      <w:r>
        <w:t>3</w:t>
      </w:r>
      <w:r w:rsidRPr="003247DA">
        <w:t>-1.</w:t>
      </w:r>
    </w:p>
    <w:p w14:paraId="72F48D5B" w14:textId="77777777" w:rsidR="007E011E" w:rsidRPr="003247DA" w:rsidRDefault="007E011E" w:rsidP="007E011E">
      <w:pPr>
        <w:jc w:val="center"/>
      </w:pPr>
      <w:r w:rsidRPr="003247DA">
        <w:object w:dxaOrig="6133" w:dyaOrig="1825" w14:anchorId="5EFCD717">
          <v:shape id="_x0000_i1028" type="#_x0000_t75" style="width:433.35pt;height:127.7pt" o:ole="">
            <v:imagedata r:id="rId19" o:title=""/>
          </v:shape>
          <o:OLEObject Type="Embed" ProgID="PowerPoint.Show.12" ShapeID="_x0000_i1028" DrawAspect="Content" ObjectID="_1677490239" r:id="rId20"/>
        </w:object>
      </w:r>
    </w:p>
    <w:p w14:paraId="2ADFE315" w14:textId="7F2BF22A" w:rsidR="007E011E" w:rsidRPr="00E37A21" w:rsidRDefault="007E011E" w:rsidP="007E011E">
      <w:pPr>
        <w:jc w:val="center"/>
        <w:rPr>
          <w:rFonts w:ascii="Arial" w:hAnsi="Arial" w:cs="Arial"/>
          <w:b/>
        </w:rPr>
      </w:pPr>
      <w:r w:rsidRPr="00E37A21">
        <w:rPr>
          <w:rFonts w:ascii="Arial" w:hAnsi="Arial" w:cs="Arial"/>
          <w:b/>
        </w:rPr>
        <w:t>Figure 4.2.3-1: Architecture scenario of 3GPP management system in coordination with the satellite transport network management system</w:t>
      </w:r>
    </w:p>
    <w:p w14:paraId="417567CC" w14:textId="429E0078" w:rsidR="004E3ABB" w:rsidRPr="003247DA" w:rsidRDefault="004E3ABB" w:rsidP="00E37A21">
      <w:pPr>
        <w:pStyle w:val="Heading3"/>
      </w:pPr>
      <w:bookmarkStart w:id="22" w:name="_Toc66359936"/>
      <w:r w:rsidRPr="003247DA">
        <w:t>4.2.</w:t>
      </w:r>
      <w:r>
        <w:t>4</w:t>
      </w:r>
      <w:r w:rsidRPr="003247DA">
        <w:tab/>
        <w:t>Scenario #</w:t>
      </w:r>
      <w:r>
        <w:t>4</w:t>
      </w:r>
      <w:r w:rsidRPr="003247DA">
        <w:t>: 3GPP management system managing the satellite transport network</w:t>
      </w:r>
      <w:bookmarkEnd w:id="22"/>
    </w:p>
    <w:p w14:paraId="501BE63C" w14:textId="3D6A89FB" w:rsidR="004E3ABB" w:rsidRPr="003247DA" w:rsidRDefault="004E3ABB" w:rsidP="004E3ABB">
      <w:r w:rsidRPr="003247DA">
        <w:t>In this scenario, a satellite transport network</w:t>
      </w:r>
      <w:r>
        <w:t xml:space="preserve"> (based on 3GPP or non 3GPP defined satellite radio access network)</w:t>
      </w:r>
      <w:r w:rsidRPr="003247DA">
        <w:t xml:space="preserve"> is directly managed </w:t>
      </w:r>
      <w:r>
        <w:t xml:space="preserve">by </w:t>
      </w:r>
      <w:r w:rsidRPr="003247DA">
        <w:t>the 3GPP Management system. Therefore, in order to ensure the performance of a communication service according to the business requirements, the 3GPP management system has to consider the</w:t>
      </w:r>
      <w:r>
        <w:t xml:space="preserve"> satellite</w:t>
      </w:r>
      <w:r w:rsidRPr="003247DA">
        <w:t xml:space="preserve"> </w:t>
      </w:r>
      <w:r>
        <w:t>transport network</w:t>
      </w:r>
      <w:r w:rsidRPr="003247DA">
        <w:t xml:space="preserve"> capabilities when preparing a network slice for this service. This scenario is illustrated in Figure 4.2.</w:t>
      </w:r>
      <w:r>
        <w:t>4</w:t>
      </w:r>
      <w:r w:rsidRPr="003247DA">
        <w:t>-1.</w:t>
      </w:r>
    </w:p>
    <w:p w14:paraId="595C5F91" w14:textId="77777777" w:rsidR="004E3ABB" w:rsidRPr="003247DA" w:rsidRDefault="004E3ABB" w:rsidP="004E3ABB">
      <w:pPr>
        <w:jc w:val="center"/>
      </w:pPr>
      <w:r w:rsidRPr="003247DA">
        <w:object w:dxaOrig="6241" w:dyaOrig="1858" w14:anchorId="3638F0AA">
          <v:shape id="_x0000_i1029" type="#_x0000_t75" style="width:440.85pt;height:129.75pt" o:ole="">
            <v:imagedata r:id="rId21" o:title=""/>
          </v:shape>
          <o:OLEObject Type="Embed" ProgID="PowerPoint.Show.12" ShapeID="_x0000_i1029" DrawAspect="Content" ObjectID="_1677490240" r:id="rId22"/>
        </w:object>
      </w:r>
    </w:p>
    <w:p w14:paraId="47CB1A5D" w14:textId="6D0D5CC5" w:rsidR="004E3ABB" w:rsidRPr="00E37A21" w:rsidRDefault="004E3ABB" w:rsidP="004E3ABB">
      <w:pPr>
        <w:jc w:val="center"/>
        <w:rPr>
          <w:rFonts w:ascii="Arial" w:hAnsi="Arial" w:cs="Arial"/>
          <w:b/>
        </w:rPr>
      </w:pPr>
      <w:r w:rsidRPr="00E37A21">
        <w:rPr>
          <w:rFonts w:ascii="Arial" w:hAnsi="Arial" w:cs="Arial"/>
          <w:b/>
        </w:rPr>
        <w:t>Figure 4.2.4-1: Architecture scenario of 3GPP management system managing the satellite transport network</w:t>
      </w:r>
    </w:p>
    <w:p w14:paraId="5D72E27D" w14:textId="77777777" w:rsidR="00B14299" w:rsidRPr="00537996" w:rsidRDefault="00B14299" w:rsidP="00FB7F80">
      <w:pPr>
        <w:pStyle w:val="Heading1"/>
      </w:pPr>
      <w:bookmarkStart w:id="23" w:name="_Toc66359937"/>
      <w:r w:rsidRPr="00537996">
        <w:t>5</w:t>
      </w:r>
      <w:r w:rsidRPr="00537996">
        <w:tab/>
        <w:t>Use Cases</w:t>
      </w:r>
      <w:bookmarkEnd w:id="23"/>
    </w:p>
    <w:p w14:paraId="1B67C3BE" w14:textId="77777777" w:rsidR="00392085" w:rsidRPr="00537996" w:rsidRDefault="00B14299" w:rsidP="00392085">
      <w:pPr>
        <w:pStyle w:val="Heading2"/>
      </w:pPr>
      <w:bookmarkStart w:id="24" w:name="_Toc66359938"/>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24"/>
    </w:p>
    <w:p w14:paraId="34287EDC" w14:textId="6C8CCF06" w:rsidR="00392085" w:rsidRPr="00537996" w:rsidRDefault="00B14299" w:rsidP="005E4761">
      <w:pPr>
        <w:pStyle w:val="Heading3"/>
        <w:rPr>
          <w:lang w:eastAsia="zh-CN"/>
        </w:rPr>
      </w:pPr>
      <w:bookmarkStart w:id="25" w:name="_Toc66359939"/>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25"/>
    </w:p>
    <w:p w14:paraId="10978FF9" w14:textId="1452DA5E" w:rsidR="00392085" w:rsidRPr="00537996" w:rsidRDefault="00B14299" w:rsidP="005E4761">
      <w:pPr>
        <w:pStyle w:val="Heading4"/>
      </w:pPr>
      <w:bookmarkStart w:id="26" w:name="_Toc66359940"/>
      <w:r w:rsidRPr="00537996">
        <w:t>5</w:t>
      </w:r>
      <w:r w:rsidR="00392085" w:rsidRPr="00537996">
        <w:t>.1.</w:t>
      </w:r>
      <w:r w:rsidR="00392085" w:rsidRPr="00537996">
        <w:rPr>
          <w:rFonts w:hint="eastAsia"/>
        </w:rPr>
        <w:t>1</w:t>
      </w:r>
      <w:r w:rsidR="00392085" w:rsidRPr="00537996">
        <w:t>.1</w:t>
      </w:r>
      <w:r w:rsidR="00392085" w:rsidRPr="00537996">
        <w:tab/>
        <w:t>Pre-conditions</w:t>
      </w:r>
      <w:bookmarkEnd w:id="26"/>
    </w:p>
    <w:p w14:paraId="217AF2F7" w14:textId="77777777" w:rsidR="00392085" w:rsidRPr="00537996" w:rsidRDefault="00392085" w:rsidP="00392085">
      <w:pPr>
        <w:rPr>
          <w:lang w:eastAsia="zh-CN"/>
        </w:rPr>
      </w:pPr>
      <w:r w:rsidRPr="00537996">
        <w:rPr>
          <w:lang w:eastAsia="zh-CN"/>
        </w:rPr>
        <w:t xml:space="preserve">A NOP wants an NSI which includes a 5GC and a Satellite RAN. The Satellite RAN is associated with either a Satellite NR-RAT, or can be non-3GPP Satellite RAT. </w:t>
      </w:r>
    </w:p>
    <w:p w14:paraId="04C7A75B" w14:textId="3738B252" w:rsidR="00392085" w:rsidRPr="00537996" w:rsidRDefault="00B14299" w:rsidP="005E4761">
      <w:pPr>
        <w:pStyle w:val="Heading4"/>
      </w:pPr>
      <w:bookmarkStart w:id="27" w:name="_Toc66359941"/>
      <w:r w:rsidRPr="00537996">
        <w:t>5</w:t>
      </w:r>
      <w:r w:rsidR="00392085" w:rsidRPr="00537996">
        <w:t>.1.1.</w:t>
      </w:r>
      <w:r w:rsidR="002E0E9C" w:rsidRPr="00537996">
        <w:t>2</w:t>
      </w:r>
      <w:r w:rsidR="00392085" w:rsidRPr="00537996">
        <w:tab/>
      </w:r>
      <w:r w:rsidR="00392085" w:rsidRPr="00537996">
        <w:rPr>
          <w:rFonts w:hint="eastAsia"/>
        </w:rPr>
        <w:t>Description</w:t>
      </w:r>
      <w:bookmarkEnd w:id="27"/>
      <w:r w:rsidR="00392085" w:rsidRPr="00537996">
        <w:t xml:space="preserve"> </w:t>
      </w:r>
    </w:p>
    <w:p w14:paraId="7A6BF551" w14:textId="51D382C9" w:rsidR="00392085" w:rsidRPr="00537996" w:rsidRDefault="00392085" w:rsidP="00392085">
      <w:pPr>
        <w:rPr>
          <w:kern w:val="2"/>
          <w:szCs w:val="18"/>
          <w:lang w:eastAsia="zh-CN" w:bidi="ar-KW"/>
        </w:rPr>
      </w:pPr>
      <w:r w:rsidRPr="00537996">
        <w:rPr>
          <w:kern w:val="2"/>
          <w:szCs w:val="18"/>
          <w:lang w:eastAsia="zh-CN" w:bidi="ar-KW"/>
        </w:rPr>
        <w:t>In some cases, the satellite coverage can be as large as the whole world, or can be regional (i.e. covering several countries). In some cases, the latency of the satellite RAN can be significant, from few tens of ms (for LEO) to several hundreds of ms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28" w:name="_Toc66359942"/>
      <w:r w:rsidRPr="00537996">
        <w:rPr>
          <w:lang w:eastAsia="zh-CN"/>
        </w:rPr>
        <w:t>5</w:t>
      </w:r>
      <w:r w:rsidR="00392085" w:rsidRPr="00537996">
        <w:t>.1.1.</w:t>
      </w:r>
      <w:r w:rsidR="002E0E9C" w:rsidRPr="00537996">
        <w:rPr>
          <w:lang w:eastAsia="zh-CN"/>
        </w:rPr>
        <w:t>3</w:t>
      </w:r>
      <w:r w:rsidR="00392085" w:rsidRPr="00537996">
        <w:tab/>
        <w:t>Post-conditions</w:t>
      </w:r>
      <w:bookmarkEnd w:id="28"/>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w:t>
      </w:r>
    </w:p>
    <w:p w14:paraId="0A9CF74B" w14:textId="77777777" w:rsidR="00A71C84" w:rsidRPr="00537996" w:rsidRDefault="00A71C84" w:rsidP="00A71C84">
      <w:pPr>
        <w:pStyle w:val="Heading3"/>
      </w:pPr>
      <w:bookmarkStart w:id="29" w:name="_Toc66359943"/>
      <w:r w:rsidRPr="00537996">
        <w:t>5.1.2</w:t>
      </w:r>
      <w:r w:rsidRPr="00537996">
        <w:tab/>
        <w:t>RAN sharing of a 5G network with satellite components</w:t>
      </w:r>
      <w:bookmarkEnd w:id="29"/>
    </w:p>
    <w:p w14:paraId="42C7B34A" w14:textId="77777777" w:rsidR="00A71C84" w:rsidRPr="00537996" w:rsidRDefault="00A71C84" w:rsidP="005E4761">
      <w:pPr>
        <w:pStyle w:val="Heading4"/>
      </w:pPr>
      <w:bookmarkStart w:id="30" w:name="_Toc66359944"/>
      <w:r w:rsidRPr="00537996">
        <w:t>5.1.2.1</w:t>
      </w:r>
      <w:r w:rsidRPr="00537996">
        <w:tab/>
        <w:t>Pre-conditions</w:t>
      </w:r>
      <w:bookmarkEnd w:id="30"/>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spacecraft,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r w:rsidRPr="00537996">
        <w:rPr>
          <w:lang w:eastAsia="zh-CN"/>
        </w:rPr>
        <w:t>A number of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31" w:name="_Toc66359945"/>
      <w:r w:rsidRPr="00537996">
        <w:t>5.1.2.</w:t>
      </w:r>
      <w:r w:rsidRPr="00537996">
        <w:rPr>
          <w:rFonts w:hint="eastAsia"/>
        </w:rPr>
        <w:t>2</w:t>
      </w:r>
      <w:r w:rsidRPr="00537996">
        <w:tab/>
      </w:r>
      <w:r w:rsidRPr="00537996">
        <w:rPr>
          <w:rFonts w:hint="eastAsia"/>
        </w:rPr>
        <w:t>Description</w:t>
      </w:r>
      <w:bookmarkEnd w:id="31"/>
      <w:r w:rsidRPr="00537996">
        <w:t xml:space="preserve"> </w:t>
      </w:r>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32" w:name="_Toc66359946"/>
      <w:r w:rsidRPr="00537996">
        <w:rPr>
          <w:lang w:eastAsia="zh-CN"/>
        </w:rPr>
        <w:t>5</w:t>
      </w:r>
      <w:r w:rsidRPr="00537996">
        <w:t>.1.2.</w:t>
      </w:r>
      <w:r w:rsidRPr="00537996">
        <w:rPr>
          <w:lang w:eastAsia="zh-CN"/>
        </w:rPr>
        <w:t>3</w:t>
      </w:r>
      <w:r w:rsidRPr="00537996">
        <w:tab/>
        <w:t>Post-conditions</w:t>
      </w:r>
      <w:bookmarkEnd w:id="32"/>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33" w:name="_Toc66359947"/>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with satellite components</w:t>
      </w:r>
      <w:bookmarkEnd w:id="33"/>
      <w:r w:rsidR="00392085" w:rsidRPr="00537996">
        <w:rPr>
          <w:lang w:eastAsia="zh-CN"/>
        </w:rPr>
        <w:t xml:space="preserve"> </w:t>
      </w:r>
    </w:p>
    <w:p w14:paraId="0F404952" w14:textId="7D203673" w:rsidR="00392085" w:rsidRPr="00537996" w:rsidRDefault="00B14299" w:rsidP="005E4761">
      <w:pPr>
        <w:pStyle w:val="Heading4"/>
      </w:pPr>
      <w:bookmarkStart w:id="34" w:name="_Toc66359948"/>
      <w:r w:rsidRPr="00537996">
        <w:t>5</w:t>
      </w:r>
      <w:r w:rsidR="00392085" w:rsidRPr="00537996">
        <w:t>.1.3.1</w:t>
      </w:r>
      <w:r w:rsidR="00392085" w:rsidRPr="00537996">
        <w:tab/>
        <w:t>Pre-conditions</w:t>
      </w:r>
      <w:bookmarkEnd w:id="34"/>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537996" w:rsidRDefault="006575C8" w:rsidP="005E4761">
      <w:pPr>
        <w:pStyle w:val="Heading4"/>
      </w:pPr>
      <w:bookmarkStart w:id="35" w:name="_Toc66359949"/>
      <w:r w:rsidRPr="00537996">
        <w:t>5.1.3.</w:t>
      </w:r>
      <w:r w:rsidRPr="00537996">
        <w:rPr>
          <w:rFonts w:hint="eastAsia"/>
        </w:rPr>
        <w:t>2</w:t>
      </w:r>
      <w:r w:rsidRPr="00537996">
        <w:tab/>
      </w:r>
      <w:r w:rsidRPr="00537996">
        <w:rPr>
          <w:rFonts w:hint="eastAsia"/>
        </w:rPr>
        <w:t>Description</w:t>
      </w:r>
      <w:bookmarkEnd w:id="35"/>
      <w:r w:rsidRPr="00537996">
        <w:t xml:space="preserve"> </w:t>
      </w:r>
    </w:p>
    <w:p w14:paraId="04E18094" w14:textId="16B44884" w:rsidR="006575C8" w:rsidRPr="00702480" w:rsidRDefault="006575C8" w:rsidP="006575C8">
      <w:pPr>
        <w:rPr>
          <w:lang w:eastAsia="zh-CN"/>
        </w:rPr>
      </w:pPr>
      <w:r w:rsidRPr="00537996">
        <w:rPr>
          <w:lang w:eastAsia="zh-CN"/>
        </w:rPr>
        <w:t>In TS 22.261</w:t>
      </w:r>
      <w:r w:rsidR="00BE7D65">
        <w:rPr>
          <w:lang w:eastAsia="zh-CN"/>
        </w:rPr>
        <w:t xml:space="preserve"> [2]</w:t>
      </w:r>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579B0773" w:rsidR="006575C8" w:rsidRPr="00702480" w:rsidRDefault="00290FBF" w:rsidP="006575C8">
      <w:pPr>
        <w:rPr>
          <w:lang w:eastAsia="zh-CN"/>
        </w:rPr>
      </w:pPr>
      <w:r>
        <w:rPr>
          <w:lang w:eastAsia="zh-CN"/>
        </w:rPr>
        <w:t>In TS 22.261 [2], i</w:t>
      </w:r>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r w:rsidR="00290FBF">
        <w:rPr>
          <w:lang w:eastAsia="zh-CN"/>
        </w:rPr>
        <w:t xml:space="preserve"> from TS 22.261</w:t>
      </w:r>
      <w:r w:rsidR="00BB5F5C">
        <w:rPr>
          <w:lang w:eastAsia="zh-CN"/>
        </w:rPr>
        <w:t xml:space="preserve"> [2]</w:t>
      </w:r>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t>A 5G system with satellite access shall be able to select the communication link providing the UE with the connectivity that most closely fulfils the agreed QoS.</w:t>
      </w:r>
    </w:p>
    <w:p w14:paraId="7A0B1B8F" w14:textId="71799FA4" w:rsidR="006575C8" w:rsidRPr="00537996" w:rsidRDefault="00BB5F5C" w:rsidP="006575C8">
      <w:pPr>
        <w:rPr>
          <w:kern w:val="2"/>
          <w:szCs w:val="18"/>
          <w:lang w:eastAsia="zh-CN" w:bidi="ar-KW"/>
        </w:rPr>
      </w:pPr>
      <w:r>
        <w:rPr>
          <w:kern w:val="2"/>
          <w:szCs w:val="18"/>
          <w:lang w:eastAsia="zh-CN" w:bidi="ar-KW"/>
        </w:rPr>
        <w:t>An o</w:t>
      </w:r>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r w:rsidR="003947AA">
        <w:rPr>
          <w:kern w:val="2"/>
          <w:szCs w:val="18"/>
          <w:lang w:eastAsia="zh-CN" w:bidi="ar-KW"/>
        </w:rPr>
        <w:t xml:space="preserve"> which may include a satellite component</w:t>
      </w:r>
      <w:r w:rsidR="006575C8" w:rsidRPr="00537996">
        <w:rPr>
          <w:kern w:val="2"/>
          <w:szCs w:val="18"/>
          <w:lang w:eastAsia="zh-CN" w:bidi="ar-KW"/>
        </w:rPr>
        <w:t xml:space="preserve"> that offer</w:t>
      </w:r>
      <w:r w:rsidR="003947AA">
        <w:rPr>
          <w:kern w:val="2"/>
          <w:szCs w:val="18"/>
          <w:lang w:eastAsia="zh-CN" w:bidi="ar-KW"/>
        </w:rPr>
        <w:t>s</w:t>
      </w:r>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36" w:name="_Toc66359950"/>
      <w:r w:rsidRPr="00537996">
        <w:rPr>
          <w:lang w:eastAsia="zh-CN"/>
        </w:rPr>
        <w:t>5</w:t>
      </w:r>
      <w:r w:rsidR="00392085" w:rsidRPr="00537996">
        <w:t>.1.3.</w:t>
      </w:r>
      <w:r w:rsidR="00392085" w:rsidRPr="00537996">
        <w:rPr>
          <w:lang w:eastAsia="zh-CN"/>
        </w:rPr>
        <w:t>3</w:t>
      </w:r>
      <w:r w:rsidR="00392085" w:rsidRPr="00537996">
        <w:tab/>
        <w:t>Post-conditions</w:t>
      </w:r>
      <w:bookmarkEnd w:id="36"/>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37" w:name="_Toc66359951"/>
      <w:r w:rsidRPr="00537996">
        <w:t xml:space="preserve">5.1.4 </w:t>
      </w:r>
      <w:r w:rsidRPr="00537996">
        <w:tab/>
        <w:t>Network slice instance(s) associated with both a Satellite RAN and a Terrestrial RAN</w:t>
      </w:r>
      <w:bookmarkEnd w:id="37"/>
    </w:p>
    <w:p w14:paraId="5F7038D7" w14:textId="77777777" w:rsidR="00D66B76" w:rsidRPr="00537996" w:rsidRDefault="00D66B76" w:rsidP="005E4761">
      <w:pPr>
        <w:pStyle w:val="Heading4"/>
      </w:pPr>
      <w:bookmarkStart w:id="38" w:name="_Toc66359952"/>
      <w:r w:rsidRPr="00537996">
        <w:t xml:space="preserve">5.1.4.1 </w:t>
      </w:r>
      <w:r w:rsidRPr="00537996">
        <w:tab/>
        <w:t>Pre-conditions</w:t>
      </w:r>
      <w:bookmarkEnd w:id="38"/>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39" w:name="_Toc66359953"/>
      <w:r w:rsidRPr="00537996">
        <w:t xml:space="preserve">5.1.4.2 </w:t>
      </w:r>
      <w:r w:rsidRPr="00537996">
        <w:tab/>
        <w:t>Description</w:t>
      </w:r>
      <w:bookmarkEnd w:id="39"/>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40" w:name="_Toc66359954"/>
      <w:r w:rsidRPr="00537996">
        <w:t xml:space="preserve">5.1.4.3 </w:t>
      </w:r>
      <w:r w:rsidRPr="00537996">
        <w:tab/>
        <w:t>Post-conditions</w:t>
      </w:r>
      <w:bookmarkEnd w:id="40"/>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41" w:name="_Toc66359955"/>
      <w:r w:rsidRPr="00537996">
        <w:t>5.2</w:t>
      </w:r>
      <w:r w:rsidRPr="00537996">
        <w:tab/>
      </w:r>
      <w:r w:rsidR="00022842" w:rsidRPr="00537996">
        <w:tab/>
      </w:r>
      <w:r w:rsidRPr="00537996">
        <w:t>Use cases for the management of satellite components</w:t>
      </w:r>
      <w:bookmarkEnd w:id="41"/>
    </w:p>
    <w:p w14:paraId="18E097B8" w14:textId="77777777" w:rsidR="00461A58" w:rsidRPr="00537996" w:rsidRDefault="00461A58" w:rsidP="00461A58">
      <w:pPr>
        <w:pStyle w:val="Heading3"/>
      </w:pPr>
      <w:bookmarkStart w:id="42" w:name="_Toc66359956"/>
      <w:r w:rsidRPr="00537996">
        <w:t>5.2.1</w:t>
      </w:r>
      <w:r w:rsidRPr="00537996">
        <w:tab/>
        <w:t>Use case for NGSO regenerative satellite components</w:t>
      </w:r>
      <w:bookmarkEnd w:id="42"/>
    </w:p>
    <w:p w14:paraId="7B293579" w14:textId="77777777" w:rsidR="00461A58" w:rsidRPr="00537996" w:rsidRDefault="00461A58" w:rsidP="00461A58">
      <w:pPr>
        <w:pStyle w:val="Heading4"/>
        <w:rPr>
          <w:lang w:eastAsia="zh-CN"/>
        </w:rPr>
      </w:pPr>
      <w:bookmarkStart w:id="43" w:name="_Toc66359957"/>
      <w:r w:rsidRPr="00537996">
        <w:t>5.2.1.1</w:t>
      </w:r>
      <w:r w:rsidRPr="00537996">
        <w:tab/>
      </w:r>
      <w:r w:rsidRPr="00537996">
        <w:rPr>
          <w:lang w:eastAsia="zh-CN"/>
        </w:rPr>
        <w:t>Pre-conditions</w:t>
      </w:r>
      <w:bookmarkEnd w:id="43"/>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44" w:name="_Toc66359958"/>
      <w:r w:rsidRPr="00537996">
        <w:t>5.2.1.2</w:t>
      </w:r>
      <w:r w:rsidRPr="00537996">
        <w:tab/>
      </w:r>
      <w:r w:rsidRPr="00537996">
        <w:rPr>
          <w:lang w:eastAsia="zh-CN"/>
        </w:rPr>
        <w:t>Description</w:t>
      </w:r>
      <w:bookmarkEnd w:id="44"/>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45" w:name="_Toc66359959"/>
      <w:r w:rsidRPr="00537996">
        <w:t>5.2.1.3</w:t>
      </w:r>
      <w:r w:rsidRPr="00537996">
        <w:tab/>
      </w:r>
      <w:r w:rsidRPr="00537996">
        <w:rPr>
          <w:lang w:eastAsia="zh-CN"/>
        </w:rPr>
        <w:t>Post-description</w:t>
      </w:r>
      <w:bookmarkEnd w:id="45"/>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46" w:name="_Toc66359960"/>
      <w:r w:rsidRPr="00537996">
        <w:t>5.2.2</w:t>
      </w:r>
      <w:r w:rsidRPr="00537996">
        <w:tab/>
        <w:t>Use case for NGSO transparent satellite components</w:t>
      </w:r>
      <w:bookmarkEnd w:id="46"/>
    </w:p>
    <w:p w14:paraId="5F1C92AD" w14:textId="77777777" w:rsidR="00897F98" w:rsidRPr="00537996" w:rsidRDefault="00897F98" w:rsidP="00897F98">
      <w:pPr>
        <w:pStyle w:val="Heading4"/>
        <w:rPr>
          <w:lang w:eastAsia="zh-CN"/>
        </w:rPr>
      </w:pPr>
      <w:bookmarkStart w:id="47" w:name="_Toc66359961"/>
      <w:r w:rsidRPr="00537996">
        <w:t>5.2.2.1</w:t>
      </w:r>
      <w:r w:rsidRPr="00537996">
        <w:tab/>
      </w:r>
      <w:r w:rsidRPr="00537996">
        <w:rPr>
          <w:lang w:eastAsia="zh-CN"/>
        </w:rPr>
        <w:t>Pre-conditions</w:t>
      </w:r>
      <w:bookmarkEnd w:id="47"/>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48" w:name="_Toc66359962"/>
      <w:r w:rsidRPr="00537996">
        <w:t>5.2.2.2</w:t>
      </w:r>
      <w:r w:rsidRPr="00537996">
        <w:tab/>
      </w:r>
      <w:r w:rsidRPr="00537996">
        <w:rPr>
          <w:lang w:eastAsia="zh-CN"/>
        </w:rPr>
        <w:t>Description</w:t>
      </w:r>
      <w:bookmarkEnd w:id="48"/>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49" w:name="_Toc66359963"/>
      <w:r w:rsidRPr="00537996">
        <w:t>5.2.2.3</w:t>
      </w:r>
      <w:r w:rsidRPr="00537996">
        <w:tab/>
      </w:r>
      <w:r w:rsidRPr="00537996">
        <w:rPr>
          <w:lang w:eastAsia="zh-CN"/>
        </w:rPr>
        <w:t>Post-description</w:t>
      </w:r>
      <w:bookmarkEnd w:id="49"/>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50" w:name="_Toc66359964"/>
      <w:r w:rsidRPr="00537996">
        <w:t>5.3</w:t>
      </w:r>
      <w:r w:rsidRPr="00537996">
        <w:tab/>
        <w:t>Use cases for monitoring of satellite components</w:t>
      </w:r>
      <w:bookmarkEnd w:id="50"/>
    </w:p>
    <w:p w14:paraId="4446236F" w14:textId="05D5C7E6" w:rsidR="006575C8" w:rsidRPr="00537996" w:rsidRDefault="006575C8" w:rsidP="006575C8">
      <w:pPr>
        <w:pStyle w:val="Heading3"/>
      </w:pPr>
      <w:bookmarkStart w:id="51" w:name="_Toc66359965"/>
      <w:r w:rsidRPr="00537996">
        <w:t>5.3.1</w:t>
      </w:r>
      <w:r w:rsidRPr="00537996">
        <w:tab/>
        <w:t>Use case for monitoring of performances of NGSO satellite components with split gNBs</w:t>
      </w:r>
      <w:bookmarkEnd w:id="51"/>
      <w:r w:rsidR="003C1ED8" w:rsidRPr="00537996">
        <w:t xml:space="preserve"> </w:t>
      </w:r>
    </w:p>
    <w:p w14:paraId="51CA2347" w14:textId="77777777" w:rsidR="006575C8" w:rsidRPr="00537996" w:rsidRDefault="006575C8" w:rsidP="006575C8">
      <w:pPr>
        <w:pStyle w:val="Heading4"/>
        <w:rPr>
          <w:lang w:eastAsia="zh-CN"/>
        </w:rPr>
      </w:pPr>
      <w:bookmarkStart w:id="52" w:name="_Toc66359966"/>
      <w:r w:rsidRPr="00537996">
        <w:t>5.3.1.1</w:t>
      </w:r>
      <w:r w:rsidRPr="00537996">
        <w:tab/>
      </w:r>
      <w:r w:rsidRPr="00537996">
        <w:rPr>
          <w:lang w:eastAsia="zh-CN"/>
        </w:rPr>
        <w:t>Goal</w:t>
      </w:r>
      <w:bookmarkEnd w:id="52"/>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53" w:name="_Toc66359967"/>
      <w:r w:rsidRPr="00537996">
        <w:t>5.3.1.2</w:t>
      </w:r>
      <w:r w:rsidRPr="00537996">
        <w:tab/>
      </w:r>
      <w:r w:rsidRPr="00537996">
        <w:rPr>
          <w:lang w:eastAsia="zh-CN"/>
        </w:rPr>
        <w:t>Pre-conditions</w:t>
      </w:r>
      <w:bookmarkEnd w:id="53"/>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54" w:name="_Toc66359968"/>
      <w:r w:rsidRPr="00537996">
        <w:t>5.3.1.3</w:t>
      </w:r>
      <w:r w:rsidRPr="00537996">
        <w:tab/>
      </w:r>
      <w:r w:rsidRPr="00537996">
        <w:rPr>
          <w:lang w:eastAsia="zh-CN"/>
        </w:rPr>
        <w:t>Description</w:t>
      </w:r>
      <w:bookmarkEnd w:id="54"/>
    </w:p>
    <w:p w14:paraId="24A803B9" w14:textId="77777777" w:rsidR="006575C8" w:rsidRPr="00537996" w:rsidRDefault="006575C8" w:rsidP="006575C8">
      <w:pPr>
        <w:rPr>
          <w:lang w:eastAsia="zh-CN"/>
        </w:rPr>
      </w:pPr>
      <w:r w:rsidRPr="00537996">
        <w:rPr>
          <w:lang w:eastAsia="zh-CN"/>
        </w:rPr>
        <w:t>The monitoring the packet delay is implemented in a such a way so that the varying distance between the gNB-DUs and the gNB-CUs are taken into account.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55" w:name="_Toc66359969"/>
      <w:r w:rsidRPr="00537996">
        <w:t>5.3.1.4</w:t>
      </w:r>
      <w:r w:rsidRPr="00537996">
        <w:tab/>
      </w:r>
      <w:r w:rsidRPr="00537996">
        <w:rPr>
          <w:lang w:eastAsia="zh-CN"/>
        </w:rPr>
        <w:t>Post-description</w:t>
      </w:r>
      <w:bookmarkEnd w:id="55"/>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56" w:name="_Toc66359970"/>
      <w:r w:rsidRPr="00537996">
        <w:t>5.3.2</w:t>
      </w:r>
      <w:r w:rsidRPr="00537996">
        <w:tab/>
        <w:t>Use case for monitoring of average delay on DL-Air Interface for MEO and GEO satellite components</w:t>
      </w:r>
      <w:bookmarkEnd w:id="56"/>
    </w:p>
    <w:p w14:paraId="4B901B2C" w14:textId="77777777" w:rsidR="006575C8" w:rsidRPr="00537996" w:rsidRDefault="006575C8" w:rsidP="006575C8">
      <w:pPr>
        <w:pStyle w:val="Heading4"/>
      </w:pPr>
      <w:bookmarkStart w:id="57" w:name="_Toc66359971"/>
      <w:r w:rsidRPr="00537996">
        <w:t>5.3.2.1</w:t>
      </w:r>
      <w:r w:rsidRPr="00537996">
        <w:tab/>
        <w:t>Goal</w:t>
      </w:r>
      <w:bookmarkEnd w:id="57"/>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58" w:name="_Toc66359972"/>
      <w:r w:rsidRPr="00537996">
        <w:t>5.3.2.2</w:t>
      </w:r>
      <w:r w:rsidRPr="00537996">
        <w:tab/>
      </w:r>
      <w:r w:rsidRPr="00537996">
        <w:rPr>
          <w:lang w:eastAsia="zh-CN"/>
        </w:rPr>
        <w:t>Pre-conditions</w:t>
      </w:r>
      <w:bookmarkEnd w:id="58"/>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59" w:name="_Toc66359973"/>
      <w:r w:rsidRPr="00537996">
        <w:t>5.3.2.3</w:t>
      </w:r>
      <w:r w:rsidRPr="00537996">
        <w:tab/>
      </w:r>
      <w:r w:rsidRPr="00537996">
        <w:rPr>
          <w:lang w:eastAsia="zh-CN"/>
        </w:rPr>
        <w:t>Description</w:t>
      </w:r>
      <w:bookmarkEnd w:id="59"/>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60" w:name="_Toc66359974"/>
      <w:r w:rsidRPr="00537996">
        <w:t>5.3.2.4</w:t>
      </w:r>
      <w:r w:rsidRPr="00537996">
        <w:tab/>
      </w:r>
      <w:r w:rsidRPr="00537996">
        <w:rPr>
          <w:lang w:eastAsia="zh-CN"/>
        </w:rPr>
        <w:t>Post-description</w:t>
      </w:r>
      <w:bookmarkEnd w:id="60"/>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61" w:name="_Toc66359975"/>
      <w:r w:rsidRPr="00537996">
        <w:t xml:space="preserve">5.3.3 </w:t>
      </w:r>
      <w:r w:rsidRPr="00537996">
        <w:tab/>
        <w:t>Multi-RAT load-balancing associated with both a Satellite RAN and a Terrestrial RAN</w:t>
      </w:r>
      <w:bookmarkEnd w:id="61"/>
    </w:p>
    <w:p w14:paraId="4BB5A557" w14:textId="77777777" w:rsidR="00A71C84" w:rsidRPr="00537996" w:rsidRDefault="00A71C84" w:rsidP="005E4761">
      <w:pPr>
        <w:pStyle w:val="Heading4"/>
      </w:pPr>
      <w:bookmarkStart w:id="62" w:name="_Toc66359976"/>
      <w:r w:rsidRPr="00537996">
        <w:t xml:space="preserve">5.3.3.1 </w:t>
      </w:r>
      <w:r w:rsidRPr="00537996">
        <w:tab/>
        <w:t>Pre-conditions</w:t>
      </w:r>
      <w:bookmarkEnd w:id="62"/>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63" w:name="_Toc66359977"/>
      <w:r w:rsidRPr="00537996">
        <w:t xml:space="preserve">5.3.3.2 </w:t>
      </w:r>
      <w:r w:rsidRPr="00537996">
        <w:tab/>
        <w:t>Description</w:t>
      </w:r>
      <w:bookmarkEnd w:id="63"/>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64" w:name="_Toc66359978"/>
      <w:r w:rsidRPr="00537996">
        <w:t xml:space="preserve">5.1.3.3 </w:t>
      </w:r>
      <w:r w:rsidRPr="00537996">
        <w:tab/>
        <w:t>Post-conditions</w:t>
      </w:r>
      <w:bookmarkEnd w:id="64"/>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t>Guarantee of service continuity (reliability) in mobile UEs</w:t>
      </w:r>
      <w:r w:rsidR="006E638F">
        <w:t>.</w:t>
      </w:r>
    </w:p>
    <w:p w14:paraId="5F90ADD6" w14:textId="76D0B0F2" w:rsidR="006575C8" w:rsidRDefault="006575C8" w:rsidP="006575C8">
      <w:pPr>
        <w:pStyle w:val="Heading1"/>
      </w:pPr>
      <w:bookmarkStart w:id="65" w:name="_Toc66359979"/>
      <w:r w:rsidRPr="00537996">
        <w:t xml:space="preserve">6. </w:t>
      </w:r>
      <w:r w:rsidRPr="00537996">
        <w:tab/>
        <w:t>Potential Requirements</w:t>
      </w:r>
      <w:bookmarkEnd w:id="65"/>
    </w:p>
    <w:p w14:paraId="7F109EE5" w14:textId="77777777" w:rsidR="007358EF" w:rsidRPr="005100E8" w:rsidRDefault="007358EF" w:rsidP="00245793">
      <w:pPr>
        <w:pStyle w:val="NO"/>
        <w:rPr>
          <w:lang w:eastAsia="zh-CN"/>
        </w:rPr>
      </w:pPr>
      <w:r w:rsidRPr="00FF5F25">
        <w:rPr>
          <w:lang w:eastAsia="zh-CN"/>
        </w:rPr>
        <w:t>N</w:t>
      </w:r>
      <w:r>
        <w:rPr>
          <w:lang w:eastAsia="zh-CN"/>
        </w:rPr>
        <w:t>OTE</w:t>
      </w:r>
      <w:r w:rsidRPr="00FF5F25">
        <w:rPr>
          <w:lang w:eastAsia="zh-CN"/>
        </w:rPr>
        <w:t>:</w:t>
      </w:r>
      <w:r>
        <w:rPr>
          <w:lang w:eastAsia="zh-CN"/>
        </w:rPr>
        <w:tab/>
      </w:r>
      <w:r w:rsidRPr="005100E8">
        <w:t>The word “shall” is used in several potential requirements. This word should not be taken as an indication of a mandatory requirement given that these are only potential requirements to be possibly used in future normative spec</w:t>
      </w:r>
      <w:r>
        <w:t>ifications</w:t>
      </w:r>
      <w:r w:rsidRPr="005100E8">
        <w:t>.</w:t>
      </w:r>
    </w:p>
    <w:p w14:paraId="4C69C7E1" w14:textId="0CD2F7B8" w:rsidR="006575C8" w:rsidRPr="00537996" w:rsidRDefault="006575C8" w:rsidP="006575C8">
      <w:pPr>
        <w:pStyle w:val="Heading2"/>
      </w:pPr>
      <w:bookmarkStart w:id="66" w:name="_Toc66359980"/>
      <w:r w:rsidRPr="00537996">
        <w:t>6.1</w:t>
      </w:r>
      <w:r w:rsidRPr="00537996">
        <w:tab/>
        <w:t>Network slice management</w:t>
      </w:r>
      <w:bookmarkEnd w:id="66"/>
    </w:p>
    <w:p w14:paraId="1125D41D" w14:textId="77777777" w:rsidR="006575C8" w:rsidRPr="00644646" w:rsidRDefault="006575C8" w:rsidP="006575C8">
      <w:pPr>
        <w:pStyle w:val="Heading3"/>
      </w:pPr>
      <w:bookmarkStart w:id="67" w:name="_Toc66359981"/>
      <w:r w:rsidRPr="00644646">
        <w:t>6.1.1</w:t>
      </w:r>
      <w:r w:rsidRPr="00644646">
        <w:tab/>
        <w:t>Network slice instance(s) associated with a satellite RAN</w:t>
      </w:r>
      <w:bookmarkEnd w:id="67"/>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68" w:name="_Toc66359982"/>
      <w:r w:rsidRPr="007358EF">
        <w:t>6.1.2</w:t>
      </w:r>
      <w:r w:rsidRPr="007358EF">
        <w:tab/>
        <w:t>Network slice instance(s) associated with satellite RAN sharing</w:t>
      </w:r>
      <w:bookmarkEnd w:id="68"/>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245793">
        <w:rPr>
          <w:kern w:val="2"/>
          <w:szCs w:val="18"/>
          <w:lang w:eastAsia="zh-CN" w:bidi="ar-KW"/>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245793">
        <w:rPr>
          <w:kern w:val="2"/>
          <w:szCs w:val="18"/>
          <w:lang w:eastAsia="zh-CN" w:bidi="ar-KW"/>
        </w:rPr>
        <w:t>shall</w:t>
      </w:r>
      <w:r w:rsidRPr="00644646">
        <w:rPr>
          <w:kern w:val="2"/>
          <w:szCs w:val="18"/>
          <w:lang w:eastAsia="zh-CN" w:bidi="ar-KW"/>
        </w:rPr>
        <w:t xml:space="preserve"> have the capability to create, manage, monitor, activate, deactivate and terminate NSIs and NSSIs.</w:t>
      </w:r>
    </w:p>
    <w:p w14:paraId="16DA5198" w14:textId="77777777" w:rsidR="006575C8" w:rsidRPr="00644646" w:rsidRDefault="006575C8" w:rsidP="006575C8">
      <w:pPr>
        <w:pStyle w:val="Heading3"/>
      </w:pPr>
      <w:bookmarkStart w:id="69" w:name="_Toc66359983"/>
      <w:r w:rsidRPr="00644646">
        <w:t>6.1.3</w:t>
      </w:r>
      <w:r w:rsidRPr="00644646">
        <w:tab/>
        <w:t>Network slice instance(s) associated with satellite component latencies</w:t>
      </w:r>
      <w:bookmarkEnd w:id="69"/>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245793">
        <w:rPr>
          <w:kern w:val="2"/>
          <w:szCs w:val="18"/>
          <w:lang w:eastAsia="zh-CN" w:bidi="ar-KW"/>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70" w:name="_Toc66359984"/>
      <w:r w:rsidRPr="007358EF">
        <w:t>6.1.4</w:t>
      </w:r>
      <w:r w:rsidRPr="007358EF">
        <w:tab/>
        <w:t>Network slice instance(s) associated with both a Satellite RAN and a Terrestrial RAN</w:t>
      </w:r>
      <w:bookmarkEnd w:id="70"/>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245793">
        <w:rPr>
          <w:kern w:val="2"/>
          <w:szCs w:val="18"/>
          <w:lang w:eastAsia="zh-CN" w:bidi="ar-KW"/>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71" w:name="_Toc66359985"/>
      <w:r w:rsidRPr="00644646">
        <w:t xml:space="preserve">6.2 </w:t>
      </w:r>
      <w:r w:rsidRPr="00644646">
        <w:tab/>
        <w:t>Management of satellite components</w:t>
      </w:r>
      <w:bookmarkEnd w:id="71"/>
    </w:p>
    <w:p w14:paraId="6E003D4C" w14:textId="77777777" w:rsidR="00DB427E" w:rsidRPr="00644646" w:rsidRDefault="00DB427E" w:rsidP="00DB427E">
      <w:pPr>
        <w:pStyle w:val="Heading3"/>
      </w:pPr>
      <w:bookmarkStart w:id="72" w:name="_Toc66359986"/>
      <w:r w:rsidRPr="00644646">
        <w:t>6.2.1</w:t>
      </w:r>
      <w:r w:rsidRPr="00644646">
        <w:tab/>
        <w:t>Management of NGSO regenerative satellite components</w:t>
      </w:r>
      <w:bookmarkEnd w:id="72"/>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245793">
        <w:rPr>
          <w:lang w:eastAsia="zh-CN" w:bidi="ar-KW"/>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73" w:name="_Toc66359987"/>
      <w:r w:rsidRPr="00644646">
        <w:t>6.2.2</w:t>
      </w:r>
      <w:r w:rsidRPr="00644646">
        <w:tab/>
        <w:t>Management of NGSO transparent satellite components</w:t>
      </w:r>
      <w:bookmarkEnd w:id="73"/>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245793">
        <w:rPr>
          <w:lang w:eastAsia="zh-CN" w:bidi="ar-KW"/>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74" w:name="_Toc66359988"/>
      <w:r w:rsidRPr="007358EF">
        <w:t xml:space="preserve">6.3 </w:t>
      </w:r>
      <w:r w:rsidRPr="007358EF">
        <w:tab/>
        <w:t>Monitoring of satellite components</w:t>
      </w:r>
      <w:bookmarkEnd w:id="74"/>
    </w:p>
    <w:p w14:paraId="35689E30" w14:textId="77777777" w:rsidR="00EF660D" w:rsidRPr="00644646" w:rsidRDefault="00EF660D" w:rsidP="00EF660D">
      <w:pPr>
        <w:pStyle w:val="Heading3"/>
      </w:pPr>
      <w:bookmarkStart w:id="75" w:name="_Toc66359989"/>
      <w:r w:rsidRPr="00644646">
        <w:t>6.3.1</w:t>
      </w:r>
      <w:r w:rsidRPr="00644646">
        <w:tab/>
        <w:t>Monitoring of NGSO satellite component with split gNBs</w:t>
      </w:r>
      <w:bookmarkEnd w:id="75"/>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r w:rsidRPr="00245793">
        <w:rPr>
          <w:kern w:val="2"/>
          <w:szCs w:val="18"/>
          <w:lang w:eastAsia="zh-CN" w:bidi="ar-KW"/>
        </w:rPr>
        <w:t>shall</w:t>
      </w:r>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76" w:name="_Toc66359990"/>
      <w:r w:rsidRPr="00644646">
        <w:t>6.3.2</w:t>
      </w:r>
      <w:r w:rsidRPr="00644646">
        <w:tab/>
        <w:t>Monitoring of average delay on DL-Air Interface with MEO or GEO satellite components</w:t>
      </w:r>
      <w:bookmarkEnd w:id="76"/>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245793">
        <w:rPr>
          <w:kern w:val="2"/>
          <w:szCs w:val="18"/>
          <w:lang w:eastAsia="zh-CN" w:bidi="ar-KW"/>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77" w:name="_Toc66359991"/>
      <w:r w:rsidRPr="00644646">
        <w:t>6.3.3</w:t>
      </w:r>
      <w:r w:rsidRPr="00644646">
        <w:tab/>
        <w:t>Multi-RAT load-balancing associated with both a Satellite RAN and a Terrestrial RAN</w:t>
      </w:r>
      <w:bookmarkEnd w:id="77"/>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78" w:name="_Toc66359992"/>
      <w:r w:rsidRPr="00537996">
        <w:t>7</w:t>
      </w:r>
      <w:r w:rsidR="00392085" w:rsidRPr="00537996">
        <w:tab/>
        <w:t>Potential Solutions</w:t>
      </w:r>
      <w:bookmarkEnd w:id="78"/>
    </w:p>
    <w:p w14:paraId="206548D8" w14:textId="2AE85D95" w:rsidR="002A7AFA" w:rsidRPr="00537996" w:rsidRDefault="002A7AFA" w:rsidP="002A7AFA">
      <w:pPr>
        <w:pStyle w:val="Heading2"/>
      </w:pPr>
      <w:bookmarkStart w:id="79" w:name="_Toc66359993"/>
      <w:r w:rsidRPr="00537996">
        <w:t>7.1</w:t>
      </w:r>
      <w:r w:rsidR="00510A48" w:rsidRPr="00537996">
        <w:tab/>
      </w:r>
      <w:r w:rsidRPr="00537996">
        <w:t>Potential solutions for network slice management</w:t>
      </w:r>
      <w:bookmarkEnd w:id="79"/>
    </w:p>
    <w:p w14:paraId="68A85331" w14:textId="70343CCF" w:rsidR="002A7AFA" w:rsidRPr="00537996" w:rsidRDefault="002A7AFA" w:rsidP="00C44038">
      <w:pPr>
        <w:pStyle w:val="Heading3"/>
      </w:pPr>
      <w:bookmarkStart w:id="80" w:name="_Toc66359994"/>
      <w:r w:rsidRPr="00537996">
        <w:t>7.1.1</w:t>
      </w:r>
      <w:r w:rsidR="00510A48" w:rsidRPr="00537996">
        <w:tab/>
      </w:r>
      <w:r w:rsidRPr="00537996">
        <w:t>Potential solutions to create and manage a network slice associated with satellite components</w:t>
      </w:r>
      <w:bookmarkEnd w:id="80"/>
    </w:p>
    <w:p w14:paraId="1C8C7F01" w14:textId="2A1A7237" w:rsidR="002A7AFA" w:rsidRPr="00537996" w:rsidRDefault="002A7AFA" w:rsidP="002A7AFA">
      <w:pPr>
        <w:pStyle w:val="Heading4"/>
      </w:pPr>
      <w:bookmarkStart w:id="81" w:name="_Toc66359995"/>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81"/>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4662AAE8" w14:textId="14D0BD55" w:rsidR="002A7AFA" w:rsidRPr="006E638F" w:rsidRDefault="002A7AFA" w:rsidP="00C44038">
      <w:pPr>
        <w:rPr>
          <w:szCs w:val="18"/>
          <w:lang w:eastAsia="zh-CN"/>
        </w:rPr>
      </w:pPr>
      <w:r w:rsidRPr="00537996">
        <w:t xml:space="preserve">One of the attributes which is possibly impacted by the use of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82" w:name="_Toc66359996"/>
      <w:r w:rsidRPr="00537996">
        <w:t>7.</w:t>
      </w:r>
      <w:r w:rsidR="002A7AFA" w:rsidRPr="00537996">
        <w:t>2</w:t>
      </w:r>
      <w:r w:rsidRPr="00537996">
        <w:tab/>
        <w:t>Potential solutions for the management of satellite components</w:t>
      </w:r>
      <w:bookmarkEnd w:id="82"/>
    </w:p>
    <w:p w14:paraId="0DE3877E" w14:textId="169A11EB" w:rsidR="005F7DD4" w:rsidRPr="00537996" w:rsidRDefault="005F7DD4" w:rsidP="005F7DD4">
      <w:pPr>
        <w:pStyle w:val="Heading3"/>
      </w:pPr>
      <w:bookmarkStart w:id="83" w:name="_Toc66359997"/>
      <w:r w:rsidRPr="00537996">
        <w:t>7.</w:t>
      </w:r>
      <w:r w:rsidR="002A7AFA" w:rsidRPr="00537996">
        <w:t>2</w:t>
      </w:r>
      <w:r w:rsidRPr="00537996">
        <w:t>.1</w:t>
      </w:r>
      <w:r w:rsidRPr="00537996">
        <w:tab/>
        <w:t>Potential solutions to allow a network slice instance to be associated with both a Satellite RAN and a Terrestrial RAN</w:t>
      </w:r>
      <w:bookmarkEnd w:id="83"/>
    </w:p>
    <w:p w14:paraId="6CD1A2B8" w14:textId="425E3C53" w:rsidR="005F7DD4" w:rsidRPr="00537996" w:rsidRDefault="005F7DD4" w:rsidP="005F7DD4">
      <w:pPr>
        <w:pStyle w:val="Heading4"/>
      </w:pPr>
      <w:bookmarkStart w:id="84" w:name="_Toc66359998"/>
      <w:r w:rsidRPr="00537996">
        <w:t>7.</w:t>
      </w:r>
      <w:r w:rsidR="002A7AFA" w:rsidRPr="00537996">
        <w:t>2</w:t>
      </w:r>
      <w:r w:rsidRPr="00537996">
        <w:t>.1.1</w:t>
      </w:r>
      <w:r w:rsidRPr="00537996">
        <w:tab/>
        <w:t xml:space="preserve">Solution #1: Extend </w:t>
      </w:r>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 xml:space="preserve">iceProfile </w:t>
      </w:r>
      <w:r w:rsidRPr="00537996">
        <w:t>to specify separate service requirements for Satellite RAN and Terrestrial RAN</w:t>
      </w:r>
      <w:bookmarkEnd w:id="84"/>
    </w:p>
    <w:p w14:paraId="415C64A8" w14:textId="77777777" w:rsidR="00A71C84" w:rsidRPr="00537996" w:rsidRDefault="00A71C84" w:rsidP="00A71C84">
      <w:r w:rsidRPr="00537996">
        <w:t xml:space="preserve">The NOP can set specific service requirements for both the Terrestrial RAN and the Satellite RAN in the </w:t>
      </w:r>
      <w:r w:rsidRPr="00537996">
        <w:rPr>
          <w:rFonts w:ascii="Courier New" w:hAnsi="Courier New" w:cs="Courier New"/>
          <w:lang w:eastAsia="zh-CN"/>
        </w:rPr>
        <w:t>SliceProfile</w:t>
      </w:r>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r w:rsidRPr="00537996">
        <w:rPr>
          <w:rFonts w:ascii="Courier New" w:hAnsi="Courier New" w:cs="Courier New"/>
        </w:rPr>
        <w:t>perfReq</w:t>
      </w:r>
      <w:r w:rsidRPr="00537996">
        <w:t xml:space="preserve"> [7] attribute can be extended to allow distinct performance requirement entries for both RANs such as the experienced data rate, latency and coverage area.</w:t>
      </w:r>
    </w:p>
    <w:p w14:paraId="6CD6BCB2" w14:textId="73299EFA" w:rsidR="00DA274D" w:rsidRPr="00537996" w:rsidRDefault="00DA274D" w:rsidP="00DA274D">
      <w:pPr>
        <w:pStyle w:val="Heading3"/>
      </w:pPr>
      <w:bookmarkStart w:id="85" w:name="_Toc66359999"/>
      <w:r w:rsidRPr="00537996">
        <w:t>7.</w:t>
      </w:r>
      <w:r w:rsidR="002A7AFA" w:rsidRPr="00537996">
        <w:t>2</w:t>
      </w:r>
      <w:r w:rsidRPr="00537996">
        <w:t>.2</w:t>
      </w:r>
      <w:r w:rsidRPr="00537996">
        <w:tab/>
        <w:t>Potential solutions for the management of NGSO regenerative and transparent satellite components</w:t>
      </w:r>
      <w:bookmarkEnd w:id="85"/>
    </w:p>
    <w:p w14:paraId="0511DDBF" w14:textId="344F3F08" w:rsidR="00DA274D" w:rsidRPr="00537996" w:rsidRDefault="00DA274D" w:rsidP="00DA274D">
      <w:pPr>
        <w:pStyle w:val="Heading4"/>
      </w:pPr>
      <w:bookmarkStart w:id="86" w:name="_Toc66360000"/>
      <w:r w:rsidRPr="00537996">
        <w:t>7.</w:t>
      </w:r>
      <w:r w:rsidR="002A7AFA" w:rsidRPr="00537996">
        <w:t>2</w:t>
      </w:r>
      <w:r w:rsidRPr="00537996">
        <w:t>.2.1</w:t>
      </w:r>
      <w:r w:rsidRPr="00537996">
        <w:tab/>
        <w:t>Solution #1: Prevent PCI conflicts, PCI confusion and continuous NCR-reconfigurations by using SON functions</w:t>
      </w:r>
      <w:bookmarkEnd w:id="86"/>
      <w:r w:rsidRPr="00537996">
        <w:t xml:space="preserve"> </w:t>
      </w:r>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30" type="#_x0000_t75" style="width:459.15pt;height:209.9pt" o:ole="">
            <v:imagedata r:id="rId25" o:title=""/>
            <o:lock v:ext="edit" aspectratio="f"/>
          </v:shape>
          <o:OLEObject Type="Embed" ProgID="Visio.Drawing.11" ShapeID="_x0000_i1030" DrawAspect="Content" ObjectID="_1677490241" r:id="rId26"/>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7" w:name="_Toc66360001"/>
      <w:r w:rsidRPr="00537996">
        <w:t>7.</w:t>
      </w:r>
      <w:r w:rsidR="002A7AFA" w:rsidRPr="00537996">
        <w:t>3</w:t>
      </w:r>
      <w:r w:rsidR="005C3D9F" w:rsidRPr="00537996">
        <w:tab/>
      </w:r>
      <w:r w:rsidRPr="00537996">
        <w:t xml:space="preserve"> Potential solutions for the monitoring of satellite components</w:t>
      </w:r>
      <w:bookmarkEnd w:id="87"/>
    </w:p>
    <w:p w14:paraId="17761127" w14:textId="2D5ACC02" w:rsidR="009D2C32" w:rsidRPr="00537996" w:rsidRDefault="009D2C32" w:rsidP="009D2C32">
      <w:pPr>
        <w:pStyle w:val="Heading3"/>
      </w:pPr>
      <w:bookmarkStart w:id="88" w:name="_Toc66360002"/>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8"/>
    </w:p>
    <w:p w14:paraId="277CBBF1" w14:textId="45A70B8C" w:rsidR="009D2C32" w:rsidRPr="00537996" w:rsidRDefault="009D2C32" w:rsidP="009D2C32">
      <w:pPr>
        <w:pStyle w:val="Heading4"/>
      </w:pPr>
      <w:bookmarkStart w:id="89" w:name="_Toc66360003"/>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9"/>
    </w:p>
    <w:p w14:paraId="7742DDEB" w14:textId="77777777" w:rsidR="009D2C32" w:rsidRPr="00537996" w:rsidRDefault="009D2C32" w:rsidP="009D2C32">
      <w:r w:rsidRPr="00537996">
        <w:t>The round-trip delay between a UE and a MEO or GEO satellite can be very large when compared to a traditional terrestrial case. This effect requires changes to the HARQ process, so that it is able to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90" w:name="_Toc66360004"/>
      <w:r w:rsidRPr="00537996">
        <w:t>7.3.</w:t>
      </w:r>
      <w:r w:rsidR="002A7AFA" w:rsidRPr="00537996">
        <w:t>2</w:t>
      </w:r>
      <w:r w:rsidRPr="00537996">
        <w:tab/>
        <w:t>Solution for multi-RAT load-balancing associated with both a Satellite RAN and a Terrestrial RAN</w:t>
      </w:r>
      <w:bookmarkEnd w:id="90"/>
    </w:p>
    <w:p w14:paraId="02614D85" w14:textId="2D5EC1F0" w:rsidR="007B075F" w:rsidRPr="00537996" w:rsidRDefault="007B075F" w:rsidP="007B075F">
      <w:pPr>
        <w:pStyle w:val="Heading4"/>
      </w:pPr>
      <w:bookmarkStart w:id="91" w:name="_Toc66360005"/>
      <w:r w:rsidRPr="00537996">
        <w:t>7.3.</w:t>
      </w:r>
      <w:r w:rsidR="002A7AFA" w:rsidRPr="00537996">
        <w:t>2</w:t>
      </w:r>
      <w:r w:rsidRPr="00537996">
        <w:t>.1</w:t>
      </w:r>
      <w:r w:rsidRPr="00537996">
        <w:tab/>
        <w:t>Solution #1: Switch traffic from currently active RAT to another RAT</w:t>
      </w:r>
      <w:bookmarkEnd w:id="91"/>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92" w:name="_Toc66360006"/>
      <w:r w:rsidRPr="00537996">
        <w:t>7.3.</w:t>
      </w:r>
      <w:r w:rsidR="002A7AFA" w:rsidRPr="00537996">
        <w:t>2</w:t>
      </w:r>
      <w:r w:rsidRPr="00537996">
        <w:t>.2</w:t>
      </w:r>
      <w:r w:rsidRPr="00537996">
        <w:tab/>
        <w:t>Solution #2: Split traffic into two RATs</w:t>
      </w:r>
      <w:bookmarkEnd w:id="92"/>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93" w:name="_Toc66360007"/>
      <w:r w:rsidRPr="00537996">
        <w:t>8</w:t>
      </w:r>
      <w:r w:rsidR="00392085" w:rsidRPr="00537996">
        <w:tab/>
        <w:t>Conclusions and Recommendations</w:t>
      </w:r>
      <w:bookmarkEnd w:id="93"/>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94" w:name="_Toc66360008"/>
      <w:r w:rsidRPr="00537996">
        <w:t>Annex A:</w:t>
      </w:r>
      <w:r w:rsidRPr="00537996">
        <w:br/>
        <w:t>Characteristics of satellite systems</w:t>
      </w:r>
      <w:bookmarkEnd w:id="94"/>
    </w:p>
    <w:p w14:paraId="125F5C7B" w14:textId="77777777" w:rsidR="00392085" w:rsidRPr="00537996" w:rsidRDefault="00392085" w:rsidP="00392085">
      <w:pPr>
        <w:pStyle w:val="Heading1"/>
      </w:pPr>
      <w:bookmarkStart w:id="95" w:name="_Toc66360009"/>
      <w:r w:rsidRPr="00537996">
        <w:t>A.1</w:t>
      </w:r>
      <w:r w:rsidRPr="00537996">
        <w:tab/>
        <w:t>General</w:t>
      </w:r>
      <w:bookmarkEnd w:id="95"/>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96" w:name="_Toc66360010"/>
      <w:r w:rsidRPr="00537996">
        <w:t>A.2</w:t>
      </w:r>
      <w:r w:rsidRPr="00537996">
        <w:tab/>
        <w:t>Class of orbit</w:t>
      </w:r>
      <w:bookmarkEnd w:id="96"/>
    </w:p>
    <w:p w14:paraId="44064AF8" w14:textId="77777777" w:rsidR="00A71C84" w:rsidRPr="00537996" w:rsidRDefault="00A71C84" w:rsidP="00A71C84">
      <w:r w:rsidRPr="00537996">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97" w:name="_Toc66360011"/>
      <w:r w:rsidRPr="00537996">
        <w:t>A.3</w:t>
      </w:r>
      <w:r w:rsidRPr="00537996">
        <w:tab/>
        <w:t>Geometrical coverage of satellite and propagation delay</w:t>
      </w:r>
      <w:bookmarkEnd w:id="97"/>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The following figure illustrates the geometrical coverage for a LEO satellite and for geostationary-satellites:</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EE6005A" w:rsidR="00392085" w:rsidRPr="00537996" w:rsidRDefault="00392085" w:rsidP="00392085">
      <w:r w:rsidRPr="00537996">
        <w:t xml:space="preserve">The following </w:t>
      </w:r>
      <w:r w:rsidR="004B7F4B">
        <w:t>figures</w:t>
      </w:r>
      <w:r w:rsidR="004B7F4B" w:rsidRPr="00537996">
        <w:t xml:space="preserve"> </w:t>
      </w:r>
      <w:r w:rsidRPr="00537996">
        <w:t>provide elevation, distance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58A87CF9" w:rsidR="00392085" w:rsidRPr="00537996" w:rsidRDefault="00392085" w:rsidP="00392085">
      <w:r w:rsidRPr="00537996">
        <w:t xml:space="preserve">The following </w:t>
      </w:r>
      <w:r w:rsidR="00BC4FB0">
        <w:t>figure</w:t>
      </w:r>
      <w:r w:rsidR="00BC4FB0" w:rsidRPr="00537996">
        <w:t xml:space="preserve"> </w:t>
      </w:r>
      <w:r w:rsidRPr="00537996">
        <w:t>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98" w:name="_Toc66360012"/>
      <w:r w:rsidRPr="00537996">
        <w:t>A.4</w:t>
      </w:r>
      <w:r w:rsidRPr="00537996">
        <w:tab/>
        <w:t>Type of satellite communication payloads</w:t>
      </w:r>
      <w:bookmarkEnd w:id="98"/>
    </w:p>
    <w:p w14:paraId="482EA6B7" w14:textId="77777777" w:rsidR="00A71C84" w:rsidRPr="00537996" w:rsidRDefault="00A71C84" w:rsidP="00A71C84">
      <w:r w:rsidRPr="00537996">
        <w:t>Communication payloads embarked on-board a satellite are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mplifier (HPA) delivers finally the 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r w:rsidRPr="00537996">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99" w:name="_Toc66360013"/>
      <w:r w:rsidRPr="00537996">
        <w:t>A.5</w:t>
      </w:r>
      <w:r w:rsidRPr="00537996">
        <w:tab/>
        <w:t>Air interfaces</w:t>
      </w:r>
      <w:bookmarkEnd w:id="99"/>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3GPP defined air interfaces, such as the New Radio;</w:t>
      </w:r>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100" w:name="_Toc66360014"/>
      <w:r w:rsidRPr="00537996">
        <w:t>A.6</w:t>
      </w:r>
      <w:r w:rsidRPr="00537996">
        <w:tab/>
        <w:t>General considerations on the use of satellite networks</w:t>
      </w:r>
      <w:bookmarkEnd w:id="100"/>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Satellite networks can be used for broadcast over large areas of a same content, for multicast (with acknowledge of delivery of content), for unicast;</w:t>
      </w:r>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101" w:name="_Toc66360015"/>
      <w:bookmarkStart w:id="102" w:name="historyclause"/>
      <w:r w:rsidRPr="00537996">
        <w:t>Annex B:</w:t>
      </w:r>
      <w:r w:rsidRPr="00537996">
        <w:br/>
        <w:t>Reference Models for Satellite Components Integration in the 5G System</w:t>
      </w:r>
      <w:bookmarkEnd w:id="101"/>
    </w:p>
    <w:p w14:paraId="2EC5DA9F" w14:textId="77777777" w:rsidR="00392085" w:rsidRPr="00537996" w:rsidRDefault="00392085" w:rsidP="00392085">
      <w:pPr>
        <w:pStyle w:val="Heading1"/>
        <w:rPr>
          <w:lang w:eastAsia="ko-KR"/>
        </w:rPr>
      </w:pPr>
      <w:bookmarkStart w:id="103" w:name="_Toc66360016"/>
      <w:r w:rsidRPr="00537996">
        <w:rPr>
          <w:lang w:eastAsia="ko-KR"/>
        </w:rPr>
        <w:t>B.1</w:t>
      </w:r>
      <w:r w:rsidRPr="00537996">
        <w:rPr>
          <w:lang w:eastAsia="ko-KR"/>
        </w:rPr>
        <w:tab/>
        <w:t>Elementary satellite network architecture</w:t>
      </w:r>
      <w:bookmarkEnd w:id="103"/>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04" w:name="_Toc66360017"/>
      <w:r w:rsidRPr="00537996">
        <w:t>B.2</w:t>
      </w:r>
      <w:r w:rsidRPr="00537996">
        <w:tab/>
        <w:t>Reference architecture with satellite enabled NR-RAN</w:t>
      </w:r>
      <w:bookmarkEnd w:id="104"/>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05" w:name="_Toc66360018"/>
      <w:r w:rsidRPr="00537996">
        <w:t>Annex C (informative):</w:t>
      </w:r>
      <w:r w:rsidRPr="00537996">
        <w:br/>
        <w:t>Change history</w:t>
      </w:r>
      <w:bookmarkEnd w:id="102"/>
      <w:bookmarkEnd w:id="1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06"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r w:rsidRPr="00537996">
              <w:rPr>
                <w:b/>
                <w:sz w:val="16"/>
              </w:rPr>
              <w:t>TDoc</w:t>
            </w:r>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r>
              <w:rPr>
                <w:color w:val="000000"/>
                <w:sz w:val="16"/>
                <w:szCs w:val="16"/>
              </w:rPr>
              <w:t>Implemented  S5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r w:rsidR="00F15E82" w:rsidRPr="00537996" w14:paraId="3E30EB2B" w14:textId="77777777" w:rsidTr="00897F98">
        <w:tc>
          <w:tcPr>
            <w:tcW w:w="800" w:type="dxa"/>
            <w:shd w:val="solid" w:color="FFFFFF" w:fill="auto"/>
          </w:tcPr>
          <w:p w14:paraId="1E00511F" w14:textId="589BF231" w:rsidR="00F15E82" w:rsidRDefault="00F15E82" w:rsidP="00814974">
            <w:pPr>
              <w:pStyle w:val="TAC"/>
              <w:rPr>
                <w:sz w:val="16"/>
                <w:szCs w:val="16"/>
              </w:rPr>
            </w:pPr>
            <w:r>
              <w:rPr>
                <w:sz w:val="16"/>
                <w:szCs w:val="16"/>
              </w:rPr>
              <w:t>2021-01</w:t>
            </w:r>
          </w:p>
        </w:tc>
        <w:tc>
          <w:tcPr>
            <w:tcW w:w="901" w:type="dxa"/>
            <w:shd w:val="solid" w:color="FFFFFF" w:fill="auto"/>
          </w:tcPr>
          <w:p w14:paraId="0D34DC12" w14:textId="71D49D42" w:rsidR="00F15E82" w:rsidRDefault="00F15E82" w:rsidP="00814974">
            <w:pPr>
              <w:pStyle w:val="TAC"/>
              <w:rPr>
                <w:sz w:val="16"/>
                <w:szCs w:val="16"/>
              </w:rPr>
            </w:pPr>
            <w:r>
              <w:rPr>
                <w:sz w:val="16"/>
                <w:szCs w:val="16"/>
              </w:rPr>
              <w:t>SA</w:t>
            </w:r>
            <w:r w:rsidR="006D2B65">
              <w:rPr>
                <w:sz w:val="16"/>
                <w:szCs w:val="16"/>
              </w:rPr>
              <w:t>5</w:t>
            </w:r>
            <w:r>
              <w:rPr>
                <w:sz w:val="16"/>
                <w:szCs w:val="16"/>
              </w:rPr>
              <w:t>#135e</w:t>
            </w:r>
          </w:p>
        </w:tc>
        <w:tc>
          <w:tcPr>
            <w:tcW w:w="993" w:type="dxa"/>
            <w:shd w:val="solid" w:color="FFFFFF" w:fill="auto"/>
          </w:tcPr>
          <w:p w14:paraId="3FEB4ECB" w14:textId="0F36FBDA" w:rsidR="00F15E82" w:rsidRDefault="00BE46C7" w:rsidP="00814974">
            <w:pPr>
              <w:pStyle w:val="TAC"/>
              <w:rPr>
                <w:sz w:val="16"/>
                <w:szCs w:val="16"/>
              </w:rPr>
            </w:pPr>
            <w:r w:rsidRPr="00BE46C7">
              <w:rPr>
                <w:sz w:val="16"/>
                <w:szCs w:val="16"/>
              </w:rPr>
              <w:t>S5-211511</w:t>
            </w:r>
          </w:p>
        </w:tc>
        <w:tc>
          <w:tcPr>
            <w:tcW w:w="425" w:type="dxa"/>
            <w:shd w:val="solid" w:color="FFFFFF" w:fill="auto"/>
          </w:tcPr>
          <w:p w14:paraId="413A9AB0" w14:textId="77777777" w:rsidR="00F15E82" w:rsidRPr="00537996" w:rsidRDefault="00F15E82" w:rsidP="00814974">
            <w:pPr>
              <w:pStyle w:val="TAL"/>
              <w:rPr>
                <w:sz w:val="16"/>
                <w:szCs w:val="16"/>
              </w:rPr>
            </w:pPr>
          </w:p>
        </w:tc>
        <w:tc>
          <w:tcPr>
            <w:tcW w:w="425" w:type="dxa"/>
            <w:shd w:val="solid" w:color="FFFFFF" w:fill="auto"/>
          </w:tcPr>
          <w:p w14:paraId="004D1CB8" w14:textId="77777777" w:rsidR="00F15E82" w:rsidRPr="00537996" w:rsidRDefault="00F15E82" w:rsidP="00814974">
            <w:pPr>
              <w:pStyle w:val="TAR"/>
              <w:rPr>
                <w:sz w:val="16"/>
                <w:szCs w:val="16"/>
              </w:rPr>
            </w:pPr>
          </w:p>
        </w:tc>
        <w:tc>
          <w:tcPr>
            <w:tcW w:w="425" w:type="dxa"/>
            <w:shd w:val="solid" w:color="FFFFFF" w:fill="auto"/>
          </w:tcPr>
          <w:p w14:paraId="29537CF6" w14:textId="77777777" w:rsidR="00F15E82" w:rsidRPr="00537996" w:rsidRDefault="00F15E82" w:rsidP="00814974">
            <w:pPr>
              <w:pStyle w:val="TAC"/>
              <w:rPr>
                <w:sz w:val="16"/>
                <w:szCs w:val="16"/>
              </w:rPr>
            </w:pPr>
          </w:p>
        </w:tc>
        <w:tc>
          <w:tcPr>
            <w:tcW w:w="4962" w:type="dxa"/>
            <w:shd w:val="solid" w:color="FFFFFF" w:fill="auto"/>
          </w:tcPr>
          <w:p w14:paraId="02EDB31A" w14:textId="58A379FC" w:rsidR="00F15E82" w:rsidRDefault="00BE46C7" w:rsidP="00814974">
            <w:pPr>
              <w:pStyle w:val="TAL"/>
              <w:rPr>
                <w:sz w:val="16"/>
                <w:szCs w:val="16"/>
              </w:rPr>
            </w:pPr>
            <w:r>
              <w:rPr>
                <w:color w:val="000000"/>
                <w:sz w:val="16"/>
                <w:szCs w:val="16"/>
              </w:rPr>
              <w:t>Implemented  </w:t>
            </w:r>
            <w:r w:rsidR="00EA117D" w:rsidRPr="00EA117D">
              <w:rPr>
                <w:color w:val="000000"/>
                <w:sz w:val="16"/>
                <w:szCs w:val="16"/>
              </w:rPr>
              <w:t>S5-211241</w:t>
            </w:r>
            <w:r w:rsidR="00EA117D">
              <w:rPr>
                <w:color w:val="000000"/>
                <w:sz w:val="16"/>
                <w:szCs w:val="16"/>
              </w:rPr>
              <w:t xml:space="preserve">, </w:t>
            </w:r>
            <w:r w:rsidR="00EA117D" w:rsidRPr="00EA117D">
              <w:rPr>
                <w:color w:val="000000"/>
                <w:sz w:val="16"/>
                <w:szCs w:val="16"/>
              </w:rPr>
              <w:t>S5-21124</w:t>
            </w:r>
            <w:r w:rsidR="00EA117D">
              <w:rPr>
                <w:color w:val="000000"/>
                <w:sz w:val="16"/>
                <w:szCs w:val="16"/>
              </w:rPr>
              <w:t xml:space="preserve">3, </w:t>
            </w:r>
            <w:r w:rsidR="00EA117D" w:rsidRPr="00EA117D">
              <w:rPr>
                <w:color w:val="000000"/>
                <w:sz w:val="16"/>
                <w:szCs w:val="16"/>
              </w:rPr>
              <w:t>S5-21124</w:t>
            </w:r>
            <w:r w:rsidR="00EA117D">
              <w:rPr>
                <w:color w:val="000000"/>
                <w:sz w:val="16"/>
                <w:szCs w:val="16"/>
              </w:rPr>
              <w:t>4</w:t>
            </w:r>
          </w:p>
        </w:tc>
        <w:tc>
          <w:tcPr>
            <w:tcW w:w="708" w:type="dxa"/>
            <w:shd w:val="solid" w:color="FFFFFF" w:fill="auto"/>
          </w:tcPr>
          <w:p w14:paraId="73FCA41D" w14:textId="2BBDD9CB" w:rsidR="00F15E82" w:rsidRDefault="00EA117D" w:rsidP="00814974">
            <w:pPr>
              <w:pStyle w:val="TAC"/>
              <w:rPr>
                <w:sz w:val="16"/>
                <w:szCs w:val="16"/>
              </w:rPr>
            </w:pPr>
            <w:r>
              <w:rPr>
                <w:sz w:val="16"/>
                <w:szCs w:val="16"/>
              </w:rPr>
              <w:t>1.1.0</w:t>
            </w:r>
          </w:p>
        </w:tc>
      </w:tr>
      <w:tr w:rsidR="00DE1E5A" w:rsidRPr="00537996" w14:paraId="0DB243D3" w14:textId="77777777" w:rsidTr="00897F98">
        <w:tc>
          <w:tcPr>
            <w:tcW w:w="800" w:type="dxa"/>
            <w:shd w:val="solid" w:color="FFFFFF" w:fill="auto"/>
          </w:tcPr>
          <w:p w14:paraId="597F9093" w14:textId="5D7C91BD" w:rsidR="00DE1E5A" w:rsidRDefault="00DE1E5A" w:rsidP="00814974">
            <w:pPr>
              <w:pStyle w:val="TAC"/>
              <w:rPr>
                <w:sz w:val="16"/>
                <w:szCs w:val="16"/>
              </w:rPr>
            </w:pPr>
            <w:r>
              <w:rPr>
                <w:sz w:val="16"/>
                <w:szCs w:val="16"/>
              </w:rPr>
              <w:t>2021-03</w:t>
            </w:r>
          </w:p>
        </w:tc>
        <w:tc>
          <w:tcPr>
            <w:tcW w:w="901" w:type="dxa"/>
            <w:shd w:val="solid" w:color="FFFFFF" w:fill="auto"/>
          </w:tcPr>
          <w:p w14:paraId="0DDA2BED" w14:textId="77231CCF" w:rsidR="00DE1E5A" w:rsidRDefault="00DE1E5A" w:rsidP="00814974">
            <w:pPr>
              <w:pStyle w:val="TAC"/>
              <w:rPr>
                <w:sz w:val="16"/>
                <w:szCs w:val="16"/>
              </w:rPr>
            </w:pPr>
            <w:r>
              <w:rPr>
                <w:sz w:val="16"/>
                <w:szCs w:val="16"/>
              </w:rPr>
              <w:t>SA</w:t>
            </w:r>
            <w:r w:rsidR="006D2B65">
              <w:rPr>
                <w:sz w:val="16"/>
                <w:szCs w:val="16"/>
              </w:rPr>
              <w:t>5#136e</w:t>
            </w:r>
          </w:p>
        </w:tc>
        <w:tc>
          <w:tcPr>
            <w:tcW w:w="993" w:type="dxa"/>
            <w:shd w:val="solid" w:color="FFFFFF" w:fill="auto"/>
          </w:tcPr>
          <w:p w14:paraId="05D3D262" w14:textId="129DD9D7" w:rsidR="00DE1E5A" w:rsidRPr="00BE46C7" w:rsidRDefault="003A3CE4" w:rsidP="00814974">
            <w:pPr>
              <w:pStyle w:val="TAC"/>
              <w:rPr>
                <w:sz w:val="16"/>
                <w:szCs w:val="16"/>
              </w:rPr>
            </w:pPr>
            <w:r w:rsidRPr="003A3CE4">
              <w:rPr>
                <w:sz w:val="16"/>
                <w:szCs w:val="16"/>
              </w:rPr>
              <w:t>S5-212432</w:t>
            </w:r>
          </w:p>
        </w:tc>
        <w:tc>
          <w:tcPr>
            <w:tcW w:w="425" w:type="dxa"/>
            <w:shd w:val="solid" w:color="FFFFFF" w:fill="auto"/>
          </w:tcPr>
          <w:p w14:paraId="2A3A9E51" w14:textId="77777777" w:rsidR="00DE1E5A" w:rsidRPr="00537996" w:rsidRDefault="00DE1E5A" w:rsidP="00814974">
            <w:pPr>
              <w:pStyle w:val="TAL"/>
              <w:rPr>
                <w:sz w:val="16"/>
                <w:szCs w:val="16"/>
              </w:rPr>
            </w:pPr>
          </w:p>
        </w:tc>
        <w:tc>
          <w:tcPr>
            <w:tcW w:w="425" w:type="dxa"/>
            <w:shd w:val="solid" w:color="FFFFFF" w:fill="auto"/>
          </w:tcPr>
          <w:p w14:paraId="25D8636B" w14:textId="77777777" w:rsidR="00DE1E5A" w:rsidRPr="00537996" w:rsidRDefault="00DE1E5A" w:rsidP="00814974">
            <w:pPr>
              <w:pStyle w:val="TAR"/>
              <w:rPr>
                <w:sz w:val="16"/>
                <w:szCs w:val="16"/>
              </w:rPr>
            </w:pPr>
          </w:p>
        </w:tc>
        <w:tc>
          <w:tcPr>
            <w:tcW w:w="425" w:type="dxa"/>
            <w:shd w:val="solid" w:color="FFFFFF" w:fill="auto"/>
          </w:tcPr>
          <w:p w14:paraId="796AB91D" w14:textId="77777777" w:rsidR="00DE1E5A" w:rsidRPr="00537996" w:rsidRDefault="00DE1E5A" w:rsidP="00814974">
            <w:pPr>
              <w:pStyle w:val="TAC"/>
              <w:rPr>
                <w:sz w:val="16"/>
                <w:szCs w:val="16"/>
              </w:rPr>
            </w:pPr>
          </w:p>
        </w:tc>
        <w:tc>
          <w:tcPr>
            <w:tcW w:w="4962" w:type="dxa"/>
            <w:shd w:val="solid" w:color="FFFFFF" w:fill="auto"/>
          </w:tcPr>
          <w:p w14:paraId="0E4C850D" w14:textId="23A72C2B" w:rsidR="00DE1E5A" w:rsidRDefault="00FD48FF" w:rsidP="00814974">
            <w:pPr>
              <w:pStyle w:val="TAL"/>
              <w:rPr>
                <w:color w:val="000000"/>
                <w:sz w:val="16"/>
                <w:szCs w:val="16"/>
              </w:rPr>
            </w:pPr>
            <w:r>
              <w:rPr>
                <w:color w:val="000000"/>
                <w:sz w:val="16"/>
                <w:szCs w:val="16"/>
              </w:rPr>
              <w:t xml:space="preserve">Implemented </w:t>
            </w:r>
            <w:r w:rsidR="00FC3B66" w:rsidRPr="00FC3B66">
              <w:rPr>
                <w:color w:val="000000"/>
                <w:sz w:val="16"/>
                <w:szCs w:val="16"/>
              </w:rPr>
              <w:t>S5-212404</w:t>
            </w:r>
            <w:r w:rsidR="00FC3B66">
              <w:rPr>
                <w:color w:val="000000"/>
                <w:sz w:val="16"/>
                <w:szCs w:val="16"/>
              </w:rPr>
              <w:t xml:space="preserve">, </w:t>
            </w:r>
            <w:r w:rsidR="00FC3B66" w:rsidRPr="00FC3B66">
              <w:rPr>
                <w:color w:val="000000"/>
                <w:sz w:val="16"/>
                <w:szCs w:val="16"/>
              </w:rPr>
              <w:t>S5-21240</w:t>
            </w:r>
            <w:r w:rsidR="00FC3B66">
              <w:rPr>
                <w:color w:val="000000"/>
                <w:sz w:val="16"/>
                <w:szCs w:val="16"/>
              </w:rPr>
              <w:t>5</w:t>
            </w:r>
          </w:p>
        </w:tc>
        <w:tc>
          <w:tcPr>
            <w:tcW w:w="708" w:type="dxa"/>
            <w:shd w:val="solid" w:color="FFFFFF" w:fill="auto"/>
          </w:tcPr>
          <w:p w14:paraId="2898EC69" w14:textId="626EF27F" w:rsidR="00DE1E5A" w:rsidRDefault="00FD48FF" w:rsidP="00814974">
            <w:pPr>
              <w:pStyle w:val="TAC"/>
              <w:rPr>
                <w:sz w:val="16"/>
                <w:szCs w:val="16"/>
              </w:rPr>
            </w:pPr>
            <w:r>
              <w:rPr>
                <w:sz w:val="16"/>
                <w:szCs w:val="16"/>
              </w:rPr>
              <w:t>1.2.0</w:t>
            </w:r>
          </w:p>
        </w:tc>
      </w:tr>
      <w:tr w:rsidR="00264915" w:rsidRPr="00537996" w14:paraId="6A8A2964" w14:textId="77777777" w:rsidTr="00897F98">
        <w:tc>
          <w:tcPr>
            <w:tcW w:w="800" w:type="dxa"/>
            <w:shd w:val="solid" w:color="FFFFFF" w:fill="auto"/>
          </w:tcPr>
          <w:p w14:paraId="5D5DFA31" w14:textId="3E77F755" w:rsidR="00264915" w:rsidRDefault="00264915" w:rsidP="00814974">
            <w:pPr>
              <w:pStyle w:val="TAC"/>
              <w:rPr>
                <w:sz w:val="16"/>
                <w:szCs w:val="16"/>
              </w:rPr>
            </w:pPr>
            <w:r>
              <w:rPr>
                <w:sz w:val="16"/>
                <w:szCs w:val="16"/>
              </w:rPr>
              <w:t>2021-03</w:t>
            </w:r>
          </w:p>
        </w:tc>
        <w:tc>
          <w:tcPr>
            <w:tcW w:w="901" w:type="dxa"/>
            <w:shd w:val="solid" w:color="FFFFFF" w:fill="auto"/>
          </w:tcPr>
          <w:p w14:paraId="7954213C" w14:textId="50D90FFD" w:rsidR="00264915" w:rsidRDefault="00264915" w:rsidP="00814974">
            <w:pPr>
              <w:pStyle w:val="TAC"/>
              <w:rPr>
                <w:sz w:val="16"/>
                <w:szCs w:val="16"/>
              </w:rPr>
            </w:pPr>
            <w:r>
              <w:rPr>
                <w:sz w:val="16"/>
                <w:szCs w:val="16"/>
              </w:rPr>
              <w:t>SA#</w:t>
            </w:r>
            <w:r w:rsidR="00C147F5">
              <w:rPr>
                <w:sz w:val="16"/>
                <w:szCs w:val="16"/>
              </w:rPr>
              <w:t>91e</w:t>
            </w:r>
          </w:p>
        </w:tc>
        <w:tc>
          <w:tcPr>
            <w:tcW w:w="993" w:type="dxa"/>
            <w:shd w:val="solid" w:color="FFFFFF" w:fill="auto"/>
          </w:tcPr>
          <w:p w14:paraId="2B8BE92B" w14:textId="43C445B5" w:rsidR="00264915" w:rsidRPr="003A3CE4" w:rsidRDefault="00C147F5" w:rsidP="00814974">
            <w:pPr>
              <w:pStyle w:val="TAC"/>
              <w:rPr>
                <w:sz w:val="16"/>
                <w:szCs w:val="16"/>
              </w:rPr>
            </w:pPr>
            <w:r>
              <w:rPr>
                <w:sz w:val="16"/>
                <w:szCs w:val="16"/>
              </w:rPr>
              <w:t>SP-210139</w:t>
            </w:r>
          </w:p>
        </w:tc>
        <w:tc>
          <w:tcPr>
            <w:tcW w:w="425" w:type="dxa"/>
            <w:shd w:val="solid" w:color="FFFFFF" w:fill="auto"/>
          </w:tcPr>
          <w:p w14:paraId="317CDF87" w14:textId="77777777" w:rsidR="00264915" w:rsidRPr="00537996" w:rsidRDefault="00264915" w:rsidP="00814974">
            <w:pPr>
              <w:pStyle w:val="TAL"/>
              <w:rPr>
                <w:sz w:val="16"/>
                <w:szCs w:val="16"/>
              </w:rPr>
            </w:pPr>
          </w:p>
        </w:tc>
        <w:tc>
          <w:tcPr>
            <w:tcW w:w="425" w:type="dxa"/>
            <w:shd w:val="solid" w:color="FFFFFF" w:fill="auto"/>
          </w:tcPr>
          <w:p w14:paraId="1E980DC5" w14:textId="77777777" w:rsidR="00264915" w:rsidRPr="00537996" w:rsidRDefault="00264915" w:rsidP="00814974">
            <w:pPr>
              <w:pStyle w:val="TAR"/>
              <w:rPr>
                <w:sz w:val="16"/>
                <w:szCs w:val="16"/>
              </w:rPr>
            </w:pPr>
          </w:p>
        </w:tc>
        <w:tc>
          <w:tcPr>
            <w:tcW w:w="425" w:type="dxa"/>
            <w:shd w:val="solid" w:color="FFFFFF" w:fill="auto"/>
          </w:tcPr>
          <w:p w14:paraId="4A54FC3B" w14:textId="77777777" w:rsidR="00264915" w:rsidRPr="00537996" w:rsidRDefault="00264915" w:rsidP="00814974">
            <w:pPr>
              <w:pStyle w:val="TAC"/>
              <w:rPr>
                <w:sz w:val="16"/>
                <w:szCs w:val="16"/>
              </w:rPr>
            </w:pPr>
          </w:p>
        </w:tc>
        <w:tc>
          <w:tcPr>
            <w:tcW w:w="4962" w:type="dxa"/>
            <w:shd w:val="solid" w:color="FFFFFF" w:fill="auto"/>
          </w:tcPr>
          <w:p w14:paraId="395D5015" w14:textId="4C9B5FAE" w:rsidR="00264915" w:rsidRDefault="00C147F5" w:rsidP="00814974">
            <w:pPr>
              <w:pStyle w:val="TAL"/>
              <w:rPr>
                <w:color w:val="000000"/>
                <w:sz w:val="16"/>
                <w:szCs w:val="16"/>
              </w:rPr>
            </w:pPr>
            <w:r>
              <w:rPr>
                <w:color w:val="000000"/>
                <w:sz w:val="16"/>
                <w:szCs w:val="16"/>
              </w:rPr>
              <w:t>Presented for approval</w:t>
            </w:r>
          </w:p>
        </w:tc>
        <w:tc>
          <w:tcPr>
            <w:tcW w:w="708" w:type="dxa"/>
            <w:shd w:val="solid" w:color="FFFFFF" w:fill="auto"/>
          </w:tcPr>
          <w:p w14:paraId="4BD5F7A4" w14:textId="13CDD80A" w:rsidR="00264915" w:rsidRDefault="00C147F5" w:rsidP="00814974">
            <w:pPr>
              <w:pStyle w:val="TAC"/>
              <w:rPr>
                <w:sz w:val="16"/>
                <w:szCs w:val="16"/>
              </w:rPr>
            </w:pPr>
            <w:r>
              <w:rPr>
                <w:sz w:val="16"/>
                <w:szCs w:val="16"/>
              </w:rPr>
              <w:t>2.0.0</w:t>
            </w:r>
          </w:p>
        </w:tc>
      </w:tr>
    </w:tbl>
    <w:p w14:paraId="0C38C71B" w14:textId="77777777" w:rsidR="00E72F7B" w:rsidRPr="00537996" w:rsidRDefault="00E72F7B" w:rsidP="00E72F7B"/>
    <w:bookmarkEnd w:id="106"/>
    <w:p w14:paraId="793B1A51" w14:textId="77777777" w:rsidR="00080512" w:rsidRPr="00537996" w:rsidRDefault="00080512"/>
    <w:sectPr w:rsidR="00080512" w:rsidRPr="0053799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1850110A"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47F5">
      <w:rPr>
        <w:rFonts w:ascii="Arial" w:hAnsi="Arial" w:cs="Arial"/>
        <w:b/>
        <w:noProof/>
        <w:sz w:val="18"/>
        <w:szCs w:val="18"/>
      </w:rPr>
      <w:t>3GPP TR 28.808 V2.0.0 (2021-03)</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6FED848B"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47F5">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1"/>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3E9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45793"/>
    <w:rsid w:val="00251638"/>
    <w:rsid w:val="00264915"/>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500C1"/>
    <w:rsid w:val="0035462D"/>
    <w:rsid w:val="00370E7F"/>
    <w:rsid w:val="00375CE9"/>
    <w:rsid w:val="003765B8"/>
    <w:rsid w:val="00392085"/>
    <w:rsid w:val="003947AA"/>
    <w:rsid w:val="003A3875"/>
    <w:rsid w:val="003A3CE4"/>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B7F4B"/>
    <w:rsid w:val="004D3578"/>
    <w:rsid w:val="004E213A"/>
    <w:rsid w:val="004E3ABB"/>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B171F"/>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075D"/>
    <w:rsid w:val="006B30D0"/>
    <w:rsid w:val="006C3D95"/>
    <w:rsid w:val="006D2B6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7CF"/>
    <w:rsid w:val="007A3FA3"/>
    <w:rsid w:val="007B075F"/>
    <w:rsid w:val="007B26A1"/>
    <w:rsid w:val="007B600E"/>
    <w:rsid w:val="007D01EC"/>
    <w:rsid w:val="007E011E"/>
    <w:rsid w:val="007E0361"/>
    <w:rsid w:val="007F05AF"/>
    <w:rsid w:val="007F0F4A"/>
    <w:rsid w:val="008028A4"/>
    <w:rsid w:val="00807F0A"/>
    <w:rsid w:val="00813536"/>
    <w:rsid w:val="00814974"/>
    <w:rsid w:val="008230CD"/>
    <w:rsid w:val="00824EE6"/>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77557"/>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EBC"/>
    <w:rsid w:val="00BC0F7D"/>
    <w:rsid w:val="00BC4FB0"/>
    <w:rsid w:val="00BC6B5C"/>
    <w:rsid w:val="00BC7A4A"/>
    <w:rsid w:val="00BE0B51"/>
    <w:rsid w:val="00BE3255"/>
    <w:rsid w:val="00BE46C7"/>
    <w:rsid w:val="00BE4F90"/>
    <w:rsid w:val="00BE7D65"/>
    <w:rsid w:val="00BF128E"/>
    <w:rsid w:val="00C112E0"/>
    <w:rsid w:val="00C147F5"/>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B7E63"/>
    <w:rsid w:val="00DC309B"/>
    <w:rsid w:val="00DC4DA2"/>
    <w:rsid w:val="00DD4C17"/>
    <w:rsid w:val="00DE101D"/>
    <w:rsid w:val="00DE1E5A"/>
    <w:rsid w:val="00DE3E00"/>
    <w:rsid w:val="00DF2B1F"/>
    <w:rsid w:val="00DF62CD"/>
    <w:rsid w:val="00E0608C"/>
    <w:rsid w:val="00E16509"/>
    <w:rsid w:val="00E37A21"/>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 w:val="00FC3B66"/>
    <w:rsid w:val="00FD48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oleObject" Target="embeddings/Microsoft_Visio_2003-2010_Drawing2.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9.jpeg"/><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package" Target="embeddings/Microsoft_PowerPoint_Presentation.pptx"/><Relationship Id="rId20" Type="http://schemas.openxmlformats.org/officeDocument/2006/relationships/package" Target="embeddings/Microsoft_PowerPoint_Presentation1.pptx"/><Relationship Id="rId29" Type="http://schemas.openxmlformats.org/officeDocument/2006/relationships/image" Target="media/image15.jpe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package" Target="embeddings/Microsoft_PowerPoint_Presentation2.pptx"/><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8820</Words>
  <Characters>50278</Characters>
  <Application>Microsoft Office Word</Application>
  <DocSecurity>0</DocSecurity>
  <Lines>418</Lines>
  <Paragraphs>117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58981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28.541_CR0423_(Rel-17)_eNRM</cp:lastModifiedBy>
  <cp:revision>2</cp:revision>
  <cp:lastPrinted>2019-02-25T14:05:00Z</cp:lastPrinted>
  <dcterms:created xsi:type="dcterms:W3CDTF">2021-03-17T11:44:00Z</dcterms:created>
  <dcterms:modified xsi:type="dcterms:W3CDTF">2021-03-17T11:44:00Z</dcterms:modified>
</cp:coreProperties>
</file>