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7BD606C"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2F3626">
              <w:t>2</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2024</w:t>
            </w:r>
            <w:r w:rsidRPr="00504F9C">
              <w:rPr>
                <w:sz w:val="32"/>
              </w:rPr>
              <w:t>-</w:t>
            </w:r>
            <w:r w:rsidR="00504F9C" w:rsidRPr="00504F9C">
              <w:rPr>
                <w:sz w:val="32"/>
              </w:rPr>
              <w:t>1</w:t>
            </w:r>
            <w:r w:rsidR="002F3626">
              <w:rPr>
                <w:sz w:val="32"/>
              </w:rPr>
              <w:t>1</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8pt" o:ole="">
                  <v:imagedata r:id="rId9" o:title=""/>
                </v:shape>
                <o:OLEObject Type="Embed" ProgID="Word.Picture.8" ShapeID="_x0000_i1025" DrawAspect="Content" ObjectID="_179429570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2pt" o:ole="">
                  <v:imagedata r:id="rId11" o:title=""/>
                </v:shape>
                <o:OLEObject Type="Embed" ProgID="Word.Picture.8" ShapeID="_x0000_i1026" DrawAspect="Content" ObjectID="_17942957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608ADB9" w14:textId="7E41AC47" w:rsidR="005D7F5D"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5D7F5D">
        <w:rPr>
          <w:noProof/>
        </w:rPr>
        <w:t>Foreword</w:t>
      </w:r>
      <w:r w:rsidR="005D7F5D">
        <w:rPr>
          <w:noProof/>
        </w:rPr>
        <w:tab/>
      </w:r>
      <w:r w:rsidR="005D7F5D">
        <w:rPr>
          <w:noProof/>
        </w:rPr>
        <w:fldChar w:fldCharType="begin"/>
      </w:r>
      <w:r w:rsidR="005D7F5D">
        <w:rPr>
          <w:noProof/>
        </w:rPr>
        <w:instrText xml:space="preserve"> PAGEREF _Toc183682875 \h </w:instrText>
      </w:r>
      <w:r w:rsidR="005D7F5D">
        <w:rPr>
          <w:noProof/>
        </w:rPr>
      </w:r>
      <w:r w:rsidR="005D7F5D">
        <w:rPr>
          <w:noProof/>
        </w:rPr>
        <w:fldChar w:fldCharType="separate"/>
      </w:r>
      <w:r w:rsidR="005D7F5D">
        <w:rPr>
          <w:noProof/>
        </w:rPr>
        <w:t>4</w:t>
      </w:r>
      <w:r w:rsidR="005D7F5D">
        <w:rPr>
          <w:noProof/>
        </w:rPr>
        <w:fldChar w:fldCharType="end"/>
      </w:r>
    </w:p>
    <w:p w14:paraId="15FD4FE0" w14:textId="30B7782F"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_Toc183682876 \h </w:instrText>
      </w:r>
      <w:r>
        <w:rPr>
          <w:noProof/>
        </w:rPr>
      </w:r>
      <w:r>
        <w:rPr>
          <w:noProof/>
        </w:rPr>
        <w:fldChar w:fldCharType="separate"/>
      </w:r>
      <w:r>
        <w:rPr>
          <w:noProof/>
        </w:rPr>
        <w:t>5</w:t>
      </w:r>
      <w:r>
        <w:rPr>
          <w:noProof/>
        </w:rPr>
        <w:fldChar w:fldCharType="end"/>
      </w:r>
    </w:p>
    <w:p w14:paraId="31EE0AA9" w14:textId="0FB74461"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_Toc183682877 \h </w:instrText>
      </w:r>
      <w:r>
        <w:rPr>
          <w:noProof/>
        </w:rPr>
      </w:r>
      <w:r>
        <w:rPr>
          <w:noProof/>
        </w:rPr>
        <w:fldChar w:fldCharType="separate"/>
      </w:r>
      <w:r>
        <w:rPr>
          <w:noProof/>
        </w:rPr>
        <w:t>6</w:t>
      </w:r>
      <w:r>
        <w:rPr>
          <w:noProof/>
        </w:rPr>
        <w:fldChar w:fldCharType="end"/>
      </w:r>
    </w:p>
    <w:p w14:paraId="141BB769" w14:textId="1504836E"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_Toc183682878 \h </w:instrText>
      </w:r>
      <w:r>
        <w:rPr>
          <w:noProof/>
        </w:rPr>
      </w:r>
      <w:r>
        <w:rPr>
          <w:noProof/>
        </w:rPr>
        <w:fldChar w:fldCharType="separate"/>
      </w:r>
      <w:r>
        <w:rPr>
          <w:noProof/>
        </w:rPr>
        <w:t>6</w:t>
      </w:r>
      <w:r>
        <w:rPr>
          <w:noProof/>
        </w:rPr>
        <w:fldChar w:fldCharType="end"/>
      </w:r>
    </w:p>
    <w:p w14:paraId="0657EB99" w14:textId="0D29A911"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_Toc183682879 \h </w:instrText>
      </w:r>
      <w:r>
        <w:rPr>
          <w:noProof/>
        </w:rPr>
      </w:r>
      <w:r>
        <w:rPr>
          <w:noProof/>
        </w:rPr>
        <w:fldChar w:fldCharType="separate"/>
      </w:r>
      <w:r>
        <w:rPr>
          <w:noProof/>
        </w:rPr>
        <w:t>6</w:t>
      </w:r>
      <w:r>
        <w:rPr>
          <w:noProof/>
        </w:rPr>
        <w:fldChar w:fldCharType="end"/>
      </w:r>
    </w:p>
    <w:p w14:paraId="75F605C0" w14:textId="619C1932"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_Toc183682880 \h </w:instrText>
      </w:r>
      <w:r>
        <w:rPr>
          <w:noProof/>
        </w:rPr>
      </w:r>
      <w:r>
        <w:rPr>
          <w:noProof/>
        </w:rPr>
        <w:fldChar w:fldCharType="separate"/>
      </w:r>
      <w:r>
        <w:rPr>
          <w:noProof/>
        </w:rPr>
        <w:t>6</w:t>
      </w:r>
      <w:r>
        <w:rPr>
          <w:noProof/>
        </w:rPr>
        <w:fldChar w:fldCharType="end"/>
      </w:r>
    </w:p>
    <w:p w14:paraId="7A47874A" w14:textId="01266DA2"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_Toc183682881 \h </w:instrText>
      </w:r>
      <w:r>
        <w:rPr>
          <w:noProof/>
        </w:rPr>
      </w:r>
      <w:r>
        <w:rPr>
          <w:noProof/>
        </w:rPr>
        <w:fldChar w:fldCharType="separate"/>
      </w:r>
      <w:r>
        <w:rPr>
          <w:noProof/>
        </w:rPr>
        <w:t>6</w:t>
      </w:r>
      <w:r>
        <w:rPr>
          <w:noProof/>
        </w:rPr>
        <w:fldChar w:fldCharType="end"/>
      </w:r>
    </w:p>
    <w:p w14:paraId="251E1B7E" w14:textId="22245BF9"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_Toc183682882 \h </w:instrText>
      </w:r>
      <w:r>
        <w:rPr>
          <w:noProof/>
        </w:rPr>
      </w:r>
      <w:r>
        <w:rPr>
          <w:noProof/>
        </w:rPr>
        <w:fldChar w:fldCharType="separate"/>
      </w:r>
      <w:r>
        <w:rPr>
          <w:noProof/>
        </w:rPr>
        <w:t>6</w:t>
      </w:r>
      <w:r>
        <w:rPr>
          <w:noProof/>
        </w:rPr>
        <w:fldChar w:fldCharType="end"/>
      </w:r>
    </w:p>
    <w:p w14:paraId="0F11831F" w14:textId="0CFA33A0"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_Toc183682883 \h </w:instrText>
      </w:r>
      <w:r>
        <w:rPr>
          <w:noProof/>
        </w:rPr>
      </w:r>
      <w:r>
        <w:rPr>
          <w:noProof/>
        </w:rPr>
        <w:fldChar w:fldCharType="separate"/>
      </w:r>
      <w:r>
        <w:rPr>
          <w:noProof/>
        </w:rPr>
        <w:t>6</w:t>
      </w:r>
      <w:r>
        <w:rPr>
          <w:noProof/>
        </w:rPr>
        <w:fldChar w:fldCharType="end"/>
      </w:r>
    </w:p>
    <w:p w14:paraId="2DE007A4" w14:textId="7B548740"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_Toc183682884 \h </w:instrText>
      </w:r>
      <w:r>
        <w:rPr>
          <w:noProof/>
        </w:rPr>
      </w:r>
      <w:r>
        <w:rPr>
          <w:noProof/>
        </w:rPr>
        <w:fldChar w:fldCharType="separate"/>
      </w:r>
      <w:r>
        <w:rPr>
          <w:noProof/>
        </w:rPr>
        <w:t>6</w:t>
      </w:r>
      <w:r>
        <w:rPr>
          <w:noProof/>
        </w:rPr>
        <w:fldChar w:fldCharType="end"/>
      </w:r>
    </w:p>
    <w:p w14:paraId="0691EE15" w14:textId="684D70F1"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_Toc183682885 \h </w:instrText>
      </w:r>
      <w:r>
        <w:rPr>
          <w:noProof/>
        </w:rPr>
      </w:r>
      <w:r>
        <w:rPr>
          <w:noProof/>
        </w:rPr>
        <w:fldChar w:fldCharType="separate"/>
      </w:r>
      <w:r>
        <w:rPr>
          <w:noProof/>
        </w:rPr>
        <w:t>8</w:t>
      </w:r>
      <w:r>
        <w:rPr>
          <w:noProof/>
        </w:rPr>
        <w:fldChar w:fldCharType="end"/>
      </w:r>
    </w:p>
    <w:p w14:paraId="27674464" w14:textId="59626926"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Planned configurations</w:t>
      </w:r>
      <w:r>
        <w:rPr>
          <w:noProof/>
        </w:rPr>
        <w:tab/>
      </w:r>
      <w:r>
        <w:rPr>
          <w:noProof/>
        </w:rPr>
        <w:fldChar w:fldCharType="begin"/>
      </w:r>
      <w:r>
        <w:rPr>
          <w:noProof/>
        </w:rPr>
        <w:instrText xml:space="preserve"> PAGEREF _Toc183682886 \h </w:instrText>
      </w:r>
      <w:r>
        <w:rPr>
          <w:noProof/>
        </w:rPr>
      </w:r>
      <w:r>
        <w:rPr>
          <w:noProof/>
        </w:rPr>
        <w:fldChar w:fldCharType="separate"/>
      </w:r>
      <w:r>
        <w:rPr>
          <w:noProof/>
        </w:rPr>
        <w:t>8</w:t>
      </w:r>
      <w:r>
        <w:rPr>
          <w:noProof/>
        </w:rPr>
        <w:fldChar w:fldCharType="end"/>
      </w:r>
    </w:p>
    <w:p w14:paraId="3FB782F9" w14:textId="30391791"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_Toc183682887 \h </w:instrText>
      </w:r>
      <w:r>
        <w:rPr>
          <w:noProof/>
        </w:rPr>
      </w:r>
      <w:r>
        <w:rPr>
          <w:noProof/>
        </w:rPr>
        <w:fldChar w:fldCharType="separate"/>
      </w:r>
      <w:r>
        <w:rPr>
          <w:noProof/>
        </w:rPr>
        <w:t>8</w:t>
      </w:r>
      <w:r>
        <w:rPr>
          <w:noProof/>
        </w:rPr>
        <w:fldChar w:fldCharType="end"/>
      </w:r>
    </w:p>
    <w:p w14:paraId="7E2871B4" w14:textId="66F11B2A"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_Toc183682888 \h </w:instrText>
      </w:r>
      <w:r>
        <w:rPr>
          <w:noProof/>
        </w:rPr>
      </w:r>
      <w:r>
        <w:rPr>
          <w:noProof/>
        </w:rPr>
        <w:fldChar w:fldCharType="separate"/>
      </w:r>
      <w:r>
        <w:rPr>
          <w:noProof/>
        </w:rPr>
        <w:t>9</w:t>
      </w:r>
      <w:r>
        <w:rPr>
          <w:noProof/>
        </w:rPr>
        <w:fldChar w:fldCharType="end"/>
      </w:r>
    </w:p>
    <w:p w14:paraId="709F1221" w14:textId="167556C3"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_Toc183682889 \h </w:instrText>
      </w:r>
      <w:r>
        <w:rPr>
          <w:noProof/>
        </w:rPr>
      </w:r>
      <w:r>
        <w:rPr>
          <w:noProof/>
        </w:rPr>
        <w:fldChar w:fldCharType="separate"/>
      </w:r>
      <w:r>
        <w:rPr>
          <w:noProof/>
        </w:rPr>
        <w:t>9</w:t>
      </w:r>
      <w:r>
        <w:rPr>
          <w:noProof/>
        </w:rPr>
        <w:fldChar w:fldCharType="end"/>
      </w:r>
    </w:p>
    <w:p w14:paraId="2187730D" w14:textId="4F1EF097"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_Toc183682890 \h </w:instrText>
      </w:r>
      <w:r>
        <w:rPr>
          <w:noProof/>
        </w:rPr>
      </w:r>
      <w:r>
        <w:rPr>
          <w:noProof/>
        </w:rPr>
        <w:fldChar w:fldCharType="separate"/>
      </w:r>
      <w:r>
        <w:rPr>
          <w:noProof/>
        </w:rPr>
        <w:t>9</w:t>
      </w:r>
      <w:r>
        <w:rPr>
          <w:noProof/>
        </w:rPr>
        <w:fldChar w:fldCharType="end"/>
      </w:r>
    </w:p>
    <w:p w14:paraId="64558553" w14:textId="422B414C"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Planned configuration groups</w:t>
      </w:r>
      <w:r>
        <w:rPr>
          <w:noProof/>
        </w:rPr>
        <w:tab/>
      </w:r>
      <w:r>
        <w:rPr>
          <w:noProof/>
        </w:rPr>
        <w:fldChar w:fldCharType="begin"/>
      </w:r>
      <w:r>
        <w:rPr>
          <w:noProof/>
        </w:rPr>
        <w:instrText xml:space="preserve"> PAGEREF _Toc183682891 \h </w:instrText>
      </w:r>
      <w:r>
        <w:rPr>
          <w:noProof/>
        </w:rPr>
      </w:r>
      <w:r>
        <w:rPr>
          <w:noProof/>
        </w:rPr>
        <w:fldChar w:fldCharType="separate"/>
      </w:r>
      <w:r>
        <w:rPr>
          <w:noProof/>
        </w:rPr>
        <w:t>9</w:t>
      </w:r>
      <w:r>
        <w:rPr>
          <w:noProof/>
        </w:rPr>
        <w:fldChar w:fldCharType="end"/>
      </w:r>
    </w:p>
    <w:p w14:paraId="3FE8A58E" w14:textId="461151D4"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Definition</w:t>
      </w:r>
      <w:r>
        <w:rPr>
          <w:noProof/>
        </w:rPr>
        <w:tab/>
      </w:r>
      <w:r>
        <w:rPr>
          <w:noProof/>
        </w:rPr>
        <w:fldChar w:fldCharType="begin"/>
      </w:r>
      <w:r>
        <w:rPr>
          <w:noProof/>
        </w:rPr>
        <w:instrText xml:space="preserve"> PAGEREF _Toc183682892 \h </w:instrText>
      </w:r>
      <w:r>
        <w:rPr>
          <w:noProof/>
        </w:rPr>
      </w:r>
      <w:r>
        <w:rPr>
          <w:noProof/>
        </w:rPr>
        <w:fldChar w:fldCharType="separate"/>
      </w:r>
      <w:r>
        <w:rPr>
          <w:noProof/>
        </w:rPr>
        <w:t>9</w:t>
      </w:r>
      <w:r>
        <w:rPr>
          <w:noProof/>
        </w:rPr>
        <w:fldChar w:fldCharType="end"/>
      </w:r>
    </w:p>
    <w:p w14:paraId="5B2421B6" w14:textId="0A108625"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Planned configuration group members</w:t>
      </w:r>
      <w:r>
        <w:rPr>
          <w:noProof/>
        </w:rPr>
        <w:tab/>
      </w:r>
      <w:r>
        <w:rPr>
          <w:noProof/>
        </w:rPr>
        <w:fldChar w:fldCharType="begin"/>
      </w:r>
      <w:r>
        <w:rPr>
          <w:noProof/>
        </w:rPr>
        <w:instrText xml:space="preserve"> PAGEREF _Toc183682893 \h </w:instrText>
      </w:r>
      <w:r>
        <w:rPr>
          <w:noProof/>
        </w:rPr>
      </w:r>
      <w:r>
        <w:rPr>
          <w:noProof/>
        </w:rPr>
        <w:fldChar w:fldCharType="separate"/>
      </w:r>
      <w:r>
        <w:rPr>
          <w:noProof/>
        </w:rPr>
        <w:t>10</w:t>
      </w:r>
      <w:r>
        <w:rPr>
          <w:noProof/>
        </w:rPr>
        <w:fldChar w:fldCharType="end"/>
      </w:r>
    </w:p>
    <w:p w14:paraId="142E16E4" w14:textId="2B0513E6"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Conflicts between planned configuration group members</w:t>
      </w:r>
      <w:r>
        <w:rPr>
          <w:noProof/>
        </w:rPr>
        <w:tab/>
      </w:r>
      <w:r>
        <w:rPr>
          <w:noProof/>
        </w:rPr>
        <w:fldChar w:fldCharType="begin"/>
      </w:r>
      <w:r>
        <w:rPr>
          <w:noProof/>
        </w:rPr>
        <w:instrText xml:space="preserve"> PAGEREF _Toc183682894 \h </w:instrText>
      </w:r>
      <w:r>
        <w:rPr>
          <w:noProof/>
        </w:rPr>
      </w:r>
      <w:r>
        <w:rPr>
          <w:noProof/>
        </w:rPr>
        <w:fldChar w:fldCharType="separate"/>
      </w:r>
      <w:r>
        <w:rPr>
          <w:noProof/>
        </w:rPr>
        <w:t>10</w:t>
      </w:r>
      <w:r>
        <w:rPr>
          <w:noProof/>
        </w:rPr>
        <w:fldChar w:fldCharType="end"/>
      </w:r>
    </w:p>
    <w:p w14:paraId="4730DF27" w14:textId="2DEB21B4"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Meta data for planned configuration groups</w:t>
      </w:r>
      <w:r>
        <w:rPr>
          <w:noProof/>
        </w:rPr>
        <w:tab/>
      </w:r>
      <w:r>
        <w:rPr>
          <w:noProof/>
        </w:rPr>
        <w:fldChar w:fldCharType="begin"/>
      </w:r>
      <w:r>
        <w:rPr>
          <w:noProof/>
        </w:rPr>
        <w:instrText xml:space="preserve"> PAGEREF _Toc183682895 \h </w:instrText>
      </w:r>
      <w:r>
        <w:rPr>
          <w:noProof/>
        </w:rPr>
      </w:r>
      <w:r>
        <w:rPr>
          <w:noProof/>
        </w:rPr>
        <w:fldChar w:fldCharType="separate"/>
      </w:r>
      <w:r>
        <w:rPr>
          <w:noProof/>
        </w:rPr>
        <w:t>10</w:t>
      </w:r>
      <w:r>
        <w:rPr>
          <w:noProof/>
        </w:rPr>
        <w:fldChar w:fldCharType="end"/>
      </w:r>
    </w:p>
    <w:p w14:paraId="38EDA918" w14:textId="625CF3CE"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Planned configuration group descriptor</w:t>
      </w:r>
      <w:r>
        <w:rPr>
          <w:noProof/>
        </w:rPr>
        <w:tab/>
      </w:r>
      <w:r>
        <w:rPr>
          <w:noProof/>
        </w:rPr>
        <w:fldChar w:fldCharType="begin"/>
      </w:r>
      <w:r>
        <w:rPr>
          <w:noProof/>
        </w:rPr>
        <w:instrText xml:space="preserve"> PAGEREF _Toc183682896 \h </w:instrText>
      </w:r>
      <w:r>
        <w:rPr>
          <w:noProof/>
        </w:rPr>
      </w:r>
      <w:r>
        <w:rPr>
          <w:noProof/>
        </w:rPr>
        <w:fldChar w:fldCharType="separate"/>
      </w:r>
      <w:r>
        <w:rPr>
          <w:noProof/>
        </w:rPr>
        <w:t>10</w:t>
      </w:r>
      <w:r>
        <w:rPr>
          <w:noProof/>
        </w:rPr>
        <w:fldChar w:fldCharType="end"/>
      </w:r>
    </w:p>
    <w:p w14:paraId="107CD3F7" w14:textId="240B6FB7"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6.2a</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Conditions</w:t>
      </w:r>
      <w:r>
        <w:rPr>
          <w:noProof/>
        </w:rPr>
        <w:tab/>
      </w:r>
      <w:r>
        <w:rPr>
          <w:noProof/>
        </w:rPr>
        <w:fldChar w:fldCharType="begin"/>
      </w:r>
      <w:r>
        <w:rPr>
          <w:noProof/>
        </w:rPr>
        <w:instrText xml:space="preserve"> PAGEREF _Toc183682897 \h </w:instrText>
      </w:r>
      <w:r>
        <w:rPr>
          <w:noProof/>
        </w:rPr>
      </w:r>
      <w:r>
        <w:rPr>
          <w:noProof/>
        </w:rPr>
        <w:fldChar w:fldCharType="separate"/>
      </w:r>
      <w:r>
        <w:rPr>
          <w:noProof/>
        </w:rPr>
        <w:t>10</w:t>
      </w:r>
      <w:r>
        <w:rPr>
          <w:noProof/>
        </w:rPr>
        <w:fldChar w:fldCharType="end"/>
      </w:r>
    </w:p>
    <w:p w14:paraId="1FDC60D5" w14:textId="3F40E234"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Validation of planned configurations</w:t>
      </w:r>
      <w:r>
        <w:rPr>
          <w:noProof/>
        </w:rPr>
        <w:tab/>
      </w:r>
      <w:r>
        <w:rPr>
          <w:noProof/>
        </w:rPr>
        <w:fldChar w:fldCharType="begin"/>
      </w:r>
      <w:r>
        <w:rPr>
          <w:noProof/>
        </w:rPr>
        <w:instrText xml:space="preserve"> PAGEREF _Toc183682898 \h </w:instrText>
      </w:r>
      <w:r>
        <w:rPr>
          <w:noProof/>
        </w:rPr>
      </w:r>
      <w:r>
        <w:rPr>
          <w:noProof/>
        </w:rPr>
        <w:fldChar w:fldCharType="separate"/>
      </w:r>
      <w:r>
        <w:rPr>
          <w:noProof/>
        </w:rPr>
        <w:t>11</w:t>
      </w:r>
      <w:r>
        <w:rPr>
          <w:noProof/>
        </w:rPr>
        <w:fldChar w:fldCharType="end"/>
      </w:r>
    </w:p>
    <w:p w14:paraId="647B8466" w14:textId="1A64B531"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Definition</w:t>
      </w:r>
      <w:r>
        <w:rPr>
          <w:noProof/>
        </w:rPr>
        <w:tab/>
      </w:r>
      <w:r>
        <w:rPr>
          <w:noProof/>
        </w:rPr>
        <w:fldChar w:fldCharType="begin"/>
      </w:r>
      <w:r>
        <w:rPr>
          <w:noProof/>
        </w:rPr>
        <w:instrText xml:space="preserve"> PAGEREF _Toc183682899 \h </w:instrText>
      </w:r>
      <w:r>
        <w:rPr>
          <w:noProof/>
        </w:rPr>
      </w:r>
      <w:r>
        <w:rPr>
          <w:noProof/>
        </w:rPr>
        <w:fldChar w:fldCharType="separate"/>
      </w:r>
      <w:r>
        <w:rPr>
          <w:noProof/>
        </w:rPr>
        <w:t>11</w:t>
      </w:r>
      <w:r>
        <w:rPr>
          <w:noProof/>
        </w:rPr>
        <w:fldChar w:fldCharType="end"/>
      </w:r>
    </w:p>
    <w:p w14:paraId="71931FA8" w14:textId="00075116"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Potential problems of planned configurations</w:t>
      </w:r>
      <w:r>
        <w:rPr>
          <w:noProof/>
        </w:rPr>
        <w:tab/>
      </w:r>
      <w:r>
        <w:rPr>
          <w:noProof/>
        </w:rPr>
        <w:fldChar w:fldCharType="begin"/>
      </w:r>
      <w:r>
        <w:rPr>
          <w:noProof/>
        </w:rPr>
        <w:instrText xml:space="preserve"> PAGEREF _Toc183682900 \h </w:instrText>
      </w:r>
      <w:r>
        <w:rPr>
          <w:noProof/>
        </w:rPr>
      </w:r>
      <w:r>
        <w:rPr>
          <w:noProof/>
        </w:rPr>
        <w:fldChar w:fldCharType="separate"/>
      </w:r>
      <w:r>
        <w:rPr>
          <w:noProof/>
        </w:rPr>
        <w:t>11</w:t>
      </w:r>
      <w:r>
        <w:rPr>
          <w:noProof/>
        </w:rPr>
        <w:fldChar w:fldCharType="end"/>
      </w:r>
    </w:p>
    <w:p w14:paraId="343271BC" w14:textId="189C7AF5"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Validation process</w:t>
      </w:r>
      <w:r>
        <w:rPr>
          <w:noProof/>
        </w:rPr>
        <w:tab/>
      </w:r>
      <w:r>
        <w:rPr>
          <w:noProof/>
        </w:rPr>
        <w:fldChar w:fldCharType="begin"/>
      </w:r>
      <w:r>
        <w:rPr>
          <w:noProof/>
        </w:rPr>
        <w:instrText xml:space="preserve"> PAGEREF _Toc183682901 \h </w:instrText>
      </w:r>
      <w:r>
        <w:rPr>
          <w:noProof/>
        </w:rPr>
      </w:r>
      <w:r>
        <w:rPr>
          <w:noProof/>
        </w:rPr>
        <w:fldChar w:fldCharType="separate"/>
      </w:r>
      <w:r>
        <w:rPr>
          <w:noProof/>
        </w:rPr>
        <w:t>12</w:t>
      </w:r>
      <w:r>
        <w:rPr>
          <w:noProof/>
        </w:rPr>
        <w:fldChar w:fldCharType="end"/>
      </w:r>
    </w:p>
    <w:p w14:paraId="0E41FCF6" w14:textId="48747337"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Validation of multiple planned configurations</w:t>
      </w:r>
      <w:r>
        <w:rPr>
          <w:noProof/>
        </w:rPr>
        <w:tab/>
      </w:r>
      <w:r>
        <w:rPr>
          <w:noProof/>
        </w:rPr>
        <w:fldChar w:fldCharType="begin"/>
      </w:r>
      <w:r>
        <w:rPr>
          <w:noProof/>
        </w:rPr>
        <w:instrText xml:space="preserve"> PAGEREF _Toc183682902 \h </w:instrText>
      </w:r>
      <w:r>
        <w:rPr>
          <w:noProof/>
        </w:rPr>
      </w:r>
      <w:r>
        <w:rPr>
          <w:noProof/>
        </w:rPr>
        <w:fldChar w:fldCharType="separate"/>
      </w:r>
      <w:r>
        <w:rPr>
          <w:noProof/>
        </w:rPr>
        <w:t>12</w:t>
      </w:r>
      <w:r>
        <w:rPr>
          <w:noProof/>
        </w:rPr>
        <w:fldChar w:fldCharType="end"/>
      </w:r>
    </w:p>
    <w:p w14:paraId="14921DAC" w14:textId="6083F287"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_Toc183682903 \h </w:instrText>
      </w:r>
      <w:r>
        <w:rPr>
          <w:noProof/>
        </w:rPr>
      </w:r>
      <w:r>
        <w:rPr>
          <w:noProof/>
        </w:rPr>
        <w:fldChar w:fldCharType="separate"/>
      </w:r>
      <w:r>
        <w:rPr>
          <w:noProof/>
        </w:rPr>
        <w:t>12</w:t>
      </w:r>
      <w:r>
        <w:rPr>
          <w:noProof/>
        </w:rPr>
        <w:fldChar w:fldCharType="end"/>
      </w:r>
    </w:p>
    <w:p w14:paraId="4488FAB8" w14:textId="2406CD32"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_Toc183682904 \h </w:instrText>
      </w:r>
      <w:r>
        <w:rPr>
          <w:noProof/>
        </w:rPr>
      </w:r>
      <w:r>
        <w:rPr>
          <w:noProof/>
        </w:rPr>
        <w:fldChar w:fldCharType="separate"/>
      </w:r>
      <w:r>
        <w:rPr>
          <w:noProof/>
        </w:rPr>
        <w:t>12</w:t>
      </w:r>
      <w:r>
        <w:rPr>
          <w:noProof/>
        </w:rPr>
        <w:fldChar w:fldCharType="end"/>
      </w:r>
    </w:p>
    <w:p w14:paraId="56073744" w14:textId="199B88E9"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6.4.2</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Potential problems of planned configurations</w:t>
      </w:r>
      <w:r>
        <w:rPr>
          <w:noProof/>
        </w:rPr>
        <w:tab/>
      </w:r>
      <w:r>
        <w:rPr>
          <w:noProof/>
        </w:rPr>
        <w:fldChar w:fldCharType="begin"/>
      </w:r>
      <w:r>
        <w:rPr>
          <w:noProof/>
        </w:rPr>
        <w:instrText xml:space="preserve"> PAGEREF _Toc183682905 \h </w:instrText>
      </w:r>
      <w:r>
        <w:rPr>
          <w:noProof/>
        </w:rPr>
      </w:r>
      <w:r>
        <w:rPr>
          <w:noProof/>
        </w:rPr>
        <w:fldChar w:fldCharType="separate"/>
      </w:r>
      <w:r>
        <w:rPr>
          <w:noProof/>
        </w:rPr>
        <w:t>12</w:t>
      </w:r>
      <w:r>
        <w:rPr>
          <w:noProof/>
        </w:rPr>
        <w:fldChar w:fldCharType="end"/>
      </w:r>
    </w:p>
    <w:p w14:paraId="6DDFFE0C" w14:textId="6A8DA37E"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6.4.4</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Activation of multiple planned configurations</w:t>
      </w:r>
      <w:r>
        <w:rPr>
          <w:noProof/>
        </w:rPr>
        <w:tab/>
      </w:r>
      <w:r>
        <w:rPr>
          <w:noProof/>
        </w:rPr>
        <w:fldChar w:fldCharType="begin"/>
      </w:r>
      <w:r>
        <w:rPr>
          <w:noProof/>
        </w:rPr>
        <w:instrText xml:space="preserve"> PAGEREF _Toc183682906 \h </w:instrText>
      </w:r>
      <w:r>
        <w:rPr>
          <w:noProof/>
        </w:rPr>
      </w:r>
      <w:r>
        <w:rPr>
          <w:noProof/>
        </w:rPr>
        <w:fldChar w:fldCharType="separate"/>
      </w:r>
      <w:r>
        <w:rPr>
          <w:noProof/>
        </w:rPr>
        <w:t>12</w:t>
      </w:r>
      <w:r>
        <w:rPr>
          <w:noProof/>
        </w:rPr>
        <w:fldChar w:fldCharType="end"/>
      </w:r>
    </w:p>
    <w:p w14:paraId="4522041A" w14:textId="67A1B1D9" w:rsidR="005D7F5D" w:rsidRDefault="005D7F5D">
      <w:pPr>
        <w:pStyle w:val="TOC3"/>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6.4.5</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Activation control parameters</w:t>
      </w:r>
      <w:r>
        <w:rPr>
          <w:noProof/>
        </w:rPr>
        <w:tab/>
      </w:r>
      <w:r>
        <w:rPr>
          <w:noProof/>
        </w:rPr>
        <w:fldChar w:fldCharType="begin"/>
      </w:r>
      <w:r>
        <w:rPr>
          <w:noProof/>
        </w:rPr>
        <w:instrText xml:space="preserve"> PAGEREF _Toc183682907 \h </w:instrText>
      </w:r>
      <w:r>
        <w:rPr>
          <w:noProof/>
        </w:rPr>
      </w:r>
      <w:r>
        <w:rPr>
          <w:noProof/>
        </w:rPr>
        <w:fldChar w:fldCharType="separate"/>
      </w:r>
      <w:r>
        <w:rPr>
          <w:noProof/>
        </w:rPr>
        <w:t>12</w:t>
      </w:r>
      <w:r>
        <w:rPr>
          <w:noProof/>
        </w:rPr>
        <w:fldChar w:fldCharType="end"/>
      </w:r>
    </w:p>
    <w:p w14:paraId="45042918" w14:textId="05CFCF55"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Conditional activation of planned configurations</w:t>
      </w:r>
      <w:r>
        <w:rPr>
          <w:noProof/>
        </w:rPr>
        <w:tab/>
      </w:r>
      <w:r>
        <w:rPr>
          <w:noProof/>
        </w:rPr>
        <w:fldChar w:fldCharType="begin"/>
      </w:r>
      <w:r>
        <w:rPr>
          <w:noProof/>
        </w:rPr>
        <w:instrText xml:space="preserve"> PAGEREF _Toc183682908 \h </w:instrText>
      </w:r>
      <w:r>
        <w:rPr>
          <w:noProof/>
        </w:rPr>
      </w:r>
      <w:r>
        <w:rPr>
          <w:noProof/>
        </w:rPr>
        <w:fldChar w:fldCharType="separate"/>
      </w:r>
      <w:r>
        <w:rPr>
          <w:noProof/>
        </w:rPr>
        <w:t>13</w:t>
      </w:r>
      <w:r>
        <w:rPr>
          <w:noProof/>
        </w:rPr>
        <w:fldChar w:fldCharType="end"/>
      </w:r>
    </w:p>
    <w:p w14:paraId="4BA95AC8" w14:textId="3EF82F3A"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Asynchronous updates</w:t>
      </w:r>
      <w:r>
        <w:rPr>
          <w:noProof/>
        </w:rPr>
        <w:tab/>
      </w:r>
      <w:r>
        <w:rPr>
          <w:noProof/>
        </w:rPr>
        <w:fldChar w:fldCharType="begin"/>
      </w:r>
      <w:r>
        <w:rPr>
          <w:noProof/>
        </w:rPr>
        <w:instrText xml:space="preserve"> PAGEREF _Toc183682909 \h </w:instrText>
      </w:r>
      <w:r>
        <w:rPr>
          <w:noProof/>
        </w:rPr>
      </w:r>
      <w:r>
        <w:rPr>
          <w:noProof/>
        </w:rPr>
        <w:fldChar w:fldCharType="separate"/>
      </w:r>
      <w:r>
        <w:rPr>
          <w:noProof/>
        </w:rPr>
        <w:t>13</w:t>
      </w:r>
      <w:r>
        <w:rPr>
          <w:noProof/>
        </w:rPr>
        <w:fldChar w:fldCharType="end"/>
      </w:r>
    </w:p>
    <w:p w14:paraId="3B0C7510" w14:textId="309E2D4B"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_Toc183682910 \h </w:instrText>
      </w:r>
      <w:r>
        <w:rPr>
          <w:noProof/>
        </w:rPr>
      </w:r>
      <w:r>
        <w:rPr>
          <w:noProof/>
        </w:rPr>
        <w:fldChar w:fldCharType="separate"/>
      </w:r>
      <w:r>
        <w:rPr>
          <w:noProof/>
        </w:rPr>
        <w:t>13</w:t>
      </w:r>
      <w:r>
        <w:rPr>
          <w:noProof/>
        </w:rPr>
        <w:fldChar w:fldCharType="end"/>
      </w:r>
    </w:p>
    <w:p w14:paraId="67F3A873" w14:textId="28085C83"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_Toc183682911 \h </w:instrText>
      </w:r>
      <w:r>
        <w:rPr>
          <w:noProof/>
        </w:rPr>
      </w:r>
      <w:r>
        <w:rPr>
          <w:noProof/>
        </w:rPr>
        <w:fldChar w:fldCharType="separate"/>
      </w:r>
      <w:r>
        <w:rPr>
          <w:noProof/>
        </w:rPr>
        <w:t>13</w:t>
      </w:r>
      <w:r>
        <w:rPr>
          <w:noProof/>
        </w:rPr>
        <w:fldChar w:fldCharType="end"/>
      </w:r>
    </w:p>
    <w:p w14:paraId="0992221E" w14:textId="59568510"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Managing planned configurations</w:t>
      </w:r>
      <w:r>
        <w:rPr>
          <w:noProof/>
        </w:rPr>
        <w:tab/>
      </w:r>
      <w:r>
        <w:rPr>
          <w:noProof/>
        </w:rPr>
        <w:fldChar w:fldCharType="begin"/>
      </w:r>
      <w:r>
        <w:rPr>
          <w:noProof/>
        </w:rPr>
        <w:instrText xml:space="preserve"> PAGEREF _Toc183682912 \h </w:instrText>
      </w:r>
      <w:r>
        <w:rPr>
          <w:noProof/>
        </w:rPr>
      </w:r>
      <w:r>
        <w:rPr>
          <w:noProof/>
        </w:rPr>
        <w:fldChar w:fldCharType="separate"/>
      </w:r>
      <w:r>
        <w:rPr>
          <w:noProof/>
        </w:rPr>
        <w:t>13</w:t>
      </w:r>
      <w:r>
        <w:rPr>
          <w:noProof/>
        </w:rPr>
        <w:fldChar w:fldCharType="end"/>
      </w:r>
    </w:p>
    <w:p w14:paraId="46338050" w14:textId="27DC1E1B"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Managing planned configuration groups</w:t>
      </w:r>
      <w:r>
        <w:rPr>
          <w:noProof/>
        </w:rPr>
        <w:tab/>
      </w:r>
      <w:r>
        <w:rPr>
          <w:noProof/>
        </w:rPr>
        <w:fldChar w:fldCharType="begin"/>
      </w:r>
      <w:r>
        <w:rPr>
          <w:noProof/>
        </w:rPr>
        <w:instrText xml:space="preserve"> PAGEREF _Toc183682913 \h </w:instrText>
      </w:r>
      <w:r>
        <w:rPr>
          <w:noProof/>
        </w:rPr>
      </w:r>
      <w:r>
        <w:rPr>
          <w:noProof/>
        </w:rPr>
        <w:fldChar w:fldCharType="separate"/>
      </w:r>
      <w:r>
        <w:rPr>
          <w:noProof/>
        </w:rPr>
        <w:t>13</w:t>
      </w:r>
      <w:r>
        <w:rPr>
          <w:noProof/>
        </w:rPr>
        <w:fldChar w:fldCharType="end"/>
      </w:r>
    </w:p>
    <w:p w14:paraId="40CE455E" w14:textId="19E9AC83"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6.10a</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Managing conditions</w:t>
      </w:r>
      <w:r>
        <w:rPr>
          <w:noProof/>
        </w:rPr>
        <w:tab/>
      </w:r>
      <w:r>
        <w:rPr>
          <w:noProof/>
        </w:rPr>
        <w:fldChar w:fldCharType="begin"/>
      </w:r>
      <w:r>
        <w:rPr>
          <w:noProof/>
        </w:rPr>
        <w:instrText xml:space="preserve"> PAGEREF _Toc183682914 \h </w:instrText>
      </w:r>
      <w:r>
        <w:rPr>
          <w:noProof/>
        </w:rPr>
      </w:r>
      <w:r>
        <w:rPr>
          <w:noProof/>
        </w:rPr>
        <w:fldChar w:fldCharType="separate"/>
      </w:r>
      <w:r>
        <w:rPr>
          <w:noProof/>
        </w:rPr>
        <w:t>14</w:t>
      </w:r>
      <w:r>
        <w:rPr>
          <w:noProof/>
        </w:rPr>
        <w:fldChar w:fldCharType="end"/>
      </w:r>
    </w:p>
    <w:p w14:paraId="44480BDA" w14:textId="7FBAA0BE"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Managing validations</w:t>
      </w:r>
      <w:r>
        <w:rPr>
          <w:noProof/>
        </w:rPr>
        <w:tab/>
      </w:r>
      <w:r>
        <w:rPr>
          <w:noProof/>
        </w:rPr>
        <w:fldChar w:fldCharType="begin"/>
      </w:r>
      <w:r>
        <w:rPr>
          <w:noProof/>
        </w:rPr>
        <w:instrText xml:space="preserve"> PAGEREF _Toc183682915 \h </w:instrText>
      </w:r>
      <w:r>
        <w:rPr>
          <w:noProof/>
        </w:rPr>
      </w:r>
      <w:r>
        <w:rPr>
          <w:noProof/>
        </w:rPr>
        <w:fldChar w:fldCharType="separate"/>
      </w:r>
      <w:r>
        <w:rPr>
          <w:noProof/>
        </w:rPr>
        <w:t>15</w:t>
      </w:r>
      <w:r>
        <w:rPr>
          <w:noProof/>
        </w:rPr>
        <w:fldChar w:fldCharType="end"/>
      </w:r>
    </w:p>
    <w:p w14:paraId="1AFB88D5" w14:textId="5C859698"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Managing activations</w:t>
      </w:r>
      <w:r>
        <w:rPr>
          <w:noProof/>
        </w:rPr>
        <w:tab/>
      </w:r>
      <w:r>
        <w:rPr>
          <w:noProof/>
        </w:rPr>
        <w:fldChar w:fldCharType="begin"/>
      </w:r>
      <w:r>
        <w:rPr>
          <w:noProof/>
        </w:rPr>
        <w:instrText xml:space="preserve"> PAGEREF _Toc183682916 \h </w:instrText>
      </w:r>
      <w:r>
        <w:rPr>
          <w:noProof/>
        </w:rPr>
      </w:r>
      <w:r>
        <w:rPr>
          <w:noProof/>
        </w:rPr>
        <w:fldChar w:fldCharType="separate"/>
      </w:r>
      <w:r>
        <w:rPr>
          <w:noProof/>
        </w:rPr>
        <w:t>16</w:t>
      </w:r>
      <w:r>
        <w:rPr>
          <w:noProof/>
        </w:rPr>
        <w:fldChar w:fldCharType="end"/>
      </w:r>
    </w:p>
    <w:p w14:paraId="3EBD16AA" w14:textId="74431C30"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sidRPr="00F0138B">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F0138B">
        <w:rPr>
          <w:noProof/>
          <w:lang w:val="en-US"/>
        </w:rPr>
        <w:t>Notifications</w:t>
      </w:r>
      <w:r>
        <w:rPr>
          <w:noProof/>
        </w:rPr>
        <w:tab/>
      </w:r>
      <w:r>
        <w:rPr>
          <w:noProof/>
        </w:rPr>
        <w:fldChar w:fldCharType="begin"/>
      </w:r>
      <w:r>
        <w:rPr>
          <w:noProof/>
        </w:rPr>
        <w:instrText xml:space="preserve"> PAGEREF _Toc183682917 \h </w:instrText>
      </w:r>
      <w:r>
        <w:rPr>
          <w:noProof/>
        </w:rPr>
      </w:r>
      <w:r>
        <w:rPr>
          <w:noProof/>
        </w:rPr>
        <w:fldChar w:fldCharType="separate"/>
      </w:r>
      <w:r>
        <w:rPr>
          <w:noProof/>
        </w:rPr>
        <w:t>17</w:t>
      </w:r>
      <w:r>
        <w:rPr>
          <w:noProof/>
        </w:rPr>
        <w:fldChar w:fldCharType="end"/>
      </w:r>
    </w:p>
    <w:p w14:paraId="771B55F1" w14:textId="4EB14303" w:rsidR="005D7F5D" w:rsidRDefault="005D7F5D">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_Toc183682918 \h </w:instrText>
      </w:r>
      <w:r>
        <w:rPr>
          <w:noProof/>
        </w:rPr>
      </w:r>
      <w:r>
        <w:rPr>
          <w:noProof/>
        </w:rPr>
        <w:fldChar w:fldCharType="separate"/>
      </w:r>
      <w:r>
        <w:rPr>
          <w:noProof/>
        </w:rPr>
        <w:t>17</w:t>
      </w:r>
      <w:r>
        <w:rPr>
          <w:noProof/>
        </w:rPr>
        <w:fldChar w:fldCharType="end"/>
      </w:r>
    </w:p>
    <w:p w14:paraId="6EBCE4C0" w14:textId="25B14A36" w:rsidR="005D7F5D" w:rsidRDefault="005D7F5D">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_Toc183682919 \h </w:instrText>
      </w:r>
      <w:r>
        <w:rPr>
          <w:noProof/>
        </w:rPr>
      </w:r>
      <w:r>
        <w:rPr>
          <w:noProof/>
        </w:rPr>
        <w:fldChar w:fldCharType="separate"/>
      </w:r>
      <w:r>
        <w:rPr>
          <w:noProof/>
        </w:rPr>
        <w:t>17</w:t>
      </w:r>
      <w:r>
        <w:rPr>
          <w:noProof/>
        </w:rPr>
        <w:fldChar w:fldCharType="end"/>
      </w:r>
    </w:p>
    <w:p w14:paraId="5FA090A9" w14:textId="64EDED3C" w:rsidR="005D7F5D" w:rsidRDefault="005D7F5D">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_Toc183682920 \h </w:instrText>
      </w:r>
      <w:r>
        <w:rPr>
          <w:noProof/>
        </w:rPr>
      </w:r>
      <w:r>
        <w:rPr>
          <w:noProof/>
        </w:rPr>
        <w:fldChar w:fldCharType="separate"/>
      </w:r>
      <w:r>
        <w:rPr>
          <w:noProof/>
        </w:rPr>
        <w:t>17</w:t>
      </w:r>
      <w:r>
        <w:rPr>
          <w:noProof/>
        </w:rPr>
        <w:fldChar w:fldCharType="end"/>
      </w:r>
    </w:p>
    <w:p w14:paraId="2DDA876D" w14:textId="786DB467" w:rsidR="005D7F5D" w:rsidRDefault="005D7F5D">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_Toc183682921 \h </w:instrText>
      </w:r>
      <w:r>
        <w:rPr>
          <w:noProof/>
        </w:rPr>
      </w:r>
      <w:r>
        <w:rPr>
          <w:noProof/>
        </w:rPr>
        <w:fldChar w:fldCharType="separate"/>
      </w:r>
      <w:r>
        <w:rPr>
          <w:noProof/>
        </w:rPr>
        <w:t>21</w:t>
      </w:r>
      <w:r>
        <w:rPr>
          <w:noProof/>
        </w:rPr>
        <w:fldChar w:fldCharType="end"/>
      </w:r>
    </w:p>
    <w:p w14:paraId="0B9E3498" w14:textId="338A26E2"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83682875"/>
      <w:bookmarkEnd w:id="17"/>
      <w:r w:rsidRPr="004D3578">
        <w:lastRenderedPageBreak/>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83682876"/>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83682877"/>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368287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Pr="004D3578"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24ACB616" w14:textId="77777777" w:rsidR="00080512" w:rsidRPr="004D3578" w:rsidRDefault="00080512">
      <w:pPr>
        <w:pStyle w:val="Heading1"/>
      </w:pPr>
      <w:bookmarkStart w:id="26" w:name="definitions"/>
      <w:bookmarkStart w:id="27" w:name="_Toc18368287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8368288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8368288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83682882"/>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83682883"/>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83682884"/>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lastRenderedPageBreak/>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lastRenderedPageBreak/>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49F568D5" w14:textId="77777777" w:rsidR="007246A1" w:rsidRDefault="007246A1" w:rsidP="007246A1">
      <w:pPr>
        <w:pStyle w:val="Heading1"/>
      </w:pPr>
      <w:bookmarkStart w:id="35" w:name="_Toc178763704"/>
      <w:bookmarkStart w:id="36" w:name="_Toc183682885"/>
      <w:r>
        <w:t>6</w:t>
      </w:r>
      <w:r w:rsidRPr="004D3578">
        <w:tab/>
      </w:r>
      <w:r>
        <w:t>Solution description</w:t>
      </w:r>
      <w:bookmarkEnd w:id="35"/>
      <w:bookmarkEnd w:id="36"/>
    </w:p>
    <w:p w14:paraId="704154BC" w14:textId="77777777" w:rsidR="005A5858" w:rsidRDefault="005A5858" w:rsidP="005A5858">
      <w:pPr>
        <w:pStyle w:val="Heading2"/>
        <w:rPr>
          <w:lang w:val="en-US"/>
        </w:rPr>
      </w:pPr>
      <w:bookmarkStart w:id="37" w:name="_Toc178763705"/>
      <w:bookmarkStart w:id="38" w:name="_Toc180490130"/>
      <w:bookmarkStart w:id="39" w:name="_Toc178763715"/>
      <w:bookmarkStart w:id="40" w:name="_Toc183682886"/>
      <w:r w:rsidRPr="00492767">
        <w:rPr>
          <w:lang w:val="en-US"/>
        </w:rPr>
        <w:t>6.</w:t>
      </w:r>
      <w:r>
        <w:rPr>
          <w:lang w:val="en-US"/>
        </w:rPr>
        <w:t>1</w:t>
      </w:r>
      <w:r w:rsidRPr="00492767">
        <w:rPr>
          <w:lang w:val="en-US"/>
        </w:rPr>
        <w:tab/>
      </w:r>
      <w:r>
        <w:rPr>
          <w:lang w:val="en-US"/>
        </w:rPr>
        <w:t>P</w:t>
      </w:r>
      <w:r w:rsidRPr="00492767">
        <w:rPr>
          <w:lang w:val="en-US"/>
        </w:rPr>
        <w:t>lanned configurations</w:t>
      </w:r>
      <w:bookmarkEnd w:id="37"/>
      <w:bookmarkEnd w:id="38"/>
      <w:bookmarkEnd w:id="40"/>
    </w:p>
    <w:p w14:paraId="155CAFC1" w14:textId="77777777" w:rsidR="005A5858" w:rsidRDefault="005A5858" w:rsidP="005A5858">
      <w:pPr>
        <w:pStyle w:val="Heading3"/>
      </w:pPr>
      <w:bookmarkStart w:id="41" w:name="_Toc180490131"/>
      <w:bookmarkStart w:id="42" w:name="_Toc183682887"/>
      <w:r>
        <w:t>6.1.1</w:t>
      </w:r>
      <w:r>
        <w:tab/>
        <w:t>Definition</w:t>
      </w:r>
      <w:bookmarkEnd w:id="41"/>
      <w:bookmarkEnd w:id="42"/>
    </w:p>
    <w:p w14:paraId="1FCF318B" w14:textId="77777777" w:rsidR="005A5858" w:rsidRDefault="005A5858" w:rsidP="005A585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6AAC5E56" w14:textId="77777777" w:rsidR="005A5858" w:rsidRPr="005F1A49" w:rsidRDefault="005A5858" w:rsidP="005F1A49">
      <w:pPr>
        <w:pStyle w:val="EditorsNote"/>
      </w:pPr>
      <w:r w:rsidRPr="005F1A49">
        <w:t>Editor's note: The name of the current configuration is tbc. May also be actual configuration or operational configuration.</w:t>
      </w:r>
    </w:p>
    <w:p w14:paraId="71ABF5F6" w14:textId="3210EED7" w:rsidR="005A5858" w:rsidRDefault="005A5858" w:rsidP="005A585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7BE9106F" w14:textId="3CD8473F" w:rsidR="0059647F" w:rsidRDefault="005A5858" w:rsidP="005A5858">
      <w:bookmarkStart w:id="43"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5F6B95F5" w14:textId="77777777" w:rsidR="005A5858" w:rsidRDefault="005A5858" w:rsidP="005A5858">
      <w:pPr>
        <w:pStyle w:val="Heading3"/>
      </w:pPr>
      <w:bookmarkStart w:id="44" w:name="_Toc180490132"/>
      <w:bookmarkStart w:id="45" w:name="_Toc183682888"/>
      <w:bookmarkEnd w:id="43"/>
      <w:r>
        <w:lastRenderedPageBreak/>
        <w:t>6.1.1</w:t>
      </w:r>
      <w:r>
        <w:tab/>
        <w:t>Format of planned configurations</w:t>
      </w:r>
      <w:bookmarkEnd w:id="44"/>
      <w:bookmarkEnd w:id="45"/>
    </w:p>
    <w:p w14:paraId="3D64C5ED" w14:textId="77777777" w:rsidR="005A5858" w:rsidRDefault="005A5858" w:rsidP="005A5858">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 The operations in the operation set are applied to the current configuration in the order as they appear in the operation set.</w:t>
      </w:r>
    </w:p>
    <w:p w14:paraId="5E09DA7B" w14:textId="77777777" w:rsidR="005A5858" w:rsidRPr="00407C0E" w:rsidRDefault="005A5858" w:rsidP="00BD17A5">
      <w:pPr>
        <w:pStyle w:val="EditorsNote"/>
      </w:pPr>
      <w:r w:rsidRPr="00407C0E">
        <w:t>Editor's note: It is ffs if this strict requirement on the order should be relaxed, for example with "</w:t>
      </w:r>
      <w:r w:rsidRPr="00407C0E">
        <w:rPr>
          <w:lang w:val="en-US"/>
        </w:rPr>
        <w: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t>
      </w:r>
      <w:r w:rsidRPr="00407C0E">
        <w:t>".</w:t>
      </w:r>
    </w:p>
    <w:p w14:paraId="3B0F822A" w14:textId="77777777" w:rsidR="005A5858" w:rsidRPr="00320DFB" w:rsidRDefault="005A5858" w:rsidP="005A5858">
      <w:r w:rsidRPr="00320DFB">
        <w:t>The following guidelines may ease the processing of operation sets during validation and activation:</w:t>
      </w:r>
    </w:p>
    <w:p w14:paraId="5D016B29" w14:textId="77777777" w:rsidR="005A5858" w:rsidRPr="00320DFB" w:rsidRDefault="005A5858" w:rsidP="005A5858">
      <w:pPr>
        <w:pStyle w:val="ListParagraph"/>
        <w:numPr>
          <w:ilvl w:val="0"/>
          <w:numId w:val="21"/>
        </w:numPr>
      </w:pPr>
      <w:r w:rsidRPr="00320DFB">
        <w:t>Parent objects should be created before child objects.</w:t>
      </w:r>
    </w:p>
    <w:p w14:paraId="1A78DEEF" w14:textId="77777777" w:rsidR="005A5858" w:rsidRPr="00320DFB" w:rsidRDefault="005A5858" w:rsidP="005A5858">
      <w:pPr>
        <w:pStyle w:val="ListParagraph"/>
        <w:numPr>
          <w:ilvl w:val="0"/>
          <w:numId w:val="21"/>
        </w:numPr>
      </w:pPr>
      <w:r w:rsidRPr="00320DFB">
        <w:t>Objects that are referenced should be created before the reference.</w:t>
      </w:r>
    </w:p>
    <w:p w14:paraId="2A0D44E7" w14:textId="77777777" w:rsidR="005A5858" w:rsidRDefault="005A5858" w:rsidP="005A5858">
      <w:pPr>
        <w:pStyle w:val="Heading3"/>
      </w:pPr>
      <w:bookmarkStart w:id="46" w:name="_Toc180490133"/>
      <w:bookmarkStart w:id="47" w:name="_Toc183682889"/>
      <w:r>
        <w:t>6.1.2</w:t>
      </w:r>
      <w:r>
        <w:tab/>
        <w:t>Meta data for planned configurations</w:t>
      </w:r>
      <w:bookmarkEnd w:id="46"/>
      <w:bookmarkEnd w:id="47"/>
    </w:p>
    <w:p w14:paraId="5A190FBC" w14:textId="77777777" w:rsidR="005A5858" w:rsidRDefault="005A5858" w:rsidP="005A5858">
      <w:r>
        <w:t>Each planned configuration is described by meta data. This includes the name, the version, a user label, and a human readable textual description. It is also possible to specify additional MnS consumer defined properties (key value pairs) to further describe and qualify the planned configuration, for example to specify who created the planned configuration.</w:t>
      </w:r>
    </w:p>
    <w:p w14:paraId="0E7D7385" w14:textId="77777777" w:rsidR="005A5858" w:rsidRDefault="005A5858" w:rsidP="005A5858">
      <w:r>
        <w:t xml:space="preserve">Furthermore, it includes the content type of the planned configuration and a pointer to the schema describing the data node tree of </w:t>
      </w:r>
      <w:r w:rsidRPr="006A02EE">
        <w:t>the current configuration.</w:t>
      </w:r>
    </w:p>
    <w:p w14:paraId="7DC56F15" w14:textId="77777777" w:rsidR="005A5858" w:rsidRPr="00BD17A5" w:rsidRDefault="005A5858" w:rsidP="00BD17A5">
      <w:pPr>
        <w:pStyle w:val="EditorsNote"/>
      </w:pPr>
      <w:r w:rsidRPr="00BD17A5">
        <w:t>Editor's note: The details of the pointer to the schema is ffs.</w:t>
      </w:r>
    </w:p>
    <w:p w14:paraId="1A437A8F" w14:textId="77777777" w:rsidR="005A5858" w:rsidRPr="00D37F9C" w:rsidRDefault="005A5858" w:rsidP="005A5858">
      <w:r w:rsidRPr="00D37F9C">
        <w:t>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For best effort sets, the operations that can be processed successfully are processed, and those that for whatever reason cannot be processed successfully are not processed.</w:t>
      </w:r>
    </w:p>
    <w:p w14:paraId="29C1723A" w14:textId="77777777" w:rsidR="005A5858" w:rsidRPr="00BD17A5" w:rsidRDefault="005A5858" w:rsidP="00BD17A5">
      <w:pPr>
        <w:pStyle w:val="EditorsNote"/>
      </w:pPr>
      <w:r w:rsidRPr="00BD17A5">
        <w:t>Editor's note: "stop-on-error" shall be added.</w:t>
      </w:r>
    </w:p>
    <w:p w14:paraId="7D47F056" w14:textId="77777777" w:rsidR="005A5858" w:rsidRDefault="005A5858" w:rsidP="005A585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4BDC0834" w14:textId="77777777" w:rsidR="005A5858" w:rsidRDefault="005A5858" w:rsidP="005A5858">
      <w:r>
        <w:t>The date and time at which information in the planned configuration was modified the last time is provided as well.</w:t>
      </w:r>
    </w:p>
    <w:p w14:paraId="13212BB3" w14:textId="48B9BFEC" w:rsidR="005A5858" w:rsidRDefault="005A5858" w:rsidP="005A5858">
      <w:pPr>
        <w:pStyle w:val="Heading3"/>
      </w:pPr>
      <w:bookmarkStart w:id="48" w:name="_Toc180490135"/>
      <w:bookmarkStart w:id="49" w:name="_Toc183682890"/>
      <w:r>
        <w:t>6.1.3</w:t>
      </w:r>
      <w:r>
        <w:tab/>
        <w:t>Planned configuration descriptor</w:t>
      </w:r>
      <w:bookmarkEnd w:id="48"/>
      <w:bookmarkEnd w:id="49"/>
    </w:p>
    <w:p w14:paraId="7A9630D0" w14:textId="1904A9A3" w:rsidR="005A5858" w:rsidRDefault="005A5858" w:rsidP="005A5858">
      <w:r>
        <w:t>The operation set and related meta data are specified in a planned configuration descriptor. Each descriptor has a unique identifier.</w:t>
      </w:r>
    </w:p>
    <w:p w14:paraId="71C56A45" w14:textId="77777777" w:rsidR="00F07485" w:rsidRDefault="00F07485" w:rsidP="00F07485">
      <w:pPr>
        <w:pStyle w:val="Heading2"/>
        <w:rPr>
          <w:lang w:val="en-US"/>
        </w:rPr>
      </w:pPr>
      <w:bookmarkStart w:id="50" w:name="_Toc180490136"/>
      <w:bookmarkStart w:id="51" w:name="_Toc178763718"/>
      <w:bookmarkStart w:id="52" w:name="_Toc183682891"/>
      <w:bookmarkEnd w:id="39"/>
      <w:r>
        <w:rPr>
          <w:lang w:val="en-US"/>
        </w:rPr>
        <w:t>6.2</w:t>
      </w:r>
      <w:r>
        <w:rPr>
          <w:lang w:val="en-US"/>
        </w:rPr>
        <w:tab/>
        <w:t>Planned configuration groups</w:t>
      </w:r>
      <w:bookmarkEnd w:id="50"/>
      <w:bookmarkEnd w:id="52"/>
    </w:p>
    <w:p w14:paraId="3D8AD081" w14:textId="77777777" w:rsidR="00F07485" w:rsidRDefault="00F07485" w:rsidP="00F07485">
      <w:pPr>
        <w:pStyle w:val="Heading3"/>
        <w:rPr>
          <w:lang w:val="en-US"/>
        </w:rPr>
      </w:pPr>
      <w:bookmarkStart w:id="53" w:name="_Toc180490137"/>
      <w:bookmarkStart w:id="54" w:name="_Toc183682892"/>
      <w:r>
        <w:rPr>
          <w:lang w:val="en-US"/>
        </w:rPr>
        <w:t>6.2.1</w:t>
      </w:r>
      <w:r>
        <w:rPr>
          <w:lang w:val="en-US"/>
        </w:rPr>
        <w:tab/>
        <w:t>Definition</w:t>
      </w:r>
      <w:bookmarkEnd w:id="53"/>
      <w:bookmarkEnd w:id="54"/>
    </w:p>
    <w:p w14:paraId="116DAD06" w14:textId="77777777" w:rsidR="00F07485" w:rsidRDefault="00F07485" w:rsidP="00F07485">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37936F96" w14:textId="77777777" w:rsidR="00F07485" w:rsidRDefault="00F07485" w:rsidP="00F07485">
      <w:pPr>
        <w:rPr>
          <w:lang w:val="en-US"/>
        </w:rPr>
      </w:pPr>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p>
    <w:p w14:paraId="2E2C8E02" w14:textId="77777777" w:rsidR="00F07485" w:rsidRDefault="00F07485" w:rsidP="00F07485">
      <w:pPr>
        <w:pStyle w:val="Heading3"/>
        <w:rPr>
          <w:lang w:val="en-US"/>
        </w:rPr>
      </w:pPr>
      <w:bookmarkStart w:id="55" w:name="_Toc180490138"/>
      <w:bookmarkStart w:id="56" w:name="_Toc183682893"/>
      <w:r>
        <w:rPr>
          <w:lang w:val="en-US"/>
        </w:rPr>
        <w:lastRenderedPageBreak/>
        <w:t>6.2.2</w:t>
      </w:r>
      <w:r>
        <w:rPr>
          <w:lang w:val="en-US"/>
        </w:rPr>
        <w:tab/>
        <w:t>Planned configuration group members</w:t>
      </w:r>
      <w:bookmarkEnd w:id="55"/>
      <w:bookmarkEnd w:id="56"/>
    </w:p>
    <w:p w14:paraId="7E50A542" w14:textId="77777777" w:rsidR="00F07485" w:rsidRDefault="00F07485" w:rsidP="00F07485">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76E0E091" w14:textId="77777777" w:rsidR="00F07485" w:rsidRDefault="00F07485" w:rsidP="00F07485">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2C1403CD" w14:textId="77777777" w:rsidR="00F07485" w:rsidRDefault="00F07485" w:rsidP="00F07485">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16E2A352" w14:textId="77777777" w:rsidR="00F07485" w:rsidRDefault="00F07485" w:rsidP="00F07485">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0FA03E15" w14:textId="77777777" w:rsidR="00F07485" w:rsidRDefault="00F07485" w:rsidP="00F07485">
      <w:pPr>
        <w:rPr>
          <w:lang w:val="en-US"/>
        </w:rPr>
      </w:pPr>
      <w:r>
        <w:rPr>
          <w:lang w:val="en-US"/>
        </w:rPr>
        <w:t>Not ordered are for example plans adding performance metric collection jobs to already configured Network Functions.</w:t>
      </w:r>
    </w:p>
    <w:p w14:paraId="117A7570" w14:textId="77777777" w:rsidR="00F07485" w:rsidRPr="00BD17A5" w:rsidRDefault="00F07485" w:rsidP="00BD17A5">
      <w:pPr>
        <w:pStyle w:val="EditorsNote"/>
      </w:pPr>
      <w:r w:rsidRPr="00BD17A5">
        <w:t>Editor's note: A planned configuration group should be allowed to be a member of a planned configuration group. This is ffs.</w:t>
      </w:r>
    </w:p>
    <w:p w14:paraId="21F7F9F2" w14:textId="77777777" w:rsidR="00F07485" w:rsidRDefault="00F07485" w:rsidP="00F07485">
      <w:pPr>
        <w:pStyle w:val="Heading3"/>
        <w:rPr>
          <w:lang w:val="en-US"/>
        </w:rPr>
      </w:pPr>
      <w:bookmarkStart w:id="57" w:name="_Toc183682894"/>
      <w:r>
        <w:rPr>
          <w:lang w:val="en-US"/>
        </w:rPr>
        <w:t>6.2.2</w:t>
      </w:r>
      <w:r>
        <w:rPr>
          <w:lang w:val="en-US"/>
        </w:rPr>
        <w:tab/>
        <w:t>Conflicts between</w:t>
      </w:r>
      <w:r w:rsidRPr="00E35295">
        <w:rPr>
          <w:lang w:val="en-US"/>
        </w:rPr>
        <w:t xml:space="preserve"> </w:t>
      </w:r>
      <w:r>
        <w:rPr>
          <w:lang w:val="en-US"/>
        </w:rPr>
        <w:t>planned configuration group members</w:t>
      </w:r>
      <w:bookmarkEnd w:id="57"/>
    </w:p>
    <w:p w14:paraId="413C6B7E" w14:textId="77777777" w:rsidR="00F07485" w:rsidRDefault="00F07485" w:rsidP="00F07485">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45F48B8D" w14:textId="77777777" w:rsidR="00F07485" w:rsidRDefault="00F07485" w:rsidP="00F07485">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32AB01FF" w14:textId="30F2A1F0" w:rsidR="0071213E" w:rsidRPr="00E35295" w:rsidRDefault="00F07485" w:rsidP="00F07485">
      <w:pPr>
        <w:rPr>
          <w:lang w:val="en-US"/>
        </w:rPr>
      </w:pPr>
      <w:r>
        <w:rPr>
          <w:lang w:val="en-US"/>
        </w:rPr>
        <w:t>It is configurable if a detected conflict should invalidate the planned configuration group.</w:t>
      </w:r>
    </w:p>
    <w:p w14:paraId="2FE1B71F" w14:textId="77777777" w:rsidR="00F07485" w:rsidRDefault="00F07485" w:rsidP="00F07485">
      <w:pPr>
        <w:pStyle w:val="Heading3"/>
        <w:rPr>
          <w:lang w:val="en-US"/>
        </w:rPr>
      </w:pPr>
      <w:bookmarkStart w:id="58" w:name="_Toc180490139"/>
      <w:bookmarkStart w:id="59" w:name="_Toc183682895"/>
      <w:r>
        <w:rPr>
          <w:lang w:val="en-US"/>
        </w:rPr>
        <w:t>6.2.3</w:t>
      </w:r>
      <w:r>
        <w:rPr>
          <w:lang w:val="en-US"/>
        </w:rPr>
        <w:tab/>
        <w:t>Meta data for planned configuration groups</w:t>
      </w:r>
      <w:bookmarkEnd w:id="58"/>
      <w:bookmarkEnd w:id="59"/>
    </w:p>
    <w:p w14:paraId="013AEFEA" w14:textId="77777777" w:rsidR="00F07485" w:rsidRDefault="00F07485" w:rsidP="00F07485">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4D129AB4" w14:textId="77777777" w:rsidR="00F07485" w:rsidRDefault="00F07485" w:rsidP="00F07485">
      <w:r>
        <w:t>Furthermore, it includes the information if the group members are atomic or non-atomic, and if they are ordered or unordered.</w:t>
      </w:r>
    </w:p>
    <w:p w14:paraId="62A8375F" w14:textId="6ED2F478" w:rsidR="0071213E" w:rsidRDefault="00F07485" w:rsidP="00F07485">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72E26ECD" w14:textId="2DF97FF4" w:rsidR="00F07485" w:rsidRDefault="00F07485" w:rsidP="00F07485">
      <w:pPr>
        <w:pStyle w:val="Heading3"/>
        <w:rPr>
          <w:lang w:val="en-US"/>
        </w:rPr>
      </w:pPr>
      <w:bookmarkStart w:id="60" w:name="_Toc180490141"/>
      <w:bookmarkStart w:id="61" w:name="_Toc183682896"/>
      <w:r>
        <w:rPr>
          <w:lang w:val="en-US"/>
        </w:rPr>
        <w:t>6.2.</w:t>
      </w:r>
      <w:r w:rsidR="0071213E">
        <w:rPr>
          <w:lang w:val="en-US"/>
        </w:rPr>
        <w:t>4</w:t>
      </w:r>
      <w:r>
        <w:rPr>
          <w:lang w:val="en-US"/>
        </w:rPr>
        <w:tab/>
        <w:t>Planned configuration group</w:t>
      </w:r>
      <w:r w:rsidRPr="00977C08">
        <w:rPr>
          <w:lang w:val="en-US"/>
        </w:rPr>
        <w:t xml:space="preserve"> </w:t>
      </w:r>
      <w:r>
        <w:rPr>
          <w:lang w:val="en-US"/>
        </w:rPr>
        <w:t>descriptor</w:t>
      </w:r>
      <w:bookmarkEnd w:id="60"/>
      <w:bookmarkEnd w:id="61"/>
    </w:p>
    <w:p w14:paraId="73C19173" w14:textId="5C209441" w:rsidR="00F07485" w:rsidRDefault="00F07485" w:rsidP="00F07485">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61DE3FD2" w14:textId="77777777" w:rsidR="00CE0433" w:rsidRDefault="00CE0433" w:rsidP="00CE0433">
      <w:pPr>
        <w:pStyle w:val="Heading2"/>
        <w:rPr>
          <w:lang w:val="en-US"/>
        </w:rPr>
      </w:pPr>
      <w:bookmarkStart w:id="62" w:name="_Toc183682897"/>
      <w:r>
        <w:rPr>
          <w:lang w:val="en-US"/>
        </w:rPr>
        <w:t>6.2a</w:t>
      </w:r>
      <w:r>
        <w:rPr>
          <w:lang w:val="en-US"/>
        </w:rPr>
        <w:tab/>
        <w:t>Conditions</w:t>
      </w:r>
      <w:bookmarkEnd w:id="62"/>
    </w:p>
    <w:p w14:paraId="26434F6E" w14:textId="77777777" w:rsidR="00CE0433" w:rsidRDefault="00CE0433" w:rsidP="00CE0433">
      <w:r>
        <w:rPr>
          <w:lang w:val="en-US"/>
        </w:rPr>
        <w:t>Conditions are provided for conditional activation of planned configurations.</w:t>
      </w:r>
      <w:r w:rsidRPr="00284EB5">
        <w:t xml:space="preserve"> </w:t>
      </w:r>
      <w:r>
        <w:t>The</w:t>
      </w:r>
      <w:r w:rsidRPr="00970338">
        <w:t xml:space="preserve"> planned configuration </w:t>
      </w:r>
      <w:r>
        <w:t>is</w:t>
      </w:r>
      <w:r w:rsidRPr="00970338">
        <w:t xml:space="preserve"> activated automatically when certain conditions are met.</w:t>
      </w:r>
    </w:p>
    <w:p w14:paraId="7F4AF743" w14:textId="77777777" w:rsidR="00CE0433" w:rsidRDefault="00CE0433" w:rsidP="00CE0433">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79FCD067" w14:textId="77777777" w:rsidR="00CE0433" w:rsidRDefault="00CE0433" w:rsidP="00CE0433">
      <w:r>
        <w:t>The trigger for activation is specified as follows:</w:t>
      </w:r>
    </w:p>
    <w:p w14:paraId="72D4046A" w14:textId="77777777" w:rsidR="00CE0433" w:rsidRDefault="00CE0433" w:rsidP="00CE0433">
      <w:pPr>
        <w:pStyle w:val="ListParagraph"/>
        <w:numPr>
          <w:ilvl w:val="0"/>
          <w:numId w:val="31"/>
        </w:numPr>
      </w:pPr>
      <w:r>
        <w:t>a condition expression evaluating to true or false</w:t>
      </w:r>
    </w:p>
    <w:p w14:paraId="4ABA403B" w14:textId="77777777" w:rsidR="00CE0433" w:rsidRDefault="00CE0433" w:rsidP="00CE0433">
      <w:pPr>
        <w:pStyle w:val="ListParagraph"/>
        <w:numPr>
          <w:ilvl w:val="0"/>
          <w:numId w:val="31"/>
        </w:numPr>
      </w:pPr>
      <w:r>
        <w:lastRenderedPageBreak/>
        <w:t>the information if the trigger is the transition from false to true or true to false</w:t>
      </w:r>
    </w:p>
    <w:p w14:paraId="663EFCA9" w14:textId="77777777" w:rsidR="00CE0433" w:rsidRPr="00970338" w:rsidRDefault="00CE0433" w:rsidP="00CE0433">
      <w:pPr>
        <w:pStyle w:val="ListParagraph"/>
        <w:numPr>
          <w:ilvl w:val="0"/>
          <w:numId w:val="31"/>
        </w:numPr>
      </w:pPr>
      <w:r>
        <w:t>the information, if the transition from false to true or true to false triggers activation only once or every time the transition occurs</w:t>
      </w:r>
    </w:p>
    <w:p w14:paraId="196FC872" w14:textId="77777777" w:rsidR="00CE0433" w:rsidRDefault="00CE0433" w:rsidP="00CE0433">
      <w:pPr>
        <w:rPr>
          <w:lang w:val="en-US"/>
        </w:rPr>
      </w:pPr>
      <w:r>
        <w:rPr>
          <w:lang w:val="en-US"/>
        </w:rPr>
        <w:t>The condition expression works on the data node tree of the current configuration.</w:t>
      </w:r>
    </w:p>
    <w:p w14:paraId="70698A37" w14:textId="77777777" w:rsidR="00CE0433" w:rsidRPr="00BD17A5" w:rsidRDefault="00CE0433" w:rsidP="00BD17A5">
      <w:pPr>
        <w:pStyle w:val="EditorsNote"/>
      </w:pPr>
      <w:r w:rsidRPr="00BD17A5">
        <w:t>Editor's note: Scope and content of the condition expression is ffs.</w:t>
      </w:r>
    </w:p>
    <w:p w14:paraId="1BE840CA" w14:textId="77777777" w:rsidR="00CE0433" w:rsidRPr="00BD17A5" w:rsidRDefault="00CE0433" w:rsidP="00BD17A5">
      <w:pPr>
        <w:pStyle w:val="EditorsNote"/>
      </w:pPr>
      <w:r w:rsidRPr="00BD17A5">
        <w:t>Editor's note: The situation where the evaluation result of the condition expression toggles between "True" and "False" needs furher investigation to avoid repititive activations of the same planned configuration.</w:t>
      </w:r>
    </w:p>
    <w:p w14:paraId="69587769" w14:textId="77777777" w:rsidR="003B2D0E" w:rsidRDefault="003B2D0E" w:rsidP="003B2D0E">
      <w:pPr>
        <w:pStyle w:val="Heading2"/>
        <w:rPr>
          <w:lang w:val="en-US"/>
        </w:rPr>
      </w:pPr>
      <w:bookmarkStart w:id="63" w:name="_Toc180490142"/>
      <w:bookmarkStart w:id="64" w:name="_Toc178763724"/>
      <w:bookmarkStart w:id="65" w:name="_Toc183682898"/>
      <w:bookmarkEnd w:id="51"/>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63"/>
      <w:bookmarkEnd w:id="65"/>
    </w:p>
    <w:p w14:paraId="01E9E990" w14:textId="77777777" w:rsidR="003B2D0E" w:rsidRDefault="003B2D0E" w:rsidP="003B2D0E">
      <w:pPr>
        <w:pStyle w:val="Heading3"/>
        <w:rPr>
          <w:lang w:val="en-US"/>
        </w:rPr>
      </w:pPr>
      <w:bookmarkStart w:id="66" w:name="_Toc178763719"/>
      <w:bookmarkStart w:id="67" w:name="_Toc180490143"/>
      <w:bookmarkStart w:id="68" w:name="_Toc183682899"/>
      <w:r>
        <w:rPr>
          <w:lang w:val="en-US"/>
        </w:rPr>
        <w:t>6.3.1</w:t>
      </w:r>
      <w:r>
        <w:rPr>
          <w:lang w:val="en-US"/>
        </w:rPr>
        <w:tab/>
        <w:t>Definition</w:t>
      </w:r>
      <w:bookmarkEnd w:id="66"/>
      <w:bookmarkEnd w:id="67"/>
      <w:bookmarkEnd w:id="68"/>
    </w:p>
    <w:p w14:paraId="05B1FACE" w14:textId="77777777" w:rsidR="003B2D0E" w:rsidRDefault="003B2D0E" w:rsidP="003B2D0E">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7EF5AE0" w14:textId="68E46830" w:rsidR="003B2D0E" w:rsidRDefault="003B2D0E" w:rsidP="003B2D0E">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 The resulting configuration data node tree must comply to the </w:t>
      </w:r>
      <w:r>
        <w:t>(stage 2) NRM definitions and (stage 3) NRM schema definitions.</w:t>
      </w:r>
    </w:p>
    <w:p w14:paraId="547E0A06" w14:textId="77777777" w:rsidR="003B2D0E" w:rsidRDefault="003B2D0E" w:rsidP="003B2D0E">
      <w:pPr>
        <w:pStyle w:val="Heading3"/>
        <w:rPr>
          <w:lang w:val="en-US"/>
        </w:rPr>
      </w:pPr>
      <w:bookmarkStart w:id="69" w:name="_Toc178763720"/>
      <w:bookmarkStart w:id="70" w:name="_Toc180490144"/>
      <w:bookmarkStart w:id="71" w:name="_Toc183682900"/>
      <w:r>
        <w:rPr>
          <w:lang w:val="en-US"/>
        </w:rPr>
        <w:t>6.3.2</w:t>
      </w:r>
      <w:r>
        <w:rPr>
          <w:lang w:val="en-US"/>
        </w:rPr>
        <w:tab/>
        <w:t>Potential problems of planned configurations</w:t>
      </w:r>
      <w:bookmarkEnd w:id="69"/>
      <w:bookmarkEnd w:id="70"/>
      <w:bookmarkEnd w:id="71"/>
    </w:p>
    <w:p w14:paraId="02535DCA" w14:textId="77777777" w:rsidR="003B2D0E" w:rsidRDefault="003B2D0E" w:rsidP="003B2D0E">
      <w:pPr>
        <w:rPr>
          <w:lang w:val="en-US"/>
        </w:rPr>
      </w:pPr>
      <w:r>
        <w:rPr>
          <w:lang w:val="en-US"/>
        </w:rPr>
        <w:t>Validation discovers problems of planned configuration. These problems may be classified as follows:</w:t>
      </w:r>
    </w:p>
    <w:p w14:paraId="5341C2D5" w14:textId="77777777" w:rsidR="003B2D0E" w:rsidRDefault="003B2D0E" w:rsidP="003B2D0E">
      <w:pPr>
        <w:pStyle w:val="ListParagraph"/>
        <w:numPr>
          <w:ilvl w:val="0"/>
          <w:numId w:val="33"/>
        </w:numPr>
        <w:rPr>
          <w:lang w:val="en-US"/>
        </w:rPr>
      </w:pPr>
      <w:r w:rsidRPr="004070B4">
        <w:rPr>
          <w:lang w:val="en-US"/>
        </w:rPr>
        <w:t>Information model</w:t>
      </w:r>
      <w:r>
        <w:rPr>
          <w:lang w:val="en-US"/>
        </w:rPr>
        <w:t xml:space="preserve"> problems</w:t>
      </w:r>
    </w:p>
    <w:p w14:paraId="1CDC44EB" w14:textId="77777777" w:rsidR="003B2D0E" w:rsidRDefault="003B2D0E" w:rsidP="003B2D0E">
      <w:pPr>
        <w:pStyle w:val="ListParagraph"/>
        <w:numPr>
          <w:ilvl w:val="1"/>
          <w:numId w:val="33"/>
        </w:numPr>
        <w:rPr>
          <w:lang w:val="en-US"/>
        </w:rPr>
      </w:pPr>
      <w:r>
        <w:rPr>
          <w:lang w:val="en-US"/>
        </w:rPr>
        <w:t>Problems of the planned configuration itself</w:t>
      </w:r>
    </w:p>
    <w:p w14:paraId="494CA631" w14:textId="77777777" w:rsidR="003B2D0E" w:rsidRDefault="003B2D0E" w:rsidP="003B2D0E">
      <w:pPr>
        <w:pStyle w:val="ListParagraph"/>
        <w:numPr>
          <w:ilvl w:val="1"/>
          <w:numId w:val="33"/>
        </w:numPr>
        <w:rPr>
          <w:lang w:val="en-US"/>
        </w:rPr>
      </w:pPr>
      <w:r>
        <w:rPr>
          <w:lang w:val="en-US"/>
        </w:rPr>
        <w:t>Problems of the planned configuration in relationship to the current configuration</w:t>
      </w:r>
    </w:p>
    <w:p w14:paraId="1C906FD5" w14:textId="77777777" w:rsidR="003B2D0E" w:rsidRPr="002B7143" w:rsidRDefault="003B2D0E" w:rsidP="003B2D0E">
      <w:pPr>
        <w:pStyle w:val="ListParagraph"/>
        <w:numPr>
          <w:ilvl w:val="0"/>
          <w:numId w:val="33"/>
        </w:numPr>
        <w:rPr>
          <w:lang w:val="en-US"/>
        </w:rPr>
      </w:pPr>
      <w:r w:rsidRPr="004C582E">
        <w:rPr>
          <w:lang w:val="en-US"/>
        </w:rPr>
        <w:t xml:space="preserve">Application layer </w:t>
      </w:r>
      <w:r>
        <w:rPr>
          <w:lang w:val="en-US"/>
        </w:rPr>
        <w:t>problems</w:t>
      </w:r>
    </w:p>
    <w:p w14:paraId="6C1F0389" w14:textId="1D7DECD4" w:rsidR="003B2D0E" w:rsidRDefault="003B2D0E" w:rsidP="003B2D0E">
      <w:pPr>
        <w:rPr>
          <w:lang w:val="en-US"/>
        </w:rPr>
      </w:pPr>
      <w:r>
        <w:rPr>
          <w:lang w:val="en-US"/>
        </w:rPr>
        <w:t>Examples for problems of the planned configuration itself:</w:t>
      </w:r>
    </w:p>
    <w:p w14:paraId="7CD791B5" w14:textId="77777777" w:rsidR="003B2D0E" w:rsidRDefault="003B2D0E" w:rsidP="003B2D0E">
      <w:pPr>
        <w:pStyle w:val="ListParagraph"/>
        <w:numPr>
          <w:ilvl w:val="0"/>
          <w:numId w:val="34"/>
        </w:numPr>
      </w:pPr>
      <w:r>
        <w:t>Update of an attribute with a value does not match the data type defined for the value of the attribute</w:t>
      </w:r>
    </w:p>
    <w:p w14:paraId="74FDBF2B" w14:textId="77777777" w:rsidR="003B2D0E" w:rsidRDefault="003B2D0E" w:rsidP="003B2D0E">
      <w:pPr>
        <w:pStyle w:val="ListParagraph"/>
        <w:numPr>
          <w:ilvl w:val="0"/>
          <w:numId w:val="34"/>
        </w:numPr>
        <w:rPr>
          <w:lang w:val="en-US"/>
        </w:rPr>
      </w:pPr>
      <w:r>
        <w:rPr>
          <w:lang w:val="en-US"/>
        </w:rPr>
        <w:t>Creation of an attribute name value pair that is not defined</w:t>
      </w:r>
    </w:p>
    <w:p w14:paraId="459BBC8C" w14:textId="77777777" w:rsidR="003B2D0E" w:rsidRDefault="003B2D0E" w:rsidP="003B2D0E">
      <w:pPr>
        <w:pStyle w:val="ListParagraph"/>
        <w:numPr>
          <w:ilvl w:val="0"/>
          <w:numId w:val="34"/>
        </w:numPr>
        <w:rPr>
          <w:lang w:val="en-US"/>
        </w:rPr>
      </w:pPr>
      <w:r>
        <w:rPr>
          <w:lang w:val="en-US"/>
        </w:rPr>
        <w:t>Update of an existing attribute that is defined as read-only</w:t>
      </w:r>
    </w:p>
    <w:p w14:paraId="029D1E4E" w14:textId="77777777" w:rsidR="003B2D0E" w:rsidRDefault="003B2D0E" w:rsidP="003B2D0E">
      <w:pPr>
        <w:pStyle w:val="ListParagraph"/>
        <w:numPr>
          <w:ilvl w:val="0"/>
          <w:numId w:val="34"/>
        </w:numPr>
        <w:rPr>
          <w:lang w:val="en-US"/>
        </w:rPr>
      </w:pPr>
      <w:r>
        <w:rPr>
          <w:lang w:val="en-US"/>
        </w:rPr>
        <w:t>Creation of an object with an object class that is not defined</w:t>
      </w:r>
    </w:p>
    <w:p w14:paraId="60A048D6" w14:textId="77777777" w:rsidR="003B2D0E" w:rsidRPr="00E37EBA" w:rsidRDefault="003B2D0E" w:rsidP="00BD17A5">
      <w:pPr>
        <w:pStyle w:val="ListParagraph"/>
        <w:numPr>
          <w:ilvl w:val="0"/>
          <w:numId w:val="34"/>
        </w:numPr>
        <w:rPr>
          <w:lang w:val="en-US"/>
        </w:rPr>
      </w:pPr>
      <w:r>
        <w:rPr>
          <w:lang w:val="en-US"/>
        </w:rPr>
        <w:t>Creation of an object with a representation does not match the object class defined for the object</w:t>
      </w:r>
    </w:p>
    <w:p w14:paraId="61FB9253" w14:textId="77777777" w:rsidR="003B2D0E" w:rsidRDefault="003B2D0E" w:rsidP="003B2D0E">
      <w:pPr>
        <w:rPr>
          <w:lang w:val="en-US"/>
        </w:rPr>
      </w:pPr>
      <w:r>
        <w:rPr>
          <w:lang w:val="en-US"/>
        </w:rPr>
        <w:t>Examples for p</w:t>
      </w:r>
      <w:r w:rsidRPr="00852001">
        <w:rPr>
          <w:lang w:val="en-US"/>
        </w:rPr>
        <w:t>roblems of the planned configuration in relationship to the current configuration</w:t>
      </w:r>
      <w:r>
        <w:rPr>
          <w:lang w:val="en-US"/>
        </w:rPr>
        <w:t>:</w:t>
      </w:r>
    </w:p>
    <w:p w14:paraId="0B295BCE" w14:textId="77777777" w:rsidR="003B2D0E" w:rsidRDefault="003B2D0E" w:rsidP="003B2D0E">
      <w:pPr>
        <w:pStyle w:val="ListParagraph"/>
        <w:numPr>
          <w:ilvl w:val="0"/>
          <w:numId w:val="29"/>
        </w:numPr>
        <w:rPr>
          <w:lang w:val="en-US"/>
        </w:rPr>
      </w:pPr>
      <w:r>
        <w:rPr>
          <w:lang w:val="en-US"/>
        </w:rPr>
        <w:t>Creation of objects under parents that do not exist</w:t>
      </w:r>
    </w:p>
    <w:p w14:paraId="4CB3B372" w14:textId="77777777" w:rsidR="003B2D0E" w:rsidRDefault="003B2D0E" w:rsidP="003B2D0E">
      <w:pPr>
        <w:pStyle w:val="ListParagraph"/>
        <w:numPr>
          <w:ilvl w:val="0"/>
          <w:numId w:val="29"/>
        </w:numPr>
        <w:rPr>
          <w:lang w:val="en-US"/>
        </w:rPr>
      </w:pPr>
      <w:r>
        <w:rPr>
          <w:lang w:val="en-US"/>
        </w:rPr>
        <w:t>Deletion of leaf objects that do not exist</w:t>
      </w:r>
    </w:p>
    <w:p w14:paraId="24F7EC71" w14:textId="77777777" w:rsidR="003B2D0E" w:rsidRDefault="003B2D0E" w:rsidP="003B2D0E">
      <w:pPr>
        <w:pStyle w:val="ListParagraph"/>
        <w:numPr>
          <w:ilvl w:val="0"/>
          <w:numId w:val="29"/>
        </w:numPr>
        <w:rPr>
          <w:lang w:val="en-US"/>
        </w:rPr>
      </w:pPr>
      <w:r>
        <w:rPr>
          <w:lang w:val="en-US"/>
        </w:rPr>
        <w:t>Deletion of objects that are no leaves</w:t>
      </w:r>
    </w:p>
    <w:p w14:paraId="56365E3A" w14:textId="77777777" w:rsidR="003B2D0E" w:rsidRDefault="003B2D0E" w:rsidP="003B2D0E">
      <w:pPr>
        <w:pStyle w:val="ListParagraph"/>
        <w:numPr>
          <w:ilvl w:val="0"/>
          <w:numId w:val="29"/>
        </w:numPr>
        <w:rPr>
          <w:lang w:val="en-US"/>
        </w:rPr>
      </w:pPr>
      <w:r>
        <w:rPr>
          <w:lang w:val="en-US"/>
        </w:rPr>
        <w:t>Violation of object cardinality constraints</w:t>
      </w:r>
    </w:p>
    <w:p w14:paraId="7EC9B33B" w14:textId="77777777" w:rsidR="003B2D0E" w:rsidRDefault="003B2D0E" w:rsidP="003B2D0E">
      <w:pPr>
        <w:pStyle w:val="ListParagraph"/>
        <w:numPr>
          <w:ilvl w:val="0"/>
          <w:numId w:val="29"/>
        </w:numPr>
        <w:rPr>
          <w:lang w:val="en-US"/>
        </w:rPr>
      </w:pPr>
      <w:r>
        <w:rPr>
          <w:lang w:val="en-US"/>
        </w:rPr>
        <w:t>Violation of the multiplicity property of an attribute</w:t>
      </w:r>
    </w:p>
    <w:p w14:paraId="1AEDC84F" w14:textId="77777777" w:rsidR="003B2D0E" w:rsidRDefault="003B2D0E" w:rsidP="003B2D0E">
      <w:pPr>
        <w:rPr>
          <w:lang w:val="en-US"/>
        </w:rPr>
      </w:pPr>
      <w:r>
        <w:rPr>
          <w:lang w:val="en-US"/>
        </w:rPr>
        <w:t xml:space="preserve">Note that some operations may result inevitably </w:t>
      </w:r>
      <w:r>
        <w:t xml:space="preserve">in intermediate states that do not comply to the constraints defined by the NRM schema. 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 The validation process needs to take this into account. </w:t>
      </w:r>
      <w:r>
        <w:rPr>
          <w:lang w:val="en-US"/>
        </w:rPr>
        <w:t>In general, only a</w:t>
      </w:r>
      <w:r w:rsidRPr="004070B4">
        <w:rPr>
          <w:lang w:val="en-US"/>
        </w:rPr>
        <w:t xml:space="preserve">fter applying the </w:t>
      </w:r>
      <w:r>
        <w:rPr>
          <w:lang w:val="en-US"/>
        </w:rPr>
        <w:t xml:space="preserve">complete </w:t>
      </w:r>
      <w:r w:rsidRPr="004070B4">
        <w:rPr>
          <w:lang w:val="en-US"/>
        </w:rPr>
        <w:t>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p>
    <w:p w14:paraId="2F2A4B81" w14:textId="12DDA923" w:rsidR="003B2D0E" w:rsidRPr="003840D0" w:rsidRDefault="003B2D0E" w:rsidP="003B2D0E">
      <w:pPr>
        <w:rPr>
          <w:lang w:val="en-US"/>
        </w:rPr>
      </w:pPr>
      <w:r w:rsidRPr="003840D0">
        <w:rPr>
          <w:lang w:val="en-US"/>
        </w:rPr>
        <w:t xml:space="preserve">Examples for </w:t>
      </w:r>
      <w:r>
        <w:rPr>
          <w:lang w:val="en-US"/>
        </w:rPr>
        <w:t>a</w:t>
      </w:r>
      <w:r w:rsidRPr="003840D0">
        <w:rPr>
          <w:lang w:val="en-US"/>
        </w:rPr>
        <w:t>pplication layer problems</w:t>
      </w:r>
    </w:p>
    <w:p w14:paraId="049F4E50" w14:textId="77777777" w:rsidR="003B2D0E" w:rsidRDefault="003B2D0E" w:rsidP="003B2D0E">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0B0C4305" w14:textId="77777777" w:rsidR="003B2D0E" w:rsidRDefault="003B2D0E" w:rsidP="003B2D0E">
      <w:pPr>
        <w:pStyle w:val="Heading3"/>
        <w:rPr>
          <w:lang w:val="en-US"/>
        </w:rPr>
      </w:pPr>
      <w:bookmarkStart w:id="72" w:name="_Toc178763721"/>
      <w:bookmarkStart w:id="73" w:name="_Toc180490145"/>
      <w:bookmarkStart w:id="74" w:name="_Toc183682901"/>
      <w:r w:rsidRPr="00AA603C">
        <w:rPr>
          <w:lang w:val="en-US"/>
        </w:rPr>
        <w:lastRenderedPageBreak/>
        <w:t>6.</w:t>
      </w:r>
      <w:r>
        <w:rPr>
          <w:lang w:val="en-US"/>
        </w:rPr>
        <w:t>3</w:t>
      </w:r>
      <w:r w:rsidRPr="00AA603C">
        <w:rPr>
          <w:lang w:val="en-US"/>
        </w:rPr>
        <w:t>.</w:t>
      </w:r>
      <w:r>
        <w:rPr>
          <w:lang w:val="en-US"/>
        </w:rPr>
        <w:t>3</w:t>
      </w:r>
      <w:r w:rsidRPr="00AA603C">
        <w:rPr>
          <w:lang w:val="en-US"/>
        </w:rPr>
        <w:tab/>
      </w:r>
      <w:bookmarkEnd w:id="72"/>
      <w:r>
        <w:rPr>
          <w:lang w:val="en-US"/>
        </w:rPr>
        <w:t>Validation process</w:t>
      </w:r>
      <w:bookmarkEnd w:id="73"/>
      <w:bookmarkEnd w:id="74"/>
    </w:p>
    <w:p w14:paraId="7073BB4E" w14:textId="77777777" w:rsidR="003B2D0E" w:rsidRDefault="003B2D0E" w:rsidP="003B2D0E">
      <w:r>
        <w:t>The purpose of validation is to detect problems of the planned configuration. As described in the previous clause, problems can be categorized into three groups.</w:t>
      </w:r>
    </w:p>
    <w:p w14:paraId="22E58AC9" w14:textId="77777777" w:rsidR="003B2D0E" w:rsidRPr="003B28AF" w:rsidRDefault="003B2D0E" w:rsidP="003B2D0E">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5B0A06C7" w14:textId="77777777" w:rsidR="003B2D0E" w:rsidRDefault="003B2D0E" w:rsidP="003B2D0E">
      <w:r>
        <w:rPr>
          <w:lang w:val="en-US"/>
        </w:rPr>
        <w:t>P</w:t>
      </w:r>
      <w:r w:rsidRPr="00852001">
        <w:rPr>
          <w:lang w:val="en-US"/>
        </w:rPr>
        <w:t>roblems of the planned configuration in relationship to the current configuration</w:t>
      </w:r>
      <w:r>
        <w:rPr>
          <w:lang w:val="en-US"/>
        </w:rPr>
        <w:t xml:space="preserve"> are detected by applying </w:t>
      </w:r>
      <w:r>
        <w:t xml:space="preserve">the operations of the operation set one by one to a copy of the current configuration. This may result in intermediate states that do not comply to the constraints defined by the NRM schema. </w:t>
      </w:r>
    </w:p>
    <w:p w14:paraId="2AB2DE41" w14:textId="77777777" w:rsidR="003B2D0E" w:rsidRDefault="003B2D0E" w:rsidP="003B2D0E">
      <w:r>
        <w:t>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w:t>
      </w:r>
    </w:p>
    <w:p w14:paraId="2B0534E9" w14:textId="77777777" w:rsidR="003B2D0E" w:rsidRPr="00BD17A5" w:rsidRDefault="003B2D0E" w:rsidP="003B2D0E">
      <w:r>
        <w:t>Only after processing all operations, all constraints defined in the NRM schema must be respected. All constraint violations shall be reported. In atomic mode the complete validation shall succeed or if any constraints are violated the complete validation fails. In best effort mode the complete validation may fail, may partially succeed or succeed depending on the presence of constraint violations (or their absence).</w:t>
      </w:r>
    </w:p>
    <w:p w14:paraId="01CBAB8F" w14:textId="77777777" w:rsidR="003B2D0E" w:rsidRDefault="003B2D0E" w:rsidP="003B2D0E">
      <w:pPr>
        <w:pStyle w:val="Heading3"/>
        <w:rPr>
          <w:lang w:val="en-US"/>
        </w:rPr>
      </w:pPr>
      <w:bookmarkStart w:id="75" w:name="_Toc178763722"/>
      <w:bookmarkStart w:id="76" w:name="_Toc180490146"/>
      <w:bookmarkStart w:id="77" w:name="_Toc183682902"/>
      <w:r>
        <w:rPr>
          <w:lang w:val="en-US"/>
        </w:rPr>
        <w:t>6.3.4</w:t>
      </w:r>
      <w:r>
        <w:rPr>
          <w:lang w:val="en-US"/>
        </w:rPr>
        <w:tab/>
        <w:t>Validation of multiple planned configurations</w:t>
      </w:r>
      <w:bookmarkEnd w:id="75"/>
      <w:bookmarkEnd w:id="76"/>
      <w:bookmarkEnd w:id="77"/>
    </w:p>
    <w:p w14:paraId="7D81496A" w14:textId="77777777" w:rsidR="003B2D0E" w:rsidRPr="00862A6D" w:rsidRDefault="003B2D0E" w:rsidP="003B2D0E">
      <w:pPr>
        <w:rPr>
          <w:lang w:val="en-US"/>
        </w:rPr>
      </w:pPr>
    </w:p>
    <w:p w14:paraId="59F145CE" w14:textId="77777777" w:rsidR="00BA56A1" w:rsidRDefault="00BA56A1" w:rsidP="00BA56A1">
      <w:pPr>
        <w:pStyle w:val="Heading2"/>
      </w:pPr>
      <w:bookmarkStart w:id="78" w:name="_Toc180490147"/>
      <w:bookmarkStart w:id="79" w:name="_Toc178763727"/>
      <w:bookmarkStart w:id="80" w:name="_Toc183682903"/>
      <w:bookmarkEnd w:id="64"/>
      <w:r>
        <w:t>6.4</w:t>
      </w:r>
      <w:r>
        <w:tab/>
        <w:t>Activation of planned configurations</w:t>
      </w:r>
      <w:bookmarkEnd w:id="78"/>
      <w:bookmarkEnd w:id="80"/>
    </w:p>
    <w:p w14:paraId="180FCA64" w14:textId="77777777" w:rsidR="00BA56A1" w:rsidRDefault="00BA56A1" w:rsidP="00BA56A1">
      <w:pPr>
        <w:pStyle w:val="Heading3"/>
      </w:pPr>
      <w:bookmarkStart w:id="81" w:name="_Toc178763725"/>
      <w:bookmarkStart w:id="82" w:name="_Toc180490148"/>
      <w:bookmarkStart w:id="83" w:name="_Toc183682904"/>
      <w:r>
        <w:t>6.4.1</w:t>
      </w:r>
      <w:r>
        <w:tab/>
        <w:t>Definition</w:t>
      </w:r>
      <w:bookmarkEnd w:id="81"/>
      <w:bookmarkEnd w:id="82"/>
      <w:bookmarkEnd w:id="83"/>
    </w:p>
    <w:p w14:paraId="30D41254" w14:textId="77777777" w:rsidR="00BA56A1" w:rsidRDefault="00BA56A1" w:rsidP="00BA56A1">
      <w:r>
        <w:t>Activation is the process of applying a planned configuration to the current configuration (instead of to a copy of the current configuration as for validation). This process can take a bit of time.</w:t>
      </w:r>
    </w:p>
    <w:p w14:paraId="52CFFC9A" w14:textId="77777777" w:rsidR="00BA56A1" w:rsidRPr="00764910" w:rsidRDefault="00BA56A1" w:rsidP="00BA56A1">
      <w:pPr>
        <w:pStyle w:val="Heading3"/>
        <w:rPr>
          <w:lang w:val="en-US"/>
        </w:rPr>
      </w:pPr>
      <w:bookmarkStart w:id="84" w:name="_Toc183682905"/>
      <w:r w:rsidRPr="0085069D">
        <w:rPr>
          <w:lang w:val="en-US"/>
        </w:rPr>
        <w:t>6.4</w:t>
      </w:r>
      <w:r w:rsidRPr="00764910">
        <w:rPr>
          <w:lang w:val="en-US"/>
        </w:rPr>
        <w:t>.2</w:t>
      </w:r>
      <w:r w:rsidRPr="00764910">
        <w:rPr>
          <w:lang w:val="en-US"/>
        </w:rPr>
        <w:tab/>
        <w:t>Potential problems of planned configurations</w:t>
      </w:r>
      <w:bookmarkEnd w:id="84"/>
    </w:p>
    <w:p w14:paraId="101A82DB" w14:textId="77777777" w:rsidR="00BA56A1" w:rsidRPr="00764910" w:rsidRDefault="00BA56A1" w:rsidP="00BA56A1">
      <w:pPr>
        <w:rPr>
          <w:lang w:val="en-US"/>
        </w:rPr>
      </w:pPr>
      <w:r w:rsidRPr="00764910">
        <w:rPr>
          <w:lang w:val="en-US"/>
        </w:rPr>
        <w:t>For activation the validation considerations apply.</w:t>
      </w:r>
    </w:p>
    <w:p w14:paraId="641AB60B" w14:textId="77777777" w:rsidR="00BA56A1" w:rsidRPr="00764910" w:rsidRDefault="00BA56A1" w:rsidP="00BA56A1">
      <w:pPr>
        <w:pStyle w:val="Heading3"/>
        <w:rPr>
          <w:lang w:val="en-US"/>
        </w:rPr>
      </w:pPr>
      <w:bookmarkStart w:id="85" w:name="_Toc183682906"/>
      <w:r w:rsidRPr="00764910">
        <w:rPr>
          <w:lang w:val="en-US"/>
        </w:rPr>
        <w:t>6.4.4</w:t>
      </w:r>
      <w:r w:rsidRPr="00764910">
        <w:rPr>
          <w:lang w:val="en-US"/>
        </w:rPr>
        <w:tab/>
        <w:t>Activation of multiple planned configurations</w:t>
      </w:r>
      <w:bookmarkEnd w:id="85"/>
    </w:p>
    <w:p w14:paraId="6FC69D75" w14:textId="77777777" w:rsidR="00BA56A1" w:rsidRPr="00764910" w:rsidRDefault="00BA56A1" w:rsidP="00BA56A1">
      <w:pPr>
        <w:rPr>
          <w:lang w:val="en-US"/>
        </w:rPr>
      </w:pPr>
      <w:r w:rsidRPr="00764910">
        <w:rPr>
          <w:lang w:val="en-US"/>
        </w:rPr>
        <w:t>For activation the validation considerations apply.</w:t>
      </w:r>
    </w:p>
    <w:p w14:paraId="31938D10" w14:textId="77777777" w:rsidR="00BA56A1" w:rsidRPr="00764910" w:rsidRDefault="00BA56A1" w:rsidP="00BA56A1">
      <w:pPr>
        <w:pStyle w:val="Heading3"/>
        <w:rPr>
          <w:lang w:val="en-US"/>
        </w:rPr>
      </w:pPr>
      <w:bookmarkStart w:id="86" w:name="_Toc183682907"/>
      <w:r w:rsidRPr="00764910">
        <w:rPr>
          <w:lang w:val="en-US"/>
        </w:rPr>
        <w:t>6.4.5</w:t>
      </w:r>
      <w:r w:rsidRPr="00764910">
        <w:rPr>
          <w:lang w:val="en-US"/>
        </w:rPr>
        <w:tab/>
        <w:t>Activation control parameters</w:t>
      </w:r>
      <w:bookmarkEnd w:id="86"/>
    </w:p>
    <w:p w14:paraId="04976686" w14:textId="77777777" w:rsidR="00BA56A1" w:rsidRPr="00BD17A5" w:rsidRDefault="00BA56A1" w:rsidP="00BD17A5">
      <w:pPr>
        <w:pStyle w:val="EditorsNote"/>
      </w:pPr>
      <w:r w:rsidRPr="00BD17A5">
        <w:t>Editor's note: Explain "enable-fallback", "service-impact and "immediate-activation". Also "cancel-request".</w:t>
      </w:r>
    </w:p>
    <w:p w14:paraId="4C4CCD25" w14:textId="77777777" w:rsidR="007246A1" w:rsidRPr="005F1DE0" w:rsidRDefault="007246A1" w:rsidP="007246A1">
      <w:pPr>
        <w:pStyle w:val="Heading2"/>
        <w:rPr>
          <w:lang w:val="en-US"/>
        </w:rPr>
      </w:pPr>
      <w:bookmarkStart w:id="87" w:name="_Toc183682908"/>
      <w:r w:rsidRPr="005F1DE0">
        <w:rPr>
          <w:lang w:val="en-US"/>
        </w:rPr>
        <w:lastRenderedPageBreak/>
        <w:t>6.</w:t>
      </w:r>
      <w:r>
        <w:rPr>
          <w:lang w:val="en-US"/>
        </w:rPr>
        <w:t>5</w:t>
      </w:r>
      <w:r w:rsidRPr="005F1DE0">
        <w:rPr>
          <w:lang w:val="en-US"/>
        </w:rPr>
        <w:tab/>
      </w:r>
      <w:r>
        <w:rPr>
          <w:lang w:val="en-US"/>
        </w:rPr>
        <w:t>Conditional activation of planned configurations</w:t>
      </w:r>
      <w:bookmarkEnd w:id="79"/>
      <w:bookmarkEnd w:id="87"/>
    </w:p>
    <w:p w14:paraId="3966DA16" w14:textId="77777777" w:rsidR="007246A1" w:rsidRPr="005F1DE0" w:rsidRDefault="007246A1" w:rsidP="007246A1">
      <w:pPr>
        <w:pStyle w:val="Heading2"/>
        <w:rPr>
          <w:lang w:val="en-US"/>
        </w:rPr>
      </w:pPr>
      <w:bookmarkStart w:id="88" w:name="_Toc178763728"/>
      <w:bookmarkStart w:id="89" w:name="_Toc183682909"/>
      <w:r w:rsidRPr="005F1DE0">
        <w:rPr>
          <w:lang w:val="en-US"/>
        </w:rPr>
        <w:t>6.</w:t>
      </w:r>
      <w:r>
        <w:rPr>
          <w:lang w:val="en-US"/>
        </w:rPr>
        <w:t>6</w:t>
      </w:r>
      <w:r w:rsidRPr="005F1DE0">
        <w:rPr>
          <w:lang w:val="en-US"/>
        </w:rPr>
        <w:tab/>
        <w:t>Asynchronous update</w:t>
      </w:r>
      <w:r>
        <w:rPr>
          <w:lang w:val="en-US"/>
        </w:rPr>
        <w:t>s</w:t>
      </w:r>
      <w:bookmarkEnd w:id="88"/>
      <w:bookmarkEnd w:id="89"/>
    </w:p>
    <w:p w14:paraId="39C94912" w14:textId="77777777" w:rsidR="007246A1" w:rsidRDefault="007246A1" w:rsidP="007246A1">
      <w:pPr>
        <w:pStyle w:val="Heading2"/>
      </w:pPr>
      <w:bookmarkStart w:id="90" w:name="_Toc178763729"/>
      <w:bookmarkStart w:id="91" w:name="_Toc183682910"/>
      <w:r>
        <w:t>6.7</w:t>
      </w:r>
      <w:r>
        <w:tab/>
        <w:t>Fallback</w:t>
      </w:r>
      <w:bookmarkEnd w:id="90"/>
      <w:bookmarkEnd w:id="91"/>
    </w:p>
    <w:p w14:paraId="7A051186" w14:textId="77777777" w:rsidR="007246A1" w:rsidRDefault="007246A1" w:rsidP="007246A1">
      <w:pPr>
        <w:pStyle w:val="Heading2"/>
      </w:pPr>
      <w:bookmarkStart w:id="92" w:name="_Toc178763731"/>
      <w:bookmarkStart w:id="93" w:name="_Toc183682911"/>
      <w:r>
        <w:t>6.8</w:t>
      </w:r>
      <w:r>
        <w:tab/>
        <w:t>Planned configuration lifecycle</w:t>
      </w:r>
      <w:bookmarkEnd w:id="92"/>
      <w:bookmarkEnd w:id="93"/>
    </w:p>
    <w:p w14:paraId="5C8C1685" w14:textId="77777777" w:rsidR="006B0F2C" w:rsidRDefault="006B0F2C" w:rsidP="006B0F2C">
      <w:pPr>
        <w:pStyle w:val="Heading2"/>
        <w:rPr>
          <w:lang w:val="en-US"/>
        </w:rPr>
      </w:pPr>
      <w:bookmarkStart w:id="94" w:name="_Toc180490153"/>
      <w:bookmarkStart w:id="95" w:name="_Toc183682912"/>
      <w:r>
        <w:rPr>
          <w:lang w:val="en-US"/>
        </w:rPr>
        <w:t>6.9</w:t>
      </w:r>
      <w:r>
        <w:rPr>
          <w:lang w:val="en-US"/>
        </w:rPr>
        <w:tab/>
        <w:t>Managing</w:t>
      </w:r>
      <w:r w:rsidRPr="004070B4">
        <w:rPr>
          <w:lang w:val="en-US"/>
        </w:rPr>
        <w:t xml:space="preserve"> planned configurations</w:t>
      </w:r>
      <w:bookmarkEnd w:id="94"/>
      <w:bookmarkEnd w:id="95"/>
    </w:p>
    <w:p w14:paraId="0548C9AE" w14:textId="77777777" w:rsidR="006B0F2C" w:rsidRDefault="006B0F2C" w:rsidP="006B0F2C">
      <w:r>
        <w:t>Planned configuration descriptors are created, updated and deleted by MnS consumers on MnS producers.</w:t>
      </w:r>
    </w:p>
    <w:p w14:paraId="546DD820" w14:textId="77777777" w:rsidR="006B0F2C" w:rsidRDefault="006B0F2C" w:rsidP="006B0F2C">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15091B25" w14:textId="24712232" w:rsidR="006B0F2C" w:rsidRPr="004070B4" w:rsidRDefault="006B0F2C" w:rsidP="006B0F2C">
      <w:pPr>
        <w:rPr>
          <w:lang w:val="en-US"/>
        </w:rPr>
      </w:pPr>
      <w:r w:rsidRPr="004070B4">
        <w:rPr>
          <w:lang w:val="en-US"/>
        </w:rPr>
        <w:t xml:space="preserve">The following table specifies the </w:t>
      </w:r>
      <w:r>
        <w:rPr>
          <w:lang w:val="en-US"/>
        </w:rPr>
        <w:t>information elements of a planned configuration descriptor.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6B0F2C" w:rsidRPr="004070B4" w14:paraId="553710A3" w14:textId="77777777" w:rsidTr="00134171">
        <w:tc>
          <w:tcPr>
            <w:tcW w:w="1257" w:type="pct"/>
            <w:shd w:val="clear" w:color="auto" w:fill="auto"/>
          </w:tcPr>
          <w:p w14:paraId="196313EA"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08FFB7B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9A7EBD" w14:paraId="5CF75414" w14:textId="77777777" w:rsidTr="00134171">
        <w:tc>
          <w:tcPr>
            <w:tcW w:w="1257" w:type="pct"/>
            <w:shd w:val="clear" w:color="auto" w:fill="auto"/>
          </w:tcPr>
          <w:p w14:paraId="3C862969" w14:textId="2339A185" w:rsidR="006B0F2C" w:rsidRPr="009A7EBD" w:rsidRDefault="006B0F2C" w:rsidP="00134171">
            <w:pPr>
              <w:spacing w:after="0"/>
              <w:rPr>
                <w:rFonts w:ascii="Arial" w:hAnsi="Arial" w:cs="Arial"/>
                <w:sz w:val="18"/>
                <w:szCs w:val="18"/>
                <w:lang w:val="en-US"/>
              </w:rPr>
            </w:pPr>
            <w:r>
              <w:rPr>
                <w:rFonts w:ascii="Arial" w:hAnsi="Arial" w:cs="Arial"/>
                <w:sz w:val="18"/>
                <w:szCs w:val="18"/>
                <w:lang w:val="en-US"/>
              </w:rPr>
              <w:t>pcd-id</w:t>
            </w:r>
          </w:p>
        </w:tc>
        <w:tc>
          <w:tcPr>
            <w:tcW w:w="3743" w:type="pct"/>
            <w:shd w:val="clear" w:color="auto" w:fill="auto"/>
          </w:tcPr>
          <w:p w14:paraId="01EF8614" w14:textId="77777777" w:rsidR="006B0F2C" w:rsidRPr="009A7EBD" w:rsidRDefault="006B0F2C" w:rsidP="00134171">
            <w:pPr>
              <w:spacing w:after="0"/>
              <w:rPr>
                <w:rFonts w:ascii="Arial" w:hAnsi="Arial" w:cs="Arial"/>
                <w:sz w:val="18"/>
                <w:szCs w:val="18"/>
                <w:lang w:val="en-US"/>
              </w:rPr>
            </w:pPr>
            <w:r>
              <w:rPr>
                <w:rFonts w:ascii="Arial" w:hAnsi="Arial" w:cs="Arial"/>
                <w:sz w:val="18"/>
                <w:szCs w:val="18"/>
                <w:lang w:val="en-US"/>
              </w:rPr>
              <w:t>The identifier of the planned configuration.</w:t>
            </w:r>
          </w:p>
        </w:tc>
      </w:tr>
      <w:tr w:rsidR="006B0F2C" w:rsidRPr="009A7EBD" w14:paraId="65421557" w14:textId="77777777" w:rsidTr="00134171">
        <w:tc>
          <w:tcPr>
            <w:tcW w:w="1257" w:type="pct"/>
            <w:shd w:val="clear" w:color="auto" w:fill="auto"/>
          </w:tcPr>
          <w:p w14:paraId="1761608E"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0DC1F78A"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name of the planned configuration.</w:t>
            </w:r>
          </w:p>
        </w:tc>
      </w:tr>
      <w:tr w:rsidR="006B0F2C" w:rsidRPr="004070B4" w14:paraId="1B7B46FB" w14:textId="77777777" w:rsidTr="00134171">
        <w:tc>
          <w:tcPr>
            <w:tcW w:w="1257" w:type="pct"/>
            <w:shd w:val="clear" w:color="auto" w:fill="auto"/>
          </w:tcPr>
          <w:p w14:paraId="33398AE4"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41920FF7"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version of the planned configuration.</w:t>
            </w:r>
          </w:p>
        </w:tc>
      </w:tr>
      <w:tr w:rsidR="006B0F2C" w:rsidRPr="004070B4" w14:paraId="50B5C47F" w14:textId="77777777" w:rsidTr="00134171">
        <w:tc>
          <w:tcPr>
            <w:tcW w:w="1257" w:type="pct"/>
            <w:shd w:val="clear" w:color="auto" w:fill="auto"/>
          </w:tcPr>
          <w:p w14:paraId="635ED34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user-label</w:t>
            </w:r>
          </w:p>
        </w:tc>
        <w:tc>
          <w:tcPr>
            <w:tcW w:w="3743" w:type="pct"/>
            <w:shd w:val="clear" w:color="auto" w:fill="auto"/>
          </w:tcPr>
          <w:p w14:paraId="47DBA78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user label of the planned configuration.</w:t>
            </w:r>
          </w:p>
        </w:tc>
      </w:tr>
      <w:tr w:rsidR="006B0F2C" w:rsidRPr="004070B4" w14:paraId="35CE72BC" w14:textId="77777777" w:rsidTr="00134171">
        <w:tc>
          <w:tcPr>
            <w:tcW w:w="1257" w:type="pct"/>
            <w:shd w:val="clear" w:color="auto" w:fill="auto"/>
          </w:tcPr>
          <w:p w14:paraId="684024A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743" w:type="pct"/>
            <w:shd w:val="clear" w:color="auto" w:fill="auto"/>
          </w:tcPr>
          <w:p w14:paraId="7FCB502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textual human-readable description of the planned configuration.</w:t>
            </w:r>
          </w:p>
        </w:tc>
      </w:tr>
      <w:tr w:rsidR="006B0F2C" w14:paraId="37518901" w14:textId="77777777" w:rsidTr="00134171">
        <w:tc>
          <w:tcPr>
            <w:tcW w:w="1257" w:type="pct"/>
            <w:shd w:val="clear" w:color="auto" w:fill="auto"/>
          </w:tcPr>
          <w:p w14:paraId="4C14614D" w14:textId="77777777" w:rsidR="006B0F2C" w:rsidRPr="007B0DF6" w:rsidRDefault="006B0F2C" w:rsidP="00134171">
            <w:pPr>
              <w:spacing w:after="0"/>
              <w:rPr>
                <w:rFonts w:ascii="Arial" w:hAnsi="Arial" w:cs="Arial"/>
                <w:sz w:val="18"/>
                <w:szCs w:val="18"/>
                <w:lang w:val="en-US"/>
              </w:rPr>
            </w:pPr>
            <w:r w:rsidRPr="007B0DF6">
              <w:rPr>
                <w:rFonts w:ascii="Arial" w:hAnsi="Arial" w:cs="Arial"/>
                <w:sz w:val="18"/>
                <w:szCs w:val="18"/>
                <w:lang w:val="en-US"/>
              </w:rPr>
              <w:t>additional-properties</w:t>
            </w:r>
          </w:p>
        </w:tc>
        <w:tc>
          <w:tcPr>
            <w:tcW w:w="3743" w:type="pct"/>
            <w:shd w:val="clear" w:color="auto" w:fill="auto"/>
          </w:tcPr>
          <w:p w14:paraId="44E599FE" w14:textId="77777777" w:rsidR="006B0F2C" w:rsidRDefault="006B0F2C" w:rsidP="00134171">
            <w:pPr>
              <w:spacing w:after="0"/>
              <w:rPr>
                <w:rFonts w:ascii="Arial" w:hAnsi="Arial" w:cs="Arial"/>
                <w:sz w:val="18"/>
                <w:szCs w:val="18"/>
                <w:lang w:val="en-US"/>
              </w:rPr>
            </w:pPr>
            <w:r w:rsidRPr="007B0DF6">
              <w:rPr>
                <w:rFonts w:ascii="Arial" w:hAnsi="Arial" w:cs="Arial"/>
                <w:sz w:val="18"/>
                <w:szCs w:val="18"/>
                <w:lang w:val="en-US"/>
              </w:rPr>
              <w:t>The container allowing to specify additional consumer defined properties (key value pairs) describing and qualifying the planned configuration.</w:t>
            </w:r>
          </w:p>
        </w:tc>
      </w:tr>
      <w:tr w:rsidR="006B0F2C" w14:paraId="6A53B9EE" w14:textId="77777777" w:rsidTr="00134171">
        <w:tc>
          <w:tcPr>
            <w:tcW w:w="1257" w:type="pct"/>
            <w:shd w:val="clear" w:color="auto" w:fill="auto"/>
          </w:tcPr>
          <w:p w14:paraId="4E01BC2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configuration-content-type</w:t>
            </w:r>
          </w:p>
        </w:tc>
        <w:tc>
          <w:tcPr>
            <w:tcW w:w="3743" w:type="pct"/>
            <w:shd w:val="clear" w:color="auto" w:fill="auto"/>
          </w:tcPr>
          <w:p w14:paraId="339B5D3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format of the planned configuration.</w:t>
            </w:r>
          </w:p>
        </w:tc>
      </w:tr>
      <w:tr w:rsidR="006B0F2C" w14:paraId="716EB7A2" w14:textId="77777777" w:rsidTr="00134171">
        <w:tc>
          <w:tcPr>
            <w:tcW w:w="1257" w:type="pct"/>
            <w:shd w:val="clear" w:color="auto" w:fill="auto"/>
          </w:tcPr>
          <w:p w14:paraId="2910CD1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current-conf-schema</w:t>
            </w:r>
          </w:p>
        </w:tc>
        <w:tc>
          <w:tcPr>
            <w:tcW w:w="3743" w:type="pct"/>
            <w:shd w:val="clear" w:color="auto" w:fill="auto"/>
          </w:tcPr>
          <w:p w14:paraId="04986E8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pointer to the schema of the current configuration data node tree.</w:t>
            </w:r>
          </w:p>
          <w:p w14:paraId="66D41677" w14:textId="77777777" w:rsidR="006B0F2C" w:rsidRPr="00794E01" w:rsidRDefault="006B0F2C" w:rsidP="00134171">
            <w:pPr>
              <w:spacing w:after="0"/>
              <w:rPr>
                <w:rFonts w:ascii="Arial" w:hAnsi="Arial" w:cs="Arial"/>
                <w:i/>
                <w:iCs/>
                <w:sz w:val="18"/>
                <w:szCs w:val="18"/>
                <w:lang w:val="en-US"/>
              </w:rPr>
            </w:pPr>
            <w:r w:rsidRPr="00794E01">
              <w:rPr>
                <w:rFonts w:ascii="Arial" w:hAnsi="Arial" w:cs="Arial"/>
                <w:i/>
                <w:iCs/>
                <w:sz w:val="18"/>
                <w:szCs w:val="18"/>
                <w:lang w:val="en-US"/>
              </w:rPr>
              <w:t>Editor's note: Details are ffs.</w:t>
            </w:r>
          </w:p>
        </w:tc>
      </w:tr>
      <w:tr w:rsidR="006B0F2C" w14:paraId="536DB969" w14:textId="77777777" w:rsidTr="00134171">
        <w:tc>
          <w:tcPr>
            <w:tcW w:w="1257" w:type="pct"/>
            <w:shd w:val="clear" w:color="auto" w:fill="auto"/>
          </w:tcPr>
          <w:p w14:paraId="3F87AAFA" w14:textId="77777777" w:rsidR="006B0F2C" w:rsidRPr="009D4761" w:rsidRDefault="006B0F2C" w:rsidP="00134171">
            <w:pPr>
              <w:spacing w:after="0"/>
              <w:rPr>
                <w:rFonts w:ascii="Arial" w:hAnsi="Arial" w:cs="Arial"/>
                <w:sz w:val="18"/>
                <w:szCs w:val="18"/>
                <w:lang w:val="en-US"/>
              </w:rPr>
            </w:pPr>
            <w:r>
              <w:rPr>
                <w:rFonts w:ascii="Arial" w:hAnsi="Arial" w:cs="Arial"/>
                <w:sz w:val="18"/>
                <w:szCs w:val="18"/>
                <w:lang w:val="en-US"/>
              </w:rPr>
              <w:t>base-object-address</w:t>
            </w:r>
          </w:p>
        </w:tc>
        <w:tc>
          <w:tcPr>
            <w:tcW w:w="3743" w:type="pct"/>
            <w:shd w:val="clear" w:color="auto" w:fill="auto"/>
          </w:tcPr>
          <w:p w14:paraId="52B70CAA" w14:textId="77777777" w:rsidR="006B0F2C" w:rsidRDefault="006B0F2C" w:rsidP="00134171">
            <w:pPr>
              <w:spacing w:after="0"/>
              <w:rPr>
                <w:rFonts w:ascii="Arial" w:hAnsi="Arial" w:cs="Arial"/>
                <w:sz w:val="18"/>
                <w:szCs w:val="18"/>
                <w:lang w:val="en-US"/>
              </w:rPr>
            </w:pPr>
            <w:r w:rsidRPr="009D4761">
              <w:rPr>
                <w:rFonts w:ascii="Arial" w:hAnsi="Arial" w:cs="Arial"/>
                <w:sz w:val="18"/>
                <w:szCs w:val="18"/>
                <w:lang w:val="en-US"/>
              </w:rPr>
              <w:t xml:space="preserve">The address of the base object </w:t>
            </w:r>
            <w:r>
              <w:rPr>
                <w:rFonts w:ascii="Arial" w:hAnsi="Arial" w:cs="Arial"/>
                <w:sz w:val="18"/>
                <w:szCs w:val="18"/>
                <w:lang w:val="en-US"/>
              </w:rPr>
              <w:t xml:space="preserve">instance </w:t>
            </w:r>
            <w:r w:rsidRPr="009D4761">
              <w:rPr>
                <w:rFonts w:ascii="Arial" w:hAnsi="Arial" w:cs="Arial"/>
                <w:sz w:val="18"/>
                <w:szCs w:val="18"/>
                <w:lang w:val="en-US"/>
              </w:rPr>
              <w:t>that together with the path offsets specified in the operations identifies the data nodes to be modified.</w:t>
            </w:r>
          </w:p>
        </w:tc>
      </w:tr>
      <w:tr w:rsidR="006B0F2C" w:rsidRPr="004070B4" w14:paraId="3FA93C27" w14:textId="77777777" w:rsidTr="00134171">
        <w:tc>
          <w:tcPr>
            <w:tcW w:w="1257" w:type="pct"/>
            <w:shd w:val="clear" w:color="auto" w:fill="auto"/>
          </w:tcPr>
          <w:p w14:paraId="336EE15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operation-set-is-atomic</w:t>
            </w:r>
          </w:p>
        </w:tc>
        <w:tc>
          <w:tcPr>
            <w:tcW w:w="3743" w:type="pct"/>
            <w:shd w:val="clear" w:color="auto" w:fill="auto"/>
          </w:tcPr>
          <w:p w14:paraId="3FC690AE"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indication if the operations in the operation set are atomic.</w:t>
            </w:r>
          </w:p>
        </w:tc>
      </w:tr>
      <w:tr w:rsidR="006B0F2C" w14:paraId="1250D26D" w14:textId="77777777" w:rsidTr="00134171">
        <w:tc>
          <w:tcPr>
            <w:tcW w:w="1257" w:type="pct"/>
            <w:shd w:val="clear" w:color="auto" w:fill="auto"/>
          </w:tcPr>
          <w:p w14:paraId="5A756EF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662E1E6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planned configuration descriptor was modified the last time.</w:t>
            </w:r>
          </w:p>
        </w:tc>
      </w:tr>
      <w:tr w:rsidR="006B0F2C" w14:paraId="2909A3AB" w14:textId="77777777" w:rsidTr="00134171">
        <w:tc>
          <w:tcPr>
            <w:tcW w:w="1257" w:type="pct"/>
            <w:shd w:val="clear" w:color="auto" w:fill="auto"/>
          </w:tcPr>
          <w:p w14:paraId="559CD05F" w14:textId="74F63E7C" w:rsidR="006B0F2C" w:rsidRDefault="006B0F2C" w:rsidP="00134171">
            <w:pPr>
              <w:spacing w:after="0"/>
              <w:rPr>
                <w:rFonts w:ascii="Arial" w:hAnsi="Arial" w:cs="Arial"/>
                <w:sz w:val="18"/>
                <w:szCs w:val="18"/>
                <w:lang w:val="en-US"/>
              </w:rPr>
            </w:pPr>
            <w:r>
              <w:rPr>
                <w:rFonts w:ascii="Arial" w:hAnsi="Arial" w:cs="Arial"/>
                <w:sz w:val="18"/>
                <w:szCs w:val="18"/>
                <w:lang w:val="en-US"/>
              </w:rPr>
              <w:t>operation-set</w:t>
            </w:r>
          </w:p>
        </w:tc>
        <w:tc>
          <w:tcPr>
            <w:tcW w:w="3743" w:type="pct"/>
            <w:shd w:val="clear" w:color="auto" w:fill="auto"/>
          </w:tcPr>
          <w:p w14:paraId="7BF2B4A9" w14:textId="25C80CB7" w:rsidR="006B0F2C" w:rsidRDefault="006B0F2C" w:rsidP="00134171">
            <w:pPr>
              <w:spacing w:after="0"/>
              <w:rPr>
                <w:rFonts w:ascii="Arial" w:hAnsi="Arial" w:cs="Arial"/>
                <w:sz w:val="18"/>
                <w:szCs w:val="18"/>
                <w:lang w:val="en-US"/>
              </w:rPr>
            </w:pPr>
            <w:r>
              <w:rPr>
                <w:rFonts w:ascii="Arial" w:hAnsi="Arial" w:cs="Arial"/>
                <w:sz w:val="18"/>
                <w:szCs w:val="18"/>
                <w:lang w:val="en-US"/>
              </w:rPr>
              <w:t>The operation set.</w:t>
            </w:r>
          </w:p>
        </w:tc>
      </w:tr>
    </w:tbl>
    <w:p w14:paraId="71D89CBA" w14:textId="77777777" w:rsidR="006B0F2C" w:rsidRPr="00F769A9" w:rsidRDefault="006B0F2C" w:rsidP="006B0F2C">
      <w:pPr>
        <w:rPr>
          <w:lang w:val="en-US"/>
        </w:rPr>
      </w:pPr>
    </w:p>
    <w:p w14:paraId="1E0181F6" w14:textId="77777777" w:rsidR="006B0F2C" w:rsidRDefault="006B0F2C" w:rsidP="006B0F2C">
      <w:pPr>
        <w:pStyle w:val="Heading2"/>
        <w:rPr>
          <w:lang w:val="en-US"/>
        </w:rPr>
      </w:pPr>
      <w:bookmarkStart w:id="96" w:name="_Toc178763733"/>
      <w:bookmarkStart w:id="97" w:name="_Toc180490154"/>
      <w:bookmarkStart w:id="98" w:name="_Toc183682913"/>
      <w:r>
        <w:rPr>
          <w:lang w:val="en-US"/>
        </w:rPr>
        <w:t>6.10</w:t>
      </w:r>
      <w:r>
        <w:rPr>
          <w:lang w:val="en-US"/>
        </w:rPr>
        <w:tab/>
        <w:t>Managing</w:t>
      </w:r>
      <w:r w:rsidRPr="004070B4">
        <w:rPr>
          <w:lang w:val="en-US"/>
        </w:rPr>
        <w:t xml:space="preserve"> </w:t>
      </w:r>
      <w:bookmarkEnd w:id="96"/>
      <w:r>
        <w:rPr>
          <w:lang w:val="en-US"/>
        </w:rPr>
        <w:t>planned configuration groups</w:t>
      </w:r>
      <w:bookmarkEnd w:id="97"/>
      <w:bookmarkEnd w:id="98"/>
    </w:p>
    <w:p w14:paraId="3AE36D8B" w14:textId="77777777" w:rsidR="006B0F2C" w:rsidRPr="006A04AE" w:rsidRDefault="006B0F2C" w:rsidP="006B0F2C">
      <w:pPr>
        <w:rPr>
          <w:lang w:val="en-US"/>
        </w:rPr>
      </w:pPr>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p>
    <w:p w14:paraId="41EE49A8" w14:textId="77777777" w:rsidR="006B0F2C" w:rsidRDefault="006B0F2C" w:rsidP="006B0F2C">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4645E002" w14:textId="01126892" w:rsidR="006B0F2C" w:rsidRDefault="006B0F2C" w:rsidP="006B0F2C">
      <w:pPr>
        <w:rPr>
          <w:lang w:val="en-US"/>
        </w:rPr>
      </w:pPr>
      <w:r w:rsidRPr="004070B4">
        <w:rPr>
          <w:lang w:val="en-US"/>
        </w:rPr>
        <w:t xml:space="preserve">The following table specifies the </w:t>
      </w:r>
      <w:r>
        <w:rPr>
          <w:lang w:val="en-US"/>
        </w:rPr>
        <w:t>information elements of a planned configuration group descriptor.</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83"/>
        <w:gridCol w:w="5103"/>
        <w:gridCol w:w="1830"/>
      </w:tblGrid>
      <w:tr w:rsidR="006B0F2C" w:rsidRPr="00501056" w14:paraId="55D7FA73" w14:textId="77777777" w:rsidTr="00BD17A5">
        <w:trPr>
          <w:tblHeader/>
          <w:jc w:val="center"/>
        </w:trPr>
        <w:tc>
          <w:tcPr>
            <w:tcW w:w="2547" w:type="dxa"/>
            <w:shd w:val="clear" w:color="auto" w:fill="CCCCCC"/>
          </w:tcPr>
          <w:p w14:paraId="01AF8692" w14:textId="77777777" w:rsidR="006B0F2C" w:rsidRPr="00501056" w:rsidRDefault="006B0F2C" w:rsidP="00134171">
            <w:pPr>
              <w:pStyle w:val="TAH"/>
            </w:pPr>
            <w:r w:rsidRPr="00E77543">
              <w:lastRenderedPageBreak/>
              <w:t xml:space="preserve">Information element </w:t>
            </w:r>
            <w:r>
              <w:t>n</w:t>
            </w:r>
            <w:r w:rsidRPr="00501056">
              <w:t>ame</w:t>
            </w:r>
          </w:p>
        </w:tc>
        <w:tc>
          <w:tcPr>
            <w:tcW w:w="283" w:type="dxa"/>
            <w:shd w:val="clear" w:color="auto" w:fill="CCCCCC"/>
          </w:tcPr>
          <w:p w14:paraId="45CA3A59" w14:textId="77777777" w:rsidR="006B0F2C" w:rsidRPr="00501056" w:rsidRDefault="006B0F2C" w:rsidP="00134171">
            <w:pPr>
              <w:pStyle w:val="TAH"/>
            </w:pPr>
            <w:r w:rsidRPr="00501056">
              <w:t>S</w:t>
            </w:r>
          </w:p>
        </w:tc>
        <w:tc>
          <w:tcPr>
            <w:tcW w:w="5103" w:type="dxa"/>
            <w:shd w:val="clear" w:color="auto" w:fill="CCCCCC"/>
          </w:tcPr>
          <w:p w14:paraId="7A2D41B8" w14:textId="77777777" w:rsidR="006B0F2C" w:rsidRPr="00501056" w:rsidRDefault="006B0F2C" w:rsidP="00134171">
            <w:pPr>
              <w:pStyle w:val="TAH"/>
            </w:pPr>
            <w:bookmarkStart w:id="99" w:name="_Hlk164251490"/>
            <w:r w:rsidRPr="002B6999">
              <w:t>Documentation and Allowed Values</w:t>
            </w:r>
            <w:bookmarkEnd w:id="99"/>
          </w:p>
        </w:tc>
        <w:tc>
          <w:tcPr>
            <w:tcW w:w="1830" w:type="dxa"/>
            <w:shd w:val="clear" w:color="auto" w:fill="CCCCCC"/>
          </w:tcPr>
          <w:p w14:paraId="353F3B70" w14:textId="77777777" w:rsidR="006B0F2C" w:rsidRPr="00501056" w:rsidRDefault="006B0F2C" w:rsidP="00134171">
            <w:pPr>
              <w:pStyle w:val="TAH"/>
            </w:pPr>
            <w:r>
              <w:t>Properties</w:t>
            </w:r>
          </w:p>
        </w:tc>
      </w:tr>
      <w:tr w:rsidR="006B0F2C" w:rsidRPr="00501056" w14:paraId="33A2092B" w14:textId="77777777" w:rsidTr="00BD17A5">
        <w:trPr>
          <w:jc w:val="center"/>
        </w:trPr>
        <w:tc>
          <w:tcPr>
            <w:tcW w:w="2547" w:type="dxa"/>
          </w:tcPr>
          <w:p w14:paraId="59AFE18C" w14:textId="3A4252C6" w:rsidR="006B0F2C" w:rsidRPr="00501056" w:rsidRDefault="006B0F2C" w:rsidP="00134171">
            <w:pPr>
              <w:pStyle w:val="TAL"/>
              <w:rPr>
                <w:rFonts w:ascii="Courier New" w:hAnsi="Courier New" w:cs="Courier New"/>
              </w:rPr>
            </w:pPr>
            <w:r>
              <w:rPr>
                <w:rFonts w:cs="Arial"/>
              </w:rPr>
              <w:t>pcgd-</w:t>
            </w:r>
            <w:r w:rsidRPr="00E77543">
              <w:rPr>
                <w:rFonts w:cs="Arial"/>
              </w:rPr>
              <w:t>id</w:t>
            </w:r>
          </w:p>
        </w:tc>
        <w:tc>
          <w:tcPr>
            <w:tcW w:w="283" w:type="dxa"/>
          </w:tcPr>
          <w:p w14:paraId="4B6C948C" w14:textId="77777777" w:rsidR="006B0F2C" w:rsidRPr="00501056" w:rsidRDefault="006B0F2C" w:rsidP="00134171">
            <w:pPr>
              <w:pStyle w:val="TAL"/>
            </w:pPr>
            <w:r w:rsidRPr="00501056">
              <w:t>M</w:t>
            </w:r>
          </w:p>
        </w:tc>
        <w:tc>
          <w:tcPr>
            <w:tcW w:w="5103" w:type="dxa"/>
          </w:tcPr>
          <w:p w14:paraId="1F8B8CC9" w14:textId="17833C09" w:rsidR="006B0F2C" w:rsidRPr="00501056" w:rsidRDefault="006B0F2C" w:rsidP="00134171">
            <w:pPr>
              <w:pStyle w:val="TAL"/>
              <w:rPr>
                <w:i/>
              </w:rPr>
            </w:pPr>
            <w:r>
              <w:rPr>
                <w:rFonts w:cs="Arial"/>
              </w:rPr>
              <w:t>The identifier of the planned configuration group descriptor</w:t>
            </w:r>
          </w:p>
        </w:tc>
        <w:tc>
          <w:tcPr>
            <w:tcW w:w="1830" w:type="dxa"/>
          </w:tcPr>
          <w:p w14:paraId="47A4D14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18FCD3CE"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6563ED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5B63A2B" w14:textId="77777777" w:rsidR="006B0F2C" w:rsidRDefault="006B0F2C" w:rsidP="00134171">
            <w:pPr>
              <w:pStyle w:val="TAL"/>
              <w:rPr>
                <w:rFonts w:cs="Arial"/>
              </w:rPr>
            </w:pPr>
            <w:r w:rsidRPr="00621510">
              <w:rPr>
                <w:rFonts w:cs="Arial"/>
              </w:rPr>
              <w:t xml:space="preserve">isUnique: </w:t>
            </w:r>
            <w:r>
              <w:rPr>
                <w:rFonts w:cs="Arial"/>
              </w:rPr>
              <w:t>NA</w:t>
            </w:r>
          </w:p>
          <w:p w14:paraId="5AE23898" w14:textId="77777777" w:rsidR="006B0F2C" w:rsidRPr="00501056" w:rsidRDefault="006B0F2C" w:rsidP="00134171">
            <w:pPr>
              <w:pStyle w:val="TAL"/>
            </w:pPr>
            <w:r w:rsidRPr="00B940D8">
              <w:rPr>
                <w:rFonts w:cs="Arial"/>
                <w:szCs w:val="18"/>
              </w:rPr>
              <w:t>defaultValue: None</w:t>
            </w:r>
          </w:p>
        </w:tc>
      </w:tr>
      <w:tr w:rsidR="006B0F2C" w:rsidRPr="00501056" w14:paraId="0705AF88" w14:textId="77777777" w:rsidTr="00BD17A5">
        <w:trPr>
          <w:jc w:val="center"/>
        </w:trPr>
        <w:tc>
          <w:tcPr>
            <w:tcW w:w="2547" w:type="dxa"/>
          </w:tcPr>
          <w:p w14:paraId="6A468A50" w14:textId="77777777" w:rsidR="006B0F2C" w:rsidRDefault="006B0F2C" w:rsidP="00134171">
            <w:pPr>
              <w:pStyle w:val="TAL"/>
              <w:rPr>
                <w:rFonts w:ascii="Courier New" w:hAnsi="Courier New" w:cs="Courier New"/>
              </w:rPr>
            </w:pPr>
            <w:r>
              <w:rPr>
                <w:rFonts w:cs="Arial"/>
                <w:szCs w:val="18"/>
                <w:lang w:val="en-US"/>
              </w:rPr>
              <w:t>name</w:t>
            </w:r>
          </w:p>
        </w:tc>
        <w:tc>
          <w:tcPr>
            <w:tcW w:w="283" w:type="dxa"/>
          </w:tcPr>
          <w:p w14:paraId="2F351B25" w14:textId="77777777" w:rsidR="006B0F2C" w:rsidRPr="00501056" w:rsidRDefault="006B0F2C" w:rsidP="00134171">
            <w:pPr>
              <w:pStyle w:val="TAL"/>
            </w:pPr>
            <w:r>
              <w:t>M</w:t>
            </w:r>
          </w:p>
        </w:tc>
        <w:tc>
          <w:tcPr>
            <w:tcW w:w="5103" w:type="dxa"/>
          </w:tcPr>
          <w:p w14:paraId="235F2C7D" w14:textId="77777777" w:rsidR="006B0F2C" w:rsidRDefault="006B0F2C" w:rsidP="00134171">
            <w:pPr>
              <w:pStyle w:val="TAL"/>
              <w:rPr>
                <w:rFonts w:cs="Arial"/>
              </w:rPr>
            </w:pPr>
            <w:r>
              <w:rPr>
                <w:rFonts w:cs="Arial"/>
                <w:szCs w:val="18"/>
                <w:lang w:val="en-US"/>
              </w:rPr>
              <w:t xml:space="preserve">The name of the </w:t>
            </w:r>
            <w:r>
              <w:rPr>
                <w:rFonts w:cs="Arial"/>
              </w:rPr>
              <w:t>planned configuration group.</w:t>
            </w:r>
          </w:p>
        </w:tc>
        <w:tc>
          <w:tcPr>
            <w:tcW w:w="1830" w:type="dxa"/>
          </w:tcPr>
          <w:p w14:paraId="153A8D48"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24ABCC8"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38EBEC"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ABF771C" w14:textId="77777777" w:rsidR="006B0F2C" w:rsidRDefault="006B0F2C" w:rsidP="00134171">
            <w:pPr>
              <w:pStyle w:val="TAL"/>
              <w:rPr>
                <w:rFonts w:cs="Arial"/>
              </w:rPr>
            </w:pPr>
            <w:r w:rsidRPr="00621510">
              <w:rPr>
                <w:rFonts w:cs="Arial"/>
              </w:rPr>
              <w:t xml:space="preserve">isUnique: </w:t>
            </w:r>
            <w:r>
              <w:rPr>
                <w:rFonts w:cs="Arial"/>
              </w:rPr>
              <w:t>NA</w:t>
            </w:r>
          </w:p>
          <w:p w14:paraId="6E492462"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1A6AE8AA" w14:textId="77777777" w:rsidTr="00BD17A5">
        <w:trPr>
          <w:jc w:val="center"/>
        </w:trPr>
        <w:tc>
          <w:tcPr>
            <w:tcW w:w="2547" w:type="dxa"/>
          </w:tcPr>
          <w:p w14:paraId="002B9E98" w14:textId="77777777" w:rsidR="006B0F2C" w:rsidRDefault="006B0F2C" w:rsidP="00134171">
            <w:pPr>
              <w:pStyle w:val="TAL"/>
              <w:rPr>
                <w:rFonts w:ascii="Courier New" w:hAnsi="Courier New" w:cs="Courier New"/>
              </w:rPr>
            </w:pPr>
            <w:r>
              <w:rPr>
                <w:rFonts w:cs="Arial"/>
                <w:szCs w:val="18"/>
                <w:lang w:val="en-US"/>
              </w:rPr>
              <w:t>version</w:t>
            </w:r>
          </w:p>
        </w:tc>
        <w:tc>
          <w:tcPr>
            <w:tcW w:w="283" w:type="dxa"/>
          </w:tcPr>
          <w:p w14:paraId="246FEAD0" w14:textId="77777777" w:rsidR="006B0F2C" w:rsidRPr="00501056" w:rsidRDefault="006B0F2C" w:rsidP="00134171">
            <w:pPr>
              <w:pStyle w:val="TAL"/>
            </w:pPr>
            <w:r>
              <w:t>M</w:t>
            </w:r>
          </w:p>
        </w:tc>
        <w:tc>
          <w:tcPr>
            <w:tcW w:w="5103" w:type="dxa"/>
          </w:tcPr>
          <w:p w14:paraId="748FECE0" w14:textId="77777777" w:rsidR="006B0F2C" w:rsidRPr="00CE6E07" w:rsidRDefault="006B0F2C" w:rsidP="00134171">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Format is implementation specific.</w:t>
            </w:r>
          </w:p>
        </w:tc>
        <w:tc>
          <w:tcPr>
            <w:tcW w:w="1830" w:type="dxa"/>
          </w:tcPr>
          <w:p w14:paraId="507F4842"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E03E19F"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5F35BD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172118" w14:textId="77777777" w:rsidR="006B0F2C" w:rsidRDefault="006B0F2C" w:rsidP="00134171">
            <w:pPr>
              <w:pStyle w:val="TAL"/>
              <w:rPr>
                <w:rFonts w:cs="Arial"/>
              </w:rPr>
            </w:pPr>
            <w:r w:rsidRPr="00621510">
              <w:rPr>
                <w:rFonts w:cs="Arial"/>
              </w:rPr>
              <w:t xml:space="preserve">isUnique: </w:t>
            </w:r>
            <w:r>
              <w:rPr>
                <w:rFonts w:cs="Arial"/>
              </w:rPr>
              <w:t>NA</w:t>
            </w:r>
          </w:p>
          <w:p w14:paraId="165D7555"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7A348EF5" w14:textId="77777777" w:rsidTr="00BD17A5">
        <w:trPr>
          <w:jc w:val="center"/>
        </w:trPr>
        <w:tc>
          <w:tcPr>
            <w:tcW w:w="2547" w:type="dxa"/>
          </w:tcPr>
          <w:p w14:paraId="126C90BC" w14:textId="77777777" w:rsidR="006B0F2C" w:rsidRDefault="006B0F2C" w:rsidP="00134171">
            <w:pPr>
              <w:pStyle w:val="TAL"/>
              <w:rPr>
                <w:rFonts w:ascii="Courier New" w:hAnsi="Courier New" w:cs="Courier New"/>
              </w:rPr>
            </w:pPr>
            <w:r>
              <w:rPr>
                <w:rFonts w:cs="Arial"/>
                <w:szCs w:val="18"/>
                <w:lang w:val="en-US"/>
              </w:rPr>
              <w:t>description</w:t>
            </w:r>
          </w:p>
        </w:tc>
        <w:tc>
          <w:tcPr>
            <w:tcW w:w="283" w:type="dxa"/>
          </w:tcPr>
          <w:p w14:paraId="69F94101" w14:textId="77777777" w:rsidR="006B0F2C" w:rsidRPr="00501056" w:rsidRDefault="006B0F2C" w:rsidP="00134171">
            <w:pPr>
              <w:pStyle w:val="TAL"/>
            </w:pPr>
            <w:r>
              <w:t>M</w:t>
            </w:r>
          </w:p>
        </w:tc>
        <w:tc>
          <w:tcPr>
            <w:tcW w:w="5103" w:type="dxa"/>
          </w:tcPr>
          <w:p w14:paraId="1A3FB2DC" w14:textId="77777777" w:rsidR="006B0F2C" w:rsidRDefault="006B0F2C" w:rsidP="00134171">
            <w:pPr>
              <w:pStyle w:val="TAL"/>
              <w:rPr>
                <w:rFonts w:cs="Arial"/>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1830" w:type="dxa"/>
          </w:tcPr>
          <w:p w14:paraId="18BD6031"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41FE91B"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3E783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296B3CA" w14:textId="77777777" w:rsidR="006B0F2C" w:rsidRDefault="006B0F2C" w:rsidP="00134171">
            <w:pPr>
              <w:pStyle w:val="TAL"/>
              <w:rPr>
                <w:rFonts w:cs="Arial"/>
              </w:rPr>
            </w:pPr>
            <w:r w:rsidRPr="00621510">
              <w:rPr>
                <w:rFonts w:cs="Arial"/>
              </w:rPr>
              <w:t xml:space="preserve">isUnique: </w:t>
            </w:r>
            <w:r>
              <w:rPr>
                <w:rFonts w:cs="Arial"/>
              </w:rPr>
              <w:t>NA</w:t>
            </w:r>
          </w:p>
          <w:p w14:paraId="2A7C361C"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5AE54CCF" w14:textId="77777777" w:rsidTr="00134171">
        <w:trPr>
          <w:jc w:val="center"/>
        </w:trPr>
        <w:tc>
          <w:tcPr>
            <w:tcW w:w="2547" w:type="dxa"/>
          </w:tcPr>
          <w:p w14:paraId="4D5D5573" w14:textId="77777777" w:rsidR="006B0F2C" w:rsidRDefault="006B0F2C" w:rsidP="00134171">
            <w:pPr>
              <w:pStyle w:val="TAL"/>
              <w:rPr>
                <w:rFonts w:cs="Arial"/>
                <w:szCs w:val="18"/>
                <w:lang w:val="en-US"/>
              </w:rPr>
            </w:pPr>
            <w:r w:rsidRPr="007B0DF6">
              <w:rPr>
                <w:rFonts w:cs="Arial"/>
                <w:szCs w:val="18"/>
                <w:lang w:val="en-US"/>
              </w:rPr>
              <w:t>additional-properties</w:t>
            </w:r>
          </w:p>
        </w:tc>
        <w:tc>
          <w:tcPr>
            <w:tcW w:w="283" w:type="dxa"/>
          </w:tcPr>
          <w:p w14:paraId="10A3EDC7" w14:textId="77777777" w:rsidR="006B0F2C" w:rsidRDefault="006B0F2C" w:rsidP="00134171">
            <w:pPr>
              <w:pStyle w:val="TAL"/>
            </w:pPr>
            <w:r>
              <w:t>O</w:t>
            </w:r>
          </w:p>
        </w:tc>
        <w:tc>
          <w:tcPr>
            <w:tcW w:w="5103" w:type="dxa"/>
          </w:tcPr>
          <w:p w14:paraId="7BE5AC54" w14:textId="77777777" w:rsidR="006B0F2C" w:rsidRDefault="006B0F2C" w:rsidP="00134171">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1830" w:type="dxa"/>
          </w:tcPr>
          <w:p w14:paraId="351105D5"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91984D5"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309D20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7ACAE035" w14:textId="77777777" w:rsidR="006B0F2C" w:rsidRDefault="006B0F2C" w:rsidP="00134171">
            <w:pPr>
              <w:pStyle w:val="TAL"/>
              <w:rPr>
                <w:rFonts w:cs="Arial"/>
              </w:rPr>
            </w:pPr>
            <w:r w:rsidRPr="00621510">
              <w:rPr>
                <w:rFonts w:cs="Arial"/>
              </w:rPr>
              <w:t xml:space="preserve">isUnique: </w:t>
            </w:r>
            <w:r>
              <w:rPr>
                <w:rFonts w:cs="Arial"/>
              </w:rPr>
              <w:t>True</w:t>
            </w:r>
          </w:p>
          <w:p w14:paraId="54083BA7"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311C4D47" w14:textId="77777777" w:rsidTr="00BD17A5">
        <w:trPr>
          <w:jc w:val="center"/>
        </w:trPr>
        <w:tc>
          <w:tcPr>
            <w:tcW w:w="2547" w:type="dxa"/>
          </w:tcPr>
          <w:p w14:paraId="29C0848E" w14:textId="20A2DDC5" w:rsidR="006B0F2C" w:rsidRDefault="006B0F2C" w:rsidP="00134171">
            <w:pPr>
              <w:pStyle w:val="TAL"/>
              <w:rPr>
                <w:rFonts w:ascii="Courier New" w:hAnsi="Courier New" w:cs="Courier New"/>
              </w:rPr>
            </w:pPr>
            <w:r>
              <w:rPr>
                <w:rFonts w:cs="Arial"/>
                <w:szCs w:val="18"/>
                <w:lang w:val="en-US"/>
              </w:rPr>
              <w:t>pcd-ids</w:t>
            </w:r>
          </w:p>
        </w:tc>
        <w:tc>
          <w:tcPr>
            <w:tcW w:w="283" w:type="dxa"/>
          </w:tcPr>
          <w:p w14:paraId="59AA0FE1" w14:textId="77777777" w:rsidR="006B0F2C" w:rsidRPr="00501056" w:rsidRDefault="006B0F2C" w:rsidP="00134171">
            <w:pPr>
              <w:pStyle w:val="TAL"/>
            </w:pPr>
            <w:r>
              <w:t>M</w:t>
            </w:r>
          </w:p>
        </w:tc>
        <w:tc>
          <w:tcPr>
            <w:tcW w:w="5103" w:type="dxa"/>
          </w:tcPr>
          <w:p w14:paraId="6C3011D6" w14:textId="77777777" w:rsidR="006B0F2C" w:rsidRDefault="006B0F2C" w:rsidP="00134171">
            <w:pPr>
              <w:pStyle w:val="TAL"/>
              <w:rPr>
                <w:rFonts w:cs="Arial"/>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1830" w:type="dxa"/>
          </w:tcPr>
          <w:p w14:paraId="0B293C8D"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8049FCD"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734640"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055AE9BC" w14:textId="77777777" w:rsidR="006B0F2C" w:rsidRDefault="006B0F2C" w:rsidP="00134171">
            <w:pPr>
              <w:pStyle w:val="TAL"/>
              <w:rPr>
                <w:rFonts w:cs="Arial"/>
              </w:rPr>
            </w:pPr>
            <w:r w:rsidRPr="00621510">
              <w:rPr>
                <w:rFonts w:cs="Arial"/>
              </w:rPr>
              <w:t xml:space="preserve">isUnique: </w:t>
            </w:r>
            <w:r>
              <w:rPr>
                <w:rFonts w:cs="Arial"/>
              </w:rPr>
              <w:t>True</w:t>
            </w:r>
          </w:p>
          <w:p w14:paraId="0BC574BE"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51944B9F" w14:textId="77777777" w:rsidTr="00134171">
        <w:trPr>
          <w:jc w:val="center"/>
        </w:trPr>
        <w:tc>
          <w:tcPr>
            <w:tcW w:w="2547" w:type="dxa"/>
          </w:tcPr>
          <w:p w14:paraId="278F0A9D" w14:textId="77777777" w:rsidR="006B0F2C" w:rsidRDefault="006B0F2C" w:rsidP="00134171">
            <w:pPr>
              <w:pStyle w:val="TAL"/>
              <w:rPr>
                <w:rFonts w:cs="Arial"/>
                <w:szCs w:val="18"/>
                <w:lang w:val="en-US"/>
              </w:rPr>
            </w:pPr>
            <w:r>
              <w:rPr>
                <w:rFonts w:cs="Arial"/>
                <w:szCs w:val="18"/>
                <w:lang w:val="en-US"/>
              </w:rPr>
              <w:t>pcg-is-atomic</w:t>
            </w:r>
          </w:p>
        </w:tc>
        <w:tc>
          <w:tcPr>
            <w:tcW w:w="283" w:type="dxa"/>
          </w:tcPr>
          <w:p w14:paraId="3596F84F" w14:textId="77777777" w:rsidR="006B0F2C" w:rsidRDefault="006B0F2C" w:rsidP="00134171">
            <w:pPr>
              <w:pStyle w:val="TAL"/>
            </w:pPr>
            <w:r>
              <w:t>M</w:t>
            </w:r>
          </w:p>
        </w:tc>
        <w:tc>
          <w:tcPr>
            <w:tcW w:w="5103" w:type="dxa"/>
          </w:tcPr>
          <w:p w14:paraId="7BC0CF47" w14:textId="77777777" w:rsidR="006B0F2C" w:rsidRDefault="006B0F2C" w:rsidP="00134171">
            <w:pPr>
              <w:pStyle w:val="TAL"/>
              <w:rPr>
                <w:rFonts w:cs="Arial"/>
                <w:szCs w:val="18"/>
                <w:lang w:val="en-US"/>
              </w:rPr>
            </w:pPr>
            <w:r>
              <w:rPr>
                <w:rFonts w:cs="Arial"/>
                <w:szCs w:val="18"/>
                <w:lang w:val="en-US"/>
              </w:rPr>
              <w:t>Specifies if the members of the planned configuration group are atomic.</w:t>
            </w:r>
          </w:p>
        </w:tc>
        <w:tc>
          <w:tcPr>
            <w:tcW w:w="1830" w:type="dxa"/>
          </w:tcPr>
          <w:p w14:paraId="2EDCDC2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69F71D62"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82F288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334492" w14:textId="77777777" w:rsidR="006B0F2C" w:rsidRDefault="006B0F2C" w:rsidP="00134171">
            <w:pPr>
              <w:pStyle w:val="TAL"/>
              <w:rPr>
                <w:rFonts w:cs="Arial"/>
              </w:rPr>
            </w:pPr>
            <w:r w:rsidRPr="00621510">
              <w:rPr>
                <w:rFonts w:cs="Arial"/>
              </w:rPr>
              <w:t xml:space="preserve">isUnique: </w:t>
            </w:r>
            <w:r>
              <w:rPr>
                <w:rFonts w:cs="Arial"/>
              </w:rPr>
              <w:t>NA</w:t>
            </w:r>
          </w:p>
          <w:p w14:paraId="4DDA7A57"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True</w:t>
            </w:r>
          </w:p>
        </w:tc>
      </w:tr>
      <w:tr w:rsidR="006B0F2C" w:rsidRPr="00501056" w14:paraId="43664160" w14:textId="77777777" w:rsidTr="00134171">
        <w:trPr>
          <w:jc w:val="center"/>
        </w:trPr>
        <w:tc>
          <w:tcPr>
            <w:tcW w:w="2547" w:type="dxa"/>
          </w:tcPr>
          <w:p w14:paraId="412601CE" w14:textId="77777777" w:rsidR="006B0F2C" w:rsidRDefault="006B0F2C" w:rsidP="00134171">
            <w:pPr>
              <w:pStyle w:val="TAL"/>
              <w:rPr>
                <w:rFonts w:cs="Arial"/>
                <w:szCs w:val="18"/>
                <w:lang w:val="en-US"/>
              </w:rPr>
            </w:pPr>
            <w:r>
              <w:rPr>
                <w:rFonts w:cs="Arial"/>
                <w:szCs w:val="18"/>
                <w:lang w:val="en-US"/>
              </w:rPr>
              <w:t>pcg-is-ordered</w:t>
            </w:r>
          </w:p>
        </w:tc>
        <w:tc>
          <w:tcPr>
            <w:tcW w:w="283" w:type="dxa"/>
          </w:tcPr>
          <w:p w14:paraId="6A201D04" w14:textId="77777777" w:rsidR="006B0F2C" w:rsidRDefault="006B0F2C" w:rsidP="00134171">
            <w:pPr>
              <w:pStyle w:val="TAL"/>
            </w:pPr>
            <w:r>
              <w:t>M</w:t>
            </w:r>
          </w:p>
        </w:tc>
        <w:tc>
          <w:tcPr>
            <w:tcW w:w="5103" w:type="dxa"/>
          </w:tcPr>
          <w:p w14:paraId="6D0612D8" w14:textId="77777777" w:rsidR="006B0F2C" w:rsidRDefault="006B0F2C" w:rsidP="00134171">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order specified</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1830" w:type="dxa"/>
          </w:tcPr>
          <w:p w14:paraId="1D0DD3FE"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368A83ED"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F3EDF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AFD18E2" w14:textId="77777777" w:rsidR="006B0F2C" w:rsidRDefault="006B0F2C" w:rsidP="00134171">
            <w:pPr>
              <w:pStyle w:val="TAL"/>
              <w:rPr>
                <w:rFonts w:cs="Arial"/>
              </w:rPr>
            </w:pPr>
            <w:r w:rsidRPr="00621510">
              <w:rPr>
                <w:rFonts w:cs="Arial"/>
              </w:rPr>
              <w:t xml:space="preserve">isUnique: </w:t>
            </w:r>
            <w:r>
              <w:rPr>
                <w:rFonts w:cs="Arial"/>
              </w:rPr>
              <w:t>NA</w:t>
            </w:r>
          </w:p>
          <w:p w14:paraId="5AB0958E"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True</w:t>
            </w:r>
          </w:p>
        </w:tc>
      </w:tr>
      <w:tr w:rsidR="006B0F2C" w:rsidRPr="00501056" w14:paraId="49ED0CFC" w14:textId="77777777" w:rsidTr="00134171">
        <w:trPr>
          <w:jc w:val="center"/>
        </w:trPr>
        <w:tc>
          <w:tcPr>
            <w:tcW w:w="2547" w:type="dxa"/>
          </w:tcPr>
          <w:p w14:paraId="44E6E315" w14:textId="77777777" w:rsidR="006B0F2C" w:rsidRDefault="006B0F2C" w:rsidP="00134171">
            <w:pPr>
              <w:pStyle w:val="TAL"/>
              <w:rPr>
                <w:rFonts w:cs="Arial"/>
                <w:szCs w:val="18"/>
                <w:lang w:val="en-US"/>
              </w:rPr>
            </w:pPr>
            <w:r>
              <w:rPr>
                <w:rFonts w:cs="Arial"/>
                <w:szCs w:val="18"/>
                <w:lang w:val="en-US"/>
              </w:rPr>
              <w:t>fail-on-conflict</w:t>
            </w:r>
          </w:p>
        </w:tc>
        <w:tc>
          <w:tcPr>
            <w:tcW w:w="283" w:type="dxa"/>
          </w:tcPr>
          <w:p w14:paraId="68A262FC" w14:textId="77777777" w:rsidR="006B0F2C" w:rsidRDefault="006B0F2C" w:rsidP="00134171">
            <w:pPr>
              <w:pStyle w:val="TAL"/>
            </w:pPr>
            <w:r>
              <w:t>M</w:t>
            </w:r>
          </w:p>
        </w:tc>
        <w:tc>
          <w:tcPr>
            <w:tcW w:w="5103" w:type="dxa"/>
          </w:tcPr>
          <w:p w14:paraId="38BC4CE4" w14:textId="77777777" w:rsidR="006B0F2C" w:rsidRDefault="006B0F2C" w:rsidP="00134171">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1830" w:type="dxa"/>
          </w:tcPr>
          <w:p w14:paraId="2ADE9D8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394DD73A"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4692B9"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077CE6E" w14:textId="77777777" w:rsidR="006B0F2C" w:rsidRDefault="006B0F2C" w:rsidP="00134171">
            <w:pPr>
              <w:pStyle w:val="TAL"/>
              <w:rPr>
                <w:rFonts w:cs="Arial"/>
              </w:rPr>
            </w:pPr>
            <w:r w:rsidRPr="00621510">
              <w:rPr>
                <w:rFonts w:cs="Arial"/>
              </w:rPr>
              <w:t xml:space="preserve">isUnique: </w:t>
            </w:r>
            <w:r>
              <w:rPr>
                <w:rFonts w:cs="Arial"/>
              </w:rPr>
              <w:t>NA</w:t>
            </w:r>
          </w:p>
          <w:p w14:paraId="0F36F1F5"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True</w:t>
            </w:r>
          </w:p>
        </w:tc>
      </w:tr>
      <w:tr w:rsidR="006B0F2C" w:rsidRPr="00501056" w14:paraId="441FCCFF" w14:textId="77777777" w:rsidTr="00BD17A5">
        <w:trPr>
          <w:jc w:val="center"/>
        </w:trPr>
        <w:tc>
          <w:tcPr>
            <w:tcW w:w="2547" w:type="dxa"/>
          </w:tcPr>
          <w:p w14:paraId="261801BE" w14:textId="77777777" w:rsidR="006B0F2C" w:rsidRDefault="006B0F2C" w:rsidP="00134171">
            <w:pPr>
              <w:pStyle w:val="TAL"/>
              <w:rPr>
                <w:rFonts w:ascii="Courier New" w:hAnsi="Courier New" w:cs="Courier New"/>
              </w:rPr>
            </w:pPr>
            <w:r>
              <w:rPr>
                <w:rFonts w:cs="Arial"/>
                <w:szCs w:val="18"/>
                <w:lang w:val="en-US"/>
              </w:rPr>
              <w:t>last-modified</w:t>
            </w:r>
          </w:p>
        </w:tc>
        <w:tc>
          <w:tcPr>
            <w:tcW w:w="283" w:type="dxa"/>
          </w:tcPr>
          <w:p w14:paraId="02079E42" w14:textId="77777777" w:rsidR="006B0F2C" w:rsidRPr="00501056" w:rsidRDefault="006B0F2C" w:rsidP="00134171">
            <w:pPr>
              <w:pStyle w:val="TAL"/>
            </w:pPr>
            <w:r>
              <w:t>M</w:t>
            </w:r>
          </w:p>
        </w:tc>
        <w:tc>
          <w:tcPr>
            <w:tcW w:w="5103" w:type="dxa"/>
          </w:tcPr>
          <w:p w14:paraId="794F0158" w14:textId="77777777" w:rsidR="006B0F2C" w:rsidRDefault="006B0F2C" w:rsidP="00134171">
            <w:pPr>
              <w:pStyle w:val="TAL"/>
              <w:rPr>
                <w:rFonts w:cs="Arial"/>
              </w:rPr>
            </w:pPr>
            <w:r>
              <w:rPr>
                <w:rFonts w:cs="Arial"/>
                <w:szCs w:val="18"/>
                <w:lang w:val="en-US"/>
              </w:rPr>
              <w:t xml:space="preserve">The date and time at which the planned configuration group descriptor was modified the last time. </w:t>
            </w:r>
          </w:p>
        </w:tc>
        <w:tc>
          <w:tcPr>
            <w:tcW w:w="1830" w:type="dxa"/>
          </w:tcPr>
          <w:p w14:paraId="66F3961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29D1CA59"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04C719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AE0BEA" w14:textId="77777777" w:rsidR="006B0F2C" w:rsidRDefault="006B0F2C" w:rsidP="00134171">
            <w:pPr>
              <w:pStyle w:val="TAL"/>
              <w:rPr>
                <w:rFonts w:cs="Arial"/>
              </w:rPr>
            </w:pPr>
            <w:r w:rsidRPr="00621510">
              <w:rPr>
                <w:rFonts w:cs="Arial"/>
              </w:rPr>
              <w:t xml:space="preserve">isUnique: </w:t>
            </w:r>
            <w:r>
              <w:rPr>
                <w:rFonts w:cs="Arial"/>
              </w:rPr>
              <w:t>NA</w:t>
            </w:r>
          </w:p>
          <w:p w14:paraId="130BDF0F" w14:textId="77777777" w:rsidR="006B0F2C" w:rsidRDefault="006B0F2C" w:rsidP="00134171">
            <w:pPr>
              <w:keepNext/>
              <w:keepLines/>
              <w:spacing w:after="0"/>
              <w:rPr>
                <w:rFonts w:ascii="Arial" w:hAnsi="Arial" w:cs="Arial"/>
                <w:sz w:val="18"/>
                <w:szCs w:val="18"/>
              </w:rPr>
            </w:pPr>
            <w:r w:rsidRPr="00B940D8">
              <w:rPr>
                <w:rFonts w:ascii="Arial" w:hAnsi="Arial" w:cs="Arial"/>
                <w:sz w:val="18"/>
                <w:szCs w:val="18"/>
              </w:rPr>
              <w:t>defaultValue: None</w:t>
            </w:r>
          </w:p>
          <w:p w14:paraId="49790E20" w14:textId="77777777" w:rsidR="006B0F2C" w:rsidRPr="00621510" w:rsidRDefault="006B0F2C" w:rsidP="00134171">
            <w:pPr>
              <w:keepNext/>
              <w:keepLines/>
              <w:spacing w:after="0"/>
              <w:rPr>
                <w:rFonts w:ascii="Arial" w:hAnsi="Arial" w:cs="Arial"/>
                <w:sz w:val="18"/>
              </w:rPr>
            </w:pPr>
            <w:r>
              <w:rPr>
                <w:rFonts w:ascii="Arial" w:hAnsi="Arial" w:cs="Arial"/>
                <w:sz w:val="18"/>
                <w:szCs w:val="18"/>
              </w:rPr>
              <w:t>isWritable: False</w:t>
            </w:r>
          </w:p>
        </w:tc>
      </w:tr>
    </w:tbl>
    <w:p w14:paraId="5CD3317A" w14:textId="77777777" w:rsidR="006B0F2C" w:rsidRDefault="006B0F2C" w:rsidP="006B0F2C">
      <w:pPr>
        <w:rPr>
          <w:noProof/>
        </w:rPr>
      </w:pPr>
    </w:p>
    <w:p w14:paraId="4C4FF8AC" w14:textId="77777777" w:rsidR="006B0F2C" w:rsidRDefault="006B0F2C" w:rsidP="006B0F2C">
      <w:pPr>
        <w:pStyle w:val="Heading2"/>
        <w:rPr>
          <w:lang w:val="en-US"/>
        </w:rPr>
      </w:pPr>
      <w:bookmarkStart w:id="100" w:name="_Toc180490155"/>
      <w:bookmarkStart w:id="101" w:name="_Toc183682914"/>
      <w:r>
        <w:rPr>
          <w:lang w:val="en-US"/>
        </w:rPr>
        <w:t>6.10a</w:t>
      </w:r>
      <w:r>
        <w:rPr>
          <w:lang w:val="en-US"/>
        </w:rPr>
        <w:tab/>
        <w:t>Managing conditions</w:t>
      </w:r>
      <w:bookmarkEnd w:id="101"/>
    </w:p>
    <w:p w14:paraId="3303B434" w14:textId="77777777" w:rsidR="006B0F2C" w:rsidRDefault="006B0F2C" w:rsidP="006B0F2C">
      <w:r>
        <w:t>Conditions are created, updated and deleted by MnS consumers on MnS producers.</w:t>
      </w:r>
    </w:p>
    <w:p w14:paraId="302500F0" w14:textId="77777777" w:rsidR="006B0F2C" w:rsidRDefault="006B0F2C" w:rsidP="006B0F2C">
      <w:pPr>
        <w:rPr>
          <w:lang w:val="en-US"/>
        </w:rPr>
      </w:pPr>
      <w:r w:rsidRPr="004070B4">
        <w:rPr>
          <w:lang w:val="en-US"/>
        </w:rPr>
        <w:t xml:space="preserve">The following table specifies the </w:t>
      </w:r>
      <w:r>
        <w:rPr>
          <w:lang w:val="en-US"/>
        </w:rPr>
        <w:t>information elements of a condition</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83"/>
        <w:gridCol w:w="5103"/>
        <w:gridCol w:w="1830"/>
      </w:tblGrid>
      <w:tr w:rsidR="006B0F2C" w:rsidRPr="00501056" w14:paraId="229D2FDC" w14:textId="77777777" w:rsidTr="00810F2F">
        <w:trPr>
          <w:tblHeader/>
          <w:jc w:val="center"/>
        </w:trPr>
        <w:tc>
          <w:tcPr>
            <w:tcW w:w="2547" w:type="dxa"/>
            <w:shd w:val="clear" w:color="auto" w:fill="CCCCCC"/>
          </w:tcPr>
          <w:p w14:paraId="16A1CD0F" w14:textId="77777777" w:rsidR="006B0F2C" w:rsidRPr="00501056" w:rsidRDefault="006B0F2C" w:rsidP="00810F2F">
            <w:pPr>
              <w:pStyle w:val="TAH"/>
            </w:pPr>
            <w:r w:rsidRPr="00E77543">
              <w:lastRenderedPageBreak/>
              <w:t xml:space="preserve">Information element </w:t>
            </w:r>
            <w:r>
              <w:t>n</w:t>
            </w:r>
            <w:r w:rsidRPr="00501056">
              <w:t>ame</w:t>
            </w:r>
          </w:p>
        </w:tc>
        <w:tc>
          <w:tcPr>
            <w:tcW w:w="283" w:type="dxa"/>
            <w:shd w:val="clear" w:color="auto" w:fill="CCCCCC"/>
          </w:tcPr>
          <w:p w14:paraId="58447211" w14:textId="77777777" w:rsidR="006B0F2C" w:rsidRPr="00501056" w:rsidRDefault="006B0F2C" w:rsidP="00810F2F">
            <w:pPr>
              <w:pStyle w:val="TAH"/>
            </w:pPr>
            <w:r w:rsidRPr="00501056">
              <w:t>S</w:t>
            </w:r>
          </w:p>
        </w:tc>
        <w:tc>
          <w:tcPr>
            <w:tcW w:w="5103" w:type="dxa"/>
            <w:shd w:val="clear" w:color="auto" w:fill="CCCCCC"/>
          </w:tcPr>
          <w:p w14:paraId="54D8EA2A" w14:textId="77777777" w:rsidR="006B0F2C" w:rsidRPr="00501056" w:rsidRDefault="006B0F2C" w:rsidP="00810F2F">
            <w:pPr>
              <w:pStyle w:val="TAH"/>
            </w:pPr>
            <w:r w:rsidRPr="002B6999">
              <w:t>Documentation and Allowed Values</w:t>
            </w:r>
          </w:p>
        </w:tc>
        <w:tc>
          <w:tcPr>
            <w:tcW w:w="1830" w:type="dxa"/>
            <w:shd w:val="clear" w:color="auto" w:fill="CCCCCC"/>
          </w:tcPr>
          <w:p w14:paraId="209C2DFE" w14:textId="77777777" w:rsidR="006B0F2C" w:rsidRPr="00501056" w:rsidRDefault="006B0F2C" w:rsidP="00810F2F">
            <w:pPr>
              <w:pStyle w:val="TAH"/>
            </w:pPr>
            <w:r>
              <w:t>Properties</w:t>
            </w:r>
          </w:p>
        </w:tc>
      </w:tr>
      <w:tr w:rsidR="006B0F2C" w:rsidRPr="00501056" w14:paraId="2936EE8D" w14:textId="77777777" w:rsidTr="00810F2F">
        <w:trPr>
          <w:jc w:val="center"/>
        </w:trPr>
        <w:tc>
          <w:tcPr>
            <w:tcW w:w="2547" w:type="dxa"/>
          </w:tcPr>
          <w:p w14:paraId="0341C273" w14:textId="77777777" w:rsidR="006B0F2C" w:rsidRPr="00501056" w:rsidRDefault="006B0F2C" w:rsidP="00810F2F">
            <w:pPr>
              <w:pStyle w:val="TAL"/>
              <w:rPr>
                <w:rFonts w:ascii="Courier New" w:hAnsi="Courier New" w:cs="Courier New"/>
              </w:rPr>
            </w:pPr>
            <w:r w:rsidRPr="00970338">
              <w:rPr>
                <w:rFonts w:cs="Arial"/>
                <w:szCs w:val="18"/>
              </w:rPr>
              <w:t>condition-expression</w:t>
            </w:r>
          </w:p>
        </w:tc>
        <w:tc>
          <w:tcPr>
            <w:tcW w:w="283" w:type="dxa"/>
          </w:tcPr>
          <w:p w14:paraId="0CCD59BF" w14:textId="77777777" w:rsidR="006B0F2C" w:rsidRPr="00501056" w:rsidRDefault="006B0F2C" w:rsidP="00810F2F">
            <w:pPr>
              <w:pStyle w:val="TAL"/>
            </w:pPr>
            <w:r>
              <w:t>M</w:t>
            </w:r>
          </w:p>
        </w:tc>
        <w:tc>
          <w:tcPr>
            <w:tcW w:w="5103" w:type="dxa"/>
          </w:tcPr>
          <w:p w14:paraId="3CF8AF0F" w14:textId="77777777" w:rsidR="006B0F2C" w:rsidRPr="00C63DD8" w:rsidRDefault="006B0F2C" w:rsidP="00810F2F">
            <w:pPr>
              <w:pStyle w:val="TAL"/>
              <w:rPr>
                <w:iCs/>
              </w:rPr>
            </w:pPr>
            <w:r w:rsidRPr="00C63DD8">
              <w:rPr>
                <w:iCs/>
              </w:rPr>
              <w:t>The condition expression.</w:t>
            </w:r>
          </w:p>
        </w:tc>
        <w:tc>
          <w:tcPr>
            <w:tcW w:w="1830" w:type="dxa"/>
          </w:tcPr>
          <w:p w14:paraId="2B60A589"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5BB542F"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9959A0"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C104511" w14:textId="77777777" w:rsidR="006B0F2C" w:rsidRDefault="006B0F2C" w:rsidP="00810F2F">
            <w:pPr>
              <w:pStyle w:val="TAL"/>
              <w:rPr>
                <w:rFonts w:cs="Arial"/>
              </w:rPr>
            </w:pPr>
            <w:r w:rsidRPr="00621510">
              <w:rPr>
                <w:rFonts w:cs="Arial"/>
              </w:rPr>
              <w:t xml:space="preserve">isUnique: </w:t>
            </w:r>
            <w:r>
              <w:rPr>
                <w:rFonts w:cs="Arial"/>
              </w:rPr>
              <w:t>NA</w:t>
            </w:r>
          </w:p>
          <w:p w14:paraId="67364D0E" w14:textId="77777777" w:rsidR="006B0F2C" w:rsidRPr="00501056" w:rsidRDefault="006B0F2C" w:rsidP="00810F2F">
            <w:pPr>
              <w:pStyle w:val="TAL"/>
            </w:pPr>
            <w:r w:rsidRPr="00B940D8">
              <w:rPr>
                <w:rFonts w:cs="Arial"/>
                <w:szCs w:val="18"/>
              </w:rPr>
              <w:t>defaultValue: None</w:t>
            </w:r>
          </w:p>
        </w:tc>
      </w:tr>
      <w:tr w:rsidR="006B0F2C" w:rsidRPr="00501056" w14:paraId="1E00264D" w14:textId="77777777" w:rsidTr="00810F2F">
        <w:trPr>
          <w:jc w:val="center"/>
        </w:trPr>
        <w:tc>
          <w:tcPr>
            <w:tcW w:w="2547" w:type="dxa"/>
          </w:tcPr>
          <w:p w14:paraId="3B6A503E" w14:textId="77777777" w:rsidR="006B0F2C" w:rsidRPr="00501056" w:rsidRDefault="006B0F2C" w:rsidP="00810F2F">
            <w:pPr>
              <w:pStyle w:val="TAL"/>
              <w:rPr>
                <w:rFonts w:ascii="Courier New" w:hAnsi="Courier New" w:cs="Courier New"/>
              </w:rPr>
            </w:pPr>
            <w:r w:rsidRPr="00970338">
              <w:rPr>
                <w:rFonts w:cs="Arial"/>
                <w:szCs w:val="18"/>
              </w:rPr>
              <w:t>condition-</w:t>
            </w:r>
            <w:r>
              <w:rPr>
                <w:rFonts w:cs="Arial"/>
                <w:szCs w:val="18"/>
              </w:rPr>
              <w:t>trigger</w:t>
            </w:r>
          </w:p>
        </w:tc>
        <w:tc>
          <w:tcPr>
            <w:tcW w:w="283" w:type="dxa"/>
          </w:tcPr>
          <w:p w14:paraId="78953D20" w14:textId="77777777" w:rsidR="006B0F2C" w:rsidRPr="00501056" w:rsidRDefault="006B0F2C" w:rsidP="00810F2F">
            <w:pPr>
              <w:pStyle w:val="TAL"/>
            </w:pPr>
            <w:r>
              <w:t>M</w:t>
            </w:r>
          </w:p>
        </w:tc>
        <w:tc>
          <w:tcPr>
            <w:tcW w:w="5103" w:type="dxa"/>
          </w:tcPr>
          <w:p w14:paraId="1056F654" w14:textId="77777777" w:rsidR="006B0F2C" w:rsidRDefault="006B0F2C" w:rsidP="00810F2F">
            <w:pPr>
              <w:pStyle w:val="TAL"/>
              <w:rPr>
                <w:iCs/>
              </w:rPr>
            </w:pPr>
            <w:r w:rsidRPr="00134171">
              <w:rPr>
                <w:iCs/>
              </w:rPr>
              <w:t xml:space="preserve">The condition </w:t>
            </w:r>
            <w:r>
              <w:rPr>
                <w:iCs/>
              </w:rPr>
              <w:t>trigger</w:t>
            </w:r>
            <w:r w:rsidRPr="00134171">
              <w:rPr>
                <w:iCs/>
              </w:rPr>
              <w:t>.</w:t>
            </w:r>
          </w:p>
          <w:p w14:paraId="7334B82C" w14:textId="77777777" w:rsidR="006B0F2C" w:rsidRDefault="006B0F2C" w:rsidP="00810F2F">
            <w:pPr>
              <w:pStyle w:val="TAL"/>
              <w:rPr>
                <w:iCs/>
              </w:rPr>
            </w:pPr>
          </w:p>
          <w:p w14:paraId="488A7103" w14:textId="77777777" w:rsidR="006B0F2C" w:rsidRDefault="006B0F2C" w:rsidP="00810F2F">
            <w:pPr>
              <w:pStyle w:val="TAL"/>
              <w:rPr>
                <w:iCs/>
              </w:rPr>
            </w:pPr>
            <w:r>
              <w:rPr>
                <w:iCs/>
              </w:rPr>
              <w:t>allowedValues:</w:t>
            </w:r>
          </w:p>
          <w:p w14:paraId="021E51D7" w14:textId="77777777" w:rsidR="006B0F2C" w:rsidRDefault="006B0F2C" w:rsidP="00810F2F">
            <w:pPr>
              <w:pStyle w:val="TAL"/>
              <w:rPr>
                <w:rFonts w:cs="Arial"/>
                <w:szCs w:val="18"/>
              </w:rPr>
            </w:pPr>
            <w:r>
              <w:rPr>
                <w:iCs/>
              </w:rPr>
              <w:t xml:space="preserve">- </w:t>
            </w:r>
            <w:r w:rsidRPr="00970338">
              <w:rPr>
                <w:rFonts w:cs="Arial"/>
                <w:szCs w:val="18"/>
              </w:rPr>
              <w:t>FALSE_TO_TRUE</w:t>
            </w:r>
          </w:p>
          <w:p w14:paraId="60365F19" w14:textId="77777777" w:rsidR="006B0F2C" w:rsidRPr="00134171" w:rsidRDefault="006B0F2C" w:rsidP="00810F2F">
            <w:pPr>
              <w:pStyle w:val="TAL"/>
              <w:rPr>
                <w:iCs/>
              </w:rPr>
            </w:pPr>
            <w:r>
              <w:rPr>
                <w:rFonts w:cs="Arial"/>
                <w:szCs w:val="18"/>
              </w:rPr>
              <w:t xml:space="preserve">- </w:t>
            </w:r>
            <w:r w:rsidRPr="00970338">
              <w:rPr>
                <w:rFonts w:cs="Arial"/>
                <w:szCs w:val="18"/>
              </w:rPr>
              <w:t>TRUE_TO_FALSE</w:t>
            </w:r>
          </w:p>
        </w:tc>
        <w:tc>
          <w:tcPr>
            <w:tcW w:w="1830" w:type="dxa"/>
          </w:tcPr>
          <w:p w14:paraId="20EB328E"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79FF2E59"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DA21873"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E90C107" w14:textId="77777777" w:rsidR="006B0F2C" w:rsidRDefault="006B0F2C" w:rsidP="00810F2F">
            <w:pPr>
              <w:pStyle w:val="TAL"/>
              <w:rPr>
                <w:rFonts w:cs="Arial"/>
              </w:rPr>
            </w:pPr>
            <w:r w:rsidRPr="00621510">
              <w:rPr>
                <w:rFonts w:cs="Arial"/>
              </w:rPr>
              <w:t xml:space="preserve">isUnique: </w:t>
            </w:r>
            <w:r>
              <w:rPr>
                <w:rFonts w:cs="Arial"/>
              </w:rPr>
              <w:t>NA</w:t>
            </w:r>
          </w:p>
          <w:p w14:paraId="724A0DCB" w14:textId="77777777" w:rsidR="006B0F2C" w:rsidRPr="00501056" w:rsidRDefault="006B0F2C" w:rsidP="00810F2F">
            <w:pPr>
              <w:pStyle w:val="TAL"/>
            </w:pPr>
            <w:r w:rsidRPr="00B940D8">
              <w:rPr>
                <w:rFonts w:cs="Arial"/>
                <w:szCs w:val="18"/>
              </w:rPr>
              <w:t>defaultValue: None</w:t>
            </w:r>
          </w:p>
        </w:tc>
      </w:tr>
      <w:tr w:rsidR="006B0F2C" w:rsidRPr="00501056" w14:paraId="6FA5CD8E" w14:textId="77777777" w:rsidTr="00810F2F">
        <w:trPr>
          <w:jc w:val="center"/>
        </w:trPr>
        <w:tc>
          <w:tcPr>
            <w:tcW w:w="2547" w:type="dxa"/>
            <w:tcBorders>
              <w:top w:val="single" w:sz="4" w:space="0" w:color="auto"/>
              <w:left w:val="single" w:sz="4" w:space="0" w:color="auto"/>
              <w:bottom w:val="single" w:sz="4" w:space="0" w:color="auto"/>
              <w:right w:val="single" w:sz="4" w:space="0" w:color="auto"/>
            </w:tcBorders>
          </w:tcPr>
          <w:p w14:paraId="06CA0DB3" w14:textId="77777777" w:rsidR="006B0F2C" w:rsidRPr="008052D0" w:rsidRDefault="006B0F2C" w:rsidP="00810F2F">
            <w:pPr>
              <w:pStyle w:val="TAL"/>
              <w:rPr>
                <w:rFonts w:cs="Arial"/>
                <w:szCs w:val="18"/>
              </w:rPr>
            </w:pPr>
            <w:r>
              <w:rPr>
                <w:rFonts w:cs="Arial"/>
                <w:szCs w:val="18"/>
              </w:rPr>
              <w:t>trigger-only-once</w:t>
            </w:r>
          </w:p>
        </w:tc>
        <w:tc>
          <w:tcPr>
            <w:tcW w:w="283" w:type="dxa"/>
            <w:tcBorders>
              <w:top w:val="single" w:sz="4" w:space="0" w:color="auto"/>
              <w:left w:val="single" w:sz="4" w:space="0" w:color="auto"/>
              <w:bottom w:val="single" w:sz="4" w:space="0" w:color="auto"/>
              <w:right w:val="single" w:sz="4" w:space="0" w:color="auto"/>
            </w:tcBorders>
          </w:tcPr>
          <w:p w14:paraId="107C4893" w14:textId="77777777" w:rsidR="006B0F2C" w:rsidRPr="00501056" w:rsidRDefault="006B0F2C" w:rsidP="00810F2F">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0AF8D9E4" w14:textId="77777777" w:rsidR="006B0F2C" w:rsidRPr="00C63DD8" w:rsidRDefault="006B0F2C" w:rsidP="00810F2F">
            <w:pPr>
              <w:pStyle w:val="TAL"/>
              <w:rPr>
                <w:iCs/>
              </w:rPr>
            </w:pPr>
            <w:r w:rsidRPr="00970338">
              <w:rPr>
                <w:rFonts w:cs="Arial"/>
                <w:szCs w:val="18"/>
              </w:rPr>
              <w:t xml:space="preserve">The </w:t>
            </w:r>
            <w:r>
              <w:rPr>
                <w:rFonts w:cs="Arial"/>
                <w:szCs w:val="18"/>
              </w:rPr>
              <w:t>boolean indication, if the trigger is disarmed after the first firing.</w:t>
            </w:r>
          </w:p>
        </w:tc>
        <w:tc>
          <w:tcPr>
            <w:tcW w:w="1830" w:type="dxa"/>
            <w:tcBorders>
              <w:top w:val="single" w:sz="4" w:space="0" w:color="auto"/>
              <w:left w:val="single" w:sz="4" w:space="0" w:color="auto"/>
              <w:bottom w:val="single" w:sz="4" w:space="0" w:color="auto"/>
              <w:right w:val="single" w:sz="4" w:space="0" w:color="auto"/>
            </w:tcBorders>
          </w:tcPr>
          <w:p w14:paraId="07CBB2EF"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2C9C29A8"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DF6D9A9"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2091B1D" w14:textId="77777777" w:rsidR="006B0F2C" w:rsidRPr="008052D0" w:rsidRDefault="006B0F2C" w:rsidP="00810F2F">
            <w:pPr>
              <w:rPr>
                <w:rFonts w:ascii="Arial" w:hAnsi="Arial" w:cs="Arial"/>
                <w:sz w:val="18"/>
              </w:rPr>
            </w:pPr>
            <w:r w:rsidRPr="008052D0">
              <w:rPr>
                <w:rFonts w:ascii="Arial" w:hAnsi="Arial" w:cs="Arial"/>
                <w:sz w:val="18"/>
              </w:rPr>
              <w:t>isUnique: NA</w:t>
            </w:r>
          </w:p>
          <w:p w14:paraId="3261DE9C" w14:textId="77777777" w:rsidR="006B0F2C" w:rsidRPr="008052D0" w:rsidRDefault="006B0F2C" w:rsidP="00810F2F">
            <w:pPr>
              <w:rPr>
                <w:rFonts w:ascii="Arial" w:hAnsi="Arial" w:cs="Arial"/>
                <w:sz w:val="18"/>
              </w:rPr>
            </w:pPr>
            <w:r w:rsidRPr="008052D0">
              <w:rPr>
                <w:rFonts w:ascii="Arial" w:hAnsi="Arial" w:cs="Arial"/>
                <w:sz w:val="18"/>
              </w:rPr>
              <w:t>defaultValue: None</w:t>
            </w:r>
          </w:p>
        </w:tc>
      </w:tr>
      <w:tr w:rsidR="006B0F2C" w:rsidRPr="00501056" w14:paraId="297A3C4C" w14:textId="77777777" w:rsidTr="00810F2F">
        <w:trPr>
          <w:jc w:val="center"/>
        </w:trPr>
        <w:tc>
          <w:tcPr>
            <w:tcW w:w="2547" w:type="dxa"/>
            <w:tcBorders>
              <w:top w:val="single" w:sz="4" w:space="0" w:color="auto"/>
              <w:left w:val="single" w:sz="4" w:space="0" w:color="auto"/>
              <w:bottom w:val="single" w:sz="4" w:space="0" w:color="auto"/>
              <w:right w:val="single" w:sz="4" w:space="0" w:color="auto"/>
            </w:tcBorders>
          </w:tcPr>
          <w:p w14:paraId="46CBAAFC" w14:textId="77777777" w:rsidR="006B0F2C" w:rsidRDefault="006B0F2C" w:rsidP="00810F2F">
            <w:pPr>
              <w:pStyle w:val="TAL"/>
              <w:rPr>
                <w:rFonts w:cs="Arial"/>
                <w:szCs w:val="18"/>
              </w:rPr>
            </w:pPr>
            <w:r w:rsidRPr="00595809">
              <w:rPr>
                <w:rFonts w:cs="Arial"/>
                <w:szCs w:val="18"/>
              </w:rPr>
              <w:t>activation-jobs</w:t>
            </w:r>
          </w:p>
        </w:tc>
        <w:tc>
          <w:tcPr>
            <w:tcW w:w="283" w:type="dxa"/>
            <w:tcBorders>
              <w:top w:val="single" w:sz="4" w:space="0" w:color="auto"/>
              <w:left w:val="single" w:sz="4" w:space="0" w:color="auto"/>
              <w:bottom w:val="single" w:sz="4" w:space="0" w:color="auto"/>
              <w:right w:val="single" w:sz="4" w:space="0" w:color="auto"/>
            </w:tcBorders>
          </w:tcPr>
          <w:p w14:paraId="0E6B5CB1" w14:textId="77777777" w:rsidR="006B0F2C" w:rsidRDefault="006B0F2C" w:rsidP="00810F2F">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47CFAF4B" w14:textId="77777777" w:rsidR="006B0F2C" w:rsidRPr="00970338" w:rsidRDefault="006B0F2C" w:rsidP="00810F2F">
            <w:pPr>
              <w:pStyle w:val="TAL"/>
              <w:rPr>
                <w:rFonts w:cs="Arial"/>
                <w:szCs w:val="18"/>
              </w:rPr>
            </w:pPr>
            <w:r>
              <w:rPr>
                <w:rFonts w:cs="Arial"/>
                <w:szCs w:val="18"/>
              </w:rPr>
              <w:t>The address of one or more activation jobs that shall be triggered by the condition.</w:t>
            </w:r>
          </w:p>
        </w:tc>
        <w:tc>
          <w:tcPr>
            <w:tcW w:w="1830" w:type="dxa"/>
            <w:tcBorders>
              <w:top w:val="single" w:sz="4" w:space="0" w:color="auto"/>
              <w:left w:val="single" w:sz="4" w:space="0" w:color="auto"/>
              <w:bottom w:val="single" w:sz="4" w:space="0" w:color="auto"/>
              <w:right w:val="single" w:sz="4" w:space="0" w:color="auto"/>
            </w:tcBorders>
          </w:tcPr>
          <w:p w14:paraId="0584A48B"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CA9293C"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09FBA3E"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5AB88F06" w14:textId="77777777" w:rsidR="006B0F2C" w:rsidRDefault="006B0F2C" w:rsidP="00810F2F">
            <w:pPr>
              <w:pStyle w:val="TAL"/>
              <w:rPr>
                <w:rFonts w:cs="Arial"/>
              </w:rPr>
            </w:pPr>
            <w:r w:rsidRPr="00621510">
              <w:rPr>
                <w:rFonts w:cs="Arial"/>
              </w:rPr>
              <w:t xml:space="preserve">isUnique: </w:t>
            </w:r>
            <w:r>
              <w:rPr>
                <w:rFonts w:cs="Arial"/>
              </w:rPr>
              <w:t>True</w:t>
            </w:r>
          </w:p>
          <w:p w14:paraId="7553C35A" w14:textId="77777777" w:rsidR="006B0F2C" w:rsidRPr="00621510" w:rsidRDefault="006B0F2C" w:rsidP="00810F2F">
            <w:pPr>
              <w:keepNext/>
              <w:keepLines/>
              <w:spacing w:after="0"/>
              <w:rPr>
                <w:rFonts w:ascii="Arial" w:hAnsi="Arial" w:cs="Arial"/>
                <w:sz w:val="18"/>
              </w:rPr>
            </w:pPr>
            <w:r w:rsidRPr="00B940D8">
              <w:rPr>
                <w:rFonts w:cs="Arial"/>
                <w:szCs w:val="18"/>
              </w:rPr>
              <w:t>defaultValue: None</w:t>
            </w:r>
          </w:p>
        </w:tc>
      </w:tr>
    </w:tbl>
    <w:p w14:paraId="5167F8F7" w14:textId="77777777" w:rsidR="006B0F2C" w:rsidRDefault="006B0F2C" w:rsidP="006B0F2C">
      <w:pPr>
        <w:rPr>
          <w:noProof/>
        </w:rPr>
      </w:pPr>
    </w:p>
    <w:p w14:paraId="2D1E044A" w14:textId="77777777" w:rsidR="006B0F2C" w:rsidRDefault="006B0F2C" w:rsidP="006B0F2C">
      <w:pPr>
        <w:pStyle w:val="Heading2"/>
        <w:rPr>
          <w:lang w:val="en-US"/>
        </w:rPr>
      </w:pPr>
      <w:bookmarkStart w:id="102" w:name="_Toc183682915"/>
      <w:r>
        <w:rPr>
          <w:lang w:val="en-US"/>
        </w:rPr>
        <w:t>6.11</w:t>
      </w:r>
      <w:r>
        <w:rPr>
          <w:lang w:val="en-US"/>
        </w:rPr>
        <w:tab/>
        <w:t>Managing</w:t>
      </w:r>
      <w:r w:rsidRPr="004070B4">
        <w:rPr>
          <w:lang w:val="en-US"/>
        </w:rPr>
        <w:t xml:space="preserve"> </w:t>
      </w:r>
      <w:r>
        <w:rPr>
          <w:lang w:val="en-US"/>
        </w:rPr>
        <w:t>validations</w:t>
      </w:r>
      <w:bookmarkEnd w:id="100"/>
      <w:bookmarkEnd w:id="102"/>
    </w:p>
    <w:p w14:paraId="73976518" w14:textId="77777777" w:rsidR="006B0F2C" w:rsidRDefault="006B0F2C" w:rsidP="006B0F2C">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120E3E3C" w14:textId="1FC51724" w:rsidR="006B0F2C" w:rsidRDefault="006B0F2C" w:rsidP="006B0F2C">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477648A8" w14:textId="77777777" w:rsidR="006B0F2C" w:rsidRDefault="006B0F2C" w:rsidP="006B0F2C">
      <w:pPr>
        <w:rPr>
          <w:lang w:val="en-US"/>
        </w:rPr>
      </w:pPr>
      <w:r>
        <w:rPr>
          <w:lang w:val="en-US"/>
        </w:rPr>
        <w:t>In case no planned configuration descriptor or no planned configuration group descriptor has been created for the planned configurations to be validated, a descriptor may be specified in the validation job creation request.</w:t>
      </w:r>
    </w:p>
    <w:p w14:paraId="6A85AF02" w14:textId="0E09F082" w:rsidR="006B0F2C" w:rsidRDefault="006B0F2C" w:rsidP="006B0F2C">
      <w:pPr>
        <w:rPr>
          <w:lang w:val="en-US"/>
        </w:rPr>
      </w:pPr>
      <w:r>
        <w:rPr>
          <w:lang w:val="en-US"/>
        </w:rPr>
        <w:t>When only one planned configuration is requested to be validated no control parameter needs to be specified in the request. For validating planned configuration groups the "fail-on-conflict" parameter needs to be specified.</w:t>
      </w:r>
    </w:p>
    <w:p w14:paraId="2597C675" w14:textId="77777777" w:rsidR="006B0F2C" w:rsidRDefault="006B0F2C" w:rsidP="006B0F2C">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p>
    <w:p w14:paraId="4AA52B1A" w14:textId="77777777" w:rsidR="006B0F2C" w:rsidRDefault="006B0F2C" w:rsidP="006B0F2C">
      <w:pPr>
        <w:rPr>
          <w:lang w:val="en-US"/>
        </w:rPr>
      </w:pPr>
      <w:r>
        <w:rPr>
          <w:lang w:val="en-US"/>
        </w:rPr>
        <w:t>The information element "</w:t>
      </w:r>
      <w:r w:rsidRPr="00876E77">
        <w:rPr>
          <w:lang w:val="en-US"/>
        </w:rPr>
        <w:t>error-details</w:t>
      </w:r>
      <w:r>
        <w:rPr>
          <w:lang w:val="en-US"/>
        </w:rPr>
        <w:t>" is structured with the following properties:</w:t>
      </w:r>
    </w:p>
    <w:p w14:paraId="3D7371EB" w14:textId="77777777" w:rsidR="006B0F2C" w:rsidRPr="00E2078A" w:rsidRDefault="006B0F2C" w:rsidP="006B0F2C">
      <w:r w:rsidRPr="00E2078A">
        <w:t>-</w:t>
      </w:r>
      <w:r w:rsidRPr="00E2078A">
        <w:tab/>
        <w:t>The mandatory "type" property that provides high level error information.</w:t>
      </w:r>
    </w:p>
    <w:p w14:paraId="10E60650" w14:textId="77777777" w:rsidR="006B0F2C" w:rsidRPr="00E2078A" w:rsidRDefault="006B0F2C" w:rsidP="006B0F2C">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38CD88B" w14:textId="77777777" w:rsidR="006B0F2C" w:rsidRPr="00D65AB5" w:rsidRDefault="006B0F2C" w:rsidP="006B0F2C">
      <w:r w:rsidRPr="00D65AB5">
        <w:t>-</w:t>
      </w:r>
      <w:r w:rsidRPr="00D65AB5">
        <w:tab/>
        <w:t>The optional "reason" property" that provides more details on the error conditions than the "type" property.</w:t>
      </w:r>
    </w:p>
    <w:p w14:paraId="2D5C3027" w14:textId="77777777" w:rsidR="006B0F2C" w:rsidRPr="00D65AB5" w:rsidRDefault="006B0F2C" w:rsidP="006B0F2C">
      <w:r w:rsidRPr="00C63DD8">
        <w:t>-</w:t>
      </w:r>
      <w:r w:rsidRPr="00C63DD8">
        <w:tab/>
        <w:t>The mandatory "badOp" property that specifies the operation, that cannot be satisfied.</w:t>
      </w:r>
    </w:p>
    <w:p w14:paraId="44B011F9" w14:textId="77777777" w:rsidR="006B0F2C" w:rsidRDefault="006B0F2C" w:rsidP="006B0F2C">
      <w:pPr>
        <w:rPr>
          <w:lang w:val="en-US"/>
        </w:rPr>
      </w:pPr>
      <w:r>
        <w:rPr>
          <w:lang w:val="en-US"/>
        </w:rPr>
        <w:t>Further details can be found in TS 32.158.</w:t>
      </w:r>
    </w:p>
    <w:p w14:paraId="789AD75D" w14:textId="1054628C" w:rsidR="006B0F2C" w:rsidRPr="004070B4" w:rsidRDefault="006B0F2C" w:rsidP="006B0F2C">
      <w:pPr>
        <w:rPr>
          <w:lang w:val="en-US"/>
        </w:rPr>
      </w:pPr>
      <w:r w:rsidRPr="004070B4">
        <w:rPr>
          <w:lang w:val="en-US"/>
        </w:rPr>
        <w:t xml:space="preserve">The following table specifies the </w:t>
      </w:r>
      <w:r>
        <w:rPr>
          <w:lang w:val="en-US"/>
        </w:rPr>
        <w:t>information elements of a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6AC70806" w14:textId="77777777" w:rsidTr="00134171">
        <w:tc>
          <w:tcPr>
            <w:tcW w:w="1331" w:type="pct"/>
            <w:shd w:val="clear" w:color="auto" w:fill="auto"/>
          </w:tcPr>
          <w:p w14:paraId="6744FAE0"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5C59596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136F9C4B" w14:textId="77777777" w:rsidTr="00134171">
        <w:tc>
          <w:tcPr>
            <w:tcW w:w="1331" w:type="pct"/>
            <w:shd w:val="clear" w:color="auto" w:fill="auto"/>
          </w:tcPr>
          <w:p w14:paraId="708BBEF2" w14:textId="105559DF"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job-id</w:t>
            </w:r>
          </w:p>
        </w:tc>
        <w:tc>
          <w:tcPr>
            <w:tcW w:w="3669" w:type="pct"/>
            <w:shd w:val="clear" w:color="auto" w:fill="auto"/>
          </w:tcPr>
          <w:p w14:paraId="3C2931FD" w14:textId="77777777" w:rsidR="006B0F2C" w:rsidRPr="008C3D3B" w:rsidRDefault="006B0F2C" w:rsidP="00134171">
            <w:pPr>
              <w:spacing w:after="0"/>
              <w:rPr>
                <w:rFonts w:ascii="Arial" w:hAnsi="Arial" w:cs="Arial"/>
                <w:sz w:val="18"/>
                <w:szCs w:val="18"/>
                <w:lang w:val="en-US"/>
              </w:rPr>
            </w:pPr>
            <w:r>
              <w:rPr>
                <w:rFonts w:ascii="Arial" w:hAnsi="Arial" w:cs="Arial"/>
                <w:sz w:val="18"/>
                <w:szCs w:val="18"/>
                <w:lang w:val="en-US"/>
              </w:rPr>
              <w:t>The identifier of the validation job.</w:t>
            </w:r>
          </w:p>
        </w:tc>
      </w:tr>
      <w:tr w:rsidR="006B0F2C" w:rsidRPr="004070B4" w14:paraId="2A994E94" w14:textId="77777777" w:rsidTr="00134171">
        <w:tc>
          <w:tcPr>
            <w:tcW w:w="1331" w:type="pct"/>
            <w:shd w:val="clear" w:color="auto" w:fill="auto"/>
          </w:tcPr>
          <w:p w14:paraId="3BCB938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BE6A6CA"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validation job.</w:t>
            </w:r>
          </w:p>
        </w:tc>
      </w:tr>
      <w:tr w:rsidR="006B0F2C" w:rsidRPr="004070B4" w14:paraId="758FC2C7" w14:textId="77777777" w:rsidTr="00134171">
        <w:tc>
          <w:tcPr>
            <w:tcW w:w="1331" w:type="pct"/>
            <w:shd w:val="clear" w:color="auto" w:fill="auto"/>
          </w:tcPr>
          <w:p w14:paraId="56684A46" w14:textId="35657EA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79F63658"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The textual human-readable description of the validation job.</w:t>
            </w:r>
          </w:p>
        </w:tc>
      </w:tr>
      <w:tr w:rsidR="006B0F2C" w:rsidRPr="004070B4" w14:paraId="724C4D66" w14:textId="77777777" w:rsidTr="00134171">
        <w:tc>
          <w:tcPr>
            <w:tcW w:w="1331" w:type="pct"/>
            <w:shd w:val="clear" w:color="auto" w:fill="auto"/>
          </w:tcPr>
          <w:p w14:paraId="27305364" w14:textId="1AD3D342"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pcd-id</w:t>
            </w:r>
          </w:p>
        </w:tc>
        <w:tc>
          <w:tcPr>
            <w:tcW w:w="3669" w:type="pct"/>
            <w:shd w:val="clear" w:color="auto" w:fill="auto"/>
          </w:tcPr>
          <w:p w14:paraId="03FBE9FD" w14:textId="00D22F69" w:rsidR="006B0F2C" w:rsidRPr="008C3D3B" w:rsidRDefault="006B0F2C" w:rsidP="00134171">
            <w:pPr>
              <w:spacing w:after="0"/>
              <w:rPr>
                <w:rFonts w:ascii="Arial" w:hAnsi="Arial" w:cs="Arial"/>
                <w:sz w:val="18"/>
                <w:szCs w:val="18"/>
                <w:lang w:val="en-IN"/>
              </w:rPr>
            </w:pPr>
            <w:r w:rsidRPr="008C3D3B">
              <w:rPr>
                <w:rFonts w:ascii="Arial" w:hAnsi="Arial" w:cs="Arial"/>
                <w:sz w:val="18"/>
                <w:szCs w:val="18"/>
                <w:lang w:val="en-US"/>
              </w:rPr>
              <w:t xml:space="preserve">The </w:t>
            </w:r>
            <w:r>
              <w:rPr>
                <w:rFonts w:ascii="Arial" w:hAnsi="Arial" w:cs="Arial"/>
                <w:sz w:val="18"/>
                <w:szCs w:val="18"/>
                <w:lang w:val="en-US"/>
              </w:rPr>
              <w:t>identifier of the planned configuration descriptor, whose operation set is requested to be validated.</w:t>
            </w:r>
          </w:p>
        </w:tc>
      </w:tr>
      <w:tr w:rsidR="006B0F2C" w:rsidRPr="004070B4" w14:paraId="65F5CD49" w14:textId="77777777" w:rsidTr="00134171">
        <w:tc>
          <w:tcPr>
            <w:tcW w:w="1331" w:type="pct"/>
            <w:shd w:val="clear" w:color="auto" w:fill="auto"/>
          </w:tcPr>
          <w:p w14:paraId="74422E9F" w14:textId="1A71756F"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lastRenderedPageBreak/>
              <w:t>pcgd-id</w:t>
            </w:r>
          </w:p>
        </w:tc>
        <w:tc>
          <w:tcPr>
            <w:tcW w:w="3669" w:type="pct"/>
            <w:shd w:val="clear" w:color="auto" w:fill="auto"/>
          </w:tcPr>
          <w:p w14:paraId="2A03919C" w14:textId="259BBD76"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or, alternatively, the identifier of the planned configuration group descriptor, whose operation sets are requested to be validated.</w:t>
            </w:r>
          </w:p>
        </w:tc>
      </w:tr>
      <w:tr w:rsidR="006B0F2C" w:rsidRPr="004070B4" w14:paraId="637C7230" w14:textId="77777777" w:rsidTr="00134171">
        <w:tc>
          <w:tcPr>
            <w:tcW w:w="1331" w:type="pct"/>
            <w:shd w:val="clear" w:color="auto" w:fill="auto"/>
          </w:tcPr>
          <w:p w14:paraId="21D14B87" w14:textId="62C0192A" w:rsidR="006B0F2C" w:rsidRDefault="006B0F2C" w:rsidP="00134171">
            <w:pPr>
              <w:spacing w:after="0"/>
              <w:rPr>
                <w:rFonts w:ascii="Arial" w:hAnsi="Arial" w:cs="Arial"/>
                <w:sz w:val="18"/>
                <w:szCs w:val="18"/>
                <w:lang w:val="en-US"/>
              </w:rPr>
            </w:pPr>
            <w:r>
              <w:rPr>
                <w:rFonts w:ascii="Arial" w:hAnsi="Arial" w:cs="Arial"/>
                <w:sz w:val="18"/>
                <w:szCs w:val="18"/>
                <w:lang w:val="en-US"/>
              </w:rPr>
              <w:t>pcd</w:t>
            </w:r>
          </w:p>
        </w:tc>
        <w:tc>
          <w:tcPr>
            <w:tcW w:w="3669" w:type="pct"/>
            <w:shd w:val="clear" w:color="auto" w:fill="auto"/>
          </w:tcPr>
          <w:p w14:paraId="754B43F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descriptor to be activated, if no planned configuration descriptor was created earlier.</w:t>
            </w:r>
          </w:p>
        </w:tc>
      </w:tr>
      <w:tr w:rsidR="006B0F2C" w:rsidRPr="004070B4" w14:paraId="2E2E31C3" w14:textId="77777777" w:rsidTr="00134171">
        <w:tc>
          <w:tcPr>
            <w:tcW w:w="1331" w:type="pct"/>
            <w:shd w:val="clear" w:color="auto" w:fill="auto"/>
          </w:tcPr>
          <w:p w14:paraId="383592A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pcgd</w:t>
            </w:r>
          </w:p>
        </w:tc>
        <w:tc>
          <w:tcPr>
            <w:tcW w:w="3669" w:type="pct"/>
            <w:shd w:val="clear" w:color="auto" w:fill="auto"/>
          </w:tcPr>
          <w:p w14:paraId="7A47C3C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group descriptor to be validated, if no planned configuration group descriptor was created earlier.</w:t>
            </w:r>
          </w:p>
        </w:tc>
      </w:tr>
      <w:tr w:rsidR="006B0F2C" w14:paraId="0764A47E" w14:textId="77777777" w:rsidTr="00134171">
        <w:tc>
          <w:tcPr>
            <w:tcW w:w="1331" w:type="pct"/>
            <w:shd w:val="clear" w:color="auto" w:fill="auto"/>
          </w:tcPr>
          <w:p w14:paraId="609605C7" w14:textId="7E9258C7" w:rsidR="006B0F2C" w:rsidRDefault="006B0F2C" w:rsidP="00134171">
            <w:pPr>
              <w:spacing w:after="0"/>
              <w:rPr>
                <w:rFonts w:ascii="Arial" w:hAnsi="Arial" w:cs="Arial"/>
                <w:sz w:val="18"/>
                <w:szCs w:val="18"/>
                <w:lang w:val="en-US"/>
              </w:rPr>
            </w:pPr>
            <w:r>
              <w:rPr>
                <w:rFonts w:ascii="Arial" w:hAnsi="Arial" w:cs="Arial"/>
                <w:sz w:val="18"/>
                <w:szCs w:val="18"/>
                <w:lang w:val="en-US"/>
              </w:rPr>
              <w:t>job-</w:t>
            </w:r>
            <w:r w:rsidRPr="004070B4">
              <w:rPr>
                <w:rFonts w:ascii="Arial" w:hAnsi="Arial" w:cs="Arial"/>
                <w:sz w:val="18"/>
                <w:szCs w:val="18"/>
                <w:lang w:val="en-US"/>
              </w:rPr>
              <w:t>state</w:t>
            </w:r>
          </w:p>
        </w:tc>
        <w:tc>
          <w:tcPr>
            <w:tcW w:w="3669" w:type="pct"/>
            <w:shd w:val="clear" w:color="auto" w:fill="auto"/>
          </w:tcPr>
          <w:p w14:paraId="76689196"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24A60FB8" w14:textId="77777777" w:rsidR="006B0F2C" w:rsidRDefault="006B0F2C" w:rsidP="00134171">
            <w:pPr>
              <w:spacing w:after="0"/>
              <w:rPr>
                <w:rFonts w:ascii="Arial" w:hAnsi="Arial" w:cs="Arial"/>
                <w:sz w:val="18"/>
                <w:szCs w:val="18"/>
                <w:lang w:val="en-US"/>
              </w:rPr>
            </w:pPr>
          </w:p>
          <w:p w14:paraId="11B5D2CC"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14:paraId="5DDA58FC" w14:textId="77777777" w:rsidTr="00134171">
        <w:tc>
          <w:tcPr>
            <w:tcW w:w="1331" w:type="pct"/>
            <w:shd w:val="clear" w:color="auto" w:fill="auto"/>
          </w:tcPr>
          <w:p w14:paraId="263D9A1C" w14:textId="4F64BDD5" w:rsidR="006B0F2C" w:rsidRDefault="006B0F2C" w:rsidP="00134171">
            <w:pPr>
              <w:spacing w:after="0"/>
              <w:rPr>
                <w:rFonts w:ascii="Arial" w:hAnsi="Arial" w:cs="Arial"/>
                <w:sz w:val="18"/>
                <w:szCs w:val="18"/>
                <w:lang w:val="en-US"/>
              </w:rPr>
            </w:pPr>
            <w:r>
              <w:rPr>
                <w:rFonts w:ascii="Arial" w:hAnsi="Arial" w:cs="Arial"/>
                <w:sz w:val="18"/>
                <w:szCs w:val="18"/>
                <w:lang w:val="en-US"/>
              </w:rPr>
              <w:t>start-time</w:t>
            </w:r>
          </w:p>
        </w:tc>
        <w:tc>
          <w:tcPr>
            <w:tcW w:w="3669" w:type="pct"/>
            <w:shd w:val="clear" w:color="auto" w:fill="auto"/>
          </w:tcPr>
          <w:p w14:paraId="244DF5C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started.</w:t>
            </w:r>
          </w:p>
        </w:tc>
      </w:tr>
      <w:tr w:rsidR="006B0F2C" w14:paraId="55F7598E" w14:textId="77777777" w:rsidTr="00134171">
        <w:tc>
          <w:tcPr>
            <w:tcW w:w="1331" w:type="pct"/>
            <w:shd w:val="clear" w:color="auto" w:fill="auto"/>
          </w:tcPr>
          <w:p w14:paraId="1C94B442" w14:textId="66D371D0" w:rsidR="006B0F2C" w:rsidRDefault="006B0F2C" w:rsidP="00134171">
            <w:pPr>
              <w:spacing w:after="0"/>
              <w:rPr>
                <w:rFonts w:ascii="Arial" w:hAnsi="Arial" w:cs="Arial"/>
                <w:sz w:val="18"/>
                <w:szCs w:val="18"/>
                <w:lang w:val="en-US"/>
              </w:rPr>
            </w:pPr>
            <w:r>
              <w:rPr>
                <w:rFonts w:ascii="Arial" w:hAnsi="Arial" w:cs="Arial"/>
                <w:sz w:val="18"/>
                <w:szCs w:val="18"/>
                <w:lang w:val="en-US"/>
              </w:rPr>
              <w:t>stop-time</w:t>
            </w:r>
          </w:p>
        </w:tc>
        <w:tc>
          <w:tcPr>
            <w:tcW w:w="3669" w:type="pct"/>
            <w:shd w:val="clear" w:color="auto" w:fill="auto"/>
          </w:tcPr>
          <w:p w14:paraId="0FD4135C"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stopped.</w:t>
            </w:r>
          </w:p>
        </w:tc>
      </w:tr>
      <w:tr w:rsidR="006B0F2C" w14:paraId="217CA31D" w14:textId="77777777" w:rsidTr="00134171">
        <w:tc>
          <w:tcPr>
            <w:tcW w:w="1331" w:type="pct"/>
            <w:shd w:val="clear" w:color="auto" w:fill="auto"/>
          </w:tcPr>
          <w:p w14:paraId="0D339214" w14:textId="58C225CF" w:rsidR="006B0F2C" w:rsidRDefault="006B0F2C" w:rsidP="00134171">
            <w:pPr>
              <w:spacing w:after="0"/>
              <w:rPr>
                <w:rFonts w:ascii="Arial" w:hAnsi="Arial" w:cs="Arial"/>
                <w:sz w:val="18"/>
                <w:szCs w:val="18"/>
                <w:lang w:val="en-US"/>
              </w:rPr>
            </w:pPr>
            <w:r>
              <w:rPr>
                <w:rFonts w:ascii="Arial" w:hAnsi="Arial" w:cs="Arial"/>
                <w:sz w:val="18"/>
                <w:szCs w:val="18"/>
                <w:lang w:val="en-US"/>
              </w:rPr>
              <w:t>result</w:t>
            </w:r>
          </w:p>
        </w:tc>
        <w:tc>
          <w:tcPr>
            <w:tcW w:w="3669" w:type="pct"/>
            <w:shd w:val="clear" w:color="auto" w:fill="auto"/>
          </w:tcPr>
          <w:p w14:paraId="0E77B58D" w14:textId="2B314999"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When the activated operation set is non-atomic or the activated planned configuration group is non-atomic, also </w:t>
            </w:r>
            <w:r w:rsidRPr="00621816">
              <w:rPr>
                <w:rFonts w:ascii="Arial" w:hAnsi="Arial" w:cs="Arial"/>
                <w:sz w:val="18"/>
                <w:szCs w:val="18"/>
                <w:lang w:val="en-US"/>
              </w:rPr>
              <w:t>"VALIDATION_PARTIALLY_FAILED".</w:t>
            </w:r>
          </w:p>
        </w:tc>
      </w:tr>
      <w:tr w:rsidR="006B0F2C" w14:paraId="0BD09B54" w14:textId="77777777" w:rsidTr="00134171">
        <w:tc>
          <w:tcPr>
            <w:tcW w:w="1331" w:type="pct"/>
            <w:shd w:val="clear" w:color="auto" w:fill="auto"/>
          </w:tcPr>
          <w:p w14:paraId="458A4E8D"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error-details</w:t>
            </w:r>
          </w:p>
          <w:p w14:paraId="65F447D8"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type</w:t>
            </w:r>
          </w:p>
          <w:p w14:paraId="6775146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reason</w:t>
            </w:r>
          </w:p>
          <w:p w14:paraId="119C21E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title</w:t>
            </w:r>
          </w:p>
          <w:p w14:paraId="2DCCC7F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bad-operation</w:t>
            </w:r>
          </w:p>
        </w:tc>
        <w:tc>
          <w:tcPr>
            <w:tcW w:w="3669" w:type="pct"/>
            <w:shd w:val="clear" w:color="auto" w:fill="auto"/>
          </w:tcPr>
          <w:p w14:paraId="24207260"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5CE39FCF" w14:textId="77777777" w:rsidR="006B0F2C" w:rsidRDefault="006B0F2C" w:rsidP="006B0F2C"/>
    <w:p w14:paraId="2376AE2E" w14:textId="77777777" w:rsidR="006B0F2C" w:rsidRPr="00A203C5" w:rsidRDefault="006B0F2C" w:rsidP="006B0F2C">
      <w:pPr>
        <w:pStyle w:val="Heading2"/>
        <w:rPr>
          <w:lang w:val="en-US"/>
        </w:rPr>
      </w:pPr>
      <w:bookmarkStart w:id="103" w:name="_Toc180490156"/>
      <w:bookmarkStart w:id="104" w:name="_Toc183682916"/>
      <w:r>
        <w:rPr>
          <w:lang w:val="en-US"/>
        </w:rPr>
        <w:t>6.12</w:t>
      </w:r>
      <w:r>
        <w:rPr>
          <w:lang w:val="en-US"/>
        </w:rPr>
        <w:tab/>
        <w:t>Managing activation</w:t>
      </w:r>
      <w:r w:rsidRPr="004070B4">
        <w:rPr>
          <w:lang w:val="en-US"/>
        </w:rPr>
        <w:t>s</w:t>
      </w:r>
      <w:bookmarkEnd w:id="103"/>
      <w:bookmarkEnd w:id="104"/>
    </w:p>
    <w:p w14:paraId="1B04D65B" w14:textId="77777777" w:rsidR="006B0F2C" w:rsidRDefault="006B0F2C" w:rsidP="006B0F2C">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23A02B04" w14:textId="77777777" w:rsidR="006B0F2C" w:rsidRDefault="006B0F2C" w:rsidP="006B0F2C">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3768E8A4" w14:textId="77777777" w:rsidR="006B0F2C" w:rsidRDefault="006B0F2C" w:rsidP="006B0F2C">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4EB1A71B" w14:textId="77777777" w:rsidR="006B0F2C" w:rsidRDefault="006B0F2C" w:rsidP="006B0F2C">
      <w:pPr>
        <w:rPr>
          <w:lang w:val="en-US"/>
        </w:rPr>
      </w:pPr>
      <w:r>
        <w:rPr>
          <w:lang w:val="en-US"/>
        </w:rPr>
        <w:t>Furthermore, the following control parameters need to be specified in the job creation request: "enable-fallback", and "service-impact".</w:t>
      </w:r>
    </w:p>
    <w:p w14:paraId="1064943F" w14:textId="77777777" w:rsidR="006B0F2C" w:rsidRDefault="006B0F2C" w:rsidP="006B0F2C">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p>
    <w:p w14:paraId="4AA287F6" w14:textId="0946AA5C" w:rsidR="006B0F2C" w:rsidRDefault="006B0F2C" w:rsidP="006B0F2C">
      <w:pPr>
        <w:rPr>
          <w:lang w:val="en-US"/>
        </w:rPr>
      </w:pPr>
    </w:p>
    <w:p w14:paraId="5CF6BC15" w14:textId="32CFA8AD" w:rsidR="006B0F2C" w:rsidRDefault="006B0F2C" w:rsidP="006B0F2C">
      <w:pPr>
        <w:rPr>
          <w:lang w:val="en-US"/>
        </w:rPr>
      </w:pPr>
      <w:r w:rsidRPr="004070B4">
        <w:rPr>
          <w:lang w:val="en-US"/>
        </w:rPr>
        <w:t xml:space="preserve">The following table specifies the </w:t>
      </w:r>
      <w:r>
        <w:rPr>
          <w:lang w:val="en-US"/>
        </w:rPr>
        <w:t>information elements of an activation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54DD2606" w14:textId="77777777" w:rsidTr="00134171">
        <w:tc>
          <w:tcPr>
            <w:tcW w:w="1331" w:type="pct"/>
            <w:shd w:val="clear" w:color="auto" w:fill="auto"/>
          </w:tcPr>
          <w:p w14:paraId="009A6014"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3D6488B4"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2D1F1BA4" w14:textId="77777777" w:rsidTr="00134171">
        <w:tc>
          <w:tcPr>
            <w:tcW w:w="1331" w:type="pct"/>
            <w:shd w:val="clear" w:color="auto" w:fill="auto"/>
          </w:tcPr>
          <w:p w14:paraId="4308A82B" w14:textId="6386B668"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job-id</w:t>
            </w:r>
          </w:p>
        </w:tc>
        <w:tc>
          <w:tcPr>
            <w:tcW w:w="3669" w:type="pct"/>
            <w:shd w:val="clear" w:color="auto" w:fill="auto"/>
          </w:tcPr>
          <w:p w14:paraId="3E285A5B" w14:textId="77777777"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activation job.</w:t>
            </w:r>
          </w:p>
        </w:tc>
      </w:tr>
      <w:tr w:rsidR="006B0F2C" w:rsidRPr="004070B4" w14:paraId="346251FB" w14:textId="77777777" w:rsidTr="00134171">
        <w:tc>
          <w:tcPr>
            <w:tcW w:w="1331" w:type="pct"/>
            <w:shd w:val="clear" w:color="auto" w:fill="auto"/>
          </w:tcPr>
          <w:p w14:paraId="1D744077"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FD9DF9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activation job.</w:t>
            </w:r>
          </w:p>
        </w:tc>
      </w:tr>
      <w:tr w:rsidR="006B0F2C" w:rsidRPr="004070B4" w14:paraId="7FA29502" w14:textId="77777777" w:rsidTr="00134171">
        <w:tc>
          <w:tcPr>
            <w:tcW w:w="1331" w:type="pct"/>
            <w:shd w:val="clear" w:color="auto" w:fill="auto"/>
          </w:tcPr>
          <w:p w14:paraId="3AEFECA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21561CFB"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p>
        </w:tc>
      </w:tr>
      <w:tr w:rsidR="006B0F2C" w:rsidRPr="004070B4" w14:paraId="20ED64AC" w14:textId="77777777" w:rsidTr="00134171">
        <w:tc>
          <w:tcPr>
            <w:tcW w:w="1331" w:type="pct"/>
            <w:shd w:val="clear" w:color="auto" w:fill="auto"/>
          </w:tcPr>
          <w:p w14:paraId="1B3B670A" w14:textId="07C34358"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pcd-id</w:t>
            </w:r>
          </w:p>
        </w:tc>
        <w:tc>
          <w:tcPr>
            <w:tcW w:w="3669" w:type="pct"/>
            <w:shd w:val="clear" w:color="auto" w:fill="auto"/>
          </w:tcPr>
          <w:p w14:paraId="50ECA11B" w14:textId="050AF696"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planned configuration descriptor, whose operation set is requested to be activated.</w:t>
            </w:r>
          </w:p>
        </w:tc>
      </w:tr>
      <w:tr w:rsidR="006B0F2C" w:rsidRPr="004070B4" w14:paraId="5FC04E51" w14:textId="77777777" w:rsidTr="00134171">
        <w:tc>
          <w:tcPr>
            <w:tcW w:w="1331" w:type="pct"/>
            <w:shd w:val="clear" w:color="auto" w:fill="auto"/>
          </w:tcPr>
          <w:p w14:paraId="4E3BE87C" w14:textId="10A27B0A"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pcgd-id</w:t>
            </w:r>
          </w:p>
        </w:tc>
        <w:tc>
          <w:tcPr>
            <w:tcW w:w="3669" w:type="pct"/>
            <w:shd w:val="clear" w:color="auto" w:fill="auto"/>
          </w:tcPr>
          <w:p w14:paraId="6B52BA41" w14:textId="4456D7FE"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or, alternatively, the identifier of the planned configuration group descriptor, whose operation sets are requested to be activated.</w:t>
            </w:r>
          </w:p>
        </w:tc>
      </w:tr>
      <w:tr w:rsidR="006B0F2C" w:rsidRPr="004070B4" w14:paraId="34DD38AB" w14:textId="77777777" w:rsidTr="00134171">
        <w:tc>
          <w:tcPr>
            <w:tcW w:w="1331" w:type="pct"/>
            <w:shd w:val="clear" w:color="auto" w:fill="auto"/>
          </w:tcPr>
          <w:p w14:paraId="6F895942" w14:textId="52A90F4D" w:rsidR="006B0F2C" w:rsidRDefault="006B0F2C" w:rsidP="00134171">
            <w:pPr>
              <w:spacing w:after="0"/>
              <w:rPr>
                <w:rFonts w:ascii="Arial" w:hAnsi="Arial" w:cs="Arial"/>
                <w:sz w:val="18"/>
                <w:szCs w:val="18"/>
                <w:lang w:val="en-US"/>
              </w:rPr>
            </w:pPr>
            <w:r>
              <w:rPr>
                <w:rFonts w:ascii="Arial" w:hAnsi="Arial" w:cs="Arial"/>
                <w:sz w:val="18"/>
                <w:szCs w:val="18"/>
                <w:lang w:val="en-US"/>
              </w:rPr>
              <w:t>pcd</w:t>
            </w:r>
          </w:p>
        </w:tc>
        <w:tc>
          <w:tcPr>
            <w:tcW w:w="3669" w:type="pct"/>
            <w:shd w:val="clear" w:color="auto" w:fill="auto"/>
          </w:tcPr>
          <w:p w14:paraId="03321F08"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descriptor to be activated, if no planned configuration descriptor was created earlier.</w:t>
            </w:r>
          </w:p>
        </w:tc>
      </w:tr>
      <w:tr w:rsidR="006B0F2C" w:rsidRPr="004070B4" w14:paraId="7EDBFC2C" w14:textId="77777777" w:rsidTr="00134171">
        <w:tc>
          <w:tcPr>
            <w:tcW w:w="1331" w:type="pct"/>
            <w:shd w:val="clear" w:color="auto" w:fill="auto"/>
          </w:tcPr>
          <w:p w14:paraId="25D3CBE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Pcgd</w:t>
            </w:r>
          </w:p>
        </w:tc>
        <w:tc>
          <w:tcPr>
            <w:tcW w:w="3669" w:type="pct"/>
            <w:shd w:val="clear" w:color="auto" w:fill="auto"/>
          </w:tcPr>
          <w:p w14:paraId="4941DD8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group descriptor to be activated, if no planned configuration group descriptor was created earlier.</w:t>
            </w:r>
          </w:p>
        </w:tc>
      </w:tr>
      <w:tr w:rsidR="006B0F2C" w14:paraId="63714145" w14:textId="77777777" w:rsidTr="00134171">
        <w:tc>
          <w:tcPr>
            <w:tcW w:w="1331" w:type="pct"/>
            <w:shd w:val="clear" w:color="auto" w:fill="auto"/>
          </w:tcPr>
          <w:p w14:paraId="246B4F90"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enable-fallback</w:t>
            </w:r>
          </w:p>
        </w:tc>
        <w:tc>
          <w:tcPr>
            <w:tcW w:w="3669" w:type="pct"/>
            <w:shd w:val="clear" w:color="auto" w:fill="auto"/>
          </w:tcPr>
          <w:p w14:paraId="43D817B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54127722" w14:textId="77777777" w:rsidR="006B0F2C" w:rsidRPr="004070B4" w:rsidRDefault="006B0F2C" w:rsidP="00134171">
            <w:pPr>
              <w:spacing w:after="0"/>
              <w:rPr>
                <w:rFonts w:ascii="Arial" w:hAnsi="Arial" w:cs="Arial"/>
                <w:sz w:val="18"/>
                <w:szCs w:val="18"/>
                <w:lang w:val="en-US"/>
              </w:rPr>
            </w:pPr>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p>
        </w:tc>
      </w:tr>
      <w:tr w:rsidR="006B0F2C" w14:paraId="31F85BE6" w14:textId="77777777" w:rsidTr="00134171">
        <w:tc>
          <w:tcPr>
            <w:tcW w:w="1331" w:type="pct"/>
            <w:shd w:val="clear" w:color="auto" w:fill="auto"/>
          </w:tcPr>
          <w:p w14:paraId="0AE1DFD1" w14:textId="3ABCE99F"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service-impact</w:t>
            </w:r>
          </w:p>
        </w:tc>
        <w:tc>
          <w:tcPr>
            <w:tcW w:w="3669" w:type="pct"/>
            <w:shd w:val="clear" w:color="auto" w:fill="auto"/>
          </w:tcPr>
          <w:p w14:paraId="1654100C"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service impact mode, either "LEAST_SERVICE_IMPACT" or "SHORTEST_TIME".</w:t>
            </w:r>
          </w:p>
        </w:tc>
      </w:tr>
      <w:tr w:rsidR="006B0F2C" w14:paraId="36C66B6D" w14:textId="77777777" w:rsidTr="00134171">
        <w:tc>
          <w:tcPr>
            <w:tcW w:w="1331" w:type="pct"/>
            <w:shd w:val="clear" w:color="auto" w:fill="auto"/>
          </w:tcPr>
          <w:p w14:paraId="1FEA6198" w14:textId="77777777" w:rsidR="006B0F2C" w:rsidDel="005D2766" w:rsidRDefault="006B0F2C" w:rsidP="00134171">
            <w:pPr>
              <w:spacing w:after="0"/>
              <w:rPr>
                <w:rFonts w:ascii="Arial" w:hAnsi="Arial" w:cs="Arial"/>
                <w:sz w:val="18"/>
                <w:szCs w:val="18"/>
                <w:lang w:val="en-US"/>
              </w:rPr>
            </w:pPr>
            <w:r>
              <w:rPr>
                <w:rFonts w:ascii="Arial" w:hAnsi="Arial" w:cs="Arial"/>
                <w:sz w:val="18"/>
                <w:szCs w:val="18"/>
                <w:lang w:val="en-US"/>
              </w:rPr>
              <w:t>immediate-activation</w:t>
            </w:r>
          </w:p>
        </w:tc>
        <w:tc>
          <w:tcPr>
            <w:tcW w:w="3669" w:type="pct"/>
            <w:shd w:val="clear" w:color="auto" w:fill="auto"/>
          </w:tcPr>
          <w:p w14:paraId="7DAED24A"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specifies if the activation job shall start immediately or, alternatively, by conditional activation.</w:t>
            </w:r>
          </w:p>
        </w:tc>
      </w:tr>
      <w:tr w:rsidR="006B0F2C" w14:paraId="2671F6E7" w14:textId="77777777" w:rsidTr="00134171">
        <w:tc>
          <w:tcPr>
            <w:tcW w:w="1331" w:type="pct"/>
            <w:shd w:val="clear" w:color="auto" w:fill="auto"/>
          </w:tcPr>
          <w:p w14:paraId="751408E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cancel-request</w:t>
            </w:r>
          </w:p>
        </w:tc>
        <w:tc>
          <w:tcPr>
            <w:tcW w:w="3669" w:type="pct"/>
            <w:shd w:val="clear" w:color="auto" w:fill="auto"/>
          </w:tcPr>
          <w:p w14:paraId="1CA5F9E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request to cancel the activation process.</w:t>
            </w:r>
          </w:p>
        </w:tc>
      </w:tr>
      <w:tr w:rsidR="006B0F2C" w14:paraId="08C85A2E" w14:textId="77777777" w:rsidTr="00134171">
        <w:tc>
          <w:tcPr>
            <w:tcW w:w="1331" w:type="pct"/>
            <w:shd w:val="clear" w:color="auto" w:fill="auto"/>
          </w:tcPr>
          <w:p w14:paraId="7D19D4C8" w14:textId="7C5B3AC5" w:rsidR="006B0F2C" w:rsidRDefault="006B0F2C" w:rsidP="00134171">
            <w:pPr>
              <w:spacing w:after="0"/>
              <w:rPr>
                <w:rFonts w:ascii="Arial" w:hAnsi="Arial" w:cs="Arial"/>
                <w:sz w:val="18"/>
                <w:szCs w:val="18"/>
                <w:lang w:val="en-US"/>
              </w:rPr>
            </w:pPr>
            <w:r>
              <w:rPr>
                <w:rFonts w:ascii="Arial" w:hAnsi="Arial" w:cs="Arial"/>
                <w:sz w:val="18"/>
                <w:szCs w:val="18"/>
                <w:lang w:val="en-US"/>
              </w:rPr>
              <w:lastRenderedPageBreak/>
              <w:t>job-</w:t>
            </w:r>
            <w:r w:rsidRPr="004070B4">
              <w:rPr>
                <w:rFonts w:ascii="Arial" w:hAnsi="Arial" w:cs="Arial"/>
                <w:sz w:val="18"/>
                <w:szCs w:val="18"/>
                <w:lang w:val="en-US"/>
              </w:rPr>
              <w:t>state</w:t>
            </w:r>
          </w:p>
        </w:tc>
        <w:tc>
          <w:tcPr>
            <w:tcW w:w="3669" w:type="pct"/>
            <w:shd w:val="clear" w:color="auto" w:fill="auto"/>
          </w:tcPr>
          <w:p w14:paraId="6304E6D4"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 job</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E183BB1" w14:textId="77777777" w:rsidR="006B0F2C" w:rsidRDefault="006B0F2C" w:rsidP="00134171">
            <w:pPr>
              <w:spacing w:after="0"/>
              <w:rPr>
                <w:rFonts w:ascii="Arial" w:hAnsi="Arial" w:cs="Arial"/>
                <w:sz w:val="18"/>
                <w:szCs w:val="18"/>
                <w:lang w:val="en-US"/>
              </w:rPr>
            </w:pPr>
          </w:p>
          <w:p w14:paraId="12B6C5A1"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14:paraId="01A00F3B" w14:textId="77777777" w:rsidTr="00134171">
        <w:tc>
          <w:tcPr>
            <w:tcW w:w="1331" w:type="pct"/>
            <w:shd w:val="clear" w:color="auto" w:fill="auto"/>
          </w:tcPr>
          <w:p w14:paraId="09383C07" w14:textId="52EA98BE" w:rsidR="006B0F2C" w:rsidRDefault="006B0F2C" w:rsidP="00134171">
            <w:pPr>
              <w:spacing w:after="0"/>
              <w:rPr>
                <w:rFonts w:ascii="Arial" w:hAnsi="Arial" w:cs="Arial"/>
                <w:sz w:val="18"/>
                <w:szCs w:val="18"/>
                <w:lang w:val="en-US"/>
              </w:rPr>
            </w:pPr>
            <w:r>
              <w:rPr>
                <w:rFonts w:ascii="Arial" w:hAnsi="Arial" w:cs="Arial"/>
                <w:sz w:val="18"/>
                <w:szCs w:val="18"/>
                <w:lang w:val="en-US"/>
              </w:rPr>
              <w:t>start-time</w:t>
            </w:r>
          </w:p>
        </w:tc>
        <w:tc>
          <w:tcPr>
            <w:tcW w:w="3669" w:type="pct"/>
            <w:shd w:val="clear" w:color="auto" w:fill="auto"/>
          </w:tcPr>
          <w:p w14:paraId="4D639D8D"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started.</w:t>
            </w:r>
          </w:p>
        </w:tc>
      </w:tr>
      <w:tr w:rsidR="006B0F2C" w14:paraId="661489A9" w14:textId="77777777" w:rsidTr="00134171">
        <w:tc>
          <w:tcPr>
            <w:tcW w:w="1331" w:type="pct"/>
            <w:shd w:val="clear" w:color="auto" w:fill="auto"/>
          </w:tcPr>
          <w:p w14:paraId="7474F836" w14:textId="0CF2908F" w:rsidR="006B0F2C" w:rsidRDefault="006B0F2C" w:rsidP="00134171">
            <w:pPr>
              <w:spacing w:after="0"/>
              <w:rPr>
                <w:rFonts w:ascii="Arial" w:hAnsi="Arial" w:cs="Arial"/>
                <w:sz w:val="18"/>
                <w:szCs w:val="18"/>
                <w:lang w:val="en-US"/>
              </w:rPr>
            </w:pPr>
            <w:r>
              <w:rPr>
                <w:rFonts w:ascii="Arial" w:hAnsi="Arial" w:cs="Arial"/>
                <w:sz w:val="18"/>
                <w:szCs w:val="18"/>
                <w:lang w:val="en-US"/>
              </w:rPr>
              <w:t>stop-time</w:t>
            </w:r>
          </w:p>
        </w:tc>
        <w:tc>
          <w:tcPr>
            <w:tcW w:w="3669" w:type="pct"/>
            <w:shd w:val="clear" w:color="auto" w:fill="auto"/>
          </w:tcPr>
          <w:p w14:paraId="46632F2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stopped.</w:t>
            </w:r>
          </w:p>
        </w:tc>
      </w:tr>
      <w:tr w:rsidR="006B0F2C" w14:paraId="530C840C" w14:textId="77777777" w:rsidTr="00134171">
        <w:tc>
          <w:tcPr>
            <w:tcW w:w="1331" w:type="pct"/>
            <w:shd w:val="clear" w:color="auto" w:fill="auto"/>
          </w:tcPr>
          <w:p w14:paraId="3CF215D3" w14:textId="50A08821" w:rsidR="006B0F2C" w:rsidRDefault="006B0F2C" w:rsidP="00134171">
            <w:pPr>
              <w:spacing w:after="0"/>
              <w:rPr>
                <w:rFonts w:ascii="Arial" w:hAnsi="Arial" w:cs="Arial"/>
                <w:sz w:val="18"/>
                <w:szCs w:val="18"/>
                <w:lang w:val="en-US"/>
              </w:rPr>
            </w:pPr>
            <w:r>
              <w:rPr>
                <w:rFonts w:ascii="Arial" w:hAnsi="Arial" w:cs="Arial"/>
                <w:sz w:val="18"/>
                <w:szCs w:val="18"/>
                <w:lang w:val="en-US"/>
              </w:rPr>
              <w:t>result</w:t>
            </w:r>
          </w:p>
        </w:tc>
        <w:tc>
          <w:tcPr>
            <w:tcW w:w="3669" w:type="pct"/>
            <w:shd w:val="clear" w:color="auto" w:fill="auto"/>
          </w:tcPr>
          <w:p w14:paraId="2E3C1C0A" w14:textId="39932D16"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sidRPr="002C7C66">
              <w:rPr>
                <w:rFonts w:ascii="Arial" w:hAnsi="Arial" w:cs="Arial"/>
                <w:sz w:val="18"/>
                <w:szCs w:val="18"/>
                <w:lang w:val="en-US"/>
              </w:rPr>
              <w:t xml:space="preserve">". </w:t>
            </w:r>
            <w:r>
              <w:rPr>
                <w:rFonts w:ascii="Arial" w:hAnsi="Arial" w:cs="Arial"/>
                <w:sz w:val="18"/>
                <w:szCs w:val="18"/>
                <w:lang w:val="en-US"/>
              </w:rPr>
              <w:t xml:space="preserve">When the activated operation set is non-atomic or the activated planned configuration group is non-atomic, also </w:t>
            </w:r>
            <w:r w:rsidRPr="00621816">
              <w:rPr>
                <w:rFonts w:ascii="Arial" w:hAnsi="Arial" w:cs="Arial"/>
                <w:sz w:val="18"/>
                <w:szCs w:val="18"/>
                <w:lang w:val="en-US"/>
              </w:rPr>
              <w:t>"</w:t>
            </w:r>
            <w:r>
              <w:rPr>
                <w:rFonts w:ascii="Arial" w:hAnsi="Arial" w:cs="Arial"/>
                <w:sz w:val="18"/>
                <w:szCs w:val="18"/>
                <w:lang w:val="en-US"/>
              </w:rPr>
              <w:t>ACTIVATION</w:t>
            </w:r>
            <w:r w:rsidRPr="00621816">
              <w:rPr>
                <w:rFonts w:ascii="Arial" w:hAnsi="Arial" w:cs="Arial"/>
                <w:sz w:val="18"/>
                <w:szCs w:val="18"/>
                <w:lang w:val="en-US"/>
              </w:rPr>
              <w:t>_PARTIALLY_FAILED".</w:t>
            </w:r>
          </w:p>
        </w:tc>
      </w:tr>
      <w:tr w:rsidR="006B0F2C" w14:paraId="127DA1CC" w14:textId="77777777" w:rsidTr="00134171">
        <w:tc>
          <w:tcPr>
            <w:tcW w:w="1331" w:type="pct"/>
            <w:shd w:val="clear" w:color="auto" w:fill="auto"/>
          </w:tcPr>
          <w:p w14:paraId="2232A717"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error-details</w:t>
            </w:r>
          </w:p>
          <w:p w14:paraId="0C40D1F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type</w:t>
            </w:r>
          </w:p>
          <w:p w14:paraId="2DC36B1D"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reason</w:t>
            </w:r>
          </w:p>
          <w:p w14:paraId="3CF0F97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title</w:t>
            </w:r>
          </w:p>
          <w:p w14:paraId="039F6ACE"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bad-operation</w:t>
            </w:r>
          </w:p>
        </w:tc>
        <w:tc>
          <w:tcPr>
            <w:tcW w:w="3669" w:type="pct"/>
            <w:shd w:val="clear" w:color="auto" w:fill="auto"/>
          </w:tcPr>
          <w:p w14:paraId="15D11E21"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78B4BF5C" w14:textId="77777777" w:rsidR="006B0F2C" w:rsidRDefault="006B0F2C" w:rsidP="006B0F2C">
      <w:pPr>
        <w:rPr>
          <w:noProof/>
        </w:rPr>
      </w:pPr>
    </w:p>
    <w:p w14:paraId="2580496D" w14:textId="1D237E6E" w:rsidR="006B0F2C" w:rsidRDefault="006B0F2C" w:rsidP="00BD17A5">
      <w:pPr>
        <w:pStyle w:val="EditorsNote"/>
        <w:rPr>
          <w:noProof/>
        </w:rPr>
      </w:pPr>
      <w:r w:rsidRPr="00047A3D">
        <w:rPr>
          <w:noProof/>
        </w:rPr>
        <w:t>Editor's note:</w:t>
      </w:r>
      <w:r>
        <w:rPr>
          <w:noProof/>
        </w:rPr>
        <w:t xml:space="preserve"> Default values for attributes should be specified whenever possible.</w:t>
      </w:r>
    </w:p>
    <w:p w14:paraId="0E8ACD9F" w14:textId="77777777" w:rsidR="007246A1" w:rsidRDefault="007246A1" w:rsidP="007246A1">
      <w:pPr>
        <w:pStyle w:val="Heading2"/>
        <w:rPr>
          <w:lang w:val="en-US"/>
        </w:rPr>
      </w:pPr>
      <w:bookmarkStart w:id="105" w:name="_Toc183682917"/>
      <w:r>
        <w:rPr>
          <w:lang w:val="en-US"/>
        </w:rPr>
        <w:t>6.13</w:t>
      </w:r>
      <w:r>
        <w:rPr>
          <w:lang w:val="en-US"/>
        </w:rPr>
        <w:tab/>
        <w:t>Notifications</w:t>
      </w:r>
      <w:bookmarkEnd w:id="105"/>
    </w:p>
    <w:p w14:paraId="1A96A796" w14:textId="77777777" w:rsidR="00E64505" w:rsidRPr="00E64505" w:rsidRDefault="00E64505" w:rsidP="00E64505">
      <w:pPr>
        <w:rPr>
          <w:lang w:val="en-US"/>
        </w:rPr>
      </w:pPr>
    </w:p>
    <w:p w14:paraId="7DFF0B06" w14:textId="77777777" w:rsidR="007246A1" w:rsidRDefault="007246A1" w:rsidP="007246A1">
      <w:pPr>
        <w:pStyle w:val="Heading1"/>
      </w:pPr>
      <w:bookmarkStart w:id="106" w:name="_Toc178763736"/>
      <w:bookmarkStart w:id="107" w:name="_Toc183682918"/>
      <w:r>
        <w:t>7</w:t>
      </w:r>
      <w:r w:rsidRPr="004D3578">
        <w:tab/>
      </w:r>
      <w:r>
        <w:t>Model</w:t>
      </w:r>
      <w:bookmarkEnd w:id="106"/>
      <w:bookmarkEnd w:id="107"/>
    </w:p>
    <w:p w14:paraId="3C56E336" w14:textId="77777777" w:rsidR="007246A1" w:rsidRDefault="007246A1" w:rsidP="007246A1"/>
    <w:p w14:paraId="6C57562C" w14:textId="77777777" w:rsidR="007246A1" w:rsidRPr="008227B8" w:rsidRDefault="007246A1" w:rsidP="007246A1">
      <w:pPr>
        <w:pStyle w:val="Heading8"/>
      </w:pPr>
      <w:bookmarkStart w:id="108" w:name="_Toc170722299"/>
      <w:bookmarkStart w:id="109" w:name="_Toc178763741"/>
      <w:bookmarkStart w:id="110" w:name="_Toc183682919"/>
      <w:r w:rsidRPr="008227B8">
        <w:t xml:space="preserve">Annex A (normative): </w:t>
      </w:r>
      <w:r w:rsidRPr="008227B8">
        <w:br/>
        <w:t>Solution sets</w:t>
      </w:r>
      <w:bookmarkEnd w:id="108"/>
      <w:bookmarkEnd w:id="109"/>
      <w:bookmarkEnd w:id="110"/>
    </w:p>
    <w:p w14:paraId="6D91C1BB" w14:textId="77777777" w:rsidR="007246A1" w:rsidRPr="008227B8" w:rsidRDefault="007246A1" w:rsidP="007246A1">
      <w:pPr>
        <w:pStyle w:val="Heading2"/>
      </w:pPr>
      <w:bookmarkStart w:id="111" w:name="_Toc157982719"/>
      <w:bookmarkStart w:id="112" w:name="_Toc170722300"/>
      <w:bookmarkStart w:id="113" w:name="_Toc178763742"/>
      <w:bookmarkStart w:id="114" w:name="_Toc183682920"/>
      <w:r w:rsidRPr="008227B8">
        <w:t>A.1</w:t>
      </w:r>
      <w:r w:rsidRPr="008227B8">
        <w:tab/>
        <w:t>RESTful HTTP-based solution set</w:t>
      </w:r>
      <w:bookmarkEnd w:id="111"/>
      <w:bookmarkEnd w:id="112"/>
      <w:bookmarkEnd w:id="113"/>
      <w:bookmarkEnd w:id="114"/>
    </w:p>
    <w:p w14:paraId="36C0B19F" w14:textId="77777777" w:rsidR="00385A1E" w:rsidRPr="00D40B3B" w:rsidRDefault="00385A1E" w:rsidP="00385A1E">
      <w:pPr>
        <w:rPr>
          <w:b/>
          <w:bCs/>
        </w:rPr>
      </w:pPr>
      <w:r w:rsidRPr="00D40B3B">
        <w:rPr>
          <w:b/>
          <w:bCs/>
        </w:rPr>
        <w:t>Format of planned configurations</w:t>
      </w:r>
    </w:p>
    <w:p w14:paraId="196AE087" w14:textId="77777777" w:rsidR="00385A1E" w:rsidRPr="003C48E6" w:rsidRDefault="00385A1E" w:rsidP="00385A1E">
      <w:r w:rsidRPr="003C48E6">
        <w:t xml:space="preserve">A planned configuration might target MnS producers whose data node tree is described using YANG or OpenAPI. </w:t>
      </w:r>
    </w:p>
    <w:p w14:paraId="343464A0" w14:textId="248DD99E" w:rsidR="00385A1E" w:rsidRPr="003C48E6" w:rsidRDefault="00385A1E" w:rsidP="00385A1E">
      <w:r w:rsidRPr="003C48E6">
        <w:t>When described in OpenAPI, the value of the "configuration-content-type" is either "application/vnd.3gpp.json-patch+json" defined in TS 32.158 [</w:t>
      </w:r>
      <w:r w:rsidR="00910C86">
        <w:t>2</w:t>
      </w:r>
      <w:r w:rsidRPr="003C48E6">
        <w:t>]</w:t>
      </w:r>
      <w:r>
        <w:t xml:space="preserve"> </w:t>
      </w:r>
      <w:r w:rsidRPr="003C48E6">
        <w:t>or "application/json-patch+json"</w:t>
      </w:r>
      <w:r>
        <w:t>.</w:t>
      </w:r>
    </w:p>
    <w:p w14:paraId="59050FD6" w14:textId="1C7473F0" w:rsidR="00385A1E" w:rsidRPr="003C48E6" w:rsidRDefault="00385A1E" w:rsidP="00385A1E">
      <w:r w:rsidRPr="003C48E6">
        <w:t>When described in YANG, the value of the "configuration-content-type" is "application/yang-</w:t>
      </w:r>
      <w:r>
        <w:t>patch</w:t>
      </w:r>
      <w:r w:rsidRPr="003C48E6">
        <w:t>+json", defined in RFC 8072 [</w:t>
      </w:r>
      <w:r w:rsidR="00910C86">
        <w:t>3</w:t>
      </w:r>
      <w:r w:rsidRPr="003C48E6">
        <w:t>].</w:t>
      </w:r>
    </w:p>
    <w:p w14:paraId="323D6A0C" w14:textId="77777777" w:rsidR="00385A1E" w:rsidRPr="003C48E6" w:rsidRDefault="00385A1E" w:rsidP="00385A1E">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791A1803" w14:textId="77777777" w:rsidR="00385A1E" w:rsidRPr="00BD17A5" w:rsidRDefault="00385A1E" w:rsidP="00BD17A5">
      <w:pPr>
        <w:pStyle w:val="EditorsNote"/>
      </w:pPr>
      <w:r w:rsidRPr="00BD17A5">
        <w:t>Editor's note: Can the content types above be used given that a key is added for identifying an operation in the operation set?</w:t>
      </w:r>
    </w:p>
    <w:p w14:paraId="79181A21" w14:textId="77777777" w:rsidR="00385A1E" w:rsidRDefault="00385A1E" w:rsidP="00385A1E">
      <w:r>
        <w:t>Note that JSON Patch is not used together with HTTP Patch. Therefore, the atomicity and synchronicity properties of HTTP Patch do not apply here.</w:t>
      </w:r>
    </w:p>
    <w:p w14:paraId="2CAF6BAF" w14:textId="77777777" w:rsidR="00385A1E" w:rsidRDefault="00385A1E" w:rsidP="00385A1E"/>
    <w:p w14:paraId="60C2F09D" w14:textId="77777777" w:rsidR="00385A1E" w:rsidRPr="00B65FCB" w:rsidRDefault="00385A1E" w:rsidP="00385A1E">
      <w:pPr>
        <w:rPr>
          <w:b/>
          <w:bCs/>
        </w:rPr>
      </w:pPr>
      <w:r w:rsidRPr="00B65FCB">
        <w:rPr>
          <w:b/>
          <w:bCs/>
        </w:rPr>
        <w:t>CRUD operations</w:t>
      </w:r>
    </w:p>
    <w:p w14:paraId="3195A149" w14:textId="77777777" w:rsidR="00385A1E" w:rsidRDefault="00385A1E" w:rsidP="00385A1E"/>
    <w:p w14:paraId="545936B9" w14:textId="77777777" w:rsidR="00385A1E" w:rsidRPr="00113E5A" w:rsidRDefault="00385A1E" w:rsidP="00385A1E">
      <w:pPr>
        <w:rPr>
          <w:b/>
          <w:bCs/>
        </w:rPr>
      </w:pPr>
      <w:r w:rsidRPr="00113E5A">
        <w:rPr>
          <w:b/>
          <w:bCs/>
        </w:rPr>
        <w:t>Resource structure</w:t>
      </w:r>
    </w:p>
    <w:p w14:paraId="7D9542CD" w14:textId="77777777" w:rsidR="00385A1E" w:rsidRDefault="00385A1E" w:rsidP="00385A1E">
      <w:r>
        <w:lastRenderedPageBreak/>
        <w:t>The resource structure on the MnS producer is as follows:</w:t>
      </w:r>
    </w:p>
    <w:p w14:paraId="6230AC61"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…/{MnSName}/{/MnSVersion}/mopc/plan-descriptors/{id}</w:t>
      </w:r>
    </w:p>
    <w:p w14:paraId="0051F376"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…/{MnSName}/{/MnSVersion}/mopc/plan-group-descriptors/{id}</w:t>
      </w:r>
    </w:p>
    <w:p w14:paraId="62F5B0C2"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…/{MnSName}/{/MnSVersion}/mopc/plan-validation-jobs/{id}</w:t>
      </w:r>
    </w:p>
    <w:p w14:paraId="068AF9D8" w14:textId="77777777" w:rsidR="00385A1E" w:rsidRPr="005445BC"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…/{MnSName}/{/MnSVersion}/mopc/plan-activation-jobs/{id}</w:t>
      </w:r>
    </w:p>
    <w:p w14:paraId="1C9F7C88" w14:textId="77777777" w:rsidR="00385A1E" w:rsidRPr="00BD17A5" w:rsidRDefault="00385A1E" w:rsidP="00BD17A5">
      <w:pPr>
        <w:pStyle w:val="EditorsNote"/>
      </w:pPr>
      <w:r w:rsidRPr="00BD17A5">
        <w:t>Editor's note: When aligned with the guidelines in TS 32.158 then the resource structure looks like, which is ffs</w:t>
      </w:r>
    </w:p>
    <w:p w14:paraId="2D793590" w14:textId="77777777" w:rsidR="00385A1E" w:rsidRPr="00BD17A5" w:rsidRDefault="00385A1E" w:rsidP="00BD17A5">
      <w:pPr>
        <w:pStyle w:val="EditorsNote"/>
      </w:pPr>
      <w:r w:rsidRPr="00BD17A5">
        <w:t>…/{MnSName}/{/MnSVersion}/mopc={id}/plan-descriptor={id}</w:t>
      </w:r>
    </w:p>
    <w:p w14:paraId="1E08AC15" w14:textId="77777777" w:rsidR="00385A1E" w:rsidRPr="00BD17A5" w:rsidRDefault="00385A1E" w:rsidP="00BD17A5">
      <w:pPr>
        <w:pStyle w:val="EditorsNote"/>
      </w:pPr>
      <w:r w:rsidRPr="00BD17A5">
        <w:t>…/{MnSName}/{/MnSVersion}/mopc={id}/plan-group-descriptor={id}</w:t>
      </w:r>
    </w:p>
    <w:p w14:paraId="4DBE6224" w14:textId="77777777" w:rsidR="00385A1E" w:rsidRPr="00BD17A5" w:rsidRDefault="00385A1E" w:rsidP="00BD17A5">
      <w:pPr>
        <w:pStyle w:val="EditorsNote"/>
      </w:pPr>
      <w:r w:rsidRPr="00BD17A5">
        <w:t>…/{MnSName}/{/MnSVersion}/mopc={id}/plan-validation-job={id}</w:t>
      </w:r>
    </w:p>
    <w:p w14:paraId="1BC7E7FB" w14:textId="77777777" w:rsidR="00385A1E" w:rsidRPr="00BD17A5" w:rsidRDefault="00385A1E" w:rsidP="00BD17A5">
      <w:pPr>
        <w:pStyle w:val="EditorsNote"/>
      </w:pPr>
      <w:r w:rsidRPr="00BD17A5">
        <w:t>…/{MnSName}/{/MnSVersion}/mopc={id}/plan-activation-job={id}</w:t>
      </w:r>
    </w:p>
    <w:p w14:paraId="5F1B470C" w14:textId="77777777" w:rsidR="00385A1E" w:rsidRPr="00676B65" w:rsidRDefault="00385A1E" w:rsidP="00BD17A5">
      <w:pPr>
        <w:pStyle w:val="EditorsNote"/>
      </w:pPr>
      <w:r w:rsidRPr="00676B65">
        <w:t>Editor's note: The exact name for "mopc" is ffs, might be also "plan-management".</w:t>
      </w:r>
    </w:p>
    <w:p w14:paraId="34818069" w14:textId="77777777" w:rsidR="00385A1E" w:rsidRDefault="00385A1E" w:rsidP="00385A1E"/>
    <w:p w14:paraId="672808F2" w14:textId="77777777" w:rsidR="00385A1E" w:rsidRPr="00514107" w:rsidRDefault="00385A1E" w:rsidP="00385A1E">
      <w:pPr>
        <w:rPr>
          <w:b/>
          <w:bCs/>
        </w:rPr>
      </w:pPr>
      <w:r w:rsidRPr="00514107">
        <w:rPr>
          <w:b/>
          <w:bCs/>
        </w:rPr>
        <w:t>Creating, updating and deleting planned configurations</w:t>
      </w:r>
    </w:p>
    <w:p w14:paraId="05EC0CBA" w14:textId="77777777" w:rsidR="00385A1E" w:rsidRDefault="00385A1E" w:rsidP="00385A1E">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45AC0421" w14:textId="77777777" w:rsidTr="00134171">
        <w:tc>
          <w:tcPr>
            <w:tcW w:w="5000" w:type="pct"/>
            <w:shd w:val="clear" w:color="auto" w:fill="F2F2F2"/>
          </w:tcPr>
          <w:p w14:paraId="4BB0E2C2"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5BF8063D"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"mopc": {</w:t>
            </w:r>
          </w:p>
          <w:p w14:paraId="5514433A"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0563E59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646B52FA"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045B367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3A45071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
          <w:p w14:paraId="052DB601" w14:textId="77777777" w:rsidR="00385A1E" w:rsidRPr="00E441DE"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73272F91" w14:textId="77777777" w:rsidR="00385A1E" w:rsidRDefault="00385A1E" w:rsidP="00385A1E">
      <w:pPr>
        <w:spacing w:before="180"/>
      </w:pPr>
      <w:r w:rsidRPr="00D5795B">
        <w:t>A</w:t>
      </w:r>
      <w:r>
        <w:t xml:space="preserve"> </w:t>
      </w:r>
      <w:r w:rsidRPr="00D5795B">
        <w:t>n</w:t>
      </w:r>
      <w:r>
        <w:t>ew</w:t>
      </w:r>
      <w:r w:rsidRPr="00D5795B">
        <w:t xml:space="preserve"> item </w:t>
      </w:r>
      <w:r>
        <w:t>of</w:t>
      </w:r>
      <w:r w:rsidRPr="00D5795B">
        <w:t xml:space="preserve"> the collection resource "</w:t>
      </w:r>
      <w:r>
        <w:t>mopc/</w:t>
      </w:r>
      <w:r w:rsidRPr="00D5795B">
        <w:t>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2C2C6528" w14:textId="77777777" w:rsidTr="00134171">
        <w:tc>
          <w:tcPr>
            <w:tcW w:w="5000" w:type="pct"/>
            <w:shd w:val="clear" w:color="auto" w:fill="F2F2F2"/>
          </w:tcPr>
          <w:p w14:paraId="4158B5C0"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p>
          <w:p w14:paraId="03416C22"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FDDFE9C"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27D919A" w14:textId="77777777" w:rsidR="00385A1E" w:rsidRPr="00D5795B" w:rsidRDefault="00385A1E" w:rsidP="00134171">
            <w:pPr>
              <w:spacing w:after="0"/>
              <w:rPr>
                <w:rFonts w:ascii="Courier New" w:hAnsi="Courier New" w:cs="Courier New"/>
                <w:sz w:val="16"/>
                <w:szCs w:val="16"/>
                <w:lang w:val="en-US"/>
              </w:rPr>
            </w:pPr>
          </w:p>
          <w:p w14:paraId="26476CC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w:t>
            </w:r>
          </w:p>
          <w:p w14:paraId="1D24F21A"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"meta-data": {</w:t>
            </w:r>
          </w:p>
          <w:p w14:paraId="2D6897D4"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"name": "NewBts10Plan",</w:t>
            </w:r>
          </w:p>
          <w:p w14:paraId="20956554"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"version": "2.0",</w:t>
            </w:r>
          </w:p>
          <w:p w14:paraId="1E5CFBAB"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w:t>
            </w:r>
            <w:r>
              <w:rPr>
                <w:rFonts w:ascii="Courier New" w:hAnsi="Courier New" w:cs="Courier New"/>
                <w:sz w:val="16"/>
                <w:szCs w:val="16"/>
                <w:lang w:val="en-US"/>
              </w:rPr>
              <w:t>Plan-created-by-Fred-for-rollout-in-area-xy.</w:t>
            </w:r>
            <w:r w:rsidRPr="009606A5">
              <w:rPr>
                <w:rFonts w:ascii="Courier New" w:hAnsi="Courier New" w:cs="Courier New"/>
                <w:sz w:val="16"/>
                <w:szCs w:val="16"/>
                <w:lang w:val="en-US"/>
              </w:rPr>
              <w:t>",</w:t>
            </w:r>
          </w:p>
          <w:p w14:paraId="702F92C7"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"description": "This is the plan for the new BTS 10.",</w:t>
            </w:r>
          </w:p>
          <w:p w14:paraId="6C1EDD51"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"operation-set-is-atomic": true</w:t>
            </w:r>
            <w:r>
              <w:rPr>
                <w:rFonts w:ascii="Courier New" w:hAnsi="Courier New" w:cs="Courier New"/>
                <w:sz w:val="16"/>
                <w:szCs w:val="16"/>
                <w:lang w:val="en-US"/>
              </w:rPr>
              <w:t>,</w:t>
            </w:r>
          </w:p>
          <w:p w14:paraId="771D648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606A5">
              <w:rPr>
                <w:rFonts w:ascii="Courier New" w:hAnsi="Courier New" w:cs="Courier New"/>
                <w:sz w:val="16"/>
                <w:szCs w:val="16"/>
                <w:lang w:val="en-US"/>
              </w:rPr>
              <w:t>content-type": "application/vnd.3gpp.json-patch+json",</w:t>
            </w:r>
          </w:p>
          <w:p w14:paraId="3DA6BC34" w14:textId="77777777" w:rsidR="00385A1E"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"current-conf-schema": "</w:t>
            </w:r>
            <w:r>
              <w:rPr>
                <w:rFonts w:ascii="Courier New" w:hAnsi="Courier New" w:cs="Courier New"/>
                <w:sz w:val="16"/>
                <w:szCs w:val="16"/>
                <w:lang w:val="en-US"/>
              </w:rPr>
              <w:t>http://example.org/3gpp</w:t>
            </w:r>
            <w:r w:rsidRPr="00D5795B">
              <w:rPr>
                <w:rFonts w:ascii="Courier New" w:hAnsi="Courier New" w:cs="Courier New"/>
                <w:sz w:val="16"/>
                <w:szCs w:val="16"/>
                <w:lang w:val="en-US"/>
              </w:rPr>
              <w:t>/ProvMnS/1900</w:t>
            </w:r>
            <w:r>
              <w:rPr>
                <w:rFonts w:ascii="Courier New" w:hAnsi="Courier New" w:cs="Courier New"/>
                <w:sz w:val="16"/>
                <w:szCs w:val="16"/>
                <w:lang w:val="en-US"/>
              </w:rPr>
              <w:t>/schemas</w:t>
            </w:r>
            <w:r w:rsidRPr="009606A5">
              <w:rPr>
                <w:rFonts w:ascii="Courier New" w:hAnsi="Courier New" w:cs="Courier New"/>
                <w:sz w:val="16"/>
                <w:szCs w:val="16"/>
                <w:lang w:val="en-US"/>
              </w:rPr>
              <w:t>",</w:t>
            </w:r>
          </w:p>
          <w:p w14:paraId="408EE80A"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F405A">
              <w:rPr>
                <w:rFonts w:ascii="Courier New" w:hAnsi="Courier New" w:cs="Courier New"/>
                <w:sz w:val="16"/>
                <w:szCs w:val="16"/>
                <w:lang w:val="en-US"/>
              </w:rPr>
              <w:t>"current-conf-address": "http://example.org/3gpp/ProvMnS/1900",</w:t>
            </w:r>
          </w:p>
          <w:p w14:paraId="4568969B"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866A361"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"operation-set": [</w:t>
            </w:r>
          </w:p>
          <w:p w14:paraId="7496AFBB" w14:textId="77777777" w:rsidR="00385A1E"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3E07D90"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"key": "op1",</w:t>
            </w:r>
          </w:p>
          <w:p w14:paraId="663DD50D"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 "add",</w:t>
            </w:r>
          </w:p>
          <w:p w14:paraId="6D23487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"path": "/SubNetwork=SN1/ManagedElement=ME10",</w:t>
            </w:r>
          </w:p>
          <w:p w14:paraId="7D9FB08E"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"value": {</w:t>
            </w:r>
          </w:p>
          <w:p w14:paraId="724521C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"id": "ME10",</w:t>
            </w:r>
          </w:p>
          <w:p w14:paraId="612CF826"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"attributes": {</w:t>
            </w:r>
          </w:p>
          <w:p w14:paraId="1538C09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"Berlin NW 1",</w:t>
            </w:r>
          </w:p>
          <w:p w14:paraId="3D4050B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"vendorName": "Company XY",</w:t>
            </w:r>
          </w:p>
          <w:p w14:paraId="6764843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"location": "Castle Charlottenburg"</w:t>
            </w:r>
          </w:p>
          <w:p w14:paraId="1631441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7B0E07D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644F82A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953CEFA"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7F384141" w14:textId="77777777" w:rsidR="00385A1E" w:rsidRPr="00D5795B"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w:t>
            </w:r>
          </w:p>
        </w:tc>
      </w:tr>
    </w:tbl>
    <w:p w14:paraId="3E3183D3" w14:textId="77777777" w:rsidR="00385A1E" w:rsidRDefault="00385A1E" w:rsidP="00385A1E">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 property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3F96C225" w14:textId="77777777" w:rsidTr="00134171">
        <w:tc>
          <w:tcPr>
            <w:tcW w:w="9779" w:type="dxa"/>
            <w:shd w:val="clear" w:color="auto" w:fill="F2F2F2"/>
          </w:tcPr>
          <w:p w14:paraId="0C9B1CC2" w14:textId="77777777" w:rsidR="00385A1E" w:rsidRPr="0071280C"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5AAEF8E" w14:textId="77777777" w:rsidR="00385A1E"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79B4F373" w14:textId="77777777" w:rsidR="00385A1E" w:rsidRDefault="00385A1E" w:rsidP="00134171">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Location: </w:t>
            </w:r>
            <w:hyperlink r:id="rId13" w:history="1">
              <w:r w:rsidRPr="00735F97">
                <w:rPr>
                  <w:rStyle w:val="Hyperlink"/>
                  <w:rFonts w:ascii="Courier New" w:hAnsi="Courier New" w:cs="Courier New"/>
                  <w:sz w:val="16"/>
                  <w:szCs w:val="16"/>
                  <w:lang w:val="fr-FR"/>
                </w:rPr>
                <w:t>http://example.org/</w:t>
              </w:r>
              <w:r w:rsidRPr="00735F97">
                <w:rPr>
                  <w:rStyle w:val="Hyperlink"/>
                  <w:rFonts w:ascii="Courier New" w:hAnsi="Courier New" w:cs="Courier New"/>
                  <w:sz w:val="16"/>
                  <w:szCs w:val="16"/>
                  <w:lang w:val="en-US"/>
                </w:rPr>
                <w:t>3gpp/ProvMnS/1900/mopc/plan-descriptors/p1</w:t>
              </w:r>
            </w:hyperlink>
          </w:p>
          <w:p w14:paraId="2DEC6CF4" w14:textId="77777777" w:rsidR="00385A1E" w:rsidRPr="004F1033" w:rsidRDefault="00385A1E" w:rsidP="00134171">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621C8EF3" w14:textId="77777777" w:rsidR="00385A1E" w:rsidRPr="004F1033" w:rsidRDefault="00385A1E" w:rsidP="00134171">
            <w:pPr>
              <w:spacing w:after="0"/>
              <w:rPr>
                <w:rFonts w:ascii="Courier New" w:hAnsi="Courier New" w:cs="Courier New"/>
                <w:sz w:val="16"/>
                <w:szCs w:val="16"/>
                <w:lang w:val="fr-FR"/>
              </w:rPr>
            </w:pPr>
          </w:p>
          <w:p w14:paraId="7CA4F6F6" w14:textId="77777777" w:rsidR="00385A1E" w:rsidRDefault="00385A1E" w:rsidP="00134171">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FA330C7" w14:textId="77777777" w:rsidR="00385A1E" w:rsidRDefault="00385A1E" w:rsidP="00134171">
            <w:pPr>
              <w:spacing w:after="0"/>
              <w:rPr>
                <w:rFonts w:ascii="Courier New" w:hAnsi="Courier New" w:cs="Courier New"/>
                <w:sz w:val="16"/>
                <w:szCs w:val="16"/>
                <w:lang w:val="fr-FR"/>
              </w:rPr>
            </w:pPr>
            <w:r>
              <w:rPr>
                <w:rFonts w:ascii="Courier New" w:hAnsi="Courier New" w:cs="Courier New"/>
                <w:sz w:val="16"/>
                <w:szCs w:val="16"/>
                <w:lang w:val="fr-FR"/>
              </w:rPr>
              <w:t xml:space="preserve"> </w:t>
            </w:r>
            <w:r w:rsidRPr="009606A5">
              <w:rPr>
                <w:rFonts w:ascii="Courier New" w:hAnsi="Courier New" w:cs="Courier New"/>
                <w:sz w:val="16"/>
                <w:szCs w:val="16"/>
                <w:lang w:val="en-US"/>
              </w:rPr>
              <w:t xml:space="preserve"> "meta-data": {</w:t>
            </w:r>
            <w:r>
              <w:rPr>
                <w:rFonts w:ascii="Courier New" w:hAnsi="Courier New" w:cs="Courier New"/>
                <w:sz w:val="16"/>
                <w:szCs w:val="16"/>
                <w:lang w:val="fr-FR"/>
              </w:rPr>
              <w:t>...},</w:t>
            </w:r>
          </w:p>
          <w:p w14:paraId="12933469"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606A5">
              <w:rPr>
                <w:rFonts w:ascii="Courier New" w:hAnsi="Courier New" w:cs="Courier New"/>
                <w:sz w:val="16"/>
                <w:szCs w:val="16"/>
                <w:lang w:val="en-US"/>
              </w:rPr>
              <w:t>"operation-set": [</w:t>
            </w:r>
            <w:r>
              <w:rPr>
                <w:rFonts w:ascii="Courier New" w:hAnsi="Courier New" w:cs="Courier New"/>
                <w:sz w:val="16"/>
                <w:szCs w:val="16"/>
                <w:lang w:val="fr-FR"/>
              </w:rPr>
              <w:t>...]</w:t>
            </w:r>
          </w:p>
          <w:p w14:paraId="344E6C1F" w14:textId="77777777" w:rsidR="00385A1E" w:rsidRPr="00970501" w:rsidRDefault="00385A1E" w:rsidP="00134171">
            <w:pPr>
              <w:spacing w:after="0"/>
              <w:rPr>
                <w:rFonts w:ascii="Courier New" w:hAnsi="Courier New" w:cs="Courier New"/>
                <w:sz w:val="16"/>
                <w:szCs w:val="16"/>
                <w:lang w:val="fr-FR"/>
              </w:rPr>
            </w:pPr>
            <w:r>
              <w:rPr>
                <w:rFonts w:ascii="Courier New" w:hAnsi="Courier New" w:cs="Courier New"/>
                <w:sz w:val="16"/>
                <w:szCs w:val="16"/>
                <w:lang w:val="fr-FR"/>
              </w:rPr>
              <w:t>}</w:t>
            </w:r>
          </w:p>
        </w:tc>
      </w:tr>
    </w:tbl>
    <w:p w14:paraId="15A2D9F7" w14:textId="77777777" w:rsidR="00385A1E" w:rsidRDefault="00385A1E" w:rsidP="00385A1E">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4B41B531" w14:textId="77777777" w:rsidTr="00134171">
        <w:tc>
          <w:tcPr>
            <w:tcW w:w="5000" w:type="pct"/>
            <w:shd w:val="clear" w:color="auto" w:fill="F2F2F2"/>
          </w:tcPr>
          <w:p w14:paraId="23908803"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7ABEA62A"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"mopc": {</w:t>
            </w:r>
          </w:p>
          <w:p w14:paraId="7EF9999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4886D55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77B3DC3F"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"meta-data": {</w:t>
            </w:r>
          </w:p>
          <w:p w14:paraId="4A15551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"name": "NewBts10Plan",</w:t>
            </w:r>
          </w:p>
          <w:p w14:paraId="2F6D7AD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"version": "2.0",</w:t>
            </w:r>
          </w:p>
          <w:p w14:paraId="160F5CA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"Plan-created-by-Fred-for-rollout-in-area-xy.",</w:t>
            </w:r>
          </w:p>
          <w:p w14:paraId="66617F5A"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"description": "This is the plan for the new BTS 10.",</w:t>
            </w:r>
          </w:p>
          <w:p w14:paraId="455F8AF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"operation-set-is-atomic": true,</w:t>
            </w:r>
          </w:p>
          <w:p w14:paraId="7D64104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D7A3D">
              <w:rPr>
                <w:rFonts w:ascii="Courier New" w:hAnsi="Courier New" w:cs="Courier New"/>
                <w:sz w:val="16"/>
                <w:szCs w:val="16"/>
                <w:lang w:val="en-US"/>
              </w:rPr>
              <w:t>content-type": "application/vnd.3gpp.json-patch+json",</w:t>
            </w:r>
          </w:p>
          <w:p w14:paraId="02D27EF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"current-conf-schema": "http://example.org/3gpp/ProvMnS/1900/schemas",</w:t>
            </w:r>
          </w:p>
          <w:p w14:paraId="605DA2A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"current-conf-address": "http://example.org/3gpp/ProvMnS/1900",</w:t>
            </w:r>
          </w:p>
          <w:p w14:paraId="03366B45"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"last-modified": "2024-08-21T16:39:57-01:00"</w:t>
            </w:r>
          </w:p>
          <w:p w14:paraId="59BDE4D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5003351"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"operation-set": [</w:t>
            </w:r>
          </w:p>
          <w:p w14:paraId="53BD91E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A931ED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"key": "op1",</w:t>
            </w:r>
          </w:p>
          <w:p w14:paraId="6912E25D"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 "add",</w:t>
            </w:r>
          </w:p>
          <w:p w14:paraId="1482F5D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"path": "/SubNetwork=SN1/ManagedElement=ME10",</w:t>
            </w:r>
          </w:p>
          <w:p w14:paraId="7F1DC35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"value": {</w:t>
            </w:r>
          </w:p>
          <w:p w14:paraId="33DCE8E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"id": "ME10",</w:t>
            </w:r>
          </w:p>
          <w:p w14:paraId="3CE0CEFF"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"attributes": {</w:t>
            </w:r>
          </w:p>
          <w:p w14:paraId="1771F2F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"Berlin NW 1",</w:t>
            </w:r>
          </w:p>
          <w:p w14:paraId="0983B26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"vendorName": "Company XY",</w:t>
            </w:r>
          </w:p>
          <w:p w14:paraId="1C5FA86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"location": "Castle Charlottenburg"</w:t>
            </w:r>
          </w:p>
          <w:p w14:paraId="1CCC5DD9"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7390CE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B1915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12103F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AA18993"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278F6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B4B1A5"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390FB0E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2A025CF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7B561C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474ADF0" w14:textId="77777777" w:rsidR="00385A1E" w:rsidRPr="00D5795B"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32D0ECF2" w14:textId="77777777" w:rsidR="00385A1E" w:rsidRPr="009D2D68" w:rsidRDefault="00385A1E" w:rsidP="00385A1E">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174BB64D" w14:textId="77777777" w:rsidTr="00134171">
        <w:tc>
          <w:tcPr>
            <w:tcW w:w="5000" w:type="pct"/>
            <w:shd w:val="clear" w:color="auto" w:fill="F2F2F2"/>
          </w:tcPr>
          <w:p w14:paraId="141ED915"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7E7AB3F2"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44564965"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D4A728C" w14:textId="77777777" w:rsidR="00385A1E" w:rsidRPr="003B3E6F" w:rsidRDefault="00385A1E" w:rsidP="00134171">
            <w:pPr>
              <w:spacing w:after="0"/>
              <w:rPr>
                <w:rFonts w:ascii="Courier New" w:hAnsi="Courier New" w:cs="Courier New"/>
                <w:sz w:val="16"/>
                <w:szCs w:val="16"/>
                <w:lang w:val="en-US"/>
              </w:rPr>
            </w:pPr>
          </w:p>
          <w:p w14:paraId="6C1929F1"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1C6AEE86"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4D5AC7"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2BA064CD"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w:t>
            </w:r>
            <w:r>
              <w:rPr>
                <w:rFonts w:ascii="Courier New" w:hAnsi="Courier New" w:cs="Courier New"/>
                <w:sz w:val="16"/>
                <w:szCs w:val="16"/>
                <w:lang w:val="en-US"/>
              </w:rPr>
              <w:t>-</w:t>
            </w:r>
            <w:r w:rsidRPr="003B3E6F">
              <w:rPr>
                <w:rFonts w:ascii="Courier New" w:hAnsi="Courier New" w:cs="Courier New"/>
                <w:sz w:val="16"/>
                <w:szCs w:val="16"/>
                <w:lang w:val="en-US"/>
              </w:rPr>
              <w:t>s</w:t>
            </w:r>
            <w:r>
              <w:rPr>
                <w:rFonts w:ascii="Courier New" w:hAnsi="Courier New" w:cs="Courier New"/>
                <w:sz w:val="16"/>
                <w:szCs w:val="16"/>
                <w:lang w:val="en-US"/>
              </w:rPr>
              <w:t>et</w:t>
            </w:r>
            <w:r w:rsidRPr="003B3E6F">
              <w:rPr>
                <w:rFonts w:ascii="Courier New" w:hAnsi="Courier New" w:cs="Courier New"/>
                <w:sz w:val="16"/>
                <w:szCs w:val="16"/>
                <w:lang w:val="en-US"/>
              </w:rPr>
              <w:t>/0/value/attributes/location",</w:t>
            </w:r>
          </w:p>
          <w:p w14:paraId="4347E483"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38165FD7"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67844F" w14:textId="77777777" w:rsidR="00385A1E" w:rsidRPr="003B3E6F" w:rsidRDefault="00385A1E" w:rsidP="00134171">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4E9D5527" w14:textId="77777777" w:rsidR="00385A1E" w:rsidRDefault="00385A1E" w:rsidP="00385A1E">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7D708BCF" w14:textId="77777777" w:rsidTr="00134171">
        <w:tc>
          <w:tcPr>
            <w:tcW w:w="5000" w:type="pct"/>
            <w:shd w:val="clear" w:color="auto" w:fill="F2F2F2"/>
          </w:tcPr>
          <w:p w14:paraId="04D8A751" w14:textId="77777777" w:rsidR="00385A1E" w:rsidRPr="003B3E6F"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3gpp/ProvMnS/1900/</w:t>
            </w:r>
            <w:r>
              <w:rPr>
                <w:rFonts w:ascii="Courier New" w:hAnsi="Courier New" w:cs="Courier New"/>
                <w:sz w:val="16"/>
                <w:szCs w:val="16"/>
                <w:lang w:val="en-US"/>
              </w:rPr>
              <w:t>mopc/</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697825B" w14:textId="77777777" w:rsidR="00385A1E" w:rsidRPr="00E441DE"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61B09196" w14:textId="77777777" w:rsidR="00385A1E" w:rsidRPr="00B376A9" w:rsidRDefault="00385A1E" w:rsidP="00385A1E">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4DB2D730" w14:textId="77777777" w:rsidTr="00134171">
        <w:tc>
          <w:tcPr>
            <w:tcW w:w="9779" w:type="dxa"/>
            <w:shd w:val="clear" w:color="auto" w:fill="F2F2F2"/>
          </w:tcPr>
          <w:p w14:paraId="4DCE1E67" w14:textId="77777777" w:rsidR="00385A1E" w:rsidRPr="0071280C" w:rsidRDefault="00385A1E" w:rsidP="00134171">
            <w:pPr>
              <w:spacing w:after="0"/>
              <w:rPr>
                <w:rFonts w:ascii="Courier New" w:hAnsi="Courier New" w:cs="Courier New"/>
                <w:sz w:val="16"/>
                <w:szCs w:val="16"/>
                <w:lang w:val="en-US"/>
              </w:rPr>
            </w:pPr>
            <w:bookmarkStart w:id="115"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771395F" w14:textId="77777777" w:rsidR="00385A1E" w:rsidRPr="00954EB2"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115"/>
    <w:p w14:paraId="60F63902" w14:textId="77777777" w:rsidR="00385A1E" w:rsidRDefault="00385A1E" w:rsidP="00385A1E">
      <w:pPr>
        <w:spacing w:before="180"/>
        <w:rPr>
          <w:lang w:val="en-US"/>
        </w:rPr>
      </w:pPr>
      <w:r>
        <w:rPr>
          <w:lang w:val="en-US"/>
        </w:rPr>
        <w:lastRenderedPageBreak/>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55264417" w14:textId="77777777" w:rsidTr="00134171">
        <w:tc>
          <w:tcPr>
            <w:tcW w:w="9779" w:type="dxa"/>
            <w:shd w:val="clear" w:color="auto" w:fill="F2F2F2"/>
          </w:tcPr>
          <w:p w14:paraId="60F5E322"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p>
          <w:p w14:paraId="54176E49"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1EEC5AE" w14:textId="77777777" w:rsidR="00385A1E"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602271E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2478DF59" w14:textId="77777777" w:rsidR="00385A1E" w:rsidRPr="009B58E3" w:rsidRDefault="00385A1E" w:rsidP="00134171">
            <w:pPr>
              <w:spacing w:after="0"/>
              <w:rPr>
                <w:rFonts w:ascii="Courier New" w:hAnsi="Courier New" w:cs="Courier New"/>
                <w:sz w:val="16"/>
                <w:szCs w:val="16"/>
                <w:lang w:val="en-US"/>
              </w:rPr>
            </w:pPr>
          </w:p>
          <w:p w14:paraId="4C1D1BCB"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13C0190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4B8C288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"activation-mode" : "BEST_EFFORT",  # Execute in a best effort manner trying all operations</w:t>
            </w:r>
          </w:p>
          <w:p w14:paraId="5AFBDC32"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"configuration-content-type" : "application/yang-patch+json"</w:t>
            </w:r>
          </w:p>
          <w:p w14:paraId="0B3B4E7F"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p>
          <w:p w14:paraId="7D3F19ED"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"ietf-yang-patch:yang-patch" : {</w:t>
            </w:r>
          </w:p>
          <w:p w14:paraId="78D2975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 : "NRCellDU",</w:t>
            </w:r>
          </w:p>
          <w:p w14:paraId="42053415"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CABE21E"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90E8698"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4D4E4C0F"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 : "opId-001",</w:t>
            </w:r>
          </w:p>
          <w:p w14:paraId="4FC8C94B"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p>
          <w:p w14:paraId="64DF270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FE8F6C8"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7503C30"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C21B5A3"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2441EA89"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CF45B7"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"typeISinglePanelRiRestriction":</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p>
          <w:p w14:paraId="1DB23CF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"ailgDlPrbLoadLevel":</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59D8E3FB"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"drxOnDurationTimer":</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p>
          <w:p w14:paraId="70AF0CBE"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"trsResourceShifting":</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p>
          <w:p w14:paraId="0688B8D5"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"ulStartCrb":</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462774C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72B704D9"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41F8E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7F5E04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A9C61A"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221CA2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54496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D90C019" w14:textId="77777777" w:rsidR="00385A1E" w:rsidRPr="00954EB2"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80F0B5C" w14:textId="77777777" w:rsidR="00385A1E" w:rsidRDefault="00385A1E" w:rsidP="00385A1E">
      <w:pPr>
        <w:rPr>
          <w:lang w:val="en-US"/>
        </w:rPr>
      </w:pPr>
    </w:p>
    <w:p w14:paraId="6D3B7985" w14:textId="77777777" w:rsidR="007246A1" w:rsidRPr="004D3578" w:rsidRDefault="007246A1">
      <w:pPr>
        <w:keepNext/>
      </w:pPr>
    </w:p>
    <w:p w14:paraId="5CA5E6C2" w14:textId="043DE2BF" w:rsidR="00080512" w:rsidRPr="004D3578" w:rsidRDefault="00080512">
      <w:pPr>
        <w:pStyle w:val="Heading8"/>
      </w:pPr>
      <w:bookmarkStart w:id="116" w:name="clause4"/>
      <w:bookmarkEnd w:id="116"/>
      <w:r w:rsidRPr="004D3578">
        <w:br w:type="page"/>
      </w:r>
      <w:bookmarkStart w:id="117" w:name="_Toc183682921"/>
      <w:r w:rsidRPr="004D3578">
        <w:lastRenderedPageBreak/>
        <w:t xml:space="preserve">Annex </w:t>
      </w:r>
      <w:r w:rsidR="00970315">
        <w:t>B</w:t>
      </w:r>
      <w:r w:rsidRPr="004D3578">
        <w:t xml:space="preserve"> (informative):</w:t>
      </w:r>
      <w:r w:rsidRPr="004D3578">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0FCE7140" w:rsidR="002B2B21" w:rsidRDefault="002B2B21"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3B492" w14:textId="77777777" w:rsidR="001F15FB" w:rsidRDefault="001F15FB">
      <w:r>
        <w:separator/>
      </w:r>
    </w:p>
  </w:endnote>
  <w:endnote w:type="continuationSeparator" w:id="0">
    <w:p w14:paraId="40C8D95F" w14:textId="77777777" w:rsidR="001F15FB" w:rsidRDefault="001F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CF876" w14:textId="77777777" w:rsidR="001F15FB" w:rsidRDefault="001F15FB">
      <w:r>
        <w:separator/>
      </w:r>
    </w:p>
  </w:footnote>
  <w:footnote w:type="continuationSeparator" w:id="0">
    <w:p w14:paraId="7B0D0A3D" w14:textId="77777777" w:rsidR="001F15FB" w:rsidRDefault="001F1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B53E5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A49">
      <w:rPr>
        <w:rFonts w:ascii="Arial" w:hAnsi="Arial" w:cs="Arial"/>
        <w:b/>
        <w:noProof/>
        <w:sz w:val="18"/>
        <w:szCs w:val="18"/>
      </w:rPr>
      <w:t>3GPP TS 28.572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5F57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A4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8"/>
  </w:num>
  <w:num w:numId="16" w16cid:durableId="1436363580">
    <w:abstractNumId w:val="15"/>
  </w:num>
  <w:num w:numId="17" w16cid:durableId="1073429812">
    <w:abstractNumId w:val="30"/>
  </w:num>
  <w:num w:numId="18" w16cid:durableId="1090590513">
    <w:abstractNumId w:val="26"/>
  </w:num>
  <w:num w:numId="19" w16cid:durableId="2061783780">
    <w:abstractNumId w:val="21"/>
  </w:num>
  <w:num w:numId="20" w16cid:durableId="2028748167">
    <w:abstractNumId w:val="13"/>
  </w:num>
  <w:num w:numId="21" w16cid:durableId="1431970906">
    <w:abstractNumId w:val="25"/>
  </w:num>
  <w:num w:numId="22" w16cid:durableId="1354530753">
    <w:abstractNumId w:val="27"/>
  </w:num>
  <w:num w:numId="23" w16cid:durableId="755130498">
    <w:abstractNumId w:val="16"/>
  </w:num>
  <w:num w:numId="24" w16cid:durableId="1396859095">
    <w:abstractNumId w:val="29"/>
  </w:num>
  <w:num w:numId="25" w16cid:durableId="416750470">
    <w:abstractNumId w:val="20"/>
  </w:num>
  <w:num w:numId="26" w16cid:durableId="1812749122">
    <w:abstractNumId w:val="23"/>
  </w:num>
  <w:num w:numId="27" w16cid:durableId="1975400719">
    <w:abstractNumId w:val="19"/>
  </w:num>
  <w:num w:numId="28" w16cid:durableId="49312089">
    <w:abstractNumId w:val="22"/>
  </w:num>
  <w:num w:numId="29" w16cid:durableId="1012685573">
    <w:abstractNumId w:val="14"/>
  </w:num>
  <w:num w:numId="30" w16cid:durableId="1244801604">
    <w:abstractNumId w:val="24"/>
  </w:num>
  <w:num w:numId="31" w16cid:durableId="791942909">
    <w:abstractNumId w:val="12"/>
  </w:num>
  <w:num w:numId="32" w16cid:durableId="1900245952">
    <w:abstractNumId w:val="32"/>
  </w:num>
  <w:num w:numId="33" w16cid:durableId="655064526">
    <w:abstractNumId w:val="17"/>
  </w:num>
  <w:num w:numId="34" w16cid:durableId="12499266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A57A8"/>
    <w:rsid w:val="000B027D"/>
    <w:rsid w:val="000B09C6"/>
    <w:rsid w:val="000B36AB"/>
    <w:rsid w:val="000C25C8"/>
    <w:rsid w:val="000C47C3"/>
    <w:rsid w:val="000C5374"/>
    <w:rsid w:val="000C5E7E"/>
    <w:rsid w:val="000C65DA"/>
    <w:rsid w:val="000D58AB"/>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B6637"/>
    <w:rsid w:val="001B6A8D"/>
    <w:rsid w:val="001C21C3"/>
    <w:rsid w:val="001C69B0"/>
    <w:rsid w:val="001C6D47"/>
    <w:rsid w:val="001D02C2"/>
    <w:rsid w:val="001D164C"/>
    <w:rsid w:val="001D21BA"/>
    <w:rsid w:val="001D2813"/>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412F0"/>
    <w:rsid w:val="0024181D"/>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E28"/>
    <w:rsid w:val="002A44D5"/>
    <w:rsid w:val="002A6F71"/>
    <w:rsid w:val="002B0458"/>
    <w:rsid w:val="002B06E7"/>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75D5"/>
    <w:rsid w:val="002F3626"/>
    <w:rsid w:val="00310FA7"/>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04D6"/>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06CF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647F"/>
    <w:rsid w:val="00597B11"/>
    <w:rsid w:val="005A031D"/>
    <w:rsid w:val="005A26EC"/>
    <w:rsid w:val="005A5858"/>
    <w:rsid w:val="005B58CF"/>
    <w:rsid w:val="005B74AE"/>
    <w:rsid w:val="005C1E16"/>
    <w:rsid w:val="005C2085"/>
    <w:rsid w:val="005C2AA5"/>
    <w:rsid w:val="005D11FF"/>
    <w:rsid w:val="005D2E01"/>
    <w:rsid w:val="005D7526"/>
    <w:rsid w:val="005D7F5D"/>
    <w:rsid w:val="005E4537"/>
    <w:rsid w:val="005E4BB2"/>
    <w:rsid w:val="005E5DD7"/>
    <w:rsid w:val="005F1A49"/>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0E6"/>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2CAE"/>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56A1"/>
    <w:rsid w:val="00BA7780"/>
    <w:rsid w:val="00BB79B7"/>
    <w:rsid w:val="00BC0427"/>
    <w:rsid w:val="00BC0858"/>
    <w:rsid w:val="00BC0F7D"/>
    <w:rsid w:val="00BC1C4B"/>
    <w:rsid w:val="00BC4165"/>
    <w:rsid w:val="00BC7A0C"/>
    <w:rsid w:val="00BD1785"/>
    <w:rsid w:val="00BD17A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BF77AD"/>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55D7"/>
    <w:rsid w:val="00E16509"/>
    <w:rsid w:val="00E2048D"/>
    <w:rsid w:val="00E2067B"/>
    <w:rsid w:val="00E21E1C"/>
    <w:rsid w:val="00E2640E"/>
    <w:rsid w:val="00E2696C"/>
    <w:rsid w:val="00E30794"/>
    <w:rsid w:val="00E31385"/>
    <w:rsid w:val="00E330CE"/>
    <w:rsid w:val="00E33348"/>
    <w:rsid w:val="00E34F06"/>
    <w:rsid w:val="00E3686A"/>
    <w:rsid w:val="00E40BE9"/>
    <w:rsid w:val="00E4286A"/>
    <w:rsid w:val="00E43D88"/>
    <w:rsid w:val="00E441DE"/>
    <w:rsid w:val="00E44582"/>
    <w:rsid w:val="00E44FFC"/>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E08F3"/>
    <w:rsid w:val="00EE0D6B"/>
    <w:rsid w:val="00EE4299"/>
    <w:rsid w:val="00EE4EB3"/>
    <w:rsid w:val="00EE5F83"/>
    <w:rsid w:val="00EE6A9D"/>
    <w:rsid w:val="00EF5AB4"/>
    <w:rsid w:val="00EF5FB3"/>
    <w:rsid w:val="00EF608C"/>
    <w:rsid w:val="00EF6322"/>
    <w:rsid w:val="00F00930"/>
    <w:rsid w:val="00F00978"/>
    <w:rsid w:val="00F01A58"/>
    <w:rsid w:val="00F025A2"/>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xample.org/3gpp/ProvMnS/1900/mopc/plan-descriptors/p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28470</TotalTime>
  <Pages>21</Pages>
  <Words>7295</Words>
  <Characters>41587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571</cp:revision>
  <cp:lastPrinted>2019-02-25T14:05:00Z</cp:lastPrinted>
  <dcterms:created xsi:type="dcterms:W3CDTF">2022-04-01T11:01:00Z</dcterms:created>
  <dcterms:modified xsi:type="dcterms:W3CDTF">2024-11-28T09:42:00Z</dcterms:modified>
</cp:coreProperties>
</file>