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2A7378E1" w:rsidR="008A35FC" w:rsidRDefault="008A35FC" w:rsidP="008A35FC">
      <w:pPr>
        <w:pStyle w:val="PL"/>
      </w:pPr>
      <w:r>
        <w:t xml:space="preserve">  namespace "urn:3gpp:sa5:_3gpp-nr-nrm-beam";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8951B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27A24689" w14:textId="77777777" w:rsidR="006C7569" w:rsidRDefault="008A35FC" w:rsidP="006C7569">
      <w:pPr>
        <w:pStyle w:val="PL"/>
      </w:pPr>
      <w:r>
        <w:t xml:space="preserve">  organization "3GPP SA5";</w:t>
      </w:r>
    </w:p>
    <w:p w14:paraId="4E122D76" w14:textId="1778CA84" w:rsidR="008A35FC" w:rsidRPr="005E37F8" w:rsidRDefault="006C7569" w:rsidP="006C7569">
      <w:pPr>
        <w:pStyle w:val="PL"/>
      </w:pPr>
      <w:r w:rsidRPr="005E37F8">
        <w:t xml:space="preserve">  contact "https://www.3gpp.org/DynaReport/TSG-WG--S5--officials.htm?Itemid=464";</w:t>
      </w:r>
    </w:p>
    <w:p w14:paraId="2A66EFCB" w14:textId="77777777" w:rsidR="008A35FC" w:rsidRDefault="008A35FC" w:rsidP="008A35FC">
      <w:pPr>
        <w:pStyle w:val="PL"/>
      </w:pPr>
      <w:r w:rsidRPr="005E37F8">
        <w:t xml:space="preserve">  </w:t>
      </w:r>
      <w:r>
        <w:t>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0A608FD8" w14:textId="77777777" w:rsidR="008A35FC" w:rsidRDefault="008A35FC" w:rsidP="008A35FC">
      <w:pPr>
        <w:pStyle w:val="PL"/>
      </w:pPr>
      <w:r>
        <w:t xml:space="preserve">  revision 2019-11-22 {</w:t>
      </w:r>
    </w:p>
    <w:p w14:paraId="357AF80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98B1FD4" w14:textId="77777777" w:rsidR="008A35FC" w:rsidRDefault="008A35FC" w:rsidP="008A35FC">
      <w:pPr>
        <w:pStyle w:val="PL"/>
      </w:pPr>
      <w:r>
        <w:t xml:space="preserve">    reference "S5-197643";</w:t>
      </w:r>
    </w:p>
    <w:p w14:paraId="7950F3AF" w14:textId="77777777" w:rsidR="008A35FC" w:rsidRDefault="008A35FC" w:rsidP="008A35FC">
      <w:pPr>
        <w:pStyle w:val="PL"/>
      </w:pPr>
      <w:r>
        <w:t xml:space="preserve">  }</w:t>
      </w:r>
    </w:p>
    <w:p w14:paraId="31A18174" w14:textId="77777777" w:rsidR="008A35FC" w:rsidRDefault="008A35FC" w:rsidP="008A35FC">
      <w:pPr>
        <w:pStyle w:val="PL"/>
      </w:pP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BeamType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enum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BeamGrp {</w:t>
      </w:r>
    </w:p>
    <w:p w14:paraId="24C39E30" w14:textId="77777777" w:rsidR="008A35FC" w:rsidRDefault="008A35FC" w:rsidP="008A35FC">
      <w:pPr>
        <w:pStyle w:val="PL"/>
      </w:pPr>
      <w:r>
        <w:lastRenderedPageBreak/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t xml:space="preserve">    reference "3GPP TS 28.541";</w:t>
      </w:r>
    </w:p>
    <w:p w14:paraId="1627838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beamIndex {</w:t>
      </w:r>
    </w:p>
    <w:p w14:paraId="3D42737E" w14:textId="77777777" w:rsidR="008A35FC" w:rsidRDefault="008A35FC" w:rsidP="008A35FC">
      <w:pPr>
        <w:pStyle w:val="PL"/>
      </w:pPr>
      <w:r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beamType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BeamType;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beamAzimuth {</w:t>
      </w:r>
    </w:p>
    <w:p w14:paraId="2BDC8EA3" w14:textId="77777777" w:rsidR="006C7569" w:rsidRDefault="006C7569" w:rsidP="006C7569">
      <w:pPr>
        <w:pStyle w:val="PL"/>
      </w:pPr>
      <w:r>
        <w:t xml:space="preserve">      description "The azimuth of a beam transmission, which means the</w:t>
      </w:r>
    </w:p>
    <w:p w14:paraId="4758DB7B" w14:textId="77777777" w:rsidR="006C7569" w:rsidRDefault="006C7569" w:rsidP="006C7569">
      <w:pPr>
        <w:pStyle w:val="PL"/>
      </w:pPr>
      <w:r>
        <w:t xml:space="preserve">        horizontal beamforming pointing angle (beam peak direction) in the</w:t>
      </w:r>
    </w:p>
    <w:p w14:paraId="36E8D679" w14:textId="77777777" w:rsidR="006C7569" w:rsidRDefault="006C7569" w:rsidP="006C7569">
      <w:pPr>
        <w:pStyle w:val="PL"/>
      </w:pPr>
      <w:r>
        <w:t xml:space="preserve">        Phi-axis in 1/10th degree resolution. The pointing angle is the</w:t>
      </w:r>
    </w:p>
    <w:p w14:paraId="1D78C32A" w14:textId="77777777" w:rsidR="006C7569" w:rsidRDefault="006C7569" w:rsidP="006C7569">
      <w:pPr>
        <w:pStyle w:val="PL"/>
      </w:pPr>
      <w:r>
        <w:t xml:space="preserve">        direction equal to the geometric centre of the half-power contour</w:t>
      </w:r>
    </w:p>
    <w:p w14:paraId="3CE3E89E" w14:textId="77777777" w:rsidR="006C7569" w:rsidRDefault="006C7569" w:rsidP="006C7569">
      <w:pPr>
        <w:pStyle w:val="PL"/>
      </w:pPr>
      <w:r>
        <w:t xml:space="preserve">        of the beam relative to the reference plane. Zero degree implies</w:t>
      </w:r>
    </w:p>
    <w:p w14:paraId="0E5FBE62" w14:textId="77777777" w:rsidR="006C7569" w:rsidRDefault="006C7569" w:rsidP="006C7569">
      <w:pPr>
        <w:pStyle w:val="PL"/>
      </w:pPr>
      <w:r>
        <w:t xml:space="preserve">        explicit antenna bearing (boresight). Positive angle implies clockwise</w:t>
      </w:r>
    </w:p>
    <w:p w14:paraId="2946D71D" w14:textId="77777777" w:rsidR="00664D32" w:rsidRDefault="006C7569" w:rsidP="00664D32">
      <w:pPr>
        <w:pStyle w:val="PL"/>
      </w:pPr>
      <w:r>
        <w:t xml:space="preserve">        from the antenna bearing.";</w:t>
      </w:r>
      <w:r w:rsidR="008A35FC">
        <w:t xml:space="preserve">      </w:t>
      </w:r>
    </w:p>
    <w:p w14:paraId="37DE799D" w14:textId="1DB72DE8" w:rsidR="008A35FC" w:rsidRDefault="00664D32" w:rsidP="00664D32">
      <w:pPr>
        <w:pStyle w:val="PL"/>
      </w:pPr>
      <w:r>
        <w:t xml:space="preserve">      </w:t>
      </w:r>
      <w:r w:rsidR="008A35FC">
        <w:t>reference "3GPP TS 38.104, TS 38.901, TS 28.662";</w:t>
      </w:r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beamTilt {</w:t>
      </w:r>
    </w:p>
    <w:p w14:paraId="0482EC6D" w14:textId="77777777" w:rsidR="006C7569" w:rsidRDefault="006C7569" w:rsidP="006C7569">
      <w:pPr>
        <w:pStyle w:val="PL"/>
      </w:pPr>
      <w:r>
        <w:t xml:space="preserve">      description "The tilt of a beam transmission, which means the vertical</w:t>
      </w:r>
    </w:p>
    <w:p w14:paraId="2DB4C79F" w14:textId="77777777" w:rsidR="006C7569" w:rsidRDefault="006C7569" w:rsidP="006C7569">
      <w:pPr>
        <w:pStyle w:val="PL"/>
      </w:pPr>
      <w:r>
        <w:t xml:space="preserve">        beamforming pointing angle (beam peak direction) in the Theta-axis in</w:t>
      </w:r>
    </w:p>
    <w:p w14:paraId="0B5AF72E" w14:textId="77777777" w:rsidR="006C7569" w:rsidRDefault="006C7569" w:rsidP="006C7569">
      <w:pPr>
        <w:pStyle w:val="PL"/>
      </w:pPr>
      <w:r>
        <w:t xml:space="preserve">        1/10th degree resolution.</w:t>
      </w:r>
    </w:p>
    <w:p w14:paraId="3BC96013" w14:textId="77777777" w:rsidR="006C7569" w:rsidRDefault="006C7569" w:rsidP="006C7569">
      <w:pPr>
        <w:pStyle w:val="PL"/>
      </w:pPr>
      <w:r>
        <w:t xml:space="preserve">        The pointing angle is the direction equal to the geometric centre of</w:t>
      </w:r>
    </w:p>
    <w:p w14:paraId="377793DE" w14:textId="77777777" w:rsidR="006C7569" w:rsidRDefault="006C7569" w:rsidP="006C7569">
      <w:pPr>
        <w:pStyle w:val="PL"/>
      </w:pPr>
      <w:r>
        <w:t xml:space="preserve">        the half-power contour of the beam relative to the reference plane.</w:t>
      </w:r>
    </w:p>
    <w:p w14:paraId="79D3CF52" w14:textId="2F5560DE" w:rsidR="006C7569" w:rsidRDefault="006C7569" w:rsidP="006C7569">
      <w:pPr>
        <w:pStyle w:val="PL"/>
      </w:pPr>
      <w:r>
        <w:t xml:space="preserve">        Positive value implies downtilt.";</w:t>
      </w:r>
    </w:p>
    <w:p w14:paraId="1279C9EB" w14:textId="29C255F7" w:rsidR="006C7569" w:rsidRDefault="008A35FC" w:rsidP="008A35FC">
      <w:pPr>
        <w:pStyle w:val="PL"/>
      </w:pPr>
      <w:r>
        <w:t xml:space="preserve">      reference "3GPP TS 38.104, TS 38.901, TS 28.662";</w:t>
      </w:r>
    </w:p>
    <w:p w14:paraId="2B80D510" w14:textId="4AB164EE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beamHorizWidth {</w:t>
      </w:r>
    </w:p>
    <w:p w14:paraId="14D2B4B7" w14:textId="77777777" w:rsidR="00664D32" w:rsidRDefault="00664D32" w:rsidP="00664D32">
      <w:pPr>
        <w:pStyle w:val="PL"/>
      </w:pPr>
      <w:r>
        <w:t xml:space="preserve">      description " The Horizontal beamWidth of a beam transmission, which</w:t>
      </w:r>
    </w:p>
    <w:p w14:paraId="726B9EB4" w14:textId="77777777" w:rsidR="00664D32" w:rsidRDefault="00664D32" w:rsidP="00664D32">
      <w:pPr>
        <w:pStyle w:val="PL"/>
      </w:pPr>
      <w:r>
        <w:t xml:space="preserve">        means the horizontal beamforming half-power (3dB down) beamwidth in the</w:t>
      </w:r>
    </w:p>
    <w:p w14:paraId="1B4A8A78" w14:textId="2E60B177" w:rsidR="006C7569" w:rsidRDefault="00664D32" w:rsidP="008A35FC">
      <w:pPr>
        <w:pStyle w:val="PL"/>
      </w:pPr>
      <w:r>
        <w:t xml:space="preserve">        Phi-axis in 1/10th degree resolution.";</w:t>
      </w:r>
    </w:p>
    <w:p w14:paraId="5CC58AC8" w14:textId="43622625" w:rsidR="006C7569" w:rsidRDefault="008A35FC" w:rsidP="008A35FC">
      <w:pPr>
        <w:pStyle w:val="PL"/>
      </w:pPr>
      <w:r>
        <w:t xml:space="preserve">      reference "3GPP TS 38.104, TS 38.901";</w:t>
      </w:r>
    </w:p>
    <w:p w14:paraId="45DB8388" w14:textId="5B3D612B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beamVertWidth {</w:t>
      </w:r>
    </w:p>
    <w:p w14:paraId="440B99E5" w14:textId="77777777" w:rsidR="00802F9F" w:rsidRDefault="00802F9F" w:rsidP="00802F9F">
      <w:pPr>
        <w:pStyle w:val="PL"/>
      </w:pPr>
      <w:r>
        <w:t xml:space="preserve">      description " The Vertical beamWidth of a beam transmission, which means</w:t>
      </w:r>
    </w:p>
    <w:p w14:paraId="0C1BCBA6" w14:textId="77777777" w:rsidR="00802F9F" w:rsidRDefault="00802F9F" w:rsidP="00802F9F">
      <w:pPr>
        <w:pStyle w:val="PL"/>
      </w:pPr>
      <w:r>
        <w:t xml:space="preserve">        the vertical beamforming half-power (3dB down) beamwidth in the</w:t>
      </w:r>
    </w:p>
    <w:p w14:paraId="1993ED5A" w14:textId="5004E81F" w:rsidR="00802F9F" w:rsidRDefault="00802F9F" w:rsidP="008A35FC">
      <w:pPr>
        <w:pStyle w:val="PL"/>
      </w:pPr>
      <w:r>
        <w:t xml:space="preserve">        Theta-axis in 1/10th degree resolution.";</w:t>
      </w:r>
    </w:p>
    <w:p w14:paraId="7B2DA50D" w14:textId="02956BD9" w:rsidR="00802F9F" w:rsidRDefault="008A35FC" w:rsidP="008A35FC">
      <w:pPr>
        <w:pStyle w:val="PL"/>
      </w:pPr>
      <w:r>
        <w:t xml:space="preserve">      reference "3GPP TS 38.104, TS 38.901";</w:t>
      </w:r>
    </w:p>
    <w:p w14:paraId="639F08A5" w14:textId="25C1141F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14707386" w14:textId="7B3F5694" w:rsidR="008A35FC" w:rsidRDefault="008A35FC" w:rsidP="008A35FC">
      <w:pPr>
        <w:pStyle w:val="PL"/>
      </w:pPr>
      <w:r>
        <w:t xml:space="preserve">    }</w:t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4527D283" w14:textId="77777777" w:rsidR="001000ED" w:rsidRDefault="001000ED" w:rsidP="001000ED">
      <w:pPr>
        <w:pStyle w:val="PL"/>
      </w:pPr>
      <w:r>
        <w:t xml:space="preserve">  augment "/me3gpp:ManagedElement/gnbdu3gpp:GNBDUFunction/"</w:t>
      </w:r>
    </w:p>
    <w:p w14:paraId="5494A225" w14:textId="6152D5AA" w:rsidR="008A35FC" w:rsidRDefault="001000ED" w:rsidP="008A35FC">
      <w:pPr>
        <w:pStyle w:val="PL"/>
      </w:pPr>
      <w:r>
        <w:t xml:space="preserve">    + "nrsectcarr3gpp:NRSectorCarrier/cbeamff3gpp:CommonBeamformingFunction" {</w:t>
      </w: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01BF3C99" w14:textId="77777777" w:rsidR="001000ED" w:rsidRDefault="001000ED" w:rsidP="001000ED">
      <w:pPr>
        <w:pStyle w:val="PL"/>
      </w:pPr>
      <w:r>
        <w:t xml:space="preserve">      description "Represents the per-Beam information required for,</w:t>
      </w:r>
    </w:p>
    <w:p w14:paraId="20846A10" w14:textId="77777777" w:rsidR="001000ED" w:rsidRDefault="001000ED" w:rsidP="001000ED">
      <w:pPr>
        <w:pStyle w:val="PL"/>
      </w:pPr>
      <w:r>
        <w:t xml:space="preserve">        e.g. beam performance management utilizing measurements generated in</w:t>
      </w:r>
    </w:p>
    <w:p w14:paraId="12E5AF4D" w14:textId="77777777" w:rsidR="001000ED" w:rsidRDefault="001000ED" w:rsidP="001000ED">
      <w:pPr>
        <w:pStyle w:val="PL"/>
      </w:pPr>
      <w:r>
        <w:t xml:space="preserve">        the RAN. Can have spatial attributes of horizontal/azimuth</w:t>
      </w:r>
    </w:p>
    <w:p w14:paraId="1082CC08" w14:textId="77777777" w:rsidR="001000ED" w:rsidRDefault="001000ED" w:rsidP="001000ED">
      <w:pPr>
        <w:pStyle w:val="PL"/>
      </w:pPr>
      <w:r>
        <w:t xml:space="preserve">        (ie: Phi-axis) and vertical/tilt (ie: Theta-axis) beam pointing</w:t>
      </w:r>
    </w:p>
    <w:p w14:paraId="3C7A835B" w14:textId="77777777" w:rsidR="00B91EBE" w:rsidRDefault="001000ED" w:rsidP="008A35FC">
      <w:pPr>
        <w:pStyle w:val="PL"/>
      </w:pPr>
      <w:r>
        <w:t xml:space="preserve">        direction and beam width attributes.";</w:t>
      </w:r>
    </w:p>
    <w:p w14:paraId="28D8978B" w14:textId="14F95690" w:rsidR="008A35FC" w:rsidRDefault="008A35FC" w:rsidP="008A35FC">
      <w:pPr>
        <w:pStyle w:val="PL"/>
      </w:pPr>
      <w:r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t xml:space="preserve">      uses top3gpp:Top_Grp;</w:t>
      </w:r>
    </w:p>
    <w:p w14:paraId="684D69F6" w14:textId="77777777" w:rsidR="008A35FC" w:rsidRPr="001A306E" w:rsidRDefault="008A35FC" w:rsidP="008A35FC">
      <w:pPr>
        <w:pStyle w:val="PL"/>
      </w:pPr>
      <w:r>
        <w:t xml:space="preserve">      </w:t>
      </w:r>
      <w:r w:rsidRPr="001A306E">
        <w:t>container attributes {</w:t>
      </w:r>
    </w:p>
    <w:p w14:paraId="7CE6DF0D" w14:textId="77777777" w:rsidR="008A35FC" w:rsidRPr="001A306E" w:rsidRDefault="008A35FC" w:rsidP="008A35FC">
      <w:pPr>
        <w:pStyle w:val="PL"/>
      </w:pPr>
      <w:r w:rsidRPr="001A306E">
        <w:t xml:space="preserve">        uses BeamGrp;</w:t>
      </w:r>
    </w:p>
    <w:p w14:paraId="4007EA03" w14:textId="77777777" w:rsidR="008A35FC" w:rsidRPr="001A306E" w:rsidRDefault="008A35FC" w:rsidP="008A35FC">
      <w:pPr>
        <w:pStyle w:val="PL"/>
      </w:pPr>
      <w:r w:rsidRPr="001A306E">
        <w:t xml:space="preserve">      }</w:t>
      </w:r>
    </w:p>
    <w:p w14:paraId="0AA94B56" w14:textId="77777777" w:rsidR="008A35FC" w:rsidRPr="001A306E" w:rsidRDefault="008A35FC" w:rsidP="008A35FC">
      <w:pPr>
        <w:pStyle w:val="PL"/>
      </w:pPr>
      <w:r w:rsidRPr="001A306E">
        <w:t xml:space="preserve">    }</w:t>
      </w:r>
    </w:p>
    <w:p w14:paraId="1BBBD858" w14:textId="77777777" w:rsidR="008A35FC" w:rsidRPr="001A306E" w:rsidRDefault="008A35FC" w:rsidP="008A35FC">
      <w:pPr>
        <w:pStyle w:val="PL"/>
      </w:pPr>
      <w:r w:rsidRPr="001A306E">
        <w:t xml:space="preserve">  }</w:t>
      </w:r>
    </w:p>
    <w:p w14:paraId="106760FE" w14:textId="77777777" w:rsidR="008A35FC" w:rsidRPr="001A306E" w:rsidRDefault="008A35FC" w:rsidP="008A35FC">
      <w:pPr>
        <w:pStyle w:val="PL"/>
      </w:pPr>
      <w:r w:rsidRPr="001A306E">
        <w:t>}</w:t>
      </w:r>
    </w:p>
    <w:p w14:paraId="6900AC83" w14:textId="2CE028BF" w:rsidR="008A35FC" w:rsidRPr="001A306E" w:rsidRDefault="007A16E2" w:rsidP="008A35FC">
      <w:pPr>
        <w:pStyle w:val="PL"/>
      </w:pPr>
      <w:r w:rsidRPr="001A306E">
        <w:lastRenderedPageBreak/>
        <w:t>&lt;CODE ENDS&gt;</w:t>
      </w:r>
    </w:p>
    <w:p w14:paraId="7B3EAC9E" w14:textId="77777777" w:rsidR="008A35FC" w:rsidRPr="001A306E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7A2FD610" w14:textId="77777777" w:rsidR="001A306E" w:rsidRDefault="001A306E" w:rsidP="008A35FC">
      <w:pPr>
        <w:pStyle w:val="PL"/>
      </w:pPr>
      <w:r w:rsidRPr="001A306E">
        <w:t>&lt;CODE BEGINS&gt;</w:t>
      </w:r>
    </w:p>
    <w:p w14:paraId="452AD824" w14:textId="42E58519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CyclicPrefix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enum NORMAL;</w:t>
      </w:r>
    </w:p>
    <w:p w14:paraId="0DD5260E" w14:textId="77777777" w:rsidR="008A35FC" w:rsidRDefault="008A35FC" w:rsidP="008A35FC">
      <w:pPr>
        <w:pStyle w:val="PL"/>
      </w:pPr>
      <w:r>
        <w:t xml:space="preserve">      enum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BwpContext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enum DL;</w:t>
      </w:r>
    </w:p>
    <w:p w14:paraId="4680204F" w14:textId="77777777" w:rsidR="008A35FC" w:rsidRDefault="008A35FC" w:rsidP="008A35FC">
      <w:pPr>
        <w:pStyle w:val="PL"/>
      </w:pPr>
      <w:r>
        <w:t xml:space="preserve">      enum UL;</w:t>
      </w:r>
    </w:p>
    <w:p w14:paraId="3C644B38" w14:textId="77777777" w:rsidR="008A35FC" w:rsidRDefault="008A35FC" w:rsidP="008A35FC">
      <w:pPr>
        <w:pStyle w:val="PL"/>
      </w:pPr>
      <w:r>
        <w:t xml:space="preserve">      enum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IsInitialBwp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enum INITIAL;</w:t>
      </w:r>
    </w:p>
    <w:p w14:paraId="46985B29" w14:textId="77777777" w:rsidR="008A35FC" w:rsidRDefault="008A35FC" w:rsidP="008A35FC">
      <w:pPr>
        <w:pStyle w:val="PL"/>
      </w:pPr>
      <w:r>
        <w:t xml:space="preserve">      enum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BWPGrp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bwpContext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BwpContext;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isInitialBwp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IsInitialBwp;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subCarrierSpacing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cyclicPrefix {</w:t>
      </w:r>
    </w:p>
    <w:p w14:paraId="64703439" w14:textId="77777777" w:rsidR="008A35FC" w:rsidRDefault="008A35FC" w:rsidP="008A35FC">
      <w:pPr>
        <w:pStyle w:val="PL"/>
      </w:pPr>
      <w: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lastRenderedPageBreak/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CyclicPrefix;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startRB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"N_BWP_start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numberOfRBs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"N_BWP_size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BWPGrp;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235F9E56" w14:textId="77777777" w:rsidR="001A306E" w:rsidRDefault="008A35FC" w:rsidP="001A306E">
      <w:pPr>
        <w:pStyle w:val="PL"/>
      </w:pPr>
      <w:r>
        <w:t>}</w:t>
      </w:r>
    </w:p>
    <w:p w14:paraId="5B8D8D1E" w14:textId="264A11ED" w:rsidR="008A35FC" w:rsidRDefault="001A306E" w:rsidP="001A306E">
      <w:pPr>
        <w:pStyle w:val="PL"/>
      </w:pPr>
      <w:r>
        <w:t>&lt;CODE ENDS&gt;</w:t>
      </w:r>
    </w:p>
    <w:p w14:paraId="606BA3DE" w14:textId="5D1DA35A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</w:pPr>
    </w:p>
    <w:p w14:paraId="20759CD0" w14:textId="54AA5F31" w:rsidR="008A35FC" w:rsidRDefault="001A306E" w:rsidP="008A35FC">
      <w:pPr>
        <w:pStyle w:val="PL"/>
      </w:pPr>
      <w:r w:rsidRPr="001A306E">
        <w:t>&lt;CODE BEGINS&gt;</w:t>
      </w:r>
    </w:p>
    <w:p w14:paraId="5B0D8D5C" w14:textId="77777777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CommonBeamformingFuntion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CommonBeamformingFunctionGrp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CommonBeamformingFunction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coverageShape {</w:t>
      </w:r>
    </w:p>
    <w:p w14:paraId="704441C8" w14:textId="77777777" w:rsidR="008A35FC" w:rsidRDefault="008A35FC" w:rsidP="008A35F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digitalAzimuth {</w:t>
      </w:r>
    </w:p>
    <w:p w14:paraId="688E7737" w14:textId="77777777" w:rsidR="008A35FC" w:rsidRDefault="008A35FC" w:rsidP="008A35F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digitalTilt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CommonBeamformingFunction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(eg: SSB beams) for the NRSectorCarrier.";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CommonBeamformingFunctionGrp;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090A437D" w14:textId="77777777" w:rsidR="001A306E" w:rsidRDefault="008A35FC" w:rsidP="001A306E">
      <w:pPr>
        <w:pStyle w:val="PL"/>
      </w:pPr>
      <w:r>
        <w:t>}</w:t>
      </w:r>
    </w:p>
    <w:p w14:paraId="6FB84429" w14:textId="69CBD060" w:rsidR="008A35FC" w:rsidRDefault="001A306E" w:rsidP="001A306E">
      <w:pPr>
        <w:pStyle w:val="PL"/>
      </w:pPr>
      <w:r>
        <w:t>&lt;CODE ENDS&gt;</w:t>
      </w: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"https://www.3gpp.org/DynaReport/TSG-WG--S5--officials.htm?Itemid=464";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EPClassesUnderGNBCUCPFunction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GNBCUCPFunction";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EPClassesUnderGNBCUUPFunction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GNBCUUPFunction";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EPClassesUnderGNBDUFunction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GNBDUFunction";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EP_XnCGrp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EP_XnC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EP_XnUGrp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EP_XnU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EP_NgCGrp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EP_NgC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EP_NgUGrp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EP_NgU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EPClassesUnderGNBCUCPFunction;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EP_NgC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gNB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EP_NgCGrp;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EP_XnC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gNB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Xn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gNB and ng-eNB). The Xn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EP_XnCGrp;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r>
        <w:rPr>
          <w:rFonts w:cs="Courier New"/>
          <w:lang w:val="fr-FR"/>
        </w:rPr>
        <w:t>eNB or en-gNB node.";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EPClassesUnderGNBCUUPFunction;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gNB-CU-CP and gNB-CU-UP.";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DU and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 xml:space="preserve">CU or </w:t>
      </w:r>
      <w:r w:rsidR="009C081D" w:rsidRPr="009C081D">
        <w:rPr>
          <w:rFonts w:cs="Courier New"/>
        </w:rPr>
        <w:t>gNB-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EP_NgU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t xml:space="preserve">        (NG-U) interface between the gNB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EP_NgUGrp;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EP_XnU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Xn user plane (Xn-U) interface. The Xn-U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attributes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EP_XnUGrp;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EPClassesUnderGNBDUFunction;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attributes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73DA9237" w:rsidR="008A35FC" w:rsidRPr="005A457B" w:rsidRDefault="008A35FC" w:rsidP="008A35FC">
      <w:pPr>
        <w:pStyle w:val="Heading2"/>
        <w:rPr>
          <w:lang w:val="fr-FR"/>
        </w:rPr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 w:rsidRPr="005A457B">
        <w:rPr>
          <w:lang w:val="fr-FR" w:eastAsia="zh-CN"/>
        </w:rPr>
        <w:t>E.5.3</w:t>
      </w:r>
      <w:r w:rsidRPr="005A457B">
        <w:rPr>
          <w:lang w:val="fr-FR" w:eastAsia="zh-CN"/>
        </w:rPr>
        <w:tab/>
        <w:t xml:space="preserve">module </w:t>
      </w:r>
      <w:r w:rsidRPr="005A457B">
        <w:rPr>
          <w:lang w:val="fr-FR"/>
        </w:rPr>
        <w:t>_3gpp-nr-nrm-eutrancellrelation.yang</w:t>
      </w:r>
      <w:bookmarkEnd w:id="50"/>
      <w:bookmarkEnd w:id="51"/>
      <w:bookmarkEnd w:id="52"/>
      <w:bookmarkEnd w:id="53"/>
      <w:bookmarkEnd w:id="54"/>
    </w:p>
    <w:p w14:paraId="7E60C089" w14:textId="77777777" w:rsidR="001A306E" w:rsidRPr="005A457B" w:rsidRDefault="001A306E" w:rsidP="008A35FC">
      <w:pPr>
        <w:pStyle w:val="PL"/>
        <w:rPr>
          <w:lang w:val="fr-FR"/>
        </w:rPr>
      </w:pPr>
      <w:r w:rsidRPr="005A457B">
        <w:rPr>
          <w:lang w:val="fr-FR"/>
        </w:rPr>
        <w:t>&lt;CODE BEGINS&gt;</w:t>
      </w:r>
    </w:p>
    <w:p w14:paraId="42121C58" w14:textId="6D089C4A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>module _3gpp-nr-nrm-eutrancellrelation {</w:t>
      </w:r>
    </w:p>
    <w:p w14:paraId="4BD638CE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yang-version 1.1;</w:t>
      </w:r>
    </w:p>
    <w:p w14:paraId="744E12B2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namespace "urn:3gpp:sa5:_3gpp-nr-nrm-eutrancellrelation";</w:t>
      </w:r>
    </w:p>
    <w:p w14:paraId="72302B06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prefix "eutrancellrel3gpp";</w:t>
      </w:r>
    </w:p>
    <w:p w14:paraId="3CEF88D4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  </w:t>
      </w:r>
    </w:p>
    <w:p w14:paraId="4C610C66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import _3gpp-common-yang-types { prefix types3gpp; }</w:t>
      </w:r>
    </w:p>
    <w:p w14:paraId="422587A9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 w:rsidRPr="005A457B">
        <w:rPr>
          <w:lang w:val="fr-FR"/>
        </w:rPr>
        <w:t xml:space="preserve">  </w:t>
      </w:r>
      <w:r>
        <w:t>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EUtranCellRelation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ActionAllowed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enum YES;</w:t>
      </w:r>
    </w:p>
    <w:p w14:paraId="0925B932" w14:textId="77777777" w:rsidR="008A35FC" w:rsidRDefault="008A35FC" w:rsidP="008A35FC">
      <w:pPr>
        <w:pStyle w:val="PL"/>
      </w:pPr>
      <w:r>
        <w:t xml:space="preserve">      enum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EnergySavingCoverage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enum YES;</w:t>
      </w:r>
    </w:p>
    <w:p w14:paraId="2E4695D1" w14:textId="77777777" w:rsidR="008A35FC" w:rsidRDefault="008A35FC" w:rsidP="008A35FC">
      <w:pPr>
        <w:pStyle w:val="PL"/>
      </w:pPr>
      <w:r>
        <w:t xml:space="preserve">      enum NO; </w:t>
      </w:r>
    </w:p>
    <w:p w14:paraId="64EE3888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EUtranCellRelationGrp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EUtranCellRelation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EUtranRelation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tCI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isRemoveAllowed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EUtranCellRelation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EUtranCellRelation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EUtranCellRelation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IRPManager.";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ActionAllowed;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isHOAllowed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EUtranCellRelation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ActionAllowed;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isENDCAllowed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r>
        <w:rPr>
          <w:rFonts w:cs="Courier New"/>
        </w:rPr>
        <w:t>NRCellRelation</w:t>
      </w:r>
      <w:r>
        <w:t xml:space="preserve"> that contains this </w:t>
      </w:r>
      <w:r>
        <w:rPr>
          <w:rFonts w:cs="Courier New"/>
        </w:rPr>
        <w:t>isENDCAllowed</w:t>
      </w:r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ActionAllowed;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isICICInformationSendAllowed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EUtranCellRelation</w:t>
      </w:r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ActionAllowed;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isLBAllowed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EUtranCellRelation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ActionAllowed;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isESCoveredBy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qOffset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q-OffsetCell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cellIndividualOffset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HandOver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adjacentCell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EUtranCellFDD/TDD or</w:t>
      </w:r>
    </w:p>
    <w:p w14:paraId="70DF2013" w14:textId="77777777" w:rsidR="008A35FC" w:rsidRDefault="008A35FC" w:rsidP="008A35FC">
      <w:pPr>
        <w:pStyle w:val="PL"/>
      </w:pPr>
      <w:r>
        <w:t xml:space="preserve">        ExternalEUtranCellFDD/TDD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EUtranCellRelation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EUtranCellRelationGrp;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23D28684" w14:textId="77777777" w:rsidR="001A306E" w:rsidRDefault="008A35FC" w:rsidP="001A306E">
      <w:pPr>
        <w:pStyle w:val="PL"/>
      </w:pPr>
      <w:r>
        <w:t>}</w:t>
      </w:r>
    </w:p>
    <w:p w14:paraId="41ADA388" w14:textId="5E7F2E13" w:rsidR="008A35FC" w:rsidRDefault="001A306E" w:rsidP="001A306E">
      <w:pPr>
        <w:pStyle w:val="PL"/>
      </w:pPr>
      <w:r>
        <w:t>&lt;CODE ENDS&gt;</w:t>
      </w:r>
    </w:p>
    <w:p w14:paraId="3D677252" w14:textId="7E58C68B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_3gpp-nr-nrm-eutranetwork.yang</w:t>
      </w:r>
      <w:bookmarkEnd w:id="55"/>
      <w:bookmarkEnd w:id="56"/>
      <w:bookmarkEnd w:id="57"/>
      <w:bookmarkEnd w:id="58"/>
      <w:bookmarkEnd w:id="59"/>
    </w:p>
    <w:p w14:paraId="27BCBF17" w14:textId="77777777" w:rsidR="001A306E" w:rsidRDefault="001A306E" w:rsidP="008A35FC">
      <w:pPr>
        <w:pStyle w:val="PL"/>
      </w:pPr>
      <w:r w:rsidRPr="001A306E">
        <w:t>&lt;CODE BEGINS&gt;</w:t>
      </w:r>
    </w:p>
    <w:p w14:paraId="44998C6E" w14:textId="34E3F1B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EUtraNetwork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ExternalsUnderEUtraNetwork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EUtranFrequency, </w:t>
      </w:r>
    </w:p>
    <w:p w14:paraId="4C8B5D6A" w14:textId="77777777" w:rsidR="008A35FC" w:rsidRDefault="008A35FC" w:rsidP="008A35FC">
      <w:pPr>
        <w:pStyle w:val="PL"/>
      </w:pPr>
      <w:r>
        <w:t xml:space="preserve">      ExternalENBFunction are contained under a EUtraNetwork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EUtraNetworkGrp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EUtraNetwork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EUtraNetwork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gNB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EUtraNetworkGrp;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containg EUtraNetwork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EUtraNetwork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EUtraNetwork.</w:t>
      </w:r>
    </w:p>
    <w:p w14:paraId="2B5401FF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EUtraNetworks.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EUtraNetwork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EUtraNetworks.";</w:t>
      </w:r>
    </w:p>
    <w:p w14:paraId="12F45B1E" w14:textId="77777777" w:rsidR="008A35FC" w:rsidRDefault="008A35FC" w:rsidP="008A35FC">
      <w:pPr>
        <w:pStyle w:val="PL"/>
      </w:pPr>
      <w:r>
        <w:t xml:space="preserve">        type leafref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containedChildren{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EUtraNetwork instances.</w:t>
      </w:r>
    </w:p>
    <w:p w14:paraId="2CE2F7D7" w14:textId="77777777" w:rsidR="008A35FC" w:rsidRDefault="008A35FC" w:rsidP="008A35FC">
      <w:pPr>
        <w:pStyle w:val="PL"/>
      </w:pPr>
      <w:r>
        <w:t xml:space="preserve">          If EUtraNetworks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modeled using references between the child EUtraNetwork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EUtraNetwork.";</w:t>
      </w:r>
    </w:p>
    <w:p w14:paraId="4D08C9AB" w14:textId="77777777" w:rsidR="008A35FC" w:rsidRDefault="008A35FC" w:rsidP="008A35FC">
      <w:pPr>
        <w:pStyle w:val="PL"/>
      </w:pPr>
      <w:r>
        <w:t xml:space="preserve">        type leafref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"../../../EUtraNetwork/id";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0C732952" w14:textId="77777777" w:rsidR="001A306E" w:rsidRDefault="008A35FC" w:rsidP="001A306E">
      <w:pPr>
        <w:pStyle w:val="PL"/>
      </w:pPr>
      <w:r>
        <w:t>}</w:t>
      </w:r>
    </w:p>
    <w:p w14:paraId="513BEC27" w14:textId="3904E6D6" w:rsidR="008A35FC" w:rsidRDefault="001A306E" w:rsidP="001A306E">
      <w:pPr>
        <w:pStyle w:val="PL"/>
      </w:pPr>
      <w:r>
        <w:t>&lt;CODE ENDS&gt;</w:t>
      </w:r>
    </w:p>
    <w:p w14:paraId="02DF6685" w14:textId="7F7ED0DE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_3gpp-nr-nrm-eutranfreqrelation.yang</w:t>
      </w:r>
      <w:bookmarkEnd w:id="60"/>
      <w:bookmarkEnd w:id="61"/>
      <w:bookmarkEnd w:id="62"/>
      <w:bookmarkEnd w:id="63"/>
      <w:bookmarkEnd w:id="64"/>
    </w:p>
    <w:p w14:paraId="5E2A09CD" w14:textId="77777777" w:rsidR="00635016" w:rsidRDefault="00635016" w:rsidP="008A35FC">
      <w:pPr>
        <w:pStyle w:val="PL"/>
      </w:pPr>
      <w:r w:rsidRPr="00635016">
        <w:t>&lt;CODE BEGINS&gt;</w:t>
      </w:r>
    </w:p>
    <w:p w14:paraId="4F6CA155" w14:textId="714E268E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EUtranFreqRelation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EUtranFreqRelationGrp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EUtranFreqRelation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cellIndividualOffset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HandOver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"cellIndividualOffset in MeasObjectEUTRA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blackListEntry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pMax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qOffsetFreq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qQualMin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"qQualMin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qRxLevMin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"Qrxlevmin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threshXHighP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threshXHighQ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threshXLowP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threshXLowQ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tReselectionEutra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"t-ReselectionEUTRA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tReselectionEutraSfHigh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ScalingFactor for TreselectionEUTRA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tReselectionEutraSfMedium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tReselectionEutra (parameter TreselectionEUTRA</w:t>
      </w:r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ScalingFactor for TreselectionEUTRA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eUtranFrequencyRef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EUtranFrequency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EUtranFreqRelation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EUtranFreqRelationGrp;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234253B0" w14:textId="77777777" w:rsidR="00635016" w:rsidRDefault="008A35FC" w:rsidP="00635016">
      <w:pPr>
        <w:pStyle w:val="PL"/>
      </w:pPr>
      <w:r>
        <w:t>}</w:t>
      </w:r>
    </w:p>
    <w:p w14:paraId="521F9C9D" w14:textId="429155D6" w:rsidR="008A35FC" w:rsidRDefault="00635016" w:rsidP="00635016">
      <w:pPr>
        <w:pStyle w:val="PL"/>
      </w:pPr>
      <w:r>
        <w:t>&lt;CODE ENDS&gt;</w:t>
      </w:r>
    </w:p>
    <w:p w14:paraId="21C802B0" w14:textId="54DDB56C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_3gpp-nr-nrm-eutranfrequency.yang</w:t>
      </w:r>
      <w:bookmarkEnd w:id="65"/>
      <w:bookmarkEnd w:id="66"/>
      <w:bookmarkEnd w:id="67"/>
      <w:bookmarkEnd w:id="68"/>
      <w:bookmarkEnd w:id="69"/>
    </w:p>
    <w:p w14:paraId="048C5ADD" w14:textId="77777777" w:rsidR="00635016" w:rsidRDefault="00635016" w:rsidP="008A35FC">
      <w:pPr>
        <w:pStyle w:val="PL"/>
      </w:pPr>
      <w:r w:rsidRPr="00635016">
        <w:t>&lt;CODE BEGINS&gt;</w:t>
      </w:r>
    </w:p>
    <w:p w14:paraId="111BD0A3" w14:textId="406BD9B9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EUtranFrequency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EUtranFrequencyGrp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EUtranFrequency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earfcnDL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multiBandInfoListEutra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EUtranFrequencyWrapper {</w:t>
      </w:r>
    </w:p>
    <w:p w14:paraId="255F14E9" w14:textId="77777777" w:rsidR="008A35FC" w:rsidRDefault="008A35FC" w:rsidP="008A35FC">
      <w:pPr>
        <w:pStyle w:val="PL"/>
      </w:pPr>
      <w:r>
        <w:t xml:space="preserve">    list EUtranFrequency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EUtranFrequencyGrp;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EUtranFrequencyWrapper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F9EF732" w14:textId="77777777" w:rsidR="00635016" w:rsidRDefault="008A35FC" w:rsidP="00635016">
      <w:pPr>
        <w:pStyle w:val="PL"/>
      </w:pPr>
      <w:r>
        <w:t>}</w:t>
      </w:r>
    </w:p>
    <w:p w14:paraId="59A641C2" w14:textId="707E1F5D" w:rsidR="008A35FC" w:rsidRDefault="00635016" w:rsidP="00635016">
      <w:pPr>
        <w:pStyle w:val="PL"/>
      </w:pPr>
      <w:r>
        <w:t>&lt;CODE ENDS&gt;</w:t>
      </w:r>
    </w:p>
    <w:p w14:paraId="5A3596F4" w14:textId="22B86FD3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_3gpp-nr-nrm-externalamffunction.yang</w:t>
      </w:r>
      <w:bookmarkEnd w:id="70"/>
      <w:bookmarkEnd w:id="71"/>
      <w:bookmarkEnd w:id="72"/>
      <w:bookmarkEnd w:id="73"/>
      <w:bookmarkEnd w:id="74"/>
    </w:p>
    <w:p w14:paraId="53972209" w14:textId="77777777" w:rsidR="00635016" w:rsidRDefault="00635016" w:rsidP="008A35FC">
      <w:pPr>
        <w:pStyle w:val="PL"/>
      </w:pPr>
      <w:r w:rsidRPr="00635016">
        <w:t>&lt;CODE BEGINS&gt;</w:t>
      </w:r>
    </w:p>
    <w:p w14:paraId="54ECE28F" w14:textId="3B7D5E4A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ExternalAMFFunction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ExternalAMFFunctionGrp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ExternalAMFFunction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pLMNIdList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min-elements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mnc";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aMFIdentifier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ExternalAMFFunctionWrapper {</w:t>
      </w:r>
    </w:p>
    <w:p w14:paraId="1794A965" w14:textId="77777777" w:rsidR="008A35FC" w:rsidRDefault="008A35FC" w:rsidP="008A35FC">
      <w:pPr>
        <w:pStyle w:val="PL"/>
      </w:pPr>
      <w:r>
        <w:t xml:space="preserve">    list ExternalAMFFunction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AMFFunction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ExternalAMFFunctionGrp;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ExternalAMFFunctionWrapper;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Pr="005A457B" w:rsidRDefault="008A35FC" w:rsidP="008A35FC">
      <w:pPr>
        <w:pStyle w:val="PL"/>
        <w:rPr>
          <w:lang w:val="fr-FR"/>
        </w:rPr>
      </w:pPr>
      <w:r>
        <w:t xml:space="preserve">    </w:t>
      </w:r>
      <w:r w:rsidRPr="005A457B">
        <w:rPr>
          <w:lang w:val="fr-FR"/>
        </w:rPr>
        <w:t>uses ExternalAMFFunctionWrapper;</w:t>
      </w:r>
    </w:p>
    <w:p w14:paraId="47859CAC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}</w:t>
      </w:r>
    </w:p>
    <w:p w14:paraId="201AA3BB" w14:textId="77777777" w:rsidR="00635016" w:rsidRPr="005A457B" w:rsidRDefault="008A35FC" w:rsidP="00635016">
      <w:pPr>
        <w:pStyle w:val="PL"/>
        <w:rPr>
          <w:lang w:val="fr-FR"/>
        </w:rPr>
      </w:pPr>
      <w:r w:rsidRPr="005A457B">
        <w:rPr>
          <w:lang w:val="fr-FR"/>
        </w:rPr>
        <w:t>}</w:t>
      </w:r>
    </w:p>
    <w:p w14:paraId="6BD85084" w14:textId="390805EA" w:rsidR="008A35FC" w:rsidRPr="005A457B" w:rsidRDefault="00635016" w:rsidP="00635016">
      <w:pPr>
        <w:pStyle w:val="PL"/>
        <w:rPr>
          <w:lang w:val="fr-FR"/>
        </w:rPr>
      </w:pPr>
      <w:r w:rsidRPr="005A457B">
        <w:rPr>
          <w:lang w:val="fr-FR"/>
        </w:rPr>
        <w:t>&lt;CODE ENDS&gt;</w:t>
      </w:r>
    </w:p>
    <w:p w14:paraId="6495D694" w14:textId="0DF2E483" w:rsidR="008A35FC" w:rsidRPr="005A457B" w:rsidRDefault="008A35FC" w:rsidP="008A35FC">
      <w:pPr>
        <w:pStyle w:val="Heading2"/>
        <w:rPr>
          <w:lang w:val="fr-FR"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 w:rsidRPr="005A457B">
        <w:rPr>
          <w:lang w:val="fr-FR" w:eastAsia="zh-CN"/>
        </w:rPr>
        <w:t>E.5.8</w:t>
      </w:r>
      <w:r w:rsidRPr="005A457B">
        <w:rPr>
          <w:lang w:val="fr-FR" w:eastAsia="zh-CN"/>
        </w:rPr>
        <w:tab/>
        <w:t>module _3gpp-nr-nrm-externalenbfunction.yang</w:t>
      </w:r>
      <w:bookmarkEnd w:id="75"/>
      <w:bookmarkEnd w:id="76"/>
      <w:bookmarkEnd w:id="77"/>
      <w:bookmarkEnd w:id="78"/>
      <w:bookmarkEnd w:id="79"/>
    </w:p>
    <w:p w14:paraId="073169EC" w14:textId="77777777" w:rsidR="00635016" w:rsidRPr="005A457B" w:rsidRDefault="00635016" w:rsidP="008A35FC">
      <w:pPr>
        <w:pStyle w:val="PL"/>
        <w:rPr>
          <w:lang w:val="fr-FR"/>
        </w:rPr>
      </w:pPr>
      <w:r w:rsidRPr="005A457B">
        <w:rPr>
          <w:lang w:val="fr-FR"/>
        </w:rPr>
        <w:t>&lt;CODE BEGINS&gt;</w:t>
      </w:r>
    </w:p>
    <w:p w14:paraId="6355EB11" w14:textId="3DC344C1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>module _3gpp-nr-nrm-externalenbfunction {</w:t>
      </w:r>
    </w:p>
    <w:p w14:paraId="7227DC51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yang-version 1.1;</w:t>
      </w:r>
    </w:p>
    <w:p w14:paraId="7E3BF3E7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namespace "urn:3gpp:sa5:_3gpp-nr-nrm-externalenbfunction";</w:t>
      </w:r>
    </w:p>
    <w:p w14:paraId="5D08D516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prefix "extenb3gpp";</w:t>
      </w:r>
    </w:p>
    <w:p w14:paraId="36E383AF" w14:textId="77777777" w:rsidR="008A35FC" w:rsidRPr="005A457B" w:rsidRDefault="008A35FC" w:rsidP="008A35FC">
      <w:pPr>
        <w:pStyle w:val="PL"/>
        <w:rPr>
          <w:lang w:val="fr-FR"/>
        </w:rPr>
      </w:pPr>
    </w:p>
    <w:p w14:paraId="513FB07B" w14:textId="77777777" w:rsidR="008A35FC" w:rsidRDefault="008A35FC" w:rsidP="008A35FC">
      <w:pPr>
        <w:pStyle w:val="PL"/>
      </w:pPr>
      <w:r w:rsidRPr="005A457B">
        <w:rPr>
          <w:lang w:val="fr-FR"/>
        </w:rPr>
        <w:t xml:space="preserve">  </w:t>
      </w:r>
      <w:r>
        <w:t>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ExternalENBFunction</w:t>
      </w:r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ExternalENBFunctionGrp {</w:t>
      </w:r>
    </w:p>
    <w:p w14:paraId="7956BD5A" w14:textId="77777777" w:rsidR="008A35FC" w:rsidRDefault="008A35FC" w:rsidP="008A35FC">
      <w:pPr>
        <w:pStyle w:val="PL"/>
      </w:pPr>
      <w:r>
        <w:t xml:space="preserve">    description "Represets the ExternalENBFunction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eNBId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ExternalENBFunctionWrapper {</w:t>
      </w:r>
    </w:p>
    <w:p w14:paraId="04854387" w14:textId="77777777" w:rsidR="008A35FC" w:rsidRDefault="008A35FC" w:rsidP="008A35FC">
      <w:pPr>
        <w:pStyle w:val="PL"/>
      </w:pPr>
      <w:r>
        <w:t xml:space="preserve">    list ExternalENBFunction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eNB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ExternalENBFunctionGrp;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ExternalENBFunctionWrapper;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5A457B" w:rsidRDefault="008A35FC" w:rsidP="008A35FC">
      <w:pPr>
        <w:pStyle w:val="PL"/>
        <w:rPr>
          <w:lang w:val="fr-FR"/>
        </w:rPr>
      </w:pPr>
      <w:r>
        <w:t xml:space="preserve">    </w:t>
      </w:r>
      <w:r w:rsidRPr="005A457B">
        <w:rPr>
          <w:lang w:val="fr-FR"/>
        </w:rPr>
        <w:t>uses ExternalENBFunctionWrapper;</w:t>
      </w:r>
    </w:p>
    <w:p w14:paraId="349AB27B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}</w:t>
      </w:r>
    </w:p>
    <w:p w14:paraId="78DB24F4" w14:textId="77777777" w:rsidR="00635016" w:rsidRPr="005A457B" w:rsidRDefault="008A35FC" w:rsidP="00635016">
      <w:pPr>
        <w:pStyle w:val="PL"/>
        <w:rPr>
          <w:lang w:val="fr-FR"/>
        </w:rPr>
      </w:pPr>
      <w:r w:rsidRPr="005A457B">
        <w:rPr>
          <w:lang w:val="fr-FR"/>
        </w:rPr>
        <w:t>}</w:t>
      </w:r>
    </w:p>
    <w:p w14:paraId="2DBDEC74" w14:textId="0A25AB4A" w:rsidR="008A35FC" w:rsidRPr="005A457B" w:rsidRDefault="00635016" w:rsidP="00635016">
      <w:pPr>
        <w:pStyle w:val="PL"/>
        <w:rPr>
          <w:lang w:val="fr-FR"/>
        </w:rPr>
      </w:pPr>
      <w:r w:rsidRPr="005A457B">
        <w:rPr>
          <w:lang w:val="fr-FR"/>
        </w:rPr>
        <w:t>&lt;CODE ENDS&gt;</w:t>
      </w:r>
    </w:p>
    <w:p w14:paraId="6A24FAD3" w14:textId="2B2D4323" w:rsidR="008A35FC" w:rsidRPr="005A457B" w:rsidRDefault="008A35FC" w:rsidP="008A35FC">
      <w:pPr>
        <w:pStyle w:val="Heading2"/>
        <w:rPr>
          <w:lang w:val="fr-FR"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5A457B">
        <w:rPr>
          <w:lang w:val="fr-FR" w:eastAsia="zh-CN"/>
        </w:rPr>
        <w:t>E.5.9</w:t>
      </w:r>
      <w:r w:rsidRPr="005A457B">
        <w:rPr>
          <w:lang w:val="fr-FR" w:eastAsia="zh-CN"/>
        </w:rPr>
        <w:tab/>
        <w:t>module _3gpp-nr-nrm-externaleutrancell.yang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5A457B" w:rsidRDefault="008A35FC" w:rsidP="008A35FC">
      <w:pPr>
        <w:pStyle w:val="PL"/>
        <w:rPr>
          <w:lang w:val="fr-FR" w:eastAsia="zh-CN"/>
        </w:rPr>
      </w:pPr>
    </w:p>
    <w:p w14:paraId="4388393B" w14:textId="77777777" w:rsidR="00635016" w:rsidRPr="005A457B" w:rsidRDefault="00635016" w:rsidP="008A35FC">
      <w:pPr>
        <w:pStyle w:val="PL"/>
        <w:rPr>
          <w:lang w:val="fr-FR"/>
        </w:rPr>
      </w:pPr>
      <w:r w:rsidRPr="005A457B">
        <w:rPr>
          <w:lang w:val="fr-FR"/>
        </w:rPr>
        <w:t>&lt;CODE BEGINS&gt;</w:t>
      </w:r>
    </w:p>
    <w:p w14:paraId="41A847CB" w14:textId="39170785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>module _3gpp-nr-nrm-externaleutrancell {</w:t>
      </w:r>
    </w:p>
    <w:p w14:paraId="6FD71334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yang-version 1.1;</w:t>
      </w:r>
    </w:p>
    <w:p w14:paraId="2908B7A4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namespace "urn:3gpp:sa5:_3gpp-nr-nrm-externaleutrancell";</w:t>
      </w:r>
    </w:p>
    <w:p w14:paraId="4E79CAE5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prefix "exteutrancell3gpp";</w:t>
      </w:r>
    </w:p>
    <w:p w14:paraId="31699580" w14:textId="77777777" w:rsidR="008A35FC" w:rsidRPr="005A457B" w:rsidRDefault="008A35FC" w:rsidP="008A35FC">
      <w:pPr>
        <w:pStyle w:val="PL"/>
        <w:rPr>
          <w:lang w:val="fr-FR"/>
        </w:rPr>
      </w:pPr>
    </w:p>
    <w:p w14:paraId="3A990EF7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5A457B">
        <w:rPr>
          <w:lang w:val="fr-FR"/>
        </w:rPr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ExternalEUtranCellFDD and</w:t>
      </w:r>
    </w:p>
    <w:p w14:paraId="1ACFA538" w14:textId="77777777" w:rsidR="008A35FC" w:rsidRDefault="008A35FC" w:rsidP="008A35FC">
      <w:pPr>
        <w:pStyle w:val="PL"/>
      </w:pPr>
      <w:r>
        <w:t xml:space="preserve">    ExternalEUtranCellTDD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ExternalEUtranGenericCellGrp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ExternalEUtranGenericCell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pci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plmnIdList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(cellLocalId)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plmnIdList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cellAccessInfoList.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mnc";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eNodeB.";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eNBId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eNodeB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eNB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eNB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ExternalEUtranCellFDDGrp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ExternalEUtranCellFDD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earfcnDL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earfcnUL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ExternalEUtranCellTDDGrp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ExternalEUtranCellTDD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ExternalEUtranGenericCellGrp;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earfcn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ExternalEUtranCellFDDWrapper {</w:t>
      </w:r>
    </w:p>
    <w:p w14:paraId="5BD42136" w14:textId="77777777" w:rsidR="008A35FC" w:rsidRDefault="008A35FC" w:rsidP="008A35FC">
      <w:pPr>
        <w:pStyle w:val="PL"/>
      </w:pPr>
      <w:r>
        <w:t xml:space="preserve">    list ExternalEUtranCellFDD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eNB or NG-RAN FDD cell provided by ng-eNB.";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ExternalEUtranCellFDDGrp;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ExternalEUtranCellTDDWrapper {</w:t>
      </w:r>
    </w:p>
    <w:p w14:paraId="5684F3D5" w14:textId="77777777" w:rsidR="008A35FC" w:rsidRDefault="008A35FC" w:rsidP="008A35FC">
      <w:pPr>
        <w:pStyle w:val="PL"/>
      </w:pPr>
      <w:r>
        <w:t xml:space="preserve">    list ExternalEUtranCellTDD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eNB or NG-RAN TDD cell provided by ng-eNB.";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ExternalEUtranCellTDDGrp;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ExternalEUtranCellFDDWrapper;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ExternalEUtranCellTDDWrapper;</w:t>
      </w:r>
    </w:p>
    <w:p w14:paraId="68B9F7D1" w14:textId="77777777" w:rsidR="008A35FC" w:rsidRPr="005A457B" w:rsidRDefault="008A35FC" w:rsidP="008A35FC">
      <w:pPr>
        <w:pStyle w:val="PL"/>
        <w:rPr>
          <w:lang w:val="fr-FR"/>
        </w:rPr>
      </w:pPr>
      <w:r>
        <w:t xml:space="preserve">  </w:t>
      </w:r>
      <w:r w:rsidRPr="005A457B">
        <w:rPr>
          <w:lang w:val="fr-FR"/>
        </w:rPr>
        <w:t>}</w:t>
      </w:r>
    </w:p>
    <w:p w14:paraId="780A9AE1" w14:textId="77777777" w:rsidR="00635016" w:rsidRPr="005A457B" w:rsidRDefault="008A35FC" w:rsidP="00635016">
      <w:pPr>
        <w:pStyle w:val="PL"/>
        <w:rPr>
          <w:lang w:val="fr-FR"/>
        </w:rPr>
      </w:pPr>
      <w:r w:rsidRPr="005A457B">
        <w:rPr>
          <w:lang w:val="fr-FR"/>
        </w:rPr>
        <w:t>}</w:t>
      </w:r>
    </w:p>
    <w:p w14:paraId="4164FD52" w14:textId="49E4A00D" w:rsidR="008A35FC" w:rsidRPr="005A457B" w:rsidRDefault="00635016" w:rsidP="00635016">
      <w:pPr>
        <w:pStyle w:val="PL"/>
        <w:rPr>
          <w:lang w:val="fr-FR"/>
        </w:rPr>
      </w:pPr>
      <w:r w:rsidRPr="005A457B">
        <w:rPr>
          <w:lang w:val="fr-FR"/>
        </w:rPr>
        <w:t>&lt;CODE ENDS&gt;</w:t>
      </w:r>
    </w:p>
    <w:p w14:paraId="5A570369" w14:textId="73E44778" w:rsidR="008A35FC" w:rsidRPr="005A457B" w:rsidRDefault="008A35FC" w:rsidP="008A35FC">
      <w:pPr>
        <w:pStyle w:val="Heading2"/>
        <w:rPr>
          <w:lang w:val="fr-FR"/>
        </w:rPr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 w:rsidRPr="005A457B">
        <w:rPr>
          <w:lang w:val="fr-FR" w:eastAsia="zh-CN"/>
        </w:rPr>
        <w:t>E.5.10</w:t>
      </w:r>
      <w:r w:rsidRPr="005A457B">
        <w:rPr>
          <w:lang w:val="fr-FR" w:eastAsia="zh-CN"/>
        </w:rPr>
        <w:tab/>
        <w:t>module _3gpp-nr-nrm-externalgnbcucpfunction.yang</w:t>
      </w:r>
      <w:bookmarkEnd w:id="85"/>
      <w:bookmarkEnd w:id="86"/>
      <w:bookmarkEnd w:id="87"/>
      <w:bookmarkEnd w:id="88"/>
      <w:bookmarkEnd w:id="89"/>
    </w:p>
    <w:p w14:paraId="0662441A" w14:textId="77777777" w:rsidR="00635016" w:rsidRPr="005A457B" w:rsidRDefault="00635016" w:rsidP="008A35FC">
      <w:pPr>
        <w:pStyle w:val="PL"/>
        <w:rPr>
          <w:lang w:val="fr-FR"/>
        </w:rPr>
      </w:pPr>
      <w:r w:rsidRPr="005A457B">
        <w:rPr>
          <w:lang w:val="fr-FR"/>
        </w:rPr>
        <w:t>&lt;CODE BEGINS&gt;</w:t>
      </w:r>
    </w:p>
    <w:p w14:paraId="572ABE11" w14:textId="02EAD7B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>module _3gpp-nr-nrm-externalgnbcucpfunction {</w:t>
      </w:r>
    </w:p>
    <w:p w14:paraId="1DCA73BC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yang-version 1.1;</w:t>
      </w:r>
    </w:p>
    <w:p w14:paraId="7AC6B9CD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namespace "urn:3gpp:sa5:_3gpp-nr-nrm-externalgnbcucpfunction";</w:t>
      </w:r>
    </w:p>
    <w:p w14:paraId="34D2EAC1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prefix "extgnbcucp3gpp";</w:t>
      </w:r>
    </w:p>
    <w:p w14:paraId="1A84BC91" w14:textId="77777777" w:rsidR="008A35FC" w:rsidRPr="005A457B" w:rsidRDefault="008A35FC" w:rsidP="008A35FC">
      <w:pPr>
        <w:pStyle w:val="PL"/>
        <w:rPr>
          <w:lang w:val="fr-FR"/>
        </w:rPr>
      </w:pPr>
    </w:p>
    <w:p w14:paraId="7142C0F8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 w:rsidRPr="005A457B">
        <w:rPr>
          <w:lang w:val="fr-FR"/>
        </w:rPr>
        <w:t xml:space="preserve">  </w:t>
      </w:r>
      <w:r>
        <w:t>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ExternalGNBCUCPFunction</w:t>
      </w:r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ExternalGNBCUCPFunctionGrp {</w:t>
      </w:r>
    </w:p>
    <w:p w14:paraId="4189F783" w14:textId="77777777" w:rsidR="008A35FC" w:rsidRDefault="008A35FC" w:rsidP="008A35FC">
      <w:pPr>
        <w:pStyle w:val="PL"/>
      </w:pPr>
      <w:r>
        <w:t xml:space="preserve">    description "Represets the ExternalGNBCUCPFunction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gNBId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gNBIdLength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1A72153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pLMNId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mnc";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ExternalGNBCUCPFunctionWrapper {</w:t>
      </w:r>
    </w:p>
    <w:p w14:paraId="0961DD25" w14:textId="77777777" w:rsidR="008A35FC" w:rsidRDefault="008A35FC" w:rsidP="008A35FC">
      <w:pPr>
        <w:pStyle w:val="PL"/>
      </w:pPr>
      <w:r>
        <w:t xml:space="preserve">    list ExternalGNBCUCPFunction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GNBCUCPFunction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ExternalGNBCUCPFunctionGrp;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ExternalGNBCUCPFunctionWrapper;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21CB2FBF" w14:textId="77777777" w:rsidR="00635016" w:rsidRDefault="008A35FC" w:rsidP="00635016">
      <w:pPr>
        <w:pStyle w:val="PL"/>
      </w:pPr>
      <w:r>
        <w:t>}</w:t>
      </w:r>
    </w:p>
    <w:p w14:paraId="7551A878" w14:textId="0AF38470" w:rsidR="008A35FC" w:rsidRDefault="00635016" w:rsidP="00635016">
      <w:pPr>
        <w:pStyle w:val="PL"/>
      </w:pPr>
      <w:r>
        <w:t>&lt;CODE ENDS&gt;</w:t>
      </w:r>
    </w:p>
    <w:p w14:paraId="58B8EF7D" w14:textId="68703322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_3gpp-nr-nrm-externalgnbcuupfunction.yang</w:t>
      </w:r>
      <w:bookmarkEnd w:id="90"/>
      <w:bookmarkEnd w:id="91"/>
      <w:bookmarkEnd w:id="92"/>
      <w:bookmarkEnd w:id="93"/>
      <w:bookmarkEnd w:id="94"/>
    </w:p>
    <w:p w14:paraId="1C83C4CF" w14:textId="77777777" w:rsidR="00635016" w:rsidRDefault="00635016" w:rsidP="008A35FC">
      <w:pPr>
        <w:pStyle w:val="PL"/>
      </w:pPr>
      <w:r w:rsidRPr="00635016">
        <w:t>&lt;CODE BEGINS&gt;</w:t>
      </w:r>
    </w:p>
    <w:p w14:paraId="49C87DD4" w14:textId="77D409AA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ExternalGNBCUUPFunction</w:t>
      </w:r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ExternalGNBCUUPFunctionGrp {</w:t>
      </w:r>
    </w:p>
    <w:p w14:paraId="522ABB18" w14:textId="77777777" w:rsidR="008A35FC" w:rsidRDefault="008A35FC" w:rsidP="008A35FC">
      <w:pPr>
        <w:pStyle w:val="PL"/>
      </w:pPr>
      <w:r>
        <w:t xml:space="preserve">    description "Represets the ExternalGNBCUUPFunction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gNBId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gNBIdLength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396FB1B4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ExternalGNBCUUPFunctionWrapper {</w:t>
      </w:r>
    </w:p>
    <w:p w14:paraId="5DEF6408" w14:textId="77777777" w:rsidR="008A35FC" w:rsidRDefault="008A35FC" w:rsidP="008A35FC">
      <w:pPr>
        <w:pStyle w:val="PL"/>
      </w:pPr>
      <w:r>
        <w:t xml:space="preserve">    list ExternalGNBCUUPFunction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GNBCUUPFunction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ExternalGNBCUUPFunctionGrp;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ExternalGNBCUUPFunctionWrapper;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20250287" w14:textId="77777777" w:rsidR="00635016" w:rsidRDefault="008A35FC" w:rsidP="00635016">
      <w:pPr>
        <w:pStyle w:val="PL"/>
      </w:pPr>
      <w:r>
        <w:t>}</w:t>
      </w:r>
    </w:p>
    <w:p w14:paraId="0F14918F" w14:textId="46DEBC26" w:rsidR="008A35FC" w:rsidRDefault="00635016" w:rsidP="00635016">
      <w:pPr>
        <w:pStyle w:val="PL"/>
      </w:pPr>
      <w:r>
        <w:t>&lt;CODE ENDS&gt;</w:t>
      </w:r>
    </w:p>
    <w:p w14:paraId="2320DF5C" w14:textId="43C7CADA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_3gpp-nr-nrm-externalgnbdufunction.yang</w:t>
      </w:r>
      <w:bookmarkEnd w:id="95"/>
      <w:bookmarkEnd w:id="96"/>
      <w:bookmarkEnd w:id="97"/>
      <w:bookmarkEnd w:id="98"/>
      <w:bookmarkEnd w:id="99"/>
    </w:p>
    <w:p w14:paraId="47EE3325" w14:textId="77777777" w:rsidR="00635016" w:rsidRDefault="00635016" w:rsidP="008A35FC">
      <w:pPr>
        <w:pStyle w:val="PL"/>
      </w:pPr>
      <w:r w:rsidRPr="00635016">
        <w:t>&lt;CODE BEGINS&gt;</w:t>
      </w:r>
    </w:p>
    <w:p w14:paraId="3F25A00B" w14:textId="4EFC8103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ExternalGNBDUFunction</w:t>
      </w:r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ExternalGNBDUFunctionGrp {</w:t>
      </w:r>
    </w:p>
    <w:p w14:paraId="4E1F6D9F" w14:textId="77777777" w:rsidR="008A35FC" w:rsidRDefault="008A35FC" w:rsidP="008A35FC">
      <w:pPr>
        <w:pStyle w:val="PL"/>
      </w:pPr>
      <w:r>
        <w:t xml:space="preserve">    description "Represets the ExternalGNBDUFunction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gNBId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gNB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"gNB Identifier (gNB ID) in 3GPP TS 38.300, Global gNB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gNBIdLength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1A0A166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pLMNId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mnc";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ExternalGNBDUFunctionWrapper {</w:t>
      </w:r>
    </w:p>
    <w:p w14:paraId="0716A594" w14:textId="77777777" w:rsidR="008A35FC" w:rsidRDefault="008A35FC" w:rsidP="008A35FC">
      <w:pPr>
        <w:pStyle w:val="PL"/>
      </w:pPr>
      <w:r>
        <w:t xml:space="preserve">    list ExternalGNBDUFunction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GNBDUFunction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ExternalGNBDUFunctionGrp;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ExternalGNBDUFunctionWrapper;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1DC7C951" w14:textId="77777777" w:rsidR="00635016" w:rsidRDefault="008A35FC" w:rsidP="00635016">
      <w:pPr>
        <w:pStyle w:val="PL"/>
      </w:pPr>
      <w:r>
        <w:t>}</w:t>
      </w:r>
    </w:p>
    <w:p w14:paraId="79E36993" w14:textId="1482DFBA" w:rsidR="008A35FC" w:rsidRDefault="00635016" w:rsidP="00635016">
      <w:pPr>
        <w:pStyle w:val="PL"/>
      </w:pPr>
      <w:r>
        <w:t>&lt;CODE ENDS&gt;</w:t>
      </w:r>
    </w:p>
    <w:p w14:paraId="24561CDF" w14:textId="6C1432CE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_3gpp-nr-nrm-externalnrcellcu.yang</w:t>
      </w:r>
      <w:bookmarkEnd w:id="100"/>
      <w:bookmarkEnd w:id="101"/>
      <w:bookmarkEnd w:id="102"/>
      <w:bookmarkEnd w:id="103"/>
      <w:bookmarkEnd w:id="104"/>
    </w:p>
    <w:p w14:paraId="40F723E6" w14:textId="77777777" w:rsidR="00635016" w:rsidRDefault="00635016" w:rsidP="008A35FC">
      <w:pPr>
        <w:pStyle w:val="PL"/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 w:rsidRPr="00635016">
        <w:t>&lt;CODE BEGINS&gt;</w:t>
      </w:r>
    </w:p>
    <w:p w14:paraId="169E6337" w14:textId="3E6EEFED" w:rsidR="008A35FC" w:rsidRDefault="008A35FC" w:rsidP="008A35FC">
      <w:pPr>
        <w:pStyle w:val="PL"/>
      </w:pPr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ExternalNRCellCU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ExternalNRCellCUGrp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ExternalNRCellCU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cellLocalId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nRPCI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pLMNIdList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gNB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Xn,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mnc";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nRFrequencyRef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ExternalNRCellCUWrapper {</w:t>
      </w:r>
    </w:p>
    <w:p w14:paraId="47D899AC" w14:textId="77777777" w:rsidR="008A35FC" w:rsidRDefault="008A35FC" w:rsidP="008A35FC">
      <w:pPr>
        <w:pStyle w:val="PL"/>
      </w:pPr>
      <w:r>
        <w:t xml:space="preserve">    list ExternalNRCellCU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NRCellCU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ExternalNRCellCUGrp;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ExternalNRCellCUWrapper;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240EC213" w14:textId="77777777" w:rsidR="00635016" w:rsidRDefault="008A35FC" w:rsidP="00635016">
      <w:pPr>
        <w:pStyle w:val="PL"/>
      </w:pPr>
      <w:r>
        <w:t>}</w:t>
      </w:r>
    </w:p>
    <w:p w14:paraId="170721B4" w14:textId="6538180F" w:rsidR="008A35FC" w:rsidRDefault="00635016" w:rsidP="00635016">
      <w:pPr>
        <w:pStyle w:val="PL"/>
      </w:pPr>
      <w:r>
        <w:t>&lt;CODE ENDS&gt;</w:t>
      </w:r>
    </w:p>
    <w:p w14:paraId="07A4BD0D" w14:textId="7F6D96A8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_3gpp-nr-nrm-externalservinggwfunction.yang</w:t>
      </w:r>
      <w:bookmarkEnd w:id="105"/>
      <w:bookmarkEnd w:id="106"/>
      <w:bookmarkEnd w:id="107"/>
      <w:bookmarkEnd w:id="108"/>
      <w:bookmarkEnd w:id="109"/>
    </w:p>
    <w:p w14:paraId="6BA7E82D" w14:textId="77777777" w:rsidR="00635016" w:rsidRDefault="00635016" w:rsidP="008A35FC">
      <w:pPr>
        <w:pStyle w:val="PL"/>
      </w:pPr>
      <w:r w:rsidRPr="00635016">
        <w:t>&lt;CODE BEGINS&gt;</w:t>
      </w:r>
    </w:p>
    <w:p w14:paraId="55F55A36" w14:textId="50DDE506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ExternalServingGWFunction</w:t>
      </w:r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ExternalServingGWFunctionGrp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ExternalServingGWFunction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ExternalServingGWFunctionWrapper {</w:t>
      </w:r>
    </w:p>
    <w:p w14:paraId="0D7414DD" w14:textId="77777777" w:rsidR="008A35FC" w:rsidRDefault="008A35FC" w:rsidP="008A35FC">
      <w:pPr>
        <w:pStyle w:val="PL"/>
      </w:pPr>
      <w:r>
        <w:t xml:space="preserve">    list ExternalServingGWFunction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ServingGWFunction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ExternalServingGWFunctionGrp;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ExternalServingGWFunctionWrapper;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A0E5CE4" w14:textId="77777777" w:rsidR="00EB37FA" w:rsidRDefault="008A35FC" w:rsidP="00EB37FA">
      <w:pPr>
        <w:pStyle w:val="PL"/>
      </w:pPr>
      <w:r>
        <w:t>}</w:t>
      </w:r>
    </w:p>
    <w:p w14:paraId="3BC3FAF9" w14:textId="540E6D12" w:rsidR="008A35FC" w:rsidRDefault="00EB37FA" w:rsidP="00EB37FA">
      <w:pPr>
        <w:pStyle w:val="PL"/>
      </w:pPr>
      <w:r>
        <w:t>&lt;CODE ENDS&gt;</w:t>
      </w:r>
    </w:p>
    <w:p w14:paraId="688008E2" w14:textId="5E6A96FF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_3gpp-nr-nrm-externalupffunction.yang</w:t>
      </w:r>
      <w:bookmarkEnd w:id="110"/>
      <w:bookmarkEnd w:id="111"/>
      <w:bookmarkEnd w:id="112"/>
      <w:bookmarkEnd w:id="113"/>
      <w:bookmarkEnd w:id="114"/>
    </w:p>
    <w:p w14:paraId="33E8F030" w14:textId="77777777" w:rsidR="00EB37FA" w:rsidRDefault="00EB37FA" w:rsidP="008A35FC">
      <w:pPr>
        <w:pStyle w:val="PL"/>
      </w:pPr>
      <w:r w:rsidRPr="00EB37FA">
        <w:t>&lt;CODE BEGINS&gt;</w:t>
      </w:r>
    </w:p>
    <w:p w14:paraId="12E1AB8F" w14:textId="496B4954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ExternalUPFFunction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ExternalUPFFunctionGrp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ExternalUPFFunction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ExternalUPFFunctionWrapper {</w:t>
      </w:r>
    </w:p>
    <w:p w14:paraId="52E3123F" w14:textId="77777777" w:rsidR="008A35FC" w:rsidRDefault="008A35FC" w:rsidP="008A35FC">
      <w:pPr>
        <w:pStyle w:val="PL"/>
      </w:pPr>
      <w:r>
        <w:t xml:space="preserve">    list ExternalUPFFunction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UPFFunction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ExternalUPFFunctionGrp;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ExternalUPFFunctionWrapper;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1BD41F8C" w14:textId="77777777" w:rsidR="00EB37FA" w:rsidRDefault="008A35FC" w:rsidP="00EB37FA">
      <w:pPr>
        <w:pStyle w:val="PL"/>
      </w:pPr>
      <w:r>
        <w:t>}</w:t>
      </w:r>
    </w:p>
    <w:p w14:paraId="3C43B73F" w14:textId="33CB0531" w:rsidR="008A35FC" w:rsidRDefault="00EB37FA" w:rsidP="00EB37FA">
      <w:pPr>
        <w:pStyle w:val="PL"/>
      </w:pPr>
      <w:r>
        <w:t>&lt;CODE ENDS&gt;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GNBCUCPFunction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769BF01A" w14:textId="77777777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03149644" w14:textId="4DF622A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97C7491" w14:textId="7266ADF6" w:rsidR="008A35FC" w:rsidRDefault="008A35FC" w:rsidP="008A35FC">
      <w:pPr>
        <w:pStyle w:val="PL"/>
      </w:pPr>
      <w:r>
        <w:t xml:space="preserve">  revision 2019-06-17 {description "Initial revision";}</w:t>
      </w:r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0E50241" w14:textId="164CE297" w:rsidR="008A35FC" w:rsidRDefault="008A35FC" w:rsidP="008A35FC">
      <w:pPr>
        <w:pStyle w:val="PL"/>
      </w:pPr>
      <w:r>
        <w:t xml:space="preserve">    description "Classs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DANRManagementFunction {</w:t>
      </w:r>
    </w:p>
    <w:p w14:paraId="729D9328" w14:textId="77777777" w:rsidR="008A35FC" w:rsidRDefault="008A35FC" w:rsidP="008A35FC">
      <w:pPr>
        <w:pStyle w:val="PL"/>
      </w:pPr>
      <w:r>
        <w:t xml:space="preserve">    description "Classs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DMROFunction {</w:t>
      </w:r>
    </w:p>
    <w:p w14:paraId="71647E01" w14:textId="77777777" w:rsidR="008A35FC" w:rsidRDefault="008A35FC" w:rsidP="008A35FC">
      <w:pPr>
        <w:pStyle w:val="PL"/>
      </w:pPr>
      <w:r>
        <w:t xml:space="preserve">    description "Classs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GNBCUCPFunctionGrp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GNBCUCPFunction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gNBId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gNB within a PLMN. The gNB Identifier (gNB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gNB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gNBIdLength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5D9A3B4C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gNBCUName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gNB.";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pLMNId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mnc";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xnBlackList</w:t>
      </w:r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Xn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xnWhiteList</w:t>
      </w:r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xnHOBlackList</w:t>
      </w:r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Xn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02DA465" w14:textId="77777777" w:rsidR="00AA6193" w:rsidRDefault="008A35FC" w:rsidP="00AA6193">
      <w:pPr>
        <w:pStyle w:val="PL"/>
      </w:pPr>
      <w:r>
        <w:t xml:space="preserve">      description "DN of the Configurable5QISet that the GNBCUCPFunction </w:t>
      </w:r>
    </w:p>
    <w:p w14:paraId="7B4126CB" w14:textId="3E12F50B" w:rsidR="008A35FC" w:rsidRDefault="00AA6193" w:rsidP="003F7107">
      <w:pPr>
        <w:pStyle w:val="PL"/>
      </w:pPr>
      <w:r>
        <w:t xml:space="preserve">        </w:t>
      </w:r>
      <w:r w:rsidR="008A35FC">
        <w:t>supports 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B952802" w14:textId="77777777" w:rsidR="00AA6193" w:rsidRDefault="008A35FC" w:rsidP="00AA6193">
      <w:pPr>
        <w:pStyle w:val="PL"/>
      </w:pPr>
      <w:r>
        <w:t xml:space="preserve">      description "DN of the Dynamic5QISet that the GNBCUCPFunction supports </w:t>
      </w:r>
    </w:p>
    <w:p w14:paraId="3FFB474A" w14:textId="442C9025" w:rsidR="008A35FC" w:rsidRDefault="00AA6193" w:rsidP="00AA6193">
      <w:pPr>
        <w:pStyle w:val="PL"/>
      </w:pPr>
      <w:r>
        <w:t xml:space="preserve">        </w:t>
      </w:r>
      <w:r w:rsidR="008A35FC">
        <w:t>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dCHOControl {</w:t>
      </w:r>
    </w:p>
    <w:p w14:paraId="799C04F2" w14:textId="77777777" w:rsidR="00F60752" w:rsidRDefault="00F60752" w:rsidP="00F60752">
      <w:pPr>
        <w:pStyle w:val="PL"/>
      </w:pPr>
      <w:r>
        <w:t xml:space="preserve">      type boolean;</w:t>
      </w:r>
    </w:p>
    <w:p w14:paraId="283A1FDD" w14:textId="77777777" w:rsidR="00AA6193" w:rsidRDefault="00F60752" w:rsidP="00AA6193">
      <w:pPr>
        <w:pStyle w:val="PL"/>
      </w:pPr>
      <w:r>
        <w:t xml:space="preserve">      description "This attribute determines whether the CHO function is </w:t>
      </w:r>
    </w:p>
    <w:p w14:paraId="71769E7D" w14:textId="58E52CE3" w:rsidR="00F60752" w:rsidRDefault="00AA6193" w:rsidP="00AA6193">
      <w:pPr>
        <w:pStyle w:val="PL"/>
      </w:pPr>
      <w:r>
        <w:t xml:space="preserve">        </w:t>
      </w:r>
      <w:r w:rsidR="00F60752">
        <w:t>enabled or disabled.";</w:t>
      </w:r>
    </w:p>
    <w:p w14:paraId="3B35A069" w14:textId="3CE367B0" w:rsidR="0085562B" w:rsidRDefault="00F60752" w:rsidP="00F60752">
      <w:pPr>
        <w:pStyle w:val="PL"/>
      </w:pPr>
      <w:r>
        <w:t xml:space="preserve">    }</w:t>
      </w:r>
    </w:p>
    <w:p w14:paraId="7B0D9E1B" w14:textId="77777777" w:rsidR="003F7107" w:rsidRDefault="003F7107" w:rsidP="00F60752">
      <w:pPr>
        <w:pStyle w:val="PL"/>
      </w:pP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dDAPSHOControl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boolean;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GNBCUCPFunction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gNB and en-gNB.";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GNBCUCPFunctionGrp;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0D256888" w14:textId="77777777" w:rsidR="003F7107" w:rsidRDefault="003F7107" w:rsidP="008A35FC">
      <w:pPr>
        <w:pStyle w:val="PL"/>
      </w:pPr>
      <w:r w:rsidRPr="003F7107">
        <w:t>&lt;CODE BEGINS&gt;</w:t>
      </w:r>
    </w:p>
    <w:p w14:paraId="24F26D7D" w14:textId="16AD305F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GNBCUUPFunction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5EB34A5D" w14:textId="77777777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5C323C61" w14:textId="382E2E4E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TAIGrp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pLMNId {</w:t>
      </w:r>
    </w:p>
    <w:p w14:paraId="6B84B0B3" w14:textId="77777777" w:rsidR="008A35FC" w:rsidRDefault="008A35FC" w:rsidP="008A35FC">
      <w:pPr>
        <w:pStyle w:val="PL"/>
      </w:pPr>
      <w:r>
        <w:t xml:space="preserve">      key "mcc mnc";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nRTAC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allowedValues: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BackhaulAddressGrp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backhauladdress of gNB.";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gNBId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gNB within a PLMN. The gNB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gNB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"gNB Identifier (gNB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gNB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tAI {</w:t>
      </w:r>
    </w:p>
    <w:p w14:paraId="2127CCE6" w14:textId="77777777" w:rsidR="008A35FC" w:rsidRDefault="008A35FC" w:rsidP="008A35FC">
      <w:pPr>
        <w:pStyle w:val="PL"/>
      </w:pPr>
      <w:r>
        <w:t xml:space="preserve">      key nRTAC;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TAIGrp;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MappingSetIDBackhaulAddressGrp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setID and backhaulAddress of gNB";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idx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setID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setID of gNB.";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backhaulAddress {</w:t>
      </w:r>
    </w:p>
    <w:p w14:paraId="0FC8C0CF" w14:textId="77777777" w:rsidR="008A35FC" w:rsidRDefault="008A35FC" w:rsidP="008A35FC">
      <w:pPr>
        <w:pStyle w:val="PL"/>
      </w:pPr>
      <w:r>
        <w:t xml:space="preserve">      key gNBId;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backhauladdress of gNB.";</w:t>
      </w:r>
    </w:p>
    <w:p w14:paraId="32837206" w14:textId="77777777" w:rsidR="008A35FC" w:rsidRDefault="008A35FC" w:rsidP="008A35FC">
      <w:pPr>
        <w:pStyle w:val="PL"/>
      </w:pPr>
      <w:r>
        <w:t xml:space="preserve">      uses BackhaulAddressGrp;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GNBCUUPFunctionGrp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GNBCUUPFunction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gNBCUUPId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gNB-CU-UP at least within a gNB-CU-CP";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"'gNB-CU-UP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gNBId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gNB within a PLMN. The gNB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gNB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"gNB Identifier (gNB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gNB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gNBIdLength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gNB Id.";</w:t>
      </w:r>
    </w:p>
    <w:p w14:paraId="450795B1" w14:textId="77777777" w:rsidR="008A35FC" w:rsidRDefault="008A35FC" w:rsidP="008A35FC">
      <w:pPr>
        <w:pStyle w:val="PL"/>
      </w:pPr>
      <w:r>
        <w:t xml:space="preserve">      reference "gNB Id in 3GPP TS 38.300, Global gNB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pLMNInfoList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GNBCUUPFunction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GNBCUUPFunction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mnc sd sst";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mappingSetIDBackhaulAddressList {</w:t>
      </w:r>
    </w:p>
    <w:p w14:paraId="7511B628" w14:textId="77777777" w:rsidR="008A35FC" w:rsidRDefault="008A35FC" w:rsidP="008A35FC">
      <w:pPr>
        <w:pStyle w:val="PL"/>
      </w:pPr>
      <w:r>
        <w:t xml:space="preserve">      key idx;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mappingSetIDBackhaulAddress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MappingSetIDBackhaulAddressGrp;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GNBCUUPFunction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GNBCUUPFunction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GNBCUUPFunction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gNB or en-gNB.";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GNBCUUPFunctionGrp;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06341B58" w14:textId="77777777" w:rsidR="003F7107" w:rsidRDefault="008A35FC" w:rsidP="003F7107">
      <w:pPr>
        <w:pStyle w:val="PL"/>
      </w:pPr>
      <w:r>
        <w:t>}</w:t>
      </w:r>
    </w:p>
    <w:p w14:paraId="7D44828A" w14:textId="1809AA0E" w:rsidR="008A35FC" w:rsidRDefault="003F7107" w:rsidP="003F7107">
      <w:pPr>
        <w:pStyle w:val="PL"/>
      </w:pPr>
      <w:r>
        <w:t>&lt;CODE ENDS&gt;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3EC6543F" w14:textId="77777777" w:rsidR="00BE4210" w:rsidRDefault="00BE4210" w:rsidP="00BE4210">
      <w:pPr>
        <w:pStyle w:val="PL"/>
      </w:pPr>
      <w:r>
        <w:t>module _3gpp-nr-nrm-gnbdufunction {</w:t>
      </w:r>
    </w:p>
    <w:p w14:paraId="599AD0E6" w14:textId="77777777" w:rsidR="00BE4210" w:rsidRDefault="00BE4210" w:rsidP="00BE4210">
      <w:pPr>
        <w:pStyle w:val="PL"/>
      </w:pPr>
      <w:r>
        <w:t xml:space="preserve">  yang-version 1.1;</w:t>
      </w:r>
    </w:p>
    <w:p w14:paraId="234CE37E" w14:textId="77777777" w:rsidR="00BE4210" w:rsidRDefault="00BE4210" w:rsidP="00BE4210">
      <w:pPr>
        <w:pStyle w:val="PL"/>
      </w:pPr>
      <w:r>
        <w:t xml:space="preserve">  namespace "urn:3gpp:sa5:_3gpp-nr-nrm-gnbdufunction";</w:t>
      </w:r>
    </w:p>
    <w:p w14:paraId="57C02DBE" w14:textId="77777777" w:rsidR="00BE4210" w:rsidRDefault="00BE4210" w:rsidP="00BE4210">
      <w:pPr>
        <w:pStyle w:val="PL"/>
      </w:pPr>
      <w:r>
        <w:t xml:space="preserve">  prefix "gnbdu3gpp";</w:t>
      </w:r>
    </w:p>
    <w:p w14:paraId="02A7AB1E" w14:textId="77777777" w:rsidR="00BE4210" w:rsidRDefault="00BE4210" w:rsidP="00BE4210">
      <w:pPr>
        <w:pStyle w:val="PL"/>
      </w:pPr>
    </w:p>
    <w:p w14:paraId="755C503F" w14:textId="77777777" w:rsidR="00BE4210" w:rsidRDefault="00BE4210" w:rsidP="00BE4210">
      <w:pPr>
        <w:pStyle w:val="PL"/>
      </w:pPr>
      <w:r>
        <w:t xml:space="preserve">  import _3gpp-common-managed-function { prefix mf3gpp; }</w:t>
      </w:r>
    </w:p>
    <w:p w14:paraId="717F837D" w14:textId="77777777" w:rsidR="00BE4210" w:rsidRDefault="00BE4210" w:rsidP="00BE4210">
      <w:pPr>
        <w:pStyle w:val="PL"/>
      </w:pPr>
      <w:r>
        <w:t xml:space="preserve">  import _3gpp-common-managed-element { prefix me3gpp; }</w:t>
      </w:r>
    </w:p>
    <w:p w14:paraId="43E433E4" w14:textId="77777777" w:rsidR="00BE4210" w:rsidRDefault="00BE4210" w:rsidP="00BE4210">
      <w:pPr>
        <w:pStyle w:val="PL"/>
      </w:pPr>
      <w:r>
        <w:t xml:space="preserve">  import _3gpp-common-top { prefix top3gpp; }</w:t>
      </w:r>
    </w:p>
    <w:p w14:paraId="24A797CF" w14:textId="77777777" w:rsidR="00BE4210" w:rsidRDefault="00BE4210" w:rsidP="00BE4210">
      <w:pPr>
        <w:pStyle w:val="PL"/>
      </w:pPr>
      <w:r>
        <w:t xml:space="preserve">  import _3gpp-common-yang-types { prefix types3gpp; }</w:t>
      </w:r>
    </w:p>
    <w:p w14:paraId="4C779BD7" w14:textId="77777777" w:rsidR="00BE4210" w:rsidRDefault="00BE4210" w:rsidP="00BE4210">
      <w:pPr>
        <w:pStyle w:val="PL"/>
      </w:pPr>
    </w:p>
    <w:p w14:paraId="23A2776D" w14:textId="77777777" w:rsidR="00BE4210" w:rsidRDefault="00BE4210" w:rsidP="00BE4210">
      <w:pPr>
        <w:pStyle w:val="PL"/>
      </w:pPr>
      <w:r>
        <w:t xml:space="preserve">  organization "3GPP SA5";</w:t>
      </w:r>
    </w:p>
    <w:p w14:paraId="2ACC4ECA" w14:textId="77777777" w:rsidR="00BE4210" w:rsidRDefault="00BE4210" w:rsidP="00BE4210">
      <w:pPr>
        <w:pStyle w:val="PL"/>
      </w:pPr>
      <w:r>
        <w:t xml:space="preserve">  contact "https://www.3gpp.org/DynaReport/TSG-WG--S5--officials.htm?Itemid=464";</w:t>
      </w:r>
    </w:p>
    <w:p w14:paraId="7AF76C14" w14:textId="77777777" w:rsidR="00BE4210" w:rsidRDefault="00BE4210" w:rsidP="00BE4210">
      <w:pPr>
        <w:pStyle w:val="PL"/>
      </w:pPr>
      <w:r>
        <w:t xml:space="preserve">  description "Defines the YANG mapping of the GNBDUFunction Information</w:t>
      </w:r>
    </w:p>
    <w:p w14:paraId="00FA2D29" w14:textId="77777777" w:rsidR="00BE4210" w:rsidRDefault="00BE4210" w:rsidP="00BE4210">
      <w:pPr>
        <w:pStyle w:val="PL"/>
      </w:pPr>
      <w:r>
        <w:t xml:space="preserve">    Object Class (IOC) that is part of the NR Network Resource Model (NRM).";</w:t>
      </w:r>
    </w:p>
    <w:p w14:paraId="18A334F8" w14:textId="77777777" w:rsidR="00BE4210" w:rsidRDefault="00BE4210" w:rsidP="00BE4210">
      <w:pPr>
        <w:pStyle w:val="PL"/>
      </w:pPr>
      <w:r>
        <w:t xml:space="preserve">  reference "3GPP TS 28.541 5G Network Resource Model (NRM)";</w:t>
      </w:r>
    </w:p>
    <w:p w14:paraId="4833D4FA" w14:textId="77777777" w:rsidR="00BE4210" w:rsidRDefault="00BE4210" w:rsidP="00BE4210">
      <w:pPr>
        <w:pStyle w:val="PL"/>
      </w:pPr>
    </w:p>
    <w:p w14:paraId="077E59B9" w14:textId="77777777" w:rsidR="00BE4210" w:rsidRDefault="00BE4210" w:rsidP="00BE4210">
      <w:pPr>
        <w:pStyle w:val="PL"/>
      </w:pPr>
      <w:r>
        <w:t xml:space="preserve">  revision 2022-11-02 { reference "CR-0753"; }</w:t>
      </w:r>
    </w:p>
    <w:p w14:paraId="1544B061" w14:textId="77777777" w:rsidR="00BE4210" w:rsidRDefault="00BE4210" w:rsidP="00BE4210">
      <w:pPr>
        <w:pStyle w:val="PL"/>
      </w:pPr>
      <w:r>
        <w:t xml:space="preserve">  revision 2022-07-28 { reference "CR-0770"; }</w:t>
      </w:r>
    </w:p>
    <w:p w14:paraId="072F2620" w14:textId="77777777" w:rsidR="00BE4210" w:rsidRDefault="00BE4210" w:rsidP="00BE4210">
      <w:pPr>
        <w:pStyle w:val="PL"/>
      </w:pPr>
      <w:r>
        <w:t xml:space="preserve">  revision 2021-10-28 { reference CR-0607 ; }</w:t>
      </w:r>
    </w:p>
    <w:p w14:paraId="36D64589" w14:textId="77777777" w:rsidR="00BE4210" w:rsidRDefault="00BE4210" w:rsidP="00BE4210">
      <w:pPr>
        <w:pStyle w:val="PL"/>
      </w:pPr>
      <w:r>
        <w:t xml:space="preserve">  revision 2021-04-30 { reference CR-0490 ; }</w:t>
      </w:r>
    </w:p>
    <w:p w14:paraId="55365D2E" w14:textId="77777777" w:rsidR="00BE4210" w:rsidRDefault="00BE4210" w:rsidP="00BE4210">
      <w:pPr>
        <w:pStyle w:val="PL"/>
      </w:pPr>
      <w:r>
        <w:t xml:space="preserve">  revision 2020-10-02 { reference CR-0384 ; }</w:t>
      </w:r>
    </w:p>
    <w:p w14:paraId="21A18155" w14:textId="77777777" w:rsidR="00BE4210" w:rsidRDefault="00BE4210" w:rsidP="00BE4210">
      <w:pPr>
        <w:pStyle w:val="PL"/>
      </w:pPr>
      <w:r>
        <w:t xml:space="preserve">  revision 2020-03-12 { reference "SP-200233 S5-201547" ; }</w:t>
      </w:r>
    </w:p>
    <w:p w14:paraId="4BEB68A1" w14:textId="77777777" w:rsidR="00BE4210" w:rsidRDefault="00BE4210" w:rsidP="00BE4210">
      <w:pPr>
        <w:pStyle w:val="PL"/>
      </w:pPr>
      <w:r>
        <w:t xml:space="preserve">  revision 2020-02-14 { reference S5-20XXXX ; }</w:t>
      </w:r>
    </w:p>
    <w:p w14:paraId="2119BEA8" w14:textId="77777777" w:rsidR="00BE4210" w:rsidRDefault="00BE4210" w:rsidP="00BE4210">
      <w:pPr>
        <w:pStyle w:val="PL"/>
      </w:pPr>
      <w:r>
        <w:t xml:space="preserve">  revision 2019-10-28 { reference S5-193518 ; }</w:t>
      </w:r>
    </w:p>
    <w:p w14:paraId="73B40886" w14:textId="77777777" w:rsidR="00BE4210" w:rsidRDefault="00BE4210" w:rsidP="00BE4210">
      <w:pPr>
        <w:pStyle w:val="PL"/>
      </w:pPr>
      <w:r>
        <w:t xml:space="preserve">  revision 2019-08-21 {reference "Initial revision."; }</w:t>
      </w:r>
    </w:p>
    <w:p w14:paraId="5CB7E02F" w14:textId="77777777" w:rsidR="00BE4210" w:rsidRDefault="00BE4210" w:rsidP="00BE4210">
      <w:pPr>
        <w:pStyle w:val="PL"/>
      </w:pPr>
    </w:p>
    <w:p w14:paraId="15204D4F" w14:textId="77777777" w:rsidR="00BE4210" w:rsidRDefault="00BE4210" w:rsidP="00BE4210">
      <w:pPr>
        <w:pStyle w:val="PL"/>
      </w:pPr>
      <w:r>
        <w:t xml:space="preserve">  feature DRACHOptimizationFunction {</w:t>
      </w:r>
    </w:p>
    <w:p w14:paraId="13428833" w14:textId="77777777" w:rsidR="00BE4210" w:rsidRDefault="00BE4210" w:rsidP="00BE4210">
      <w:pPr>
        <w:pStyle w:val="PL"/>
      </w:pPr>
      <w:r>
        <w:t xml:space="preserve">    description "Class representing D-SON function of RACH optimization</w:t>
      </w:r>
    </w:p>
    <w:p w14:paraId="7A6FBE5A" w14:textId="77777777" w:rsidR="00BE4210" w:rsidRDefault="00BE4210" w:rsidP="00BE4210">
      <w:pPr>
        <w:pStyle w:val="PL"/>
      </w:pPr>
      <w:r>
        <w:t xml:space="preserve">      feature";</w:t>
      </w:r>
    </w:p>
    <w:p w14:paraId="2BE67AE2" w14:textId="77777777" w:rsidR="00BE4210" w:rsidRDefault="00BE4210" w:rsidP="00BE4210">
      <w:pPr>
        <w:pStyle w:val="PL"/>
      </w:pPr>
      <w:r>
        <w:t xml:space="preserve">  }</w:t>
      </w:r>
    </w:p>
    <w:p w14:paraId="4404F111" w14:textId="77777777" w:rsidR="00BE4210" w:rsidRDefault="00BE4210" w:rsidP="00BE4210">
      <w:pPr>
        <w:pStyle w:val="PL"/>
      </w:pPr>
    </w:p>
    <w:p w14:paraId="0CA0DF2A" w14:textId="77777777" w:rsidR="00BE4210" w:rsidRDefault="00BE4210" w:rsidP="00BE4210">
      <w:pPr>
        <w:pStyle w:val="PL"/>
      </w:pPr>
      <w:r>
        <w:t xml:space="preserve">  grouping RimRSReportInfoGrp {</w:t>
      </w:r>
    </w:p>
    <w:p w14:paraId="129DF466" w14:textId="77777777" w:rsidR="00BE4210" w:rsidRDefault="00BE4210" w:rsidP="00BE4210">
      <w:pPr>
        <w:pStyle w:val="PL"/>
      </w:pPr>
      <w:r>
        <w:t xml:space="preserve">    description "This  data type defines necessary reporting information</w:t>
      </w:r>
    </w:p>
    <w:p w14:paraId="50B5B1FD" w14:textId="77777777" w:rsidR="00BE4210" w:rsidRDefault="00BE4210" w:rsidP="00BE4210">
      <w:pPr>
        <w:pStyle w:val="PL"/>
      </w:pPr>
      <w:r>
        <w:t xml:space="preserve">      derived from the detected RIM-RS, including</w:t>
      </w:r>
    </w:p>
    <w:p w14:paraId="657A14F1" w14:textId="77777777" w:rsidR="00BE4210" w:rsidRDefault="00BE4210" w:rsidP="00BE4210">
      <w:pPr>
        <w:pStyle w:val="PL"/>
      </w:pPr>
      <w:r>
        <w:t xml:space="preserve">      1)  The detected set ID;</w:t>
      </w:r>
    </w:p>
    <w:p w14:paraId="1782602F" w14:textId="77777777" w:rsidR="00BE4210" w:rsidRDefault="00BE4210" w:rsidP="00BE4210">
      <w:pPr>
        <w:pStyle w:val="PL"/>
      </w:pPr>
      <w:r>
        <w:t xml:space="preserve">      2)  Propagation delay in number of OFDM symbols</w:t>
      </w:r>
    </w:p>
    <w:p w14:paraId="7FB09D7F" w14:textId="77777777" w:rsidR="00BE4210" w:rsidRDefault="00BE4210" w:rsidP="00BE4210">
      <w:pPr>
        <w:pStyle w:val="PL"/>
      </w:pPr>
      <w:r>
        <w:t xml:space="preserve">      3)  Functionality of the RS (RS-1 or RS-2, Enough or Not enough</w:t>
      </w:r>
    </w:p>
    <w:p w14:paraId="35971AB5" w14:textId="77777777" w:rsidR="00BE4210" w:rsidRDefault="00BE4210" w:rsidP="00BE4210">
      <w:pPr>
        <w:pStyle w:val="PL"/>
      </w:pPr>
      <w:r>
        <w:t xml:space="preserve">        mitigation for RS-1).</w:t>
      </w:r>
    </w:p>
    <w:p w14:paraId="00E8581E" w14:textId="77777777" w:rsidR="00BE4210" w:rsidRDefault="00BE4210" w:rsidP="00BE4210">
      <w:pPr>
        <w:pStyle w:val="PL"/>
      </w:pPr>
    </w:p>
    <w:p w14:paraId="6C891983" w14:textId="77777777" w:rsidR="00BE4210" w:rsidRDefault="00BE4210" w:rsidP="00BE4210">
      <w:pPr>
        <w:pStyle w:val="PL"/>
      </w:pPr>
      <w:r>
        <w:t xml:space="preserve">      RS-1 is equivalent to RIM-RS type 1 (see 38.211, subclause 7.4.1.6).</w:t>
      </w:r>
    </w:p>
    <w:p w14:paraId="62A4B3A5" w14:textId="77777777" w:rsidR="00BE4210" w:rsidRDefault="00BE4210" w:rsidP="00BE4210">
      <w:pPr>
        <w:pStyle w:val="PL"/>
      </w:pPr>
      <w:r>
        <w:t xml:space="preserve">      RS-2 is equivalent to RIM-RS type 2 (see 38.211, subclause 7.4.1.6).</w:t>
      </w:r>
    </w:p>
    <w:p w14:paraId="638CAC76" w14:textId="77777777" w:rsidR="00BE4210" w:rsidRDefault="00BE4210" w:rsidP="00BE4210">
      <w:pPr>
        <w:pStyle w:val="PL"/>
      </w:pPr>
      <w:r>
        <w:t xml:space="preserve">        Enough mitigation for RS-1 means 'Enough' / 'Not enough' indication</w:t>
      </w:r>
    </w:p>
    <w:p w14:paraId="26C11DCF" w14:textId="77777777" w:rsidR="00BE4210" w:rsidRDefault="00BE4210" w:rsidP="00BE4210">
      <w:pPr>
        <w:pStyle w:val="PL"/>
      </w:pPr>
      <w:r>
        <w:t xml:space="preserve">          functionality is enabled for RIM RS-1 and RIM-RS type 1 is used to</w:t>
      </w:r>
    </w:p>
    <w:p w14:paraId="59A15A1A" w14:textId="77777777" w:rsidR="00BE4210" w:rsidRDefault="00BE4210" w:rsidP="00BE4210">
      <w:pPr>
        <w:pStyle w:val="PL"/>
      </w:pPr>
      <w:r>
        <w:t xml:space="preserve">          indicate 'enough mitigation' functionality.</w:t>
      </w:r>
    </w:p>
    <w:p w14:paraId="1E0A715D" w14:textId="77777777" w:rsidR="00BE4210" w:rsidRDefault="00BE4210" w:rsidP="00BE4210">
      <w:pPr>
        <w:pStyle w:val="PL"/>
      </w:pPr>
      <w:r>
        <w:t xml:space="preserve">        Not enough mitigation for RS-1 means 'Enough' / 'Not enough' indication</w:t>
      </w:r>
    </w:p>
    <w:p w14:paraId="11ABAF11" w14:textId="77777777" w:rsidR="00BE4210" w:rsidRDefault="00BE4210" w:rsidP="00BE4210">
      <w:pPr>
        <w:pStyle w:val="PL"/>
      </w:pPr>
      <w:r>
        <w:t xml:space="preserve">          functionality is enabled for RIM RS-1 and RIM-RS type 1 is used to</w:t>
      </w:r>
    </w:p>
    <w:p w14:paraId="0267CE16" w14:textId="77777777" w:rsidR="00BE4210" w:rsidRDefault="00BE4210" w:rsidP="00BE4210">
      <w:pPr>
        <w:pStyle w:val="PL"/>
      </w:pPr>
      <w:r>
        <w:t xml:space="preserve">          indicate 'Not enough mitigation' functionality.";</w:t>
      </w:r>
    </w:p>
    <w:p w14:paraId="6359CA3A" w14:textId="77777777" w:rsidR="00BE4210" w:rsidRDefault="00BE4210" w:rsidP="00BE4210">
      <w:pPr>
        <w:pStyle w:val="PL"/>
      </w:pPr>
    </w:p>
    <w:p w14:paraId="06B001AC" w14:textId="77777777" w:rsidR="00BE4210" w:rsidRDefault="00BE4210" w:rsidP="00BE4210">
      <w:pPr>
        <w:pStyle w:val="PL"/>
      </w:pPr>
      <w:r>
        <w:t xml:space="preserve">    leaf detectedSetID {</w:t>
      </w:r>
    </w:p>
    <w:p w14:paraId="293CCB7F" w14:textId="77777777" w:rsidR="00BE4210" w:rsidRDefault="00BE4210" w:rsidP="00BE4210">
      <w:pPr>
        <w:pStyle w:val="PL"/>
      </w:pPr>
      <w:r>
        <w:t xml:space="preserve">      type uint32 ;</w:t>
      </w:r>
    </w:p>
    <w:p w14:paraId="1C57A0D4" w14:textId="77777777" w:rsidR="00BE4210" w:rsidRDefault="00BE4210" w:rsidP="00BE4210">
      <w:pPr>
        <w:pStyle w:val="PL"/>
      </w:pPr>
      <w:r>
        <w:t xml:space="preserve">      description "Set ID of the detected RIM-RS</w:t>
      </w:r>
    </w:p>
    <w:p w14:paraId="68C1A8C0" w14:textId="77777777" w:rsidR="00BE4210" w:rsidRDefault="00BE4210" w:rsidP="00BE4210">
      <w:pPr>
        <w:pStyle w:val="PL"/>
      </w:pPr>
      <w:r>
        <w:t xml:space="preserve">        allowedValues: 0,1...max{totalnrofSetIdofRS1, totalnrofSetIdofRS2}";</w:t>
      </w:r>
    </w:p>
    <w:p w14:paraId="6873AF61" w14:textId="77777777" w:rsidR="00BE4210" w:rsidRDefault="00BE4210" w:rsidP="00BE4210">
      <w:pPr>
        <w:pStyle w:val="PL"/>
      </w:pPr>
      <w:r>
        <w:t xml:space="preserve">    }</w:t>
      </w:r>
    </w:p>
    <w:p w14:paraId="391C1014" w14:textId="77777777" w:rsidR="00BE4210" w:rsidRDefault="00BE4210" w:rsidP="00BE4210">
      <w:pPr>
        <w:pStyle w:val="PL"/>
      </w:pPr>
    </w:p>
    <w:p w14:paraId="04A1A211" w14:textId="77777777" w:rsidR="00BE4210" w:rsidRDefault="00BE4210" w:rsidP="00BE4210">
      <w:pPr>
        <w:pStyle w:val="PL"/>
      </w:pPr>
      <w:r>
        <w:t xml:space="preserve">    leaf propagationDelay {</w:t>
      </w:r>
    </w:p>
    <w:p w14:paraId="47D30EA3" w14:textId="77777777" w:rsidR="00BE4210" w:rsidRDefault="00BE4210" w:rsidP="00BE4210">
      <w:pPr>
        <w:pStyle w:val="PL"/>
      </w:pPr>
      <w:r>
        <w:t xml:space="preserve">      type uint32 ;</w:t>
      </w:r>
    </w:p>
    <w:p w14:paraId="06E5605B" w14:textId="77777777" w:rsidR="00BE4210" w:rsidRDefault="00BE4210" w:rsidP="00BE4210">
      <w:pPr>
        <w:pStyle w:val="PL"/>
      </w:pPr>
      <w:r>
        <w:t xml:space="preserve">      must '. &lt;= ../../maxPropagationDelay' {</w:t>
      </w:r>
    </w:p>
    <w:p w14:paraId="28AE2E12" w14:textId="77777777" w:rsidR="00BE4210" w:rsidRDefault="00BE4210" w:rsidP="00BE4210">
      <w:pPr>
        <w:pStyle w:val="PL"/>
      </w:pPr>
      <w:r>
        <w:t xml:space="preserve">        error-message "allowedValues: 0, 1.. maxPropagationDelay";</w:t>
      </w:r>
    </w:p>
    <w:p w14:paraId="3D2A260E" w14:textId="77777777" w:rsidR="00BE4210" w:rsidRDefault="00BE4210" w:rsidP="00BE4210">
      <w:pPr>
        <w:pStyle w:val="PL"/>
      </w:pPr>
      <w:r>
        <w:t xml:space="preserve">      }</w:t>
      </w:r>
    </w:p>
    <w:p w14:paraId="1502C5CC" w14:textId="77777777" w:rsidR="00BE4210" w:rsidRDefault="00BE4210" w:rsidP="00BE4210">
      <w:pPr>
        <w:pStyle w:val="PL"/>
      </w:pPr>
      <w:r>
        <w:t xml:space="preserve">      description "This attribute indicates the propagation delay of the</w:t>
      </w:r>
    </w:p>
    <w:p w14:paraId="266AED5D" w14:textId="77777777" w:rsidR="00BE4210" w:rsidRDefault="00BE4210" w:rsidP="00BE4210">
      <w:pPr>
        <w:pStyle w:val="PL"/>
      </w:pPr>
      <w:r>
        <w:t xml:space="preserve">        detected RIM-RS, in number of OFDM symbol.";</w:t>
      </w:r>
    </w:p>
    <w:p w14:paraId="6F20E2D9" w14:textId="77777777" w:rsidR="00BE4210" w:rsidRDefault="00BE4210" w:rsidP="00BE4210">
      <w:pPr>
        <w:pStyle w:val="PL"/>
      </w:pPr>
      <w:r>
        <w:t xml:space="preserve">    }</w:t>
      </w:r>
    </w:p>
    <w:p w14:paraId="5BAB8568" w14:textId="77777777" w:rsidR="00BE4210" w:rsidRDefault="00BE4210" w:rsidP="00BE4210">
      <w:pPr>
        <w:pStyle w:val="PL"/>
      </w:pPr>
    </w:p>
    <w:p w14:paraId="5E29DA3F" w14:textId="77777777" w:rsidR="00BE4210" w:rsidRDefault="00BE4210" w:rsidP="00BE4210">
      <w:pPr>
        <w:pStyle w:val="PL"/>
      </w:pPr>
      <w:r>
        <w:t xml:space="preserve">    leaf functionalityOfRIMRS {</w:t>
      </w:r>
    </w:p>
    <w:p w14:paraId="06A67935" w14:textId="77777777" w:rsidR="00BE4210" w:rsidRDefault="00BE4210" w:rsidP="00BE4210">
      <w:pPr>
        <w:pStyle w:val="PL"/>
      </w:pPr>
      <w:r>
        <w:t xml:space="preserve">      type enumeration {</w:t>
      </w:r>
    </w:p>
    <w:p w14:paraId="3B84A352" w14:textId="77777777" w:rsidR="00BE4210" w:rsidRDefault="00BE4210" w:rsidP="00BE4210">
      <w:pPr>
        <w:pStyle w:val="PL"/>
      </w:pPr>
      <w:r>
        <w:t xml:space="preserve">        enum RS1;</w:t>
      </w:r>
    </w:p>
    <w:p w14:paraId="6A7A5C0D" w14:textId="77777777" w:rsidR="00BE4210" w:rsidRDefault="00BE4210" w:rsidP="00BE4210">
      <w:pPr>
        <w:pStyle w:val="PL"/>
      </w:pPr>
      <w:r>
        <w:t xml:space="preserve">        enum RS2;</w:t>
      </w:r>
    </w:p>
    <w:p w14:paraId="732A41B3" w14:textId="77777777" w:rsidR="00BE4210" w:rsidRDefault="00BE4210" w:rsidP="00BE4210">
      <w:pPr>
        <w:pStyle w:val="PL"/>
      </w:pPr>
      <w:r>
        <w:t xml:space="preserve">        enum RS1_FOR_ENOUGH_MITIGATION;</w:t>
      </w:r>
    </w:p>
    <w:p w14:paraId="37276E35" w14:textId="77777777" w:rsidR="00BE4210" w:rsidRDefault="00BE4210" w:rsidP="00BE4210">
      <w:pPr>
        <w:pStyle w:val="PL"/>
      </w:pPr>
      <w:r>
        <w:t xml:space="preserve">        enum RS1_FOR_NOT_ENOUGH_MITIGATION;</w:t>
      </w:r>
    </w:p>
    <w:p w14:paraId="7EBBBC98" w14:textId="77777777" w:rsidR="00BE4210" w:rsidRDefault="00BE4210" w:rsidP="00BE4210">
      <w:pPr>
        <w:pStyle w:val="PL"/>
      </w:pPr>
      <w:r>
        <w:t xml:space="preserve">      }</w:t>
      </w:r>
    </w:p>
    <w:p w14:paraId="033F0F27" w14:textId="77777777" w:rsidR="00BE4210" w:rsidRDefault="00BE4210" w:rsidP="00BE4210">
      <w:pPr>
        <w:pStyle w:val="PL"/>
      </w:pPr>
      <w:r>
        <w:t xml:space="preserve">      mandatory true;</w:t>
      </w:r>
    </w:p>
    <w:p w14:paraId="25350F6E" w14:textId="77777777" w:rsidR="00BE4210" w:rsidRDefault="00BE4210" w:rsidP="00BE4210">
      <w:pPr>
        <w:pStyle w:val="PL"/>
      </w:pPr>
      <w:r>
        <w:t xml:space="preserve">      description "Indicates the functionality of the detected RIM-RS.</w:t>
      </w:r>
    </w:p>
    <w:p w14:paraId="7F9DB4A5" w14:textId="77777777" w:rsidR="00BE4210" w:rsidRDefault="00BE4210" w:rsidP="00BE4210">
      <w:pPr>
        <w:pStyle w:val="PL"/>
      </w:pPr>
      <w:r>
        <w:t xml:space="preserve">        If the indication of enableEnoughNotEnoughIndication is 'enabled',</w:t>
      </w:r>
    </w:p>
    <w:p w14:paraId="60280BEF" w14:textId="77777777" w:rsidR="00BE4210" w:rsidRDefault="00BE4210" w:rsidP="00BE4210">
      <w:pPr>
        <w:pStyle w:val="PL"/>
      </w:pPr>
      <w:r>
        <w:t xml:space="preserve">          valid values are {RS2, RS1forEnoughMitigation,</w:t>
      </w:r>
    </w:p>
    <w:p w14:paraId="7B5EC289" w14:textId="77777777" w:rsidR="00BE4210" w:rsidRDefault="00BE4210" w:rsidP="00BE4210">
      <w:pPr>
        <w:pStyle w:val="PL"/>
      </w:pPr>
      <w:r>
        <w:t xml:space="preserve">          RS1forNotEnoughMitigation};</w:t>
      </w:r>
    </w:p>
    <w:p w14:paraId="7D5A057D" w14:textId="77777777" w:rsidR="00BE4210" w:rsidRDefault="00BE4210" w:rsidP="00BE4210">
      <w:pPr>
        <w:pStyle w:val="PL"/>
      </w:pPr>
      <w:r>
        <w:t xml:space="preserve">        If the indication of enableEnoughNotEnoughIndication is 'disabled',</w:t>
      </w:r>
    </w:p>
    <w:p w14:paraId="01919934" w14:textId="77777777" w:rsidR="00BE4210" w:rsidRDefault="00BE4210" w:rsidP="00BE4210">
      <w:pPr>
        <w:pStyle w:val="PL"/>
      </w:pPr>
      <w:r>
        <w:t xml:space="preserve">          valid values are {RS1, RS2}.</w:t>
      </w:r>
    </w:p>
    <w:p w14:paraId="49AF1F0E" w14:textId="77777777" w:rsidR="00BE4210" w:rsidRDefault="00BE4210" w:rsidP="00BE4210">
      <w:pPr>
        <w:pStyle w:val="PL"/>
      </w:pPr>
    </w:p>
    <w:p w14:paraId="5E473AA5" w14:textId="77777777" w:rsidR="00BE4210" w:rsidRDefault="00BE4210" w:rsidP="00BE4210">
      <w:pPr>
        <w:pStyle w:val="PL"/>
      </w:pPr>
      <w:r>
        <w:t xml:space="preserve">        RS1forEnoughMitigation means RIM-RS type 1 is used to indicate</w:t>
      </w:r>
    </w:p>
    <w:p w14:paraId="6DA1BA15" w14:textId="77777777" w:rsidR="00BE4210" w:rsidRDefault="00BE4210" w:rsidP="00BE4210">
      <w:pPr>
        <w:pStyle w:val="PL"/>
      </w:pPr>
      <w:r>
        <w:t xml:space="preserve">         'enough mitigation' functionality.</w:t>
      </w:r>
    </w:p>
    <w:p w14:paraId="706CB847" w14:textId="77777777" w:rsidR="00BE4210" w:rsidRDefault="00BE4210" w:rsidP="00BE4210">
      <w:pPr>
        <w:pStyle w:val="PL"/>
      </w:pPr>
      <w:r>
        <w:t xml:space="preserve">        RS1forNotEnoughMitigation means RIM-RS type 1 is used to indicate</w:t>
      </w:r>
    </w:p>
    <w:p w14:paraId="15E6775A" w14:textId="77777777" w:rsidR="00BE4210" w:rsidRDefault="00BE4210" w:rsidP="00BE4210">
      <w:pPr>
        <w:pStyle w:val="PL"/>
      </w:pPr>
      <w:r>
        <w:t xml:space="preserve">          'Not enough mitigation' functionality.";</w:t>
      </w:r>
    </w:p>
    <w:p w14:paraId="457D7F67" w14:textId="77777777" w:rsidR="00BE4210" w:rsidRDefault="00BE4210" w:rsidP="00BE4210">
      <w:pPr>
        <w:pStyle w:val="PL"/>
      </w:pPr>
      <w:r>
        <w:t xml:space="preserve">    }</w:t>
      </w:r>
    </w:p>
    <w:p w14:paraId="7A8D65BC" w14:textId="77777777" w:rsidR="00BE4210" w:rsidRDefault="00BE4210" w:rsidP="00BE4210">
      <w:pPr>
        <w:pStyle w:val="PL"/>
      </w:pPr>
      <w:r>
        <w:t xml:space="preserve">  }</w:t>
      </w:r>
    </w:p>
    <w:p w14:paraId="1D84DCE7" w14:textId="77777777" w:rsidR="00BE4210" w:rsidRDefault="00BE4210" w:rsidP="00BE4210">
      <w:pPr>
        <w:pStyle w:val="PL"/>
      </w:pPr>
    </w:p>
    <w:p w14:paraId="0D1B4A49" w14:textId="77777777" w:rsidR="00BE4210" w:rsidRDefault="00BE4210" w:rsidP="00BE4210">
      <w:pPr>
        <w:pStyle w:val="PL"/>
      </w:pPr>
      <w:r>
        <w:t xml:space="preserve">  grouping RimRSReportConfGrp {</w:t>
      </w:r>
    </w:p>
    <w:p w14:paraId="6AFD871E" w14:textId="77777777" w:rsidR="00BE4210" w:rsidRDefault="00BE4210" w:rsidP="00BE4210">
      <w:pPr>
        <w:pStyle w:val="PL"/>
      </w:pPr>
      <w:r>
        <w:t xml:space="preserve">    description "Defines RIM-RS reporting configuration";</w:t>
      </w:r>
    </w:p>
    <w:p w14:paraId="1B35775F" w14:textId="77777777" w:rsidR="00BE4210" w:rsidRDefault="00BE4210" w:rsidP="00BE4210">
      <w:pPr>
        <w:pStyle w:val="PL"/>
      </w:pPr>
    </w:p>
    <w:p w14:paraId="6D313985" w14:textId="77777777" w:rsidR="00BE4210" w:rsidRDefault="00BE4210" w:rsidP="00BE4210">
      <w:pPr>
        <w:pStyle w:val="PL"/>
      </w:pPr>
      <w:r>
        <w:t xml:space="preserve">    leaf reportIndicator {</w:t>
      </w:r>
    </w:p>
    <w:p w14:paraId="1478A47F" w14:textId="77777777" w:rsidR="00BE4210" w:rsidRDefault="00BE4210" w:rsidP="00BE4210">
      <w:pPr>
        <w:pStyle w:val="PL"/>
      </w:pPr>
      <w:r>
        <w:t xml:space="preserve">      type types3gpp:EnabledDisabled;</w:t>
      </w:r>
    </w:p>
    <w:p w14:paraId="734B554E" w14:textId="77777777" w:rsidR="00BE4210" w:rsidRDefault="00BE4210" w:rsidP="00BE4210">
      <w:pPr>
        <w:pStyle w:val="PL"/>
      </w:pPr>
      <w:r>
        <w:t xml:space="preserve">      default DISABLED;</w:t>
      </w:r>
    </w:p>
    <w:p w14:paraId="2C1481E1" w14:textId="77777777" w:rsidR="00BE4210" w:rsidRDefault="00BE4210" w:rsidP="00BE4210">
      <w:pPr>
        <w:pStyle w:val="PL"/>
      </w:pPr>
      <w:r>
        <w:t xml:space="preserve">      description "Used to enable or disable the RS report on a gNB.</w:t>
      </w:r>
    </w:p>
    <w:p w14:paraId="29C767FC" w14:textId="77777777" w:rsidR="00BE4210" w:rsidRDefault="00BE4210" w:rsidP="00BE4210">
      <w:pPr>
        <w:pStyle w:val="PL"/>
      </w:pPr>
      <w:r>
        <w:t xml:space="preserve">        If the indication is 'enable', the gNB starts to periodically report</w:t>
      </w:r>
    </w:p>
    <w:p w14:paraId="61ED00D1" w14:textId="77777777" w:rsidR="00BE4210" w:rsidRDefault="00BE4210" w:rsidP="00BE4210">
      <w:pPr>
        <w:pStyle w:val="PL"/>
      </w:pPr>
      <w:r>
        <w:t xml:space="preserve">        necessary information derived from the detected RIM-RS to OAM.</w:t>
      </w:r>
    </w:p>
    <w:p w14:paraId="5C453CB2" w14:textId="77777777" w:rsidR="00BE4210" w:rsidRDefault="00BE4210" w:rsidP="00BE4210">
      <w:pPr>
        <w:pStyle w:val="PL"/>
      </w:pPr>
      <w:r>
        <w:t xml:space="preserve">        If the indication is 'disable', the gNB stops reporting.";</w:t>
      </w:r>
    </w:p>
    <w:p w14:paraId="673672A5" w14:textId="77777777" w:rsidR="00BE4210" w:rsidRDefault="00BE4210" w:rsidP="00BE4210">
      <w:pPr>
        <w:pStyle w:val="PL"/>
      </w:pPr>
      <w:r>
        <w:t xml:space="preserve">    }</w:t>
      </w:r>
    </w:p>
    <w:p w14:paraId="2ED9190E" w14:textId="77777777" w:rsidR="00BE4210" w:rsidRDefault="00BE4210" w:rsidP="00BE4210">
      <w:pPr>
        <w:pStyle w:val="PL"/>
      </w:pPr>
    </w:p>
    <w:p w14:paraId="59A30441" w14:textId="77777777" w:rsidR="00BE4210" w:rsidRDefault="00BE4210" w:rsidP="00BE4210">
      <w:pPr>
        <w:pStyle w:val="PL"/>
      </w:pPr>
      <w:r>
        <w:t xml:space="preserve">    leaf reportInterval {</w:t>
      </w:r>
    </w:p>
    <w:p w14:paraId="5DE7071B" w14:textId="77777777" w:rsidR="00BE4210" w:rsidRDefault="00BE4210" w:rsidP="00BE4210">
      <w:pPr>
        <w:pStyle w:val="PL"/>
      </w:pPr>
      <w:r>
        <w:t xml:space="preserve">      type uint32;</w:t>
      </w:r>
    </w:p>
    <w:p w14:paraId="03087A51" w14:textId="77777777" w:rsidR="00BE4210" w:rsidRDefault="00BE4210" w:rsidP="00BE4210">
      <w:pPr>
        <w:pStyle w:val="PL"/>
      </w:pPr>
      <w:r>
        <w:t xml:space="preserve">      mandatory true;</w:t>
      </w:r>
    </w:p>
    <w:p w14:paraId="7749314A" w14:textId="77777777" w:rsidR="00BE4210" w:rsidRDefault="00BE4210" w:rsidP="00BE4210">
      <w:pPr>
        <w:pStyle w:val="PL"/>
      </w:pPr>
      <w:r>
        <w:t xml:space="preserve">      units ms;</w:t>
      </w:r>
    </w:p>
    <w:p w14:paraId="4DF4E91B" w14:textId="77777777" w:rsidR="00BE4210" w:rsidRDefault="00BE4210" w:rsidP="00BE4210">
      <w:pPr>
        <w:pStyle w:val="PL"/>
      </w:pPr>
      <w:r>
        <w:t xml:space="preserve">      description "Used to define reporting interval of a gNB in ms.";</w:t>
      </w:r>
    </w:p>
    <w:p w14:paraId="479FA014" w14:textId="77777777" w:rsidR="00BE4210" w:rsidRDefault="00BE4210" w:rsidP="00BE4210">
      <w:pPr>
        <w:pStyle w:val="PL"/>
      </w:pPr>
      <w:r>
        <w:t xml:space="preserve">    }</w:t>
      </w:r>
    </w:p>
    <w:p w14:paraId="51CCEEFD" w14:textId="77777777" w:rsidR="00BE4210" w:rsidRDefault="00BE4210" w:rsidP="00BE4210">
      <w:pPr>
        <w:pStyle w:val="PL"/>
      </w:pPr>
    </w:p>
    <w:p w14:paraId="3DF943F1" w14:textId="77777777" w:rsidR="00BE4210" w:rsidRDefault="00BE4210" w:rsidP="00BE4210">
      <w:pPr>
        <w:pStyle w:val="PL"/>
      </w:pPr>
      <w:r>
        <w:t xml:space="preserve">    leaf nrofRIMRSReportInfo {</w:t>
      </w:r>
    </w:p>
    <w:p w14:paraId="1EB03AD6" w14:textId="77777777" w:rsidR="00BE4210" w:rsidRDefault="00BE4210" w:rsidP="00BE4210">
      <w:pPr>
        <w:pStyle w:val="PL"/>
      </w:pPr>
      <w:r>
        <w:t xml:space="preserve">      type uint32;</w:t>
      </w:r>
    </w:p>
    <w:p w14:paraId="69CDE5C0" w14:textId="77777777" w:rsidR="00BE4210" w:rsidRDefault="00BE4210" w:rsidP="00BE4210">
      <w:pPr>
        <w:pStyle w:val="PL"/>
      </w:pPr>
      <w:r>
        <w:t xml:space="preserve">      mandatory true;</w:t>
      </w:r>
    </w:p>
    <w:p w14:paraId="1AF3F7EE" w14:textId="77777777" w:rsidR="00BE4210" w:rsidRDefault="00BE4210" w:rsidP="00BE4210">
      <w:pPr>
        <w:pStyle w:val="PL"/>
      </w:pPr>
      <w:r>
        <w:t xml:space="preserve">      description "Used to define the maximum number of RIMRSReportInfo in</w:t>
      </w:r>
    </w:p>
    <w:p w14:paraId="1C7B1EA2" w14:textId="77777777" w:rsidR="00BE4210" w:rsidRDefault="00BE4210" w:rsidP="00BE4210">
      <w:pPr>
        <w:pStyle w:val="PL"/>
      </w:pPr>
      <w:r>
        <w:t xml:space="preserve">        a single report.";</w:t>
      </w:r>
    </w:p>
    <w:p w14:paraId="3A52F708" w14:textId="77777777" w:rsidR="00BE4210" w:rsidRDefault="00BE4210" w:rsidP="00BE4210">
      <w:pPr>
        <w:pStyle w:val="PL"/>
      </w:pPr>
      <w:r>
        <w:t xml:space="preserve">    }</w:t>
      </w:r>
    </w:p>
    <w:p w14:paraId="1BDBC101" w14:textId="77777777" w:rsidR="00BE4210" w:rsidRDefault="00BE4210" w:rsidP="00BE4210">
      <w:pPr>
        <w:pStyle w:val="PL"/>
      </w:pPr>
    </w:p>
    <w:p w14:paraId="588807B2" w14:textId="77777777" w:rsidR="00BE4210" w:rsidRDefault="00BE4210" w:rsidP="00BE4210">
      <w:pPr>
        <w:pStyle w:val="PL"/>
      </w:pPr>
      <w:r>
        <w:t xml:space="preserve">    leaf maxPropagationDelay {</w:t>
      </w:r>
    </w:p>
    <w:p w14:paraId="759C2AAD" w14:textId="77777777" w:rsidR="00BE4210" w:rsidRDefault="00BE4210" w:rsidP="00BE4210">
      <w:pPr>
        <w:pStyle w:val="PL"/>
      </w:pPr>
      <w:r>
        <w:t xml:space="preserve">      type uint32 {</w:t>
      </w:r>
    </w:p>
    <w:p w14:paraId="031E2816" w14:textId="77777777" w:rsidR="00BE4210" w:rsidRDefault="00BE4210" w:rsidP="00BE4210">
      <w:pPr>
        <w:pStyle w:val="PL"/>
      </w:pPr>
      <w:r>
        <w:t xml:space="preserve">        range "0..327679";</w:t>
      </w:r>
    </w:p>
    <w:p w14:paraId="36F48393" w14:textId="77777777" w:rsidR="00BE4210" w:rsidRDefault="00BE4210" w:rsidP="00BE4210">
      <w:pPr>
        <w:pStyle w:val="PL"/>
      </w:pPr>
      <w:r>
        <w:t xml:space="preserve">      }</w:t>
      </w:r>
    </w:p>
    <w:p w14:paraId="5D685EFE" w14:textId="77777777" w:rsidR="00BE4210" w:rsidRDefault="00BE4210" w:rsidP="00BE4210">
      <w:pPr>
        <w:pStyle w:val="PL"/>
      </w:pPr>
      <w:r>
        <w:t xml:space="preserve">      mandatory true;</w:t>
      </w:r>
    </w:p>
    <w:p w14:paraId="081116C9" w14:textId="77777777" w:rsidR="00BE4210" w:rsidRDefault="00BE4210" w:rsidP="00BE4210">
      <w:pPr>
        <w:pStyle w:val="PL"/>
      </w:pPr>
      <w:r>
        <w:t xml:space="preserve">      description "Used to define the maximum reported OFDM symbol number for</w:t>
      </w:r>
    </w:p>
    <w:p w14:paraId="12A3CEB3" w14:textId="77777777" w:rsidR="00BE4210" w:rsidRDefault="00BE4210" w:rsidP="00BE4210">
      <w:pPr>
        <w:pStyle w:val="PL"/>
      </w:pPr>
      <w:r>
        <w:t xml:space="preserve">        the propagation delay of the detected RIM-RS in each RIMRSReportInfo.</w:t>
      </w:r>
    </w:p>
    <w:p w14:paraId="313D6CEA" w14:textId="77777777" w:rsidR="00BE4210" w:rsidRDefault="00BE4210" w:rsidP="00BE4210">
      <w:pPr>
        <w:pStyle w:val="PL"/>
      </w:pPr>
    </w:p>
    <w:p w14:paraId="1C881637" w14:textId="77777777" w:rsidR="00BE4210" w:rsidRDefault="00BE4210" w:rsidP="00BE4210">
      <w:pPr>
        <w:pStyle w:val="PL"/>
      </w:pPr>
      <w:r>
        <w:t xml:space="preserve">        allowedValues: 0, 1..20**2*maxNrofSymbols-1, where maxNrofSymbols=14.";</w:t>
      </w:r>
    </w:p>
    <w:p w14:paraId="2BC90137" w14:textId="77777777" w:rsidR="00BE4210" w:rsidRDefault="00BE4210" w:rsidP="00BE4210">
      <w:pPr>
        <w:pStyle w:val="PL"/>
      </w:pPr>
      <w:r>
        <w:t xml:space="preserve">    }</w:t>
      </w:r>
    </w:p>
    <w:p w14:paraId="59406E86" w14:textId="77777777" w:rsidR="00BE4210" w:rsidRDefault="00BE4210" w:rsidP="00BE4210">
      <w:pPr>
        <w:pStyle w:val="PL"/>
      </w:pPr>
    </w:p>
    <w:p w14:paraId="17DCF8D4" w14:textId="77777777" w:rsidR="00BE4210" w:rsidRDefault="00BE4210" w:rsidP="00BE4210">
      <w:pPr>
        <w:pStyle w:val="PL"/>
      </w:pPr>
      <w:r>
        <w:t xml:space="preserve">    list RimRSReportInfoList {</w:t>
      </w:r>
    </w:p>
    <w:p w14:paraId="134290F2" w14:textId="77777777" w:rsidR="00BE4210" w:rsidRDefault="00BE4210" w:rsidP="00BE4210">
      <w:pPr>
        <w:pStyle w:val="PL"/>
      </w:pPr>
      <w:r>
        <w:t xml:space="preserve">      key detectedSetID;</w:t>
      </w:r>
    </w:p>
    <w:p w14:paraId="7BBF42AA" w14:textId="77777777" w:rsidR="00BE4210" w:rsidRDefault="00BE4210" w:rsidP="00BE4210">
      <w:pPr>
        <w:pStyle w:val="PL"/>
      </w:pPr>
      <w:r>
        <w:t xml:space="preserve">      description "Represents a list (the length of the list is</w:t>
      </w:r>
    </w:p>
    <w:p w14:paraId="736D8125" w14:textId="77777777" w:rsidR="00BE4210" w:rsidRDefault="00BE4210" w:rsidP="00BE4210">
      <w:pPr>
        <w:pStyle w:val="PL"/>
      </w:pPr>
      <w:r>
        <w:t xml:space="preserve">        nrofRIMRSReportInfo) of necessary information derived from the</w:t>
      </w:r>
    </w:p>
    <w:p w14:paraId="4B005F5A" w14:textId="77777777" w:rsidR="00BE4210" w:rsidRDefault="00BE4210" w:rsidP="00BE4210">
      <w:pPr>
        <w:pStyle w:val="PL"/>
      </w:pPr>
      <w:r>
        <w:t xml:space="preserve">        detected RIM-RS.";</w:t>
      </w:r>
    </w:p>
    <w:p w14:paraId="6856E3B9" w14:textId="77777777" w:rsidR="00BE4210" w:rsidRDefault="00BE4210" w:rsidP="00BE4210">
      <w:pPr>
        <w:pStyle w:val="PL"/>
      </w:pPr>
      <w:r>
        <w:t xml:space="preserve">      uses RimRSReportInfoGrp;</w:t>
      </w:r>
    </w:p>
    <w:p w14:paraId="686B1CDA" w14:textId="77777777" w:rsidR="00BE4210" w:rsidRDefault="00BE4210" w:rsidP="00BE4210">
      <w:pPr>
        <w:pStyle w:val="PL"/>
      </w:pPr>
      <w:r>
        <w:t xml:space="preserve">    }</w:t>
      </w:r>
    </w:p>
    <w:p w14:paraId="703EBF91" w14:textId="77777777" w:rsidR="00BE4210" w:rsidRDefault="00BE4210" w:rsidP="00BE4210">
      <w:pPr>
        <w:pStyle w:val="PL"/>
      </w:pPr>
      <w:r>
        <w:t xml:space="preserve">  }</w:t>
      </w:r>
    </w:p>
    <w:p w14:paraId="32481EDA" w14:textId="77777777" w:rsidR="00BE4210" w:rsidRDefault="00BE4210" w:rsidP="00BE4210">
      <w:pPr>
        <w:pStyle w:val="PL"/>
      </w:pPr>
    </w:p>
    <w:p w14:paraId="13D470BB" w14:textId="77777777" w:rsidR="00BE4210" w:rsidRDefault="00BE4210" w:rsidP="00BE4210">
      <w:pPr>
        <w:pStyle w:val="PL"/>
      </w:pPr>
      <w:r>
        <w:t xml:space="preserve">  grouping GNBDUFunctionGrp {</w:t>
      </w:r>
    </w:p>
    <w:p w14:paraId="57F5801D" w14:textId="77777777" w:rsidR="00BE4210" w:rsidRDefault="00BE4210" w:rsidP="00BE4210">
      <w:pPr>
        <w:pStyle w:val="PL"/>
      </w:pPr>
      <w:r>
        <w:t xml:space="preserve">    description "Represents the GNBDUFunction IOC.";</w:t>
      </w:r>
    </w:p>
    <w:p w14:paraId="0040ABA3" w14:textId="77777777" w:rsidR="00BE4210" w:rsidRDefault="00BE4210" w:rsidP="00BE4210">
      <w:pPr>
        <w:pStyle w:val="PL"/>
      </w:pPr>
      <w:r>
        <w:t xml:space="preserve">    reference "3GPP TS 28.541";</w:t>
      </w:r>
    </w:p>
    <w:p w14:paraId="4C052A30" w14:textId="77777777" w:rsidR="00BE4210" w:rsidRDefault="00BE4210" w:rsidP="00BE4210">
      <w:pPr>
        <w:pStyle w:val="PL"/>
      </w:pPr>
      <w:r>
        <w:t xml:space="preserve">    uses mf3gpp:ManagedFunctionGrp;</w:t>
      </w:r>
    </w:p>
    <w:p w14:paraId="7D304016" w14:textId="77777777" w:rsidR="00BE4210" w:rsidRDefault="00BE4210" w:rsidP="00BE4210">
      <w:pPr>
        <w:pStyle w:val="PL"/>
      </w:pPr>
    </w:p>
    <w:p w14:paraId="3F17939D" w14:textId="77777777" w:rsidR="00BE4210" w:rsidRDefault="00BE4210" w:rsidP="00BE4210">
      <w:pPr>
        <w:pStyle w:val="PL"/>
      </w:pPr>
      <w:r>
        <w:t xml:space="preserve">    leaf gNBId {</w:t>
      </w:r>
    </w:p>
    <w:p w14:paraId="0686BF30" w14:textId="77777777" w:rsidR="00BE4210" w:rsidRDefault="00BE4210" w:rsidP="00BE4210">
      <w:pPr>
        <w:pStyle w:val="PL"/>
      </w:pPr>
      <w:r>
        <w:t xml:space="preserve">      type int64 { range "0..4294967295"; }</w:t>
      </w:r>
    </w:p>
    <w:p w14:paraId="7A613D0C" w14:textId="77777777" w:rsidR="00BE4210" w:rsidRDefault="00BE4210" w:rsidP="00BE4210">
      <w:pPr>
        <w:pStyle w:val="PL"/>
      </w:pPr>
      <w:r>
        <w:t xml:space="preserve">      mandatory true;</w:t>
      </w:r>
    </w:p>
    <w:p w14:paraId="7F6FE06E" w14:textId="77777777" w:rsidR="00BE4210" w:rsidRDefault="00BE4210" w:rsidP="00BE4210">
      <w:pPr>
        <w:pStyle w:val="PL"/>
      </w:pPr>
      <w:r>
        <w:t xml:space="preserve">      description "Identifies a gNB within a PLMN. The gNB Identifier (gNB ID)</w:t>
      </w:r>
    </w:p>
    <w:p w14:paraId="0201CB89" w14:textId="77777777" w:rsidR="00BE4210" w:rsidRDefault="00BE4210" w:rsidP="00BE4210">
      <w:pPr>
        <w:pStyle w:val="PL"/>
      </w:pPr>
      <w:r>
        <w:t xml:space="preserve">        is part of the NR Cell Identifier (NCI) of the gNB cells.";</w:t>
      </w:r>
    </w:p>
    <w:p w14:paraId="19E9E5B8" w14:textId="77777777" w:rsidR="00BE4210" w:rsidRDefault="00BE4210" w:rsidP="00BE4210">
      <w:pPr>
        <w:pStyle w:val="PL"/>
      </w:pPr>
      <w:r>
        <w:t xml:space="preserve">      reference "gNB ID in 3GPP TS 38.300, Global gNB ID in 3GPP TS 38.413";</w:t>
      </w:r>
    </w:p>
    <w:p w14:paraId="3D1E77FF" w14:textId="77777777" w:rsidR="00BE4210" w:rsidRDefault="00BE4210" w:rsidP="00BE4210">
      <w:pPr>
        <w:pStyle w:val="PL"/>
      </w:pPr>
      <w:r>
        <w:t xml:space="preserve">    }</w:t>
      </w:r>
    </w:p>
    <w:p w14:paraId="54EE4C4D" w14:textId="77777777" w:rsidR="00BE4210" w:rsidRDefault="00BE4210" w:rsidP="00BE4210">
      <w:pPr>
        <w:pStyle w:val="PL"/>
      </w:pPr>
    </w:p>
    <w:p w14:paraId="54F1F792" w14:textId="77777777" w:rsidR="00BE4210" w:rsidRDefault="00BE4210" w:rsidP="00BE4210">
      <w:pPr>
        <w:pStyle w:val="PL"/>
      </w:pPr>
      <w:r>
        <w:t xml:space="preserve">    leaf gNBIdLength {</w:t>
      </w:r>
    </w:p>
    <w:p w14:paraId="61B36E75" w14:textId="77777777" w:rsidR="00BE4210" w:rsidRDefault="00BE4210" w:rsidP="00BE4210">
      <w:pPr>
        <w:pStyle w:val="PL"/>
      </w:pPr>
      <w:r>
        <w:t xml:space="preserve">      type int32 { range "22..32"; }</w:t>
      </w:r>
    </w:p>
    <w:p w14:paraId="3BA17737" w14:textId="77777777" w:rsidR="00BE4210" w:rsidRDefault="00BE4210" w:rsidP="00BE4210">
      <w:pPr>
        <w:pStyle w:val="PL"/>
      </w:pPr>
      <w:r>
        <w:t xml:space="preserve">      mandatory true;</w:t>
      </w:r>
    </w:p>
    <w:p w14:paraId="3C67445C" w14:textId="77777777" w:rsidR="00BE4210" w:rsidRDefault="00BE4210" w:rsidP="00BE4210">
      <w:pPr>
        <w:pStyle w:val="PL"/>
      </w:pPr>
      <w:r>
        <w:t xml:space="preserve">      description "Indicates the number of bits for encoding the gNB ID.";</w:t>
      </w:r>
    </w:p>
    <w:p w14:paraId="60B64CEB" w14:textId="77777777" w:rsidR="00BE4210" w:rsidRDefault="00BE4210" w:rsidP="00BE4210">
      <w:pPr>
        <w:pStyle w:val="PL"/>
      </w:pPr>
      <w:r>
        <w:t xml:space="preserve">      reference "gNB ID in 3GPP TS 38.300, Global gNB ID in 3GPP TS 38.413";</w:t>
      </w:r>
    </w:p>
    <w:p w14:paraId="4CB1C8DC" w14:textId="77777777" w:rsidR="00BE4210" w:rsidRDefault="00BE4210" w:rsidP="00BE4210">
      <w:pPr>
        <w:pStyle w:val="PL"/>
      </w:pPr>
      <w:r>
        <w:t xml:space="preserve">    }</w:t>
      </w:r>
    </w:p>
    <w:p w14:paraId="5B737291" w14:textId="77777777" w:rsidR="00BE4210" w:rsidRDefault="00BE4210" w:rsidP="00BE4210">
      <w:pPr>
        <w:pStyle w:val="PL"/>
      </w:pPr>
    </w:p>
    <w:p w14:paraId="76FF0BED" w14:textId="77777777" w:rsidR="00BE4210" w:rsidRDefault="00BE4210" w:rsidP="00BE4210">
      <w:pPr>
        <w:pStyle w:val="PL"/>
      </w:pPr>
      <w:r>
        <w:t xml:space="preserve">    leaf gNBDUId {</w:t>
      </w:r>
    </w:p>
    <w:p w14:paraId="3179687A" w14:textId="77777777" w:rsidR="00BE4210" w:rsidRDefault="00BE4210" w:rsidP="00BE4210">
      <w:pPr>
        <w:pStyle w:val="PL"/>
      </w:pPr>
      <w:r>
        <w:t xml:space="preserve">      type int64 { range "0..68719476735"; }</w:t>
      </w:r>
    </w:p>
    <w:p w14:paraId="19A9E105" w14:textId="77777777" w:rsidR="00BE4210" w:rsidRDefault="00BE4210" w:rsidP="00BE4210">
      <w:pPr>
        <w:pStyle w:val="PL"/>
      </w:pPr>
      <w:r>
        <w:t xml:space="preserve">      mandatory true;</w:t>
      </w:r>
    </w:p>
    <w:p w14:paraId="252A4859" w14:textId="77777777" w:rsidR="00BE4210" w:rsidRDefault="00BE4210" w:rsidP="00BE4210">
      <w:pPr>
        <w:pStyle w:val="PL"/>
      </w:pPr>
      <w:r>
        <w:t xml:space="preserve">      description "Uniquely identifies the DU at least within a gNB.";</w:t>
      </w:r>
    </w:p>
    <w:p w14:paraId="62263567" w14:textId="77777777" w:rsidR="00BE4210" w:rsidRDefault="00BE4210" w:rsidP="00BE4210">
      <w:pPr>
        <w:pStyle w:val="PL"/>
      </w:pPr>
      <w:r>
        <w:t xml:space="preserve">      reference "3GPP TS 38.473";</w:t>
      </w:r>
    </w:p>
    <w:p w14:paraId="6EDB9DA9" w14:textId="77777777" w:rsidR="00BE4210" w:rsidRDefault="00BE4210" w:rsidP="00BE4210">
      <w:pPr>
        <w:pStyle w:val="PL"/>
      </w:pPr>
      <w:r>
        <w:t xml:space="preserve">    }</w:t>
      </w:r>
    </w:p>
    <w:p w14:paraId="7A3C5626" w14:textId="77777777" w:rsidR="00BE4210" w:rsidRDefault="00BE4210" w:rsidP="00BE4210">
      <w:pPr>
        <w:pStyle w:val="PL"/>
      </w:pPr>
    </w:p>
    <w:p w14:paraId="77C1F673" w14:textId="77777777" w:rsidR="00BE4210" w:rsidRDefault="00BE4210" w:rsidP="00BE4210">
      <w:pPr>
        <w:pStyle w:val="PL"/>
      </w:pPr>
      <w:r>
        <w:t xml:space="preserve">    leaf gNBDUName {</w:t>
      </w:r>
    </w:p>
    <w:p w14:paraId="67188359" w14:textId="77777777" w:rsidR="00BE4210" w:rsidRDefault="00BE4210" w:rsidP="00BE4210">
      <w:pPr>
        <w:pStyle w:val="PL"/>
      </w:pPr>
      <w:r>
        <w:t xml:space="preserve">      type string { length "1..150"; }</w:t>
      </w:r>
    </w:p>
    <w:p w14:paraId="3273EAFD" w14:textId="77777777" w:rsidR="00BE4210" w:rsidRDefault="00BE4210" w:rsidP="00BE4210">
      <w:pPr>
        <w:pStyle w:val="PL"/>
      </w:pPr>
      <w:r>
        <w:t xml:space="preserve">      description "Identifies the Distributed Unit of an NR node";</w:t>
      </w:r>
    </w:p>
    <w:p w14:paraId="240AB6D7" w14:textId="77777777" w:rsidR="00BE4210" w:rsidRDefault="00BE4210" w:rsidP="00BE4210">
      <w:pPr>
        <w:pStyle w:val="PL"/>
      </w:pPr>
      <w:r>
        <w:t xml:space="preserve">      reference "3GPP TS 38.473";</w:t>
      </w:r>
    </w:p>
    <w:p w14:paraId="4A152228" w14:textId="77777777" w:rsidR="00BE4210" w:rsidRDefault="00BE4210" w:rsidP="00BE4210">
      <w:pPr>
        <w:pStyle w:val="PL"/>
      </w:pPr>
      <w:r>
        <w:t xml:space="preserve">    }</w:t>
      </w:r>
    </w:p>
    <w:p w14:paraId="27CC4062" w14:textId="77777777" w:rsidR="00BE4210" w:rsidRDefault="00BE4210" w:rsidP="00BE4210">
      <w:pPr>
        <w:pStyle w:val="PL"/>
      </w:pPr>
    </w:p>
    <w:p w14:paraId="61CEBFFF" w14:textId="77777777" w:rsidR="00BE4210" w:rsidRDefault="00BE4210" w:rsidP="00BE4210">
      <w:pPr>
        <w:pStyle w:val="PL"/>
      </w:pPr>
      <w:r>
        <w:t xml:space="preserve">    list rimRSReportConf {</w:t>
      </w:r>
    </w:p>
    <w:p w14:paraId="53A89604" w14:textId="77777777" w:rsidR="00BE4210" w:rsidRDefault="00BE4210" w:rsidP="00BE4210">
      <w:pPr>
        <w:pStyle w:val="PL"/>
      </w:pPr>
      <w:r>
        <w:t xml:space="preserve">      key reportInterval;</w:t>
      </w:r>
    </w:p>
    <w:p w14:paraId="05900560" w14:textId="77777777" w:rsidR="00BE4210" w:rsidRDefault="00BE4210" w:rsidP="00BE4210">
      <w:pPr>
        <w:pStyle w:val="PL"/>
      </w:pPr>
      <w:r>
        <w:t xml:space="preserve">      config false;</w:t>
      </w:r>
    </w:p>
    <w:p w14:paraId="012AF943" w14:textId="77777777" w:rsidR="00BE4210" w:rsidRDefault="00BE4210" w:rsidP="00BE4210">
      <w:pPr>
        <w:pStyle w:val="PL"/>
      </w:pPr>
      <w:r>
        <w:t xml:space="preserve">      min-elements 1;</w:t>
      </w:r>
    </w:p>
    <w:p w14:paraId="68A93A75" w14:textId="77777777" w:rsidR="00BE4210" w:rsidRDefault="00BE4210" w:rsidP="00BE4210">
      <w:pPr>
        <w:pStyle w:val="PL"/>
      </w:pPr>
      <w:r>
        <w:t xml:space="preserve">      max-elements 1;</w:t>
      </w:r>
    </w:p>
    <w:p w14:paraId="3F348068" w14:textId="77777777" w:rsidR="00BE4210" w:rsidRDefault="00BE4210" w:rsidP="00BE4210">
      <w:pPr>
        <w:pStyle w:val="PL"/>
      </w:pPr>
      <w:r>
        <w:t xml:space="preserve">      description "Used to configure gNBs to report the all necessary</w:t>
      </w:r>
    </w:p>
    <w:p w14:paraId="5C2EFC48" w14:textId="77777777" w:rsidR="00BE4210" w:rsidRDefault="00BE4210" w:rsidP="00BE4210">
      <w:pPr>
        <w:pStyle w:val="PL"/>
      </w:pPr>
      <w:r>
        <w:t xml:space="preserve">        information derived from the detected RIM-RS to OAM.";</w:t>
      </w:r>
    </w:p>
    <w:p w14:paraId="11914295" w14:textId="77777777" w:rsidR="00BE4210" w:rsidRDefault="00BE4210" w:rsidP="00BE4210">
      <w:pPr>
        <w:pStyle w:val="PL"/>
      </w:pPr>
      <w:r>
        <w:t xml:space="preserve">      uses RimRSReportConfGrp;</w:t>
      </w:r>
    </w:p>
    <w:p w14:paraId="0CB3FB3D" w14:textId="77777777" w:rsidR="00BE4210" w:rsidRDefault="00BE4210" w:rsidP="00BE4210">
      <w:pPr>
        <w:pStyle w:val="PL"/>
      </w:pPr>
      <w:r>
        <w:t xml:space="preserve">    }</w:t>
      </w:r>
    </w:p>
    <w:p w14:paraId="6FBA13F8" w14:textId="77777777" w:rsidR="00BE4210" w:rsidRDefault="00BE4210" w:rsidP="00BE4210">
      <w:pPr>
        <w:pStyle w:val="PL"/>
      </w:pPr>
      <w:r>
        <w:t xml:space="preserve">  }</w:t>
      </w:r>
    </w:p>
    <w:p w14:paraId="509D15DE" w14:textId="77777777" w:rsidR="00BE4210" w:rsidRDefault="00BE4210" w:rsidP="00BE4210">
      <w:pPr>
        <w:pStyle w:val="PL"/>
      </w:pPr>
    </w:p>
    <w:p w14:paraId="355CBA65" w14:textId="77777777" w:rsidR="00BE4210" w:rsidRDefault="00BE4210" w:rsidP="00BE4210">
      <w:pPr>
        <w:pStyle w:val="PL"/>
      </w:pPr>
      <w:r>
        <w:t xml:space="preserve">    leaf configurable5QISetRef {</w:t>
      </w:r>
    </w:p>
    <w:p w14:paraId="416778E0" w14:textId="77777777" w:rsidR="00BE4210" w:rsidRDefault="00BE4210" w:rsidP="00BE4210">
      <w:pPr>
        <w:pStyle w:val="PL"/>
      </w:pPr>
      <w:r>
        <w:t xml:space="preserve">      type types3gpp:DistinguishedName;</w:t>
      </w:r>
    </w:p>
    <w:p w14:paraId="39950E74" w14:textId="77777777" w:rsidR="00BE4210" w:rsidRDefault="00BE4210" w:rsidP="00BE4210">
      <w:pPr>
        <w:pStyle w:val="PL"/>
      </w:pPr>
      <w:r>
        <w:t xml:space="preserve">      description "DN of the Configurable5QISet that the GNBDUFunction supports (is associated      </w:t>
      </w:r>
    </w:p>
    <w:p w14:paraId="26585341" w14:textId="77777777" w:rsidR="00BE4210" w:rsidRDefault="00BE4210" w:rsidP="00BE4210">
      <w:pPr>
        <w:pStyle w:val="PL"/>
      </w:pPr>
      <w:r>
        <w:t xml:space="preserve">        to).";</w:t>
      </w:r>
    </w:p>
    <w:p w14:paraId="257EB9A9" w14:textId="77777777" w:rsidR="00BE4210" w:rsidRDefault="00BE4210" w:rsidP="00BE4210">
      <w:pPr>
        <w:pStyle w:val="PL"/>
      </w:pPr>
      <w:r>
        <w:t xml:space="preserve">    }</w:t>
      </w:r>
    </w:p>
    <w:p w14:paraId="09A54218" w14:textId="77777777" w:rsidR="00BE4210" w:rsidRDefault="00BE4210" w:rsidP="00BE4210">
      <w:pPr>
        <w:pStyle w:val="PL"/>
      </w:pPr>
    </w:p>
    <w:p w14:paraId="23E540F4" w14:textId="77777777" w:rsidR="00BE4210" w:rsidRDefault="00BE4210" w:rsidP="00BE4210">
      <w:pPr>
        <w:pStyle w:val="PL"/>
      </w:pPr>
      <w:r>
        <w:t xml:space="preserve">    leaf dynamic5QISetRef {</w:t>
      </w:r>
    </w:p>
    <w:p w14:paraId="2CF986E4" w14:textId="77777777" w:rsidR="00BE4210" w:rsidRDefault="00BE4210" w:rsidP="00BE4210">
      <w:pPr>
        <w:pStyle w:val="PL"/>
      </w:pPr>
      <w:r>
        <w:t xml:space="preserve">      type types3gpp:DistinguishedName;</w:t>
      </w:r>
    </w:p>
    <w:p w14:paraId="7BB89FC8" w14:textId="77777777" w:rsidR="00BE4210" w:rsidRDefault="00BE4210" w:rsidP="00BE4210">
      <w:pPr>
        <w:pStyle w:val="PL"/>
      </w:pPr>
      <w:r>
        <w:t xml:space="preserve">      description "DN of the Dynamic5QISet that the GNBDUFunction supports (is associated to).";</w:t>
      </w:r>
    </w:p>
    <w:p w14:paraId="74D6BC61" w14:textId="77777777" w:rsidR="00BE4210" w:rsidRDefault="00BE4210" w:rsidP="00BE4210">
      <w:pPr>
        <w:pStyle w:val="PL"/>
      </w:pPr>
      <w:r>
        <w:t xml:space="preserve">    }</w:t>
      </w:r>
    </w:p>
    <w:p w14:paraId="6D05D7D6" w14:textId="77777777" w:rsidR="00BE4210" w:rsidRDefault="00BE4210" w:rsidP="00BE4210">
      <w:pPr>
        <w:pStyle w:val="PL"/>
      </w:pPr>
    </w:p>
    <w:p w14:paraId="14361DAA" w14:textId="77777777" w:rsidR="00BE4210" w:rsidRDefault="00BE4210" w:rsidP="00BE4210">
      <w:pPr>
        <w:pStyle w:val="PL"/>
      </w:pPr>
      <w:r>
        <w:t xml:space="preserve">  augment "/me3gpp:ManagedElement" {</w:t>
      </w:r>
    </w:p>
    <w:p w14:paraId="7B1CAC0A" w14:textId="77777777" w:rsidR="00BE4210" w:rsidRDefault="00BE4210" w:rsidP="00BE4210">
      <w:pPr>
        <w:pStyle w:val="PL"/>
      </w:pPr>
    </w:p>
    <w:p w14:paraId="1600FF0F" w14:textId="77777777" w:rsidR="00BE4210" w:rsidRDefault="00BE4210" w:rsidP="00BE4210">
      <w:pPr>
        <w:pStyle w:val="PL"/>
      </w:pPr>
      <w:r>
        <w:t xml:space="preserve">    list GNBDUFunction {</w:t>
      </w:r>
    </w:p>
    <w:p w14:paraId="3F45AD01" w14:textId="77777777" w:rsidR="00BE4210" w:rsidRDefault="00BE4210" w:rsidP="00BE4210">
      <w:pPr>
        <w:pStyle w:val="PL"/>
      </w:pPr>
      <w:r>
        <w:t xml:space="preserve">   key id;</w:t>
      </w:r>
    </w:p>
    <w:p w14:paraId="6F0ACEEF" w14:textId="77777777" w:rsidR="00BE4210" w:rsidRDefault="00BE4210" w:rsidP="00BE4210">
      <w:pPr>
        <w:pStyle w:val="PL"/>
      </w:pPr>
      <w:r>
        <w:t xml:space="preserve">      description "Represents the logical function DU of gNB or en-gNB.";</w:t>
      </w:r>
    </w:p>
    <w:p w14:paraId="0CB1A349" w14:textId="77777777" w:rsidR="00BE4210" w:rsidRDefault="00BE4210" w:rsidP="00BE4210">
      <w:pPr>
        <w:pStyle w:val="PL"/>
      </w:pPr>
      <w:r>
        <w:t xml:space="preserve">      reference "3GPP TS 28.541";</w:t>
      </w:r>
    </w:p>
    <w:p w14:paraId="15D1CFC2" w14:textId="77777777" w:rsidR="00BE4210" w:rsidRDefault="00BE4210" w:rsidP="00BE4210">
      <w:pPr>
        <w:pStyle w:val="PL"/>
      </w:pPr>
      <w:r>
        <w:t xml:space="preserve">      uses top3gpp:Top_Grp;</w:t>
      </w:r>
    </w:p>
    <w:p w14:paraId="2D1C0DB5" w14:textId="77777777" w:rsidR="00BE4210" w:rsidRDefault="00BE4210" w:rsidP="00BE4210">
      <w:pPr>
        <w:pStyle w:val="PL"/>
      </w:pPr>
      <w:r>
        <w:t xml:space="preserve">      container attributes {</w:t>
      </w:r>
    </w:p>
    <w:p w14:paraId="2846B67E" w14:textId="77777777" w:rsidR="00BE4210" w:rsidRDefault="00BE4210" w:rsidP="00BE4210">
      <w:pPr>
        <w:pStyle w:val="PL"/>
      </w:pPr>
      <w:r>
        <w:t xml:space="preserve">        uses GNBDUFunctionGrp;</w:t>
      </w:r>
    </w:p>
    <w:p w14:paraId="3BD3BC2B" w14:textId="77777777" w:rsidR="00BE4210" w:rsidRDefault="00BE4210" w:rsidP="00BE4210">
      <w:pPr>
        <w:pStyle w:val="PL"/>
      </w:pPr>
      <w:r>
        <w:t xml:space="preserve">      }</w:t>
      </w:r>
    </w:p>
    <w:p w14:paraId="44E68088" w14:textId="77777777" w:rsidR="00BE4210" w:rsidRDefault="00BE4210" w:rsidP="00BE4210">
      <w:pPr>
        <w:pStyle w:val="PL"/>
      </w:pPr>
      <w:r>
        <w:t xml:space="preserve">      uses mf3gpp:ManagedFunctionContainedClasses;</w:t>
      </w:r>
    </w:p>
    <w:p w14:paraId="59DDC31D" w14:textId="77777777" w:rsidR="00BE4210" w:rsidRDefault="00BE4210" w:rsidP="00BE4210">
      <w:pPr>
        <w:pStyle w:val="PL"/>
      </w:pPr>
      <w:r>
        <w:t xml:space="preserve">    }</w:t>
      </w:r>
    </w:p>
    <w:p w14:paraId="2B9303FB" w14:textId="77777777" w:rsidR="00BE4210" w:rsidRDefault="00BE4210" w:rsidP="00BE4210">
      <w:pPr>
        <w:pStyle w:val="PL"/>
      </w:pPr>
      <w:r>
        <w:t xml:space="preserve">  }</w:t>
      </w:r>
    </w:p>
    <w:p w14:paraId="0BD5D414" w14:textId="5DFD34F8" w:rsidR="00066F1A" w:rsidRDefault="00BE4210" w:rsidP="008A35FC">
      <w:pPr>
        <w:pStyle w:val="PL"/>
      </w:pPr>
      <w:r>
        <w:t>}</w:t>
      </w:r>
      <w:r w:rsidR="00066F1A"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135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NRCellCU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DPCIConfigurationFunction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DESManagementFunction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DMROFunction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CESManagementFunction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NRCellCUGrp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NRCellCU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cellLocalId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gNB.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gNB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pLMNInfoList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PLMNInfoList is a list of PLMNInfo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pLMNId in the pLMNInfo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mnc sd sst";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nRFrequencyRef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NRCellCU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NRCellCUGrp;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141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ietf-yang-types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NRCellDU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734B0738" w14:textId="77777777" w:rsidR="003F7107" w:rsidRDefault="003F7107" w:rsidP="00F83894">
      <w:pPr>
        <w:pStyle w:val="PL"/>
        <w:rPr>
          <w:lang w:eastAsia="zh-CN"/>
        </w:rPr>
      </w:pPr>
      <w:r w:rsidRPr="003F7107">
        <w:rPr>
          <w:lang w:eastAsia="zh-CN"/>
        </w:rPr>
        <w:t xml:space="preserve">  revision 2022-07-28 { reference "CR-0770"; }</w:t>
      </w:r>
    </w:p>
    <w:p w14:paraId="498856E8" w14:textId="26ED2902" w:rsidR="00F83894" w:rsidRDefault="009126EE" w:rsidP="00F83894">
      <w:pPr>
        <w:pStyle w:val="PL"/>
        <w:rPr>
          <w:lang w:eastAsia="zh-CN"/>
        </w:rPr>
      </w:pPr>
      <w:r w:rsidRPr="009126EE">
        <w:rPr>
          <w:lang w:eastAsia="zh-CN"/>
        </w:rPr>
        <w:t xml:space="preserve">  </w:t>
      </w:r>
      <w:r w:rsidR="00F83894">
        <w:rPr>
          <w:lang w:eastAsia="zh-CN"/>
        </w:rPr>
        <w:t>revision 2022-06-29 { reference CR-0756 ; }</w:t>
      </w:r>
    </w:p>
    <w:p w14:paraId="5134CFB7" w14:textId="0E7AE5B7" w:rsidR="009126EE" w:rsidRDefault="00F83894" w:rsidP="00F8389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="009126EE" w:rsidRPr="009126EE">
        <w:rPr>
          <w:lang w:eastAsia="zh-CN"/>
        </w:rPr>
        <w:t>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DRACHOptimizationFunction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CPCIConfigurationFunction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NPNIdentityGrp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&lt;&lt;dataType&gt;&gt;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plmnid {</w:t>
      </w:r>
    </w:p>
    <w:p w14:paraId="4CB41D8E" w14:textId="77777777" w:rsidR="009126EE" w:rsidRDefault="009126EE" w:rsidP="009126EE">
      <w:pPr>
        <w:pStyle w:val="PL"/>
      </w:pPr>
      <w:r>
        <w:t xml:space="preserve">      key "mcc mnc";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"PLMNId";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cAGIdList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nIDList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NRCellDUGrp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NRCellDU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cellLocalId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gNB.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gNB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operationalState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NRCellDU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administrativeState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NRCellDU.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cellState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NRCellDU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pLMNInfoList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PLMNInfoList is a list of PLMNInfo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plMNId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PLMNId used to construct the nCGI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mnc sd sst";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nPNIdentityList {</w:t>
      </w:r>
    </w:p>
    <w:p w14:paraId="74176BD5" w14:textId="77777777" w:rsidR="009126EE" w:rsidRDefault="009126EE" w:rsidP="009126EE">
      <w:pPr>
        <w:pStyle w:val="PL"/>
      </w:pPr>
      <w:r>
        <w:t xml:space="preserve">      key idx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idx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NPNIdentityGrp;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nRPCI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nRTAC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arfcnDL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arfcnUL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arfcnSUL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bSChannelBwDL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05E7E1CE" w:rsidR="008A35FC" w:rsidRDefault="008A35FC" w:rsidP="008A35FC">
      <w:pPr>
        <w:pStyle w:val="PL"/>
      </w:pPr>
      <w:r>
        <w:t xml:space="preserve">    }</w:t>
      </w:r>
    </w:p>
    <w:p w14:paraId="2BCE547C" w14:textId="77777777" w:rsidR="003F7107" w:rsidRDefault="003F7107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rimRSMonitoringStartTime {</w:t>
      </w:r>
    </w:p>
    <w:p w14:paraId="3E7DD7C0" w14:textId="77777777" w:rsidR="009126EE" w:rsidRDefault="009126EE" w:rsidP="009126EE">
      <w:pPr>
        <w:pStyle w:val="PL"/>
      </w:pPr>
      <w:r>
        <w:t xml:space="preserve">      type yang:date-and-time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gNB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rimRSMonitoringStopTime {</w:t>
      </w:r>
    </w:p>
    <w:p w14:paraId="0A5BFEF1" w14:textId="77777777" w:rsidR="009126EE" w:rsidRDefault="009126EE" w:rsidP="009126EE">
      <w:pPr>
        <w:pStyle w:val="PL"/>
      </w:pPr>
      <w:r>
        <w:t xml:space="preserve">      type yang:date-and-time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gNB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rimRSMonitoringWindowDuration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gNB monitors the RIM-RS, in unit of P_t, where P_t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rimRSMonitoringInterval, </w:t>
      </w:r>
    </w:p>
    <w:p w14:paraId="28BB916F" w14:textId="77777777" w:rsidR="009126EE" w:rsidRDefault="009126EE" w:rsidP="009126EE">
      <w:pPr>
        <w:pStyle w:val="PL"/>
      </w:pPr>
      <w:r>
        <w:t xml:space="preserve">          rimRSMonitoringWindowStartingOffset, rimRSMonitoringOccasionInterval </w:t>
      </w:r>
    </w:p>
    <w:p w14:paraId="3EC72711" w14:textId="77777777" w:rsidR="009126EE" w:rsidRDefault="009126EE" w:rsidP="009126EE">
      <w:pPr>
        <w:pStyle w:val="PL"/>
      </w:pPr>
      <w:r>
        <w:t xml:space="preserve">          and rimRSMonitoringOccasionStartingOffset.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M*P_t,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rimRSMonitoringInterval).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rimRSMonitoringWindowPeriodicity).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descrition rimRSMonitoringWindowDuration</w:t>
      </w:r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(P_t)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uplink-downlinkswitching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uplink-downlinkswitching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((N_setID # RIM,1)/(N_f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enableEnoughNotEnoughIndication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RIM,1)/(N_f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enableEnoughNotEnoughIndication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N_setID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N_f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nrofGlobalRIMRSFrequencyCandidates),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rimRSMonitoringWindowStartingOffset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rimRSMonitoringWindowPeriodicity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rimRSMonitoringOccasionInterval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rimRSMonitoringWindowDuration.</w:t>
      </w:r>
    </w:p>
    <w:p w14:paraId="0B5A2625" w14:textId="77777777" w:rsidR="009126EE" w:rsidRDefault="009126EE" w:rsidP="009126EE">
      <w:pPr>
        <w:pStyle w:val="PL"/>
      </w:pPr>
      <w:r>
        <w:t xml:space="preserve">        allowedValues: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rimRSMonitoringOccasionStartingOffset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gNB starts monitoring potential interference from the S_M-th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(P_t)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allowedValues: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the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rimRSMonitoringOccasionInterval)";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ssbFrequency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bSChannelBwDL.";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ssbPeriodicity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(ms)";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ssbSubCarrierSpacing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ssbOffset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ssbPeriodicity</w:t>
      </w:r>
    </w:p>
    <w:p w14:paraId="348193C9" w14:textId="77777777" w:rsidR="008A35FC" w:rsidRDefault="008A35FC" w:rsidP="008A35FC">
      <w:pPr>
        <w:pStyle w:val="PL"/>
      </w:pPr>
      <w:r>
        <w:t xml:space="preserve">        (ssbOffset &lt; ssbPeriodicity).";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(ms)";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ssbDuration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(ms)";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bSChannelBwUL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bSChannelBwSUL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039065FD" w:rsidR="008A35FC" w:rsidRDefault="004825BF" w:rsidP="004825BF">
      <w:pPr>
        <w:pStyle w:val="PL"/>
      </w:pPr>
      <w:r>
        <w:t xml:space="preserve">    }</w:t>
      </w:r>
    </w:p>
    <w:p w14:paraId="55A55175" w14:textId="77777777" w:rsidR="003F7107" w:rsidRDefault="003F7107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nRSectorCarrierRef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NRSectorCarrier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bWPRef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758C5D27" w14:textId="77777777" w:rsidR="00F83894" w:rsidRDefault="00F83894" w:rsidP="00F83894">
      <w:pPr>
        <w:pStyle w:val="PL"/>
      </w:pPr>
    </w:p>
    <w:p w14:paraId="24DE983B" w14:textId="77777777" w:rsidR="00F83894" w:rsidRDefault="00F83894" w:rsidP="00F83894">
      <w:pPr>
        <w:pStyle w:val="PL"/>
      </w:pPr>
      <w:r>
        <w:t xml:space="preserve">    leaf-list bWPSetRef {</w:t>
      </w:r>
    </w:p>
    <w:p w14:paraId="0A82DB0A" w14:textId="77777777" w:rsidR="00F83894" w:rsidRDefault="00F83894" w:rsidP="00F83894">
      <w:pPr>
        <w:pStyle w:val="PL"/>
      </w:pPr>
      <w:r>
        <w:t xml:space="preserve">      description "Reference to corresponding BWPSet instance.";</w:t>
      </w:r>
    </w:p>
    <w:p w14:paraId="5919CCAC" w14:textId="77777777" w:rsidR="00F83894" w:rsidRDefault="00F83894" w:rsidP="00F83894">
      <w:pPr>
        <w:pStyle w:val="PL"/>
      </w:pPr>
      <w:r>
        <w:t xml:space="preserve">      type types3gpp:DistinguishedName;</w:t>
      </w:r>
    </w:p>
    <w:p w14:paraId="2E30F3A1" w14:textId="4DCDCB9C" w:rsidR="008A35FC" w:rsidRDefault="00F83894" w:rsidP="00F83894">
      <w:pPr>
        <w:pStyle w:val="PL"/>
      </w:pPr>
      <w:r>
        <w:t xml:space="preserve">    }</w:t>
      </w:r>
    </w:p>
    <w:p w14:paraId="26FF32B8" w14:textId="77777777" w:rsidR="008A35FC" w:rsidRDefault="008A35FC" w:rsidP="008A35FC">
      <w:pPr>
        <w:pStyle w:val="PL"/>
      </w:pPr>
      <w:r>
        <w:t xml:space="preserve">    leaf-list nRFrequencyRef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NRFrequency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victimSetRef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(RimRSSet)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aggressorSetRef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(RimRSSet)";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NRCellDU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arfcnDL and bSChannelBwDL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arfcnUL and bSChannelBwUL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arfcnUL and bSChannelBwUL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arfcnSUL and bSChannelBwSUL,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gNB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gNB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NRCellDUGrp;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NRCellRelation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EnergySavingCoverage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enum FULL;</w:t>
      </w:r>
    </w:p>
    <w:p w14:paraId="5C5872FD" w14:textId="77777777" w:rsidR="008A35FC" w:rsidRDefault="008A35FC" w:rsidP="008A35FC">
      <w:pPr>
        <w:pStyle w:val="PL"/>
      </w:pPr>
      <w:r>
        <w:t xml:space="preserve">      enum NO; </w:t>
      </w:r>
    </w:p>
    <w:p w14:paraId="48403E15" w14:textId="77777777" w:rsidR="008A35FC" w:rsidRDefault="008A35FC" w:rsidP="008A35FC">
      <w:pPr>
        <w:pStyle w:val="PL"/>
      </w:pPr>
      <w:r>
        <w:t xml:space="preserve">      enum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NRCellRelationGrp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NRCellRelation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nRTCI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(nRPCI).";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cellIndividualOffset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rsrpOffsetSSB, rsrqOffsetSSB, </w:t>
      </w:r>
    </w:p>
    <w:p w14:paraId="516A0F78" w14:textId="77777777" w:rsidR="008A35FC" w:rsidRDefault="008A35FC" w:rsidP="008A35FC">
      <w:pPr>
        <w:pStyle w:val="PL"/>
      </w:pPr>
      <w:r>
        <w:t xml:space="preserve">        sinrOffsetSSB, rsrpOffsetCSI-RS, rsrqOffsetCSI-RS and</w:t>
      </w:r>
    </w:p>
    <w:p w14:paraId="6CE04CDA" w14:textId="77777777" w:rsidR="008A35FC" w:rsidRDefault="008A35FC" w:rsidP="008A35FC">
      <w:pPr>
        <w:pStyle w:val="PL"/>
      </w:pPr>
      <w:r>
        <w:t xml:space="preserve">        sinrOffsetCSI-RS.";</w:t>
      </w:r>
    </w:p>
    <w:p w14:paraId="73F1345D" w14:textId="77777777" w:rsidR="008A35FC" w:rsidRDefault="008A35FC" w:rsidP="008A35FC">
      <w:pPr>
        <w:pStyle w:val="PL"/>
      </w:pPr>
      <w:r>
        <w:t xml:space="preserve">      reference "cellIndividualOffset in MeasObjectNR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rsrpOffsetSsb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rsrqOffsetSsb{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sinrOffsetSsb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rsrpOffsetCsiRs{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rsrqOffsetCsiRs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sinrOffsetCsiRs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nRFreqRelationRef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NRFreqRelation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adjacentNRCellRef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(NRCellCU or</w:t>
      </w:r>
    </w:p>
    <w:p w14:paraId="11DED38B" w14:textId="77777777" w:rsidR="008A35FC" w:rsidRDefault="008A35FC" w:rsidP="008A35FC">
      <w:pPr>
        <w:pStyle w:val="PL"/>
      </w:pPr>
      <w:r>
        <w:t xml:space="preserve">        ExternalNRCellCU).";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r w:rsidRPr="00C16188">
        <w:t>isRemoveAllowed</w:t>
      </w:r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r>
        <w:rPr>
          <w:rFonts w:cs="Courier New"/>
        </w:rPr>
        <w:t>isHOAllowed</w:t>
      </w:r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boolean;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isESCoveredBy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EnergySavingCoverage;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NRCellRelation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NRCellCU or</w:t>
      </w:r>
    </w:p>
    <w:p w14:paraId="2D2E2E9C" w14:textId="77777777" w:rsidR="008A35FC" w:rsidRDefault="008A35FC" w:rsidP="008A35FC">
      <w:pPr>
        <w:pStyle w:val="PL"/>
      </w:pPr>
      <w:r>
        <w:t xml:space="preserve">        ExternalNRCellCU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NRCellRelationGrp;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55E5FD96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_3gpp-nr-nrm-nrfreqrelation.yang</w:t>
      </w:r>
      <w:bookmarkEnd w:id="147"/>
      <w:bookmarkEnd w:id="148"/>
      <w:bookmarkEnd w:id="149"/>
      <w:bookmarkEnd w:id="150"/>
      <w:bookmarkEnd w:id="151"/>
    </w:p>
    <w:p w14:paraId="2AED3B7B" w14:textId="77777777" w:rsidR="00EB37FA" w:rsidRDefault="00EB37FA" w:rsidP="008A35FC">
      <w:pPr>
        <w:pStyle w:val="PL"/>
      </w:pPr>
      <w:r w:rsidRPr="00EB37FA">
        <w:t>&lt;CODE BEGINS&gt;</w:t>
      </w:r>
    </w:p>
    <w:p w14:paraId="49E7607F" w14:textId="5C1EF6C1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NRFreqRelation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NRFreqRelationGrp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NRFreqRelation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offsetMO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MeasObjectNR.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rsrpOffsetSSB, rsrqOffsetSSB, sinrOffsetSSB,</w:t>
      </w:r>
    </w:p>
    <w:p w14:paraId="51CB1A81" w14:textId="77777777" w:rsidR="008A35FC" w:rsidRDefault="008A35FC" w:rsidP="008A35FC">
      <w:pPr>
        <w:pStyle w:val="PL"/>
      </w:pPr>
      <w:r>
        <w:t xml:space="preserve">        rsrpOffsetCSI-RS, rsrqOffsetCSI-RS and sinrOffsetCSI-RS.";</w:t>
      </w:r>
    </w:p>
    <w:p w14:paraId="77C498E8" w14:textId="77777777" w:rsidR="008A35FC" w:rsidRDefault="008A35FC" w:rsidP="008A35FC">
      <w:pPr>
        <w:pStyle w:val="PL"/>
      </w:pPr>
      <w:r>
        <w:t xml:space="preserve">      reference "offsetMO in MeasObjectNR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rsrpOffsetSsb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rsrpOffsetSSB.";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rsrqOffsetSsb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rsrqOffsetSSB.";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sinrOffsetSsb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sinrOffsetSSB.";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rsrpOffsetCsiRs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rsrpOffsetCSI-RS.";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rsrqOffsetCsiRs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rsrqOffsetCSI-RS.";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sinrOffsetCsiRs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sinrOffsetCSI-RS.";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blackListEntry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blackListEntryIdleMode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cellReselectionPriority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"CellReselectionPriority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cellReselectionSubPriority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cellReselectionPriority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pMax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Pcompensation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qOffsetFreq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qQualMin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Qqualmin.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qRxLevMin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threshXHighP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"ThreshX, HighP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threshXHighQ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"ThreshX,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threshXLowP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Srxlev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"ThreshX, LowP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threshXLowQ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Squal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"ThreshX, LowQ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tReselectionNR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"TreselectionRAT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tReselectionNRSfHigh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ScalingFactor for TreselectionNR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tReselectionNRSfMedium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tReselectionNr (parameter TreselectionNR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ScalingFactor for TreselectionNR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nRFrequencyRef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NRFrequency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NRFreqRelation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NRFrequency,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NRFreqRelation.";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NRFreqRelationGrp;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628E63A3" w14:textId="77777777" w:rsidR="00EB37FA" w:rsidRDefault="008A35FC" w:rsidP="00EB37FA">
      <w:pPr>
        <w:pStyle w:val="PL"/>
      </w:pPr>
      <w:r>
        <w:t>}</w:t>
      </w:r>
    </w:p>
    <w:p w14:paraId="4C5CF188" w14:textId="0B915DD4" w:rsidR="008A35FC" w:rsidRDefault="00EB37FA" w:rsidP="00EB37FA">
      <w:pPr>
        <w:pStyle w:val="PL"/>
      </w:pPr>
      <w:r>
        <w:t>&lt;CODE ENDS&gt;</w:t>
      </w:r>
    </w:p>
    <w:p w14:paraId="24AADB6E" w14:textId="24F78D03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_3gpp-nr-nrm-nrfrequency.yang</w:t>
      </w:r>
      <w:bookmarkEnd w:id="152"/>
      <w:bookmarkEnd w:id="153"/>
      <w:bookmarkEnd w:id="154"/>
      <w:bookmarkEnd w:id="155"/>
      <w:bookmarkEnd w:id="156"/>
    </w:p>
    <w:p w14:paraId="61D7A1C5" w14:textId="77777777" w:rsidR="00EB37FA" w:rsidRDefault="00EB37FA" w:rsidP="008A35FC">
      <w:pPr>
        <w:pStyle w:val="PL"/>
      </w:pPr>
      <w:r w:rsidRPr="00EB37FA">
        <w:t>&lt;CODE BEGINS&gt;</w:t>
      </w:r>
    </w:p>
    <w:p w14:paraId="49B0C973" w14:textId="26B75228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NRFrequency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NRFrequencyGrp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NRFrequency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absoluteFrequencySSB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sSBSubCarrierSpacing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multiFrequencyBandListNR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gNB.";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NRFrequencyWrapper {</w:t>
      </w:r>
    </w:p>
    <w:p w14:paraId="5C43147A" w14:textId="77777777" w:rsidR="008A35FC" w:rsidRDefault="008A35FC" w:rsidP="008A35FC">
      <w:pPr>
        <w:pStyle w:val="PL"/>
      </w:pPr>
      <w:r>
        <w:t xml:space="preserve">    list NRFrequency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NRFrequencyGrp;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NRFrequencyWrapper;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NRFrequencyWrapper;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FD506DB" w14:textId="77777777" w:rsidR="00EB37FA" w:rsidRDefault="008A35FC" w:rsidP="00EB37FA">
      <w:pPr>
        <w:pStyle w:val="PL"/>
      </w:pPr>
      <w:r>
        <w:t>}</w:t>
      </w:r>
    </w:p>
    <w:p w14:paraId="2AA499FD" w14:textId="1A74BA9B" w:rsidR="008A35FC" w:rsidRDefault="00EB37FA" w:rsidP="00EB37FA">
      <w:pPr>
        <w:pStyle w:val="PL"/>
      </w:pPr>
      <w:r>
        <w:t>&lt;CODE ENDS&gt;</w:t>
      </w:r>
    </w:p>
    <w:p w14:paraId="07B45B27" w14:textId="39161D7C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_3gpp-nr-nrm-nrnetwork.yang</w:t>
      </w:r>
      <w:bookmarkEnd w:id="157"/>
      <w:bookmarkEnd w:id="158"/>
      <w:bookmarkEnd w:id="159"/>
      <w:bookmarkEnd w:id="160"/>
      <w:bookmarkEnd w:id="161"/>
    </w:p>
    <w:p w14:paraId="30070E97" w14:textId="77777777" w:rsidR="00EB37FA" w:rsidRDefault="00EB37FA" w:rsidP="008A35FC">
      <w:pPr>
        <w:pStyle w:val="PL"/>
      </w:pPr>
      <w:r w:rsidRPr="00EB37FA">
        <w:t>&lt;CODE BEGINS&gt;</w:t>
      </w:r>
    </w:p>
    <w:p w14:paraId="2D198B49" w14:textId="0F790024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NRNetwork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ExternalsUnderNRNetwork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NRFrequency, </w:t>
      </w:r>
    </w:p>
    <w:p w14:paraId="2EE9728B" w14:textId="77777777" w:rsidR="008A35FC" w:rsidRDefault="008A35FC" w:rsidP="008A35FC">
      <w:pPr>
        <w:pStyle w:val="PL"/>
      </w:pPr>
      <w:r>
        <w:t xml:space="preserve">      ExternalGNBCUCPFunction, ExternalGNBDUFunction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NRNetwork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NRNetworkGrp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NRNetwork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NRNetwork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gNB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NRNetworkGrp;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11E43644" w14:textId="77777777" w:rsidR="00EB37FA" w:rsidRDefault="008A35FC" w:rsidP="00EB37FA">
      <w:pPr>
        <w:pStyle w:val="PL"/>
      </w:pPr>
      <w:r>
        <w:t>}</w:t>
      </w:r>
    </w:p>
    <w:p w14:paraId="7AFA1CE0" w14:textId="7B029AE7" w:rsidR="008A35FC" w:rsidRDefault="00EB37FA" w:rsidP="00EB37FA">
      <w:pPr>
        <w:pStyle w:val="PL"/>
      </w:pPr>
      <w:r>
        <w:t>&lt;CODE ENDS&gt;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5D08B9A4" w14:textId="77777777" w:rsidR="00EB37FA" w:rsidRDefault="00EB37FA" w:rsidP="008A35FC">
      <w:pPr>
        <w:pStyle w:val="PL"/>
      </w:pPr>
      <w:r w:rsidRPr="00EB37FA">
        <w:t>&lt;CODE BEGINS&gt;</w:t>
      </w:r>
    </w:p>
    <w:p w14:paraId="7B86209E" w14:textId="18D5CC3B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"https://www.3gpp.org/DynaReport/TSG-WG--S5--officials.htm?Itemid=464";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NRSectorCarrier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NRSectorCarrierGrp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NRSectorCarrier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txDirection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configuredMaxTxPower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transmisssion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mW;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configuredMaxTxEIRP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isotroptic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arfcnDL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arfcnDL.";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arfcnUL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arfcnUL.";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bSChannelBwDL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bandwitdth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bSChannelBwDL.";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bSChannelBwUL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bandwitdth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sectorEquipmentFunctionRef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SectorEquipmentFunction</w:t>
      </w:r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NRSectorCarrier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NRSectorCarrierGrp;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EB37FA">
      <w:pPr>
        <w:pStyle w:val="PL"/>
      </w:pPr>
      <w:r>
        <w:t>}</w:t>
      </w:r>
    </w:p>
    <w:p w14:paraId="78421F02" w14:textId="566A9572" w:rsidR="008A35FC" w:rsidRDefault="00EB37FA" w:rsidP="00EB37FA">
      <w:pPr>
        <w:pStyle w:val="PL"/>
      </w:pPr>
      <w:r w:rsidRPr="00EB37FA">
        <w:t>&lt;CODE ENDS&gt;</w:t>
      </w:r>
    </w:p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2399160E" w14:textId="77777777" w:rsidR="003F7107" w:rsidRDefault="003F7107" w:rsidP="008A35FC">
      <w:pPr>
        <w:pStyle w:val="PL"/>
      </w:pPr>
      <w:r w:rsidRPr="003F7107">
        <w:t>&lt;CODE BEGINS&gt;</w:t>
      </w:r>
    </w:p>
    <w:p w14:paraId="44DE3D6F" w14:textId="0DB9951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A06AF04" w:rsidR="008A35FC" w:rsidRDefault="008A35FC" w:rsidP="008A35FC">
      <w:pPr>
        <w:pStyle w:val="PL"/>
      </w:pPr>
      <w:r>
        <w:t xml:space="preserve">  prefix "rrmpolicy3gpp";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3182AE9" w14:textId="77777777" w:rsidR="00DA23D7" w:rsidRDefault="008A35FC" w:rsidP="00DA23D7">
      <w:pPr>
        <w:pStyle w:val="PL"/>
      </w:pPr>
      <w:r>
        <w:t xml:space="preserve">  import _3gpp-common-top { prefix top3gpp; }</w:t>
      </w:r>
    </w:p>
    <w:p w14:paraId="7F2AD638" w14:textId="03B3C84F" w:rsidR="00DA23D7" w:rsidRDefault="00DA23D7" w:rsidP="00DA23D7">
      <w:pPr>
        <w:pStyle w:val="PL"/>
      </w:pPr>
      <w:r>
        <w:t xml:space="preserve">  import _3gpp-common-managed-element { prefix me3gpp; }</w:t>
      </w:r>
    </w:p>
    <w:p w14:paraId="296924DF" w14:textId="77777777" w:rsidR="00DA23D7" w:rsidRDefault="00DA23D7" w:rsidP="00DA23D7">
      <w:pPr>
        <w:pStyle w:val="PL"/>
      </w:pPr>
      <w:r>
        <w:t xml:space="preserve">  import _3gpp-nr-nrm-nrcellcu { prefix nrcellcu3gpp ; }</w:t>
      </w:r>
    </w:p>
    <w:p w14:paraId="41B842AC" w14:textId="77777777" w:rsidR="00DA23D7" w:rsidRDefault="00DA23D7" w:rsidP="00DA23D7">
      <w:pPr>
        <w:pStyle w:val="PL"/>
      </w:pPr>
      <w:r>
        <w:t xml:space="preserve">  import _3gpp-nr-nrm-nrcelldu { prefix nrcelldu3gpp ; }</w:t>
      </w:r>
    </w:p>
    <w:p w14:paraId="54E29B26" w14:textId="77777777" w:rsidR="00DA23D7" w:rsidRDefault="00DA23D7" w:rsidP="00DA23D7">
      <w:pPr>
        <w:pStyle w:val="PL"/>
      </w:pPr>
      <w:r>
        <w:t xml:space="preserve">  import _3gpp-nr-nrm-gnbcucpfunction { prefix gnbcucp3gpp ; }</w:t>
      </w:r>
    </w:p>
    <w:p w14:paraId="1466D268" w14:textId="77777777" w:rsidR="00DA23D7" w:rsidRDefault="00DA23D7" w:rsidP="00DA23D7">
      <w:pPr>
        <w:pStyle w:val="PL"/>
      </w:pPr>
      <w:r>
        <w:t xml:space="preserve">  import _3gpp-nr-nrm-gnbcuupfunction { prefix gnbcuup3gpp ; }</w:t>
      </w:r>
    </w:p>
    <w:p w14:paraId="0B67B454" w14:textId="47A28BD7" w:rsidR="008A35FC" w:rsidRDefault="00DA23D7" w:rsidP="00DA23D7">
      <w:pPr>
        <w:pStyle w:val="PL"/>
      </w:pPr>
      <w:r>
        <w:t xml:space="preserve">  import _3gpp-nr-nrm-gnbdufunction { prefix gnbdu3gpp ; }</w:t>
      </w:r>
    </w:p>
    <w:p w14:paraId="247DA8AC" w14:textId="77777777" w:rsidR="008A35FC" w:rsidRDefault="008A35FC" w:rsidP="008A35FC">
      <w:pPr>
        <w:pStyle w:val="PL"/>
      </w:pPr>
    </w:p>
    <w:p w14:paraId="03BCA422" w14:textId="3AE12554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Pr="001A306E" w:rsidRDefault="008A35FC" w:rsidP="008A35FC">
      <w:pPr>
        <w:pStyle w:val="PL"/>
      </w:pPr>
      <w:r>
        <w:t xml:space="preserve">  </w:t>
      </w:r>
      <w:r w:rsidRPr="001A306E">
        <w:t>contact "https://www.3gpp.org/DynaReport/TSG-WG--S5--officials.htm?Itemid=464";</w:t>
      </w:r>
    </w:p>
    <w:p w14:paraId="22BFD32B" w14:textId="77777777" w:rsidR="008A35FC" w:rsidRDefault="008A35FC" w:rsidP="008A35FC">
      <w:pPr>
        <w:pStyle w:val="PL"/>
      </w:pPr>
      <w:r w:rsidRPr="001A306E">
        <w:t xml:space="preserve">  </w:t>
      </w:r>
      <w:r>
        <w:t xml:space="preserve">description "Defines the YANG mapping of the RRMPolicy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12800467" w14:textId="77777777" w:rsidR="008B33DF" w:rsidRDefault="008B33DF" w:rsidP="008A35FC">
      <w:pPr>
        <w:pStyle w:val="PL"/>
      </w:pPr>
      <w:r w:rsidRPr="008B33DF">
        <w:t xml:space="preserve">  revision 2022-07-28 { reference "CR-0770"; }</w:t>
      </w:r>
    </w:p>
    <w:p w14:paraId="7FE42FE7" w14:textId="1AC4FF3A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rRMPolicyMemberGrp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rRMPolicyMemberList. A RRMPolicyMember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pLMNId and sNSSAI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rRMPolicyMemberList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RRMPolicy.";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6E31337C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RRMPolicy_Grp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RRMPolicy</w:t>
      </w:r>
    </w:p>
    <w:p w14:paraId="09D2719E" w14:textId="77777777" w:rsidR="008A35FC" w:rsidRDefault="008A35FC" w:rsidP="008A35FC">
      <w:pPr>
        <w:pStyle w:val="PL"/>
      </w:pPr>
      <w:r>
        <w:t xml:space="preserve">      . The RRMPolicy_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resourceType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rRMPolicyMemberList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RRMPolicyMember(s)that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resourceType</w:t>
      </w:r>
    </w:p>
    <w:p w14:paraId="2CE7C722" w14:textId="77777777" w:rsidR="008A35FC" w:rsidRDefault="008A35FC" w:rsidP="008A35FC">
      <w:pPr>
        <w:pStyle w:val="PL"/>
      </w:pPr>
      <w:r>
        <w:t xml:space="preserve">      attribute) is located in NRCellDU, NRCellCU, GNBDUFunction, </w:t>
      </w:r>
    </w:p>
    <w:p w14:paraId="52CF1C4C" w14:textId="77777777" w:rsidR="008A35FC" w:rsidRDefault="008A35FC" w:rsidP="008A35FC">
      <w:pPr>
        <w:pStyle w:val="PL"/>
      </w:pPr>
      <w:r>
        <w:t xml:space="preserve">      GNBCUCPFunction or in GNBCUUPFunction. The RRMPolicyRatio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RRMPolicy_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RRMPolicyRatio)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RRMPolicy_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resourceType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resourceType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26081925" w14:textId="3CEB91C4" w:rsidR="00E40BC0" w:rsidRDefault="008A35FC" w:rsidP="00E40BC0">
      <w:pPr>
        <w:pStyle w:val="PL"/>
      </w:pPr>
      <w:r>
        <w:t xml:space="preserve">      mandatory true;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enum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r w:rsidRPr="003B4353">
        <w:rPr>
          <w:lang w:val="fr-FR"/>
        </w:rPr>
        <w:t>enum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enum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r>
        <w:t>enum RRC;</w:t>
      </w:r>
    </w:p>
    <w:p w14:paraId="7AACB698" w14:textId="77777777" w:rsidR="00E40BC0" w:rsidRDefault="00E40BC0" w:rsidP="00E40BC0">
      <w:pPr>
        <w:pStyle w:val="PL"/>
      </w:pPr>
      <w:r>
        <w:t xml:space="preserve">        enum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rRMPolicyMemberList{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RRMPolicyMember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RRMPolicyMember &lt;&lt;dataType&gt;&gt;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PLMNId &lt;&lt;dataType&gt;&gt; and S-NSSAI &lt;&lt;dataType&gt;&gt;."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>      key "mcc mnc sd sst";</w:t>
      </w:r>
    </w:p>
    <w:p w14:paraId="2F7FD092" w14:textId="77777777" w:rsidR="008A35FC" w:rsidRDefault="008A35FC" w:rsidP="008A35FC">
      <w:pPr>
        <w:pStyle w:val="PL"/>
      </w:pPr>
      <w:r>
        <w:t xml:space="preserve">      uses rRMPolicyMemberGrp;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RRMPolicyRatioGrp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RRMPolicyRatio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RRMPolicy_Grp;    // Inherits RRMPolicy_</w:t>
      </w: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rRMPolicyMaxRatio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rRMPolicyMemberList.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rRMPolicyMaxRatio values assigned to all RRMPolicyRatio(s)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ManagedEntity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rRMPolicyMinRatio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rRMPolicyMemberList.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rRMPolicyMinRatio values assigned to all RRM PolicyRatio(s)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ManagedEntity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rRMPolicyDedicatedRatio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rRMPolicyMemberList. The sum of</w:t>
      </w:r>
    </w:p>
    <w:p w14:paraId="58FFB1A7" w14:textId="77777777" w:rsidR="008A35FC" w:rsidRDefault="008A35FC" w:rsidP="008A35FC">
      <w:pPr>
        <w:pStyle w:val="PL"/>
      </w:pPr>
      <w:r>
        <w:t xml:space="preserve">        the rRMPolicyDeidctaedRatio values assigned to all RRMPolicyRatio(s)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ManagedEntity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40D29A19" w14:textId="77777777" w:rsidR="00DA23D7" w:rsidRDefault="00DA23D7" w:rsidP="00DA23D7">
      <w:pPr>
        <w:pStyle w:val="PL"/>
      </w:pPr>
      <w:r>
        <w:t xml:space="preserve">  grouping RrmPolicySubtree {</w:t>
      </w:r>
    </w:p>
    <w:p w14:paraId="6A6E97A8" w14:textId="77777777" w:rsidR="00DA23D7" w:rsidRDefault="00DA23D7" w:rsidP="00DA23D7">
      <w:pPr>
        <w:pStyle w:val="PL"/>
      </w:pPr>
      <w:r>
        <w:t xml:space="preserve">    description "Contains RrmPolicy related classes.</w:t>
      </w:r>
    </w:p>
    <w:p w14:paraId="2FBCFB6C" w14:textId="77777777" w:rsidR="00DA23D7" w:rsidRDefault="00DA23D7" w:rsidP="00DA23D7">
      <w:pPr>
        <w:pStyle w:val="PL"/>
      </w:pPr>
      <w:r>
        <w:t xml:space="preserve">      Should be used in all classes (or classes inheriting from)</w:t>
      </w:r>
    </w:p>
    <w:p w14:paraId="00062D96" w14:textId="77777777" w:rsidR="00DA23D7" w:rsidRDefault="00DA23D7" w:rsidP="00DA23D7">
      <w:pPr>
        <w:pStyle w:val="PL"/>
      </w:pPr>
      <w:r>
        <w:t xml:space="preserve">      - NRCellCU, NRCellDU, GNBCUUPFunction, GNBCUCPFunction, GNBDUFunction</w:t>
      </w:r>
    </w:p>
    <w:p w14:paraId="080F94AF" w14:textId="77777777" w:rsidR="00DA23D7" w:rsidRDefault="00DA23D7" w:rsidP="00DA23D7">
      <w:pPr>
        <w:pStyle w:val="PL"/>
      </w:pPr>
    </w:p>
    <w:p w14:paraId="58C7B219" w14:textId="77777777" w:rsidR="00DA23D7" w:rsidRDefault="00DA23D7" w:rsidP="00DA23D7">
      <w:pPr>
        <w:pStyle w:val="PL"/>
      </w:pPr>
      <w:r>
        <w:t xml:space="preserve">      If some YAM wants to augment these classes/list/groupings they must</w:t>
      </w:r>
    </w:p>
    <w:p w14:paraId="00085D3E" w14:textId="77777777" w:rsidR="00DA23D7" w:rsidRDefault="00DA23D7" w:rsidP="00DA23D7">
      <w:pPr>
        <w:pStyle w:val="PL"/>
      </w:pPr>
      <w:r>
        <w:t xml:space="preserve">      augment all user classes!";</w:t>
      </w:r>
    </w:p>
    <w:p w14:paraId="5BEDD3F6" w14:textId="77777777" w:rsidR="00DA23D7" w:rsidRDefault="00DA23D7" w:rsidP="00DA23D7">
      <w:pPr>
        <w:pStyle w:val="PL"/>
      </w:pPr>
    </w:p>
    <w:p w14:paraId="4DE9664D" w14:textId="77777777" w:rsidR="00DA23D7" w:rsidRDefault="00DA23D7" w:rsidP="00DA23D7">
      <w:pPr>
        <w:pStyle w:val="PL"/>
      </w:pPr>
      <w:r>
        <w:t xml:space="preserve">    list RRMPolicyRatio {</w:t>
      </w:r>
    </w:p>
    <w:p w14:paraId="0E066899" w14:textId="77777777" w:rsidR="00DA23D7" w:rsidRDefault="00DA23D7" w:rsidP="00DA23D7">
      <w:pPr>
        <w:pStyle w:val="PL"/>
      </w:pPr>
      <w:r>
        <w:t xml:space="preserve">      description "This IOC represents the properties of RRMPolicyRatio. </w:t>
      </w:r>
    </w:p>
    <w:p w14:paraId="26E77A25" w14:textId="77777777" w:rsidR="00DA23D7" w:rsidRDefault="00DA23D7" w:rsidP="00DA23D7">
      <w:pPr>
        <w:pStyle w:val="PL"/>
      </w:pPr>
      <w:r>
        <w:t xml:space="preserve">        RRMPolicyRatio is one realization of abstract RRMPolicy_ IOC. </w:t>
      </w:r>
    </w:p>
    <w:p w14:paraId="194598A3" w14:textId="77777777" w:rsidR="00DA23D7" w:rsidRDefault="00DA23D7" w:rsidP="00DA23D7">
      <w:pPr>
        <w:pStyle w:val="PL"/>
      </w:pPr>
      <w:r>
        <w:t xml:space="preserve">        RRMPolicyRatio has three attributes, apart from those inherited </w:t>
      </w:r>
    </w:p>
    <w:p w14:paraId="1DFD6BBA" w14:textId="77777777" w:rsidR="00DA23D7" w:rsidRDefault="00DA23D7" w:rsidP="00DA23D7">
      <w:pPr>
        <w:pStyle w:val="PL"/>
      </w:pPr>
      <w:r>
        <w:t xml:space="preserve">        (DN, resourceType, rRMPolicyMemberList). </w:t>
      </w:r>
    </w:p>
    <w:p w14:paraId="1E1A6F20" w14:textId="77777777" w:rsidR="00DA23D7" w:rsidRDefault="00DA23D7" w:rsidP="00DA23D7">
      <w:pPr>
        <w:pStyle w:val="PL"/>
      </w:pPr>
      <w:r>
        <w:t xml:space="preserve">   </w:t>
      </w:r>
    </w:p>
    <w:p w14:paraId="7725ED12" w14:textId="77777777" w:rsidR="00DA23D7" w:rsidRDefault="00DA23D7" w:rsidP="00DA23D7">
      <w:pPr>
        <w:pStyle w:val="PL"/>
      </w:pPr>
      <w:r>
        <w:t xml:space="preserve">        Structure of RRMPolicyRatio includes in order: Dedicated Resources, </w:t>
      </w:r>
    </w:p>
    <w:p w14:paraId="0504D290" w14:textId="77777777" w:rsidR="00DA23D7" w:rsidRDefault="00DA23D7" w:rsidP="00DA23D7">
      <w:pPr>
        <w:pStyle w:val="PL"/>
      </w:pPr>
      <w:r>
        <w:t xml:space="preserve">        Prioritized Resources, Shared Resources, etc.</w:t>
      </w:r>
    </w:p>
    <w:p w14:paraId="250E9E14" w14:textId="77777777" w:rsidR="00DA23D7" w:rsidRDefault="00DA23D7" w:rsidP="00DA23D7">
      <w:pPr>
        <w:pStyle w:val="PL"/>
      </w:pPr>
      <w:r>
        <w:t xml:space="preserve">        </w:t>
      </w:r>
    </w:p>
    <w:p w14:paraId="3CD32ED9" w14:textId="77777777" w:rsidR="00DA23D7" w:rsidRDefault="00DA23D7" w:rsidP="00DA23D7">
      <w:pPr>
        <w:pStyle w:val="PL"/>
      </w:pPr>
      <w:r>
        <w:t xml:space="preserve">        - The attribute rRMPolicyMaxRatio defines the maximum resource usage </w:t>
      </w:r>
    </w:p>
    <w:p w14:paraId="0CB8FC8C" w14:textId="77777777" w:rsidR="00DA23D7" w:rsidRDefault="00DA23D7" w:rsidP="00DA23D7">
      <w:pPr>
        <w:pStyle w:val="PL"/>
      </w:pPr>
      <w:r>
        <w:t xml:space="preserve">        quota for the associated rRMPolicyMemberList, including at least one of </w:t>
      </w:r>
    </w:p>
    <w:p w14:paraId="2FBD45CD" w14:textId="77777777" w:rsidR="00DA23D7" w:rsidRDefault="00DA23D7" w:rsidP="00DA23D7">
      <w:pPr>
        <w:pStyle w:val="PL"/>
      </w:pPr>
      <w:r>
        <w:t xml:space="preserve">        shared resources, prioritized resources and dedicated resources. The </w:t>
      </w:r>
    </w:p>
    <w:p w14:paraId="0B2B9321" w14:textId="77777777" w:rsidR="00DA23D7" w:rsidRDefault="00DA23D7" w:rsidP="00DA23D7">
      <w:pPr>
        <w:pStyle w:val="PL"/>
      </w:pPr>
      <w:r>
        <w:t xml:space="preserve">        sum of the 'rRMPolicyMaxRatio' values assigned to all RRMPolicyRatio(s) </w:t>
      </w:r>
    </w:p>
    <w:p w14:paraId="21B821AC" w14:textId="77777777" w:rsidR="00DA23D7" w:rsidRDefault="00DA23D7" w:rsidP="00DA23D7">
      <w:pPr>
        <w:pStyle w:val="PL"/>
      </w:pPr>
      <w:r>
        <w:t xml:space="preserve">        name-contained by same MangedEntity can be greater than 100.</w:t>
      </w:r>
    </w:p>
    <w:p w14:paraId="2FF07E4E" w14:textId="77777777" w:rsidR="00DA23D7" w:rsidRDefault="00DA23D7" w:rsidP="00DA23D7">
      <w:pPr>
        <w:pStyle w:val="PL"/>
      </w:pPr>
      <w:r>
        <w:t xml:space="preserve">        - The attribute rRMPolicyMinRatio defines the minimum resource usage </w:t>
      </w:r>
    </w:p>
    <w:p w14:paraId="382A405E" w14:textId="77777777" w:rsidR="00DA23D7" w:rsidRDefault="00DA23D7" w:rsidP="00DA23D7">
      <w:pPr>
        <w:pStyle w:val="PL"/>
      </w:pPr>
      <w:r>
        <w:t xml:space="preserve">        quota for the associated RRMPolicyMemberList, including at least one </w:t>
      </w:r>
    </w:p>
    <w:p w14:paraId="47F41B4F" w14:textId="77777777" w:rsidR="00DA23D7" w:rsidRDefault="00DA23D7" w:rsidP="00DA23D7">
      <w:pPr>
        <w:pStyle w:val="PL"/>
      </w:pPr>
      <w:r>
        <w:t xml:space="preserve">        of prioritized resources and dedicated resources, which means the </w:t>
      </w:r>
    </w:p>
    <w:p w14:paraId="7AC87246" w14:textId="77777777" w:rsidR="00DA23D7" w:rsidRDefault="00DA23D7" w:rsidP="00DA23D7">
      <w:pPr>
        <w:pStyle w:val="PL"/>
      </w:pPr>
      <w:r>
        <w:t xml:space="preserve">        resources quota that need to be guaranteed for use by the associated </w:t>
      </w:r>
    </w:p>
    <w:p w14:paraId="76D4D9B1" w14:textId="77777777" w:rsidR="00DA23D7" w:rsidRDefault="00DA23D7" w:rsidP="00DA23D7">
      <w:pPr>
        <w:pStyle w:val="PL"/>
      </w:pPr>
      <w:r>
        <w:t xml:space="preserve">        rRMPolicyMemberList. The sum of the 'rRMPolicyMinRatio' values assigned </w:t>
      </w:r>
    </w:p>
    <w:p w14:paraId="5EB05BA7" w14:textId="77777777" w:rsidR="00DA23D7" w:rsidRDefault="00DA23D7" w:rsidP="00DA23D7">
      <w:pPr>
        <w:pStyle w:val="PL"/>
      </w:pPr>
      <w:r>
        <w:t xml:space="preserve">        to all RRMPolicyRatio(s) name-contained by same MangedEntity shall be </w:t>
      </w:r>
    </w:p>
    <w:p w14:paraId="2EB8F55A" w14:textId="77777777" w:rsidR="00DA23D7" w:rsidRDefault="00DA23D7" w:rsidP="00DA23D7">
      <w:pPr>
        <w:pStyle w:val="PL"/>
      </w:pPr>
      <w:r>
        <w:t xml:space="preserve">        less or equal 100.</w:t>
      </w:r>
    </w:p>
    <w:p w14:paraId="08A955D1" w14:textId="77777777" w:rsidR="00DA23D7" w:rsidRDefault="00DA23D7" w:rsidP="00DA23D7">
      <w:pPr>
        <w:pStyle w:val="PL"/>
      </w:pPr>
      <w:r>
        <w:t xml:space="preserve">        - The attribute rRMPolicyDedicatedRatio defines the dedicated resource </w:t>
      </w:r>
    </w:p>
    <w:p w14:paraId="634DD76A" w14:textId="77777777" w:rsidR="00DA23D7" w:rsidRDefault="00DA23D7" w:rsidP="00DA23D7">
      <w:pPr>
        <w:pStyle w:val="PL"/>
      </w:pPr>
      <w:r>
        <w:t xml:space="preserve">        usage quota for the RRMPolicyMemberList, including dedicated resources. </w:t>
      </w:r>
    </w:p>
    <w:p w14:paraId="3C4DE8F5" w14:textId="77777777" w:rsidR="00DA23D7" w:rsidRDefault="00DA23D7" w:rsidP="00DA23D7">
      <w:pPr>
        <w:pStyle w:val="PL"/>
      </w:pPr>
      <w:r>
        <w:t xml:space="preserve">        The sum of the 'rRMPolicyDedicatedRatio' values assigned to all </w:t>
      </w:r>
    </w:p>
    <w:p w14:paraId="13EEC49E" w14:textId="77777777" w:rsidR="00DA23D7" w:rsidRDefault="00DA23D7" w:rsidP="00DA23D7">
      <w:pPr>
        <w:pStyle w:val="PL"/>
      </w:pPr>
      <w:r>
        <w:t xml:space="preserve">        RRMPolicyRatio(s) name-contained by same MangedEntity shall be less </w:t>
      </w:r>
    </w:p>
    <w:p w14:paraId="49F98B0F" w14:textId="77777777" w:rsidR="00DA23D7" w:rsidRDefault="00DA23D7" w:rsidP="00DA23D7">
      <w:pPr>
        <w:pStyle w:val="PL"/>
      </w:pPr>
      <w:r>
        <w:t xml:space="preserve">        or equal 100.</w:t>
      </w:r>
    </w:p>
    <w:p w14:paraId="055897FE" w14:textId="77777777" w:rsidR="00DA23D7" w:rsidRDefault="00DA23D7" w:rsidP="00DA23D7">
      <w:pPr>
        <w:pStyle w:val="PL"/>
      </w:pPr>
      <w:r>
        <w:t xml:space="preserve">        </w:t>
      </w:r>
    </w:p>
    <w:p w14:paraId="32CBA113" w14:textId="77777777" w:rsidR="00DA23D7" w:rsidRDefault="00DA23D7" w:rsidP="00DA23D7">
      <w:pPr>
        <w:pStyle w:val="PL"/>
      </w:pPr>
      <w:r>
        <w:t xml:space="preserve">        The following are the definition for above mentioned three resource </w:t>
      </w:r>
    </w:p>
    <w:p w14:paraId="48EF196A" w14:textId="77777777" w:rsidR="00DA23D7" w:rsidRDefault="00DA23D7" w:rsidP="00DA23D7">
      <w:pPr>
        <w:pStyle w:val="PL"/>
      </w:pPr>
      <w:r>
        <w:t xml:space="preserve">        categories:</w:t>
      </w:r>
    </w:p>
    <w:p w14:paraId="17AEC43D" w14:textId="77777777" w:rsidR="00DA23D7" w:rsidRDefault="00DA23D7" w:rsidP="00DA23D7">
      <w:pPr>
        <w:pStyle w:val="PL"/>
      </w:pPr>
      <w:r>
        <w:t xml:space="preserve">        - Shared resources: means the resources that are shared with other </w:t>
      </w:r>
    </w:p>
    <w:p w14:paraId="26AB0BA3" w14:textId="77777777" w:rsidR="00DA23D7" w:rsidRDefault="00DA23D7" w:rsidP="00DA23D7">
      <w:pPr>
        <w:pStyle w:val="PL"/>
      </w:pPr>
      <w:r>
        <w:t xml:space="preserve">        rRMPolicyMemberList(s) (i.e. the rRMPolicyMemberList(s) defined in </w:t>
      </w:r>
    </w:p>
    <w:p w14:paraId="0AEA3DE4" w14:textId="77777777" w:rsidR="00DA23D7" w:rsidRDefault="00DA23D7" w:rsidP="00DA23D7">
      <w:pPr>
        <w:pStyle w:val="PL"/>
      </w:pPr>
      <w:r>
        <w:t xml:space="preserve">        RRMPolicyRatio(s) name-contained by the same ManagedEntity). The shared </w:t>
      </w:r>
    </w:p>
    <w:p w14:paraId="575506DA" w14:textId="77777777" w:rsidR="00DA23D7" w:rsidRDefault="00DA23D7" w:rsidP="00DA23D7">
      <w:pPr>
        <w:pStyle w:val="PL"/>
      </w:pPr>
      <w:r>
        <w:t xml:space="preserve">        resources are not guaranteed for use by the associated </w:t>
      </w:r>
    </w:p>
    <w:p w14:paraId="73F4CDC8" w14:textId="77777777" w:rsidR="00DA23D7" w:rsidRDefault="00DA23D7" w:rsidP="00DA23D7">
      <w:pPr>
        <w:pStyle w:val="PL"/>
      </w:pPr>
      <w:r>
        <w:t xml:space="preserve">        rRMPolicyMemberList. The shared resources quota is represented by </w:t>
      </w:r>
    </w:p>
    <w:p w14:paraId="118763C6" w14:textId="77777777" w:rsidR="00DA23D7" w:rsidRDefault="00DA23D7" w:rsidP="00DA23D7">
      <w:pPr>
        <w:pStyle w:val="PL"/>
      </w:pPr>
      <w:r>
        <w:t xml:space="preserve">        [rRMPolicyMaxRatio-rRMPolicyMinRatio].</w:t>
      </w:r>
    </w:p>
    <w:p w14:paraId="120B6EFC" w14:textId="77777777" w:rsidR="00DA23D7" w:rsidRDefault="00DA23D7" w:rsidP="00DA23D7">
      <w:pPr>
        <w:pStyle w:val="PL"/>
      </w:pPr>
      <w:r>
        <w:t xml:space="preserve">        - Priortized resources: means the resources are preferentially used by </w:t>
      </w:r>
    </w:p>
    <w:p w14:paraId="5BAD7B08" w14:textId="77777777" w:rsidR="00DA23D7" w:rsidRDefault="00DA23D7" w:rsidP="00DA23D7">
      <w:pPr>
        <w:pStyle w:val="PL"/>
      </w:pPr>
      <w:r>
        <w:t xml:space="preserve">        the associated RRMPolicyMemberList. These resources are guaranteed for </w:t>
      </w:r>
    </w:p>
    <w:p w14:paraId="2955D8AB" w14:textId="77777777" w:rsidR="00DA23D7" w:rsidRDefault="00DA23D7" w:rsidP="00DA23D7">
      <w:pPr>
        <w:pStyle w:val="PL"/>
      </w:pPr>
      <w:r>
        <w:t xml:space="preserve">        use by the associated RRMPolicyMemberList when it needs to use them. </w:t>
      </w:r>
    </w:p>
    <w:p w14:paraId="5D65EE23" w14:textId="77777777" w:rsidR="00DA23D7" w:rsidRDefault="00DA23D7" w:rsidP="00DA23D7">
      <w:pPr>
        <w:pStyle w:val="PL"/>
      </w:pPr>
      <w:r>
        <w:t xml:space="preserve">        When not used, these resources may be used by other </w:t>
      </w:r>
    </w:p>
    <w:p w14:paraId="2A6DA2A3" w14:textId="77777777" w:rsidR="00DA23D7" w:rsidRDefault="00DA23D7" w:rsidP="00DA23D7">
      <w:pPr>
        <w:pStyle w:val="PL"/>
      </w:pPr>
      <w:r>
        <w:t xml:space="preserve">        rRMPolicyMemberList(s) (i.e. the rRMPolicyMemberList(s) defined in </w:t>
      </w:r>
    </w:p>
    <w:p w14:paraId="4B050C99" w14:textId="77777777" w:rsidR="00DA23D7" w:rsidRDefault="00DA23D7" w:rsidP="00DA23D7">
      <w:pPr>
        <w:pStyle w:val="PL"/>
      </w:pPr>
      <w:r>
        <w:t xml:space="preserve">        RRMPolicyRatio(s) name-contained by the same ManagedEntity). </w:t>
      </w:r>
    </w:p>
    <w:p w14:paraId="1BC12B11" w14:textId="77777777" w:rsidR="00DA23D7" w:rsidRDefault="00DA23D7" w:rsidP="00DA23D7">
      <w:pPr>
        <w:pStyle w:val="PL"/>
      </w:pPr>
      <w:r>
        <w:t xml:space="preserve">        The prioritized resources quota is represented by </w:t>
      </w:r>
    </w:p>
    <w:p w14:paraId="5C9DEAB7" w14:textId="77777777" w:rsidR="00DA23D7" w:rsidRDefault="00DA23D7" w:rsidP="00DA23D7">
      <w:pPr>
        <w:pStyle w:val="PL"/>
      </w:pPr>
      <w:r>
        <w:t xml:space="preserve">        [rRMPolicyMinRatio-rRMPolicyDedicatedRatio]</w:t>
      </w:r>
    </w:p>
    <w:p w14:paraId="31424985" w14:textId="77777777" w:rsidR="00DA23D7" w:rsidRDefault="00DA23D7" w:rsidP="00DA23D7">
      <w:pPr>
        <w:pStyle w:val="PL"/>
      </w:pPr>
      <w:r>
        <w:t xml:space="preserve">        - Dedicated resources: means the resources are dedicated for use by </w:t>
      </w:r>
    </w:p>
    <w:p w14:paraId="570B4164" w14:textId="77777777" w:rsidR="00DA23D7" w:rsidRDefault="00DA23D7" w:rsidP="00DA23D7">
      <w:pPr>
        <w:pStyle w:val="PL"/>
      </w:pPr>
      <w:r>
        <w:t xml:space="preserve">        the associated RRMPolicyMemberList. These resources can not be shared </w:t>
      </w:r>
    </w:p>
    <w:p w14:paraId="65D87D81" w14:textId="77777777" w:rsidR="00DA23D7" w:rsidRDefault="00DA23D7" w:rsidP="00DA23D7">
      <w:pPr>
        <w:pStyle w:val="PL"/>
      </w:pPr>
      <w:r>
        <w:t xml:space="preserve">        even if the associated RRMPolicyMember does not use them. The Dedicated </w:t>
      </w:r>
    </w:p>
    <w:p w14:paraId="3D53B872" w14:textId="77777777" w:rsidR="00DA23D7" w:rsidRDefault="00DA23D7" w:rsidP="00DA23D7">
      <w:pPr>
        <w:pStyle w:val="PL"/>
      </w:pPr>
      <w:r>
        <w:t xml:space="preserve">        resources quota is represented by [rRMPolicyDedicatedRatio].";</w:t>
      </w:r>
    </w:p>
    <w:p w14:paraId="4FD7CD8C" w14:textId="77777777" w:rsidR="00DA23D7" w:rsidRDefault="00DA23D7" w:rsidP="00DA23D7">
      <w:pPr>
        <w:pStyle w:val="PL"/>
      </w:pPr>
      <w:r>
        <w:t xml:space="preserve">      key id;</w:t>
      </w:r>
    </w:p>
    <w:p w14:paraId="24F54F6C" w14:textId="77777777" w:rsidR="00DA23D7" w:rsidRDefault="00DA23D7" w:rsidP="00DA23D7">
      <w:pPr>
        <w:pStyle w:val="PL"/>
      </w:pPr>
      <w:r>
        <w:t xml:space="preserve">      uses top3gpp:Top_Grp;</w:t>
      </w:r>
    </w:p>
    <w:p w14:paraId="71F4BAB9" w14:textId="77777777" w:rsidR="00DA23D7" w:rsidRDefault="00DA23D7" w:rsidP="00DA23D7">
      <w:pPr>
        <w:pStyle w:val="PL"/>
      </w:pPr>
      <w:r>
        <w:t xml:space="preserve">      container attributes {</w:t>
      </w:r>
    </w:p>
    <w:p w14:paraId="54AC38E7" w14:textId="77777777" w:rsidR="00DA23D7" w:rsidRDefault="00DA23D7" w:rsidP="00DA23D7">
      <w:pPr>
        <w:pStyle w:val="PL"/>
      </w:pPr>
      <w:r>
        <w:t xml:space="preserve">        uses RRMPolicyRatioGrp;</w:t>
      </w:r>
    </w:p>
    <w:p w14:paraId="6E0FCCC2" w14:textId="77777777" w:rsidR="00DA23D7" w:rsidRDefault="00DA23D7" w:rsidP="00DA23D7">
      <w:pPr>
        <w:pStyle w:val="PL"/>
      </w:pPr>
      <w:r>
        <w:t xml:space="preserve">      }</w:t>
      </w:r>
    </w:p>
    <w:p w14:paraId="6F2F1C52" w14:textId="77777777" w:rsidR="00DA23D7" w:rsidRDefault="00DA23D7" w:rsidP="00DA23D7">
      <w:pPr>
        <w:pStyle w:val="PL"/>
      </w:pPr>
      <w:r>
        <w:t xml:space="preserve">    }</w:t>
      </w:r>
    </w:p>
    <w:p w14:paraId="7D5E5AB7" w14:textId="77777777" w:rsidR="00DA23D7" w:rsidRDefault="00DA23D7" w:rsidP="00DA23D7">
      <w:pPr>
        <w:pStyle w:val="PL"/>
      </w:pPr>
      <w:r>
        <w:t xml:space="preserve">  }</w:t>
      </w:r>
    </w:p>
    <w:p w14:paraId="27CB1219" w14:textId="77777777" w:rsidR="00DA23D7" w:rsidRDefault="00DA23D7" w:rsidP="00DA23D7">
      <w:pPr>
        <w:pStyle w:val="PL"/>
      </w:pPr>
      <w:r>
        <w:t xml:space="preserve">  </w:t>
      </w:r>
    </w:p>
    <w:p w14:paraId="3482070C" w14:textId="77777777" w:rsidR="00DA23D7" w:rsidRDefault="00DA23D7" w:rsidP="00DA23D7">
      <w:pPr>
        <w:pStyle w:val="PL"/>
      </w:pPr>
      <w:r>
        <w:t xml:space="preserve">  augment "/me3gpp:ManagedElement/gnbcucp3gpp:GNBCUCPFunction/" +</w:t>
      </w:r>
    </w:p>
    <w:p w14:paraId="7B553983" w14:textId="77777777" w:rsidR="00DA23D7" w:rsidRDefault="00DA23D7" w:rsidP="00DA23D7">
      <w:pPr>
        <w:pStyle w:val="PL"/>
      </w:pPr>
      <w:r>
        <w:t xml:space="preserve">      "nrcellcu3gpp:NRCellCU" {</w:t>
      </w:r>
    </w:p>
    <w:p w14:paraId="0F8C54D9" w14:textId="77777777" w:rsidR="00DA23D7" w:rsidRDefault="00DA23D7" w:rsidP="00DA23D7">
      <w:pPr>
        <w:pStyle w:val="PL"/>
      </w:pPr>
      <w:r>
        <w:t xml:space="preserve">    uses RrmPolicySubtree;</w:t>
      </w:r>
    </w:p>
    <w:p w14:paraId="159FBEDC" w14:textId="77777777" w:rsidR="00DA23D7" w:rsidRDefault="00DA23D7" w:rsidP="00DA23D7">
      <w:pPr>
        <w:pStyle w:val="PL"/>
      </w:pPr>
      <w:r>
        <w:t xml:space="preserve">  }  </w:t>
      </w:r>
    </w:p>
    <w:p w14:paraId="2C69AFFA" w14:textId="77777777" w:rsidR="00DA23D7" w:rsidRDefault="00DA23D7" w:rsidP="00DA23D7">
      <w:pPr>
        <w:pStyle w:val="PL"/>
      </w:pPr>
      <w:r>
        <w:t xml:space="preserve">  </w:t>
      </w:r>
    </w:p>
    <w:p w14:paraId="6D90CA2E" w14:textId="77777777" w:rsidR="00DA23D7" w:rsidRDefault="00DA23D7" w:rsidP="00DA23D7">
      <w:pPr>
        <w:pStyle w:val="PL"/>
      </w:pPr>
      <w:r>
        <w:t xml:space="preserve">  augment "/me3gpp:ManagedElement/gnbdu3gpp:GNBDUFunction/" +</w:t>
      </w:r>
    </w:p>
    <w:p w14:paraId="66A94809" w14:textId="77777777" w:rsidR="00DA23D7" w:rsidRDefault="00DA23D7" w:rsidP="00DA23D7">
      <w:pPr>
        <w:pStyle w:val="PL"/>
      </w:pPr>
      <w:r>
        <w:t xml:space="preserve">      "nrcelldu3gpp:NRCellDU" {</w:t>
      </w:r>
    </w:p>
    <w:p w14:paraId="073D6EE5" w14:textId="77777777" w:rsidR="00DA23D7" w:rsidRDefault="00DA23D7" w:rsidP="00DA23D7">
      <w:pPr>
        <w:pStyle w:val="PL"/>
      </w:pPr>
      <w:r>
        <w:t xml:space="preserve">    uses RrmPolicySubtree;</w:t>
      </w:r>
    </w:p>
    <w:p w14:paraId="5AD3F0B3" w14:textId="77777777" w:rsidR="00DA23D7" w:rsidRDefault="00DA23D7" w:rsidP="00DA23D7">
      <w:pPr>
        <w:pStyle w:val="PL"/>
      </w:pPr>
      <w:r>
        <w:t xml:space="preserve">  }</w:t>
      </w:r>
    </w:p>
    <w:p w14:paraId="0FC5F4FF" w14:textId="77777777" w:rsidR="00DA23D7" w:rsidRDefault="00DA23D7" w:rsidP="00DA23D7">
      <w:pPr>
        <w:pStyle w:val="PL"/>
      </w:pPr>
    </w:p>
    <w:p w14:paraId="385498AE" w14:textId="77777777" w:rsidR="00DA23D7" w:rsidRDefault="00DA23D7" w:rsidP="00DA23D7">
      <w:pPr>
        <w:pStyle w:val="PL"/>
      </w:pPr>
      <w:r>
        <w:t xml:space="preserve">  augment "/me3gpp:ManagedElement/gnbcuup3gpp:GNBCUUPFunction" {</w:t>
      </w:r>
    </w:p>
    <w:p w14:paraId="20720DF9" w14:textId="77777777" w:rsidR="00DA23D7" w:rsidRDefault="00DA23D7" w:rsidP="00DA23D7">
      <w:pPr>
        <w:pStyle w:val="PL"/>
      </w:pPr>
      <w:r>
        <w:t xml:space="preserve">    uses RrmPolicySubtree;</w:t>
      </w:r>
    </w:p>
    <w:p w14:paraId="528EDD3A" w14:textId="77777777" w:rsidR="00DA23D7" w:rsidRDefault="00DA23D7" w:rsidP="00DA23D7">
      <w:pPr>
        <w:pStyle w:val="PL"/>
      </w:pPr>
      <w:r>
        <w:t xml:space="preserve">  }</w:t>
      </w:r>
    </w:p>
    <w:p w14:paraId="4DC9D6C2" w14:textId="77777777" w:rsidR="00DA23D7" w:rsidRDefault="00DA23D7" w:rsidP="00DA23D7">
      <w:pPr>
        <w:pStyle w:val="PL"/>
      </w:pPr>
    </w:p>
    <w:p w14:paraId="53409E67" w14:textId="77777777" w:rsidR="00DA23D7" w:rsidRDefault="00DA23D7" w:rsidP="00DA23D7">
      <w:pPr>
        <w:pStyle w:val="PL"/>
      </w:pPr>
      <w:r>
        <w:t xml:space="preserve">  augment "/me3gpp:ManagedElement/gnbcucp3gpp:GNBCUCPFunction" {</w:t>
      </w:r>
    </w:p>
    <w:p w14:paraId="7109ABA8" w14:textId="77777777" w:rsidR="00DA23D7" w:rsidRDefault="00DA23D7" w:rsidP="00DA23D7">
      <w:pPr>
        <w:pStyle w:val="PL"/>
      </w:pPr>
      <w:r>
        <w:t xml:space="preserve">    uses RrmPolicySubtree;</w:t>
      </w:r>
    </w:p>
    <w:p w14:paraId="1B0B4EDC" w14:textId="77777777" w:rsidR="00DA23D7" w:rsidRDefault="00DA23D7" w:rsidP="00DA23D7">
      <w:pPr>
        <w:pStyle w:val="PL"/>
      </w:pPr>
      <w:r>
        <w:t xml:space="preserve">  }</w:t>
      </w:r>
    </w:p>
    <w:p w14:paraId="1BDD0718" w14:textId="77777777" w:rsidR="00DA23D7" w:rsidRDefault="00DA23D7" w:rsidP="00DA23D7">
      <w:pPr>
        <w:pStyle w:val="PL"/>
      </w:pPr>
    </w:p>
    <w:p w14:paraId="0965EDE7" w14:textId="77777777" w:rsidR="00DA23D7" w:rsidRDefault="00DA23D7" w:rsidP="00DA23D7">
      <w:pPr>
        <w:pStyle w:val="PL"/>
      </w:pPr>
      <w:r>
        <w:t xml:space="preserve">  augment "/me3gpp:ManagedElement/gnbdu3gpp:GNBDUFunction" {</w:t>
      </w:r>
    </w:p>
    <w:p w14:paraId="266463A7" w14:textId="77777777" w:rsidR="00DA23D7" w:rsidRDefault="00DA23D7" w:rsidP="00DA23D7">
      <w:pPr>
        <w:pStyle w:val="PL"/>
      </w:pPr>
      <w:r>
        <w:t xml:space="preserve">    uses RrmPolicySubtree;</w:t>
      </w:r>
    </w:p>
    <w:p w14:paraId="33EBBFDA" w14:textId="1AC13DDC" w:rsidR="008B33DF" w:rsidRDefault="00DA23D7" w:rsidP="008B33DF">
      <w:pPr>
        <w:pStyle w:val="PL"/>
      </w:pPr>
      <w:r>
        <w:t xml:space="preserve">  }</w:t>
      </w:r>
    </w:p>
    <w:p w14:paraId="026EE2DD" w14:textId="77777777" w:rsidR="008B33DF" w:rsidRPr="008B33DF" w:rsidRDefault="008B33DF" w:rsidP="008B33DF">
      <w:pPr>
        <w:pStyle w:val="PL"/>
      </w:pPr>
    </w:p>
    <w:p w14:paraId="090CB243" w14:textId="762BE290" w:rsidR="008A35FC" w:rsidRDefault="008A35FC" w:rsidP="008A35FC">
      <w:pPr>
        <w:pStyle w:val="PL"/>
      </w:pPr>
      <w:r>
        <w:t>}</w:t>
      </w:r>
    </w:p>
    <w:p w14:paraId="652CBDAA" w14:textId="0277127C" w:rsidR="00DA23D7" w:rsidRDefault="00DA23D7" w:rsidP="008A35FC">
      <w:pPr>
        <w:pStyle w:val="PL"/>
      </w:pPr>
      <w:r w:rsidRPr="00EE1825">
        <w:t>&lt;CODE ENDS&gt;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45D26BA3" w14:textId="77777777" w:rsidR="00EB37FA" w:rsidRDefault="00EB37FA" w:rsidP="008A35FC">
      <w:pPr>
        <w:pStyle w:val="PL"/>
        <w:rPr>
          <w:rFonts w:cs="Courier New"/>
          <w:szCs w:val="16"/>
          <w:lang w:eastAsia="zh-CN"/>
        </w:rPr>
      </w:pPr>
      <w:r w:rsidRPr="00EB37FA">
        <w:rPr>
          <w:rFonts w:cs="Courier New"/>
          <w:szCs w:val="16"/>
          <w:lang w:eastAsia="zh-CN"/>
        </w:rPr>
        <w:t>&lt;CODE BEGINS&gt;</w:t>
      </w:r>
    </w:p>
    <w:p w14:paraId="5F7207A9" w14:textId="6F19A4C1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DANRManagementFunction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DANRManagementFunctionGrp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DANRManagementFunction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intrasystemANRManagementSwitch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boolean;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intersystemANRManagementSwitch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boolean;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DANRManagementFunctionGrp;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3EAE4A02" w:rsidR="008A35FC" w:rsidRDefault="00EB37FA" w:rsidP="008A35FC">
      <w:pPr>
        <w:pStyle w:val="PL"/>
        <w:rPr>
          <w:lang w:eastAsia="zh-CN"/>
        </w:rPr>
      </w:pPr>
      <w:r w:rsidRPr="00EB37FA">
        <w:rPr>
          <w:lang w:eastAsia="zh-CN"/>
        </w:rPr>
        <w:t>&lt;CODE ENDS&gt;</w:t>
      </w: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1B1259FF" w14:textId="77777777" w:rsidR="00EB37FA" w:rsidRDefault="00EB37FA" w:rsidP="00D7643F">
      <w:pPr>
        <w:pStyle w:val="PL"/>
      </w:pPr>
      <w:r w:rsidRPr="00EB37FA">
        <w:t>&lt;CODE BEGINS&gt;</w:t>
      </w:r>
    </w:p>
    <w:p w14:paraId="47266075" w14:textId="63CF1981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DESManagementFunction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loadThreshold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timeDuration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DESManagementFunctionGrp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DESManagementFunction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desSwitch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boolean;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energySaving state.";</w:t>
      </w:r>
    </w:p>
    <w:p w14:paraId="64ACF27D" w14:textId="77777777" w:rsidR="00D7643F" w:rsidRDefault="00D7643F" w:rsidP="00D7643F">
      <w:pPr>
        <w:pStyle w:val="PL"/>
      </w:pPr>
      <w:r>
        <w:t xml:space="preserve">      key loadThreshold;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energySaving state.";</w:t>
      </w:r>
    </w:p>
    <w:p w14:paraId="64873BF7" w14:textId="77777777" w:rsidR="00D7643F" w:rsidRDefault="00D7643F" w:rsidP="00D7643F">
      <w:pPr>
        <w:pStyle w:val="PL"/>
      </w:pPr>
      <w:r>
        <w:t xml:space="preserve">      key loadThreshold;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cell.This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energySaving state.";</w:t>
      </w:r>
    </w:p>
    <w:p w14:paraId="016D82E4" w14:textId="77777777" w:rsidR="00D7643F" w:rsidRDefault="00D7643F" w:rsidP="00D7643F">
      <w:pPr>
        <w:pStyle w:val="PL"/>
      </w:pPr>
      <w:r>
        <w:t xml:space="preserve">      key loadThreshold;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loadTimeThresholdGrp;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idx;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idx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21081A07" w14:textId="77777777" w:rsidR="00D7643F" w:rsidRDefault="00D7643F" w:rsidP="00D7643F">
      <w:pPr>
        <w:pStyle w:val="PL"/>
      </w:pPr>
      <w:r>
        <w:t xml:space="preserve">      key loadThreshold;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energySaving state.";</w:t>
      </w:r>
    </w:p>
    <w:p w14:paraId="1DE90A79" w14:textId="77777777" w:rsidR="00D7643F" w:rsidRDefault="00D7643F" w:rsidP="00D7643F">
      <w:pPr>
        <w:pStyle w:val="PL"/>
      </w:pPr>
      <w:r>
        <w:t xml:space="preserve">      key loadThreshold;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energySaving state.";</w:t>
      </w:r>
    </w:p>
    <w:p w14:paraId="035E6569" w14:textId="77777777" w:rsidR="00D7643F" w:rsidRDefault="00D7643F" w:rsidP="00D7643F">
      <w:pPr>
        <w:pStyle w:val="PL"/>
      </w:pPr>
      <w:r>
        <w:t xml:space="preserve">      key loadThreshold;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energySavingState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enum isNotEnergySaving;</w:t>
      </w:r>
    </w:p>
    <w:p w14:paraId="6E4076F8" w14:textId="77777777" w:rsidR="00D7643F" w:rsidRDefault="00D7643F" w:rsidP="00D7643F">
      <w:pPr>
        <w:pStyle w:val="PL"/>
      </w:pPr>
      <w:r>
        <w:t xml:space="preserve">        enum isEnergySaving;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isProbingCapable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enum yes;</w:t>
      </w:r>
    </w:p>
    <w:p w14:paraId="2C2F9CCB" w14:textId="77777777" w:rsidR="00D7643F" w:rsidRDefault="00D7643F" w:rsidP="00D7643F">
      <w:pPr>
        <w:pStyle w:val="PL"/>
      </w:pPr>
      <w:r>
        <w:t xml:space="preserve">        enum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7DB5FF3B" w14:textId="77777777" w:rsidR="00D7643F" w:rsidRDefault="00D7643F" w:rsidP="00D7643F">
      <w:pPr>
        <w:pStyle w:val="PL"/>
      </w:pPr>
      <w:r>
        <w:t xml:space="preserve">    leaf startTime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../endTime;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endTime {</w:t>
      </w:r>
    </w:p>
    <w:p w14:paraId="766390BD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../startTime;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daysOfWeek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DESManagementFunctionSubtree {</w:t>
      </w:r>
    </w:p>
    <w:p w14:paraId="782AB6EC" w14:textId="77777777" w:rsidR="00D7643F" w:rsidRDefault="00D7643F" w:rsidP="00D7643F">
      <w:pPr>
        <w:pStyle w:val="PL"/>
      </w:pPr>
      <w:r>
        <w:t xml:space="preserve">    list DESManagementFunction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DESManagement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DESManagement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DESManagement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DESManagementFunctionGrp;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DESManagementFunctionSubtree;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7F79597D" w14:textId="77777777" w:rsidR="00EB37FA" w:rsidRDefault="00D7643F" w:rsidP="00EB37FA">
      <w:pPr>
        <w:pStyle w:val="PL"/>
      </w:pPr>
      <w:r>
        <w:t>}</w:t>
      </w:r>
    </w:p>
    <w:p w14:paraId="49F8DBE0" w14:textId="6D6B00BA" w:rsidR="00D7643F" w:rsidRDefault="00EB37FA" w:rsidP="00EB37FA">
      <w:pPr>
        <w:pStyle w:val="PL"/>
      </w:pPr>
      <w:r>
        <w:t>&lt;CODE ENDS&gt;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DRACHOptimizationFunction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TargetProbabilityT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enum 25;</w:t>
      </w:r>
    </w:p>
    <w:p w14:paraId="785CE635" w14:textId="77777777" w:rsidR="00D7643F" w:rsidRDefault="00D7643F" w:rsidP="00D7643F">
      <w:pPr>
        <w:pStyle w:val="PL"/>
      </w:pPr>
      <w:r>
        <w:t xml:space="preserve">      enum 50;</w:t>
      </w:r>
    </w:p>
    <w:p w14:paraId="1EF87ABD" w14:textId="77777777" w:rsidR="00D7643F" w:rsidRDefault="00D7643F" w:rsidP="00D7643F">
      <w:pPr>
        <w:pStyle w:val="PL"/>
      </w:pPr>
      <w:r>
        <w:t xml:space="preserve">      enum 75;</w:t>
      </w:r>
    </w:p>
    <w:p w14:paraId="3D896553" w14:textId="77777777" w:rsidR="00D7643F" w:rsidRDefault="00D7643F" w:rsidP="00D7643F">
      <w:pPr>
        <w:pStyle w:val="PL"/>
      </w:pPr>
      <w:r>
        <w:t xml:space="preserve">      enum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NumberofpreamblessentT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AccessdelayT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NumPreableAccessDelayGrp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(APn)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targetProbability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TargetProbabilityT;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numberofpreamblessent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NumberofpreamblessentT;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DRACHOptimizationFunctionGrp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DRACHOptimizationFunction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ueAccProbilityDist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(APn)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7656CD1A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ueAccDelayProbilityDist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"targetProbability numberofpreamblessent";</w:t>
      </w:r>
    </w:p>
    <w:p w14:paraId="524ECD4C" w14:textId="77777777" w:rsidR="00D7643F" w:rsidRDefault="00D7643F" w:rsidP="00D7643F">
      <w:pPr>
        <w:pStyle w:val="PL"/>
      </w:pPr>
      <w:r>
        <w:t xml:space="preserve">      uses NumPreableAccessDelayGrp;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drachOptimizationControl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boolean;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DRACHOptimizationFunctionSubtree {</w:t>
      </w:r>
    </w:p>
    <w:p w14:paraId="0923F776" w14:textId="77777777" w:rsidR="00D7643F" w:rsidRDefault="00D7643F" w:rsidP="00D7643F">
      <w:pPr>
        <w:pStyle w:val="PL"/>
      </w:pPr>
      <w:r>
        <w:t xml:space="preserve">    list DRACHOptimizationFunction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DRACHOptimizationFunctionGrp;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DRACHOptimizationFunctionSubtree;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404A3BEC" w14:textId="77777777" w:rsidR="00EB37FA" w:rsidRDefault="00EB37FA" w:rsidP="00D7643F">
      <w:pPr>
        <w:pStyle w:val="PL"/>
      </w:pPr>
      <w:r w:rsidRPr="00EB37FA">
        <w:t>&lt;CODE BEGINS&gt;</w:t>
      </w:r>
    </w:p>
    <w:p w14:paraId="0778F820" w14:textId="2327934A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DMROFunction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DMROFunctionGrp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DMROFunction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maximumDeviationHoTriggerLow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maximumDeviationHoTriggerHigh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minimumTimeBetweenHoTriggerChange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tstoreUEcntxt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units "100 milliseconds";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dmroControl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boolean;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DMROFunctionSubtree {</w:t>
      </w:r>
    </w:p>
    <w:p w14:paraId="781C047B" w14:textId="77777777" w:rsidR="00D7643F" w:rsidRDefault="00D7643F" w:rsidP="00D7643F">
      <w:pPr>
        <w:pStyle w:val="PL"/>
      </w:pPr>
      <w:r>
        <w:t xml:space="preserve">    list DMROFunction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DMROFunctionGrp;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DMROFunctionSubtree;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DMROFunctionSubtree;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DMROFunctionSubtree;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DMROFunctionSubtree;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680B1933" w14:textId="77777777" w:rsidR="00EB37FA" w:rsidRDefault="00D7643F" w:rsidP="00EB37FA">
      <w:pPr>
        <w:pStyle w:val="PL"/>
      </w:pPr>
      <w:r>
        <w:t>}</w:t>
      </w:r>
    </w:p>
    <w:p w14:paraId="47C4663E" w14:textId="0CD2A940" w:rsidR="00D7643F" w:rsidRDefault="00EB37FA" w:rsidP="00EB37FA">
      <w:pPr>
        <w:pStyle w:val="PL"/>
      </w:pPr>
      <w:r>
        <w:t>&lt;CODE ENDS&gt;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DPCIConfigurationFunction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DPCIConfigurationFunctionGrp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DPCICONFIGURATIONFunction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nRPciList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NRPci;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NRPci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dPciConfigurationControl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boolean;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DPCIConfigurationFunctionSubtree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DPCIConfigurationFunction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DPCIConfiguration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DPCIConfiguration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DPCIConfiguration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DPCIConfigurationFunctionGrp;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DPCIConfigurationFunctionSubtree;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0684F863" w14:textId="77777777" w:rsidR="00EB37FA" w:rsidRDefault="00EB37FA" w:rsidP="00D7643F">
      <w:pPr>
        <w:pStyle w:val="PL"/>
      </w:pPr>
      <w:r w:rsidRPr="00EB37FA">
        <w:t>&lt;CODE BEGINS&gt;</w:t>
      </w:r>
    </w:p>
    <w:p w14:paraId="0B1344E9" w14:textId="0E9F0B66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CPCIConfigurationFunction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CPCIConfigurationFunctionGrp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CPCIConfigurationFunction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cPciConfigurationControl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boolean;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cSonPciList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pci attribute by gNB.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pci.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CPCIConfigurationFunctionSubtree {</w:t>
      </w:r>
    </w:p>
    <w:p w14:paraId="1665088A" w14:textId="77777777" w:rsidR="00D7643F" w:rsidRDefault="00D7643F" w:rsidP="00D7643F">
      <w:pPr>
        <w:pStyle w:val="PL"/>
      </w:pPr>
      <w:r>
        <w:t xml:space="preserve">    list CPCIConfigurationFunction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CPCIConfiguration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CPCIConfiguration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CPCIConfiguration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CPCIConfigurationFunctionGrp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CPCIConfigurationFunctionSubtree;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2EFE64E" w14:textId="77777777" w:rsidR="00EB37FA" w:rsidRDefault="00D7643F" w:rsidP="00EB37FA">
      <w:pPr>
        <w:pStyle w:val="PL"/>
      </w:pPr>
      <w:r>
        <w:t>}</w:t>
      </w:r>
    </w:p>
    <w:p w14:paraId="4F148790" w14:textId="0863066C" w:rsidR="00D7643F" w:rsidRDefault="00EB37FA" w:rsidP="00EB37FA">
      <w:pPr>
        <w:pStyle w:val="PL"/>
      </w:pPr>
      <w:r>
        <w:t>&lt;CODE ENDS&gt;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"https://www.3gpp.org/DynaReport/TSG-WG--S5--officials.htm?Itemid=464";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CESManagementFunction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loadTimeThresholdGrp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the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loadThreshold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energySaving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timeDuration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CESManagementFunctionGrp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CESManagementFunction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cesSwitch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boolean;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intraRatEsActivationOriginalCellLoadParameters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cell.This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energySaving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loadThreshold;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loadTimeThresholdGrp;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intraRatEsActivationCandidateCellsLoadParameters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energySaving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energySaving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loadThreshold;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loadTimeThresholdGrp;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intraRatEsDeactivationCandidateCellsLoadParameters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energySaving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energySaving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loadThreshold;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loadTimeThresholdGrp;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esNotAllowedTimePeriod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idx;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idx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EsNotAllowedTimePeriodGrp;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interRatEsActivationOriginalCellParameters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energySaving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loadThreshold;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loadTimeThresholdGrp;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interRatEsActivationCandidateCellParameters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energySaving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energySaving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energySaving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loadThreshold;</w:t>
      </w:r>
    </w:p>
    <w:p w14:paraId="69BD983A" w14:textId="77777777" w:rsidR="00D7643F" w:rsidRDefault="00D7643F" w:rsidP="00D7643F">
      <w:pPr>
        <w:pStyle w:val="PL"/>
      </w:pPr>
      <w:r>
        <w:t xml:space="preserve">      uses loadTimeThresholdGrp;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interRatEsDeactivationCandidateCellParameters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energySaving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energySaving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interRatEsActivationCandidateCellParameters.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energySaving state.";</w:t>
      </w:r>
    </w:p>
    <w:p w14:paraId="33CBC25C" w14:textId="77777777" w:rsidR="00D7643F" w:rsidRDefault="00D7643F" w:rsidP="00D7643F">
      <w:pPr>
        <w:pStyle w:val="PL"/>
      </w:pPr>
      <w:r>
        <w:t xml:space="preserve">      key loadThreshold;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loadTimeThresholdGrp;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energySavingState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energySavingControl is toBeEnergySaving,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isEnergySaving for the </w:t>
      </w:r>
    </w:p>
    <w:p w14:paraId="366450DB" w14:textId="77777777" w:rsidR="00D7643F" w:rsidRDefault="00D7643F" w:rsidP="00D7643F">
      <w:pPr>
        <w:pStyle w:val="PL"/>
      </w:pPr>
      <w:r>
        <w:t xml:space="preserve">        energySavingState. If the value of energySavingControl is </w:t>
      </w:r>
    </w:p>
    <w:p w14:paraId="417EBCAC" w14:textId="77777777" w:rsidR="00D7643F" w:rsidRDefault="00D7643F" w:rsidP="00D7643F">
      <w:pPr>
        <w:pStyle w:val="PL"/>
      </w:pPr>
      <w:r>
        <w:t xml:space="preserve">        toBeNotEnergySaving,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isNotEnergySaving for the energySavingState.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enum isNotEnergySaving;</w:t>
      </w:r>
    </w:p>
    <w:p w14:paraId="369FA452" w14:textId="77777777" w:rsidR="00D7643F" w:rsidRDefault="00D7643F" w:rsidP="00D7643F">
      <w:pPr>
        <w:pStyle w:val="PL"/>
      </w:pPr>
      <w:r>
        <w:t xml:space="preserve">        enum isEnergySaving;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energySavingControl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enum toBeEnergySaving;</w:t>
      </w:r>
    </w:p>
    <w:p w14:paraId="7AD996B2" w14:textId="77777777" w:rsidR="00D7643F" w:rsidRDefault="00D7643F" w:rsidP="00D7643F">
      <w:pPr>
        <w:pStyle w:val="PL"/>
      </w:pPr>
      <w:r>
        <w:t xml:space="preserve">        enum toBeNotEnergySaving;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EsNotAllowedTimePeriodGrp {</w:t>
      </w:r>
    </w:p>
    <w:p w14:paraId="09E8ECC4" w14:textId="77777777" w:rsidR="00D7643F" w:rsidRDefault="00D7643F" w:rsidP="00D7643F">
      <w:pPr>
        <w:pStyle w:val="PL"/>
      </w:pPr>
      <w:r>
        <w:t xml:space="preserve">    leaf startTime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endTime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../endTime;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endTime {</w:t>
      </w:r>
    </w:p>
    <w:p w14:paraId="376E4AA7" w14:textId="77777777" w:rsidR="00D7643F" w:rsidRDefault="00D7643F" w:rsidP="00D7643F">
      <w:pPr>
        <w:pStyle w:val="PL"/>
      </w:pPr>
      <w:r>
        <w:t xml:space="preserve">      description "If endTime has a lower value than startTime,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../startTime;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daysOfWeek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timezone.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CESManagementFunctionSubtree {</w:t>
      </w:r>
    </w:p>
    <w:p w14:paraId="5EBB1654" w14:textId="77777777" w:rsidR="00D7643F" w:rsidRDefault="00D7643F" w:rsidP="00D7643F">
      <w:pPr>
        <w:pStyle w:val="PL"/>
      </w:pPr>
      <w:r>
        <w:t xml:space="preserve">    list CESManagementFunction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CESManagement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CESManagement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CESManagement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CESManagementFunctionGrp;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CESManagementFunctionSubtree;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OperatorDUGrp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OperatorDU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gNBIdLength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OperatorDU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OperatorDUGrp;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"https://www.3gpp.org/DynaReport/TSG-WG--S5--officials.htm?Itemid=464";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OperatorDU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NROperatorCellDUGrp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NROperatorCellDU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cellLocalId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gNB.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gNB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>leaf administrativeState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NROperatorCellDU.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pLMNInfoList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PLMNInfoList is a list of PLMNInfo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plMNId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PLMNId used to construct the nCGI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mnc sd sst";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nRTAC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nRCellDURef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NRCellDU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NROperatorCellDU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NROperatorCellDUGrp;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"https://www.3gpp.org/DynaReport/TSG-WG--S5--officials.htm?Itemid=464";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DLBOFunction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GNBCUCPFunction</w:t>
      </w:r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r w:rsidRPr="00BB7B6F">
        <w:t>GNBCUCPFunction</w:t>
      </w:r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ManagedElement</w:t>
      </w:r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r w:rsidRPr="00BB7B6F">
        <w:t>ManagedElement</w:t>
      </w:r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r w:rsidRPr="00BB7B6F">
        <w:t>DLBO</w:t>
      </w:r>
      <w:r>
        <w:t>Under</w:t>
      </w:r>
      <w:r w:rsidRPr="00BB7B6F">
        <w:t>SubNetwork</w:t>
      </w:r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DLBOFunction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r w:rsidRPr="00BB7B6F">
        <w:t>SubNetwork</w:t>
      </w:r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DLBOFunctionGrp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DLBOFunction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dlboControl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boolean;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maximumDeviationHoTriggerLow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maximumDeviationHoTriggerHigh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minimumTimeBetweenHoTriggerChange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DLBOFunctionSubtree {</w:t>
      </w:r>
    </w:p>
    <w:p w14:paraId="27DE9321" w14:textId="77777777" w:rsidR="00182820" w:rsidRDefault="00182820" w:rsidP="00182820">
      <w:pPr>
        <w:pStyle w:val="PL"/>
      </w:pPr>
      <w:r>
        <w:t xml:space="preserve">    list DLBOFunction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DLBOFunctionGrp;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GNBCUCPFunction</w:t>
      </w:r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DLBOFunctionSubtree;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ManagedElement</w:t>
      </w:r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DLBOFunctionSubtree;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r w:rsidRPr="00BB7B6F">
        <w:t>DLBO</w:t>
      </w:r>
      <w:r>
        <w:t>Under</w:t>
      </w:r>
      <w:r w:rsidRPr="00BB7B6F">
        <w:t>SubNetwork</w:t>
      </w:r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DLBOFunctionSubtree;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12" w:name="_Hlk86745003"/>
      <w:r w:rsidRPr="00AF4251">
        <w:rPr>
          <w:lang w:eastAsia="zh-CN"/>
        </w:rPr>
        <w:t xml:space="preserve">rimrsset </w:t>
      </w:r>
      <w:bookmarkEnd w:id="212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"https://www.3gpp.org/DynaReport/TSG-WG--S5--officials.htm?Itemid=464";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RimRSSet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FrequencyDomainParaGrp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rimRSSubcarrierSpacing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rIMRSBandwidth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nrofGlobalRIMRSFrequencyCandidates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(N_f^RIM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rimRSCommonCarrierReferencePoint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rimRSStartingFrequencyOffsetIdList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../nrofGlobalRIMRSFrequencyCandidates'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nrofGlobalRIMRSFrequencyCandidates";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nrofGlobalRIMRSFrequencyCandidates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maxNrofPhysicalResourceBlocks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SequenceDomainParaGrp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enableEnoughNotEnoughIndication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enableEnoughNotEnoughIndication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enableEnoughNotEnoughIndication is equivalent to EnoughIndication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RIMRSScrambleTimerMultiplier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c~(i)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RIMRSScrambleTimerOffset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c~(i)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TimeDomainParaGrp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ms.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 3..20*2*maxNrofSymbols-1, where maxNrofSymbols=14";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(N_symb,ref^(RIM,1))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(N_symb,ref^(RIM,2))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2,3..20*2**maxNrofSymbols-1, where maxNrofSymbols=14";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RimRSGlobalGrp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RimRSGlobal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frequencyDomainPara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rimRSSubcarrierSpacing;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FrequencyDomainParaGrp;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sequenceDomainPara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SequenceDomainParaGrp;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timeDomainPara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TimeDomainParaGrp;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RimRSSetGrp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RimRSSet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setId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allowedValues: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setType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enum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nRCellDURef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(NRCellDU)";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RimRSGlobal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gNBs/cells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RimRSGlobalGrp;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RimRSSet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setId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2D40F4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</w:t>
      </w:r>
      <w:r w:rsidRPr="002D40F4">
        <w:rPr>
          <w:lang w:eastAsia="zh-CN"/>
        </w:rPr>
        <w:t>uses RimRSSetGrp;</w:t>
      </w:r>
    </w:p>
    <w:p w14:paraId="1EBD3FAE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  }</w:t>
      </w:r>
    </w:p>
    <w:p w14:paraId="5D40AF74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}</w:t>
      </w:r>
    </w:p>
    <w:p w14:paraId="1597EC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}</w:t>
      </w:r>
    </w:p>
    <w:p w14:paraId="005E91A6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}  </w:t>
      </w:r>
    </w:p>
    <w:p w14:paraId="47062B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>}</w:t>
      </w:r>
    </w:p>
    <w:p w14:paraId="52C56ECC" w14:textId="77777777" w:rsidR="004825BF" w:rsidRPr="002D40F4" w:rsidRDefault="004825BF" w:rsidP="004825BF">
      <w:pPr>
        <w:pStyle w:val="PL"/>
      </w:pPr>
      <w:r w:rsidRPr="002D40F4">
        <w:t>&lt;CODE ENDS&gt;</w:t>
      </w:r>
    </w:p>
    <w:p w14:paraId="06C64F7E" w14:textId="61C4EE29" w:rsidR="004825BF" w:rsidRPr="002D40F4" w:rsidRDefault="004825BF" w:rsidP="00491D87">
      <w:pPr>
        <w:pStyle w:val="PL"/>
      </w:pPr>
    </w:p>
    <w:p w14:paraId="6FAE617F" w14:textId="520D7CE0" w:rsidR="00F83894" w:rsidRPr="002D40F4" w:rsidRDefault="00F83894" w:rsidP="00F83894">
      <w:pPr>
        <w:pStyle w:val="Heading2"/>
      </w:pPr>
      <w:r w:rsidRPr="002D40F4">
        <w:rPr>
          <w:lang w:eastAsia="zh-CN"/>
        </w:rPr>
        <w:t>E.5.39</w:t>
      </w:r>
      <w:r w:rsidRPr="002D40F4">
        <w:t>_module  3gpp-nr-nrm-bwpset.yang</w:t>
      </w:r>
      <w:r w:rsidRPr="002D40F4">
        <w:rPr>
          <w:lang w:eastAsia="zh-CN"/>
        </w:rPr>
        <w:t xml:space="preserve"> </w:t>
      </w:r>
    </w:p>
    <w:p w14:paraId="0FDF31F0" w14:textId="77777777" w:rsidR="00F83894" w:rsidRDefault="00F83894" w:rsidP="00F83894">
      <w:pPr>
        <w:pStyle w:val="PL"/>
      </w:pPr>
      <w:r>
        <w:t>&lt;CODE BEGINS&gt;</w:t>
      </w:r>
    </w:p>
    <w:p w14:paraId="008B6DC7" w14:textId="77777777" w:rsidR="00F83894" w:rsidRDefault="00F83894" w:rsidP="00F83894">
      <w:pPr>
        <w:pStyle w:val="PL"/>
      </w:pPr>
      <w:r>
        <w:t>module _3gpp-nr-nrm-bwpset {</w:t>
      </w:r>
    </w:p>
    <w:p w14:paraId="7FFF177F" w14:textId="77777777" w:rsidR="00F83894" w:rsidRDefault="00F83894" w:rsidP="00F83894">
      <w:pPr>
        <w:pStyle w:val="PL"/>
      </w:pPr>
      <w:r>
        <w:t xml:space="preserve">  yang-version 1.1;</w:t>
      </w:r>
    </w:p>
    <w:p w14:paraId="783569C8" w14:textId="77777777" w:rsidR="00F83894" w:rsidRDefault="00F83894" w:rsidP="00F83894">
      <w:pPr>
        <w:pStyle w:val="PL"/>
      </w:pPr>
      <w:r>
        <w:t xml:space="preserve">  namespace "urn:3gpp:sa5:_3gpp-nr-nrm-bwpset";</w:t>
      </w:r>
    </w:p>
    <w:p w14:paraId="342812C5" w14:textId="77777777" w:rsidR="00F83894" w:rsidRDefault="00F83894" w:rsidP="00F83894">
      <w:pPr>
        <w:pStyle w:val="PL"/>
      </w:pPr>
      <w:r>
        <w:t xml:space="preserve">  prefix "bwpset3gpp";</w:t>
      </w:r>
    </w:p>
    <w:p w14:paraId="0064E5D0" w14:textId="77777777" w:rsidR="00F83894" w:rsidRDefault="00F83894" w:rsidP="00F83894">
      <w:pPr>
        <w:pStyle w:val="PL"/>
      </w:pPr>
    </w:p>
    <w:p w14:paraId="39D112A9" w14:textId="77777777" w:rsidR="00F83894" w:rsidRDefault="00F83894" w:rsidP="00F83894">
      <w:pPr>
        <w:pStyle w:val="PL"/>
      </w:pPr>
      <w:r>
        <w:t xml:space="preserve">  import _3gpp-common-managed-element { prefix me3gpp; }</w:t>
      </w:r>
    </w:p>
    <w:p w14:paraId="24C5BCC8" w14:textId="77777777" w:rsidR="00F83894" w:rsidRDefault="00F83894" w:rsidP="00F83894">
      <w:pPr>
        <w:pStyle w:val="PL"/>
      </w:pPr>
      <w:r>
        <w:t xml:space="preserve">  import _3gpp-common-managed-function { prefix mf3gpp; }</w:t>
      </w:r>
    </w:p>
    <w:p w14:paraId="50E80F49" w14:textId="77777777" w:rsidR="00F83894" w:rsidRDefault="00F83894" w:rsidP="00F83894">
      <w:pPr>
        <w:pStyle w:val="PL"/>
      </w:pPr>
      <w:r>
        <w:t xml:space="preserve">  import _3gpp-common-top { prefix top3gpp; }</w:t>
      </w:r>
    </w:p>
    <w:p w14:paraId="719F3A0F" w14:textId="77777777" w:rsidR="00F83894" w:rsidRDefault="00F83894" w:rsidP="00F83894">
      <w:pPr>
        <w:pStyle w:val="PL"/>
      </w:pPr>
      <w:r>
        <w:t xml:space="preserve">  import _3gpp-nr-nrm-gnbdufunction { prefix gnbdu3gpp; }</w:t>
      </w:r>
    </w:p>
    <w:p w14:paraId="048349CA" w14:textId="77777777" w:rsidR="00F83894" w:rsidRDefault="00F83894" w:rsidP="00F83894">
      <w:pPr>
        <w:pStyle w:val="PL"/>
      </w:pPr>
    </w:p>
    <w:p w14:paraId="3BB27312" w14:textId="77777777" w:rsidR="00F83894" w:rsidRDefault="00F83894" w:rsidP="00F83894">
      <w:pPr>
        <w:pStyle w:val="PL"/>
      </w:pPr>
      <w:r>
        <w:t xml:space="preserve">  organization "3GPP SA5";</w:t>
      </w:r>
    </w:p>
    <w:p w14:paraId="47F54537" w14:textId="77777777" w:rsidR="00F83894" w:rsidRDefault="00F83894" w:rsidP="00F83894">
      <w:pPr>
        <w:pStyle w:val="PL"/>
      </w:pPr>
      <w:r>
        <w:t xml:space="preserve">  contact "https://www.3gpp.org/DynaReport/TSG-WG--S5--officials.htm?Itemid=464";</w:t>
      </w:r>
    </w:p>
    <w:p w14:paraId="276D3A5B" w14:textId="77777777" w:rsidR="00F83894" w:rsidRDefault="00F83894" w:rsidP="00F83894">
      <w:pPr>
        <w:pStyle w:val="PL"/>
      </w:pPr>
      <w:r>
        <w:t xml:space="preserve">  description "Defines the YANG mapping of the BWPSet Information Object Class</w:t>
      </w:r>
    </w:p>
    <w:p w14:paraId="246473B3" w14:textId="77777777" w:rsidR="00F83894" w:rsidRDefault="00F83894" w:rsidP="00F83894">
      <w:pPr>
        <w:pStyle w:val="PL"/>
      </w:pPr>
      <w:r>
        <w:t xml:space="preserve">    (IOC) that is part of the NR Network Resource Model (NRM).";</w:t>
      </w:r>
    </w:p>
    <w:p w14:paraId="3CB76E2C" w14:textId="77777777" w:rsidR="00F83894" w:rsidRDefault="00F83894" w:rsidP="00F83894">
      <w:pPr>
        <w:pStyle w:val="PL"/>
      </w:pPr>
      <w:r>
        <w:t xml:space="preserve">  reference "3GPP TS 28.541 5G Network Resource Model (NRM)";</w:t>
      </w:r>
    </w:p>
    <w:p w14:paraId="640A6726" w14:textId="77777777" w:rsidR="00F83894" w:rsidRDefault="00F83894" w:rsidP="00F83894">
      <w:pPr>
        <w:pStyle w:val="PL"/>
      </w:pPr>
    </w:p>
    <w:p w14:paraId="7E23FC7C" w14:textId="67E648BF" w:rsidR="00F83894" w:rsidRDefault="00F83894" w:rsidP="00F83894">
      <w:pPr>
        <w:pStyle w:val="PL"/>
      </w:pPr>
      <w:r>
        <w:t xml:space="preserve">  revision 2022-06-</w:t>
      </w:r>
      <w:r w:rsidR="008B33DF" w:rsidRPr="008B33DF">
        <w:t xml:space="preserve">29 </w:t>
      </w:r>
      <w:r>
        <w:t>{ reference CR-0756 ; }</w:t>
      </w:r>
    </w:p>
    <w:p w14:paraId="459A1F87" w14:textId="77777777" w:rsidR="00F83894" w:rsidRDefault="00F83894" w:rsidP="00F83894">
      <w:pPr>
        <w:pStyle w:val="PL"/>
      </w:pPr>
    </w:p>
    <w:p w14:paraId="44B848E5" w14:textId="77777777" w:rsidR="00F83894" w:rsidRDefault="00F83894" w:rsidP="00F83894">
      <w:pPr>
        <w:pStyle w:val="PL"/>
      </w:pPr>
      <w:r>
        <w:t xml:space="preserve">  grouping BWPSetGrp {</w:t>
      </w:r>
    </w:p>
    <w:p w14:paraId="6CD164A3" w14:textId="77777777" w:rsidR="00F83894" w:rsidRDefault="00F83894" w:rsidP="00F83894">
      <w:pPr>
        <w:pStyle w:val="PL"/>
      </w:pPr>
      <w:r>
        <w:t xml:space="preserve">    description "Represents the BWPSet IOC.";</w:t>
      </w:r>
    </w:p>
    <w:p w14:paraId="380EAD30" w14:textId="77777777" w:rsidR="00F83894" w:rsidRDefault="00F83894" w:rsidP="00F83894">
      <w:pPr>
        <w:pStyle w:val="PL"/>
      </w:pPr>
      <w:r>
        <w:t xml:space="preserve">    reference "3GPP TS 28.541";</w:t>
      </w:r>
    </w:p>
    <w:p w14:paraId="2616DA8A" w14:textId="77777777" w:rsidR="00F83894" w:rsidRDefault="00F83894" w:rsidP="00F83894">
      <w:pPr>
        <w:pStyle w:val="PL"/>
      </w:pPr>
      <w:r>
        <w:t xml:space="preserve">    uses mf3gpp:ManagedFunctionGrp;</w:t>
      </w:r>
    </w:p>
    <w:p w14:paraId="55CA9A47" w14:textId="77777777" w:rsidR="00F83894" w:rsidRDefault="00F83894" w:rsidP="00F83894">
      <w:pPr>
        <w:pStyle w:val="PL"/>
      </w:pPr>
      <w:r>
        <w:t xml:space="preserve">  }</w:t>
      </w:r>
    </w:p>
    <w:p w14:paraId="588D6DD5" w14:textId="77777777" w:rsidR="00F83894" w:rsidRDefault="00F83894" w:rsidP="00F83894">
      <w:pPr>
        <w:pStyle w:val="PL"/>
      </w:pPr>
      <w:r>
        <w:t xml:space="preserve">  augment "/me3gpp:ManagedElement/gnbdu3gpp:GNBDUFunction" {</w:t>
      </w:r>
    </w:p>
    <w:p w14:paraId="44BB6EA1" w14:textId="77777777" w:rsidR="00F83894" w:rsidRDefault="00F83894" w:rsidP="00F83894">
      <w:pPr>
        <w:pStyle w:val="PL"/>
      </w:pPr>
    </w:p>
    <w:p w14:paraId="658FDFB1" w14:textId="77777777" w:rsidR="00F83894" w:rsidRDefault="00F83894" w:rsidP="00F83894">
      <w:pPr>
        <w:pStyle w:val="PL"/>
      </w:pPr>
      <w:r>
        <w:t xml:space="preserve">    list BWPList {</w:t>
      </w:r>
    </w:p>
    <w:p w14:paraId="5B8574E5" w14:textId="77777777" w:rsidR="00F83894" w:rsidRDefault="00F83894" w:rsidP="00F83894">
      <w:pPr>
        <w:pStyle w:val="PL"/>
      </w:pPr>
      <w:r>
        <w:t xml:space="preserve">      description "Represents a bandwidth part (BWP) set.";</w:t>
      </w:r>
    </w:p>
    <w:p w14:paraId="29E26F1A" w14:textId="77777777" w:rsidR="00F83894" w:rsidRDefault="00F83894" w:rsidP="00F83894">
      <w:pPr>
        <w:pStyle w:val="PL"/>
      </w:pPr>
      <w:r>
        <w:t xml:space="preserve">      key id;</w:t>
      </w:r>
    </w:p>
    <w:p w14:paraId="6ECD0039" w14:textId="77777777" w:rsidR="00F83894" w:rsidRDefault="00F83894" w:rsidP="00F83894">
      <w:pPr>
        <w:pStyle w:val="PL"/>
      </w:pPr>
      <w:r>
        <w:t xml:space="preserve">      uses top3gpp:Top_Grp;</w:t>
      </w:r>
    </w:p>
    <w:p w14:paraId="498E8B5C" w14:textId="77777777" w:rsidR="00F83894" w:rsidRDefault="00F83894" w:rsidP="00F83894">
      <w:pPr>
        <w:pStyle w:val="PL"/>
      </w:pPr>
      <w:r>
        <w:t xml:space="preserve">      container attributes {    </w:t>
      </w:r>
    </w:p>
    <w:p w14:paraId="7C851D9D" w14:textId="77777777" w:rsidR="00F83894" w:rsidRDefault="00F83894" w:rsidP="00F83894">
      <w:pPr>
        <w:pStyle w:val="PL"/>
      </w:pPr>
      <w:r>
        <w:t xml:space="preserve">        uses BWPSetGrp;</w:t>
      </w:r>
    </w:p>
    <w:p w14:paraId="19CDFE08" w14:textId="77777777" w:rsidR="00F83894" w:rsidRDefault="00F83894" w:rsidP="00F83894">
      <w:pPr>
        <w:pStyle w:val="PL"/>
      </w:pPr>
      <w:r>
        <w:t xml:space="preserve">      }</w:t>
      </w:r>
    </w:p>
    <w:p w14:paraId="0E974543" w14:textId="77777777" w:rsidR="00F83894" w:rsidRDefault="00F83894" w:rsidP="00F83894">
      <w:pPr>
        <w:pStyle w:val="PL"/>
      </w:pPr>
      <w:r>
        <w:t xml:space="preserve">      uses mf3gpp:ManagedFunctionContainedClasses;</w:t>
      </w:r>
    </w:p>
    <w:p w14:paraId="5C48D256" w14:textId="77777777" w:rsidR="00F83894" w:rsidRDefault="00F83894" w:rsidP="00F83894">
      <w:pPr>
        <w:pStyle w:val="PL"/>
      </w:pPr>
      <w:r>
        <w:t xml:space="preserve">    }</w:t>
      </w:r>
    </w:p>
    <w:p w14:paraId="70BA1384" w14:textId="77777777" w:rsidR="00F83894" w:rsidRDefault="00F83894" w:rsidP="00F83894">
      <w:pPr>
        <w:pStyle w:val="PL"/>
      </w:pPr>
      <w:r>
        <w:t xml:space="preserve">  }</w:t>
      </w:r>
    </w:p>
    <w:p w14:paraId="2D8BACD6" w14:textId="77777777" w:rsidR="00F83894" w:rsidRDefault="00F83894" w:rsidP="00F83894">
      <w:pPr>
        <w:pStyle w:val="PL"/>
      </w:pPr>
      <w:r>
        <w:t>}</w:t>
      </w:r>
    </w:p>
    <w:p w14:paraId="62724736" w14:textId="77777777" w:rsidR="00F83894" w:rsidRDefault="00F83894" w:rsidP="00F83894">
      <w:pPr>
        <w:pStyle w:val="PL"/>
      </w:pPr>
      <w:r>
        <w:t>&lt;CODE ENDS&gt;</w:t>
      </w:r>
    </w:p>
    <w:p w14:paraId="5AF19879" w14:textId="77777777" w:rsidR="00F83894" w:rsidRPr="002D40F4" w:rsidRDefault="00F83894" w:rsidP="00491D87">
      <w:pPr>
        <w:pStyle w:val="PL"/>
      </w:pPr>
    </w:p>
    <w:p w14:paraId="65721B97" w14:textId="77777777" w:rsidR="008A35FC" w:rsidRPr="002D40F4" w:rsidRDefault="008A35FC" w:rsidP="008A35FC">
      <w:pPr>
        <w:pStyle w:val="Heading1"/>
        <w:rPr>
          <w:lang w:eastAsia="zh-CN"/>
        </w:rPr>
      </w:pPr>
      <w:bookmarkStart w:id="213" w:name="_Toc59183364"/>
      <w:bookmarkStart w:id="214" w:name="_Toc59184830"/>
      <w:bookmarkStart w:id="215" w:name="_Toc59195765"/>
      <w:bookmarkStart w:id="216" w:name="_Toc59440194"/>
      <w:bookmarkStart w:id="217" w:name="_Toc67990643"/>
      <w:r w:rsidRPr="002D40F4">
        <w:rPr>
          <w:lang w:eastAsia="zh-CN"/>
        </w:rPr>
        <w:t>E.6</w:t>
      </w:r>
      <w:r w:rsidRPr="002D40F4">
        <w:rPr>
          <w:lang w:eastAsia="zh-CN"/>
        </w:rPr>
        <w:tab/>
        <w:t>Void</w:t>
      </w:r>
      <w:bookmarkEnd w:id="213"/>
      <w:bookmarkEnd w:id="214"/>
      <w:bookmarkEnd w:id="215"/>
      <w:bookmarkEnd w:id="216"/>
      <w:bookmarkEnd w:id="217"/>
    </w:p>
    <w:p w14:paraId="65996B8F" w14:textId="77777777" w:rsidR="008A35FC" w:rsidRPr="002D40F4" w:rsidRDefault="008A35FC" w:rsidP="00C16188"/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18" w:name="_Toc59183365"/>
      <w:bookmarkStart w:id="219" w:name="_Toc59184831"/>
      <w:bookmarkStart w:id="220" w:name="_Toc59195766"/>
      <w:bookmarkStart w:id="221" w:name="_Toc59440195"/>
      <w:bookmarkStart w:id="222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18"/>
      <w:bookmarkEnd w:id="219"/>
      <w:bookmarkEnd w:id="220"/>
      <w:bookmarkEnd w:id="221"/>
      <w:bookmarkEnd w:id="222"/>
    </w:p>
    <w:p w14:paraId="70B8CA35" w14:textId="77777777" w:rsidR="008A35FC" w:rsidRDefault="008A35FC" w:rsidP="008A35FC">
      <w:r>
        <w:rPr>
          <w:lang w:eastAsia="zh-CN"/>
        </w:rPr>
        <w:t xml:space="preserve">At the mountpoint "children-of-SubNetwork"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r>
        <w:rPr>
          <w:rFonts w:ascii="Courier New" w:hAnsi="Courier New" w:cs="Courier New"/>
          <w:lang w:eastAsia="zh-CN"/>
        </w:rPr>
        <w:t>ManagedElement</w:t>
      </w:r>
      <w:r>
        <w:rPr>
          <w:lang w:eastAsia="zh-CN"/>
        </w:rPr>
        <w:t xml:space="preserve"> and the </w:t>
      </w:r>
      <w:r>
        <w:t xml:space="preserve">underlying hierarchy is contained under a </w:t>
      </w:r>
      <w:r>
        <w:rPr>
          <w:rFonts w:ascii="Courier New" w:hAnsi="Courier New" w:cs="Courier New"/>
        </w:rPr>
        <w:t>SubNetwork</w:t>
      </w:r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ietf-inet-types.yang</w:t>
      </w:r>
    </w:p>
    <w:p w14:paraId="0A6EAF7D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ietf-yang-types.yang</w:t>
      </w:r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23" w:name="_Toc59183366"/>
      <w:bookmarkStart w:id="224" w:name="_Toc59184832"/>
      <w:bookmarkStart w:id="225" w:name="_Toc59195767"/>
      <w:bookmarkStart w:id="226" w:name="_Toc59440196"/>
      <w:bookmarkStart w:id="227" w:name="_Toc67990645"/>
      <w:r w:rsidRPr="0041693A">
        <w:t>Annex F (normative):</w:t>
      </w:r>
      <w:r w:rsidRPr="0041693A">
        <w:br/>
      </w:r>
      <w:bookmarkEnd w:id="223"/>
      <w:bookmarkEnd w:id="224"/>
      <w:bookmarkEnd w:id="225"/>
      <w:bookmarkEnd w:id="226"/>
      <w:r w:rsidRPr="0041693A">
        <w:t>Void</w:t>
      </w:r>
      <w:bookmarkEnd w:id="227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28" w:name="_Toc59183376"/>
      <w:bookmarkStart w:id="229" w:name="_Toc59184842"/>
      <w:bookmarkStart w:id="230" w:name="_Toc59195777"/>
      <w:bookmarkStart w:id="231" w:name="_Toc59440206"/>
      <w:bookmarkStart w:id="232" w:name="_Toc67990646"/>
      <w:r w:rsidRPr="0041693A">
        <w:t>Annex G (normative):</w:t>
      </w:r>
      <w:r w:rsidRPr="0041693A">
        <w:br/>
        <w:t>OpenAPI definition of the 5GC NRM</w:t>
      </w:r>
      <w:bookmarkEnd w:id="228"/>
      <w:bookmarkEnd w:id="229"/>
      <w:bookmarkEnd w:id="230"/>
      <w:bookmarkEnd w:id="231"/>
      <w:bookmarkEnd w:id="232"/>
    </w:p>
    <w:p w14:paraId="69E17D06" w14:textId="2873AC67" w:rsidR="008A35FC" w:rsidRDefault="008A35FC" w:rsidP="008A35FC">
      <w:pPr>
        <w:pStyle w:val="Heading1"/>
      </w:pPr>
      <w:bookmarkStart w:id="233" w:name="_Toc59184843"/>
      <w:bookmarkStart w:id="234" w:name="_Toc59195778"/>
      <w:bookmarkStart w:id="235" w:name="_Toc59440207"/>
      <w:bookmarkStart w:id="236" w:name="_Toc67990647"/>
      <w:bookmarkStart w:id="237" w:name="_Toc59183377"/>
      <w:r>
        <w:t>G.1</w:t>
      </w:r>
      <w:r>
        <w:tab/>
        <w:t>General</w:t>
      </w:r>
      <w:bookmarkEnd w:id="233"/>
      <w:bookmarkEnd w:id="234"/>
      <w:bookmarkEnd w:id="235"/>
      <w:bookmarkEnd w:id="236"/>
      <w:bookmarkEnd w:id="237"/>
    </w:p>
    <w:p w14:paraId="4FB874B3" w14:textId="77777777" w:rsidR="00C16188" w:rsidRDefault="00C16188" w:rsidP="008A35FC">
      <w:r>
        <w:t>This annex contains the OpenAPI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>Mapping rules to produce the OpenAPI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238" w:name="_Toc59183378"/>
      <w:bookmarkStart w:id="239" w:name="_Toc59184844"/>
      <w:bookmarkStart w:id="240" w:name="_Toc59195779"/>
      <w:bookmarkStart w:id="241" w:name="_Toc59440208"/>
      <w:bookmarkStart w:id="242" w:name="_Toc67990648"/>
      <w:r>
        <w:t>G.2</w:t>
      </w:r>
      <w:r>
        <w:tab/>
        <w:t>Void</w:t>
      </w:r>
      <w:bookmarkEnd w:id="238"/>
      <w:bookmarkEnd w:id="239"/>
      <w:bookmarkEnd w:id="240"/>
      <w:bookmarkEnd w:id="241"/>
      <w:bookmarkEnd w:id="242"/>
    </w:p>
    <w:p w14:paraId="65BAAFF3" w14:textId="77777777" w:rsidR="008A35FC" w:rsidRDefault="008A35FC" w:rsidP="008A35FC">
      <w:bookmarkStart w:id="243" w:name="_Toc59183379"/>
      <w:bookmarkStart w:id="244" w:name="_Toc59184845"/>
      <w:bookmarkStart w:id="245" w:name="_Toc59195780"/>
      <w:bookmarkStart w:id="246" w:name="_Toc59440209"/>
      <w:bookmarkStart w:id="247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43"/>
      <w:bookmarkEnd w:id="244"/>
      <w:bookmarkEnd w:id="245"/>
      <w:bookmarkEnd w:id="246"/>
      <w:bookmarkEnd w:id="247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48" w:name="_Toc59183380"/>
      <w:bookmarkStart w:id="249" w:name="_Toc59184846"/>
      <w:bookmarkStart w:id="250" w:name="_Toc59195781"/>
      <w:bookmarkStart w:id="251" w:name="_Toc59440210"/>
      <w:bookmarkStart w:id="252" w:name="_Toc67990650"/>
      <w:r>
        <w:t>G.4</w:t>
      </w:r>
      <w:r>
        <w:tab/>
        <w:t>Solution Set (SS) definitions</w:t>
      </w:r>
      <w:bookmarkEnd w:id="248"/>
      <w:bookmarkEnd w:id="249"/>
      <w:bookmarkEnd w:id="250"/>
      <w:bookmarkEnd w:id="251"/>
      <w:bookmarkEnd w:id="252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53" w:name="_Toc59183381"/>
      <w:bookmarkStart w:id="254" w:name="_Toc59184847"/>
      <w:bookmarkStart w:id="255" w:name="_Toc59195782"/>
      <w:bookmarkStart w:id="256" w:name="_Toc59440211"/>
      <w:bookmarkStart w:id="257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3"/>
      <w:bookmarkEnd w:id="254"/>
      <w:bookmarkEnd w:id="255"/>
      <w:bookmarkEnd w:id="256"/>
      <w:bookmarkEnd w:id="257"/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58" w:name="_Toc59183382"/>
      <w:bookmarkStart w:id="259" w:name="_Toc59184848"/>
      <w:bookmarkStart w:id="260" w:name="_Toc59195783"/>
      <w:bookmarkStart w:id="261" w:name="_Toc59440212"/>
      <w:bookmarkStart w:id="262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58"/>
      <w:bookmarkEnd w:id="259"/>
      <w:bookmarkEnd w:id="260"/>
      <w:bookmarkEnd w:id="261"/>
      <w:bookmarkEnd w:id="262"/>
    </w:p>
    <w:p w14:paraId="57B1BCEC" w14:textId="58E07D01" w:rsidR="008A35FC" w:rsidRDefault="008A35FC" w:rsidP="008A35FC">
      <w:pPr>
        <w:pStyle w:val="Heading2"/>
        <w:rPr>
          <w:lang w:eastAsia="zh-CN"/>
        </w:rPr>
      </w:pPr>
      <w:bookmarkStart w:id="263" w:name="_Toc59183383"/>
      <w:bookmarkStart w:id="264" w:name="_Toc59184849"/>
      <w:bookmarkStart w:id="265" w:name="_Toc59195784"/>
      <w:bookmarkStart w:id="266" w:name="_Toc59440213"/>
      <w:bookmarkStart w:id="267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63"/>
      <w:bookmarkEnd w:id="264"/>
      <w:bookmarkEnd w:id="265"/>
      <w:bookmarkEnd w:id="266"/>
      <w:bookmarkEnd w:id="267"/>
    </w:p>
    <w:p w14:paraId="1F29DB57" w14:textId="77777777" w:rsidR="007B793A" w:rsidRDefault="007B793A" w:rsidP="007B793A">
      <w:pPr>
        <w:pStyle w:val="PL"/>
      </w:pPr>
      <w:r>
        <w:t>openapi: 3.0.1</w:t>
      </w:r>
    </w:p>
    <w:p w14:paraId="23D0664F" w14:textId="77777777" w:rsidR="007B793A" w:rsidRDefault="007B793A" w:rsidP="007B793A">
      <w:pPr>
        <w:pStyle w:val="PL"/>
      </w:pPr>
      <w:r>
        <w:t>info:</w:t>
      </w:r>
    </w:p>
    <w:p w14:paraId="0CF1A60A" w14:textId="77777777" w:rsidR="007B793A" w:rsidRDefault="007B793A" w:rsidP="007B793A">
      <w:pPr>
        <w:pStyle w:val="PL"/>
      </w:pPr>
      <w:r>
        <w:t xml:space="preserve">  title: 3GPP 5GC NRM</w:t>
      </w:r>
    </w:p>
    <w:p w14:paraId="2D7B9018" w14:textId="77777777" w:rsidR="007B793A" w:rsidRDefault="007B793A" w:rsidP="007B793A">
      <w:pPr>
        <w:pStyle w:val="PL"/>
      </w:pPr>
      <w:r>
        <w:t xml:space="preserve">  version: 18.2.0</w:t>
      </w:r>
    </w:p>
    <w:p w14:paraId="7853C6FA" w14:textId="77777777" w:rsidR="007B793A" w:rsidRDefault="007B793A" w:rsidP="007B793A">
      <w:pPr>
        <w:pStyle w:val="PL"/>
      </w:pPr>
      <w:r>
        <w:t xml:space="preserve">  description: &gt;-</w:t>
      </w:r>
    </w:p>
    <w:p w14:paraId="410551FE" w14:textId="77777777" w:rsidR="007B793A" w:rsidRDefault="007B793A" w:rsidP="007B793A">
      <w:pPr>
        <w:pStyle w:val="PL"/>
      </w:pPr>
      <w:r>
        <w:t xml:space="preserve">    OAS 3.0.1 specification of the 5GC NRM</w:t>
      </w:r>
    </w:p>
    <w:p w14:paraId="042749C7" w14:textId="77777777" w:rsidR="007B793A" w:rsidRDefault="007B793A" w:rsidP="007B793A">
      <w:pPr>
        <w:pStyle w:val="PL"/>
      </w:pPr>
      <w:r>
        <w:t xml:space="preserve">    © 2022, 3GPP Organizational Partners (ARIB, ATIS, CCSA, ETSI, TSDSI, TTA, TTC).</w:t>
      </w:r>
    </w:p>
    <w:p w14:paraId="72461C39" w14:textId="77777777" w:rsidR="007B793A" w:rsidRDefault="007B793A" w:rsidP="007B793A">
      <w:pPr>
        <w:pStyle w:val="PL"/>
      </w:pPr>
      <w:r>
        <w:t xml:space="preserve">    All rights reserved.</w:t>
      </w:r>
    </w:p>
    <w:p w14:paraId="06B5BB1C" w14:textId="77777777" w:rsidR="007B793A" w:rsidRDefault="007B793A" w:rsidP="007B793A">
      <w:pPr>
        <w:pStyle w:val="PL"/>
      </w:pPr>
      <w:r>
        <w:t>externalDocs:</w:t>
      </w:r>
    </w:p>
    <w:p w14:paraId="04D7D327" w14:textId="77777777" w:rsidR="007B793A" w:rsidRDefault="007B793A" w:rsidP="007B793A">
      <w:pPr>
        <w:pStyle w:val="PL"/>
      </w:pPr>
      <w:r>
        <w:t xml:space="preserve">  description: 3GPP TS 28.541; 5G NRM, 5GC NRM</w:t>
      </w:r>
    </w:p>
    <w:p w14:paraId="66CC3890" w14:textId="77777777" w:rsidR="007B793A" w:rsidRDefault="007B793A" w:rsidP="007B793A">
      <w:pPr>
        <w:pStyle w:val="PL"/>
      </w:pPr>
      <w:r>
        <w:t xml:space="preserve">  url: http://www.3gpp.org/ftp/Specs/archive/28_series/28.541/</w:t>
      </w:r>
    </w:p>
    <w:p w14:paraId="43A2CB66" w14:textId="77777777" w:rsidR="007B793A" w:rsidRDefault="007B793A" w:rsidP="007B793A">
      <w:pPr>
        <w:pStyle w:val="PL"/>
      </w:pPr>
      <w:r>
        <w:t>paths: {}</w:t>
      </w:r>
    </w:p>
    <w:p w14:paraId="5761CEC9" w14:textId="77777777" w:rsidR="007B793A" w:rsidRDefault="007B793A" w:rsidP="007B793A">
      <w:pPr>
        <w:pStyle w:val="PL"/>
      </w:pPr>
      <w:r>
        <w:t>components:</w:t>
      </w:r>
    </w:p>
    <w:p w14:paraId="5E46E0D7" w14:textId="77777777" w:rsidR="007B793A" w:rsidRDefault="007B793A" w:rsidP="007B793A">
      <w:pPr>
        <w:pStyle w:val="PL"/>
      </w:pPr>
      <w:r>
        <w:t xml:space="preserve">  schemas:</w:t>
      </w:r>
    </w:p>
    <w:p w14:paraId="602C808E" w14:textId="77777777" w:rsidR="007B793A" w:rsidRDefault="007B793A" w:rsidP="007B793A">
      <w:pPr>
        <w:pStyle w:val="PL"/>
      </w:pPr>
    </w:p>
    <w:p w14:paraId="264CA95F" w14:textId="77777777" w:rsidR="007B793A" w:rsidRDefault="007B793A" w:rsidP="007B793A">
      <w:pPr>
        <w:pStyle w:val="PL"/>
      </w:pPr>
      <w:r>
        <w:t>#-------- Definition of types-----------------------------------------------------</w:t>
      </w:r>
    </w:p>
    <w:p w14:paraId="660A568F" w14:textId="77777777" w:rsidR="007B793A" w:rsidRDefault="007B793A" w:rsidP="007B793A">
      <w:pPr>
        <w:pStyle w:val="PL"/>
      </w:pPr>
    </w:p>
    <w:p w14:paraId="35A79CDE" w14:textId="77777777" w:rsidR="007B793A" w:rsidRDefault="007B793A" w:rsidP="007B793A">
      <w:pPr>
        <w:pStyle w:val="PL"/>
      </w:pPr>
      <w:r>
        <w:t xml:space="preserve">    AmfIdentifier:</w:t>
      </w:r>
    </w:p>
    <w:p w14:paraId="7A39C038" w14:textId="77777777" w:rsidR="007B793A" w:rsidRDefault="007B793A" w:rsidP="007B793A">
      <w:pPr>
        <w:pStyle w:val="PL"/>
      </w:pPr>
      <w:r>
        <w:t xml:space="preserve">      type: object</w:t>
      </w:r>
    </w:p>
    <w:p w14:paraId="149020CD" w14:textId="77777777" w:rsidR="007B793A" w:rsidRDefault="007B793A" w:rsidP="007B793A">
      <w:pPr>
        <w:pStyle w:val="PL"/>
      </w:pPr>
      <w:r>
        <w:t xml:space="preserve">      description: 'AmfIdentifier comprise of amfRegionId, amfSetId and amfPointer'</w:t>
      </w:r>
    </w:p>
    <w:p w14:paraId="78472712" w14:textId="77777777" w:rsidR="007B793A" w:rsidRDefault="007B793A" w:rsidP="007B793A">
      <w:pPr>
        <w:pStyle w:val="PL"/>
      </w:pPr>
      <w:r>
        <w:t xml:space="preserve">      properties:</w:t>
      </w:r>
    </w:p>
    <w:p w14:paraId="5CB2CC22" w14:textId="77777777" w:rsidR="007B793A" w:rsidRDefault="007B793A" w:rsidP="007B793A">
      <w:pPr>
        <w:pStyle w:val="PL"/>
      </w:pPr>
      <w:r>
        <w:t xml:space="preserve">        amfRegionId:</w:t>
      </w:r>
    </w:p>
    <w:p w14:paraId="524E1216" w14:textId="77777777" w:rsidR="007B793A" w:rsidRDefault="007B793A" w:rsidP="007B793A">
      <w:pPr>
        <w:pStyle w:val="PL"/>
      </w:pPr>
      <w:r>
        <w:t xml:space="preserve">          $ref: '#/components/schemas/AmfRegionId'</w:t>
      </w:r>
    </w:p>
    <w:p w14:paraId="1818B8C0" w14:textId="77777777" w:rsidR="007B793A" w:rsidRDefault="007B793A" w:rsidP="007B793A">
      <w:pPr>
        <w:pStyle w:val="PL"/>
      </w:pPr>
      <w:r>
        <w:t xml:space="preserve">        amfSetId:</w:t>
      </w:r>
    </w:p>
    <w:p w14:paraId="077460AA" w14:textId="77777777" w:rsidR="007B793A" w:rsidRDefault="007B793A" w:rsidP="007B793A">
      <w:pPr>
        <w:pStyle w:val="PL"/>
      </w:pPr>
      <w:r>
        <w:t xml:space="preserve">          $ref: '#/components/schemas/AmfSetId'</w:t>
      </w:r>
    </w:p>
    <w:p w14:paraId="16AD151B" w14:textId="77777777" w:rsidR="007B793A" w:rsidRDefault="007B793A" w:rsidP="007B793A">
      <w:pPr>
        <w:pStyle w:val="PL"/>
      </w:pPr>
      <w:r>
        <w:t xml:space="preserve">        amfPointer:</w:t>
      </w:r>
    </w:p>
    <w:p w14:paraId="090F5AE5" w14:textId="77777777" w:rsidR="007B793A" w:rsidRDefault="007B793A" w:rsidP="007B793A">
      <w:pPr>
        <w:pStyle w:val="PL"/>
      </w:pPr>
      <w:r>
        <w:t xml:space="preserve">          $ref: '#/components/schemas/AmfPointer'</w:t>
      </w:r>
    </w:p>
    <w:p w14:paraId="2D1EAB81" w14:textId="77777777" w:rsidR="007B793A" w:rsidRDefault="007B793A" w:rsidP="007B793A">
      <w:pPr>
        <w:pStyle w:val="PL"/>
      </w:pPr>
      <w:r>
        <w:t xml:space="preserve">    AmfRegionId:</w:t>
      </w:r>
    </w:p>
    <w:p w14:paraId="0CA64311" w14:textId="77777777" w:rsidR="007B793A" w:rsidRDefault="007B793A" w:rsidP="007B793A">
      <w:pPr>
        <w:pStyle w:val="PL"/>
      </w:pPr>
      <w:r>
        <w:t xml:space="preserve">      type: integer</w:t>
      </w:r>
    </w:p>
    <w:p w14:paraId="6167966D" w14:textId="77777777" w:rsidR="007B793A" w:rsidRDefault="007B793A" w:rsidP="007B793A">
      <w:pPr>
        <w:pStyle w:val="PL"/>
      </w:pPr>
      <w:r>
        <w:t xml:space="preserve">      description: AmfRegionId is defined in TS 23.003</w:t>
      </w:r>
    </w:p>
    <w:p w14:paraId="5E02B6BA" w14:textId="77777777" w:rsidR="007B793A" w:rsidRDefault="007B793A" w:rsidP="007B793A">
      <w:pPr>
        <w:pStyle w:val="PL"/>
      </w:pPr>
      <w:r>
        <w:t xml:space="preserve">      maximum: 255</w:t>
      </w:r>
    </w:p>
    <w:p w14:paraId="2928E353" w14:textId="77777777" w:rsidR="007B793A" w:rsidRDefault="007B793A" w:rsidP="007B793A">
      <w:pPr>
        <w:pStyle w:val="PL"/>
      </w:pPr>
      <w:r>
        <w:t xml:space="preserve">    AmfSetId:</w:t>
      </w:r>
    </w:p>
    <w:p w14:paraId="20A5B441" w14:textId="77777777" w:rsidR="007B793A" w:rsidRDefault="007B793A" w:rsidP="007B793A">
      <w:pPr>
        <w:pStyle w:val="PL"/>
      </w:pPr>
      <w:r>
        <w:t xml:space="preserve">      type: string</w:t>
      </w:r>
    </w:p>
    <w:p w14:paraId="1000F7EF" w14:textId="77777777" w:rsidR="007B793A" w:rsidRDefault="007B793A" w:rsidP="007B793A">
      <w:pPr>
        <w:pStyle w:val="PL"/>
      </w:pPr>
      <w:r>
        <w:t xml:space="preserve">      description: AmfSetId is defined in TS 23.003</w:t>
      </w:r>
    </w:p>
    <w:p w14:paraId="103448E5" w14:textId="77777777" w:rsidR="007B793A" w:rsidRDefault="007B793A" w:rsidP="007B793A">
      <w:pPr>
        <w:pStyle w:val="PL"/>
      </w:pPr>
      <w:r>
        <w:t xml:space="preserve">      maximum: 1023</w:t>
      </w:r>
    </w:p>
    <w:p w14:paraId="40DD2E17" w14:textId="77777777" w:rsidR="007B793A" w:rsidRDefault="007B793A" w:rsidP="007B793A">
      <w:pPr>
        <w:pStyle w:val="PL"/>
      </w:pPr>
      <w:r>
        <w:t xml:space="preserve">    AmfPointer:</w:t>
      </w:r>
    </w:p>
    <w:p w14:paraId="003E0B57" w14:textId="77777777" w:rsidR="007B793A" w:rsidRDefault="007B793A" w:rsidP="007B793A">
      <w:pPr>
        <w:pStyle w:val="PL"/>
      </w:pPr>
      <w:r>
        <w:t xml:space="preserve">      type: integer</w:t>
      </w:r>
    </w:p>
    <w:p w14:paraId="6745BA0E" w14:textId="77777777" w:rsidR="007B793A" w:rsidRDefault="007B793A" w:rsidP="007B793A">
      <w:pPr>
        <w:pStyle w:val="PL"/>
      </w:pPr>
      <w:r>
        <w:t xml:space="preserve">      description: AmfPointer is defined in TS 23.003</w:t>
      </w:r>
    </w:p>
    <w:p w14:paraId="78FFA6CA" w14:textId="77777777" w:rsidR="007B793A" w:rsidRDefault="007B793A" w:rsidP="007B793A">
      <w:pPr>
        <w:pStyle w:val="PL"/>
      </w:pPr>
      <w:r>
        <w:t xml:space="preserve">      maximum: 63</w:t>
      </w:r>
    </w:p>
    <w:p w14:paraId="02AE9DB4" w14:textId="77777777" w:rsidR="007B793A" w:rsidRDefault="007B793A" w:rsidP="007B793A">
      <w:pPr>
        <w:pStyle w:val="PL"/>
      </w:pPr>
      <w:r>
        <w:t xml:space="preserve">    IpEndPoint:</w:t>
      </w:r>
    </w:p>
    <w:p w14:paraId="7FE4C1DA" w14:textId="77777777" w:rsidR="007B793A" w:rsidRDefault="007B793A" w:rsidP="007B793A">
      <w:pPr>
        <w:pStyle w:val="PL"/>
      </w:pPr>
      <w:r>
        <w:t xml:space="preserve">      type: object</w:t>
      </w:r>
    </w:p>
    <w:p w14:paraId="05EDC2A2" w14:textId="77777777" w:rsidR="007B793A" w:rsidRDefault="007B793A" w:rsidP="007B793A">
      <w:pPr>
        <w:pStyle w:val="PL"/>
      </w:pPr>
      <w:r>
        <w:t xml:space="preserve">      properties:</w:t>
      </w:r>
    </w:p>
    <w:p w14:paraId="0D5083C4" w14:textId="77777777" w:rsidR="007B793A" w:rsidRDefault="007B793A" w:rsidP="007B793A">
      <w:pPr>
        <w:pStyle w:val="PL"/>
      </w:pPr>
      <w:r>
        <w:t xml:space="preserve">        ipv4Address:</w:t>
      </w:r>
    </w:p>
    <w:p w14:paraId="64DBB18B" w14:textId="77777777" w:rsidR="007B793A" w:rsidRDefault="007B793A" w:rsidP="007B793A">
      <w:pPr>
        <w:pStyle w:val="PL"/>
      </w:pPr>
      <w:r>
        <w:t xml:space="preserve">          $ref: 'TS28623_ComDefs.yaml#/components/schemas/Ipv4Addr'</w:t>
      </w:r>
    </w:p>
    <w:p w14:paraId="5B371C4D" w14:textId="77777777" w:rsidR="007B793A" w:rsidRDefault="007B793A" w:rsidP="007B793A">
      <w:pPr>
        <w:pStyle w:val="PL"/>
      </w:pPr>
      <w:r>
        <w:t xml:space="preserve">        ipv6Address:</w:t>
      </w:r>
    </w:p>
    <w:p w14:paraId="6C45AB02" w14:textId="77777777" w:rsidR="007B793A" w:rsidRDefault="007B793A" w:rsidP="007B793A">
      <w:pPr>
        <w:pStyle w:val="PL"/>
      </w:pPr>
      <w:r>
        <w:t xml:space="preserve">          $ref: 'TS28623_ComDefs.yaml#/components/schemas/Ipv6Addr'</w:t>
      </w:r>
    </w:p>
    <w:p w14:paraId="47BE614A" w14:textId="77777777" w:rsidR="007B793A" w:rsidRDefault="007B793A" w:rsidP="007B793A">
      <w:pPr>
        <w:pStyle w:val="PL"/>
      </w:pPr>
      <w:r>
        <w:t xml:space="preserve">        ipv6Prefix:</w:t>
      </w:r>
    </w:p>
    <w:p w14:paraId="6DA72D92" w14:textId="77777777" w:rsidR="007B793A" w:rsidRDefault="007B793A" w:rsidP="007B793A">
      <w:pPr>
        <w:pStyle w:val="PL"/>
      </w:pPr>
      <w:r>
        <w:t xml:space="preserve">          $ref: 'TS28623_ComDefs.yaml#/components/schemas/Ipv6Prefix'</w:t>
      </w:r>
    </w:p>
    <w:p w14:paraId="418C2423" w14:textId="77777777" w:rsidR="007B793A" w:rsidRDefault="007B793A" w:rsidP="007B793A">
      <w:pPr>
        <w:pStyle w:val="PL"/>
      </w:pPr>
      <w:r>
        <w:t xml:space="preserve">        transport:</w:t>
      </w:r>
    </w:p>
    <w:p w14:paraId="38533459" w14:textId="77777777" w:rsidR="007B793A" w:rsidRDefault="007B793A" w:rsidP="007B793A">
      <w:pPr>
        <w:pStyle w:val="PL"/>
      </w:pPr>
      <w:r>
        <w:t xml:space="preserve">          $ref: 'TS28623_GenericNrm.yaml#/components/schemas/TransportProtocol'</w:t>
      </w:r>
    </w:p>
    <w:p w14:paraId="6B0C07CE" w14:textId="77777777" w:rsidR="007B793A" w:rsidRDefault="007B793A" w:rsidP="007B793A">
      <w:pPr>
        <w:pStyle w:val="PL"/>
      </w:pPr>
      <w:r>
        <w:t xml:space="preserve">        port:</w:t>
      </w:r>
    </w:p>
    <w:p w14:paraId="479462FF" w14:textId="77777777" w:rsidR="007B793A" w:rsidRDefault="007B793A" w:rsidP="007B793A">
      <w:pPr>
        <w:pStyle w:val="PL"/>
      </w:pPr>
      <w:r>
        <w:t xml:space="preserve">          type: integer</w:t>
      </w:r>
    </w:p>
    <w:p w14:paraId="22A69F8A" w14:textId="77777777" w:rsidR="007B793A" w:rsidRDefault="007B793A" w:rsidP="007B793A">
      <w:pPr>
        <w:pStyle w:val="PL"/>
      </w:pPr>
      <w:r>
        <w:t xml:space="preserve">    NFProfileList:</w:t>
      </w:r>
    </w:p>
    <w:p w14:paraId="6D432EDF" w14:textId="77777777" w:rsidR="007B793A" w:rsidRDefault="007B793A" w:rsidP="007B793A">
      <w:pPr>
        <w:pStyle w:val="PL"/>
      </w:pPr>
      <w:r>
        <w:t xml:space="preserve">      type: array</w:t>
      </w:r>
    </w:p>
    <w:p w14:paraId="456A14A0" w14:textId="77777777" w:rsidR="007B793A" w:rsidRDefault="007B793A" w:rsidP="007B793A">
      <w:pPr>
        <w:pStyle w:val="PL"/>
      </w:pPr>
      <w:r>
        <w:t xml:space="preserve">      description: List of NF profile</w:t>
      </w:r>
    </w:p>
    <w:p w14:paraId="11A62275" w14:textId="77777777" w:rsidR="007B793A" w:rsidRDefault="007B793A" w:rsidP="007B793A">
      <w:pPr>
        <w:pStyle w:val="PL"/>
      </w:pPr>
      <w:r>
        <w:t xml:space="preserve">      items:</w:t>
      </w:r>
    </w:p>
    <w:p w14:paraId="2D849E4C" w14:textId="77777777" w:rsidR="007B793A" w:rsidRDefault="007B793A" w:rsidP="007B793A">
      <w:pPr>
        <w:pStyle w:val="PL"/>
      </w:pPr>
      <w:r>
        <w:t xml:space="preserve">        $ref: '#/components/schemas/NFProfile'</w:t>
      </w:r>
    </w:p>
    <w:p w14:paraId="53B9A180" w14:textId="77777777" w:rsidR="007B793A" w:rsidRDefault="007B793A" w:rsidP="007B793A">
      <w:pPr>
        <w:pStyle w:val="PL"/>
      </w:pPr>
      <w:r>
        <w:t xml:space="preserve">    NFProfile:</w:t>
      </w:r>
    </w:p>
    <w:p w14:paraId="137587D1" w14:textId="77777777" w:rsidR="007B793A" w:rsidRDefault="007B793A" w:rsidP="007B793A">
      <w:pPr>
        <w:pStyle w:val="PL"/>
      </w:pPr>
      <w:r>
        <w:t xml:space="preserve">      type: object</w:t>
      </w:r>
    </w:p>
    <w:p w14:paraId="1EE80803" w14:textId="77777777" w:rsidR="007B793A" w:rsidRDefault="007B793A" w:rsidP="007B793A">
      <w:pPr>
        <w:pStyle w:val="PL"/>
      </w:pPr>
      <w:r>
        <w:t xml:space="preserve">      description: 'NF profile stored in NRF, defined in TS 29.510'</w:t>
      </w:r>
    </w:p>
    <w:p w14:paraId="46881F93" w14:textId="77777777" w:rsidR="007B793A" w:rsidRDefault="007B793A" w:rsidP="007B793A">
      <w:pPr>
        <w:pStyle w:val="PL"/>
      </w:pPr>
      <w:r>
        <w:t xml:space="preserve">      properties:</w:t>
      </w:r>
    </w:p>
    <w:p w14:paraId="6F3024FD" w14:textId="77777777" w:rsidR="007B793A" w:rsidRDefault="007B793A" w:rsidP="007B793A">
      <w:pPr>
        <w:pStyle w:val="PL"/>
      </w:pPr>
      <w:r>
        <w:t xml:space="preserve">        nFInstanceId:</w:t>
      </w:r>
    </w:p>
    <w:p w14:paraId="2507EEE7" w14:textId="77777777" w:rsidR="007B793A" w:rsidRDefault="007B793A" w:rsidP="007B793A">
      <w:pPr>
        <w:pStyle w:val="PL"/>
      </w:pPr>
      <w:r>
        <w:t xml:space="preserve">          type: string</w:t>
      </w:r>
    </w:p>
    <w:p w14:paraId="3C64EA76" w14:textId="77777777" w:rsidR="007B793A" w:rsidRDefault="007B793A" w:rsidP="007B793A">
      <w:pPr>
        <w:pStyle w:val="PL"/>
      </w:pPr>
      <w:r>
        <w:t xml:space="preserve">          description: uuid of NF instance</w:t>
      </w:r>
    </w:p>
    <w:p w14:paraId="068382D8" w14:textId="77777777" w:rsidR="007B793A" w:rsidRDefault="007B793A" w:rsidP="007B793A">
      <w:pPr>
        <w:pStyle w:val="PL"/>
      </w:pPr>
      <w:r>
        <w:t xml:space="preserve">        nFType:</w:t>
      </w:r>
    </w:p>
    <w:p w14:paraId="7E3F4100" w14:textId="77777777" w:rsidR="007B793A" w:rsidRDefault="007B793A" w:rsidP="007B793A">
      <w:pPr>
        <w:pStyle w:val="PL"/>
      </w:pPr>
      <w:r>
        <w:t xml:space="preserve">          $ref: 'TS28623_GenericNrm.yaml#/components/schemas/NFType'</w:t>
      </w:r>
    </w:p>
    <w:p w14:paraId="5BADA777" w14:textId="77777777" w:rsidR="007B793A" w:rsidRDefault="007B793A" w:rsidP="007B793A">
      <w:pPr>
        <w:pStyle w:val="PL"/>
      </w:pPr>
      <w:r>
        <w:t xml:space="preserve">        nFStatus:</w:t>
      </w:r>
    </w:p>
    <w:p w14:paraId="2FFE73D9" w14:textId="77777777" w:rsidR="007B793A" w:rsidRDefault="007B793A" w:rsidP="007B793A">
      <w:pPr>
        <w:pStyle w:val="PL"/>
      </w:pPr>
      <w:r>
        <w:t xml:space="preserve">          $ref: '#/components/schemas/NFStatus'</w:t>
      </w:r>
    </w:p>
    <w:p w14:paraId="4FAF09B9" w14:textId="77777777" w:rsidR="007B793A" w:rsidRDefault="007B793A" w:rsidP="007B793A">
      <w:pPr>
        <w:pStyle w:val="PL"/>
      </w:pPr>
      <w:r>
        <w:t xml:space="preserve">        plmn:</w:t>
      </w:r>
    </w:p>
    <w:p w14:paraId="0914D966" w14:textId="77777777" w:rsidR="007B793A" w:rsidRDefault="007B793A" w:rsidP="007B793A">
      <w:pPr>
        <w:pStyle w:val="PL"/>
      </w:pPr>
      <w:r>
        <w:t xml:space="preserve">          $ref: 'TS28541_NrNrm.yaml#/components/schemas/PlmnId'</w:t>
      </w:r>
    </w:p>
    <w:p w14:paraId="7FE4D3B3" w14:textId="77777777" w:rsidR="007B793A" w:rsidRDefault="007B793A" w:rsidP="007B793A">
      <w:pPr>
        <w:pStyle w:val="PL"/>
      </w:pPr>
      <w:r>
        <w:t xml:space="preserve">        sNssais:</w:t>
      </w:r>
    </w:p>
    <w:p w14:paraId="089A7C55" w14:textId="77777777" w:rsidR="007B793A" w:rsidRDefault="007B793A" w:rsidP="007B793A">
      <w:pPr>
        <w:pStyle w:val="PL"/>
      </w:pPr>
      <w:r>
        <w:t xml:space="preserve">          $ref: 'TS28541_NrNrm.yaml#/components/schemas/Snssai'</w:t>
      </w:r>
    </w:p>
    <w:p w14:paraId="29A07790" w14:textId="77777777" w:rsidR="007B793A" w:rsidRDefault="007B793A" w:rsidP="007B793A">
      <w:pPr>
        <w:pStyle w:val="PL"/>
      </w:pPr>
      <w:r>
        <w:t xml:space="preserve">        fqdn:</w:t>
      </w:r>
    </w:p>
    <w:p w14:paraId="0C178903" w14:textId="77777777" w:rsidR="007B793A" w:rsidRDefault="007B793A" w:rsidP="007B793A">
      <w:pPr>
        <w:pStyle w:val="PL"/>
      </w:pPr>
      <w:r>
        <w:t xml:space="preserve">          $ref: 'TS28623_ComDefs.yaml#/components/schemas/Fqdn'</w:t>
      </w:r>
    </w:p>
    <w:p w14:paraId="7DEFE651" w14:textId="77777777" w:rsidR="007B793A" w:rsidRDefault="007B793A" w:rsidP="007B793A">
      <w:pPr>
        <w:pStyle w:val="PL"/>
      </w:pPr>
      <w:r>
        <w:t xml:space="preserve">        interPlmnFqdn:</w:t>
      </w:r>
    </w:p>
    <w:p w14:paraId="7763B466" w14:textId="77777777" w:rsidR="007B793A" w:rsidRDefault="007B793A" w:rsidP="007B793A">
      <w:pPr>
        <w:pStyle w:val="PL"/>
      </w:pPr>
      <w:r>
        <w:t xml:space="preserve">          $ref: 'TS28623_ComDefs.yaml#/components/schemas/Fqdn'</w:t>
      </w:r>
    </w:p>
    <w:p w14:paraId="470C9A60" w14:textId="77777777" w:rsidR="007B793A" w:rsidRDefault="007B793A" w:rsidP="007B793A">
      <w:pPr>
        <w:pStyle w:val="PL"/>
      </w:pPr>
      <w:r>
        <w:t xml:space="preserve">        nfServices:</w:t>
      </w:r>
    </w:p>
    <w:p w14:paraId="498B2F50" w14:textId="77777777" w:rsidR="007B793A" w:rsidRDefault="007B793A" w:rsidP="007B793A">
      <w:pPr>
        <w:pStyle w:val="PL"/>
      </w:pPr>
      <w:r>
        <w:t xml:space="preserve">          type: array</w:t>
      </w:r>
    </w:p>
    <w:p w14:paraId="7BA2F31D" w14:textId="77777777" w:rsidR="007B793A" w:rsidRDefault="007B793A" w:rsidP="007B793A">
      <w:pPr>
        <w:pStyle w:val="PL"/>
      </w:pPr>
      <w:r>
        <w:t xml:space="preserve">          items:</w:t>
      </w:r>
    </w:p>
    <w:p w14:paraId="3555A4AF" w14:textId="77777777" w:rsidR="007B793A" w:rsidRDefault="007B793A" w:rsidP="007B793A">
      <w:pPr>
        <w:pStyle w:val="PL"/>
      </w:pPr>
      <w:r>
        <w:t xml:space="preserve">            $ref: '#/components/schemas/NFService'</w:t>
      </w:r>
    </w:p>
    <w:p w14:paraId="319B9EDF" w14:textId="77777777" w:rsidR="007B793A" w:rsidRDefault="007B793A" w:rsidP="007B793A">
      <w:pPr>
        <w:pStyle w:val="PL"/>
      </w:pPr>
      <w:r>
        <w:t xml:space="preserve">    NFService:</w:t>
      </w:r>
    </w:p>
    <w:p w14:paraId="3A2AADEC" w14:textId="77777777" w:rsidR="007B793A" w:rsidRDefault="007B793A" w:rsidP="007B793A">
      <w:pPr>
        <w:pStyle w:val="PL"/>
      </w:pPr>
      <w:r>
        <w:t xml:space="preserve">      type: object</w:t>
      </w:r>
    </w:p>
    <w:p w14:paraId="125F1991" w14:textId="77777777" w:rsidR="007B793A" w:rsidRDefault="007B793A" w:rsidP="007B793A">
      <w:pPr>
        <w:pStyle w:val="PL"/>
      </w:pPr>
      <w:r>
        <w:t xml:space="preserve">      description: NF Service is defined in TS 29.510</w:t>
      </w:r>
    </w:p>
    <w:p w14:paraId="6564998E" w14:textId="77777777" w:rsidR="007B793A" w:rsidRDefault="007B793A" w:rsidP="007B793A">
      <w:pPr>
        <w:pStyle w:val="PL"/>
      </w:pPr>
      <w:r>
        <w:t xml:space="preserve">      properties:</w:t>
      </w:r>
    </w:p>
    <w:p w14:paraId="5F63BA2B" w14:textId="77777777" w:rsidR="007B793A" w:rsidRDefault="007B793A" w:rsidP="007B793A">
      <w:pPr>
        <w:pStyle w:val="PL"/>
      </w:pPr>
      <w:r>
        <w:t xml:space="preserve">        serviceInstanceId:</w:t>
      </w:r>
    </w:p>
    <w:p w14:paraId="0FE9FECE" w14:textId="77777777" w:rsidR="007B793A" w:rsidRDefault="007B793A" w:rsidP="007B793A">
      <w:pPr>
        <w:pStyle w:val="PL"/>
      </w:pPr>
      <w:r>
        <w:t xml:space="preserve">          type: string</w:t>
      </w:r>
    </w:p>
    <w:p w14:paraId="1EE0EFFE" w14:textId="77777777" w:rsidR="007B793A" w:rsidRDefault="007B793A" w:rsidP="007B793A">
      <w:pPr>
        <w:pStyle w:val="PL"/>
      </w:pPr>
      <w:r>
        <w:t xml:space="preserve">        serviceName:</w:t>
      </w:r>
    </w:p>
    <w:p w14:paraId="36639DDE" w14:textId="77777777" w:rsidR="007B793A" w:rsidRDefault="007B793A" w:rsidP="007B793A">
      <w:pPr>
        <w:pStyle w:val="PL"/>
      </w:pPr>
      <w:r>
        <w:t xml:space="preserve">          type: string</w:t>
      </w:r>
    </w:p>
    <w:p w14:paraId="26AC2923" w14:textId="77777777" w:rsidR="007B793A" w:rsidRDefault="007B793A" w:rsidP="007B793A">
      <w:pPr>
        <w:pStyle w:val="PL"/>
      </w:pPr>
      <w:r>
        <w:t xml:space="preserve">        version:</w:t>
      </w:r>
    </w:p>
    <w:p w14:paraId="35B2F53D" w14:textId="77777777" w:rsidR="007B793A" w:rsidRDefault="007B793A" w:rsidP="007B793A">
      <w:pPr>
        <w:pStyle w:val="PL"/>
      </w:pPr>
      <w:r>
        <w:t xml:space="preserve">          type: string</w:t>
      </w:r>
    </w:p>
    <w:p w14:paraId="2D76F09D" w14:textId="77777777" w:rsidR="007B793A" w:rsidRDefault="007B793A" w:rsidP="007B793A">
      <w:pPr>
        <w:pStyle w:val="PL"/>
      </w:pPr>
      <w:r>
        <w:t xml:space="preserve">        schema:</w:t>
      </w:r>
    </w:p>
    <w:p w14:paraId="46F98D81" w14:textId="77777777" w:rsidR="007B793A" w:rsidRDefault="007B793A" w:rsidP="007B793A">
      <w:pPr>
        <w:pStyle w:val="PL"/>
      </w:pPr>
      <w:r>
        <w:t xml:space="preserve">          type: string</w:t>
      </w:r>
    </w:p>
    <w:p w14:paraId="6EB658DD" w14:textId="77777777" w:rsidR="007B793A" w:rsidRDefault="007B793A" w:rsidP="007B793A">
      <w:pPr>
        <w:pStyle w:val="PL"/>
      </w:pPr>
      <w:r>
        <w:t xml:space="preserve">        fqdn:</w:t>
      </w:r>
    </w:p>
    <w:p w14:paraId="647C0FAB" w14:textId="77777777" w:rsidR="007B793A" w:rsidRDefault="007B793A" w:rsidP="007B793A">
      <w:pPr>
        <w:pStyle w:val="PL"/>
      </w:pPr>
      <w:r>
        <w:t xml:space="preserve">          $ref: 'TS28623_ComDefs.yaml#/components/schemas/Fqdn'</w:t>
      </w:r>
    </w:p>
    <w:p w14:paraId="0671F6DB" w14:textId="77777777" w:rsidR="007B793A" w:rsidRDefault="007B793A" w:rsidP="007B793A">
      <w:pPr>
        <w:pStyle w:val="PL"/>
      </w:pPr>
      <w:r>
        <w:t xml:space="preserve">        interPlmnFqdn:</w:t>
      </w:r>
    </w:p>
    <w:p w14:paraId="5D17D9F7" w14:textId="77777777" w:rsidR="007B793A" w:rsidRDefault="007B793A" w:rsidP="007B793A">
      <w:pPr>
        <w:pStyle w:val="PL"/>
      </w:pPr>
      <w:r>
        <w:t xml:space="preserve">          $ref: 'TS28623_ComDefs.yaml#/components/schemas/Fqdn'</w:t>
      </w:r>
    </w:p>
    <w:p w14:paraId="7711D196" w14:textId="77777777" w:rsidR="007B793A" w:rsidRDefault="007B793A" w:rsidP="007B793A">
      <w:pPr>
        <w:pStyle w:val="PL"/>
      </w:pPr>
      <w:r>
        <w:t xml:space="preserve">        ipEndPoints:</w:t>
      </w:r>
    </w:p>
    <w:p w14:paraId="01A2672D" w14:textId="77777777" w:rsidR="007B793A" w:rsidRDefault="007B793A" w:rsidP="007B793A">
      <w:pPr>
        <w:pStyle w:val="PL"/>
      </w:pPr>
      <w:r>
        <w:t xml:space="preserve">          type: array</w:t>
      </w:r>
    </w:p>
    <w:p w14:paraId="4E5CCA3E" w14:textId="77777777" w:rsidR="007B793A" w:rsidRDefault="007B793A" w:rsidP="007B793A">
      <w:pPr>
        <w:pStyle w:val="PL"/>
      </w:pPr>
      <w:r>
        <w:t xml:space="preserve">          items:</w:t>
      </w:r>
    </w:p>
    <w:p w14:paraId="58C77C66" w14:textId="77777777" w:rsidR="007B793A" w:rsidRDefault="007B793A" w:rsidP="007B793A">
      <w:pPr>
        <w:pStyle w:val="PL"/>
      </w:pPr>
      <w:r>
        <w:t xml:space="preserve">            $ref: '#/components/schemas/IpEndPoint'</w:t>
      </w:r>
    </w:p>
    <w:p w14:paraId="77FC2C1E" w14:textId="77777777" w:rsidR="007B793A" w:rsidRDefault="007B793A" w:rsidP="007B793A">
      <w:pPr>
        <w:pStyle w:val="PL"/>
      </w:pPr>
      <w:r>
        <w:t xml:space="preserve">        apiPrfix:</w:t>
      </w:r>
    </w:p>
    <w:p w14:paraId="20357DA7" w14:textId="77777777" w:rsidR="007B793A" w:rsidRDefault="007B793A" w:rsidP="007B793A">
      <w:pPr>
        <w:pStyle w:val="PL"/>
      </w:pPr>
      <w:r>
        <w:t xml:space="preserve">          type: string</w:t>
      </w:r>
    </w:p>
    <w:p w14:paraId="3F2221CC" w14:textId="77777777" w:rsidR="007B793A" w:rsidRDefault="007B793A" w:rsidP="007B793A">
      <w:pPr>
        <w:pStyle w:val="PL"/>
      </w:pPr>
      <w:r>
        <w:t xml:space="preserve">        allowedPlmns:</w:t>
      </w:r>
    </w:p>
    <w:p w14:paraId="1B775672" w14:textId="77777777" w:rsidR="007B793A" w:rsidRDefault="007B793A" w:rsidP="007B793A">
      <w:pPr>
        <w:pStyle w:val="PL"/>
      </w:pPr>
      <w:r>
        <w:t xml:space="preserve">          $ref: 'TS28541_NrNrm.yaml#/components/schemas/PlmnId'</w:t>
      </w:r>
    </w:p>
    <w:p w14:paraId="4C3C03E4" w14:textId="77777777" w:rsidR="007B793A" w:rsidRDefault="007B793A" w:rsidP="007B793A">
      <w:pPr>
        <w:pStyle w:val="PL"/>
      </w:pPr>
      <w:r>
        <w:t xml:space="preserve">        allowedNfTypes:</w:t>
      </w:r>
    </w:p>
    <w:p w14:paraId="356E2FAD" w14:textId="77777777" w:rsidR="007B793A" w:rsidRDefault="007B793A" w:rsidP="007B793A">
      <w:pPr>
        <w:pStyle w:val="PL"/>
      </w:pPr>
      <w:r>
        <w:t xml:space="preserve">          type: array</w:t>
      </w:r>
    </w:p>
    <w:p w14:paraId="5F27BE43" w14:textId="77777777" w:rsidR="007B793A" w:rsidRDefault="007B793A" w:rsidP="007B793A">
      <w:pPr>
        <w:pStyle w:val="PL"/>
      </w:pPr>
      <w:r>
        <w:t xml:space="preserve">          items:</w:t>
      </w:r>
    </w:p>
    <w:p w14:paraId="12BAF5F2" w14:textId="77777777" w:rsidR="007B793A" w:rsidRDefault="007B793A" w:rsidP="007B793A">
      <w:pPr>
        <w:pStyle w:val="PL"/>
      </w:pPr>
      <w:r>
        <w:t xml:space="preserve">            $ref: 'TS28623_GenericNrm.yaml#/components/schemas/NFType'</w:t>
      </w:r>
    </w:p>
    <w:p w14:paraId="297A0415" w14:textId="77777777" w:rsidR="007B793A" w:rsidRDefault="007B793A" w:rsidP="007B793A">
      <w:pPr>
        <w:pStyle w:val="PL"/>
      </w:pPr>
      <w:r>
        <w:t xml:space="preserve">        allowedNssais:</w:t>
      </w:r>
    </w:p>
    <w:p w14:paraId="48FB51D3" w14:textId="77777777" w:rsidR="007B793A" w:rsidRDefault="007B793A" w:rsidP="007B793A">
      <w:pPr>
        <w:pStyle w:val="PL"/>
      </w:pPr>
      <w:r>
        <w:t xml:space="preserve">          type: array</w:t>
      </w:r>
    </w:p>
    <w:p w14:paraId="6C7EEE55" w14:textId="77777777" w:rsidR="007B793A" w:rsidRDefault="007B793A" w:rsidP="007B793A">
      <w:pPr>
        <w:pStyle w:val="PL"/>
      </w:pPr>
      <w:r>
        <w:t xml:space="preserve">          items:</w:t>
      </w:r>
    </w:p>
    <w:p w14:paraId="5C8A152F" w14:textId="77777777" w:rsidR="007B793A" w:rsidRDefault="007B793A" w:rsidP="007B793A">
      <w:pPr>
        <w:pStyle w:val="PL"/>
      </w:pPr>
      <w:r>
        <w:t xml:space="preserve">            $ref: 'TS28541_NrNrm.yaml#/components/schemas/Snssai'</w:t>
      </w:r>
    </w:p>
    <w:p w14:paraId="385B91E7" w14:textId="77777777" w:rsidR="007B793A" w:rsidRDefault="007B793A" w:rsidP="007B793A">
      <w:pPr>
        <w:pStyle w:val="PL"/>
      </w:pPr>
      <w:r>
        <w:t xml:space="preserve">    NFStatus:</w:t>
      </w:r>
    </w:p>
    <w:p w14:paraId="2BF91EFD" w14:textId="77777777" w:rsidR="007B793A" w:rsidRDefault="007B793A" w:rsidP="007B793A">
      <w:pPr>
        <w:pStyle w:val="PL"/>
      </w:pPr>
      <w:r>
        <w:t xml:space="preserve">      type: string</w:t>
      </w:r>
    </w:p>
    <w:p w14:paraId="0F26A21C" w14:textId="77777777" w:rsidR="007B793A" w:rsidRDefault="007B793A" w:rsidP="007B793A">
      <w:pPr>
        <w:pStyle w:val="PL"/>
      </w:pPr>
      <w:r>
        <w:t xml:space="preserve">      description: any of enumrated value</w:t>
      </w:r>
    </w:p>
    <w:p w14:paraId="5825C99D" w14:textId="77777777" w:rsidR="007B793A" w:rsidRDefault="007B793A" w:rsidP="007B793A">
      <w:pPr>
        <w:pStyle w:val="PL"/>
      </w:pPr>
      <w:r>
        <w:t xml:space="preserve">      enum:</w:t>
      </w:r>
    </w:p>
    <w:p w14:paraId="3CB463C7" w14:textId="77777777" w:rsidR="007B793A" w:rsidRDefault="007B793A" w:rsidP="007B793A">
      <w:pPr>
        <w:pStyle w:val="PL"/>
      </w:pPr>
      <w:r>
        <w:t xml:space="preserve">        - REGISTERED</w:t>
      </w:r>
    </w:p>
    <w:p w14:paraId="6F6497AA" w14:textId="77777777" w:rsidR="007B793A" w:rsidRDefault="007B793A" w:rsidP="007B793A">
      <w:pPr>
        <w:pStyle w:val="PL"/>
      </w:pPr>
      <w:r>
        <w:t xml:space="preserve">        - SUSPENDED</w:t>
      </w:r>
    </w:p>
    <w:p w14:paraId="011B54D0" w14:textId="77777777" w:rsidR="007B793A" w:rsidRDefault="007B793A" w:rsidP="007B793A">
      <w:pPr>
        <w:pStyle w:val="PL"/>
      </w:pPr>
      <w:r>
        <w:t xml:space="preserve">    CNSIIdList:</w:t>
      </w:r>
    </w:p>
    <w:p w14:paraId="10917360" w14:textId="77777777" w:rsidR="007B793A" w:rsidRDefault="007B793A" w:rsidP="007B793A">
      <w:pPr>
        <w:pStyle w:val="PL"/>
      </w:pPr>
      <w:r>
        <w:t xml:space="preserve">      type: array</w:t>
      </w:r>
    </w:p>
    <w:p w14:paraId="3703EC1D" w14:textId="77777777" w:rsidR="007B793A" w:rsidRDefault="007B793A" w:rsidP="007B793A">
      <w:pPr>
        <w:pStyle w:val="PL"/>
      </w:pPr>
      <w:r>
        <w:t xml:space="preserve">      items:</w:t>
      </w:r>
    </w:p>
    <w:p w14:paraId="2C85E965" w14:textId="77777777" w:rsidR="007B793A" w:rsidRDefault="007B793A" w:rsidP="007B793A">
      <w:pPr>
        <w:pStyle w:val="PL"/>
      </w:pPr>
      <w:r>
        <w:t xml:space="preserve">        $ref: '#/components/schemas/CNSIId'</w:t>
      </w:r>
    </w:p>
    <w:p w14:paraId="28578330" w14:textId="77777777" w:rsidR="007B793A" w:rsidRDefault="007B793A" w:rsidP="007B793A">
      <w:pPr>
        <w:pStyle w:val="PL"/>
      </w:pPr>
      <w:r>
        <w:t xml:space="preserve">    CNSIId:</w:t>
      </w:r>
    </w:p>
    <w:p w14:paraId="40508475" w14:textId="77777777" w:rsidR="007B793A" w:rsidRDefault="007B793A" w:rsidP="007B793A">
      <w:pPr>
        <w:pStyle w:val="PL"/>
      </w:pPr>
      <w:r>
        <w:t xml:space="preserve">      type: string</w:t>
      </w:r>
    </w:p>
    <w:p w14:paraId="6BF642EF" w14:textId="77777777" w:rsidR="007B793A" w:rsidRDefault="007B793A" w:rsidP="007B793A">
      <w:pPr>
        <w:pStyle w:val="PL"/>
      </w:pPr>
      <w:r>
        <w:t xml:space="preserve">      description: CNSI Id is defined in TS 29.531, only for Core Network</w:t>
      </w:r>
    </w:p>
    <w:p w14:paraId="6172C122" w14:textId="77777777" w:rsidR="007B793A" w:rsidRDefault="007B793A" w:rsidP="007B793A">
      <w:pPr>
        <w:pStyle w:val="PL"/>
      </w:pPr>
      <w:r>
        <w:t xml:space="preserve">    TACList:</w:t>
      </w:r>
    </w:p>
    <w:p w14:paraId="0A682E5D" w14:textId="77777777" w:rsidR="007B793A" w:rsidRDefault="007B793A" w:rsidP="007B793A">
      <w:pPr>
        <w:pStyle w:val="PL"/>
      </w:pPr>
      <w:r>
        <w:t xml:space="preserve">      type: array</w:t>
      </w:r>
    </w:p>
    <w:p w14:paraId="59C766AC" w14:textId="77777777" w:rsidR="007B793A" w:rsidRDefault="007B793A" w:rsidP="007B793A">
      <w:pPr>
        <w:pStyle w:val="PL"/>
      </w:pPr>
      <w:r>
        <w:t xml:space="preserve">      items:</w:t>
      </w:r>
    </w:p>
    <w:p w14:paraId="51BAB9DD" w14:textId="77777777" w:rsidR="007B793A" w:rsidRDefault="007B793A" w:rsidP="007B793A">
      <w:pPr>
        <w:pStyle w:val="PL"/>
      </w:pPr>
      <w:r>
        <w:t xml:space="preserve">        $ref: 'TS28541_NrNrm.yaml#/components/schemas/NrTac'</w:t>
      </w:r>
    </w:p>
    <w:p w14:paraId="037923E9" w14:textId="77777777" w:rsidR="007B793A" w:rsidRDefault="007B793A" w:rsidP="007B793A">
      <w:pPr>
        <w:pStyle w:val="PL"/>
      </w:pPr>
      <w:r>
        <w:t xml:space="preserve">    WeightFactor:</w:t>
      </w:r>
    </w:p>
    <w:p w14:paraId="59636634" w14:textId="77777777" w:rsidR="007B793A" w:rsidRDefault="007B793A" w:rsidP="007B793A">
      <w:pPr>
        <w:pStyle w:val="PL"/>
      </w:pPr>
      <w:r>
        <w:t xml:space="preserve">      type: integer</w:t>
      </w:r>
    </w:p>
    <w:p w14:paraId="5554BA72" w14:textId="77777777" w:rsidR="007B793A" w:rsidRDefault="007B793A" w:rsidP="007B793A">
      <w:pPr>
        <w:pStyle w:val="PL"/>
      </w:pPr>
      <w:r>
        <w:t xml:space="preserve">    AusfInfo:</w:t>
      </w:r>
    </w:p>
    <w:p w14:paraId="2E819449" w14:textId="77777777" w:rsidR="007B793A" w:rsidRDefault="007B793A" w:rsidP="007B793A">
      <w:pPr>
        <w:pStyle w:val="PL"/>
      </w:pPr>
      <w:r>
        <w:t xml:space="preserve">      type: object</w:t>
      </w:r>
    </w:p>
    <w:p w14:paraId="3C228B70" w14:textId="77777777" w:rsidR="007B793A" w:rsidRDefault="007B793A" w:rsidP="007B793A">
      <w:pPr>
        <w:pStyle w:val="PL"/>
      </w:pPr>
      <w:r>
        <w:t xml:space="preserve">      properties:</w:t>
      </w:r>
    </w:p>
    <w:p w14:paraId="144C1624" w14:textId="77777777" w:rsidR="007B793A" w:rsidRDefault="007B793A" w:rsidP="007B793A">
      <w:pPr>
        <w:pStyle w:val="PL"/>
      </w:pPr>
      <w:r>
        <w:t xml:space="preserve">        nFSrvGroupId:</w:t>
      </w:r>
    </w:p>
    <w:p w14:paraId="45FA1D5F" w14:textId="77777777" w:rsidR="007B793A" w:rsidRDefault="007B793A" w:rsidP="007B793A">
      <w:pPr>
        <w:pStyle w:val="PL"/>
      </w:pPr>
      <w:r>
        <w:t xml:space="preserve">          type: string</w:t>
      </w:r>
    </w:p>
    <w:p w14:paraId="2745AB7E" w14:textId="77777777" w:rsidR="007B793A" w:rsidRDefault="007B793A" w:rsidP="007B793A">
      <w:pPr>
        <w:pStyle w:val="PL"/>
      </w:pPr>
      <w:r>
        <w:t xml:space="preserve">        supiRanges:</w:t>
      </w:r>
    </w:p>
    <w:p w14:paraId="36D0BC6B" w14:textId="77777777" w:rsidR="007B793A" w:rsidRDefault="007B793A" w:rsidP="007B793A">
      <w:pPr>
        <w:pStyle w:val="PL"/>
      </w:pPr>
      <w:r>
        <w:t xml:space="preserve">          type: array</w:t>
      </w:r>
    </w:p>
    <w:p w14:paraId="00D91ED4" w14:textId="77777777" w:rsidR="007B793A" w:rsidRDefault="007B793A" w:rsidP="007B793A">
      <w:pPr>
        <w:pStyle w:val="PL"/>
      </w:pPr>
      <w:r>
        <w:t xml:space="preserve">          items:</w:t>
      </w:r>
    </w:p>
    <w:p w14:paraId="24806935" w14:textId="77777777" w:rsidR="007B793A" w:rsidRDefault="007B793A" w:rsidP="007B793A">
      <w:pPr>
        <w:pStyle w:val="PL"/>
      </w:pPr>
      <w:r>
        <w:t xml:space="preserve">            $ref: '#/components/schemas/SupiRange'</w:t>
      </w:r>
    </w:p>
    <w:p w14:paraId="6D50E6F3" w14:textId="77777777" w:rsidR="007B793A" w:rsidRDefault="007B793A" w:rsidP="007B793A">
      <w:pPr>
        <w:pStyle w:val="PL"/>
      </w:pPr>
      <w:r>
        <w:t xml:space="preserve">          minItems: 1</w:t>
      </w:r>
    </w:p>
    <w:p w14:paraId="53B8F5AB" w14:textId="77777777" w:rsidR="007B793A" w:rsidRDefault="007B793A" w:rsidP="007B793A">
      <w:pPr>
        <w:pStyle w:val="PL"/>
      </w:pPr>
      <w:r>
        <w:t xml:space="preserve">        routingIndicators:</w:t>
      </w:r>
    </w:p>
    <w:p w14:paraId="79B58D3D" w14:textId="77777777" w:rsidR="007B793A" w:rsidRDefault="007B793A" w:rsidP="007B793A">
      <w:pPr>
        <w:pStyle w:val="PL"/>
      </w:pPr>
      <w:r>
        <w:t xml:space="preserve">          type: array</w:t>
      </w:r>
    </w:p>
    <w:p w14:paraId="44F8617C" w14:textId="77777777" w:rsidR="007B793A" w:rsidRDefault="007B793A" w:rsidP="007B793A">
      <w:pPr>
        <w:pStyle w:val="PL"/>
      </w:pPr>
      <w:r>
        <w:t xml:space="preserve">          items:</w:t>
      </w:r>
    </w:p>
    <w:p w14:paraId="07C0A37F" w14:textId="77777777" w:rsidR="007B793A" w:rsidRDefault="007B793A" w:rsidP="007B793A">
      <w:pPr>
        <w:pStyle w:val="PL"/>
      </w:pPr>
      <w:r>
        <w:t xml:space="preserve">            type: string</w:t>
      </w:r>
    </w:p>
    <w:p w14:paraId="044D03A0" w14:textId="77777777" w:rsidR="007B793A" w:rsidRDefault="007B793A" w:rsidP="007B793A">
      <w:pPr>
        <w:pStyle w:val="PL"/>
      </w:pPr>
      <w:r>
        <w:t xml:space="preserve">            pattern: '^[0-9]{1,4}$'</w:t>
      </w:r>
    </w:p>
    <w:p w14:paraId="1990C55A" w14:textId="77777777" w:rsidR="007B793A" w:rsidRDefault="007B793A" w:rsidP="007B793A">
      <w:pPr>
        <w:pStyle w:val="PL"/>
      </w:pPr>
      <w:r>
        <w:t xml:space="preserve">          minItems: 1</w:t>
      </w:r>
    </w:p>
    <w:p w14:paraId="61EFD852" w14:textId="77777777" w:rsidR="007B793A" w:rsidRDefault="007B793A" w:rsidP="007B793A">
      <w:pPr>
        <w:pStyle w:val="PL"/>
      </w:pPr>
      <w:r>
        <w:t xml:space="preserve">        suciInfos:</w:t>
      </w:r>
    </w:p>
    <w:p w14:paraId="494ABEB2" w14:textId="77777777" w:rsidR="007B793A" w:rsidRDefault="007B793A" w:rsidP="007B793A">
      <w:pPr>
        <w:pStyle w:val="PL"/>
      </w:pPr>
      <w:r>
        <w:t xml:space="preserve">          type: array</w:t>
      </w:r>
    </w:p>
    <w:p w14:paraId="538284A2" w14:textId="77777777" w:rsidR="007B793A" w:rsidRDefault="007B793A" w:rsidP="007B793A">
      <w:pPr>
        <w:pStyle w:val="PL"/>
      </w:pPr>
      <w:r>
        <w:t xml:space="preserve">          items:</w:t>
      </w:r>
    </w:p>
    <w:p w14:paraId="5127301D" w14:textId="77777777" w:rsidR="007B793A" w:rsidRDefault="007B793A" w:rsidP="007B793A">
      <w:pPr>
        <w:pStyle w:val="PL"/>
      </w:pPr>
      <w:r>
        <w:t xml:space="preserve">            $ref: '#/components/schemas/SuciInfo'</w:t>
      </w:r>
    </w:p>
    <w:p w14:paraId="676DACA3" w14:textId="77777777" w:rsidR="007B793A" w:rsidRDefault="007B793A" w:rsidP="007B793A">
      <w:pPr>
        <w:pStyle w:val="PL"/>
      </w:pPr>
      <w:r>
        <w:t xml:space="preserve">          minItems: 1</w:t>
      </w:r>
    </w:p>
    <w:p w14:paraId="7584DCD4" w14:textId="77777777" w:rsidR="007B793A" w:rsidRDefault="007B793A" w:rsidP="007B793A">
      <w:pPr>
        <w:pStyle w:val="PL"/>
      </w:pPr>
      <w:r>
        <w:t xml:space="preserve">    SupportedDataSet:</w:t>
      </w:r>
    </w:p>
    <w:p w14:paraId="05189546" w14:textId="77777777" w:rsidR="007B793A" w:rsidRDefault="007B793A" w:rsidP="007B793A">
      <w:pPr>
        <w:pStyle w:val="PL"/>
      </w:pPr>
      <w:r>
        <w:t xml:space="preserve">      type: string</w:t>
      </w:r>
    </w:p>
    <w:p w14:paraId="1B235368" w14:textId="77777777" w:rsidR="007B793A" w:rsidRDefault="007B793A" w:rsidP="007B793A">
      <w:pPr>
        <w:pStyle w:val="PL"/>
      </w:pPr>
      <w:r>
        <w:t xml:space="preserve">      description: any of enumrated value</w:t>
      </w:r>
    </w:p>
    <w:p w14:paraId="3543805E" w14:textId="77777777" w:rsidR="007B793A" w:rsidRDefault="007B793A" w:rsidP="007B793A">
      <w:pPr>
        <w:pStyle w:val="PL"/>
      </w:pPr>
      <w:r>
        <w:t xml:space="preserve">      enum:</w:t>
      </w:r>
    </w:p>
    <w:p w14:paraId="79A069D7" w14:textId="77777777" w:rsidR="007B793A" w:rsidRDefault="007B793A" w:rsidP="007B793A">
      <w:pPr>
        <w:pStyle w:val="PL"/>
      </w:pPr>
      <w:r>
        <w:t xml:space="preserve">        - SUBSCRIPTION</w:t>
      </w:r>
    </w:p>
    <w:p w14:paraId="1A095930" w14:textId="77777777" w:rsidR="007B793A" w:rsidRDefault="007B793A" w:rsidP="007B793A">
      <w:pPr>
        <w:pStyle w:val="PL"/>
      </w:pPr>
      <w:r>
        <w:t xml:space="preserve">        - POLICY</w:t>
      </w:r>
    </w:p>
    <w:p w14:paraId="73AF587B" w14:textId="77777777" w:rsidR="007B793A" w:rsidRDefault="007B793A" w:rsidP="007B793A">
      <w:pPr>
        <w:pStyle w:val="PL"/>
      </w:pPr>
      <w:r>
        <w:t xml:space="preserve">        - EXPOSURE</w:t>
      </w:r>
    </w:p>
    <w:p w14:paraId="28E262EB" w14:textId="77777777" w:rsidR="007B793A" w:rsidRDefault="007B793A" w:rsidP="007B793A">
      <w:pPr>
        <w:pStyle w:val="PL"/>
      </w:pPr>
      <w:r>
        <w:t xml:space="preserve">        - APPLICATION</w:t>
      </w:r>
    </w:p>
    <w:p w14:paraId="0FF98B25" w14:textId="77777777" w:rsidR="007B793A" w:rsidRDefault="007B793A" w:rsidP="007B793A">
      <w:pPr>
        <w:pStyle w:val="PL"/>
      </w:pPr>
      <w:r>
        <w:t xml:space="preserve">        - A_PFD</w:t>
      </w:r>
    </w:p>
    <w:p w14:paraId="735BBFA3" w14:textId="77777777" w:rsidR="007B793A" w:rsidRDefault="007B793A" w:rsidP="007B793A">
      <w:pPr>
        <w:pStyle w:val="PL"/>
      </w:pPr>
      <w:r>
        <w:t xml:space="preserve">        - A_AFTI</w:t>
      </w:r>
    </w:p>
    <w:p w14:paraId="21D3CF12" w14:textId="77777777" w:rsidR="007B793A" w:rsidRDefault="007B793A" w:rsidP="007B793A">
      <w:pPr>
        <w:pStyle w:val="PL"/>
      </w:pPr>
      <w:r>
        <w:t xml:space="preserve">        - A_IPTV</w:t>
      </w:r>
    </w:p>
    <w:p w14:paraId="55BBACF2" w14:textId="77777777" w:rsidR="007B793A" w:rsidRDefault="007B793A" w:rsidP="007B793A">
      <w:pPr>
        <w:pStyle w:val="PL"/>
      </w:pPr>
      <w:r>
        <w:t xml:space="preserve">        - A_BDT</w:t>
      </w:r>
    </w:p>
    <w:p w14:paraId="1BE69DBA" w14:textId="77777777" w:rsidR="007B793A" w:rsidRDefault="007B793A" w:rsidP="007B793A">
      <w:pPr>
        <w:pStyle w:val="PL"/>
      </w:pPr>
      <w:r>
        <w:t xml:space="preserve">        - A_SPD</w:t>
      </w:r>
    </w:p>
    <w:p w14:paraId="793DABED" w14:textId="77777777" w:rsidR="007B793A" w:rsidRDefault="007B793A" w:rsidP="007B793A">
      <w:pPr>
        <w:pStyle w:val="PL"/>
      </w:pPr>
      <w:r>
        <w:t xml:space="preserve">        - A_EASD</w:t>
      </w:r>
    </w:p>
    <w:p w14:paraId="4DF9AE9D" w14:textId="77777777" w:rsidR="007B793A" w:rsidRPr="00036192" w:rsidRDefault="007B793A" w:rsidP="007B793A">
      <w:pPr>
        <w:pStyle w:val="PL"/>
        <w:rPr>
          <w:lang w:val="es-ES"/>
        </w:rPr>
      </w:pPr>
      <w:r>
        <w:t xml:space="preserve">        </w:t>
      </w:r>
      <w:r w:rsidRPr="00036192">
        <w:rPr>
          <w:lang w:val="es-ES"/>
        </w:rPr>
        <w:t>- A_AMI</w:t>
      </w:r>
    </w:p>
    <w:p w14:paraId="7EAC9F43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P_UE</w:t>
      </w:r>
    </w:p>
    <w:p w14:paraId="3F66D290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P_SCD</w:t>
      </w:r>
    </w:p>
    <w:p w14:paraId="66A8B6A7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P_BDT</w:t>
      </w:r>
    </w:p>
    <w:p w14:paraId="7174046C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P_PLMNUE</w:t>
      </w:r>
    </w:p>
    <w:p w14:paraId="0ADAA8AF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P_NSSCD</w:t>
      </w:r>
    </w:p>
    <w:p w14:paraId="01860863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NotificationType:      </w:t>
      </w:r>
    </w:p>
    <w:p w14:paraId="0DFC6408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type: string</w:t>
      </w:r>
    </w:p>
    <w:p w14:paraId="269644E0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enum:</w:t>
      </w:r>
    </w:p>
    <w:p w14:paraId="6DDD0CAB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N1_MESSAGES </w:t>
      </w:r>
    </w:p>
    <w:p w14:paraId="543BE2A9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N2_INFORMATION</w:t>
      </w:r>
    </w:p>
    <w:p w14:paraId="18734A3C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LOCATION_NOTIFICATION</w:t>
      </w:r>
    </w:p>
    <w:p w14:paraId="19F3954C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DATA_REMOVAL_NOTIFICATION</w:t>
      </w:r>
    </w:p>
    <w:p w14:paraId="30B3529C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DATA_CHANGE_NOTIFICATION</w:t>
      </w:r>
    </w:p>
    <w:p w14:paraId="6A7507E1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LOCATION_UPDATE_NOTIFICATION</w:t>
      </w:r>
    </w:p>
    <w:p w14:paraId="26BC4172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NSSAA_REAUTH_NOTIFICATION</w:t>
      </w:r>
    </w:p>
    <w:p w14:paraId="1F276BD0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NSSAA_REVOC_NOTIFICATION</w:t>
      </w:r>
    </w:p>
    <w:p w14:paraId="465FC348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DefaultNotificationSubscription:</w:t>
      </w:r>
    </w:p>
    <w:p w14:paraId="62D38E40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type: object</w:t>
      </w:r>
    </w:p>
    <w:p w14:paraId="69051912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properties:</w:t>
      </w:r>
    </w:p>
    <w:p w14:paraId="039FAFFE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notificationType:</w:t>
      </w:r>
    </w:p>
    <w:p w14:paraId="202F5EB2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  $ref: '#/components/schemas/NotificationType'</w:t>
      </w:r>
    </w:p>
    <w:p w14:paraId="545087B6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callbackURI:</w:t>
      </w:r>
    </w:p>
    <w:p w14:paraId="30734209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  type: string</w:t>
      </w:r>
    </w:p>
    <w:p w14:paraId="50B922D8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n1MessageClass:  </w:t>
      </w:r>
    </w:p>
    <w:p w14:paraId="697A8E8F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  type: boolean</w:t>
      </w:r>
    </w:p>
    <w:p w14:paraId="1DBBF8D7" w14:textId="77777777" w:rsidR="007B793A" w:rsidRPr="00036192" w:rsidRDefault="007B793A" w:rsidP="007B793A">
      <w:pPr>
        <w:pStyle w:val="PL"/>
        <w:rPr>
          <w:lang w:val="es-ES"/>
        </w:rPr>
      </w:pPr>
      <w:r w:rsidRPr="00036192">
        <w:rPr>
          <w:lang w:val="es-ES"/>
        </w:rPr>
        <w:t xml:space="preserve">        n2InfroamtionClass:</w:t>
      </w:r>
    </w:p>
    <w:p w14:paraId="4F46115E" w14:textId="77777777" w:rsidR="007B793A" w:rsidRDefault="007B793A" w:rsidP="007B793A">
      <w:pPr>
        <w:pStyle w:val="PL"/>
      </w:pPr>
      <w:r w:rsidRPr="00036192">
        <w:rPr>
          <w:lang w:val="es-ES"/>
        </w:rPr>
        <w:t xml:space="preserve">          </w:t>
      </w:r>
      <w:r>
        <w:t>type: boolean</w:t>
      </w:r>
    </w:p>
    <w:p w14:paraId="4E152501" w14:textId="77777777" w:rsidR="007B793A" w:rsidRDefault="007B793A" w:rsidP="007B793A">
      <w:pPr>
        <w:pStyle w:val="PL"/>
      </w:pPr>
      <w:r>
        <w:t xml:space="preserve">        versions:</w:t>
      </w:r>
    </w:p>
    <w:p w14:paraId="1C3979BF" w14:textId="77777777" w:rsidR="007B793A" w:rsidRDefault="007B793A" w:rsidP="007B793A">
      <w:pPr>
        <w:pStyle w:val="PL"/>
      </w:pPr>
      <w:r>
        <w:t xml:space="preserve">          type: string</w:t>
      </w:r>
    </w:p>
    <w:p w14:paraId="64005AD1" w14:textId="77777777" w:rsidR="007B793A" w:rsidRDefault="007B793A" w:rsidP="007B793A">
      <w:pPr>
        <w:pStyle w:val="PL"/>
      </w:pPr>
      <w:r>
        <w:t xml:space="preserve">        binding:</w:t>
      </w:r>
    </w:p>
    <w:p w14:paraId="7CA8FA3C" w14:textId="77777777" w:rsidR="007B793A" w:rsidRDefault="007B793A" w:rsidP="007B793A">
      <w:pPr>
        <w:pStyle w:val="PL"/>
      </w:pPr>
      <w:r>
        <w:t xml:space="preserve">          type: string</w:t>
      </w:r>
    </w:p>
    <w:p w14:paraId="7994C8BA" w14:textId="77777777" w:rsidR="007B793A" w:rsidRDefault="007B793A" w:rsidP="007B793A">
      <w:pPr>
        <w:pStyle w:val="PL"/>
      </w:pPr>
      <w:r>
        <w:t xml:space="preserve">    ManagedNFProfile:</w:t>
      </w:r>
    </w:p>
    <w:p w14:paraId="5BE58E5D" w14:textId="77777777" w:rsidR="007B793A" w:rsidRDefault="007B793A" w:rsidP="007B793A">
      <w:pPr>
        <w:pStyle w:val="PL"/>
      </w:pPr>
      <w:r>
        <w:t xml:space="preserve">      type: object</w:t>
      </w:r>
    </w:p>
    <w:p w14:paraId="10937D4D" w14:textId="77777777" w:rsidR="007B793A" w:rsidRDefault="007B793A" w:rsidP="007B793A">
      <w:pPr>
        <w:pStyle w:val="PL"/>
      </w:pPr>
      <w:r>
        <w:t xml:space="preserve">      properties:</w:t>
      </w:r>
    </w:p>
    <w:p w14:paraId="053A9B96" w14:textId="77777777" w:rsidR="007B793A" w:rsidRDefault="007B793A" w:rsidP="007B793A">
      <w:pPr>
        <w:pStyle w:val="PL"/>
      </w:pPr>
      <w:r>
        <w:t xml:space="preserve">        nfInstanceID:</w:t>
      </w:r>
    </w:p>
    <w:p w14:paraId="346F8E34" w14:textId="77777777" w:rsidR="007B793A" w:rsidRDefault="007B793A" w:rsidP="007B793A">
      <w:pPr>
        <w:pStyle w:val="PL"/>
      </w:pPr>
      <w:r>
        <w:t xml:space="preserve">          type: string</w:t>
      </w:r>
    </w:p>
    <w:p w14:paraId="36AF2A06" w14:textId="77777777" w:rsidR="007B793A" w:rsidRDefault="007B793A" w:rsidP="007B793A">
      <w:pPr>
        <w:pStyle w:val="PL"/>
      </w:pPr>
      <w:r>
        <w:t xml:space="preserve">        nfType:</w:t>
      </w:r>
    </w:p>
    <w:p w14:paraId="78EBE671" w14:textId="77777777" w:rsidR="007B793A" w:rsidRDefault="007B793A" w:rsidP="007B793A">
      <w:pPr>
        <w:pStyle w:val="PL"/>
      </w:pPr>
      <w:r>
        <w:t xml:space="preserve">          $ref: 'TS28623_GenericNrm.yaml#/components/schemas/NFType'</w:t>
      </w:r>
    </w:p>
    <w:p w14:paraId="0CF47B15" w14:textId="77777777" w:rsidR="007B793A" w:rsidRDefault="007B793A" w:rsidP="007B793A">
      <w:pPr>
        <w:pStyle w:val="PL"/>
      </w:pPr>
      <w:r>
        <w:t xml:space="preserve">        heartbeatTimer:</w:t>
      </w:r>
    </w:p>
    <w:p w14:paraId="1A229C30" w14:textId="77777777" w:rsidR="007B793A" w:rsidRDefault="007B793A" w:rsidP="007B793A">
      <w:pPr>
        <w:pStyle w:val="PL"/>
      </w:pPr>
      <w:r>
        <w:t xml:space="preserve">          type: integer</w:t>
      </w:r>
    </w:p>
    <w:p w14:paraId="3CCEA2D2" w14:textId="77777777" w:rsidR="007B793A" w:rsidRDefault="007B793A" w:rsidP="007B793A">
      <w:pPr>
        <w:pStyle w:val="PL"/>
      </w:pPr>
      <w:r>
        <w:t xml:space="preserve">        authzInfo:</w:t>
      </w:r>
    </w:p>
    <w:p w14:paraId="5E4933C5" w14:textId="77777777" w:rsidR="007B793A" w:rsidRDefault="007B793A" w:rsidP="007B793A">
      <w:pPr>
        <w:pStyle w:val="PL"/>
      </w:pPr>
      <w:r>
        <w:t xml:space="preserve">          type: string</w:t>
      </w:r>
    </w:p>
    <w:p w14:paraId="3953F278" w14:textId="77777777" w:rsidR="007B793A" w:rsidRDefault="007B793A" w:rsidP="007B793A">
      <w:pPr>
        <w:pStyle w:val="PL"/>
      </w:pPr>
      <w:r>
        <w:t xml:space="preserve">        hostAddr:</w:t>
      </w:r>
    </w:p>
    <w:p w14:paraId="6489C0A1" w14:textId="77777777" w:rsidR="007B793A" w:rsidRDefault="007B793A" w:rsidP="007B793A">
      <w:pPr>
        <w:pStyle w:val="PL"/>
      </w:pPr>
      <w:r>
        <w:t xml:space="preserve">          $ref: 'TS28623_ComDefs.yaml#/components/schemas/HostAddr'</w:t>
      </w:r>
    </w:p>
    <w:p w14:paraId="13AFD4EE" w14:textId="77777777" w:rsidR="007B793A" w:rsidRDefault="007B793A" w:rsidP="007B793A">
      <w:pPr>
        <w:pStyle w:val="PL"/>
      </w:pPr>
      <w:r>
        <w:t xml:space="preserve">        allowedPLMNs:</w:t>
      </w:r>
    </w:p>
    <w:p w14:paraId="5B886C47" w14:textId="77777777" w:rsidR="007B793A" w:rsidRDefault="007B793A" w:rsidP="007B793A">
      <w:pPr>
        <w:pStyle w:val="PL"/>
      </w:pPr>
      <w:r>
        <w:t xml:space="preserve">          type: array</w:t>
      </w:r>
    </w:p>
    <w:p w14:paraId="1BAEB404" w14:textId="77777777" w:rsidR="007B793A" w:rsidRDefault="007B793A" w:rsidP="007B793A">
      <w:pPr>
        <w:pStyle w:val="PL"/>
      </w:pPr>
      <w:r>
        <w:t xml:space="preserve">          items:</w:t>
      </w:r>
    </w:p>
    <w:p w14:paraId="183CB73A" w14:textId="77777777" w:rsidR="007B793A" w:rsidRDefault="007B793A" w:rsidP="007B793A">
      <w:pPr>
        <w:pStyle w:val="PL"/>
      </w:pPr>
      <w:r>
        <w:t xml:space="preserve">            $ref: 'TS28541_NrNrm.yaml#/components/schemas/PlmnId'</w:t>
      </w:r>
    </w:p>
    <w:p w14:paraId="6C4DE144" w14:textId="77777777" w:rsidR="007B793A" w:rsidRDefault="007B793A" w:rsidP="007B793A">
      <w:pPr>
        <w:pStyle w:val="PL"/>
      </w:pPr>
      <w:r>
        <w:t xml:space="preserve">        allowedSNPNs:</w:t>
      </w:r>
    </w:p>
    <w:p w14:paraId="02C7EC90" w14:textId="77777777" w:rsidR="007B793A" w:rsidRDefault="007B793A" w:rsidP="007B793A">
      <w:pPr>
        <w:pStyle w:val="PL"/>
      </w:pPr>
      <w:r>
        <w:t xml:space="preserve">          type: array</w:t>
      </w:r>
    </w:p>
    <w:p w14:paraId="4ACAF15B" w14:textId="77777777" w:rsidR="007B793A" w:rsidRDefault="007B793A" w:rsidP="007B793A">
      <w:pPr>
        <w:pStyle w:val="PL"/>
      </w:pPr>
      <w:r>
        <w:t xml:space="preserve">          items:</w:t>
      </w:r>
    </w:p>
    <w:p w14:paraId="669A0DDE" w14:textId="77777777" w:rsidR="007B793A" w:rsidRDefault="007B793A" w:rsidP="007B793A">
      <w:pPr>
        <w:pStyle w:val="PL"/>
      </w:pPr>
      <w:r>
        <w:t xml:space="preserve">            $ref: '#/components/schemas/SnpnInfo'</w:t>
      </w:r>
    </w:p>
    <w:p w14:paraId="3F12FE60" w14:textId="77777777" w:rsidR="007B793A" w:rsidRDefault="007B793A" w:rsidP="007B793A">
      <w:pPr>
        <w:pStyle w:val="PL"/>
      </w:pPr>
      <w:r>
        <w:t xml:space="preserve">        allowedNfTypes:</w:t>
      </w:r>
    </w:p>
    <w:p w14:paraId="56B584F6" w14:textId="77777777" w:rsidR="007B793A" w:rsidRDefault="007B793A" w:rsidP="007B793A">
      <w:pPr>
        <w:pStyle w:val="PL"/>
      </w:pPr>
      <w:r>
        <w:t xml:space="preserve">          type: array</w:t>
      </w:r>
    </w:p>
    <w:p w14:paraId="0CBAB447" w14:textId="77777777" w:rsidR="007B793A" w:rsidRDefault="007B793A" w:rsidP="007B793A">
      <w:pPr>
        <w:pStyle w:val="PL"/>
      </w:pPr>
      <w:r>
        <w:t xml:space="preserve">          items:</w:t>
      </w:r>
    </w:p>
    <w:p w14:paraId="71A2B246" w14:textId="77777777" w:rsidR="007B793A" w:rsidRDefault="007B793A" w:rsidP="007B793A">
      <w:pPr>
        <w:pStyle w:val="PL"/>
      </w:pPr>
      <w:r>
        <w:t xml:space="preserve">            $ref: 'TS28623_GenericNrm.yaml#/components/schemas/NFType'</w:t>
      </w:r>
    </w:p>
    <w:p w14:paraId="099E2743" w14:textId="77777777" w:rsidR="007B793A" w:rsidRDefault="007B793A" w:rsidP="007B793A">
      <w:pPr>
        <w:pStyle w:val="PL"/>
      </w:pPr>
      <w:r>
        <w:t xml:space="preserve">        allowedNfDomains:</w:t>
      </w:r>
    </w:p>
    <w:p w14:paraId="1354E453" w14:textId="77777777" w:rsidR="007B793A" w:rsidRDefault="007B793A" w:rsidP="007B793A">
      <w:pPr>
        <w:pStyle w:val="PL"/>
      </w:pPr>
      <w:r>
        <w:t xml:space="preserve">          type: array</w:t>
      </w:r>
    </w:p>
    <w:p w14:paraId="3AC7F35C" w14:textId="77777777" w:rsidR="007B793A" w:rsidRDefault="007B793A" w:rsidP="007B793A">
      <w:pPr>
        <w:pStyle w:val="PL"/>
      </w:pPr>
      <w:r>
        <w:t xml:space="preserve">          items: </w:t>
      </w:r>
    </w:p>
    <w:p w14:paraId="23CFD489" w14:textId="77777777" w:rsidR="007B793A" w:rsidRDefault="007B793A" w:rsidP="007B793A">
      <w:pPr>
        <w:pStyle w:val="PL"/>
      </w:pPr>
      <w:r>
        <w:t xml:space="preserve">            type: string</w:t>
      </w:r>
    </w:p>
    <w:p w14:paraId="77194383" w14:textId="77777777" w:rsidR="007B793A" w:rsidRDefault="007B793A" w:rsidP="007B793A">
      <w:pPr>
        <w:pStyle w:val="PL"/>
      </w:pPr>
      <w:r>
        <w:t xml:space="preserve">        allowedNSSAIs:</w:t>
      </w:r>
    </w:p>
    <w:p w14:paraId="1F3FFE30" w14:textId="77777777" w:rsidR="007B793A" w:rsidRDefault="007B793A" w:rsidP="007B793A">
      <w:pPr>
        <w:pStyle w:val="PL"/>
      </w:pPr>
      <w:r>
        <w:t xml:space="preserve">          type: array</w:t>
      </w:r>
    </w:p>
    <w:p w14:paraId="75074C2E" w14:textId="77777777" w:rsidR="007B793A" w:rsidRDefault="007B793A" w:rsidP="007B793A">
      <w:pPr>
        <w:pStyle w:val="PL"/>
      </w:pPr>
      <w:r>
        <w:t xml:space="preserve">          items:</w:t>
      </w:r>
    </w:p>
    <w:p w14:paraId="34026B43" w14:textId="77777777" w:rsidR="007B793A" w:rsidRDefault="007B793A" w:rsidP="007B793A">
      <w:pPr>
        <w:pStyle w:val="PL"/>
      </w:pPr>
      <w:r>
        <w:t xml:space="preserve">            $ref: 'TS28541_NrNrm.yaml#/components/schemas/Snssai'</w:t>
      </w:r>
    </w:p>
    <w:p w14:paraId="5BD9A834" w14:textId="77777777" w:rsidR="007B793A" w:rsidRDefault="007B793A" w:rsidP="007B793A">
      <w:pPr>
        <w:pStyle w:val="PL"/>
      </w:pPr>
      <w:r>
        <w:t xml:space="preserve">        locality:</w:t>
      </w:r>
    </w:p>
    <w:p w14:paraId="4816BBF1" w14:textId="77777777" w:rsidR="007B793A" w:rsidRDefault="007B793A" w:rsidP="007B793A">
      <w:pPr>
        <w:pStyle w:val="PL"/>
      </w:pPr>
      <w:r>
        <w:t xml:space="preserve">          type: string</w:t>
      </w:r>
    </w:p>
    <w:p w14:paraId="2B34D95B" w14:textId="77777777" w:rsidR="007B793A" w:rsidRDefault="007B793A" w:rsidP="007B793A">
      <w:pPr>
        <w:pStyle w:val="PL"/>
      </w:pPr>
      <w:r>
        <w:t xml:space="preserve">        capacity:</w:t>
      </w:r>
    </w:p>
    <w:p w14:paraId="25833281" w14:textId="77777777" w:rsidR="007B793A" w:rsidRDefault="007B793A" w:rsidP="007B793A">
      <w:pPr>
        <w:pStyle w:val="PL"/>
      </w:pPr>
      <w:r>
        <w:t xml:space="preserve">          type: integer</w:t>
      </w:r>
    </w:p>
    <w:p w14:paraId="35354C6A" w14:textId="77777777" w:rsidR="007B793A" w:rsidRDefault="007B793A" w:rsidP="007B793A">
      <w:pPr>
        <w:pStyle w:val="PL"/>
      </w:pPr>
      <w:r>
        <w:t xml:space="preserve">        nfSetIdList:</w:t>
      </w:r>
    </w:p>
    <w:p w14:paraId="58C15845" w14:textId="77777777" w:rsidR="007B793A" w:rsidRDefault="007B793A" w:rsidP="007B793A">
      <w:pPr>
        <w:pStyle w:val="PL"/>
      </w:pPr>
      <w:r>
        <w:t xml:space="preserve">          type: array</w:t>
      </w:r>
    </w:p>
    <w:p w14:paraId="0C644023" w14:textId="77777777" w:rsidR="007B793A" w:rsidRDefault="007B793A" w:rsidP="007B793A">
      <w:pPr>
        <w:pStyle w:val="PL"/>
      </w:pPr>
      <w:r>
        <w:t xml:space="preserve">          items:</w:t>
      </w:r>
    </w:p>
    <w:p w14:paraId="7CFD35DC" w14:textId="77777777" w:rsidR="007B793A" w:rsidRDefault="007B793A" w:rsidP="007B793A">
      <w:pPr>
        <w:pStyle w:val="PL"/>
      </w:pPr>
      <w:r>
        <w:t xml:space="preserve">            type: string</w:t>
      </w:r>
    </w:p>
    <w:p w14:paraId="19082D23" w14:textId="77777777" w:rsidR="007B793A" w:rsidRDefault="007B793A" w:rsidP="007B793A">
      <w:pPr>
        <w:pStyle w:val="PL"/>
      </w:pPr>
      <w:r>
        <w:t xml:space="preserve">        servingScope:</w:t>
      </w:r>
    </w:p>
    <w:p w14:paraId="69B86710" w14:textId="77777777" w:rsidR="007B793A" w:rsidRDefault="007B793A" w:rsidP="007B793A">
      <w:pPr>
        <w:pStyle w:val="PL"/>
      </w:pPr>
      <w:r>
        <w:t xml:space="preserve">          type: array</w:t>
      </w:r>
    </w:p>
    <w:p w14:paraId="6256B85D" w14:textId="77777777" w:rsidR="007B793A" w:rsidRDefault="007B793A" w:rsidP="007B793A">
      <w:pPr>
        <w:pStyle w:val="PL"/>
      </w:pPr>
      <w:r>
        <w:t xml:space="preserve">          items:</w:t>
      </w:r>
    </w:p>
    <w:p w14:paraId="33EBA2AD" w14:textId="77777777" w:rsidR="007B793A" w:rsidRDefault="007B793A" w:rsidP="007B793A">
      <w:pPr>
        <w:pStyle w:val="PL"/>
      </w:pPr>
      <w:r>
        <w:t xml:space="preserve">            type: string</w:t>
      </w:r>
    </w:p>
    <w:p w14:paraId="71CC86FC" w14:textId="77777777" w:rsidR="007B793A" w:rsidRDefault="007B793A" w:rsidP="007B793A">
      <w:pPr>
        <w:pStyle w:val="PL"/>
      </w:pPr>
      <w:r>
        <w:t xml:space="preserve">        lcHSupportInd:</w:t>
      </w:r>
    </w:p>
    <w:p w14:paraId="4E635DF8" w14:textId="77777777" w:rsidR="007B793A" w:rsidRDefault="007B793A" w:rsidP="007B793A">
      <w:pPr>
        <w:pStyle w:val="PL"/>
      </w:pPr>
      <w:r>
        <w:t xml:space="preserve">          type: boolean</w:t>
      </w:r>
    </w:p>
    <w:p w14:paraId="5518C6A3" w14:textId="77777777" w:rsidR="007B793A" w:rsidRDefault="007B793A" w:rsidP="007B793A">
      <w:pPr>
        <w:pStyle w:val="PL"/>
      </w:pPr>
      <w:r>
        <w:t xml:space="preserve">        olcHSupportInd:</w:t>
      </w:r>
    </w:p>
    <w:p w14:paraId="3289495C" w14:textId="77777777" w:rsidR="007B793A" w:rsidRDefault="007B793A" w:rsidP="007B793A">
      <w:pPr>
        <w:pStyle w:val="PL"/>
      </w:pPr>
      <w:r>
        <w:t xml:space="preserve">          type: boolean</w:t>
      </w:r>
    </w:p>
    <w:p w14:paraId="57D028B6" w14:textId="77777777" w:rsidR="007B793A" w:rsidRDefault="007B793A" w:rsidP="007B793A">
      <w:pPr>
        <w:pStyle w:val="PL"/>
      </w:pPr>
      <w:r>
        <w:t xml:space="preserve">        nfSetRecoveryTimeList:</w:t>
      </w:r>
    </w:p>
    <w:p w14:paraId="67B6A33C" w14:textId="77777777" w:rsidR="007B793A" w:rsidRDefault="007B793A" w:rsidP="007B793A">
      <w:pPr>
        <w:pStyle w:val="PL"/>
      </w:pPr>
      <w:r>
        <w:t xml:space="preserve">          type: array</w:t>
      </w:r>
    </w:p>
    <w:p w14:paraId="64A11BD2" w14:textId="77777777" w:rsidR="007B793A" w:rsidRDefault="007B793A" w:rsidP="007B793A">
      <w:pPr>
        <w:pStyle w:val="PL"/>
      </w:pPr>
      <w:r>
        <w:t xml:space="preserve">          items:</w:t>
      </w:r>
    </w:p>
    <w:p w14:paraId="13B53E21" w14:textId="77777777" w:rsidR="007B793A" w:rsidRDefault="007B793A" w:rsidP="007B793A">
      <w:pPr>
        <w:pStyle w:val="PL"/>
      </w:pPr>
      <w:r>
        <w:t xml:space="preserve">            $ref: 'TS28623_ComDefs.yaml#/components/schemas/DateTime'</w:t>
      </w:r>
    </w:p>
    <w:p w14:paraId="2B1D2E9D" w14:textId="77777777" w:rsidR="007B793A" w:rsidRDefault="007B793A" w:rsidP="007B793A">
      <w:pPr>
        <w:pStyle w:val="PL"/>
      </w:pPr>
      <w:r>
        <w:t xml:space="preserve">        scpDomains:</w:t>
      </w:r>
    </w:p>
    <w:p w14:paraId="19920079" w14:textId="77777777" w:rsidR="007B793A" w:rsidRDefault="007B793A" w:rsidP="007B793A">
      <w:pPr>
        <w:pStyle w:val="PL"/>
      </w:pPr>
      <w:r>
        <w:t xml:space="preserve">          type: array</w:t>
      </w:r>
    </w:p>
    <w:p w14:paraId="1128E7B8" w14:textId="77777777" w:rsidR="007B793A" w:rsidRDefault="007B793A" w:rsidP="007B793A">
      <w:pPr>
        <w:pStyle w:val="PL"/>
      </w:pPr>
      <w:r>
        <w:t xml:space="preserve">          items:</w:t>
      </w:r>
    </w:p>
    <w:p w14:paraId="694E3570" w14:textId="77777777" w:rsidR="007B793A" w:rsidRDefault="007B793A" w:rsidP="007B793A">
      <w:pPr>
        <w:pStyle w:val="PL"/>
      </w:pPr>
      <w:r>
        <w:t xml:space="preserve">            type: string</w:t>
      </w:r>
    </w:p>
    <w:p w14:paraId="78650158" w14:textId="77777777" w:rsidR="007B793A" w:rsidRDefault="007B793A" w:rsidP="007B793A">
      <w:pPr>
        <w:pStyle w:val="PL"/>
      </w:pPr>
      <w:r>
        <w:t xml:space="preserve">        vendorId:</w:t>
      </w:r>
    </w:p>
    <w:p w14:paraId="55F1903E" w14:textId="77777777" w:rsidR="007B793A" w:rsidRDefault="007B793A" w:rsidP="007B793A">
      <w:pPr>
        <w:pStyle w:val="PL"/>
      </w:pPr>
      <w:r>
        <w:t xml:space="preserve">          type: string</w:t>
      </w:r>
    </w:p>
    <w:p w14:paraId="2F377D5B" w14:textId="77777777" w:rsidR="007B793A" w:rsidRDefault="007B793A" w:rsidP="007B793A">
      <w:pPr>
        <w:pStyle w:val="PL"/>
      </w:pPr>
      <w:r>
        <w:t xml:space="preserve">    SEPPType:</w:t>
      </w:r>
    </w:p>
    <w:p w14:paraId="7ED0D5EF" w14:textId="77777777" w:rsidR="007B793A" w:rsidRDefault="007B793A" w:rsidP="007B793A">
      <w:pPr>
        <w:pStyle w:val="PL"/>
      </w:pPr>
      <w:r>
        <w:t xml:space="preserve">      type: string</w:t>
      </w:r>
    </w:p>
    <w:p w14:paraId="2CAC35C6" w14:textId="77777777" w:rsidR="007B793A" w:rsidRDefault="007B793A" w:rsidP="007B793A">
      <w:pPr>
        <w:pStyle w:val="PL"/>
      </w:pPr>
      <w:r>
        <w:t xml:space="preserve">      description: any of enumrated value</w:t>
      </w:r>
    </w:p>
    <w:p w14:paraId="6597C1D2" w14:textId="77777777" w:rsidR="007B793A" w:rsidRDefault="007B793A" w:rsidP="007B793A">
      <w:pPr>
        <w:pStyle w:val="PL"/>
      </w:pPr>
      <w:r>
        <w:t xml:space="preserve">      enum:</w:t>
      </w:r>
    </w:p>
    <w:p w14:paraId="09F38DC7" w14:textId="77777777" w:rsidR="007B793A" w:rsidRDefault="007B793A" w:rsidP="007B793A">
      <w:pPr>
        <w:pStyle w:val="PL"/>
      </w:pPr>
      <w:r>
        <w:t xml:space="preserve">        - CSEPP</w:t>
      </w:r>
    </w:p>
    <w:p w14:paraId="5F92C1C4" w14:textId="77777777" w:rsidR="007B793A" w:rsidRDefault="007B793A" w:rsidP="007B793A">
      <w:pPr>
        <w:pStyle w:val="PL"/>
      </w:pPr>
      <w:r>
        <w:t xml:space="preserve">        - PSEPP</w:t>
      </w:r>
    </w:p>
    <w:p w14:paraId="1C205811" w14:textId="77777777" w:rsidR="007B793A" w:rsidRDefault="007B793A" w:rsidP="007B793A">
      <w:pPr>
        <w:pStyle w:val="PL"/>
      </w:pPr>
      <w:r>
        <w:t xml:space="preserve">    SupportedFunc:</w:t>
      </w:r>
    </w:p>
    <w:p w14:paraId="1FDF522E" w14:textId="77777777" w:rsidR="007B793A" w:rsidRDefault="007B793A" w:rsidP="007B793A">
      <w:pPr>
        <w:pStyle w:val="PL"/>
      </w:pPr>
      <w:r>
        <w:t xml:space="preserve">      type: object</w:t>
      </w:r>
    </w:p>
    <w:p w14:paraId="5560658F" w14:textId="77777777" w:rsidR="007B793A" w:rsidRDefault="007B793A" w:rsidP="007B793A">
      <w:pPr>
        <w:pStyle w:val="PL"/>
      </w:pPr>
      <w:r>
        <w:t xml:space="preserve">      properties:</w:t>
      </w:r>
    </w:p>
    <w:p w14:paraId="6E24F74A" w14:textId="77777777" w:rsidR="007B793A" w:rsidRDefault="007B793A" w:rsidP="007B793A">
      <w:pPr>
        <w:pStyle w:val="PL"/>
      </w:pPr>
      <w:r>
        <w:t xml:space="preserve">        function:</w:t>
      </w:r>
    </w:p>
    <w:p w14:paraId="1B2FB1A5" w14:textId="77777777" w:rsidR="007B793A" w:rsidRDefault="007B793A" w:rsidP="007B793A">
      <w:pPr>
        <w:pStyle w:val="PL"/>
      </w:pPr>
      <w:r>
        <w:t xml:space="preserve">          type: string</w:t>
      </w:r>
    </w:p>
    <w:p w14:paraId="0FBEBFD1" w14:textId="77777777" w:rsidR="007B793A" w:rsidRDefault="007B793A" w:rsidP="007B793A">
      <w:pPr>
        <w:pStyle w:val="PL"/>
      </w:pPr>
      <w:r>
        <w:t xml:space="preserve">        policy:</w:t>
      </w:r>
    </w:p>
    <w:p w14:paraId="23D1633C" w14:textId="77777777" w:rsidR="007B793A" w:rsidRDefault="007B793A" w:rsidP="007B793A">
      <w:pPr>
        <w:pStyle w:val="PL"/>
      </w:pPr>
      <w:r>
        <w:t xml:space="preserve">          type: string</w:t>
      </w:r>
    </w:p>
    <w:p w14:paraId="32D8B204" w14:textId="77777777" w:rsidR="007B793A" w:rsidRDefault="007B793A" w:rsidP="007B793A">
      <w:pPr>
        <w:pStyle w:val="PL"/>
      </w:pPr>
      <w:r>
        <w:t xml:space="preserve">    SupportedFuncList:</w:t>
      </w:r>
    </w:p>
    <w:p w14:paraId="3E32064A" w14:textId="77777777" w:rsidR="007B793A" w:rsidRDefault="007B793A" w:rsidP="007B793A">
      <w:pPr>
        <w:pStyle w:val="PL"/>
      </w:pPr>
      <w:r>
        <w:t xml:space="preserve">      type: array</w:t>
      </w:r>
    </w:p>
    <w:p w14:paraId="20281FA0" w14:textId="77777777" w:rsidR="007B793A" w:rsidRDefault="007B793A" w:rsidP="007B793A">
      <w:pPr>
        <w:pStyle w:val="PL"/>
      </w:pPr>
      <w:r>
        <w:t xml:space="preserve">      items:</w:t>
      </w:r>
    </w:p>
    <w:p w14:paraId="3E51EF54" w14:textId="77777777" w:rsidR="007B793A" w:rsidRDefault="007B793A" w:rsidP="007B793A">
      <w:pPr>
        <w:pStyle w:val="PL"/>
      </w:pPr>
      <w:r>
        <w:t xml:space="preserve">        $ref: '#/components/schemas/SupportedFunc'</w:t>
      </w:r>
    </w:p>
    <w:p w14:paraId="685737D0" w14:textId="77777777" w:rsidR="007B793A" w:rsidRDefault="007B793A" w:rsidP="007B793A">
      <w:pPr>
        <w:pStyle w:val="PL"/>
      </w:pPr>
      <w:r>
        <w:t xml:space="preserve">    CommModelType:</w:t>
      </w:r>
    </w:p>
    <w:p w14:paraId="75051FA5" w14:textId="77777777" w:rsidR="007B793A" w:rsidRDefault="007B793A" w:rsidP="007B793A">
      <w:pPr>
        <w:pStyle w:val="PL"/>
      </w:pPr>
      <w:r>
        <w:t xml:space="preserve">      type: string</w:t>
      </w:r>
    </w:p>
    <w:p w14:paraId="609BEB29" w14:textId="77777777" w:rsidR="007B793A" w:rsidRDefault="007B793A" w:rsidP="007B793A">
      <w:pPr>
        <w:pStyle w:val="PL"/>
      </w:pPr>
      <w:r>
        <w:t xml:space="preserve">      description: any of enumrated value</w:t>
      </w:r>
    </w:p>
    <w:p w14:paraId="5899653A" w14:textId="77777777" w:rsidR="007B793A" w:rsidRDefault="007B793A" w:rsidP="007B793A">
      <w:pPr>
        <w:pStyle w:val="PL"/>
      </w:pPr>
      <w:r>
        <w:t xml:space="preserve">      enum:</w:t>
      </w:r>
    </w:p>
    <w:p w14:paraId="0FCD3A0A" w14:textId="77777777" w:rsidR="007B793A" w:rsidRDefault="007B793A" w:rsidP="007B793A">
      <w:pPr>
        <w:pStyle w:val="PL"/>
      </w:pPr>
      <w:r>
        <w:t xml:space="preserve">        - DIRECT_COMMUNICATION_WO_NRF</w:t>
      </w:r>
    </w:p>
    <w:p w14:paraId="4F384E8D" w14:textId="77777777" w:rsidR="007B793A" w:rsidRDefault="007B793A" w:rsidP="007B793A">
      <w:pPr>
        <w:pStyle w:val="PL"/>
      </w:pPr>
      <w:r>
        <w:t xml:space="preserve">        - DIRECT_COMMUNICATION_WITH_NRF</w:t>
      </w:r>
    </w:p>
    <w:p w14:paraId="3E2A448D" w14:textId="77777777" w:rsidR="007B793A" w:rsidRDefault="007B793A" w:rsidP="007B793A">
      <w:pPr>
        <w:pStyle w:val="PL"/>
      </w:pPr>
      <w:r>
        <w:t xml:space="preserve">        - INDIRECT_COMMUNICATION_WO_DEDICATED_DISCOVERY</w:t>
      </w:r>
    </w:p>
    <w:p w14:paraId="76949A14" w14:textId="77777777" w:rsidR="007B793A" w:rsidRDefault="007B793A" w:rsidP="007B793A">
      <w:pPr>
        <w:pStyle w:val="PL"/>
      </w:pPr>
      <w:r>
        <w:t xml:space="preserve">        - INDIRECT_COMMUNICATION_WITH_DEDICATED_DISCOVERY</w:t>
      </w:r>
    </w:p>
    <w:p w14:paraId="3DE7EEB2" w14:textId="77777777" w:rsidR="007B793A" w:rsidRDefault="007B793A" w:rsidP="007B793A">
      <w:pPr>
        <w:pStyle w:val="PL"/>
      </w:pPr>
      <w:r>
        <w:t xml:space="preserve">    CommModel:</w:t>
      </w:r>
    </w:p>
    <w:p w14:paraId="05BCFF34" w14:textId="77777777" w:rsidR="007B793A" w:rsidRDefault="007B793A" w:rsidP="007B793A">
      <w:pPr>
        <w:pStyle w:val="PL"/>
      </w:pPr>
      <w:r>
        <w:t xml:space="preserve">      type: object</w:t>
      </w:r>
    </w:p>
    <w:p w14:paraId="3E972DE1" w14:textId="77777777" w:rsidR="007B793A" w:rsidRDefault="007B793A" w:rsidP="007B793A">
      <w:pPr>
        <w:pStyle w:val="PL"/>
      </w:pPr>
      <w:r>
        <w:t xml:space="preserve">      properties:</w:t>
      </w:r>
    </w:p>
    <w:p w14:paraId="48C7EF39" w14:textId="77777777" w:rsidR="007B793A" w:rsidRDefault="007B793A" w:rsidP="007B793A">
      <w:pPr>
        <w:pStyle w:val="PL"/>
      </w:pPr>
      <w:r>
        <w:t xml:space="preserve">        groupId:</w:t>
      </w:r>
    </w:p>
    <w:p w14:paraId="3931396C" w14:textId="77777777" w:rsidR="007B793A" w:rsidRDefault="007B793A" w:rsidP="007B793A">
      <w:pPr>
        <w:pStyle w:val="PL"/>
      </w:pPr>
      <w:r>
        <w:t xml:space="preserve">          type: integer</w:t>
      </w:r>
    </w:p>
    <w:p w14:paraId="3074A44D" w14:textId="77777777" w:rsidR="007B793A" w:rsidRDefault="007B793A" w:rsidP="007B793A">
      <w:pPr>
        <w:pStyle w:val="PL"/>
      </w:pPr>
      <w:r>
        <w:t xml:space="preserve">        commModelType:</w:t>
      </w:r>
    </w:p>
    <w:p w14:paraId="05CFDD11" w14:textId="77777777" w:rsidR="007B793A" w:rsidRDefault="007B793A" w:rsidP="007B793A">
      <w:pPr>
        <w:pStyle w:val="PL"/>
      </w:pPr>
      <w:r>
        <w:t xml:space="preserve">          $ref: '#/components/schemas/CommModelType'</w:t>
      </w:r>
    </w:p>
    <w:p w14:paraId="12608668" w14:textId="77777777" w:rsidR="007B793A" w:rsidRDefault="007B793A" w:rsidP="007B793A">
      <w:pPr>
        <w:pStyle w:val="PL"/>
      </w:pPr>
      <w:r>
        <w:t xml:space="preserve">        targetNFServiceList:</w:t>
      </w:r>
    </w:p>
    <w:p w14:paraId="1C110439" w14:textId="77777777" w:rsidR="007B793A" w:rsidRDefault="007B793A" w:rsidP="007B793A">
      <w:pPr>
        <w:pStyle w:val="PL"/>
      </w:pPr>
      <w:r>
        <w:t xml:space="preserve">          $ref: 'TS28623_ComDefs.yaml#/components/schemas/DnList'</w:t>
      </w:r>
    </w:p>
    <w:p w14:paraId="53DBBA46" w14:textId="77777777" w:rsidR="007B793A" w:rsidRDefault="007B793A" w:rsidP="007B793A">
      <w:pPr>
        <w:pStyle w:val="PL"/>
      </w:pPr>
      <w:r>
        <w:t xml:space="preserve">        commModelConfiguration:</w:t>
      </w:r>
    </w:p>
    <w:p w14:paraId="2F85F8C8" w14:textId="77777777" w:rsidR="007B793A" w:rsidRDefault="007B793A" w:rsidP="007B793A">
      <w:pPr>
        <w:pStyle w:val="PL"/>
      </w:pPr>
      <w:r>
        <w:t xml:space="preserve">          type: string</w:t>
      </w:r>
    </w:p>
    <w:p w14:paraId="41A5D2F8" w14:textId="77777777" w:rsidR="007B793A" w:rsidRDefault="007B793A" w:rsidP="007B793A">
      <w:pPr>
        <w:pStyle w:val="PL"/>
      </w:pPr>
      <w:r>
        <w:t xml:space="preserve">    CommModelList:</w:t>
      </w:r>
    </w:p>
    <w:p w14:paraId="119B446C" w14:textId="77777777" w:rsidR="007B793A" w:rsidRDefault="007B793A" w:rsidP="007B793A">
      <w:pPr>
        <w:pStyle w:val="PL"/>
      </w:pPr>
      <w:r>
        <w:t xml:space="preserve">      type: array</w:t>
      </w:r>
    </w:p>
    <w:p w14:paraId="0C9C8BED" w14:textId="77777777" w:rsidR="007B793A" w:rsidRDefault="007B793A" w:rsidP="007B793A">
      <w:pPr>
        <w:pStyle w:val="PL"/>
      </w:pPr>
      <w:r>
        <w:t xml:space="preserve">      items:</w:t>
      </w:r>
    </w:p>
    <w:p w14:paraId="6CB0A869" w14:textId="77777777" w:rsidR="007B793A" w:rsidRDefault="007B793A" w:rsidP="007B793A">
      <w:pPr>
        <w:pStyle w:val="PL"/>
      </w:pPr>
      <w:r>
        <w:t xml:space="preserve">        $ref: '#/components/schemas/CommModel'</w:t>
      </w:r>
    </w:p>
    <w:p w14:paraId="5039AF84" w14:textId="77777777" w:rsidR="007B793A" w:rsidRDefault="007B793A" w:rsidP="007B793A">
      <w:pPr>
        <w:pStyle w:val="PL"/>
      </w:pPr>
      <w:r>
        <w:t xml:space="preserve">    CapabilityList:</w:t>
      </w:r>
    </w:p>
    <w:p w14:paraId="500F4008" w14:textId="77777777" w:rsidR="007B793A" w:rsidRDefault="007B793A" w:rsidP="007B793A">
      <w:pPr>
        <w:pStyle w:val="PL"/>
      </w:pPr>
      <w:r>
        <w:t xml:space="preserve">      type: array</w:t>
      </w:r>
    </w:p>
    <w:p w14:paraId="74184E04" w14:textId="77777777" w:rsidR="007B793A" w:rsidRDefault="007B793A" w:rsidP="007B793A">
      <w:pPr>
        <w:pStyle w:val="PL"/>
      </w:pPr>
      <w:r>
        <w:t xml:space="preserve">      items:</w:t>
      </w:r>
    </w:p>
    <w:p w14:paraId="6375EADC" w14:textId="77777777" w:rsidR="007B793A" w:rsidRDefault="007B793A" w:rsidP="007B793A">
      <w:pPr>
        <w:pStyle w:val="PL"/>
      </w:pPr>
      <w:r>
        <w:t xml:space="preserve">        type: string</w:t>
      </w:r>
    </w:p>
    <w:p w14:paraId="3DBFDA0E" w14:textId="77777777" w:rsidR="007B793A" w:rsidRDefault="007B793A" w:rsidP="007B793A">
      <w:pPr>
        <w:pStyle w:val="PL"/>
      </w:pPr>
      <w:r>
        <w:t xml:space="preserve">    FiveQiDscpMapping:</w:t>
      </w:r>
    </w:p>
    <w:p w14:paraId="041D26A7" w14:textId="77777777" w:rsidR="007B793A" w:rsidRDefault="007B793A" w:rsidP="007B793A">
      <w:pPr>
        <w:pStyle w:val="PL"/>
      </w:pPr>
      <w:r>
        <w:t xml:space="preserve">      type: object</w:t>
      </w:r>
    </w:p>
    <w:p w14:paraId="6D6086CB" w14:textId="77777777" w:rsidR="007B793A" w:rsidRDefault="007B793A" w:rsidP="007B793A">
      <w:pPr>
        <w:pStyle w:val="PL"/>
      </w:pPr>
      <w:r>
        <w:t xml:space="preserve">      properties:</w:t>
      </w:r>
    </w:p>
    <w:p w14:paraId="2B200771" w14:textId="77777777" w:rsidR="007B793A" w:rsidRDefault="007B793A" w:rsidP="007B793A">
      <w:pPr>
        <w:pStyle w:val="PL"/>
      </w:pPr>
      <w:r>
        <w:t xml:space="preserve">        fiveQIValues:</w:t>
      </w:r>
    </w:p>
    <w:p w14:paraId="06CA50E6" w14:textId="77777777" w:rsidR="007B793A" w:rsidRDefault="007B793A" w:rsidP="007B793A">
      <w:pPr>
        <w:pStyle w:val="PL"/>
      </w:pPr>
      <w:r>
        <w:t xml:space="preserve">          type: array</w:t>
      </w:r>
    </w:p>
    <w:p w14:paraId="1A8E28AD" w14:textId="77777777" w:rsidR="007B793A" w:rsidRDefault="007B793A" w:rsidP="007B793A">
      <w:pPr>
        <w:pStyle w:val="PL"/>
      </w:pPr>
      <w:r>
        <w:t xml:space="preserve">          items:</w:t>
      </w:r>
    </w:p>
    <w:p w14:paraId="5ABB3343" w14:textId="77777777" w:rsidR="007B793A" w:rsidRDefault="007B793A" w:rsidP="007B793A">
      <w:pPr>
        <w:pStyle w:val="PL"/>
      </w:pPr>
      <w:r>
        <w:t xml:space="preserve">            type: integer</w:t>
      </w:r>
    </w:p>
    <w:p w14:paraId="5AAA76F1" w14:textId="77777777" w:rsidR="007B793A" w:rsidRDefault="007B793A" w:rsidP="007B793A">
      <w:pPr>
        <w:pStyle w:val="PL"/>
      </w:pPr>
      <w:r>
        <w:t xml:space="preserve">        dscp:</w:t>
      </w:r>
    </w:p>
    <w:p w14:paraId="58A1E114" w14:textId="77777777" w:rsidR="007B793A" w:rsidRDefault="007B793A" w:rsidP="007B793A">
      <w:pPr>
        <w:pStyle w:val="PL"/>
      </w:pPr>
      <w:r>
        <w:t xml:space="preserve">          type: integer</w:t>
      </w:r>
    </w:p>
    <w:p w14:paraId="55449AD3" w14:textId="77777777" w:rsidR="007B793A" w:rsidRDefault="007B793A" w:rsidP="007B793A">
      <w:pPr>
        <w:pStyle w:val="PL"/>
      </w:pPr>
      <w:r>
        <w:t xml:space="preserve">    NetworkSliceInfo:</w:t>
      </w:r>
    </w:p>
    <w:p w14:paraId="43F47355" w14:textId="77777777" w:rsidR="007B793A" w:rsidRDefault="007B793A" w:rsidP="007B793A">
      <w:pPr>
        <w:pStyle w:val="PL"/>
      </w:pPr>
      <w:r>
        <w:t xml:space="preserve">      type: object</w:t>
      </w:r>
    </w:p>
    <w:p w14:paraId="13F96630" w14:textId="77777777" w:rsidR="007B793A" w:rsidRDefault="007B793A" w:rsidP="007B793A">
      <w:pPr>
        <w:pStyle w:val="PL"/>
      </w:pPr>
      <w:r>
        <w:t xml:space="preserve">      properties:</w:t>
      </w:r>
    </w:p>
    <w:p w14:paraId="61D1FEE6" w14:textId="77777777" w:rsidR="007B793A" w:rsidRDefault="007B793A" w:rsidP="007B793A">
      <w:pPr>
        <w:pStyle w:val="PL"/>
      </w:pPr>
      <w:r>
        <w:t xml:space="preserve">        sNSSAI:</w:t>
      </w:r>
    </w:p>
    <w:p w14:paraId="502CB7FD" w14:textId="77777777" w:rsidR="007B793A" w:rsidRDefault="007B793A" w:rsidP="007B793A">
      <w:pPr>
        <w:pStyle w:val="PL"/>
      </w:pPr>
      <w:r>
        <w:t xml:space="preserve">          $ref: 'TS28541_NrNrm.yaml#/components/schemas/Snssai'</w:t>
      </w:r>
    </w:p>
    <w:p w14:paraId="5E9B371B" w14:textId="77777777" w:rsidR="007B793A" w:rsidRDefault="007B793A" w:rsidP="007B793A">
      <w:pPr>
        <w:pStyle w:val="PL"/>
      </w:pPr>
      <w:r>
        <w:t xml:space="preserve">        cNSIId:</w:t>
      </w:r>
    </w:p>
    <w:p w14:paraId="039DEA9E" w14:textId="77777777" w:rsidR="007B793A" w:rsidRDefault="007B793A" w:rsidP="007B793A">
      <w:pPr>
        <w:pStyle w:val="PL"/>
      </w:pPr>
      <w:r>
        <w:t xml:space="preserve">          $ref: '#/components/schemas/CNSIId'</w:t>
      </w:r>
    </w:p>
    <w:p w14:paraId="5C3E60C6" w14:textId="77777777" w:rsidR="007B793A" w:rsidRDefault="007B793A" w:rsidP="007B793A">
      <w:pPr>
        <w:pStyle w:val="PL"/>
      </w:pPr>
      <w:r>
        <w:t xml:space="preserve">        networkSliceRef:</w:t>
      </w:r>
    </w:p>
    <w:p w14:paraId="601380AB" w14:textId="77777777" w:rsidR="007B793A" w:rsidRDefault="007B793A" w:rsidP="007B793A">
      <w:pPr>
        <w:pStyle w:val="PL"/>
      </w:pPr>
      <w:r>
        <w:t xml:space="preserve">          $ref: 'TS28623_ComDefs.yaml#/components/schemas/DnList'</w:t>
      </w:r>
    </w:p>
    <w:p w14:paraId="673BF9CF" w14:textId="77777777" w:rsidR="007B793A" w:rsidRDefault="007B793A" w:rsidP="007B793A">
      <w:pPr>
        <w:pStyle w:val="PL"/>
      </w:pPr>
      <w:r>
        <w:t xml:space="preserve">    NetworkSliceInfoList:</w:t>
      </w:r>
    </w:p>
    <w:p w14:paraId="02EB644D" w14:textId="77777777" w:rsidR="007B793A" w:rsidRDefault="007B793A" w:rsidP="007B793A">
      <w:pPr>
        <w:pStyle w:val="PL"/>
      </w:pPr>
      <w:r>
        <w:t xml:space="preserve">      type: array</w:t>
      </w:r>
    </w:p>
    <w:p w14:paraId="1B73993E" w14:textId="77777777" w:rsidR="007B793A" w:rsidRDefault="007B793A" w:rsidP="007B793A">
      <w:pPr>
        <w:pStyle w:val="PL"/>
      </w:pPr>
      <w:r>
        <w:t xml:space="preserve">      items:</w:t>
      </w:r>
    </w:p>
    <w:p w14:paraId="3CCAAD01" w14:textId="77777777" w:rsidR="007B793A" w:rsidRDefault="007B793A" w:rsidP="007B793A">
      <w:pPr>
        <w:pStyle w:val="PL"/>
      </w:pPr>
      <w:r>
        <w:t xml:space="preserve">        $ref: '#/components/schemas/NetworkSliceInfo'</w:t>
      </w:r>
    </w:p>
    <w:p w14:paraId="465BC2CC" w14:textId="77777777" w:rsidR="007B793A" w:rsidRDefault="007B793A" w:rsidP="007B793A">
      <w:pPr>
        <w:pStyle w:val="PL"/>
      </w:pPr>
    </w:p>
    <w:p w14:paraId="494CF83B" w14:textId="77777777" w:rsidR="007B793A" w:rsidRDefault="007B793A" w:rsidP="007B793A">
      <w:pPr>
        <w:pStyle w:val="PL"/>
      </w:pPr>
      <w:r>
        <w:t xml:space="preserve">    PacketErrorRate:</w:t>
      </w:r>
    </w:p>
    <w:p w14:paraId="28DBCD65" w14:textId="77777777" w:rsidR="007B793A" w:rsidRDefault="007B793A" w:rsidP="007B793A">
      <w:pPr>
        <w:pStyle w:val="PL"/>
      </w:pPr>
      <w:r>
        <w:t xml:space="preserve">      type: object</w:t>
      </w:r>
    </w:p>
    <w:p w14:paraId="13636CFE" w14:textId="77777777" w:rsidR="007B793A" w:rsidRDefault="007B793A" w:rsidP="007B793A">
      <w:pPr>
        <w:pStyle w:val="PL"/>
      </w:pPr>
      <w:r>
        <w:t xml:space="preserve">      properties:</w:t>
      </w:r>
    </w:p>
    <w:p w14:paraId="685902D2" w14:textId="77777777" w:rsidR="007B793A" w:rsidRDefault="007B793A" w:rsidP="007B793A">
      <w:pPr>
        <w:pStyle w:val="PL"/>
      </w:pPr>
      <w:r>
        <w:t xml:space="preserve">        scalar:</w:t>
      </w:r>
    </w:p>
    <w:p w14:paraId="39CE151F" w14:textId="77777777" w:rsidR="007B793A" w:rsidRDefault="007B793A" w:rsidP="007B793A">
      <w:pPr>
        <w:pStyle w:val="PL"/>
      </w:pPr>
      <w:r>
        <w:t xml:space="preserve">          type: integer</w:t>
      </w:r>
    </w:p>
    <w:p w14:paraId="320D1024" w14:textId="77777777" w:rsidR="007B793A" w:rsidRDefault="007B793A" w:rsidP="007B793A">
      <w:pPr>
        <w:pStyle w:val="PL"/>
      </w:pPr>
      <w:r>
        <w:t xml:space="preserve">        exponent:</w:t>
      </w:r>
    </w:p>
    <w:p w14:paraId="3A3112AA" w14:textId="77777777" w:rsidR="007B793A" w:rsidRDefault="007B793A" w:rsidP="007B793A">
      <w:pPr>
        <w:pStyle w:val="PL"/>
      </w:pPr>
      <w:r>
        <w:t xml:space="preserve">          type: integer</w:t>
      </w:r>
    </w:p>
    <w:p w14:paraId="07A5D895" w14:textId="77777777" w:rsidR="007B793A" w:rsidRDefault="007B793A" w:rsidP="007B793A">
      <w:pPr>
        <w:pStyle w:val="PL"/>
      </w:pPr>
    </w:p>
    <w:p w14:paraId="007270EC" w14:textId="77777777" w:rsidR="007B793A" w:rsidRDefault="007B793A" w:rsidP="007B793A">
      <w:pPr>
        <w:pStyle w:val="PL"/>
      </w:pPr>
      <w:r>
        <w:t xml:space="preserve">    GtpUPathDelayThresholdsType:</w:t>
      </w:r>
    </w:p>
    <w:p w14:paraId="4162C854" w14:textId="77777777" w:rsidR="007B793A" w:rsidRDefault="007B793A" w:rsidP="007B793A">
      <w:pPr>
        <w:pStyle w:val="PL"/>
      </w:pPr>
      <w:r>
        <w:t xml:space="preserve">      type: object</w:t>
      </w:r>
    </w:p>
    <w:p w14:paraId="05AC1A02" w14:textId="77777777" w:rsidR="007B793A" w:rsidRDefault="007B793A" w:rsidP="007B793A">
      <w:pPr>
        <w:pStyle w:val="PL"/>
      </w:pPr>
      <w:r>
        <w:t xml:space="preserve">      properties:</w:t>
      </w:r>
    </w:p>
    <w:p w14:paraId="366E755A" w14:textId="77777777" w:rsidR="007B793A" w:rsidRDefault="007B793A" w:rsidP="007B793A">
      <w:pPr>
        <w:pStyle w:val="PL"/>
      </w:pPr>
      <w:r>
        <w:t xml:space="preserve">        n3AveragePacketDelayThreshold:</w:t>
      </w:r>
    </w:p>
    <w:p w14:paraId="4698C121" w14:textId="77777777" w:rsidR="007B793A" w:rsidRDefault="007B793A" w:rsidP="007B793A">
      <w:pPr>
        <w:pStyle w:val="PL"/>
      </w:pPr>
      <w:r>
        <w:t xml:space="preserve">          type: integer</w:t>
      </w:r>
    </w:p>
    <w:p w14:paraId="6D35FB1B" w14:textId="77777777" w:rsidR="007B793A" w:rsidRDefault="007B793A" w:rsidP="007B793A">
      <w:pPr>
        <w:pStyle w:val="PL"/>
      </w:pPr>
      <w:r>
        <w:t xml:space="preserve">        n3MinPacketDelayThreshold:</w:t>
      </w:r>
    </w:p>
    <w:p w14:paraId="4AEF3F22" w14:textId="77777777" w:rsidR="007B793A" w:rsidRDefault="007B793A" w:rsidP="007B793A">
      <w:pPr>
        <w:pStyle w:val="PL"/>
      </w:pPr>
      <w:r>
        <w:t xml:space="preserve">          type: integer</w:t>
      </w:r>
    </w:p>
    <w:p w14:paraId="5755CCCC" w14:textId="77777777" w:rsidR="007B793A" w:rsidRDefault="007B793A" w:rsidP="007B793A">
      <w:pPr>
        <w:pStyle w:val="PL"/>
      </w:pPr>
      <w:r>
        <w:t xml:space="preserve">        n3MaxPacketDelayThreshold:</w:t>
      </w:r>
    </w:p>
    <w:p w14:paraId="119E98F6" w14:textId="77777777" w:rsidR="007B793A" w:rsidRDefault="007B793A" w:rsidP="007B793A">
      <w:pPr>
        <w:pStyle w:val="PL"/>
      </w:pPr>
      <w:r>
        <w:t xml:space="preserve">          type: integer</w:t>
      </w:r>
    </w:p>
    <w:p w14:paraId="0C5EC998" w14:textId="77777777" w:rsidR="007B793A" w:rsidRDefault="007B793A" w:rsidP="007B793A">
      <w:pPr>
        <w:pStyle w:val="PL"/>
      </w:pPr>
      <w:r>
        <w:t xml:space="preserve">        n9AveragePacketDelayThreshold:</w:t>
      </w:r>
    </w:p>
    <w:p w14:paraId="2B6896D9" w14:textId="77777777" w:rsidR="007B793A" w:rsidRDefault="007B793A" w:rsidP="007B793A">
      <w:pPr>
        <w:pStyle w:val="PL"/>
      </w:pPr>
      <w:r>
        <w:t xml:space="preserve">          type: integer</w:t>
      </w:r>
    </w:p>
    <w:p w14:paraId="666FD95F" w14:textId="77777777" w:rsidR="007B793A" w:rsidRDefault="007B793A" w:rsidP="007B793A">
      <w:pPr>
        <w:pStyle w:val="PL"/>
      </w:pPr>
      <w:r>
        <w:t xml:space="preserve">        n9MinPacketDelayThreshold:</w:t>
      </w:r>
    </w:p>
    <w:p w14:paraId="6BF309D8" w14:textId="77777777" w:rsidR="007B793A" w:rsidRDefault="007B793A" w:rsidP="007B793A">
      <w:pPr>
        <w:pStyle w:val="PL"/>
      </w:pPr>
      <w:r>
        <w:t xml:space="preserve">          type: integer</w:t>
      </w:r>
    </w:p>
    <w:p w14:paraId="65CD98BB" w14:textId="77777777" w:rsidR="007B793A" w:rsidRDefault="007B793A" w:rsidP="007B793A">
      <w:pPr>
        <w:pStyle w:val="PL"/>
      </w:pPr>
      <w:r>
        <w:t xml:space="preserve">        n9MaxPacketDelayThreshold:</w:t>
      </w:r>
    </w:p>
    <w:p w14:paraId="1B69221E" w14:textId="77777777" w:rsidR="007B793A" w:rsidRDefault="007B793A" w:rsidP="007B793A">
      <w:pPr>
        <w:pStyle w:val="PL"/>
      </w:pPr>
      <w:r>
        <w:t xml:space="preserve">          type: integer</w:t>
      </w:r>
    </w:p>
    <w:p w14:paraId="2B4E86C2" w14:textId="77777777" w:rsidR="007B793A" w:rsidRDefault="007B793A" w:rsidP="007B793A">
      <w:pPr>
        <w:pStyle w:val="PL"/>
      </w:pPr>
      <w:r>
        <w:t xml:space="preserve">    QFPacketDelayThresholdsType:</w:t>
      </w:r>
    </w:p>
    <w:p w14:paraId="7E947A3E" w14:textId="77777777" w:rsidR="007B793A" w:rsidRDefault="007B793A" w:rsidP="007B793A">
      <w:pPr>
        <w:pStyle w:val="PL"/>
      </w:pPr>
      <w:r>
        <w:t xml:space="preserve">      type: object</w:t>
      </w:r>
    </w:p>
    <w:p w14:paraId="21229E74" w14:textId="77777777" w:rsidR="007B793A" w:rsidRDefault="007B793A" w:rsidP="007B793A">
      <w:pPr>
        <w:pStyle w:val="PL"/>
      </w:pPr>
      <w:r>
        <w:t xml:space="preserve">      properties:</w:t>
      </w:r>
    </w:p>
    <w:p w14:paraId="48257A6B" w14:textId="77777777" w:rsidR="007B793A" w:rsidRDefault="007B793A" w:rsidP="007B793A">
      <w:pPr>
        <w:pStyle w:val="PL"/>
      </w:pPr>
      <w:r>
        <w:t xml:space="preserve">        thresholdDl:</w:t>
      </w:r>
    </w:p>
    <w:p w14:paraId="60D63023" w14:textId="77777777" w:rsidR="007B793A" w:rsidRDefault="007B793A" w:rsidP="007B793A">
      <w:pPr>
        <w:pStyle w:val="PL"/>
      </w:pPr>
      <w:r>
        <w:t xml:space="preserve">          type: integer</w:t>
      </w:r>
    </w:p>
    <w:p w14:paraId="1401A3AE" w14:textId="77777777" w:rsidR="007B793A" w:rsidRDefault="007B793A" w:rsidP="007B793A">
      <w:pPr>
        <w:pStyle w:val="PL"/>
      </w:pPr>
      <w:r>
        <w:t xml:space="preserve">        thresholdUl:</w:t>
      </w:r>
    </w:p>
    <w:p w14:paraId="1DF11272" w14:textId="77777777" w:rsidR="007B793A" w:rsidRDefault="007B793A" w:rsidP="007B793A">
      <w:pPr>
        <w:pStyle w:val="PL"/>
      </w:pPr>
      <w:r>
        <w:t xml:space="preserve">          type: integer</w:t>
      </w:r>
    </w:p>
    <w:p w14:paraId="445D56C9" w14:textId="77777777" w:rsidR="007B793A" w:rsidRDefault="007B793A" w:rsidP="007B793A">
      <w:pPr>
        <w:pStyle w:val="PL"/>
      </w:pPr>
      <w:r>
        <w:t xml:space="preserve">        thresholdRtt:</w:t>
      </w:r>
    </w:p>
    <w:p w14:paraId="4BD73FC6" w14:textId="77777777" w:rsidR="007B793A" w:rsidRDefault="007B793A" w:rsidP="007B793A">
      <w:pPr>
        <w:pStyle w:val="PL"/>
      </w:pPr>
      <w:r>
        <w:t xml:space="preserve">          type: integer</w:t>
      </w:r>
    </w:p>
    <w:p w14:paraId="1BB67835" w14:textId="77777777" w:rsidR="007B793A" w:rsidRDefault="007B793A" w:rsidP="007B793A">
      <w:pPr>
        <w:pStyle w:val="PL"/>
      </w:pPr>
    </w:p>
    <w:p w14:paraId="422E4499" w14:textId="77777777" w:rsidR="007B793A" w:rsidRDefault="007B793A" w:rsidP="007B793A">
      <w:pPr>
        <w:pStyle w:val="PL"/>
      </w:pPr>
      <w:r>
        <w:t xml:space="preserve">    QosData:</w:t>
      </w:r>
    </w:p>
    <w:p w14:paraId="040A7608" w14:textId="77777777" w:rsidR="007B793A" w:rsidRDefault="007B793A" w:rsidP="007B793A">
      <w:pPr>
        <w:pStyle w:val="PL"/>
      </w:pPr>
      <w:r>
        <w:t xml:space="preserve">      type: object</w:t>
      </w:r>
    </w:p>
    <w:p w14:paraId="205EB938" w14:textId="77777777" w:rsidR="007B793A" w:rsidRDefault="007B793A" w:rsidP="007B793A">
      <w:pPr>
        <w:pStyle w:val="PL"/>
      </w:pPr>
      <w:r>
        <w:t xml:space="preserve">      properties:</w:t>
      </w:r>
    </w:p>
    <w:p w14:paraId="6CF4688A" w14:textId="77777777" w:rsidR="007B793A" w:rsidRDefault="007B793A" w:rsidP="007B793A">
      <w:pPr>
        <w:pStyle w:val="PL"/>
      </w:pPr>
      <w:r>
        <w:t xml:space="preserve">        qosId:</w:t>
      </w:r>
    </w:p>
    <w:p w14:paraId="775B761B" w14:textId="77777777" w:rsidR="007B793A" w:rsidRDefault="007B793A" w:rsidP="007B793A">
      <w:pPr>
        <w:pStyle w:val="PL"/>
      </w:pPr>
      <w:r>
        <w:t xml:space="preserve">          type: string</w:t>
      </w:r>
    </w:p>
    <w:p w14:paraId="0ACEF34E" w14:textId="77777777" w:rsidR="007B793A" w:rsidRDefault="007B793A" w:rsidP="007B793A">
      <w:pPr>
        <w:pStyle w:val="PL"/>
      </w:pPr>
      <w:r>
        <w:t xml:space="preserve">        fiveQIValue:</w:t>
      </w:r>
    </w:p>
    <w:p w14:paraId="4058B6CD" w14:textId="77777777" w:rsidR="007B793A" w:rsidRDefault="007B793A" w:rsidP="007B793A">
      <w:pPr>
        <w:pStyle w:val="PL"/>
      </w:pPr>
      <w:r>
        <w:t xml:space="preserve">          type: integer</w:t>
      </w:r>
    </w:p>
    <w:p w14:paraId="2669AA8B" w14:textId="77777777" w:rsidR="007B793A" w:rsidRDefault="007B793A" w:rsidP="007B793A">
      <w:pPr>
        <w:pStyle w:val="PL"/>
      </w:pPr>
      <w:r>
        <w:t xml:space="preserve">        maxbrUl:</w:t>
      </w:r>
    </w:p>
    <w:p w14:paraId="3EC068B1" w14:textId="77777777" w:rsidR="007B793A" w:rsidRDefault="007B793A" w:rsidP="007B793A">
      <w:pPr>
        <w:pStyle w:val="PL"/>
      </w:pPr>
      <w:r>
        <w:t xml:space="preserve">          $ref: 'TS29571_CommonData.yaml#/components/schemas/BitRateRm'</w:t>
      </w:r>
    </w:p>
    <w:p w14:paraId="767D321A" w14:textId="77777777" w:rsidR="007B793A" w:rsidRDefault="007B793A" w:rsidP="007B793A">
      <w:pPr>
        <w:pStyle w:val="PL"/>
      </w:pPr>
      <w:r>
        <w:t xml:space="preserve">        maxbrDl:</w:t>
      </w:r>
    </w:p>
    <w:p w14:paraId="3BF80D8D" w14:textId="77777777" w:rsidR="007B793A" w:rsidRDefault="007B793A" w:rsidP="007B793A">
      <w:pPr>
        <w:pStyle w:val="PL"/>
      </w:pPr>
      <w:r>
        <w:t xml:space="preserve">          $ref: 'TS29571_CommonData.yaml#/components/schemas/BitRateRm'</w:t>
      </w:r>
    </w:p>
    <w:p w14:paraId="362CA8AC" w14:textId="77777777" w:rsidR="007B793A" w:rsidRDefault="007B793A" w:rsidP="007B793A">
      <w:pPr>
        <w:pStyle w:val="PL"/>
      </w:pPr>
      <w:r>
        <w:t xml:space="preserve">        gbrUl:</w:t>
      </w:r>
    </w:p>
    <w:p w14:paraId="6A4FAF24" w14:textId="77777777" w:rsidR="007B793A" w:rsidRDefault="007B793A" w:rsidP="007B793A">
      <w:pPr>
        <w:pStyle w:val="PL"/>
      </w:pPr>
      <w:r>
        <w:t xml:space="preserve">          $ref: 'TS29571_CommonData.yaml#/components/schemas/BitRateRm'</w:t>
      </w:r>
    </w:p>
    <w:p w14:paraId="0DFEDE0F" w14:textId="77777777" w:rsidR="007B793A" w:rsidRDefault="007B793A" w:rsidP="007B793A">
      <w:pPr>
        <w:pStyle w:val="PL"/>
      </w:pPr>
      <w:r>
        <w:t xml:space="preserve">        gbrDl:</w:t>
      </w:r>
    </w:p>
    <w:p w14:paraId="0599A119" w14:textId="77777777" w:rsidR="007B793A" w:rsidRDefault="007B793A" w:rsidP="007B793A">
      <w:pPr>
        <w:pStyle w:val="PL"/>
      </w:pPr>
      <w:r>
        <w:t xml:space="preserve">          $ref: 'TS29571_CommonData.yaml#/components/schemas/BitRateRm'</w:t>
      </w:r>
    </w:p>
    <w:p w14:paraId="71C5DFAC" w14:textId="77777777" w:rsidR="007B793A" w:rsidRDefault="007B793A" w:rsidP="007B793A">
      <w:pPr>
        <w:pStyle w:val="PL"/>
      </w:pPr>
      <w:r>
        <w:t xml:space="preserve">        arp:</w:t>
      </w:r>
    </w:p>
    <w:p w14:paraId="4F22AE0A" w14:textId="77777777" w:rsidR="007B793A" w:rsidRDefault="007B793A" w:rsidP="007B793A">
      <w:pPr>
        <w:pStyle w:val="PL"/>
      </w:pPr>
      <w:r>
        <w:t xml:space="preserve">          $ref: 'TS29571_CommonData.yaml#/components/schemas/Arp'</w:t>
      </w:r>
    </w:p>
    <w:p w14:paraId="007B867C" w14:textId="77777777" w:rsidR="007B793A" w:rsidRDefault="007B793A" w:rsidP="007B793A">
      <w:pPr>
        <w:pStyle w:val="PL"/>
      </w:pPr>
      <w:r>
        <w:t xml:space="preserve">        qosNotificationControl:</w:t>
      </w:r>
    </w:p>
    <w:p w14:paraId="1DE2F626" w14:textId="77777777" w:rsidR="007B793A" w:rsidRDefault="007B793A" w:rsidP="007B793A">
      <w:pPr>
        <w:pStyle w:val="PL"/>
      </w:pPr>
      <w:r>
        <w:t xml:space="preserve">          type: boolean</w:t>
      </w:r>
    </w:p>
    <w:p w14:paraId="2709E500" w14:textId="77777777" w:rsidR="007B793A" w:rsidRDefault="007B793A" w:rsidP="007B793A">
      <w:pPr>
        <w:pStyle w:val="PL"/>
      </w:pPr>
      <w:r>
        <w:t xml:space="preserve">        reflectiveQos:</w:t>
      </w:r>
    </w:p>
    <w:p w14:paraId="41A30422" w14:textId="77777777" w:rsidR="007B793A" w:rsidRDefault="007B793A" w:rsidP="007B793A">
      <w:pPr>
        <w:pStyle w:val="PL"/>
      </w:pPr>
      <w:r>
        <w:t xml:space="preserve">          type: boolean</w:t>
      </w:r>
    </w:p>
    <w:p w14:paraId="25E2675B" w14:textId="77777777" w:rsidR="007B793A" w:rsidRDefault="007B793A" w:rsidP="007B793A">
      <w:pPr>
        <w:pStyle w:val="PL"/>
      </w:pPr>
      <w:r>
        <w:t xml:space="preserve">        sharingKeyDl:</w:t>
      </w:r>
    </w:p>
    <w:p w14:paraId="79A3C581" w14:textId="77777777" w:rsidR="007B793A" w:rsidRDefault="007B793A" w:rsidP="007B793A">
      <w:pPr>
        <w:pStyle w:val="PL"/>
      </w:pPr>
      <w:r>
        <w:t xml:space="preserve">          type: string</w:t>
      </w:r>
    </w:p>
    <w:p w14:paraId="1ADCCF97" w14:textId="77777777" w:rsidR="007B793A" w:rsidRDefault="007B793A" w:rsidP="007B793A">
      <w:pPr>
        <w:pStyle w:val="PL"/>
      </w:pPr>
      <w:r>
        <w:t xml:space="preserve">        sharingKeyUl:</w:t>
      </w:r>
    </w:p>
    <w:p w14:paraId="241492B9" w14:textId="77777777" w:rsidR="007B793A" w:rsidRDefault="007B793A" w:rsidP="007B793A">
      <w:pPr>
        <w:pStyle w:val="PL"/>
      </w:pPr>
      <w:r>
        <w:t xml:space="preserve">          type: string</w:t>
      </w:r>
    </w:p>
    <w:p w14:paraId="444D85E5" w14:textId="77777777" w:rsidR="007B793A" w:rsidRDefault="007B793A" w:rsidP="007B793A">
      <w:pPr>
        <w:pStyle w:val="PL"/>
      </w:pPr>
      <w:r>
        <w:t xml:space="preserve">        maxPacketLossRateDl:</w:t>
      </w:r>
    </w:p>
    <w:p w14:paraId="6D166EFE" w14:textId="77777777" w:rsidR="007B793A" w:rsidRDefault="007B793A" w:rsidP="007B793A">
      <w:pPr>
        <w:pStyle w:val="PL"/>
      </w:pPr>
      <w:r>
        <w:t xml:space="preserve">          $ref: 'TS29571_CommonData.yaml#/components/schemas/PacketLossRateRm'</w:t>
      </w:r>
    </w:p>
    <w:p w14:paraId="10ACE716" w14:textId="77777777" w:rsidR="007B793A" w:rsidRDefault="007B793A" w:rsidP="007B793A">
      <w:pPr>
        <w:pStyle w:val="PL"/>
      </w:pPr>
      <w:r>
        <w:t xml:space="preserve">        maxPacketLossRateUl:</w:t>
      </w:r>
    </w:p>
    <w:p w14:paraId="5429DE2E" w14:textId="77777777" w:rsidR="007B793A" w:rsidRDefault="007B793A" w:rsidP="007B793A">
      <w:pPr>
        <w:pStyle w:val="PL"/>
      </w:pPr>
      <w:r>
        <w:t xml:space="preserve">          $ref: 'TS29571_CommonData.yaml#/components/schemas/PacketLossRateRm'</w:t>
      </w:r>
    </w:p>
    <w:p w14:paraId="653D6479" w14:textId="77777777" w:rsidR="007B793A" w:rsidRDefault="007B793A" w:rsidP="007B793A">
      <w:pPr>
        <w:pStyle w:val="PL"/>
      </w:pPr>
      <w:r>
        <w:t xml:space="preserve">        extMaxDataBurstVol:</w:t>
      </w:r>
    </w:p>
    <w:p w14:paraId="7F446705" w14:textId="77777777" w:rsidR="007B793A" w:rsidRDefault="007B793A" w:rsidP="007B793A">
      <w:pPr>
        <w:pStyle w:val="PL"/>
      </w:pPr>
      <w:r>
        <w:t xml:space="preserve">          $ref: 'TS29571_CommonData.yaml#/components/schemas/ExtMaxDataBurstVolRm'</w:t>
      </w:r>
    </w:p>
    <w:p w14:paraId="7E312EB0" w14:textId="77777777" w:rsidR="007B793A" w:rsidRDefault="007B793A" w:rsidP="007B793A">
      <w:pPr>
        <w:pStyle w:val="PL"/>
      </w:pPr>
    </w:p>
    <w:p w14:paraId="3FD90A27" w14:textId="77777777" w:rsidR="007B793A" w:rsidRDefault="007B793A" w:rsidP="007B793A">
      <w:pPr>
        <w:pStyle w:val="PL"/>
      </w:pPr>
      <w:r>
        <w:t xml:space="preserve">    QosDataList:</w:t>
      </w:r>
    </w:p>
    <w:p w14:paraId="04674985" w14:textId="77777777" w:rsidR="007B793A" w:rsidRDefault="007B793A" w:rsidP="007B793A">
      <w:pPr>
        <w:pStyle w:val="PL"/>
      </w:pPr>
      <w:r>
        <w:t xml:space="preserve">      type: array</w:t>
      </w:r>
    </w:p>
    <w:p w14:paraId="097C3482" w14:textId="77777777" w:rsidR="007B793A" w:rsidRDefault="007B793A" w:rsidP="007B793A">
      <w:pPr>
        <w:pStyle w:val="PL"/>
      </w:pPr>
      <w:r>
        <w:t xml:space="preserve">      items:</w:t>
      </w:r>
    </w:p>
    <w:p w14:paraId="7CF713BF" w14:textId="77777777" w:rsidR="007B793A" w:rsidRDefault="007B793A" w:rsidP="007B793A">
      <w:pPr>
        <w:pStyle w:val="PL"/>
      </w:pPr>
      <w:r>
        <w:t xml:space="preserve">        $ref: '#/components/schemas/QosData'</w:t>
      </w:r>
    </w:p>
    <w:p w14:paraId="2DBD9341" w14:textId="77777777" w:rsidR="007B793A" w:rsidRDefault="007B793A" w:rsidP="007B793A">
      <w:pPr>
        <w:pStyle w:val="PL"/>
      </w:pPr>
    </w:p>
    <w:p w14:paraId="5CC6EAAB" w14:textId="77777777" w:rsidR="007B793A" w:rsidRDefault="007B793A" w:rsidP="007B793A">
      <w:pPr>
        <w:pStyle w:val="PL"/>
      </w:pPr>
      <w:r>
        <w:t xml:space="preserve">    SteeringMode:</w:t>
      </w:r>
    </w:p>
    <w:p w14:paraId="56259BF4" w14:textId="77777777" w:rsidR="007B793A" w:rsidRDefault="007B793A" w:rsidP="007B793A">
      <w:pPr>
        <w:pStyle w:val="PL"/>
      </w:pPr>
      <w:r>
        <w:t xml:space="preserve">      type: object</w:t>
      </w:r>
    </w:p>
    <w:p w14:paraId="7BDCC6D0" w14:textId="77777777" w:rsidR="007B793A" w:rsidRDefault="007B793A" w:rsidP="007B793A">
      <w:pPr>
        <w:pStyle w:val="PL"/>
      </w:pPr>
      <w:r>
        <w:t xml:space="preserve">      properties:</w:t>
      </w:r>
    </w:p>
    <w:p w14:paraId="5FC41E55" w14:textId="77777777" w:rsidR="007B793A" w:rsidRDefault="007B793A" w:rsidP="007B793A">
      <w:pPr>
        <w:pStyle w:val="PL"/>
      </w:pPr>
      <w:r>
        <w:t xml:space="preserve">        steerModeValue:</w:t>
      </w:r>
    </w:p>
    <w:p w14:paraId="01CC9DFD" w14:textId="77777777" w:rsidR="007B793A" w:rsidRDefault="007B793A" w:rsidP="007B793A">
      <w:pPr>
        <w:pStyle w:val="PL"/>
      </w:pPr>
      <w:r>
        <w:t xml:space="preserve">          $ref: 'TS29512_Npcf_SMPolicyControl.yaml#/components/schemas/SteerModeValue'</w:t>
      </w:r>
    </w:p>
    <w:p w14:paraId="21D5B719" w14:textId="77777777" w:rsidR="007B793A" w:rsidRDefault="007B793A" w:rsidP="007B793A">
      <w:pPr>
        <w:pStyle w:val="PL"/>
      </w:pPr>
      <w:r>
        <w:t xml:space="preserve">        active:</w:t>
      </w:r>
    </w:p>
    <w:p w14:paraId="1EDDF8CD" w14:textId="77777777" w:rsidR="007B793A" w:rsidRDefault="007B793A" w:rsidP="007B793A">
      <w:pPr>
        <w:pStyle w:val="PL"/>
      </w:pPr>
      <w:r>
        <w:t xml:space="preserve">          $ref: 'TS29571_CommonData.yaml#/components/schemas/AccessType'</w:t>
      </w:r>
    </w:p>
    <w:p w14:paraId="449E9C3A" w14:textId="77777777" w:rsidR="007B793A" w:rsidRDefault="007B793A" w:rsidP="007B793A">
      <w:pPr>
        <w:pStyle w:val="PL"/>
      </w:pPr>
      <w:r>
        <w:t xml:space="preserve">        standby:</w:t>
      </w:r>
    </w:p>
    <w:p w14:paraId="13DC290D" w14:textId="77777777" w:rsidR="007B793A" w:rsidRDefault="007B793A" w:rsidP="007B793A">
      <w:pPr>
        <w:pStyle w:val="PL"/>
      </w:pPr>
      <w:r>
        <w:t xml:space="preserve">          $ref: 'TS29571_CommonData.yaml#/components/schemas/AccessTypeRm'</w:t>
      </w:r>
    </w:p>
    <w:p w14:paraId="001F923F" w14:textId="77777777" w:rsidR="007B793A" w:rsidRDefault="007B793A" w:rsidP="007B793A">
      <w:pPr>
        <w:pStyle w:val="PL"/>
      </w:pPr>
      <w:r>
        <w:t xml:space="preserve">        threeGLoad:</w:t>
      </w:r>
    </w:p>
    <w:p w14:paraId="563A290B" w14:textId="77777777" w:rsidR="007B793A" w:rsidRDefault="007B793A" w:rsidP="007B793A">
      <w:pPr>
        <w:pStyle w:val="PL"/>
      </w:pPr>
      <w:r>
        <w:t xml:space="preserve">          $ref: 'TS29571_CommonData.yaml#/components/schemas/Uinteger'</w:t>
      </w:r>
    </w:p>
    <w:p w14:paraId="104560A5" w14:textId="77777777" w:rsidR="007B793A" w:rsidRDefault="007B793A" w:rsidP="007B793A">
      <w:pPr>
        <w:pStyle w:val="PL"/>
      </w:pPr>
      <w:r>
        <w:t xml:space="preserve">        prioAcc:</w:t>
      </w:r>
    </w:p>
    <w:p w14:paraId="50994D0B" w14:textId="77777777" w:rsidR="007B793A" w:rsidRDefault="007B793A" w:rsidP="007B793A">
      <w:pPr>
        <w:pStyle w:val="PL"/>
      </w:pPr>
      <w:r>
        <w:t xml:space="preserve">          $ref: 'TS29571_CommonData.yaml#/components/schemas/AccessType'</w:t>
      </w:r>
    </w:p>
    <w:p w14:paraId="242D7431" w14:textId="77777777" w:rsidR="007B793A" w:rsidRDefault="007B793A" w:rsidP="007B793A">
      <w:pPr>
        <w:pStyle w:val="PL"/>
      </w:pPr>
    </w:p>
    <w:p w14:paraId="7ECF436E" w14:textId="77777777" w:rsidR="007B793A" w:rsidRDefault="007B793A" w:rsidP="007B793A">
      <w:pPr>
        <w:pStyle w:val="PL"/>
      </w:pPr>
      <w:r>
        <w:t xml:space="preserve">    TrafficControlData:</w:t>
      </w:r>
    </w:p>
    <w:p w14:paraId="705AC5AC" w14:textId="77777777" w:rsidR="007B793A" w:rsidRDefault="007B793A" w:rsidP="007B793A">
      <w:pPr>
        <w:pStyle w:val="PL"/>
      </w:pPr>
      <w:r>
        <w:t xml:space="preserve">      type: object</w:t>
      </w:r>
    </w:p>
    <w:p w14:paraId="655E5B48" w14:textId="77777777" w:rsidR="007B793A" w:rsidRDefault="007B793A" w:rsidP="007B793A">
      <w:pPr>
        <w:pStyle w:val="PL"/>
      </w:pPr>
      <w:r>
        <w:t xml:space="preserve">      properties:</w:t>
      </w:r>
    </w:p>
    <w:p w14:paraId="6FE0C679" w14:textId="77777777" w:rsidR="007B793A" w:rsidRDefault="007B793A" w:rsidP="007B793A">
      <w:pPr>
        <w:pStyle w:val="PL"/>
      </w:pPr>
      <w:r>
        <w:t xml:space="preserve">        tcId:</w:t>
      </w:r>
    </w:p>
    <w:p w14:paraId="1D2B10B0" w14:textId="77777777" w:rsidR="007B793A" w:rsidRDefault="007B793A" w:rsidP="007B793A">
      <w:pPr>
        <w:pStyle w:val="PL"/>
      </w:pPr>
      <w:r>
        <w:t xml:space="preserve">          type: string</w:t>
      </w:r>
    </w:p>
    <w:p w14:paraId="182BE5D0" w14:textId="77777777" w:rsidR="007B793A" w:rsidRDefault="007B793A" w:rsidP="007B793A">
      <w:pPr>
        <w:pStyle w:val="PL"/>
      </w:pPr>
      <w:r>
        <w:t xml:space="preserve">        flowStatus:</w:t>
      </w:r>
    </w:p>
    <w:p w14:paraId="671C270A" w14:textId="77777777" w:rsidR="007B793A" w:rsidRDefault="007B793A" w:rsidP="007B793A">
      <w:pPr>
        <w:pStyle w:val="PL"/>
      </w:pPr>
      <w:r>
        <w:t xml:space="preserve">          $ref: 'TS29514_Npcf_PolicyAuthorization.yaml#/components/schemas/FlowStatus'</w:t>
      </w:r>
    </w:p>
    <w:p w14:paraId="3E12999A" w14:textId="77777777" w:rsidR="007B793A" w:rsidRDefault="007B793A" w:rsidP="007B793A">
      <w:pPr>
        <w:pStyle w:val="PL"/>
      </w:pPr>
      <w:r>
        <w:t xml:space="preserve">        redirectInfo:</w:t>
      </w:r>
    </w:p>
    <w:p w14:paraId="6A9B8328" w14:textId="77777777" w:rsidR="007B793A" w:rsidRDefault="007B793A" w:rsidP="007B793A">
      <w:pPr>
        <w:pStyle w:val="PL"/>
      </w:pPr>
      <w:r>
        <w:t xml:space="preserve">          $ref: 'TS29512_Npcf_SMPolicyControl.yaml#/components/schemas/RedirectInformation'</w:t>
      </w:r>
    </w:p>
    <w:p w14:paraId="6B038A0B" w14:textId="77777777" w:rsidR="007B793A" w:rsidRDefault="007B793A" w:rsidP="007B793A">
      <w:pPr>
        <w:pStyle w:val="PL"/>
      </w:pPr>
      <w:r>
        <w:t xml:space="preserve">        addRedirectInfo:</w:t>
      </w:r>
    </w:p>
    <w:p w14:paraId="01D3B326" w14:textId="77777777" w:rsidR="007B793A" w:rsidRDefault="007B793A" w:rsidP="007B793A">
      <w:pPr>
        <w:pStyle w:val="PL"/>
      </w:pPr>
      <w:r>
        <w:t xml:space="preserve">          type: array</w:t>
      </w:r>
    </w:p>
    <w:p w14:paraId="318C62B1" w14:textId="77777777" w:rsidR="007B793A" w:rsidRDefault="007B793A" w:rsidP="007B793A">
      <w:pPr>
        <w:pStyle w:val="PL"/>
      </w:pPr>
      <w:r>
        <w:t xml:space="preserve">          items:</w:t>
      </w:r>
    </w:p>
    <w:p w14:paraId="71B2E862" w14:textId="77777777" w:rsidR="007B793A" w:rsidRDefault="007B793A" w:rsidP="007B793A">
      <w:pPr>
        <w:pStyle w:val="PL"/>
      </w:pPr>
      <w:r>
        <w:t xml:space="preserve">            $ref: 'TS29512_Npcf_SMPolicyControl.yaml#/components/schemas/RedirectInformation'</w:t>
      </w:r>
    </w:p>
    <w:p w14:paraId="7789DE66" w14:textId="77777777" w:rsidR="007B793A" w:rsidRDefault="007B793A" w:rsidP="007B793A">
      <w:pPr>
        <w:pStyle w:val="PL"/>
      </w:pPr>
      <w:r>
        <w:t xml:space="preserve">          minItems: 1</w:t>
      </w:r>
    </w:p>
    <w:p w14:paraId="7F25F759" w14:textId="77777777" w:rsidR="007B793A" w:rsidRDefault="007B793A" w:rsidP="007B793A">
      <w:pPr>
        <w:pStyle w:val="PL"/>
      </w:pPr>
      <w:r>
        <w:t xml:space="preserve">        muteNotif:</w:t>
      </w:r>
    </w:p>
    <w:p w14:paraId="6E8EFAC1" w14:textId="77777777" w:rsidR="007B793A" w:rsidRDefault="007B793A" w:rsidP="007B793A">
      <w:pPr>
        <w:pStyle w:val="PL"/>
      </w:pPr>
      <w:r>
        <w:t xml:space="preserve">          type: boolean</w:t>
      </w:r>
    </w:p>
    <w:p w14:paraId="7E36ADD4" w14:textId="77777777" w:rsidR="007B793A" w:rsidRDefault="007B793A" w:rsidP="007B793A">
      <w:pPr>
        <w:pStyle w:val="PL"/>
      </w:pPr>
      <w:r>
        <w:t xml:space="preserve">        trafficSteeringPolIdDl:</w:t>
      </w:r>
    </w:p>
    <w:p w14:paraId="12B797A1" w14:textId="77777777" w:rsidR="007B793A" w:rsidRDefault="007B793A" w:rsidP="007B793A">
      <w:pPr>
        <w:pStyle w:val="PL"/>
      </w:pPr>
      <w:r>
        <w:t xml:space="preserve">          type: string</w:t>
      </w:r>
    </w:p>
    <w:p w14:paraId="2840A779" w14:textId="77777777" w:rsidR="007B793A" w:rsidRDefault="007B793A" w:rsidP="007B793A">
      <w:pPr>
        <w:pStyle w:val="PL"/>
      </w:pPr>
      <w:r>
        <w:t xml:space="preserve">          nullable: true</w:t>
      </w:r>
    </w:p>
    <w:p w14:paraId="53659856" w14:textId="77777777" w:rsidR="007B793A" w:rsidRDefault="007B793A" w:rsidP="007B793A">
      <w:pPr>
        <w:pStyle w:val="PL"/>
      </w:pPr>
      <w:r>
        <w:t xml:space="preserve">        trafficSteeringPolIdUl:</w:t>
      </w:r>
    </w:p>
    <w:p w14:paraId="7B91EABD" w14:textId="77777777" w:rsidR="007B793A" w:rsidRDefault="007B793A" w:rsidP="007B793A">
      <w:pPr>
        <w:pStyle w:val="PL"/>
      </w:pPr>
      <w:r>
        <w:t xml:space="preserve">          type: string</w:t>
      </w:r>
    </w:p>
    <w:p w14:paraId="27E74A26" w14:textId="77777777" w:rsidR="007B793A" w:rsidRDefault="007B793A" w:rsidP="007B793A">
      <w:pPr>
        <w:pStyle w:val="PL"/>
      </w:pPr>
      <w:r>
        <w:t xml:space="preserve">          nullable: true</w:t>
      </w:r>
    </w:p>
    <w:p w14:paraId="6F146673" w14:textId="77777777" w:rsidR="007B793A" w:rsidRDefault="007B793A" w:rsidP="007B793A">
      <w:pPr>
        <w:pStyle w:val="PL"/>
      </w:pPr>
      <w:r>
        <w:t xml:space="preserve">        routeToLocs:</w:t>
      </w:r>
    </w:p>
    <w:p w14:paraId="7CAB3106" w14:textId="77777777" w:rsidR="007B793A" w:rsidRDefault="007B793A" w:rsidP="007B793A">
      <w:pPr>
        <w:pStyle w:val="PL"/>
      </w:pPr>
      <w:r>
        <w:t xml:space="preserve">          type: array</w:t>
      </w:r>
    </w:p>
    <w:p w14:paraId="4E84BF12" w14:textId="77777777" w:rsidR="007B793A" w:rsidRDefault="007B793A" w:rsidP="007B793A">
      <w:pPr>
        <w:pStyle w:val="PL"/>
      </w:pPr>
      <w:r>
        <w:t xml:space="preserve">          items:</w:t>
      </w:r>
    </w:p>
    <w:p w14:paraId="55A2F42C" w14:textId="77777777" w:rsidR="007B793A" w:rsidRDefault="007B793A" w:rsidP="007B793A">
      <w:pPr>
        <w:pStyle w:val="PL"/>
      </w:pPr>
      <w:r>
        <w:t xml:space="preserve">            $ref: 'TS29571_CommonData.yaml#/components/schemas/RouteToLocation'</w:t>
      </w:r>
    </w:p>
    <w:p w14:paraId="677E25A2" w14:textId="77777777" w:rsidR="007B793A" w:rsidRDefault="007B793A" w:rsidP="007B793A">
      <w:pPr>
        <w:pStyle w:val="PL"/>
      </w:pPr>
      <w:r>
        <w:t xml:space="preserve">        traffCorreInd:</w:t>
      </w:r>
    </w:p>
    <w:p w14:paraId="6D769609" w14:textId="77777777" w:rsidR="007B793A" w:rsidRDefault="007B793A" w:rsidP="007B793A">
      <w:pPr>
        <w:pStyle w:val="PL"/>
      </w:pPr>
      <w:r>
        <w:t xml:space="preserve">          type: boolean</w:t>
      </w:r>
    </w:p>
    <w:p w14:paraId="7966BD78" w14:textId="77777777" w:rsidR="007B793A" w:rsidRDefault="007B793A" w:rsidP="007B793A">
      <w:pPr>
        <w:pStyle w:val="PL"/>
      </w:pPr>
      <w:r>
        <w:t xml:space="preserve">        upPathChgEvent:</w:t>
      </w:r>
    </w:p>
    <w:p w14:paraId="757F9B81" w14:textId="77777777" w:rsidR="007B793A" w:rsidRDefault="007B793A" w:rsidP="007B793A">
      <w:pPr>
        <w:pStyle w:val="PL"/>
      </w:pPr>
      <w:r>
        <w:t xml:space="preserve">          $ref: 'TS29512_Npcf_SMPolicyControl.yaml#/components/schemas/UpPathChgEvent'</w:t>
      </w:r>
    </w:p>
    <w:p w14:paraId="3B7D87E5" w14:textId="77777777" w:rsidR="007B793A" w:rsidRDefault="007B793A" w:rsidP="007B793A">
      <w:pPr>
        <w:pStyle w:val="PL"/>
      </w:pPr>
      <w:r>
        <w:t xml:space="preserve">        steerFun:</w:t>
      </w:r>
    </w:p>
    <w:p w14:paraId="59D3228C" w14:textId="77777777" w:rsidR="007B793A" w:rsidRDefault="007B793A" w:rsidP="007B793A">
      <w:pPr>
        <w:pStyle w:val="PL"/>
      </w:pPr>
      <w:r>
        <w:t xml:space="preserve">          $ref: 'TS29512_Npcf_SMPolicyControl.yaml#/components/schemas/SteeringFunctionality'</w:t>
      </w:r>
    </w:p>
    <w:p w14:paraId="13E14435" w14:textId="77777777" w:rsidR="007B793A" w:rsidRDefault="007B793A" w:rsidP="007B793A">
      <w:pPr>
        <w:pStyle w:val="PL"/>
      </w:pPr>
      <w:r>
        <w:t xml:space="preserve">        steerModeDl:</w:t>
      </w:r>
    </w:p>
    <w:p w14:paraId="44025595" w14:textId="77777777" w:rsidR="007B793A" w:rsidRDefault="007B793A" w:rsidP="007B793A">
      <w:pPr>
        <w:pStyle w:val="PL"/>
      </w:pPr>
      <w:r>
        <w:t xml:space="preserve">          $ref: '#/components/schemas/SteeringMode'</w:t>
      </w:r>
    </w:p>
    <w:p w14:paraId="289A150A" w14:textId="77777777" w:rsidR="007B793A" w:rsidRDefault="007B793A" w:rsidP="007B793A">
      <w:pPr>
        <w:pStyle w:val="PL"/>
      </w:pPr>
      <w:r>
        <w:t xml:space="preserve">        steerModeUl:</w:t>
      </w:r>
    </w:p>
    <w:p w14:paraId="3A25E74A" w14:textId="77777777" w:rsidR="007B793A" w:rsidRDefault="007B793A" w:rsidP="007B793A">
      <w:pPr>
        <w:pStyle w:val="PL"/>
      </w:pPr>
      <w:r>
        <w:t xml:space="preserve">          $ref: '#/components/schemas/SteeringMode'</w:t>
      </w:r>
    </w:p>
    <w:p w14:paraId="5B26E6BC" w14:textId="77777777" w:rsidR="007B793A" w:rsidRDefault="007B793A" w:rsidP="007B793A">
      <w:pPr>
        <w:pStyle w:val="PL"/>
      </w:pPr>
      <w:r>
        <w:t xml:space="preserve">        mulAccCtrl:</w:t>
      </w:r>
    </w:p>
    <w:p w14:paraId="7E6EA6DD" w14:textId="77777777" w:rsidR="007B793A" w:rsidRDefault="007B793A" w:rsidP="007B793A">
      <w:pPr>
        <w:pStyle w:val="PL"/>
      </w:pPr>
      <w:r>
        <w:t xml:space="preserve">          $ref: 'TS29512_Npcf_SMPolicyControl.yaml#/components/schemas/MulticastAccessControl'</w:t>
      </w:r>
    </w:p>
    <w:p w14:paraId="7604740D" w14:textId="77777777" w:rsidR="007B793A" w:rsidRDefault="007B793A" w:rsidP="007B793A">
      <w:pPr>
        <w:pStyle w:val="PL"/>
      </w:pPr>
      <w:r>
        <w:t xml:space="preserve">        snssaiList:</w:t>
      </w:r>
    </w:p>
    <w:p w14:paraId="23E51C06" w14:textId="77777777" w:rsidR="007B793A" w:rsidRDefault="007B793A" w:rsidP="007B793A">
      <w:pPr>
        <w:pStyle w:val="PL"/>
      </w:pPr>
      <w:r>
        <w:t xml:space="preserve">          $ref: '#/components/schemas/SnssaiList'</w:t>
      </w:r>
    </w:p>
    <w:p w14:paraId="2770CB0D" w14:textId="77777777" w:rsidR="007B793A" w:rsidRDefault="007B793A" w:rsidP="007B793A">
      <w:pPr>
        <w:pStyle w:val="PL"/>
      </w:pPr>
    </w:p>
    <w:p w14:paraId="2D2A8665" w14:textId="77777777" w:rsidR="007B793A" w:rsidRDefault="007B793A" w:rsidP="007B793A">
      <w:pPr>
        <w:pStyle w:val="PL"/>
      </w:pPr>
      <w:r>
        <w:t xml:space="preserve">    TrafficControlDataList:</w:t>
      </w:r>
    </w:p>
    <w:p w14:paraId="53728DE8" w14:textId="77777777" w:rsidR="007B793A" w:rsidRDefault="007B793A" w:rsidP="007B793A">
      <w:pPr>
        <w:pStyle w:val="PL"/>
      </w:pPr>
      <w:r>
        <w:t xml:space="preserve">      type: array</w:t>
      </w:r>
    </w:p>
    <w:p w14:paraId="6CBAE67A" w14:textId="77777777" w:rsidR="007B793A" w:rsidRDefault="007B793A" w:rsidP="007B793A">
      <w:pPr>
        <w:pStyle w:val="PL"/>
      </w:pPr>
      <w:r>
        <w:t xml:space="preserve">      items:</w:t>
      </w:r>
    </w:p>
    <w:p w14:paraId="5928D76C" w14:textId="77777777" w:rsidR="007B793A" w:rsidRDefault="007B793A" w:rsidP="007B793A">
      <w:pPr>
        <w:pStyle w:val="PL"/>
      </w:pPr>
      <w:r>
        <w:t xml:space="preserve">        $ref: '#/components/schemas/TrafficControlData'</w:t>
      </w:r>
    </w:p>
    <w:p w14:paraId="0EDD22E1" w14:textId="77777777" w:rsidR="007B793A" w:rsidRDefault="007B793A" w:rsidP="007B793A">
      <w:pPr>
        <w:pStyle w:val="PL"/>
      </w:pPr>
    </w:p>
    <w:p w14:paraId="548FC0A4" w14:textId="77777777" w:rsidR="007B793A" w:rsidRDefault="007B793A" w:rsidP="007B793A">
      <w:pPr>
        <w:pStyle w:val="PL"/>
      </w:pPr>
      <w:r>
        <w:t xml:space="preserve">    PccRule:</w:t>
      </w:r>
    </w:p>
    <w:p w14:paraId="29DE488B" w14:textId="77777777" w:rsidR="007B793A" w:rsidRDefault="007B793A" w:rsidP="007B793A">
      <w:pPr>
        <w:pStyle w:val="PL"/>
      </w:pPr>
      <w:r>
        <w:t xml:space="preserve">      type: object</w:t>
      </w:r>
    </w:p>
    <w:p w14:paraId="4F91C4BA" w14:textId="77777777" w:rsidR="007B793A" w:rsidRDefault="007B793A" w:rsidP="007B793A">
      <w:pPr>
        <w:pStyle w:val="PL"/>
      </w:pPr>
      <w:r>
        <w:t xml:space="preserve">      properties:</w:t>
      </w:r>
    </w:p>
    <w:p w14:paraId="2634F14F" w14:textId="77777777" w:rsidR="007B793A" w:rsidRDefault="007B793A" w:rsidP="007B793A">
      <w:pPr>
        <w:pStyle w:val="PL"/>
      </w:pPr>
      <w:r>
        <w:t xml:space="preserve">        pccRuleId:</w:t>
      </w:r>
    </w:p>
    <w:p w14:paraId="581A2017" w14:textId="77777777" w:rsidR="007B793A" w:rsidRDefault="007B793A" w:rsidP="007B793A">
      <w:pPr>
        <w:pStyle w:val="PL"/>
      </w:pPr>
      <w:r>
        <w:t xml:space="preserve">          type: string</w:t>
      </w:r>
    </w:p>
    <w:p w14:paraId="7D4DFBA0" w14:textId="77777777" w:rsidR="007B793A" w:rsidRDefault="007B793A" w:rsidP="007B793A">
      <w:pPr>
        <w:pStyle w:val="PL"/>
      </w:pPr>
      <w:r>
        <w:t xml:space="preserve">          description: Univocally identifies the PCC rule within a PDU session.</w:t>
      </w:r>
    </w:p>
    <w:p w14:paraId="33BB3132" w14:textId="77777777" w:rsidR="007B793A" w:rsidRDefault="007B793A" w:rsidP="007B793A">
      <w:pPr>
        <w:pStyle w:val="PL"/>
      </w:pPr>
      <w:r>
        <w:t xml:space="preserve">        flowInfoList:</w:t>
      </w:r>
    </w:p>
    <w:p w14:paraId="2F5B1F9C" w14:textId="77777777" w:rsidR="007B793A" w:rsidRDefault="007B793A" w:rsidP="007B793A">
      <w:pPr>
        <w:pStyle w:val="PL"/>
      </w:pPr>
      <w:r>
        <w:t xml:space="preserve">          type: array</w:t>
      </w:r>
    </w:p>
    <w:p w14:paraId="55D87258" w14:textId="77777777" w:rsidR="007B793A" w:rsidRDefault="007B793A" w:rsidP="007B793A">
      <w:pPr>
        <w:pStyle w:val="PL"/>
      </w:pPr>
      <w:r>
        <w:t xml:space="preserve">          items:</w:t>
      </w:r>
    </w:p>
    <w:p w14:paraId="6BA78F87" w14:textId="77777777" w:rsidR="007B793A" w:rsidRDefault="007B793A" w:rsidP="007B793A">
      <w:pPr>
        <w:pStyle w:val="PL"/>
      </w:pPr>
      <w:r>
        <w:t xml:space="preserve">            $ref: 'TS29512_Npcf_SMPolicyControl.yaml#/components/schemas/FlowInformation'</w:t>
      </w:r>
    </w:p>
    <w:p w14:paraId="163A2E06" w14:textId="77777777" w:rsidR="007B793A" w:rsidRDefault="007B793A" w:rsidP="007B793A">
      <w:pPr>
        <w:pStyle w:val="PL"/>
      </w:pPr>
      <w:r>
        <w:t xml:space="preserve">        applicationId:</w:t>
      </w:r>
    </w:p>
    <w:p w14:paraId="510458F2" w14:textId="77777777" w:rsidR="007B793A" w:rsidRDefault="007B793A" w:rsidP="007B793A">
      <w:pPr>
        <w:pStyle w:val="PL"/>
      </w:pPr>
      <w:r>
        <w:t xml:space="preserve">          type: string</w:t>
      </w:r>
    </w:p>
    <w:p w14:paraId="2ED521AB" w14:textId="77777777" w:rsidR="007B793A" w:rsidRDefault="007B793A" w:rsidP="007B793A">
      <w:pPr>
        <w:pStyle w:val="PL"/>
      </w:pPr>
      <w:r>
        <w:t xml:space="preserve">        appDescriptor:</w:t>
      </w:r>
    </w:p>
    <w:p w14:paraId="41796A39" w14:textId="77777777" w:rsidR="007B793A" w:rsidRDefault="007B793A" w:rsidP="007B793A">
      <w:pPr>
        <w:pStyle w:val="PL"/>
      </w:pPr>
      <w:r>
        <w:t xml:space="preserve">          $ref: 'TS29512_Npcf_SMPolicyControl.yaml#/components/schemas/ApplicationDescriptor'</w:t>
      </w:r>
    </w:p>
    <w:p w14:paraId="69ECE306" w14:textId="77777777" w:rsidR="007B793A" w:rsidRDefault="007B793A" w:rsidP="007B793A">
      <w:pPr>
        <w:pStyle w:val="PL"/>
      </w:pPr>
      <w:r>
        <w:t xml:space="preserve">        contentVersion:</w:t>
      </w:r>
    </w:p>
    <w:p w14:paraId="3FCE409C" w14:textId="77777777" w:rsidR="007B793A" w:rsidRDefault="007B793A" w:rsidP="007B793A">
      <w:pPr>
        <w:pStyle w:val="PL"/>
      </w:pPr>
      <w:r>
        <w:t xml:space="preserve">          $ref: 'TS29514_Npcf_PolicyAuthorization.yaml#/components/schemas/ContentVersion'</w:t>
      </w:r>
    </w:p>
    <w:p w14:paraId="66917BEF" w14:textId="77777777" w:rsidR="007B793A" w:rsidRDefault="007B793A" w:rsidP="007B793A">
      <w:pPr>
        <w:pStyle w:val="PL"/>
      </w:pPr>
      <w:r>
        <w:t xml:space="preserve">        precedence:</w:t>
      </w:r>
    </w:p>
    <w:p w14:paraId="764C62CD" w14:textId="77777777" w:rsidR="007B793A" w:rsidRDefault="007B793A" w:rsidP="007B793A">
      <w:pPr>
        <w:pStyle w:val="PL"/>
      </w:pPr>
      <w:r>
        <w:t xml:space="preserve">          $ref: 'TS29571_CommonData.yaml#/components/schemas/Uinteger'</w:t>
      </w:r>
    </w:p>
    <w:p w14:paraId="6B7750A6" w14:textId="77777777" w:rsidR="007B793A" w:rsidRDefault="007B793A" w:rsidP="007B793A">
      <w:pPr>
        <w:pStyle w:val="PL"/>
      </w:pPr>
      <w:r>
        <w:t xml:space="preserve">        afSigProtocol:</w:t>
      </w:r>
    </w:p>
    <w:p w14:paraId="5B5DEC03" w14:textId="77777777" w:rsidR="007B793A" w:rsidRDefault="007B793A" w:rsidP="007B793A">
      <w:pPr>
        <w:pStyle w:val="PL"/>
      </w:pPr>
      <w:r>
        <w:t xml:space="preserve">          $ref: 'TS29512_Npcf_SMPolicyControl.yaml#/components/schemas/AfSigProtocol'</w:t>
      </w:r>
    </w:p>
    <w:p w14:paraId="3D3404BC" w14:textId="77777777" w:rsidR="007B793A" w:rsidRDefault="007B793A" w:rsidP="007B793A">
      <w:pPr>
        <w:pStyle w:val="PL"/>
      </w:pPr>
      <w:r>
        <w:t xml:space="preserve">        isAppRelocatable:</w:t>
      </w:r>
    </w:p>
    <w:p w14:paraId="0FA66B61" w14:textId="77777777" w:rsidR="007B793A" w:rsidRDefault="007B793A" w:rsidP="007B793A">
      <w:pPr>
        <w:pStyle w:val="PL"/>
      </w:pPr>
      <w:r>
        <w:t xml:space="preserve">          type: boolean</w:t>
      </w:r>
    </w:p>
    <w:p w14:paraId="7E721BDC" w14:textId="77777777" w:rsidR="007B793A" w:rsidRDefault="007B793A" w:rsidP="007B793A">
      <w:pPr>
        <w:pStyle w:val="PL"/>
      </w:pPr>
      <w:r>
        <w:t xml:space="preserve">        isUeAddrPreserved:</w:t>
      </w:r>
    </w:p>
    <w:p w14:paraId="7AA3CCE4" w14:textId="77777777" w:rsidR="007B793A" w:rsidRDefault="007B793A" w:rsidP="007B793A">
      <w:pPr>
        <w:pStyle w:val="PL"/>
      </w:pPr>
      <w:r>
        <w:t xml:space="preserve">          type: boolean</w:t>
      </w:r>
    </w:p>
    <w:p w14:paraId="78F83E56" w14:textId="77777777" w:rsidR="007B793A" w:rsidRDefault="007B793A" w:rsidP="007B793A">
      <w:pPr>
        <w:pStyle w:val="PL"/>
      </w:pPr>
      <w:r>
        <w:t xml:space="preserve">        qosData:</w:t>
      </w:r>
    </w:p>
    <w:p w14:paraId="667C5EA7" w14:textId="77777777" w:rsidR="007B793A" w:rsidRDefault="007B793A" w:rsidP="007B793A">
      <w:pPr>
        <w:pStyle w:val="PL"/>
      </w:pPr>
      <w:r>
        <w:t xml:space="preserve">          type: array</w:t>
      </w:r>
    </w:p>
    <w:p w14:paraId="4C481EC9" w14:textId="77777777" w:rsidR="007B793A" w:rsidRDefault="007B793A" w:rsidP="007B793A">
      <w:pPr>
        <w:pStyle w:val="PL"/>
      </w:pPr>
      <w:r>
        <w:t xml:space="preserve">          items:</w:t>
      </w:r>
    </w:p>
    <w:p w14:paraId="05D1D100" w14:textId="77777777" w:rsidR="007B793A" w:rsidRDefault="007B793A" w:rsidP="007B793A">
      <w:pPr>
        <w:pStyle w:val="PL"/>
      </w:pPr>
      <w:r>
        <w:t xml:space="preserve">            $ref: '#/components/schemas/QosDataList'</w:t>
      </w:r>
    </w:p>
    <w:p w14:paraId="5D4BA784" w14:textId="77777777" w:rsidR="007B793A" w:rsidRDefault="007B793A" w:rsidP="007B793A">
      <w:pPr>
        <w:pStyle w:val="PL"/>
      </w:pPr>
      <w:r>
        <w:t xml:space="preserve">        altQosParams:</w:t>
      </w:r>
    </w:p>
    <w:p w14:paraId="3A666DD6" w14:textId="77777777" w:rsidR="007B793A" w:rsidRDefault="007B793A" w:rsidP="007B793A">
      <w:pPr>
        <w:pStyle w:val="PL"/>
      </w:pPr>
      <w:r>
        <w:t xml:space="preserve">          type: array</w:t>
      </w:r>
    </w:p>
    <w:p w14:paraId="06908064" w14:textId="77777777" w:rsidR="007B793A" w:rsidRDefault="007B793A" w:rsidP="007B793A">
      <w:pPr>
        <w:pStyle w:val="PL"/>
      </w:pPr>
      <w:r>
        <w:t xml:space="preserve">          items:</w:t>
      </w:r>
    </w:p>
    <w:p w14:paraId="709A210A" w14:textId="77777777" w:rsidR="007B793A" w:rsidRDefault="007B793A" w:rsidP="007B793A">
      <w:pPr>
        <w:pStyle w:val="PL"/>
      </w:pPr>
      <w:r>
        <w:t xml:space="preserve">            $ref: '#/components/schemas/QosDataList'</w:t>
      </w:r>
    </w:p>
    <w:p w14:paraId="63F27CFC" w14:textId="77777777" w:rsidR="007B793A" w:rsidRDefault="007B793A" w:rsidP="007B793A">
      <w:pPr>
        <w:pStyle w:val="PL"/>
      </w:pPr>
      <w:r>
        <w:t xml:space="preserve">        trafficControlData:</w:t>
      </w:r>
    </w:p>
    <w:p w14:paraId="68B1AF3A" w14:textId="77777777" w:rsidR="007B793A" w:rsidRDefault="007B793A" w:rsidP="007B793A">
      <w:pPr>
        <w:pStyle w:val="PL"/>
      </w:pPr>
      <w:r>
        <w:t xml:space="preserve">          type: array</w:t>
      </w:r>
    </w:p>
    <w:p w14:paraId="039C428E" w14:textId="77777777" w:rsidR="007B793A" w:rsidRDefault="007B793A" w:rsidP="007B793A">
      <w:pPr>
        <w:pStyle w:val="PL"/>
      </w:pPr>
      <w:r>
        <w:t xml:space="preserve">          items:</w:t>
      </w:r>
    </w:p>
    <w:p w14:paraId="1CB1E614" w14:textId="77777777" w:rsidR="007B793A" w:rsidRDefault="007B793A" w:rsidP="007B793A">
      <w:pPr>
        <w:pStyle w:val="PL"/>
      </w:pPr>
      <w:r>
        <w:t xml:space="preserve">            $ref: '#/components/schemas/TrafficControlDataList'</w:t>
      </w:r>
    </w:p>
    <w:p w14:paraId="6FD45259" w14:textId="77777777" w:rsidR="007B793A" w:rsidRDefault="007B793A" w:rsidP="007B793A">
      <w:pPr>
        <w:pStyle w:val="PL"/>
      </w:pPr>
      <w:r>
        <w:t xml:space="preserve">        conditionData:</w:t>
      </w:r>
    </w:p>
    <w:p w14:paraId="3F680C4E" w14:textId="77777777" w:rsidR="007B793A" w:rsidRDefault="007B793A" w:rsidP="007B793A">
      <w:pPr>
        <w:pStyle w:val="PL"/>
      </w:pPr>
      <w:r>
        <w:t xml:space="preserve">            $ref: 'TS29512_Npcf_SMPolicyControl.yaml#/components/schemas/ConditionData'</w:t>
      </w:r>
    </w:p>
    <w:p w14:paraId="15ACDC70" w14:textId="77777777" w:rsidR="007B793A" w:rsidRDefault="007B793A" w:rsidP="007B793A">
      <w:pPr>
        <w:pStyle w:val="PL"/>
      </w:pPr>
      <w:r>
        <w:t xml:space="preserve">        tscaiInputDl:</w:t>
      </w:r>
    </w:p>
    <w:p w14:paraId="23916ED5" w14:textId="77777777" w:rsidR="007B793A" w:rsidRDefault="007B793A" w:rsidP="007B793A">
      <w:pPr>
        <w:pStyle w:val="PL"/>
      </w:pPr>
      <w:r>
        <w:t xml:space="preserve">          $ref: 'TS29514_Npcf_PolicyAuthorization.yaml#/components/schemas/TscaiInputContainer'</w:t>
      </w:r>
    </w:p>
    <w:p w14:paraId="1D55B96C" w14:textId="77777777" w:rsidR="007B793A" w:rsidRDefault="007B793A" w:rsidP="007B793A">
      <w:pPr>
        <w:pStyle w:val="PL"/>
      </w:pPr>
      <w:r>
        <w:t xml:space="preserve">        tscaiInputUl:</w:t>
      </w:r>
    </w:p>
    <w:p w14:paraId="7CB7281E" w14:textId="77777777" w:rsidR="007B793A" w:rsidRDefault="007B793A" w:rsidP="007B793A">
      <w:pPr>
        <w:pStyle w:val="PL"/>
      </w:pPr>
      <w:r>
        <w:t xml:space="preserve">          $ref: 'TS29514_Npcf_PolicyAuthorization.yaml#/components/schemas/TscaiInputContainer'</w:t>
      </w:r>
    </w:p>
    <w:p w14:paraId="198AF678" w14:textId="77777777" w:rsidR="007B793A" w:rsidRDefault="007B793A" w:rsidP="007B793A">
      <w:pPr>
        <w:pStyle w:val="PL"/>
      </w:pPr>
    </w:p>
    <w:p w14:paraId="031E1EE8" w14:textId="77777777" w:rsidR="007B793A" w:rsidRDefault="007B793A" w:rsidP="007B793A">
      <w:pPr>
        <w:pStyle w:val="PL"/>
      </w:pPr>
      <w:r>
        <w:t xml:space="preserve">    SnssaiInfo:</w:t>
      </w:r>
    </w:p>
    <w:p w14:paraId="35945E6F" w14:textId="77777777" w:rsidR="007B793A" w:rsidRDefault="007B793A" w:rsidP="007B793A">
      <w:pPr>
        <w:pStyle w:val="PL"/>
      </w:pPr>
      <w:r>
        <w:t xml:space="preserve">      type: object</w:t>
      </w:r>
    </w:p>
    <w:p w14:paraId="17F78BFD" w14:textId="77777777" w:rsidR="007B793A" w:rsidRDefault="007B793A" w:rsidP="007B793A">
      <w:pPr>
        <w:pStyle w:val="PL"/>
      </w:pPr>
      <w:r>
        <w:t xml:space="preserve">      properties:</w:t>
      </w:r>
    </w:p>
    <w:p w14:paraId="0EC23437" w14:textId="77777777" w:rsidR="007B793A" w:rsidRDefault="007B793A" w:rsidP="007B793A">
      <w:pPr>
        <w:pStyle w:val="PL"/>
      </w:pPr>
      <w:r>
        <w:t xml:space="preserve">        plmnInfo:</w:t>
      </w:r>
    </w:p>
    <w:p w14:paraId="4B59EA83" w14:textId="77777777" w:rsidR="007B793A" w:rsidRDefault="007B793A" w:rsidP="007B793A">
      <w:pPr>
        <w:pStyle w:val="PL"/>
      </w:pPr>
      <w:r>
        <w:t xml:space="preserve">          $ref: 'TS28541_NrNrm.yaml#/components/schemas/PlmnInfo'</w:t>
      </w:r>
    </w:p>
    <w:p w14:paraId="538676D6" w14:textId="77777777" w:rsidR="007B793A" w:rsidRDefault="007B793A" w:rsidP="007B793A">
      <w:pPr>
        <w:pStyle w:val="PL"/>
      </w:pPr>
      <w:r>
        <w:t xml:space="preserve">        administrativeState:</w:t>
      </w:r>
    </w:p>
    <w:p w14:paraId="6889C203" w14:textId="77777777" w:rsidR="007B793A" w:rsidRDefault="007B793A" w:rsidP="007B793A">
      <w:pPr>
        <w:pStyle w:val="PL"/>
      </w:pPr>
      <w:r>
        <w:t xml:space="preserve">          $ref: 'TS28623_ComDefs.yaml#/components/schemas/AdministrativeState'</w:t>
      </w:r>
    </w:p>
    <w:p w14:paraId="07E4D7DE" w14:textId="77777777" w:rsidR="007B793A" w:rsidRDefault="007B793A" w:rsidP="007B793A">
      <w:pPr>
        <w:pStyle w:val="PL"/>
      </w:pPr>
    </w:p>
    <w:p w14:paraId="713A0CE7" w14:textId="77777777" w:rsidR="007B793A" w:rsidRDefault="007B793A" w:rsidP="007B793A">
      <w:pPr>
        <w:pStyle w:val="PL"/>
      </w:pPr>
      <w:r>
        <w:t xml:space="preserve">    NsacfInfoSnssai:</w:t>
      </w:r>
    </w:p>
    <w:p w14:paraId="5B0DEF08" w14:textId="77777777" w:rsidR="007B793A" w:rsidRDefault="007B793A" w:rsidP="007B793A">
      <w:pPr>
        <w:pStyle w:val="PL"/>
      </w:pPr>
      <w:r>
        <w:t xml:space="preserve">      type: object</w:t>
      </w:r>
    </w:p>
    <w:p w14:paraId="4097DC26" w14:textId="77777777" w:rsidR="007B793A" w:rsidRDefault="007B793A" w:rsidP="007B793A">
      <w:pPr>
        <w:pStyle w:val="PL"/>
      </w:pPr>
      <w:r>
        <w:t xml:space="preserve">      properties:</w:t>
      </w:r>
    </w:p>
    <w:p w14:paraId="1CE57A45" w14:textId="77777777" w:rsidR="007B793A" w:rsidRDefault="007B793A" w:rsidP="007B793A">
      <w:pPr>
        <w:pStyle w:val="PL"/>
      </w:pPr>
      <w:r>
        <w:t xml:space="preserve">        SnssaiInfo:</w:t>
      </w:r>
    </w:p>
    <w:p w14:paraId="2A906217" w14:textId="77777777" w:rsidR="007B793A" w:rsidRDefault="007B793A" w:rsidP="007B793A">
      <w:pPr>
        <w:pStyle w:val="PL"/>
      </w:pPr>
      <w:r>
        <w:t xml:space="preserve">          $ref: '#/components/schemas/SnssaiInfo'</w:t>
      </w:r>
    </w:p>
    <w:p w14:paraId="000FC89A" w14:textId="77777777" w:rsidR="007B793A" w:rsidRDefault="007B793A" w:rsidP="007B793A">
      <w:pPr>
        <w:pStyle w:val="PL"/>
      </w:pPr>
      <w:r>
        <w:t xml:space="preserve">        isSubjectToNsac:</w:t>
      </w:r>
    </w:p>
    <w:p w14:paraId="788F70EB" w14:textId="77777777" w:rsidR="007B793A" w:rsidRDefault="007B793A" w:rsidP="007B793A">
      <w:pPr>
        <w:pStyle w:val="PL"/>
      </w:pPr>
      <w:r>
        <w:t xml:space="preserve">          type: boolean</w:t>
      </w:r>
    </w:p>
    <w:p w14:paraId="31EBD153" w14:textId="77777777" w:rsidR="007B793A" w:rsidRDefault="007B793A" w:rsidP="007B793A">
      <w:pPr>
        <w:pStyle w:val="PL"/>
      </w:pPr>
      <w:r>
        <w:t xml:space="preserve">        maxNumberofUEs:</w:t>
      </w:r>
    </w:p>
    <w:p w14:paraId="3ECA1845" w14:textId="77777777" w:rsidR="007B793A" w:rsidRDefault="007B793A" w:rsidP="007B793A">
      <w:pPr>
        <w:pStyle w:val="PL"/>
      </w:pPr>
      <w:r>
        <w:t xml:space="preserve">          type: integer</w:t>
      </w:r>
    </w:p>
    <w:p w14:paraId="6A11F4F7" w14:textId="77777777" w:rsidR="007B793A" w:rsidRDefault="007B793A" w:rsidP="007B793A">
      <w:pPr>
        <w:pStyle w:val="PL"/>
      </w:pPr>
      <w:r>
        <w:t xml:space="preserve">        eACMode:</w:t>
      </w:r>
    </w:p>
    <w:p w14:paraId="4DEFA922" w14:textId="77777777" w:rsidR="007B793A" w:rsidRDefault="007B793A" w:rsidP="007B793A">
      <w:pPr>
        <w:pStyle w:val="PL"/>
      </w:pPr>
      <w:r>
        <w:t xml:space="preserve">          type: string</w:t>
      </w:r>
    </w:p>
    <w:p w14:paraId="7E384B6C" w14:textId="77777777" w:rsidR="007B793A" w:rsidRDefault="007B793A" w:rsidP="007B793A">
      <w:pPr>
        <w:pStyle w:val="PL"/>
      </w:pPr>
      <w:r>
        <w:t xml:space="preserve">          enum:</w:t>
      </w:r>
    </w:p>
    <w:p w14:paraId="50B278C7" w14:textId="77777777" w:rsidR="007B793A" w:rsidRDefault="007B793A" w:rsidP="007B793A">
      <w:pPr>
        <w:pStyle w:val="PL"/>
      </w:pPr>
      <w:r>
        <w:t xml:space="preserve">            - INACTIVE</w:t>
      </w:r>
    </w:p>
    <w:p w14:paraId="69D03E96" w14:textId="77777777" w:rsidR="007B793A" w:rsidRDefault="007B793A" w:rsidP="007B793A">
      <w:pPr>
        <w:pStyle w:val="PL"/>
      </w:pPr>
      <w:r>
        <w:t xml:space="preserve">            - ACTIVE</w:t>
      </w:r>
    </w:p>
    <w:p w14:paraId="74FDE797" w14:textId="77777777" w:rsidR="007B793A" w:rsidRDefault="007B793A" w:rsidP="007B793A">
      <w:pPr>
        <w:pStyle w:val="PL"/>
      </w:pPr>
      <w:r>
        <w:t xml:space="preserve">        activeEacThreshhold:</w:t>
      </w:r>
    </w:p>
    <w:p w14:paraId="4BAA89A9" w14:textId="77777777" w:rsidR="007B793A" w:rsidRDefault="007B793A" w:rsidP="007B793A">
      <w:pPr>
        <w:pStyle w:val="PL"/>
      </w:pPr>
      <w:r>
        <w:t xml:space="preserve">          type: integer</w:t>
      </w:r>
    </w:p>
    <w:p w14:paraId="686FF155" w14:textId="77777777" w:rsidR="007B793A" w:rsidRDefault="007B793A" w:rsidP="007B793A">
      <w:pPr>
        <w:pStyle w:val="PL"/>
      </w:pPr>
      <w:r>
        <w:t xml:space="preserve">        deactiveEacThreshhold:</w:t>
      </w:r>
    </w:p>
    <w:p w14:paraId="298A3B06" w14:textId="77777777" w:rsidR="007B793A" w:rsidRDefault="007B793A" w:rsidP="007B793A">
      <w:pPr>
        <w:pStyle w:val="PL"/>
      </w:pPr>
      <w:r>
        <w:t xml:space="preserve">          type: integer</w:t>
      </w:r>
    </w:p>
    <w:p w14:paraId="3707134C" w14:textId="77777777" w:rsidR="007B793A" w:rsidRDefault="007B793A" w:rsidP="007B793A">
      <w:pPr>
        <w:pStyle w:val="PL"/>
      </w:pPr>
      <w:r>
        <w:t xml:space="preserve">        numberofUEs:</w:t>
      </w:r>
    </w:p>
    <w:p w14:paraId="257C1457" w14:textId="77777777" w:rsidR="007B793A" w:rsidRDefault="007B793A" w:rsidP="007B793A">
      <w:pPr>
        <w:pStyle w:val="PL"/>
      </w:pPr>
      <w:r>
        <w:t xml:space="preserve">          type: integer</w:t>
      </w:r>
    </w:p>
    <w:p w14:paraId="24251D42" w14:textId="77777777" w:rsidR="007B793A" w:rsidRDefault="007B793A" w:rsidP="007B793A">
      <w:pPr>
        <w:pStyle w:val="PL"/>
      </w:pPr>
      <w:r>
        <w:t xml:space="preserve">        uEIdList:</w:t>
      </w:r>
    </w:p>
    <w:p w14:paraId="3EE023AD" w14:textId="77777777" w:rsidR="007B793A" w:rsidRDefault="007B793A" w:rsidP="007B793A">
      <w:pPr>
        <w:pStyle w:val="PL"/>
      </w:pPr>
      <w:r>
        <w:t xml:space="preserve">          type: array</w:t>
      </w:r>
    </w:p>
    <w:p w14:paraId="37C56E41" w14:textId="77777777" w:rsidR="007B793A" w:rsidRDefault="007B793A" w:rsidP="007B793A">
      <w:pPr>
        <w:pStyle w:val="PL"/>
      </w:pPr>
      <w:r>
        <w:t xml:space="preserve">          items:</w:t>
      </w:r>
    </w:p>
    <w:p w14:paraId="2C237541" w14:textId="77777777" w:rsidR="007B793A" w:rsidRDefault="007B793A" w:rsidP="007B793A">
      <w:pPr>
        <w:pStyle w:val="PL"/>
      </w:pPr>
      <w:r>
        <w:t xml:space="preserve">            type: string</w:t>
      </w:r>
    </w:p>
    <w:p w14:paraId="6755F695" w14:textId="77777777" w:rsidR="007B793A" w:rsidRDefault="007B793A" w:rsidP="007B793A">
      <w:pPr>
        <w:pStyle w:val="PL"/>
      </w:pPr>
      <w:r>
        <w:t xml:space="preserve">        maxNumberofPDUSessions:</w:t>
      </w:r>
    </w:p>
    <w:p w14:paraId="67E1A644" w14:textId="77777777" w:rsidR="007B793A" w:rsidRDefault="007B793A" w:rsidP="007B793A">
      <w:pPr>
        <w:pStyle w:val="PL"/>
      </w:pPr>
      <w:r>
        <w:t xml:space="preserve">          type: integer</w:t>
      </w:r>
    </w:p>
    <w:p w14:paraId="56B46D5F" w14:textId="77777777" w:rsidR="007B793A" w:rsidRDefault="007B793A" w:rsidP="007B793A">
      <w:pPr>
        <w:pStyle w:val="PL"/>
      </w:pPr>
      <w:r>
        <w:t xml:space="preserve">     </w:t>
      </w:r>
    </w:p>
    <w:p w14:paraId="62D4BA37" w14:textId="77777777" w:rsidR="007B793A" w:rsidRDefault="007B793A" w:rsidP="007B793A">
      <w:pPr>
        <w:pStyle w:val="PL"/>
      </w:pPr>
      <w:r>
        <w:t xml:space="preserve">    NRTACRange:</w:t>
      </w:r>
    </w:p>
    <w:p w14:paraId="15F8AE9E" w14:textId="77777777" w:rsidR="007B793A" w:rsidRDefault="007B793A" w:rsidP="007B793A">
      <w:pPr>
        <w:pStyle w:val="PL"/>
      </w:pPr>
      <w:r>
        <w:t xml:space="preserve">      type: object</w:t>
      </w:r>
    </w:p>
    <w:p w14:paraId="004FA6B0" w14:textId="77777777" w:rsidR="007B793A" w:rsidRDefault="007B793A" w:rsidP="007B793A">
      <w:pPr>
        <w:pStyle w:val="PL"/>
      </w:pPr>
      <w:r>
        <w:t xml:space="preserve">      properties:</w:t>
      </w:r>
    </w:p>
    <w:p w14:paraId="0ABA65C3" w14:textId="77777777" w:rsidR="007B793A" w:rsidRDefault="007B793A" w:rsidP="007B793A">
      <w:pPr>
        <w:pStyle w:val="PL"/>
      </w:pPr>
      <w:r>
        <w:t xml:space="preserve">        nRTACstart:</w:t>
      </w:r>
    </w:p>
    <w:p w14:paraId="2BDEA9AF" w14:textId="77777777" w:rsidR="007B793A" w:rsidRDefault="007B793A" w:rsidP="007B793A">
      <w:pPr>
        <w:pStyle w:val="PL"/>
      </w:pPr>
      <w:r>
        <w:t xml:space="preserve">          type: string</w:t>
      </w:r>
    </w:p>
    <w:p w14:paraId="18205723" w14:textId="77777777" w:rsidR="007B793A" w:rsidRDefault="007B793A" w:rsidP="007B793A">
      <w:pPr>
        <w:pStyle w:val="PL"/>
      </w:pPr>
      <w:r>
        <w:t xml:space="preserve">        nRTACend:</w:t>
      </w:r>
    </w:p>
    <w:p w14:paraId="2BBBA9A1" w14:textId="77777777" w:rsidR="007B793A" w:rsidRDefault="007B793A" w:rsidP="007B793A">
      <w:pPr>
        <w:pStyle w:val="PL"/>
      </w:pPr>
      <w:r>
        <w:t xml:space="preserve">          type: string</w:t>
      </w:r>
    </w:p>
    <w:p w14:paraId="59674164" w14:textId="77777777" w:rsidR="007B793A" w:rsidRDefault="007B793A" w:rsidP="007B793A">
      <w:pPr>
        <w:pStyle w:val="PL"/>
      </w:pPr>
      <w:r>
        <w:t xml:space="preserve">        nRTACpattern:</w:t>
      </w:r>
    </w:p>
    <w:p w14:paraId="69448EDA" w14:textId="77777777" w:rsidR="007B793A" w:rsidRDefault="007B793A" w:rsidP="007B793A">
      <w:pPr>
        <w:pStyle w:val="PL"/>
      </w:pPr>
      <w:r>
        <w:t xml:space="preserve">          type: string</w:t>
      </w:r>
    </w:p>
    <w:p w14:paraId="06292A8C" w14:textId="77777777" w:rsidR="007B793A" w:rsidRDefault="007B793A" w:rsidP="007B793A">
      <w:pPr>
        <w:pStyle w:val="PL"/>
      </w:pPr>
      <w:r>
        <w:t xml:space="preserve">  </w:t>
      </w:r>
    </w:p>
    <w:p w14:paraId="7451FF2B" w14:textId="77777777" w:rsidR="007B793A" w:rsidRDefault="007B793A" w:rsidP="007B793A">
      <w:pPr>
        <w:pStyle w:val="PL"/>
      </w:pPr>
      <w:r>
        <w:t xml:space="preserve">    TaiRange:</w:t>
      </w:r>
    </w:p>
    <w:p w14:paraId="08B70B50" w14:textId="77777777" w:rsidR="007B793A" w:rsidRDefault="007B793A" w:rsidP="007B793A">
      <w:pPr>
        <w:pStyle w:val="PL"/>
      </w:pPr>
      <w:r>
        <w:t xml:space="preserve">      type: object</w:t>
      </w:r>
    </w:p>
    <w:p w14:paraId="7139A4BF" w14:textId="77777777" w:rsidR="007B793A" w:rsidRDefault="007B793A" w:rsidP="007B793A">
      <w:pPr>
        <w:pStyle w:val="PL"/>
      </w:pPr>
      <w:r>
        <w:t xml:space="preserve">      properties:</w:t>
      </w:r>
    </w:p>
    <w:p w14:paraId="4B72256D" w14:textId="77777777" w:rsidR="007B793A" w:rsidRDefault="007B793A" w:rsidP="007B793A">
      <w:pPr>
        <w:pStyle w:val="PL"/>
      </w:pPr>
      <w:r>
        <w:t xml:space="preserve">        plmnId:</w:t>
      </w:r>
    </w:p>
    <w:p w14:paraId="7512B21E" w14:textId="77777777" w:rsidR="007B793A" w:rsidRDefault="007B793A" w:rsidP="007B793A">
      <w:pPr>
        <w:pStyle w:val="PL"/>
      </w:pPr>
      <w:r>
        <w:t xml:space="preserve">          $ref: 'TS28541_NrNrm.yaml#/components/schemas/PlmnId'</w:t>
      </w:r>
    </w:p>
    <w:p w14:paraId="69481BD6" w14:textId="77777777" w:rsidR="007B793A" w:rsidRDefault="007B793A" w:rsidP="007B793A">
      <w:pPr>
        <w:pStyle w:val="PL"/>
      </w:pPr>
      <w:r>
        <w:t xml:space="preserve">        nRTACRangelist:</w:t>
      </w:r>
    </w:p>
    <w:p w14:paraId="0E60D329" w14:textId="77777777" w:rsidR="007B793A" w:rsidRDefault="007B793A" w:rsidP="007B793A">
      <w:pPr>
        <w:pStyle w:val="PL"/>
      </w:pPr>
      <w:r>
        <w:t xml:space="preserve">          type: array</w:t>
      </w:r>
    </w:p>
    <w:p w14:paraId="33918D62" w14:textId="77777777" w:rsidR="007B793A" w:rsidRDefault="007B793A" w:rsidP="007B793A">
      <w:pPr>
        <w:pStyle w:val="PL"/>
      </w:pPr>
      <w:r>
        <w:t xml:space="preserve">          items:</w:t>
      </w:r>
    </w:p>
    <w:p w14:paraId="71E9B8FF" w14:textId="77777777" w:rsidR="007B793A" w:rsidRDefault="007B793A" w:rsidP="007B793A">
      <w:pPr>
        <w:pStyle w:val="PL"/>
      </w:pPr>
      <w:r>
        <w:t xml:space="preserve">            $ref: '#/components/schemas/NRTACRange'</w:t>
      </w:r>
    </w:p>
    <w:p w14:paraId="2E6B0B05" w14:textId="77777777" w:rsidR="007B793A" w:rsidRDefault="007B793A" w:rsidP="007B793A">
      <w:pPr>
        <w:pStyle w:val="PL"/>
      </w:pPr>
      <w:r>
        <w:t xml:space="preserve">   </w:t>
      </w:r>
    </w:p>
    <w:p w14:paraId="5B92865F" w14:textId="77777777" w:rsidR="007B793A" w:rsidRDefault="007B793A" w:rsidP="007B793A">
      <w:pPr>
        <w:pStyle w:val="PL"/>
      </w:pPr>
      <w:r>
        <w:t xml:space="preserve">    GUAMInfo:</w:t>
      </w:r>
    </w:p>
    <w:p w14:paraId="1F39D643" w14:textId="77777777" w:rsidR="007B793A" w:rsidRDefault="007B793A" w:rsidP="007B793A">
      <w:pPr>
        <w:pStyle w:val="PL"/>
      </w:pPr>
      <w:r>
        <w:t xml:space="preserve">      type: object</w:t>
      </w:r>
    </w:p>
    <w:p w14:paraId="08DD8376" w14:textId="77777777" w:rsidR="007B793A" w:rsidRDefault="007B793A" w:rsidP="007B793A">
      <w:pPr>
        <w:pStyle w:val="PL"/>
      </w:pPr>
      <w:r>
        <w:t xml:space="preserve">      properties:</w:t>
      </w:r>
    </w:p>
    <w:p w14:paraId="35090568" w14:textId="77777777" w:rsidR="007B793A" w:rsidRDefault="007B793A" w:rsidP="007B793A">
      <w:pPr>
        <w:pStyle w:val="PL"/>
      </w:pPr>
      <w:r>
        <w:t xml:space="preserve">          pLMNId: </w:t>
      </w:r>
    </w:p>
    <w:p w14:paraId="362141D2" w14:textId="77777777" w:rsidR="007B793A" w:rsidRDefault="007B793A" w:rsidP="007B793A">
      <w:pPr>
        <w:pStyle w:val="PL"/>
      </w:pPr>
      <w:r>
        <w:t xml:space="preserve">            $ref: 'TS28541_NrNrm.yaml#/components/schemas/PlmnId'</w:t>
      </w:r>
    </w:p>
    <w:p w14:paraId="34E6E35E" w14:textId="77777777" w:rsidR="007B793A" w:rsidRDefault="007B793A" w:rsidP="007B793A">
      <w:pPr>
        <w:pStyle w:val="PL"/>
      </w:pPr>
      <w:r>
        <w:t xml:space="preserve">          aMFIdentifier:</w:t>
      </w:r>
    </w:p>
    <w:p w14:paraId="18AD4AF8" w14:textId="77777777" w:rsidR="007B793A" w:rsidRDefault="007B793A" w:rsidP="007B793A">
      <w:pPr>
        <w:pStyle w:val="PL"/>
      </w:pPr>
      <w:r>
        <w:t xml:space="preserve">            type: integer   </w:t>
      </w:r>
    </w:p>
    <w:p w14:paraId="4B21B9F3" w14:textId="77777777" w:rsidR="007B793A" w:rsidRDefault="007B793A" w:rsidP="007B793A">
      <w:pPr>
        <w:pStyle w:val="PL"/>
      </w:pPr>
      <w:r>
        <w:t xml:space="preserve">       </w:t>
      </w:r>
    </w:p>
    <w:p w14:paraId="67E77F69" w14:textId="77777777" w:rsidR="007B793A" w:rsidRDefault="007B793A" w:rsidP="007B793A">
      <w:pPr>
        <w:pStyle w:val="PL"/>
      </w:pPr>
      <w:r>
        <w:t xml:space="preserve">    SupportedBMOList:</w:t>
      </w:r>
    </w:p>
    <w:p w14:paraId="370FBAB5" w14:textId="77777777" w:rsidR="007B793A" w:rsidRDefault="007B793A" w:rsidP="007B793A">
      <w:pPr>
        <w:pStyle w:val="PL"/>
      </w:pPr>
      <w:r>
        <w:t xml:space="preserve">      type: array</w:t>
      </w:r>
    </w:p>
    <w:p w14:paraId="717A8A3E" w14:textId="77777777" w:rsidR="007B793A" w:rsidRDefault="007B793A" w:rsidP="007B793A">
      <w:pPr>
        <w:pStyle w:val="PL"/>
      </w:pPr>
      <w:r>
        <w:t xml:space="preserve">      items:</w:t>
      </w:r>
    </w:p>
    <w:p w14:paraId="05165A39" w14:textId="77777777" w:rsidR="007B793A" w:rsidRDefault="007B793A" w:rsidP="007B793A">
      <w:pPr>
        <w:pStyle w:val="PL"/>
      </w:pPr>
      <w:r>
        <w:t xml:space="preserve">        type: string</w:t>
      </w:r>
    </w:p>
    <w:p w14:paraId="458FED30" w14:textId="77777777" w:rsidR="007B793A" w:rsidRDefault="007B793A" w:rsidP="007B793A">
      <w:pPr>
        <w:pStyle w:val="PL"/>
      </w:pPr>
      <w:r>
        <w:t xml:space="preserve">    </w:t>
      </w:r>
    </w:p>
    <w:p w14:paraId="3D8B11EB" w14:textId="77777777" w:rsidR="007B793A" w:rsidRDefault="007B793A" w:rsidP="007B793A">
      <w:pPr>
        <w:pStyle w:val="PL"/>
      </w:pPr>
      <w:r>
        <w:t xml:space="preserve">    ECSAddrConfigInfo:</w:t>
      </w:r>
    </w:p>
    <w:p w14:paraId="1B3B4927" w14:textId="77777777" w:rsidR="007B793A" w:rsidRDefault="007B793A" w:rsidP="007B793A">
      <w:pPr>
        <w:pStyle w:val="PL"/>
      </w:pPr>
      <w:r>
        <w:t xml:space="preserve">      type: array</w:t>
      </w:r>
    </w:p>
    <w:p w14:paraId="4C721C68" w14:textId="77777777" w:rsidR="007B793A" w:rsidRDefault="007B793A" w:rsidP="007B793A">
      <w:pPr>
        <w:pStyle w:val="PL"/>
      </w:pPr>
      <w:r>
        <w:t xml:space="preserve">      items:</w:t>
      </w:r>
    </w:p>
    <w:p w14:paraId="50B8A74F" w14:textId="77777777" w:rsidR="007B793A" w:rsidRDefault="007B793A" w:rsidP="007B793A">
      <w:pPr>
        <w:pStyle w:val="PL"/>
      </w:pPr>
      <w:r>
        <w:t xml:space="preserve">        type: string</w:t>
      </w:r>
    </w:p>
    <w:p w14:paraId="56F76042" w14:textId="77777777" w:rsidR="007B793A" w:rsidRDefault="007B793A" w:rsidP="007B793A">
      <w:pPr>
        <w:pStyle w:val="PL"/>
      </w:pPr>
    </w:p>
    <w:p w14:paraId="6B34A6A8" w14:textId="77777777" w:rsidR="007B793A" w:rsidRDefault="007B793A" w:rsidP="007B793A">
      <w:pPr>
        <w:pStyle w:val="PL"/>
      </w:pPr>
      <w:r>
        <w:t xml:space="preserve">    DnnSmfInfoItem:</w:t>
      </w:r>
    </w:p>
    <w:p w14:paraId="5DEA5D56" w14:textId="77777777" w:rsidR="007B793A" w:rsidRDefault="007B793A" w:rsidP="007B793A">
      <w:pPr>
        <w:pStyle w:val="PL"/>
      </w:pPr>
      <w:r>
        <w:t xml:space="preserve">      type: object</w:t>
      </w:r>
    </w:p>
    <w:p w14:paraId="030B9213" w14:textId="77777777" w:rsidR="007B793A" w:rsidRDefault="007B793A" w:rsidP="007B793A">
      <w:pPr>
        <w:pStyle w:val="PL"/>
      </w:pPr>
      <w:r>
        <w:t xml:space="preserve">      properties:</w:t>
      </w:r>
    </w:p>
    <w:p w14:paraId="6DEF909B" w14:textId="77777777" w:rsidR="007B793A" w:rsidRDefault="007B793A" w:rsidP="007B793A">
      <w:pPr>
        <w:pStyle w:val="PL"/>
      </w:pPr>
      <w:r>
        <w:t xml:space="preserve">        dnn:</w:t>
      </w:r>
    </w:p>
    <w:p w14:paraId="1A8B82E0" w14:textId="77777777" w:rsidR="007B793A" w:rsidRDefault="007B793A" w:rsidP="007B793A">
      <w:pPr>
        <w:pStyle w:val="PL"/>
      </w:pPr>
      <w:r>
        <w:t xml:space="preserve">          type: string</w:t>
      </w:r>
    </w:p>
    <w:p w14:paraId="75287974" w14:textId="77777777" w:rsidR="007B793A" w:rsidRDefault="007B793A" w:rsidP="007B793A">
      <w:pPr>
        <w:pStyle w:val="PL"/>
      </w:pPr>
      <w:r>
        <w:t xml:space="preserve">        dnaiList:</w:t>
      </w:r>
    </w:p>
    <w:p w14:paraId="2CC84C2E" w14:textId="77777777" w:rsidR="007B793A" w:rsidRDefault="007B793A" w:rsidP="007B793A">
      <w:pPr>
        <w:pStyle w:val="PL"/>
      </w:pPr>
      <w:r>
        <w:t xml:space="preserve">          type: array</w:t>
      </w:r>
    </w:p>
    <w:p w14:paraId="1B1F5010" w14:textId="77777777" w:rsidR="007B793A" w:rsidRDefault="007B793A" w:rsidP="007B793A">
      <w:pPr>
        <w:pStyle w:val="PL"/>
      </w:pPr>
      <w:r>
        <w:t xml:space="preserve">          items:</w:t>
      </w:r>
    </w:p>
    <w:p w14:paraId="1B4F3701" w14:textId="77777777" w:rsidR="007B793A" w:rsidRDefault="007B793A" w:rsidP="007B793A">
      <w:pPr>
        <w:pStyle w:val="PL"/>
      </w:pPr>
      <w:r>
        <w:t xml:space="preserve">            type: string</w:t>
      </w:r>
    </w:p>
    <w:p w14:paraId="48FDD5E3" w14:textId="77777777" w:rsidR="007B793A" w:rsidRDefault="007B793A" w:rsidP="007B793A">
      <w:pPr>
        <w:pStyle w:val="PL"/>
      </w:pPr>
      <w:r>
        <w:t xml:space="preserve">    </w:t>
      </w:r>
    </w:p>
    <w:p w14:paraId="4D034BF7" w14:textId="77777777" w:rsidR="007B793A" w:rsidRDefault="007B793A" w:rsidP="007B793A">
      <w:pPr>
        <w:pStyle w:val="PL"/>
      </w:pPr>
      <w:r>
        <w:t xml:space="preserve">    SNssaiSmfInfoItem:</w:t>
      </w:r>
    </w:p>
    <w:p w14:paraId="12862F28" w14:textId="77777777" w:rsidR="007B793A" w:rsidRDefault="007B793A" w:rsidP="007B793A">
      <w:pPr>
        <w:pStyle w:val="PL"/>
      </w:pPr>
      <w:r>
        <w:t xml:space="preserve">      type: object</w:t>
      </w:r>
    </w:p>
    <w:p w14:paraId="40CBBEA3" w14:textId="77777777" w:rsidR="007B793A" w:rsidRDefault="007B793A" w:rsidP="007B793A">
      <w:pPr>
        <w:pStyle w:val="PL"/>
      </w:pPr>
      <w:r>
        <w:t xml:space="preserve">      properties:</w:t>
      </w:r>
    </w:p>
    <w:p w14:paraId="635D5A64" w14:textId="77777777" w:rsidR="007B793A" w:rsidRDefault="007B793A" w:rsidP="007B793A">
      <w:pPr>
        <w:pStyle w:val="PL"/>
      </w:pPr>
      <w:r>
        <w:t xml:space="preserve">        sNSSAI:</w:t>
      </w:r>
    </w:p>
    <w:p w14:paraId="0F618CBE" w14:textId="77777777" w:rsidR="007B793A" w:rsidRDefault="007B793A" w:rsidP="007B793A">
      <w:pPr>
        <w:pStyle w:val="PL"/>
      </w:pPr>
      <w:r>
        <w:t xml:space="preserve">          $ref: 'TS28541_NrNrm.yaml#/components/schemas/Snssai'</w:t>
      </w:r>
    </w:p>
    <w:p w14:paraId="2C610368" w14:textId="77777777" w:rsidR="007B793A" w:rsidRDefault="007B793A" w:rsidP="007B793A">
      <w:pPr>
        <w:pStyle w:val="PL"/>
      </w:pPr>
      <w:r>
        <w:t xml:space="preserve">        dnnSmfInfoList:</w:t>
      </w:r>
    </w:p>
    <w:p w14:paraId="20CC70F8" w14:textId="77777777" w:rsidR="007B793A" w:rsidRDefault="007B793A" w:rsidP="007B793A">
      <w:pPr>
        <w:pStyle w:val="PL"/>
      </w:pPr>
      <w:r>
        <w:t xml:space="preserve">          type: array</w:t>
      </w:r>
    </w:p>
    <w:p w14:paraId="5E1698CF" w14:textId="77777777" w:rsidR="007B793A" w:rsidRDefault="007B793A" w:rsidP="007B793A">
      <w:pPr>
        <w:pStyle w:val="PL"/>
      </w:pPr>
      <w:r>
        <w:t xml:space="preserve">          items:</w:t>
      </w:r>
    </w:p>
    <w:p w14:paraId="23F11850" w14:textId="77777777" w:rsidR="007B793A" w:rsidRDefault="007B793A" w:rsidP="007B793A">
      <w:pPr>
        <w:pStyle w:val="PL"/>
      </w:pPr>
      <w:r>
        <w:t xml:space="preserve">            $ref: '#/components/schemas/DnnSmfInfoItem'</w:t>
      </w:r>
    </w:p>
    <w:p w14:paraId="733E8A1A" w14:textId="77777777" w:rsidR="007B793A" w:rsidRDefault="007B793A" w:rsidP="007B793A">
      <w:pPr>
        <w:pStyle w:val="PL"/>
      </w:pPr>
      <w:r>
        <w:t xml:space="preserve">    </w:t>
      </w:r>
    </w:p>
    <w:p w14:paraId="41450DDE" w14:textId="77777777" w:rsidR="007B793A" w:rsidRDefault="007B793A" w:rsidP="007B793A">
      <w:pPr>
        <w:pStyle w:val="PL"/>
      </w:pPr>
      <w:r>
        <w:t xml:space="preserve">    IpAddr:</w:t>
      </w:r>
    </w:p>
    <w:p w14:paraId="1131D265" w14:textId="77777777" w:rsidR="007B793A" w:rsidRDefault="007B793A" w:rsidP="007B793A">
      <w:pPr>
        <w:pStyle w:val="PL"/>
      </w:pPr>
      <w:r>
        <w:t xml:space="preserve">      type: object</w:t>
      </w:r>
    </w:p>
    <w:p w14:paraId="3F6130E0" w14:textId="77777777" w:rsidR="007B793A" w:rsidRDefault="007B793A" w:rsidP="007B793A">
      <w:pPr>
        <w:pStyle w:val="PL"/>
      </w:pPr>
      <w:r>
        <w:t xml:space="preserve">      properties:</w:t>
      </w:r>
    </w:p>
    <w:p w14:paraId="0E9CE675" w14:textId="77777777" w:rsidR="007B793A" w:rsidRDefault="007B793A" w:rsidP="007B793A">
      <w:pPr>
        <w:pStyle w:val="PL"/>
      </w:pPr>
      <w:r>
        <w:t xml:space="preserve">        ipv4Addr:</w:t>
      </w:r>
    </w:p>
    <w:p w14:paraId="3441CB41" w14:textId="77777777" w:rsidR="007B793A" w:rsidRDefault="007B793A" w:rsidP="007B793A">
      <w:pPr>
        <w:pStyle w:val="PL"/>
      </w:pPr>
      <w:r>
        <w:t xml:space="preserve">          type: string</w:t>
      </w:r>
    </w:p>
    <w:p w14:paraId="5B1F51A8" w14:textId="77777777" w:rsidR="007B793A" w:rsidRDefault="007B793A" w:rsidP="007B793A">
      <w:pPr>
        <w:pStyle w:val="PL"/>
      </w:pPr>
      <w:r>
        <w:t xml:space="preserve">        ipv6Addr:</w:t>
      </w:r>
    </w:p>
    <w:p w14:paraId="5B8C7A17" w14:textId="77777777" w:rsidR="007B793A" w:rsidRDefault="007B793A" w:rsidP="007B793A">
      <w:pPr>
        <w:pStyle w:val="PL"/>
      </w:pPr>
      <w:r>
        <w:t xml:space="preserve">          type: string</w:t>
      </w:r>
    </w:p>
    <w:p w14:paraId="373498F3" w14:textId="77777777" w:rsidR="007B793A" w:rsidRDefault="007B793A" w:rsidP="007B793A">
      <w:pPr>
        <w:pStyle w:val="PL"/>
      </w:pPr>
      <w:r>
        <w:t xml:space="preserve">        ipv6Prefix:</w:t>
      </w:r>
    </w:p>
    <w:p w14:paraId="77DC7EE3" w14:textId="77777777" w:rsidR="007B793A" w:rsidRDefault="007B793A" w:rsidP="007B793A">
      <w:pPr>
        <w:pStyle w:val="PL"/>
      </w:pPr>
      <w:r>
        <w:t xml:space="preserve">          type: string</w:t>
      </w:r>
    </w:p>
    <w:p w14:paraId="60FCB7C9" w14:textId="77777777" w:rsidR="007B793A" w:rsidRDefault="007B793A" w:rsidP="007B793A">
      <w:pPr>
        <w:pStyle w:val="PL"/>
      </w:pPr>
    </w:p>
    <w:p w14:paraId="5A237475" w14:textId="77777777" w:rsidR="007B793A" w:rsidRDefault="007B793A" w:rsidP="007B793A">
      <w:pPr>
        <w:pStyle w:val="PL"/>
      </w:pPr>
      <w:r>
        <w:t xml:space="preserve">    5GCNfConnEcmInfoList:</w:t>
      </w:r>
    </w:p>
    <w:p w14:paraId="1D378F90" w14:textId="77777777" w:rsidR="007B793A" w:rsidRDefault="007B793A" w:rsidP="007B793A">
      <w:pPr>
        <w:pStyle w:val="PL"/>
      </w:pPr>
      <w:r>
        <w:t xml:space="preserve">      type: array</w:t>
      </w:r>
    </w:p>
    <w:p w14:paraId="778B3FBB" w14:textId="77777777" w:rsidR="007B793A" w:rsidRDefault="007B793A" w:rsidP="007B793A">
      <w:pPr>
        <w:pStyle w:val="PL"/>
      </w:pPr>
      <w:r>
        <w:t xml:space="preserve">      items:</w:t>
      </w:r>
    </w:p>
    <w:p w14:paraId="3418E085" w14:textId="77777777" w:rsidR="007B793A" w:rsidRDefault="007B793A" w:rsidP="007B793A">
      <w:pPr>
        <w:pStyle w:val="PL"/>
      </w:pPr>
      <w:r>
        <w:t xml:space="preserve">        $ref: '#/components/schemas/5GCNfConnEcmInfo'</w:t>
      </w:r>
    </w:p>
    <w:p w14:paraId="396A2443" w14:textId="77777777" w:rsidR="007B793A" w:rsidRDefault="007B793A" w:rsidP="007B793A">
      <w:pPr>
        <w:pStyle w:val="PL"/>
      </w:pPr>
      <w:r>
        <w:t xml:space="preserve">    5GCNfConnEcmInfo:</w:t>
      </w:r>
    </w:p>
    <w:p w14:paraId="37FDDEEE" w14:textId="77777777" w:rsidR="007B793A" w:rsidRDefault="007B793A" w:rsidP="007B793A">
      <w:pPr>
        <w:pStyle w:val="PL"/>
      </w:pPr>
      <w:r>
        <w:t xml:space="preserve">      type: object</w:t>
      </w:r>
    </w:p>
    <w:p w14:paraId="215E19F8" w14:textId="77777777" w:rsidR="007B793A" w:rsidRDefault="007B793A" w:rsidP="007B793A">
      <w:pPr>
        <w:pStyle w:val="PL"/>
      </w:pPr>
      <w:r>
        <w:t xml:space="preserve">      description: 'Store the 5GC NF connection information'</w:t>
      </w:r>
    </w:p>
    <w:p w14:paraId="3216F9D7" w14:textId="77777777" w:rsidR="007B793A" w:rsidRDefault="007B793A" w:rsidP="007B793A">
      <w:pPr>
        <w:pStyle w:val="PL"/>
      </w:pPr>
      <w:r>
        <w:t xml:space="preserve">      properties:</w:t>
      </w:r>
    </w:p>
    <w:p w14:paraId="367B702B" w14:textId="77777777" w:rsidR="007B793A" w:rsidRDefault="007B793A" w:rsidP="007B793A">
      <w:pPr>
        <w:pStyle w:val="PL"/>
      </w:pPr>
      <w:r>
        <w:t xml:space="preserve">        5GCNFType:</w:t>
      </w:r>
    </w:p>
    <w:p w14:paraId="388AEAE7" w14:textId="77777777" w:rsidR="007B793A" w:rsidRDefault="007B793A" w:rsidP="007B793A">
      <w:pPr>
        <w:pStyle w:val="PL"/>
      </w:pPr>
      <w:r>
        <w:t xml:space="preserve">          type: string</w:t>
      </w:r>
    </w:p>
    <w:p w14:paraId="44626C1F" w14:textId="77777777" w:rsidR="007B793A" w:rsidRDefault="007B793A" w:rsidP="007B793A">
      <w:pPr>
        <w:pStyle w:val="PL"/>
      </w:pPr>
      <w:r>
        <w:t xml:space="preserve">          enum:</w:t>
      </w:r>
    </w:p>
    <w:p w14:paraId="0EDAB0B0" w14:textId="77777777" w:rsidR="007B793A" w:rsidRDefault="007B793A" w:rsidP="007B793A">
      <w:pPr>
        <w:pStyle w:val="PL"/>
      </w:pPr>
      <w:r>
        <w:t xml:space="preserve">            - PCF</w:t>
      </w:r>
    </w:p>
    <w:p w14:paraId="76B91817" w14:textId="77777777" w:rsidR="007B793A" w:rsidRDefault="007B793A" w:rsidP="007B793A">
      <w:pPr>
        <w:pStyle w:val="PL"/>
      </w:pPr>
      <w:r>
        <w:t xml:space="preserve">            - NEF</w:t>
      </w:r>
    </w:p>
    <w:p w14:paraId="35DE277D" w14:textId="77777777" w:rsidR="007B793A" w:rsidRDefault="007B793A" w:rsidP="007B793A">
      <w:pPr>
        <w:pStyle w:val="PL"/>
      </w:pPr>
      <w:r>
        <w:t xml:space="preserve">            - SCEF</w:t>
      </w:r>
    </w:p>
    <w:p w14:paraId="269DA713" w14:textId="77777777" w:rsidR="007B793A" w:rsidRDefault="007B793A" w:rsidP="007B793A">
      <w:pPr>
        <w:pStyle w:val="PL"/>
      </w:pPr>
      <w:r>
        <w:t xml:space="preserve">        5GCNFIpAddress:</w:t>
      </w:r>
    </w:p>
    <w:p w14:paraId="091F5461" w14:textId="77777777" w:rsidR="007B793A" w:rsidRDefault="007B793A" w:rsidP="007B793A">
      <w:pPr>
        <w:pStyle w:val="PL"/>
      </w:pPr>
      <w:r>
        <w:t xml:space="preserve">          type: string</w:t>
      </w:r>
    </w:p>
    <w:p w14:paraId="11F4C3DD" w14:textId="77777777" w:rsidR="007B793A" w:rsidRDefault="007B793A" w:rsidP="007B793A">
      <w:pPr>
        <w:pStyle w:val="PL"/>
      </w:pPr>
      <w:r>
        <w:t xml:space="preserve">        5GCNFRef:</w:t>
      </w:r>
    </w:p>
    <w:p w14:paraId="760AB8B8" w14:textId="77777777" w:rsidR="007B793A" w:rsidRDefault="007B793A" w:rsidP="007B793A">
      <w:pPr>
        <w:pStyle w:val="PL"/>
      </w:pPr>
      <w:r>
        <w:t xml:space="preserve">          $ref: 'TS28623_ComDefs.yaml#/components/schemas/Dn'</w:t>
      </w:r>
    </w:p>
    <w:p w14:paraId="145D56F8" w14:textId="77777777" w:rsidR="007B793A" w:rsidRDefault="007B793A" w:rsidP="007B793A">
      <w:pPr>
        <w:pStyle w:val="PL"/>
      </w:pPr>
    </w:p>
    <w:p w14:paraId="5BDE1FC4" w14:textId="77777777" w:rsidR="007B793A" w:rsidRDefault="007B793A" w:rsidP="007B793A">
      <w:pPr>
        <w:pStyle w:val="PL"/>
      </w:pPr>
      <w:r>
        <w:t xml:space="preserve">    UPFConnectionInfo:</w:t>
      </w:r>
    </w:p>
    <w:p w14:paraId="73757A77" w14:textId="77777777" w:rsidR="007B793A" w:rsidRDefault="007B793A" w:rsidP="007B793A">
      <w:pPr>
        <w:pStyle w:val="PL"/>
      </w:pPr>
      <w:r>
        <w:t xml:space="preserve">      type: object</w:t>
      </w:r>
    </w:p>
    <w:p w14:paraId="7CE82661" w14:textId="77777777" w:rsidR="007B793A" w:rsidRDefault="007B793A" w:rsidP="007B793A">
      <w:pPr>
        <w:pStyle w:val="PL"/>
      </w:pPr>
      <w:r>
        <w:t xml:space="preserve">      properties:</w:t>
      </w:r>
    </w:p>
    <w:p w14:paraId="711560E1" w14:textId="77777777" w:rsidR="007B793A" w:rsidRDefault="007B793A" w:rsidP="007B793A">
      <w:pPr>
        <w:pStyle w:val="PL"/>
      </w:pPr>
      <w:r>
        <w:t xml:space="preserve">        uPFIpAddress:</w:t>
      </w:r>
    </w:p>
    <w:p w14:paraId="5C328B80" w14:textId="77777777" w:rsidR="007B793A" w:rsidRDefault="007B793A" w:rsidP="007B793A">
      <w:pPr>
        <w:pStyle w:val="PL"/>
      </w:pPr>
      <w:r>
        <w:t xml:space="preserve">          type: string</w:t>
      </w:r>
    </w:p>
    <w:p w14:paraId="1A1E9FC5" w14:textId="77777777" w:rsidR="007B793A" w:rsidRDefault="007B793A" w:rsidP="007B793A">
      <w:pPr>
        <w:pStyle w:val="PL"/>
      </w:pPr>
      <w:r>
        <w:t xml:space="preserve">        uPFRef:</w:t>
      </w:r>
    </w:p>
    <w:p w14:paraId="23E3FC1E" w14:textId="77777777" w:rsidR="007B793A" w:rsidRDefault="007B793A" w:rsidP="007B793A">
      <w:pPr>
        <w:pStyle w:val="PL"/>
      </w:pPr>
      <w:r>
        <w:t xml:space="preserve">          $ref: 'TS28623_ComDefs.yaml#/components/schemas/Dn'</w:t>
      </w:r>
    </w:p>
    <w:p w14:paraId="7C4BE389" w14:textId="77777777" w:rsidR="007B793A" w:rsidRDefault="007B793A" w:rsidP="007B793A">
      <w:pPr>
        <w:pStyle w:val="PL"/>
      </w:pPr>
      <w:r>
        <w:t xml:space="preserve">    SnssaiList:</w:t>
      </w:r>
    </w:p>
    <w:p w14:paraId="0664FA68" w14:textId="77777777" w:rsidR="007B793A" w:rsidRDefault="007B793A" w:rsidP="007B793A">
      <w:pPr>
        <w:pStyle w:val="PL"/>
      </w:pPr>
      <w:r>
        <w:t xml:space="preserve">      type: array</w:t>
      </w:r>
    </w:p>
    <w:p w14:paraId="6AE7102A" w14:textId="77777777" w:rsidR="007B793A" w:rsidRDefault="007B793A" w:rsidP="007B793A">
      <w:pPr>
        <w:pStyle w:val="PL"/>
      </w:pPr>
      <w:r>
        <w:t xml:space="preserve">      items:</w:t>
      </w:r>
    </w:p>
    <w:p w14:paraId="3D6417CA" w14:textId="77777777" w:rsidR="007B793A" w:rsidRDefault="007B793A" w:rsidP="007B793A">
      <w:pPr>
        <w:pStyle w:val="PL"/>
      </w:pPr>
      <w:r>
        <w:t xml:space="preserve">        $ref: 'TS28541_NrNrm.yaml#/components/schemas/Snssai'</w:t>
      </w:r>
    </w:p>
    <w:p w14:paraId="43F17607" w14:textId="77777777" w:rsidR="007B793A" w:rsidRDefault="007B793A" w:rsidP="007B793A">
      <w:pPr>
        <w:pStyle w:val="PL"/>
      </w:pPr>
      <w:r>
        <w:t xml:space="preserve">    SnpnId:</w:t>
      </w:r>
    </w:p>
    <w:p w14:paraId="2149B5A0" w14:textId="77777777" w:rsidR="007B793A" w:rsidRDefault="007B793A" w:rsidP="007B793A">
      <w:pPr>
        <w:pStyle w:val="PL"/>
      </w:pPr>
      <w:r>
        <w:t xml:space="preserve">      type: object</w:t>
      </w:r>
    </w:p>
    <w:p w14:paraId="23C96EC1" w14:textId="77777777" w:rsidR="007B793A" w:rsidRDefault="007B793A" w:rsidP="007B793A">
      <w:pPr>
        <w:pStyle w:val="PL"/>
      </w:pPr>
      <w:r>
        <w:t xml:space="preserve">      properties:</w:t>
      </w:r>
    </w:p>
    <w:p w14:paraId="01AA9B5D" w14:textId="77777777" w:rsidR="007B793A" w:rsidRDefault="007B793A" w:rsidP="007B793A">
      <w:pPr>
        <w:pStyle w:val="PL"/>
      </w:pPr>
      <w:r>
        <w:t xml:space="preserve">        mcc:</w:t>
      </w:r>
    </w:p>
    <w:p w14:paraId="0916E993" w14:textId="77777777" w:rsidR="007B793A" w:rsidRDefault="007B793A" w:rsidP="007B793A">
      <w:pPr>
        <w:pStyle w:val="PL"/>
      </w:pPr>
      <w:r>
        <w:t xml:space="preserve">          $ref: 'TS28623_ComDefs.yaml#/components/schemas/Mcc'</w:t>
      </w:r>
    </w:p>
    <w:p w14:paraId="4F0B5504" w14:textId="77777777" w:rsidR="007B793A" w:rsidRDefault="007B793A" w:rsidP="007B793A">
      <w:pPr>
        <w:pStyle w:val="PL"/>
      </w:pPr>
      <w:r>
        <w:t xml:space="preserve">        mnc:</w:t>
      </w:r>
    </w:p>
    <w:p w14:paraId="00C95629" w14:textId="77777777" w:rsidR="007B793A" w:rsidRDefault="007B793A" w:rsidP="007B793A">
      <w:pPr>
        <w:pStyle w:val="PL"/>
      </w:pPr>
      <w:r>
        <w:t xml:space="preserve">          $ref: 'TS28623_ComDefs.yaml#/components/schemas/Mnc'</w:t>
      </w:r>
    </w:p>
    <w:p w14:paraId="46FB13AC" w14:textId="77777777" w:rsidR="007B793A" w:rsidRDefault="007B793A" w:rsidP="007B793A">
      <w:pPr>
        <w:pStyle w:val="PL"/>
      </w:pPr>
      <w:r>
        <w:t xml:space="preserve">        nid:</w:t>
      </w:r>
    </w:p>
    <w:p w14:paraId="292E90D8" w14:textId="77777777" w:rsidR="007B793A" w:rsidRDefault="007B793A" w:rsidP="007B793A">
      <w:pPr>
        <w:pStyle w:val="PL"/>
      </w:pPr>
      <w:r>
        <w:t xml:space="preserve">          type: string</w:t>
      </w:r>
    </w:p>
    <w:p w14:paraId="7A7767DC" w14:textId="77777777" w:rsidR="007B793A" w:rsidRDefault="007B793A" w:rsidP="007B793A">
      <w:pPr>
        <w:pStyle w:val="PL"/>
      </w:pPr>
      <w:r>
        <w:t xml:space="preserve">    SnpnInfo:</w:t>
      </w:r>
    </w:p>
    <w:p w14:paraId="51D8685E" w14:textId="77777777" w:rsidR="007B793A" w:rsidRDefault="007B793A" w:rsidP="007B793A">
      <w:pPr>
        <w:pStyle w:val="PL"/>
      </w:pPr>
      <w:r>
        <w:t xml:space="preserve">      type: object</w:t>
      </w:r>
    </w:p>
    <w:p w14:paraId="7628CB51" w14:textId="77777777" w:rsidR="007B793A" w:rsidRDefault="007B793A" w:rsidP="007B793A">
      <w:pPr>
        <w:pStyle w:val="PL"/>
      </w:pPr>
      <w:r>
        <w:t xml:space="preserve">      properties:</w:t>
      </w:r>
    </w:p>
    <w:p w14:paraId="160CD538" w14:textId="77777777" w:rsidR="007B793A" w:rsidRDefault="007B793A" w:rsidP="007B793A">
      <w:pPr>
        <w:pStyle w:val="PL"/>
      </w:pPr>
      <w:r>
        <w:t xml:space="preserve">        snpnId:</w:t>
      </w:r>
    </w:p>
    <w:p w14:paraId="055C8350" w14:textId="77777777" w:rsidR="007B793A" w:rsidRDefault="007B793A" w:rsidP="007B793A">
      <w:pPr>
        <w:pStyle w:val="PL"/>
      </w:pPr>
      <w:r>
        <w:t xml:space="preserve">          $ref: '#/components/schemas/SnpnId'</w:t>
      </w:r>
    </w:p>
    <w:p w14:paraId="49264FDB" w14:textId="77777777" w:rsidR="007B793A" w:rsidRDefault="007B793A" w:rsidP="007B793A">
      <w:pPr>
        <w:pStyle w:val="PL"/>
      </w:pPr>
      <w:r>
        <w:t xml:space="preserve">        snssai:</w:t>
      </w:r>
    </w:p>
    <w:p w14:paraId="5DD25C73" w14:textId="77777777" w:rsidR="007B793A" w:rsidRDefault="007B793A" w:rsidP="007B793A">
      <w:pPr>
        <w:pStyle w:val="PL"/>
      </w:pPr>
      <w:r>
        <w:t xml:space="preserve">          $ref: 'TS28541_NrNrm.yaml#/components/schemas/Snssai'</w:t>
      </w:r>
    </w:p>
    <w:p w14:paraId="6A318416" w14:textId="77777777" w:rsidR="007B793A" w:rsidRDefault="007B793A" w:rsidP="007B793A">
      <w:pPr>
        <w:pStyle w:val="PL"/>
      </w:pPr>
      <w:r>
        <w:t xml:space="preserve">    TaiList:</w:t>
      </w:r>
    </w:p>
    <w:p w14:paraId="08A537CE" w14:textId="77777777" w:rsidR="007B793A" w:rsidRDefault="007B793A" w:rsidP="007B793A">
      <w:pPr>
        <w:pStyle w:val="PL"/>
      </w:pPr>
      <w:r>
        <w:t xml:space="preserve">      type: array</w:t>
      </w:r>
    </w:p>
    <w:p w14:paraId="455A9E52" w14:textId="77777777" w:rsidR="007B793A" w:rsidRDefault="007B793A" w:rsidP="007B793A">
      <w:pPr>
        <w:pStyle w:val="PL"/>
      </w:pPr>
      <w:r>
        <w:t xml:space="preserve">      items:</w:t>
      </w:r>
    </w:p>
    <w:p w14:paraId="40788A61" w14:textId="77777777" w:rsidR="007B793A" w:rsidRDefault="007B793A" w:rsidP="007B793A">
      <w:pPr>
        <w:pStyle w:val="PL"/>
      </w:pPr>
      <w:r>
        <w:t xml:space="preserve">        $ref: 'TS28541_NrNrm.yaml#/components/schemas/Tai' </w:t>
      </w:r>
    </w:p>
    <w:p w14:paraId="6B6175DD" w14:textId="77777777" w:rsidR="007B793A" w:rsidRDefault="007B793A" w:rsidP="007B793A">
      <w:pPr>
        <w:pStyle w:val="PL"/>
      </w:pPr>
      <w:r>
        <w:t xml:space="preserve">    SupiRange:</w:t>
      </w:r>
    </w:p>
    <w:p w14:paraId="14F39C32" w14:textId="77777777" w:rsidR="007B793A" w:rsidRDefault="007B793A" w:rsidP="007B793A">
      <w:pPr>
        <w:pStyle w:val="PL"/>
      </w:pPr>
      <w:r>
        <w:t xml:space="preserve">      type: object</w:t>
      </w:r>
    </w:p>
    <w:p w14:paraId="60BBD5D8" w14:textId="77777777" w:rsidR="007B793A" w:rsidRDefault="007B793A" w:rsidP="007B793A">
      <w:pPr>
        <w:pStyle w:val="PL"/>
      </w:pPr>
      <w:r>
        <w:t xml:space="preserve">      properties:</w:t>
      </w:r>
    </w:p>
    <w:p w14:paraId="2107BBB4" w14:textId="77777777" w:rsidR="007B793A" w:rsidRDefault="007B793A" w:rsidP="007B793A">
      <w:pPr>
        <w:pStyle w:val="PL"/>
      </w:pPr>
      <w:r>
        <w:t xml:space="preserve">        start:</w:t>
      </w:r>
    </w:p>
    <w:p w14:paraId="40B8A203" w14:textId="77777777" w:rsidR="007B793A" w:rsidRDefault="007B793A" w:rsidP="007B793A">
      <w:pPr>
        <w:pStyle w:val="PL"/>
      </w:pPr>
      <w:r>
        <w:t xml:space="preserve">          type: string</w:t>
      </w:r>
    </w:p>
    <w:p w14:paraId="062C1AB8" w14:textId="77777777" w:rsidR="007B793A" w:rsidRDefault="007B793A" w:rsidP="007B793A">
      <w:pPr>
        <w:pStyle w:val="PL"/>
      </w:pPr>
      <w:r>
        <w:t xml:space="preserve">        end:</w:t>
      </w:r>
    </w:p>
    <w:p w14:paraId="6509BF36" w14:textId="77777777" w:rsidR="007B793A" w:rsidRDefault="007B793A" w:rsidP="007B793A">
      <w:pPr>
        <w:pStyle w:val="PL"/>
      </w:pPr>
      <w:r>
        <w:t xml:space="preserve">          type: string</w:t>
      </w:r>
    </w:p>
    <w:p w14:paraId="41F96790" w14:textId="77777777" w:rsidR="007B793A" w:rsidRDefault="007B793A" w:rsidP="007B793A">
      <w:pPr>
        <w:pStyle w:val="PL"/>
      </w:pPr>
      <w:r>
        <w:t xml:space="preserve">        pattern:</w:t>
      </w:r>
    </w:p>
    <w:p w14:paraId="1806DD33" w14:textId="77777777" w:rsidR="007B793A" w:rsidRDefault="007B793A" w:rsidP="007B793A">
      <w:pPr>
        <w:pStyle w:val="PL"/>
      </w:pPr>
      <w:r>
        <w:t xml:space="preserve">          type: string</w:t>
      </w:r>
    </w:p>
    <w:p w14:paraId="5A60B7DB" w14:textId="77777777" w:rsidR="007B793A" w:rsidRDefault="007B793A" w:rsidP="007B793A">
      <w:pPr>
        <w:pStyle w:val="PL"/>
      </w:pPr>
      <w:r>
        <w:t xml:space="preserve">    IdentityRange:</w:t>
      </w:r>
    </w:p>
    <w:p w14:paraId="4B7A2D97" w14:textId="77777777" w:rsidR="007B793A" w:rsidRDefault="007B793A" w:rsidP="007B793A">
      <w:pPr>
        <w:pStyle w:val="PL"/>
      </w:pPr>
      <w:r>
        <w:t xml:space="preserve">      type: object</w:t>
      </w:r>
    </w:p>
    <w:p w14:paraId="2933DC50" w14:textId="77777777" w:rsidR="007B793A" w:rsidRDefault="007B793A" w:rsidP="007B793A">
      <w:pPr>
        <w:pStyle w:val="PL"/>
      </w:pPr>
      <w:r>
        <w:t xml:space="preserve">      properties:</w:t>
      </w:r>
    </w:p>
    <w:p w14:paraId="4597B677" w14:textId="77777777" w:rsidR="007B793A" w:rsidRDefault="007B793A" w:rsidP="007B793A">
      <w:pPr>
        <w:pStyle w:val="PL"/>
      </w:pPr>
      <w:r>
        <w:t xml:space="preserve">        start:</w:t>
      </w:r>
    </w:p>
    <w:p w14:paraId="683FBF0E" w14:textId="77777777" w:rsidR="007B793A" w:rsidRDefault="007B793A" w:rsidP="007B793A">
      <w:pPr>
        <w:pStyle w:val="PL"/>
      </w:pPr>
      <w:r>
        <w:t xml:space="preserve">          type: string</w:t>
      </w:r>
    </w:p>
    <w:p w14:paraId="70917564" w14:textId="77777777" w:rsidR="007B793A" w:rsidRDefault="007B793A" w:rsidP="007B793A">
      <w:pPr>
        <w:pStyle w:val="PL"/>
      </w:pPr>
      <w:r>
        <w:t xml:space="preserve">        end:</w:t>
      </w:r>
    </w:p>
    <w:p w14:paraId="17518075" w14:textId="77777777" w:rsidR="007B793A" w:rsidRDefault="007B793A" w:rsidP="007B793A">
      <w:pPr>
        <w:pStyle w:val="PL"/>
      </w:pPr>
      <w:r>
        <w:t xml:space="preserve">          type: string</w:t>
      </w:r>
    </w:p>
    <w:p w14:paraId="2CB9B730" w14:textId="77777777" w:rsidR="007B793A" w:rsidRDefault="007B793A" w:rsidP="007B793A">
      <w:pPr>
        <w:pStyle w:val="PL"/>
      </w:pPr>
      <w:r>
        <w:t xml:space="preserve">        pattern:</w:t>
      </w:r>
    </w:p>
    <w:p w14:paraId="6BB56621" w14:textId="77777777" w:rsidR="007B793A" w:rsidRDefault="007B793A" w:rsidP="007B793A">
      <w:pPr>
        <w:pStyle w:val="PL"/>
      </w:pPr>
      <w:r>
        <w:t xml:space="preserve">          type: string</w:t>
      </w:r>
    </w:p>
    <w:p w14:paraId="291BFAF3" w14:textId="77777777" w:rsidR="007B793A" w:rsidRDefault="007B793A" w:rsidP="007B793A">
      <w:pPr>
        <w:pStyle w:val="PL"/>
      </w:pPr>
      <w:r>
        <w:t xml:space="preserve">    ProseCapability:</w:t>
      </w:r>
    </w:p>
    <w:p w14:paraId="3176F29A" w14:textId="77777777" w:rsidR="007B793A" w:rsidRDefault="007B793A" w:rsidP="007B793A">
      <w:pPr>
        <w:pStyle w:val="PL"/>
      </w:pPr>
      <w:r>
        <w:t xml:space="preserve">      type: object</w:t>
      </w:r>
    </w:p>
    <w:p w14:paraId="3B45CBDF" w14:textId="77777777" w:rsidR="007B793A" w:rsidRDefault="007B793A" w:rsidP="007B793A">
      <w:pPr>
        <w:pStyle w:val="PL"/>
      </w:pPr>
      <w:r>
        <w:t xml:space="preserve">      properties:</w:t>
      </w:r>
    </w:p>
    <w:p w14:paraId="7FAB0040" w14:textId="77777777" w:rsidR="007B793A" w:rsidRDefault="007B793A" w:rsidP="007B793A">
      <w:pPr>
        <w:pStyle w:val="PL"/>
      </w:pPr>
      <w:r>
        <w:t xml:space="preserve">        proseDirectDiscovey:</w:t>
      </w:r>
    </w:p>
    <w:p w14:paraId="5E359A13" w14:textId="77777777" w:rsidR="007B793A" w:rsidRDefault="007B793A" w:rsidP="007B793A">
      <w:pPr>
        <w:pStyle w:val="PL"/>
      </w:pPr>
      <w:r>
        <w:t xml:space="preserve">          type: boolean</w:t>
      </w:r>
    </w:p>
    <w:p w14:paraId="4964AA70" w14:textId="77777777" w:rsidR="007B793A" w:rsidRDefault="007B793A" w:rsidP="007B793A">
      <w:pPr>
        <w:pStyle w:val="PL"/>
      </w:pPr>
      <w:r>
        <w:t xml:space="preserve">        proseDirectCommunication:</w:t>
      </w:r>
    </w:p>
    <w:p w14:paraId="35EB54DE" w14:textId="77777777" w:rsidR="007B793A" w:rsidRDefault="007B793A" w:rsidP="007B793A">
      <w:pPr>
        <w:pStyle w:val="PL"/>
      </w:pPr>
      <w:r>
        <w:t xml:space="preserve">          type: boolean</w:t>
      </w:r>
    </w:p>
    <w:p w14:paraId="20239BBF" w14:textId="77777777" w:rsidR="007B793A" w:rsidRDefault="007B793A" w:rsidP="007B793A">
      <w:pPr>
        <w:pStyle w:val="PL"/>
      </w:pPr>
      <w:r>
        <w:t xml:space="preserve">        proseL2UetoNetworkRelay:</w:t>
      </w:r>
    </w:p>
    <w:p w14:paraId="111AB2B9" w14:textId="77777777" w:rsidR="007B793A" w:rsidRDefault="007B793A" w:rsidP="007B793A">
      <w:pPr>
        <w:pStyle w:val="PL"/>
      </w:pPr>
      <w:r>
        <w:t xml:space="preserve">          type: boolean</w:t>
      </w:r>
    </w:p>
    <w:p w14:paraId="48472FDC" w14:textId="77777777" w:rsidR="007B793A" w:rsidRDefault="007B793A" w:rsidP="007B793A">
      <w:pPr>
        <w:pStyle w:val="PL"/>
      </w:pPr>
      <w:r>
        <w:t xml:space="preserve">        proseL3UetoNetworkRelay:</w:t>
      </w:r>
    </w:p>
    <w:p w14:paraId="6E03DDCA" w14:textId="77777777" w:rsidR="007B793A" w:rsidRDefault="007B793A" w:rsidP="007B793A">
      <w:pPr>
        <w:pStyle w:val="PL"/>
      </w:pPr>
      <w:r>
        <w:t xml:space="preserve">          type: boolean</w:t>
      </w:r>
    </w:p>
    <w:p w14:paraId="25608A8A" w14:textId="77777777" w:rsidR="007B793A" w:rsidRDefault="007B793A" w:rsidP="007B793A">
      <w:pPr>
        <w:pStyle w:val="PL"/>
      </w:pPr>
      <w:r>
        <w:t xml:space="preserve">        proseL2RemoteUe:</w:t>
      </w:r>
    </w:p>
    <w:p w14:paraId="03AFA93A" w14:textId="77777777" w:rsidR="007B793A" w:rsidRDefault="007B793A" w:rsidP="007B793A">
      <w:pPr>
        <w:pStyle w:val="PL"/>
      </w:pPr>
      <w:r>
        <w:t xml:space="preserve">          type: boolean</w:t>
      </w:r>
    </w:p>
    <w:p w14:paraId="04FBC86D" w14:textId="77777777" w:rsidR="007B793A" w:rsidRDefault="007B793A" w:rsidP="007B793A">
      <w:pPr>
        <w:pStyle w:val="PL"/>
      </w:pPr>
      <w:r>
        <w:t xml:space="preserve">        proseL3RemoteUe:</w:t>
      </w:r>
    </w:p>
    <w:p w14:paraId="4A44B379" w14:textId="77777777" w:rsidR="007B793A" w:rsidRDefault="007B793A" w:rsidP="007B793A">
      <w:pPr>
        <w:pStyle w:val="PL"/>
      </w:pPr>
      <w:r>
        <w:t xml:space="preserve">          type: boolean</w:t>
      </w:r>
    </w:p>
    <w:p w14:paraId="48A5F370" w14:textId="77777777" w:rsidR="007B793A" w:rsidRDefault="007B793A" w:rsidP="007B793A">
      <w:pPr>
        <w:pStyle w:val="PL"/>
      </w:pPr>
      <w:r>
        <w:t xml:space="preserve">    V2xCapability:</w:t>
      </w:r>
    </w:p>
    <w:p w14:paraId="2178D84C" w14:textId="77777777" w:rsidR="007B793A" w:rsidRDefault="007B793A" w:rsidP="007B793A">
      <w:pPr>
        <w:pStyle w:val="PL"/>
      </w:pPr>
      <w:r>
        <w:t xml:space="preserve">      type: object</w:t>
      </w:r>
    </w:p>
    <w:p w14:paraId="340E8F76" w14:textId="77777777" w:rsidR="007B793A" w:rsidRDefault="007B793A" w:rsidP="007B793A">
      <w:pPr>
        <w:pStyle w:val="PL"/>
      </w:pPr>
      <w:r>
        <w:t xml:space="preserve">      properties:</w:t>
      </w:r>
    </w:p>
    <w:p w14:paraId="2DA27005" w14:textId="77777777" w:rsidR="007B793A" w:rsidRDefault="007B793A" w:rsidP="007B793A">
      <w:pPr>
        <w:pStyle w:val="PL"/>
      </w:pPr>
      <w:r>
        <w:t xml:space="preserve">        lteV2x:</w:t>
      </w:r>
    </w:p>
    <w:p w14:paraId="4BB0349A" w14:textId="77777777" w:rsidR="007B793A" w:rsidRDefault="007B793A" w:rsidP="007B793A">
      <w:pPr>
        <w:pStyle w:val="PL"/>
      </w:pPr>
      <w:r>
        <w:t xml:space="preserve">          type: boolean</w:t>
      </w:r>
    </w:p>
    <w:p w14:paraId="41DEC80B" w14:textId="77777777" w:rsidR="007B793A" w:rsidRDefault="007B793A" w:rsidP="007B793A">
      <w:pPr>
        <w:pStyle w:val="PL"/>
      </w:pPr>
      <w:r>
        <w:t xml:space="preserve">        nrV2x:</w:t>
      </w:r>
    </w:p>
    <w:p w14:paraId="1AAD2E82" w14:textId="77777777" w:rsidR="007B793A" w:rsidRDefault="007B793A" w:rsidP="007B793A">
      <w:pPr>
        <w:pStyle w:val="PL"/>
      </w:pPr>
      <w:r>
        <w:t xml:space="preserve">          type: boolean</w:t>
      </w:r>
    </w:p>
    <w:p w14:paraId="00DDE2E9" w14:textId="77777777" w:rsidR="007B793A" w:rsidRDefault="007B793A" w:rsidP="007B793A">
      <w:pPr>
        <w:pStyle w:val="PL"/>
      </w:pPr>
      <w:r>
        <w:t xml:space="preserve">    InternalGroupIdRange:</w:t>
      </w:r>
    </w:p>
    <w:p w14:paraId="5B56A22A" w14:textId="77777777" w:rsidR="007B793A" w:rsidRDefault="007B793A" w:rsidP="007B793A">
      <w:pPr>
        <w:pStyle w:val="PL"/>
      </w:pPr>
      <w:r>
        <w:t xml:space="preserve">      type: object</w:t>
      </w:r>
    </w:p>
    <w:p w14:paraId="259814D4" w14:textId="77777777" w:rsidR="007B793A" w:rsidRDefault="007B793A" w:rsidP="007B793A">
      <w:pPr>
        <w:pStyle w:val="PL"/>
      </w:pPr>
      <w:r>
        <w:t xml:space="preserve">      properties:</w:t>
      </w:r>
    </w:p>
    <w:p w14:paraId="5663D9B6" w14:textId="77777777" w:rsidR="007B793A" w:rsidRDefault="007B793A" w:rsidP="007B793A">
      <w:pPr>
        <w:pStyle w:val="PL"/>
      </w:pPr>
      <w:r>
        <w:t xml:space="preserve">        start:</w:t>
      </w:r>
    </w:p>
    <w:p w14:paraId="4FA40D02" w14:textId="77777777" w:rsidR="007B793A" w:rsidRDefault="007B793A" w:rsidP="007B793A">
      <w:pPr>
        <w:pStyle w:val="PL"/>
      </w:pPr>
      <w:r>
        <w:t xml:space="preserve">          type: string</w:t>
      </w:r>
    </w:p>
    <w:p w14:paraId="6393E329" w14:textId="77777777" w:rsidR="007B793A" w:rsidRDefault="007B793A" w:rsidP="007B793A">
      <w:pPr>
        <w:pStyle w:val="PL"/>
      </w:pPr>
      <w:r>
        <w:t xml:space="preserve">        end:</w:t>
      </w:r>
    </w:p>
    <w:p w14:paraId="3B7E8924" w14:textId="77777777" w:rsidR="007B793A" w:rsidRDefault="007B793A" w:rsidP="007B793A">
      <w:pPr>
        <w:pStyle w:val="PL"/>
      </w:pPr>
      <w:r>
        <w:t xml:space="preserve">          type: string</w:t>
      </w:r>
    </w:p>
    <w:p w14:paraId="005FFD7A" w14:textId="77777777" w:rsidR="007B793A" w:rsidRDefault="007B793A" w:rsidP="007B793A">
      <w:pPr>
        <w:pStyle w:val="PL"/>
      </w:pPr>
      <w:r>
        <w:t xml:space="preserve">        pattern:</w:t>
      </w:r>
    </w:p>
    <w:p w14:paraId="7D8BEB29" w14:textId="77777777" w:rsidR="007B793A" w:rsidRDefault="007B793A" w:rsidP="007B793A">
      <w:pPr>
        <w:pStyle w:val="PL"/>
      </w:pPr>
      <w:r>
        <w:t xml:space="preserve">          type: string</w:t>
      </w:r>
    </w:p>
    <w:p w14:paraId="7BC98CC9" w14:textId="77777777" w:rsidR="007B793A" w:rsidRDefault="007B793A" w:rsidP="007B793A">
      <w:pPr>
        <w:pStyle w:val="PL"/>
      </w:pPr>
      <w:r>
        <w:t xml:space="preserve">    SuciInfo:</w:t>
      </w:r>
    </w:p>
    <w:p w14:paraId="7E2B0436" w14:textId="77777777" w:rsidR="007B793A" w:rsidRDefault="007B793A" w:rsidP="007B793A">
      <w:pPr>
        <w:pStyle w:val="PL"/>
      </w:pPr>
      <w:r>
        <w:t xml:space="preserve">      type: object</w:t>
      </w:r>
    </w:p>
    <w:p w14:paraId="534D7BEF" w14:textId="77777777" w:rsidR="007B793A" w:rsidRDefault="007B793A" w:rsidP="007B793A">
      <w:pPr>
        <w:pStyle w:val="PL"/>
      </w:pPr>
      <w:r>
        <w:t xml:space="preserve">      properties:</w:t>
      </w:r>
    </w:p>
    <w:p w14:paraId="5E986474" w14:textId="77777777" w:rsidR="007B793A" w:rsidRDefault="007B793A" w:rsidP="007B793A">
      <w:pPr>
        <w:pStyle w:val="PL"/>
      </w:pPr>
      <w:r>
        <w:t xml:space="preserve">        routingInds: </w:t>
      </w:r>
    </w:p>
    <w:p w14:paraId="17528DCF" w14:textId="77777777" w:rsidR="007B793A" w:rsidRDefault="007B793A" w:rsidP="007B793A">
      <w:pPr>
        <w:pStyle w:val="PL"/>
      </w:pPr>
      <w:r>
        <w:t xml:space="preserve">          type: array</w:t>
      </w:r>
    </w:p>
    <w:p w14:paraId="5517059B" w14:textId="77777777" w:rsidR="007B793A" w:rsidRDefault="007B793A" w:rsidP="007B793A">
      <w:pPr>
        <w:pStyle w:val="PL"/>
      </w:pPr>
      <w:r>
        <w:t xml:space="preserve">          items:</w:t>
      </w:r>
    </w:p>
    <w:p w14:paraId="6F3EE91E" w14:textId="77777777" w:rsidR="007B793A" w:rsidRDefault="007B793A" w:rsidP="007B793A">
      <w:pPr>
        <w:pStyle w:val="PL"/>
      </w:pPr>
      <w:r>
        <w:t xml:space="preserve">            type: string</w:t>
      </w:r>
    </w:p>
    <w:p w14:paraId="5B820D9F" w14:textId="77777777" w:rsidR="007B793A" w:rsidRDefault="007B793A" w:rsidP="007B793A">
      <w:pPr>
        <w:pStyle w:val="PL"/>
      </w:pPr>
      <w:r>
        <w:t xml:space="preserve">        hNwPubKeyIds:</w:t>
      </w:r>
    </w:p>
    <w:p w14:paraId="275171FE" w14:textId="77777777" w:rsidR="007B793A" w:rsidRDefault="007B793A" w:rsidP="007B793A">
      <w:pPr>
        <w:pStyle w:val="PL"/>
      </w:pPr>
      <w:r>
        <w:t xml:space="preserve">          type: array</w:t>
      </w:r>
    </w:p>
    <w:p w14:paraId="7A8EDFF5" w14:textId="77777777" w:rsidR="007B793A" w:rsidRDefault="007B793A" w:rsidP="007B793A">
      <w:pPr>
        <w:pStyle w:val="PL"/>
      </w:pPr>
      <w:r>
        <w:t xml:space="preserve">          items:</w:t>
      </w:r>
    </w:p>
    <w:p w14:paraId="5632AD2B" w14:textId="77777777" w:rsidR="007B793A" w:rsidRDefault="007B793A" w:rsidP="007B793A">
      <w:pPr>
        <w:pStyle w:val="PL"/>
      </w:pPr>
      <w:r>
        <w:t xml:space="preserve">            type: integer</w:t>
      </w:r>
    </w:p>
    <w:p w14:paraId="712A2B80" w14:textId="77777777" w:rsidR="007B793A" w:rsidRDefault="007B793A" w:rsidP="007B793A">
      <w:pPr>
        <w:pStyle w:val="PL"/>
      </w:pPr>
      <w:r>
        <w:t xml:space="preserve">    SuciInfoList:</w:t>
      </w:r>
    </w:p>
    <w:p w14:paraId="79D3C861" w14:textId="77777777" w:rsidR="007B793A" w:rsidRDefault="007B793A" w:rsidP="007B793A">
      <w:pPr>
        <w:pStyle w:val="PL"/>
      </w:pPr>
      <w:r>
        <w:t xml:space="preserve">      type: array</w:t>
      </w:r>
    </w:p>
    <w:p w14:paraId="4CBB2D3F" w14:textId="77777777" w:rsidR="007B793A" w:rsidRDefault="007B793A" w:rsidP="007B793A">
      <w:pPr>
        <w:pStyle w:val="PL"/>
      </w:pPr>
      <w:r>
        <w:t xml:space="preserve">      items:</w:t>
      </w:r>
    </w:p>
    <w:p w14:paraId="43C3950A" w14:textId="77777777" w:rsidR="007B793A" w:rsidRDefault="007B793A" w:rsidP="007B793A">
      <w:pPr>
        <w:pStyle w:val="PL"/>
      </w:pPr>
      <w:r>
        <w:t xml:space="preserve">        $ref: '#/components/schemas/SuciInfo' </w:t>
      </w:r>
    </w:p>
    <w:p w14:paraId="41398197" w14:textId="77777777" w:rsidR="007B793A" w:rsidRDefault="007B793A" w:rsidP="007B793A">
      <w:pPr>
        <w:pStyle w:val="PL"/>
      </w:pPr>
      <w:r>
        <w:t xml:space="preserve">    SharedDataIdRange:</w:t>
      </w:r>
    </w:p>
    <w:p w14:paraId="562D5958" w14:textId="77777777" w:rsidR="007B793A" w:rsidRDefault="007B793A" w:rsidP="007B793A">
      <w:pPr>
        <w:pStyle w:val="PL"/>
      </w:pPr>
      <w:r>
        <w:t xml:space="preserve">      type: object</w:t>
      </w:r>
    </w:p>
    <w:p w14:paraId="24C9567E" w14:textId="77777777" w:rsidR="007B793A" w:rsidRDefault="007B793A" w:rsidP="007B793A">
      <w:pPr>
        <w:pStyle w:val="PL"/>
      </w:pPr>
      <w:r>
        <w:t xml:space="preserve">      properties:</w:t>
      </w:r>
    </w:p>
    <w:p w14:paraId="5B07EB3A" w14:textId="77777777" w:rsidR="007B793A" w:rsidRDefault="007B793A" w:rsidP="007B793A">
      <w:pPr>
        <w:pStyle w:val="PL"/>
      </w:pPr>
      <w:r>
        <w:t xml:space="preserve">        pattern:</w:t>
      </w:r>
    </w:p>
    <w:p w14:paraId="59D7E689" w14:textId="77777777" w:rsidR="007B793A" w:rsidRDefault="007B793A" w:rsidP="007B793A">
      <w:pPr>
        <w:pStyle w:val="PL"/>
      </w:pPr>
      <w:r>
        <w:t xml:space="preserve">          type: string</w:t>
      </w:r>
    </w:p>
    <w:p w14:paraId="4AB40723" w14:textId="77777777" w:rsidR="007B793A" w:rsidRDefault="007B793A" w:rsidP="007B793A">
      <w:pPr>
        <w:pStyle w:val="PL"/>
      </w:pPr>
      <w:r>
        <w:t xml:space="preserve">    SupiRangeList:</w:t>
      </w:r>
    </w:p>
    <w:p w14:paraId="77829CBB" w14:textId="77777777" w:rsidR="007B793A" w:rsidRDefault="007B793A" w:rsidP="007B793A">
      <w:pPr>
        <w:pStyle w:val="PL"/>
      </w:pPr>
      <w:r>
        <w:t xml:space="preserve">      type: array</w:t>
      </w:r>
    </w:p>
    <w:p w14:paraId="68C3BC06" w14:textId="77777777" w:rsidR="007B793A" w:rsidRDefault="007B793A" w:rsidP="007B793A">
      <w:pPr>
        <w:pStyle w:val="PL"/>
      </w:pPr>
      <w:r>
        <w:t xml:space="preserve">      items:</w:t>
      </w:r>
    </w:p>
    <w:p w14:paraId="38112964" w14:textId="77777777" w:rsidR="007B793A" w:rsidRDefault="007B793A" w:rsidP="007B793A">
      <w:pPr>
        <w:pStyle w:val="PL"/>
      </w:pPr>
      <w:r>
        <w:t xml:space="preserve">        $ref: '#/components/schemas/SupiRange'</w:t>
      </w:r>
    </w:p>
    <w:p w14:paraId="056DBACC" w14:textId="77777777" w:rsidR="007B793A" w:rsidRDefault="007B793A" w:rsidP="007B793A">
      <w:pPr>
        <w:pStyle w:val="PL"/>
      </w:pPr>
      <w:r>
        <w:t xml:space="preserve">    IdentityRangeList:</w:t>
      </w:r>
    </w:p>
    <w:p w14:paraId="5DA3D2F0" w14:textId="77777777" w:rsidR="007B793A" w:rsidRDefault="007B793A" w:rsidP="007B793A">
      <w:pPr>
        <w:pStyle w:val="PL"/>
      </w:pPr>
      <w:r>
        <w:t xml:space="preserve">      type: array</w:t>
      </w:r>
    </w:p>
    <w:p w14:paraId="70E02F2E" w14:textId="77777777" w:rsidR="007B793A" w:rsidRDefault="007B793A" w:rsidP="007B793A">
      <w:pPr>
        <w:pStyle w:val="PL"/>
      </w:pPr>
      <w:r>
        <w:t xml:space="preserve">      items:</w:t>
      </w:r>
    </w:p>
    <w:p w14:paraId="637EEA6D" w14:textId="77777777" w:rsidR="007B793A" w:rsidRDefault="007B793A" w:rsidP="007B793A">
      <w:pPr>
        <w:pStyle w:val="PL"/>
      </w:pPr>
      <w:r>
        <w:t xml:space="preserve">        $ref: '#/components/schemas/IdentityRange'</w:t>
      </w:r>
    </w:p>
    <w:p w14:paraId="16F43509" w14:textId="77777777" w:rsidR="007B793A" w:rsidRDefault="007B793A" w:rsidP="007B793A">
      <w:pPr>
        <w:pStyle w:val="PL"/>
      </w:pPr>
      <w:r>
        <w:t xml:space="preserve">    InternalGroupIdRangeList:</w:t>
      </w:r>
    </w:p>
    <w:p w14:paraId="31A36127" w14:textId="77777777" w:rsidR="007B793A" w:rsidRDefault="007B793A" w:rsidP="007B793A">
      <w:pPr>
        <w:pStyle w:val="PL"/>
      </w:pPr>
      <w:r>
        <w:t xml:space="preserve">      type: array</w:t>
      </w:r>
    </w:p>
    <w:p w14:paraId="63D2E890" w14:textId="77777777" w:rsidR="007B793A" w:rsidRDefault="007B793A" w:rsidP="007B793A">
      <w:pPr>
        <w:pStyle w:val="PL"/>
      </w:pPr>
      <w:r>
        <w:t xml:space="preserve">      items:</w:t>
      </w:r>
    </w:p>
    <w:p w14:paraId="2D30BC86" w14:textId="77777777" w:rsidR="007B793A" w:rsidRDefault="007B793A" w:rsidP="007B793A">
      <w:pPr>
        <w:pStyle w:val="PL"/>
      </w:pPr>
      <w:r>
        <w:t xml:space="preserve">        $ref: '#/components/schemas/InternalGroupIdRange'</w:t>
      </w:r>
    </w:p>
    <w:p w14:paraId="41BD1CD9" w14:textId="77777777" w:rsidR="007B793A" w:rsidRDefault="007B793A" w:rsidP="007B793A">
      <w:pPr>
        <w:pStyle w:val="PL"/>
      </w:pPr>
      <w:r>
        <w:t xml:space="preserve">    SupportedDataSetList:</w:t>
      </w:r>
    </w:p>
    <w:p w14:paraId="0F088534" w14:textId="77777777" w:rsidR="007B793A" w:rsidRDefault="007B793A" w:rsidP="007B793A">
      <w:pPr>
        <w:pStyle w:val="PL"/>
      </w:pPr>
      <w:r>
        <w:t xml:space="preserve">      type: array</w:t>
      </w:r>
    </w:p>
    <w:p w14:paraId="54EAE399" w14:textId="77777777" w:rsidR="007B793A" w:rsidRDefault="007B793A" w:rsidP="007B793A">
      <w:pPr>
        <w:pStyle w:val="PL"/>
      </w:pPr>
      <w:r>
        <w:t xml:space="preserve">      items:</w:t>
      </w:r>
    </w:p>
    <w:p w14:paraId="522A37E7" w14:textId="77777777" w:rsidR="007B793A" w:rsidRDefault="007B793A" w:rsidP="007B793A">
      <w:pPr>
        <w:pStyle w:val="PL"/>
      </w:pPr>
      <w:r>
        <w:t xml:space="preserve">        $ref: '#/components/schemas/SupportedDataSet'</w:t>
      </w:r>
    </w:p>
    <w:p w14:paraId="38AF7229" w14:textId="77777777" w:rsidR="007B793A" w:rsidRDefault="007B793A" w:rsidP="007B793A">
      <w:pPr>
        <w:pStyle w:val="PL"/>
      </w:pPr>
      <w:r>
        <w:t xml:space="preserve">    SharedDataIdRangeList:</w:t>
      </w:r>
    </w:p>
    <w:p w14:paraId="3DBB4F2F" w14:textId="77777777" w:rsidR="007B793A" w:rsidRDefault="007B793A" w:rsidP="007B793A">
      <w:pPr>
        <w:pStyle w:val="PL"/>
      </w:pPr>
      <w:r>
        <w:t xml:space="preserve">      type: array</w:t>
      </w:r>
    </w:p>
    <w:p w14:paraId="55D99211" w14:textId="77777777" w:rsidR="007B793A" w:rsidRDefault="007B793A" w:rsidP="007B793A">
      <w:pPr>
        <w:pStyle w:val="PL"/>
      </w:pPr>
      <w:r>
        <w:t xml:space="preserve">      items:</w:t>
      </w:r>
    </w:p>
    <w:p w14:paraId="16C587C5" w14:textId="77777777" w:rsidR="007B793A" w:rsidRDefault="007B793A" w:rsidP="007B793A">
      <w:pPr>
        <w:pStyle w:val="PL"/>
      </w:pPr>
      <w:r>
        <w:t xml:space="preserve">        $ref: '#/components/schemas/SharedDataIdRange'</w:t>
      </w:r>
    </w:p>
    <w:p w14:paraId="32F65221" w14:textId="77777777" w:rsidR="007B793A" w:rsidRDefault="007B793A" w:rsidP="007B793A">
      <w:pPr>
        <w:pStyle w:val="PL"/>
      </w:pPr>
      <w:r>
        <w:t xml:space="preserve">    InterfaceUpfInfoItem:</w:t>
      </w:r>
    </w:p>
    <w:p w14:paraId="2EB9935B" w14:textId="77777777" w:rsidR="007B793A" w:rsidRDefault="007B793A" w:rsidP="007B793A">
      <w:pPr>
        <w:pStyle w:val="PL"/>
      </w:pPr>
      <w:r>
        <w:t xml:space="preserve">      type: object</w:t>
      </w:r>
    </w:p>
    <w:p w14:paraId="2056DBF5" w14:textId="77777777" w:rsidR="007B793A" w:rsidRDefault="007B793A" w:rsidP="007B793A">
      <w:pPr>
        <w:pStyle w:val="PL"/>
      </w:pPr>
      <w:r>
        <w:t xml:space="preserve">      properties:</w:t>
      </w:r>
    </w:p>
    <w:p w14:paraId="3F410DEF" w14:textId="77777777" w:rsidR="007B793A" w:rsidRDefault="007B793A" w:rsidP="007B793A">
      <w:pPr>
        <w:pStyle w:val="PL"/>
      </w:pPr>
      <w:r>
        <w:t xml:space="preserve">        interfaceType:</w:t>
      </w:r>
    </w:p>
    <w:p w14:paraId="3DC0720D" w14:textId="77777777" w:rsidR="007B793A" w:rsidRDefault="007B793A" w:rsidP="007B793A">
      <w:pPr>
        <w:pStyle w:val="PL"/>
      </w:pPr>
      <w:r>
        <w:t xml:space="preserve">          type: string</w:t>
      </w:r>
    </w:p>
    <w:p w14:paraId="1AE4299A" w14:textId="77777777" w:rsidR="007B793A" w:rsidRDefault="007B793A" w:rsidP="007B793A">
      <w:pPr>
        <w:pStyle w:val="PL"/>
      </w:pPr>
      <w:r>
        <w:t xml:space="preserve">          enum:</w:t>
      </w:r>
    </w:p>
    <w:p w14:paraId="3E1CBA5C" w14:textId="77777777" w:rsidR="007B793A" w:rsidRDefault="007B793A" w:rsidP="007B793A">
      <w:pPr>
        <w:pStyle w:val="PL"/>
      </w:pPr>
      <w:r>
        <w:t xml:space="preserve">            - IPV4ENDPOINTADDRESSES</w:t>
      </w:r>
    </w:p>
    <w:p w14:paraId="6F2624D9" w14:textId="77777777" w:rsidR="007B793A" w:rsidRDefault="007B793A" w:rsidP="007B793A">
      <w:pPr>
        <w:pStyle w:val="PL"/>
      </w:pPr>
      <w:r>
        <w:t xml:space="preserve">            - IPV6ENDPOINTADDRESSES</w:t>
      </w:r>
    </w:p>
    <w:p w14:paraId="25609956" w14:textId="77777777" w:rsidR="007B793A" w:rsidRDefault="007B793A" w:rsidP="007B793A">
      <w:pPr>
        <w:pStyle w:val="PL"/>
      </w:pPr>
      <w:r>
        <w:t xml:space="preserve">            - FQDN</w:t>
      </w:r>
    </w:p>
    <w:p w14:paraId="05E73F81" w14:textId="77777777" w:rsidR="007B793A" w:rsidRDefault="007B793A" w:rsidP="007B793A">
      <w:pPr>
        <w:pStyle w:val="PL"/>
      </w:pPr>
      <w:r>
        <w:t xml:space="preserve">        ipv4EndpointAddresses:</w:t>
      </w:r>
    </w:p>
    <w:p w14:paraId="137BE160" w14:textId="77777777" w:rsidR="007B793A" w:rsidRDefault="007B793A" w:rsidP="007B793A">
      <w:pPr>
        <w:pStyle w:val="PL"/>
      </w:pPr>
      <w:r>
        <w:t xml:space="preserve">          $ref: 'TS28623_ComDefs.yaml#/components/schemas/Ipv4Addr'</w:t>
      </w:r>
    </w:p>
    <w:p w14:paraId="1281EB7B" w14:textId="77777777" w:rsidR="007B793A" w:rsidRDefault="007B793A" w:rsidP="007B793A">
      <w:pPr>
        <w:pStyle w:val="PL"/>
      </w:pPr>
      <w:r>
        <w:t xml:space="preserve">        ipv6EndpointAddresses:</w:t>
      </w:r>
    </w:p>
    <w:p w14:paraId="1D338BBA" w14:textId="77777777" w:rsidR="007B793A" w:rsidRDefault="007B793A" w:rsidP="007B793A">
      <w:pPr>
        <w:pStyle w:val="PL"/>
      </w:pPr>
      <w:r>
        <w:t xml:space="preserve">          $ref: 'TS28623_ComDefs.yaml#/components/schemas/Ipv6Addr'</w:t>
      </w:r>
    </w:p>
    <w:p w14:paraId="5D842154" w14:textId="77777777" w:rsidR="007B793A" w:rsidRDefault="007B793A" w:rsidP="007B793A">
      <w:pPr>
        <w:pStyle w:val="PL"/>
      </w:pPr>
      <w:r>
        <w:t xml:space="preserve">        fqdn:</w:t>
      </w:r>
    </w:p>
    <w:p w14:paraId="30FF8DA6" w14:textId="77777777" w:rsidR="007B793A" w:rsidRDefault="007B793A" w:rsidP="007B793A">
      <w:pPr>
        <w:pStyle w:val="PL"/>
      </w:pPr>
      <w:r>
        <w:t xml:space="preserve">          $ref: 'TS28623_ComDefs.yaml#/components/schemas/Fqdn'</w:t>
      </w:r>
    </w:p>
    <w:p w14:paraId="56E9F5FD" w14:textId="77777777" w:rsidR="007B793A" w:rsidRDefault="007B793A" w:rsidP="007B793A">
      <w:pPr>
        <w:pStyle w:val="PL"/>
      </w:pPr>
      <w:r>
        <w:t xml:space="preserve">        networkInstance:</w:t>
      </w:r>
    </w:p>
    <w:p w14:paraId="688EDF32" w14:textId="77777777" w:rsidR="007B793A" w:rsidRDefault="007B793A" w:rsidP="007B793A">
      <w:pPr>
        <w:pStyle w:val="PL"/>
      </w:pPr>
      <w:r>
        <w:t xml:space="preserve">          type: string</w:t>
      </w:r>
    </w:p>
    <w:p w14:paraId="4C157DC5" w14:textId="77777777" w:rsidR="007B793A" w:rsidRDefault="007B793A" w:rsidP="007B793A">
      <w:pPr>
        <w:pStyle w:val="PL"/>
      </w:pPr>
    </w:p>
    <w:p w14:paraId="6F86CB06" w14:textId="77777777" w:rsidR="007B793A" w:rsidRDefault="007B793A" w:rsidP="007B793A">
      <w:pPr>
        <w:pStyle w:val="PL"/>
      </w:pPr>
      <w:r>
        <w:t xml:space="preserve">    AtsssCapability:</w:t>
      </w:r>
    </w:p>
    <w:p w14:paraId="2127AAEE" w14:textId="77777777" w:rsidR="007B793A" w:rsidRDefault="007B793A" w:rsidP="007B793A">
      <w:pPr>
        <w:pStyle w:val="PL"/>
      </w:pPr>
      <w:r>
        <w:t xml:space="preserve">      type: object</w:t>
      </w:r>
    </w:p>
    <w:p w14:paraId="09D528C8" w14:textId="77777777" w:rsidR="007B793A" w:rsidRDefault="007B793A" w:rsidP="007B793A">
      <w:pPr>
        <w:pStyle w:val="PL"/>
      </w:pPr>
      <w:r>
        <w:t xml:space="preserve">      properties:</w:t>
      </w:r>
    </w:p>
    <w:p w14:paraId="518A3C99" w14:textId="77777777" w:rsidR="007B793A" w:rsidRDefault="007B793A" w:rsidP="007B793A">
      <w:pPr>
        <w:pStyle w:val="PL"/>
      </w:pPr>
      <w:r>
        <w:t xml:space="preserve">        atsssLL:</w:t>
      </w:r>
    </w:p>
    <w:p w14:paraId="3F439F69" w14:textId="77777777" w:rsidR="007B793A" w:rsidRDefault="007B793A" w:rsidP="007B793A">
      <w:pPr>
        <w:pStyle w:val="PL"/>
      </w:pPr>
      <w:r>
        <w:t xml:space="preserve">          type: boolean</w:t>
      </w:r>
    </w:p>
    <w:p w14:paraId="20475337" w14:textId="77777777" w:rsidR="007B793A" w:rsidRDefault="007B793A" w:rsidP="007B793A">
      <w:pPr>
        <w:pStyle w:val="PL"/>
      </w:pPr>
      <w:r>
        <w:t xml:space="preserve">        mptcp:</w:t>
      </w:r>
    </w:p>
    <w:p w14:paraId="6B50372D" w14:textId="77777777" w:rsidR="007B793A" w:rsidRDefault="007B793A" w:rsidP="007B793A">
      <w:pPr>
        <w:pStyle w:val="PL"/>
      </w:pPr>
      <w:r>
        <w:t xml:space="preserve">          type: boolean</w:t>
      </w:r>
    </w:p>
    <w:p w14:paraId="7F619D26" w14:textId="77777777" w:rsidR="007B793A" w:rsidRDefault="007B793A" w:rsidP="007B793A">
      <w:pPr>
        <w:pStyle w:val="PL"/>
      </w:pPr>
      <w:r>
        <w:t xml:space="preserve">        rttWithoutPmf:</w:t>
      </w:r>
    </w:p>
    <w:p w14:paraId="5ED6B8E8" w14:textId="77777777" w:rsidR="007B793A" w:rsidRDefault="007B793A" w:rsidP="007B793A">
      <w:pPr>
        <w:pStyle w:val="PL"/>
      </w:pPr>
      <w:r>
        <w:t xml:space="preserve">          type: boolean</w:t>
      </w:r>
    </w:p>
    <w:p w14:paraId="6E809118" w14:textId="77777777" w:rsidR="007B793A" w:rsidRDefault="007B793A" w:rsidP="007B793A">
      <w:pPr>
        <w:pStyle w:val="PL"/>
      </w:pPr>
    </w:p>
    <w:p w14:paraId="554B2660" w14:textId="77777777" w:rsidR="007B793A" w:rsidRDefault="007B793A" w:rsidP="007B793A">
      <w:pPr>
        <w:pStyle w:val="PL"/>
      </w:pPr>
      <w:r>
        <w:t xml:space="preserve">    IpInterface:</w:t>
      </w:r>
    </w:p>
    <w:p w14:paraId="3F0C1701" w14:textId="77777777" w:rsidR="007B793A" w:rsidRDefault="007B793A" w:rsidP="007B793A">
      <w:pPr>
        <w:pStyle w:val="PL"/>
      </w:pPr>
      <w:r>
        <w:t xml:space="preserve">      type: object</w:t>
      </w:r>
    </w:p>
    <w:p w14:paraId="4DDB4AF1" w14:textId="77777777" w:rsidR="007B793A" w:rsidRDefault="007B793A" w:rsidP="007B793A">
      <w:pPr>
        <w:pStyle w:val="PL"/>
      </w:pPr>
      <w:r>
        <w:t xml:space="preserve">      properties:</w:t>
      </w:r>
    </w:p>
    <w:p w14:paraId="70D6E7A0" w14:textId="77777777" w:rsidR="007B793A" w:rsidRDefault="007B793A" w:rsidP="007B793A">
      <w:pPr>
        <w:pStyle w:val="PL"/>
      </w:pPr>
      <w:r>
        <w:t xml:space="preserve">        ipv4EndpointAddresses:</w:t>
      </w:r>
    </w:p>
    <w:p w14:paraId="7F80CA6D" w14:textId="77777777" w:rsidR="007B793A" w:rsidRDefault="007B793A" w:rsidP="007B793A">
      <w:pPr>
        <w:pStyle w:val="PL"/>
      </w:pPr>
      <w:r>
        <w:t xml:space="preserve">          $ref: 'TS28623_ComDefs.yaml#/components/schemas/Ipv4Addr'</w:t>
      </w:r>
    </w:p>
    <w:p w14:paraId="0AE2A79E" w14:textId="77777777" w:rsidR="007B793A" w:rsidRDefault="007B793A" w:rsidP="007B793A">
      <w:pPr>
        <w:pStyle w:val="PL"/>
      </w:pPr>
      <w:r>
        <w:t xml:space="preserve">        ipv6EndpointAddresses:</w:t>
      </w:r>
    </w:p>
    <w:p w14:paraId="34452128" w14:textId="77777777" w:rsidR="007B793A" w:rsidRDefault="007B793A" w:rsidP="007B793A">
      <w:pPr>
        <w:pStyle w:val="PL"/>
      </w:pPr>
      <w:r>
        <w:t xml:space="preserve">          $ref: 'TS28623_ComDefs.yaml#/components/schemas/Ipv6Addr'</w:t>
      </w:r>
    </w:p>
    <w:p w14:paraId="5B15BD51" w14:textId="77777777" w:rsidR="007B793A" w:rsidRDefault="007B793A" w:rsidP="007B793A">
      <w:pPr>
        <w:pStyle w:val="PL"/>
      </w:pPr>
      <w:r>
        <w:t xml:space="preserve">        fqdn:</w:t>
      </w:r>
    </w:p>
    <w:p w14:paraId="6C0CB8B2" w14:textId="77777777" w:rsidR="007B793A" w:rsidRDefault="007B793A" w:rsidP="007B793A">
      <w:pPr>
        <w:pStyle w:val="PL"/>
      </w:pPr>
      <w:r>
        <w:t xml:space="preserve">          $ref: 'TS28623_ComDefs.yaml#/components/schemas/Fqdn'</w:t>
      </w:r>
    </w:p>
    <w:p w14:paraId="3F167090" w14:textId="77777777" w:rsidR="007B793A" w:rsidRDefault="007B793A" w:rsidP="007B793A">
      <w:pPr>
        <w:pStyle w:val="PL"/>
      </w:pPr>
    </w:p>
    <w:p w14:paraId="5AE90D5E" w14:textId="77777777" w:rsidR="007B793A" w:rsidRDefault="007B793A" w:rsidP="007B793A">
      <w:pPr>
        <w:pStyle w:val="PL"/>
      </w:pPr>
      <w:r>
        <w:t xml:space="preserve">    Ipv4AddressRange:</w:t>
      </w:r>
    </w:p>
    <w:p w14:paraId="39B2ACCF" w14:textId="77777777" w:rsidR="007B793A" w:rsidRDefault="007B793A" w:rsidP="007B793A">
      <w:pPr>
        <w:pStyle w:val="PL"/>
      </w:pPr>
      <w:r>
        <w:t xml:space="preserve">      description: Range of IPv4 addresses</w:t>
      </w:r>
    </w:p>
    <w:p w14:paraId="169C5CFD" w14:textId="77777777" w:rsidR="007B793A" w:rsidRDefault="007B793A" w:rsidP="007B793A">
      <w:pPr>
        <w:pStyle w:val="PL"/>
      </w:pPr>
      <w:r>
        <w:t xml:space="preserve">      type: object</w:t>
      </w:r>
    </w:p>
    <w:p w14:paraId="07A81CF2" w14:textId="77777777" w:rsidR="007B793A" w:rsidRDefault="007B793A" w:rsidP="007B793A">
      <w:pPr>
        <w:pStyle w:val="PL"/>
      </w:pPr>
      <w:r>
        <w:t xml:space="preserve">      properties:</w:t>
      </w:r>
    </w:p>
    <w:p w14:paraId="576B2AE2" w14:textId="77777777" w:rsidR="007B793A" w:rsidRDefault="007B793A" w:rsidP="007B793A">
      <w:pPr>
        <w:pStyle w:val="PL"/>
      </w:pPr>
      <w:r>
        <w:t xml:space="preserve">        start:</w:t>
      </w:r>
    </w:p>
    <w:p w14:paraId="4558F811" w14:textId="77777777" w:rsidR="007B793A" w:rsidRDefault="007B793A" w:rsidP="007B793A">
      <w:pPr>
        <w:pStyle w:val="PL"/>
      </w:pPr>
      <w:r>
        <w:t xml:space="preserve">          $ref: 'TS28623_ComDefs.yaml#/components/schemas/Ipv4Addr'</w:t>
      </w:r>
    </w:p>
    <w:p w14:paraId="01318776" w14:textId="77777777" w:rsidR="007B793A" w:rsidRDefault="007B793A" w:rsidP="007B793A">
      <w:pPr>
        <w:pStyle w:val="PL"/>
      </w:pPr>
      <w:r>
        <w:t xml:space="preserve">        end:</w:t>
      </w:r>
    </w:p>
    <w:p w14:paraId="642660D4" w14:textId="77777777" w:rsidR="007B793A" w:rsidRDefault="007B793A" w:rsidP="007B793A">
      <w:pPr>
        <w:pStyle w:val="PL"/>
      </w:pPr>
      <w:r>
        <w:t xml:space="preserve">          $ref: 'TS28623_ComDefs.yaml#/components/schemas/Ipv4Addr'</w:t>
      </w:r>
    </w:p>
    <w:p w14:paraId="2F5D903E" w14:textId="77777777" w:rsidR="007B793A" w:rsidRDefault="007B793A" w:rsidP="007B793A">
      <w:pPr>
        <w:pStyle w:val="PL"/>
      </w:pPr>
      <w:r>
        <w:t xml:space="preserve">    Ipv6PrefixRange:</w:t>
      </w:r>
    </w:p>
    <w:p w14:paraId="337356B1" w14:textId="77777777" w:rsidR="007B793A" w:rsidRDefault="007B793A" w:rsidP="007B793A">
      <w:pPr>
        <w:pStyle w:val="PL"/>
      </w:pPr>
      <w:r>
        <w:t xml:space="preserve">      description: Range of IPv6 prefixes</w:t>
      </w:r>
    </w:p>
    <w:p w14:paraId="6AD198AB" w14:textId="77777777" w:rsidR="007B793A" w:rsidRDefault="007B793A" w:rsidP="007B793A">
      <w:pPr>
        <w:pStyle w:val="PL"/>
      </w:pPr>
      <w:r>
        <w:t xml:space="preserve">      type: object</w:t>
      </w:r>
    </w:p>
    <w:p w14:paraId="05DAC632" w14:textId="77777777" w:rsidR="007B793A" w:rsidRDefault="007B793A" w:rsidP="007B793A">
      <w:pPr>
        <w:pStyle w:val="PL"/>
      </w:pPr>
      <w:r>
        <w:t xml:space="preserve">      properties:</w:t>
      </w:r>
    </w:p>
    <w:p w14:paraId="34F21932" w14:textId="77777777" w:rsidR="007B793A" w:rsidRDefault="007B793A" w:rsidP="007B793A">
      <w:pPr>
        <w:pStyle w:val="PL"/>
      </w:pPr>
      <w:r>
        <w:t xml:space="preserve">        start:</w:t>
      </w:r>
    </w:p>
    <w:p w14:paraId="46BD735F" w14:textId="77777777" w:rsidR="007B793A" w:rsidRDefault="007B793A" w:rsidP="007B793A">
      <w:pPr>
        <w:pStyle w:val="PL"/>
      </w:pPr>
      <w:r>
        <w:t xml:space="preserve">          $ref: 'TS29571_CommonData.yaml#/components/schemas/Ipv6Prefix'</w:t>
      </w:r>
    </w:p>
    <w:p w14:paraId="6CFFE60A" w14:textId="77777777" w:rsidR="007B793A" w:rsidRDefault="007B793A" w:rsidP="007B793A">
      <w:pPr>
        <w:pStyle w:val="PL"/>
      </w:pPr>
      <w:r>
        <w:t xml:space="preserve">        end:</w:t>
      </w:r>
    </w:p>
    <w:p w14:paraId="3029085E" w14:textId="77777777" w:rsidR="007B793A" w:rsidRDefault="007B793A" w:rsidP="007B793A">
      <w:pPr>
        <w:pStyle w:val="PL"/>
      </w:pPr>
      <w:r>
        <w:t xml:space="preserve">          $ref: 'TS29571_CommonData.yaml#/components/schemas/Ipv6Prefix'</w:t>
      </w:r>
    </w:p>
    <w:p w14:paraId="3132C602" w14:textId="77777777" w:rsidR="007B793A" w:rsidRDefault="007B793A" w:rsidP="007B793A">
      <w:pPr>
        <w:pStyle w:val="PL"/>
      </w:pPr>
      <w:r>
        <w:t xml:space="preserve">    Nid:</w:t>
      </w:r>
    </w:p>
    <w:p w14:paraId="03E2F5A0" w14:textId="77777777" w:rsidR="007B793A" w:rsidRDefault="007B793A" w:rsidP="007B793A">
      <w:pPr>
        <w:pStyle w:val="PL"/>
      </w:pPr>
      <w:r>
        <w:t xml:space="preserve">      type: string</w:t>
      </w:r>
    </w:p>
    <w:p w14:paraId="34F5A5C3" w14:textId="77777777" w:rsidR="007B793A" w:rsidRDefault="007B793A" w:rsidP="007B793A">
      <w:pPr>
        <w:pStyle w:val="PL"/>
      </w:pPr>
      <w:r>
        <w:t xml:space="preserve">      pattern: '^[A-Fa-f0-9]{11}$'</w:t>
      </w:r>
    </w:p>
    <w:p w14:paraId="4EE4EAE1" w14:textId="77777777" w:rsidR="007B793A" w:rsidRDefault="007B793A" w:rsidP="007B793A">
      <w:pPr>
        <w:pStyle w:val="PL"/>
      </w:pPr>
      <w:r>
        <w:t xml:space="preserve">    PlmnIdNid:</w:t>
      </w:r>
    </w:p>
    <w:p w14:paraId="3F1386B1" w14:textId="77777777" w:rsidR="007B793A" w:rsidRDefault="007B793A" w:rsidP="007B793A">
      <w:pPr>
        <w:pStyle w:val="PL"/>
      </w:pPr>
      <w:r>
        <w:t xml:space="preserve">      type: object</w:t>
      </w:r>
    </w:p>
    <w:p w14:paraId="6B22FCAE" w14:textId="77777777" w:rsidR="007B793A" w:rsidRDefault="007B793A" w:rsidP="007B793A">
      <w:pPr>
        <w:pStyle w:val="PL"/>
      </w:pPr>
      <w:r>
        <w:t xml:space="preserve">      properties:</w:t>
      </w:r>
    </w:p>
    <w:p w14:paraId="38448AE2" w14:textId="77777777" w:rsidR="007B793A" w:rsidRDefault="007B793A" w:rsidP="007B793A">
      <w:pPr>
        <w:pStyle w:val="PL"/>
      </w:pPr>
      <w:r>
        <w:t xml:space="preserve">        mcc:</w:t>
      </w:r>
    </w:p>
    <w:p w14:paraId="3890DAB1" w14:textId="77777777" w:rsidR="007B793A" w:rsidRDefault="007B793A" w:rsidP="007B793A">
      <w:pPr>
        <w:pStyle w:val="PL"/>
      </w:pPr>
      <w:r>
        <w:t xml:space="preserve">          $ref: 'TS28623_ComDefs.yaml#/components/schemas/Mcc'</w:t>
      </w:r>
    </w:p>
    <w:p w14:paraId="282282EE" w14:textId="77777777" w:rsidR="007B793A" w:rsidRDefault="007B793A" w:rsidP="007B793A">
      <w:pPr>
        <w:pStyle w:val="PL"/>
      </w:pPr>
      <w:r>
        <w:t xml:space="preserve">        mnc:</w:t>
      </w:r>
    </w:p>
    <w:p w14:paraId="4F05BB01" w14:textId="77777777" w:rsidR="007B793A" w:rsidRDefault="007B793A" w:rsidP="007B793A">
      <w:pPr>
        <w:pStyle w:val="PL"/>
      </w:pPr>
      <w:r>
        <w:t xml:space="preserve">          $ref: 'TS28623_ComDefs.yaml#/components/schemas/Mnc'</w:t>
      </w:r>
    </w:p>
    <w:p w14:paraId="29E3E756" w14:textId="77777777" w:rsidR="007B793A" w:rsidRDefault="007B793A" w:rsidP="007B793A">
      <w:pPr>
        <w:pStyle w:val="PL"/>
      </w:pPr>
      <w:r>
        <w:t xml:space="preserve">        nid:</w:t>
      </w:r>
    </w:p>
    <w:p w14:paraId="272E9D25" w14:textId="77777777" w:rsidR="007B793A" w:rsidRDefault="007B793A" w:rsidP="007B793A">
      <w:pPr>
        <w:pStyle w:val="PL"/>
      </w:pPr>
      <w:r>
        <w:t xml:space="preserve">          $ref: '#/components/schemas/Nid'</w:t>
      </w:r>
    </w:p>
    <w:p w14:paraId="424F522F" w14:textId="77777777" w:rsidR="007B793A" w:rsidRDefault="007B793A" w:rsidP="007B793A">
      <w:pPr>
        <w:pStyle w:val="PL"/>
      </w:pPr>
      <w:r>
        <w:t xml:space="preserve">    ScpCapability:</w:t>
      </w:r>
    </w:p>
    <w:p w14:paraId="7810A252" w14:textId="77777777" w:rsidR="007B793A" w:rsidRDefault="007B793A" w:rsidP="007B793A">
      <w:pPr>
        <w:pStyle w:val="PL"/>
      </w:pPr>
      <w:r>
        <w:t xml:space="preserve">      type: string</w:t>
      </w:r>
    </w:p>
    <w:p w14:paraId="31302E68" w14:textId="77777777" w:rsidR="007B793A" w:rsidRDefault="007B793A" w:rsidP="007B793A">
      <w:pPr>
        <w:pStyle w:val="PL"/>
      </w:pPr>
      <w:r>
        <w:t xml:space="preserve">      enum: </w:t>
      </w:r>
    </w:p>
    <w:p w14:paraId="2071271F" w14:textId="77777777" w:rsidR="007B793A" w:rsidRDefault="007B793A" w:rsidP="007B793A">
      <w:pPr>
        <w:pStyle w:val="PL"/>
      </w:pPr>
      <w:r>
        <w:t xml:space="preserve">        - INDIRECT_COM_WITH_DELEG_DISC</w:t>
      </w:r>
    </w:p>
    <w:p w14:paraId="2FF693D9" w14:textId="77777777" w:rsidR="007B793A" w:rsidRDefault="007B793A" w:rsidP="007B793A">
      <w:pPr>
        <w:pStyle w:val="PL"/>
      </w:pPr>
      <w:r>
        <w:t xml:space="preserve">    IpReachability:</w:t>
      </w:r>
    </w:p>
    <w:p w14:paraId="2192BF87" w14:textId="77777777" w:rsidR="007B793A" w:rsidRDefault="007B793A" w:rsidP="007B793A">
      <w:pPr>
        <w:pStyle w:val="PL"/>
      </w:pPr>
      <w:r>
        <w:t xml:space="preserve">      description: Indicates the type(s) of IP addresses reachable via an SCP</w:t>
      </w:r>
    </w:p>
    <w:p w14:paraId="15CA73C4" w14:textId="77777777" w:rsidR="007B793A" w:rsidRDefault="007B793A" w:rsidP="007B793A">
      <w:pPr>
        <w:pStyle w:val="PL"/>
      </w:pPr>
      <w:r>
        <w:t xml:space="preserve">      anyOf:</w:t>
      </w:r>
    </w:p>
    <w:p w14:paraId="12C7D1E4" w14:textId="77777777" w:rsidR="007B793A" w:rsidRDefault="007B793A" w:rsidP="007B793A">
      <w:pPr>
        <w:pStyle w:val="PL"/>
      </w:pPr>
      <w:r>
        <w:t xml:space="preserve">        - type: string</w:t>
      </w:r>
    </w:p>
    <w:p w14:paraId="16CBC756" w14:textId="77777777" w:rsidR="007B793A" w:rsidRDefault="007B793A" w:rsidP="007B793A">
      <w:pPr>
        <w:pStyle w:val="PL"/>
      </w:pPr>
      <w:r>
        <w:t xml:space="preserve">          enum:</w:t>
      </w:r>
    </w:p>
    <w:p w14:paraId="22AAE7DD" w14:textId="77777777" w:rsidR="007B793A" w:rsidRDefault="007B793A" w:rsidP="007B793A">
      <w:pPr>
        <w:pStyle w:val="PL"/>
      </w:pPr>
      <w:r>
        <w:t xml:space="preserve">            - IPV4</w:t>
      </w:r>
    </w:p>
    <w:p w14:paraId="118DD6EA" w14:textId="77777777" w:rsidR="007B793A" w:rsidRDefault="007B793A" w:rsidP="007B793A">
      <w:pPr>
        <w:pStyle w:val="PL"/>
      </w:pPr>
      <w:r>
        <w:t xml:space="preserve">            - IPV6</w:t>
      </w:r>
    </w:p>
    <w:p w14:paraId="097A8961" w14:textId="77777777" w:rsidR="007B793A" w:rsidRDefault="007B793A" w:rsidP="007B793A">
      <w:pPr>
        <w:pStyle w:val="PL"/>
      </w:pPr>
      <w:r>
        <w:t xml:space="preserve">            - IPV4V6</w:t>
      </w:r>
    </w:p>
    <w:p w14:paraId="3CF514D2" w14:textId="77777777" w:rsidR="007B793A" w:rsidRDefault="007B793A" w:rsidP="007B793A">
      <w:pPr>
        <w:pStyle w:val="PL"/>
      </w:pPr>
      <w:r>
        <w:t xml:space="preserve">        - type: string</w:t>
      </w:r>
    </w:p>
    <w:p w14:paraId="212C9A2D" w14:textId="77777777" w:rsidR="007B793A" w:rsidRDefault="007B793A" w:rsidP="007B793A">
      <w:pPr>
        <w:pStyle w:val="PL"/>
      </w:pPr>
    </w:p>
    <w:p w14:paraId="47237AAD" w14:textId="77777777" w:rsidR="007B793A" w:rsidRDefault="007B793A" w:rsidP="007B793A">
      <w:pPr>
        <w:pStyle w:val="PL"/>
      </w:pPr>
      <w:r>
        <w:t xml:space="preserve">    ScpDomainInfo:</w:t>
      </w:r>
    </w:p>
    <w:p w14:paraId="37261FE1" w14:textId="77777777" w:rsidR="007B793A" w:rsidRDefault="007B793A" w:rsidP="007B793A">
      <w:pPr>
        <w:pStyle w:val="PL"/>
      </w:pPr>
      <w:r>
        <w:t xml:space="preserve">      description: SCP Domain specific information</w:t>
      </w:r>
    </w:p>
    <w:p w14:paraId="4CA1DD32" w14:textId="77777777" w:rsidR="007B793A" w:rsidRDefault="007B793A" w:rsidP="007B793A">
      <w:pPr>
        <w:pStyle w:val="PL"/>
      </w:pPr>
      <w:r>
        <w:t xml:space="preserve">      type: object</w:t>
      </w:r>
    </w:p>
    <w:p w14:paraId="78AF9490" w14:textId="77777777" w:rsidR="007B793A" w:rsidRDefault="007B793A" w:rsidP="007B793A">
      <w:pPr>
        <w:pStyle w:val="PL"/>
      </w:pPr>
      <w:r>
        <w:t xml:space="preserve">      properties:</w:t>
      </w:r>
    </w:p>
    <w:p w14:paraId="02E34A82" w14:textId="77777777" w:rsidR="007B793A" w:rsidRDefault="007B793A" w:rsidP="007B793A">
      <w:pPr>
        <w:pStyle w:val="PL"/>
      </w:pPr>
      <w:r>
        <w:t xml:space="preserve">        scpFqdn:</w:t>
      </w:r>
    </w:p>
    <w:p w14:paraId="64AE09CF" w14:textId="77777777" w:rsidR="007B793A" w:rsidRDefault="007B793A" w:rsidP="007B793A">
      <w:pPr>
        <w:pStyle w:val="PL"/>
      </w:pPr>
      <w:r>
        <w:t xml:space="preserve">          $ref: 'TS28623_ComDefs.yaml#/components/schemas/Fqdn'</w:t>
      </w:r>
    </w:p>
    <w:p w14:paraId="03BB26F7" w14:textId="77777777" w:rsidR="007B793A" w:rsidRDefault="007B793A" w:rsidP="007B793A">
      <w:pPr>
        <w:pStyle w:val="PL"/>
      </w:pPr>
      <w:r>
        <w:t xml:space="preserve">        scpIpEndPoints:</w:t>
      </w:r>
    </w:p>
    <w:p w14:paraId="3DD29744" w14:textId="77777777" w:rsidR="007B793A" w:rsidRDefault="007B793A" w:rsidP="007B793A">
      <w:pPr>
        <w:pStyle w:val="PL"/>
      </w:pPr>
      <w:r>
        <w:t xml:space="preserve">          type: array</w:t>
      </w:r>
    </w:p>
    <w:p w14:paraId="5301D4C2" w14:textId="77777777" w:rsidR="007B793A" w:rsidRDefault="007B793A" w:rsidP="007B793A">
      <w:pPr>
        <w:pStyle w:val="PL"/>
      </w:pPr>
      <w:r>
        <w:t xml:space="preserve">          items:</w:t>
      </w:r>
    </w:p>
    <w:p w14:paraId="084BF424" w14:textId="77777777" w:rsidR="007B793A" w:rsidRDefault="007B793A" w:rsidP="007B793A">
      <w:pPr>
        <w:pStyle w:val="PL"/>
      </w:pPr>
      <w:r>
        <w:t xml:space="preserve">            $ref: 'TS28541_5GcNrm.yaml#/components/schemas/IpEndPoint'</w:t>
      </w:r>
    </w:p>
    <w:p w14:paraId="64E1BE80" w14:textId="77777777" w:rsidR="007B793A" w:rsidRDefault="007B793A" w:rsidP="007B793A">
      <w:pPr>
        <w:pStyle w:val="PL"/>
      </w:pPr>
      <w:r>
        <w:t xml:space="preserve">          minItems: 1</w:t>
      </w:r>
    </w:p>
    <w:p w14:paraId="435621E5" w14:textId="77777777" w:rsidR="007B793A" w:rsidRDefault="007B793A" w:rsidP="007B793A">
      <w:pPr>
        <w:pStyle w:val="PL"/>
      </w:pPr>
      <w:r>
        <w:t xml:space="preserve">        scpPrefix:</w:t>
      </w:r>
    </w:p>
    <w:p w14:paraId="5A5F2F86" w14:textId="77777777" w:rsidR="007B793A" w:rsidRDefault="007B793A" w:rsidP="007B793A">
      <w:pPr>
        <w:pStyle w:val="PL"/>
      </w:pPr>
      <w:r>
        <w:t xml:space="preserve">          type: string</w:t>
      </w:r>
    </w:p>
    <w:p w14:paraId="10AEFFA6" w14:textId="77777777" w:rsidR="007B793A" w:rsidRDefault="007B793A" w:rsidP="007B793A">
      <w:pPr>
        <w:pStyle w:val="PL"/>
      </w:pPr>
      <w:r>
        <w:t xml:space="preserve">        scpPorts:</w:t>
      </w:r>
    </w:p>
    <w:p w14:paraId="24924039" w14:textId="77777777" w:rsidR="007B793A" w:rsidRDefault="007B793A" w:rsidP="007B793A">
      <w:pPr>
        <w:pStyle w:val="PL"/>
      </w:pPr>
      <w:r>
        <w:t xml:space="preserve">          description: &gt;</w:t>
      </w:r>
    </w:p>
    <w:p w14:paraId="19B69809" w14:textId="77777777" w:rsidR="007B793A" w:rsidRDefault="007B793A" w:rsidP="007B793A">
      <w:pPr>
        <w:pStyle w:val="PL"/>
      </w:pPr>
      <w:r>
        <w:t xml:space="preserve">            Port numbers for HTTP and HTTPS. The key of the map shall be "http" or "https".</w:t>
      </w:r>
    </w:p>
    <w:p w14:paraId="0CF35622" w14:textId="77777777" w:rsidR="007B793A" w:rsidRDefault="007B793A" w:rsidP="007B793A">
      <w:pPr>
        <w:pStyle w:val="PL"/>
      </w:pPr>
      <w:r>
        <w:t xml:space="preserve">          type: object</w:t>
      </w:r>
    </w:p>
    <w:p w14:paraId="6E3C070D" w14:textId="77777777" w:rsidR="007B793A" w:rsidRDefault="007B793A" w:rsidP="007B793A">
      <w:pPr>
        <w:pStyle w:val="PL"/>
      </w:pPr>
      <w:r>
        <w:t xml:space="preserve">          additionalProperties:</w:t>
      </w:r>
    </w:p>
    <w:p w14:paraId="0FE7807A" w14:textId="77777777" w:rsidR="007B793A" w:rsidRDefault="007B793A" w:rsidP="007B793A">
      <w:pPr>
        <w:pStyle w:val="PL"/>
      </w:pPr>
      <w:r>
        <w:t xml:space="preserve">            type: integer</w:t>
      </w:r>
    </w:p>
    <w:p w14:paraId="3F387A73" w14:textId="77777777" w:rsidR="007B793A" w:rsidRDefault="007B793A" w:rsidP="007B793A">
      <w:pPr>
        <w:pStyle w:val="PL"/>
      </w:pPr>
      <w:r>
        <w:t xml:space="preserve">            minimum: 0</w:t>
      </w:r>
    </w:p>
    <w:p w14:paraId="74BE551B" w14:textId="77777777" w:rsidR="007B793A" w:rsidRDefault="007B793A" w:rsidP="007B793A">
      <w:pPr>
        <w:pStyle w:val="PL"/>
      </w:pPr>
      <w:r>
        <w:t xml:space="preserve">            maximum: 65535</w:t>
      </w:r>
    </w:p>
    <w:p w14:paraId="44D3EA04" w14:textId="77777777" w:rsidR="007B793A" w:rsidRDefault="007B793A" w:rsidP="007B793A">
      <w:pPr>
        <w:pStyle w:val="PL"/>
      </w:pPr>
      <w:r>
        <w:t xml:space="preserve">          minProperties: 1</w:t>
      </w:r>
    </w:p>
    <w:p w14:paraId="10C56303" w14:textId="77777777" w:rsidR="007B793A" w:rsidRDefault="007B793A" w:rsidP="007B793A">
      <w:pPr>
        <w:pStyle w:val="PL"/>
      </w:pPr>
    </w:p>
    <w:p w14:paraId="7F742F78" w14:textId="77777777" w:rsidR="007B793A" w:rsidRDefault="007B793A" w:rsidP="007B793A">
      <w:pPr>
        <w:pStyle w:val="PL"/>
      </w:pPr>
      <w:r>
        <w:t xml:space="preserve">    SeppInfo:</w:t>
      </w:r>
    </w:p>
    <w:p w14:paraId="274E1671" w14:textId="77777777" w:rsidR="007B793A" w:rsidRDefault="007B793A" w:rsidP="007B793A">
      <w:pPr>
        <w:pStyle w:val="PL"/>
      </w:pPr>
      <w:r>
        <w:t xml:space="preserve">      description: Information of a SEPP Instance</w:t>
      </w:r>
    </w:p>
    <w:p w14:paraId="79BFACA9" w14:textId="77777777" w:rsidR="007B793A" w:rsidRDefault="007B793A" w:rsidP="007B793A">
      <w:pPr>
        <w:pStyle w:val="PL"/>
      </w:pPr>
      <w:r>
        <w:t xml:space="preserve">      type: object</w:t>
      </w:r>
    </w:p>
    <w:p w14:paraId="494FD7C4" w14:textId="77777777" w:rsidR="007B793A" w:rsidRDefault="007B793A" w:rsidP="007B793A">
      <w:pPr>
        <w:pStyle w:val="PL"/>
      </w:pPr>
      <w:r>
        <w:t xml:space="preserve">      properties:</w:t>
      </w:r>
    </w:p>
    <w:p w14:paraId="17154429" w14:textId="77777777" w:rsidR="007B793A" w:rsidRDefault="007B793A" w:rsidP="007B793A">
      <w:pPr>
        <w:pStyle w:val="PL"/>
      </w:pPr>
      <w:r>
        <w:t xml:space="preserve">        seppPrefix:</w:t>
      </w:r>
    </w:p>
    <w:p w14:paraId="25E49716" w14:textId="77777777" w:rsidR="007B793A" w:rsidRDefault="007B793A" w:rsidP="007B793A">
      <w:pPr>
        <w:pStyle w:val="PL"/>
      </w:pPr>
      <w:r>
        <w:t xml:space="preserve">          type: string</w:t>
      </w:r>
    </w:p>
    <w:p w14:paraId="4D84F7B1" w14:textId="77777777" w:rsidR="007B793A" w:rsidRDefault="007B793A" w:rsidP="007B793A">
      <w:pPr>
        <w:pStyle w:val="PL"/>
      </w:pPr>
      <w:r>
        <w:t xml:space="preserve">        seppPorts:</w:t>
      </w:r>
    </w:p>
    <w:p w14:paraId="011F0CD5" w14:textId="77777777" w:rsidR="007B793A" w:rsidRDefault="007B793A" w:rsidP="007B793A">
      <w:pPr>
        <w:pStyle w:val="PL"/>
      </w:pPr>
      <w:r>
        <w:t xml:space="preserve">          description: &gt;</w:t>
      </w:r>
    </w:p>
    <w:p w14:paraId="1F3BFE74" w14:textId="77777777" w:rsidR="007B793A" w:rsidRDefault="007B793A" w:rsidP="007B793A">
      <w:pPr>
        <w:pStyle w:val="PL"/>
      </w:pPr>
      <w:r>
        <w:t xml:space="preserve">            Port numbers for HTTP and HTTPS. The key of the map shall be "http" or "https".</w:t>
      </w:r>
    </w:p>
    <w:p w14:paraId="5B9D6F06" w14:textId="77777777" w:rsidR="007B793A" w:rsidRDefault="007B793A" w:rsidP="007B793A">
      <w:pPr>
        <w:pStyle w:val="PL"/>
      </w:pPr>
      <w:r>
        <w:t xml:space="preserve">          type: object</w:t>
      </w:r>
    </w:p>
    <w:p w14:paraId="41B91814" w14:textId="77777777" w:rsidR="007B793A" w:rsidRDefault="007B793A" w:rsidP="007B793A">
      <w:pPr>
        <w:pStyle w:val="PL"/>
      </w:pPr>
      <w:r>
        <w:t xml:space="preserve">          additionalProperties:</w:t>
      </w:r>
    </w:p>
    <w:p w14:paraId="74DD7FCB" w14:textId="77777777" w:rsidR="007B793A" w:rsidRDefault="007B793A" w:rsidP="007B793A">
      <w:pPr>
        <w:pStyle w:val="PL"/>
      </w:pPr>
      <w:r>
        <w:t xml:space="preserve">            type: integer</w:t>
      </w:r>
    </w:p>
    <w:p w14:paraId="707C885A" w14:textId="77777777" w:rsidR="007B793A" w:rsidRDefault="007B793A" w:rsidP="007B793A">
      <w:pPr>
        <w:pStyle w:val="PL"/>
      </w:pPr>
      <w:r>
        <w:t xml:space="preserve">            minimum: 0</w:t>
      </w:r>
    </w:p>
    <w:p w14:paraId="7487DD67" w14:textId="77777777" w:rsidR="007B793A" w:rsidRDefault="007B793A" w:rsidP="007B793A">
      <w:pPr>
        <w:pStyle w:val="PL"/>
      </w:pPr>
      <w:r>
        <w:t xml:space="preserve">            maximum: 65535</w:t>
      </w:r>
    </w:p>
    <w:p w14:paraId="1B45AA3D" w14:textId="77777777" w:rsidR="007B793A" w:rsidRDefault="007B793A" w:rsidP="007B793A">
      <w:pPr>
        <w:pStyle w:val="PL"/>
      </w:pPr>
      <w:r>
        <w:t xml:space="preserve">          minProperties: 1</w:t>
      </w:r>
    </w:p>
    <w:p w14:paraId="5AA09656" w14:textId="77777777" w:rsidR="007B793A" w:rsidRDefault="007B793A" w:rsidP="007B793A">
      <w:pPr>
        <w:pStyle w:val="PL"/>
      </w:pPr>
      <w:r>
        <w:t xml:space="preserve">        remotePlmnList:</w:t>
      </w:r>
    </w:p>
    <w:p w14:paraId="5DB45993" w14:textId="77777777" w:rsidR="007B793A" w:rsidRDefault="007B793A" w:rsidP="007B793A">
      <w:pPr>
        <w:pStyle w:val="PL"/>
      </w:pPr>
      <w:r>
        <w:t xml:space="preserve">          type: array</w:t>
      </w:r>
    </w:p>
    <w:p w14:paraId="6ADD51AA" w14:textId="77777777" w:rsidR="007B793A" w:rsidRDefault="007B793A" w:rsidP="007B793A">
      <w:pPr>
        <w:pStyle w:val="PL"/>
      </w:pPr>
      <w:r>
        <w:t xml:space="preserve">          items:</w:t>
      </w:r>
    </w:p>
    <w:p w14:paraId="4792CADD" w14:textId="77777777" w:rsidR="007B793A" w:rsidRDefault="007B793A" w:rsidP="007B793A">
      <w:pPr>
        <w:pStyle w:val="PL"/>
      </w:pPr>
      <w:r>
        <w:t xml:space="preserve">            $ref: 'TS28623_ComDefs.yaml#/components/schemas/PlmnId'</w:t>
      </w:r>
    </w:p>
    <w:p w14:paraId="657D4D89" w14:textId="77777777" w:rsidR="007B793A" w:rsidRDefault="007B793A" w:rsidP="007B793A">
      <w:pPr>
        <w:pStyle w:val="PL"/>
      </w:pPr>
      <w:r>
        <w:t xml:space="preserve">          minItems: 1</w:t>
      </w:r>
    </w:p>
    <w:p w14:paraId="13146507" w14:textId="77777777" w:rsidR="007B793A" w:rsidRDefault="007B793A" w:rsidP="007B793A">
      <w:pPr>
        <w:pStyle w:val="PL"/>
      </w:pPr>
      <w:r>
        <w:t xml:space="preserve">        remoteSnpnList:</w:t>
      </w:r>
    </w:p>
    <w:p w14:paraId="1074725F" w14:textId="77777777" w:rsidR="007B793A" w:rsidRDefault="007B793A" w:rsidP="007B793A">
      <w:pPr>
        <w:pStyle w:val="PL"/>
      </w:pPr>
      <w:r>
        <w:t xml:space="preserve">          type: array</w:t>
      </w:r>
    </w:p>
    <w:p w14:paraId="5E545C29" w14:textId="77777777" w:rsidR="007B793A" w:rsidRDefault="007B793A" w:rsidP="007B793A">
      <w:pPr>
        <w:pStyle w:val="PL"/>
      </w:pPr>
      <w:r>
        <w:t xml:space="preserve">          items:</w:t>
      </w:r>
    </w:p>
    <w:p w14:paraId="65606CD4" w14:textId="77777777" w:rsidR="007B793A" w:rsidRDefault="007B793A" w:rsidP="007B793A">
      <w:pPr>
        <w:pStyle w:val="PL"/>
      </w:pPr>
      <w:r>
        <w:t xml:space="preserve">            $ref: 'TS29571_CommonData.yaml#/components/schemas/PlmnIdNid'</w:t>
      </w:r>
    </w:p>
    <w:p w14:paraId="3F3BFC59" w14:textId="77777777" w:rsidR="007B793A" w:rsidRDefault="007B793A" w:rsidP="007B793A">
      <w:pPr>
        <w:pStyle w:val="PL"/>
      </w:pPr>
      <w:r>
        <w:t xml:space="preserve">          minItems: 1</w:t>
      </w:r>
    </w:p>
    <w:p w14:paraId="7B4CBB6B" w14:textId="77777777" w:rsidR="007B793A" w:rsidRDefault="007B793A" w:rsidP="007B793A">
      <w:pPr>
        <w:pStyle w:val="PL"/>
      </w:pPr>
    </w:p>
    <w:p w14:paraId="49BEF6F3" w14:textId="77777777" w:rsidR="007B793A" w:rsidRDefault="007B793A" w:rsidP="007B793A">
      <w:pPr>
        <w:pStyle w:val="PL"/>
      </w:pPr>
      <w:r>
        <w:t xml:space="preserve">    UdsfInfo:</w:t>
      </w:r>
    </w:p>
    <w:p w14:paraId="3E14A484" w14:textId="77777777" w:rsidR="007B793A" w:rsidRDefault="007B793A" w:rsidP="007B793A">
      <w:pPr>
        <w:pStyle w:val="PL"/>
      </w:pPr>
      <w:r>
        <w:t xml:space="preserve">      description: Information related to UDSF</w:t>
      </w:r>
    </w:p>
    <w:p w14:paraId="38F8266F" w14:textId="77777777" w:rsidR="007B793A" w:rsidRDefault="007B793A" w:rsidP="007B793A">
      <w:pPr>
        <w:pStyle w:val="PL"/>
      </w:pPr>
      <w:r>
        <w:t xml:space="preserve">      type: object</w:t>
      </w:r>
    </w:p>
    <w:p w14:paraId="22E738EF" w14:textId="77777777" w:rsidR="007B793A" w:rsidRDefault="007B793A" w:rsidP="007B793A">
      <w:pPr>
        <w:pStyle w:val="PL"/>
      </w:pPr>
      <w:r>
        <w:t xml:space="preserve">      properties:</w:t>
      </w:r>
    </w:p>
    <w:p w14:paraId="1B7FDCAD" w14:textId="77777777" w:rsidR="007B793A" w:rsidRDefault="007B793A" w:rsidP="007B793A">
      <w:pPr>
        <w:pStyle w:val="PL"/>
      </w:pPr>
      <w:r>
        <w:t xml:space="preserve">        groupId:</w:t>
      </w:r>
    </w:p>
    <w:p w14:paraId="1341A700" w14:textId="77777777" w:rsidR="007B793A" w:rsidRDefault="007B793A" w:rsidP="007B793A">
      <w:pPr>
        <w:pStyle w:val="PL"/>
      </w:pPr>
      <w:r>
        <w:t xml:space="preserve">          $ref: 'TS29571_CommonData.yaml#/components/schemas/NfGroupId'</w:t>
      </w:r>
    </w:p>
    <w:p w14:paraId="58B06FC8" w14:textId="77777777" w:rsidR="007B793A" w:rsidRDefault="007B793A" w:rsidP="007B793A">
      <w:pPr>
        <w:pStyle w:val="PL"/>
      </w:pPr>
      <w:r>
        <w:t xml:space="preserve">        supiRanges:</w:t>
      </w:r>
    </w:p>
    <w:p w14:paraId="03BD421F" w14:textId="77777777" w:rsidR="007B793A" w:rsidRDefault="007B793A" w:rsidP="007B793A">
      <w:pPr>
        <w:pStyle w:val="PL"/>
      </w:pPr>
      <w:r>
        <w:t xml:space="preserve">          type: array</w:t>
      </w:r>
    </w:p>
    <w:p w14:paraId="0E9E5969" w14:textId="77777777" w:rsidR="007B793A" w:rsidRDefault="007B793A" w:rsidP="007B793A">
      <w:pPr>
        <w:pStyle w:val="PL"/>
      </w:pPr>
      <w:r>
        <w:t xml:space="preserve">          items:</w:t>
      </w:r>
    </w:p>
    <w:p w14:paraId="6BD8C2D2" w14:textId="77777777" w:rsidR="007B793A" w:rsidRDefault="007B793A" w:rsidP="007B793A">
      <w:pPr>
        <w:pStyle w:val="PL"/>
      </w:pPr>
      <w:r>
        <w:t xml:space="preserve">            $ref: '#/components/schemas/SupiRange'</w:t>
      </w:r>
    </w:p>
    <w:p w14:paraId="75B6DC89" w14:textId="77777777" w:rsidR="007B793A" w:rsidRDefault="007B793A" w:rsidP="007B793A">
      <w:pPr>
        <w:pStyle w:val="PL"/>
      </w:pPr>
      <w:r>
        <w:t xml:space="preserve">          minItems: 1</w:t>
      </w:r>
    </w:p>
    <w:p w14:paraId="0337637E" w14:textId="77777777" w:rsidR="007B793A" w:rsidRDefault="007B793A" w:rsidP="007B793A">
      <w:pPr>
        <w:pStyle w:val="PL"/>
      </w:pPr>
      <w:r>
        <w:t xml:space="preserve">        storageIdRanges:</w:t>
      </w:r>
    </w:p>
    <w:p w14:paraId="7EF085A7" w14:textId="77777777" w:rsidR="007B793A" w:rsidRDefault="007B793A" w:rsidP="007B793A">
      <w:pPr>
        <w:pStyle w:val="PL"/>
      </w:pPr>
      <w:r>
        <w:t xml:space="preserve">          description: &gt;</w:t>
      </w:r>
    </w:p>
    <w:p w14:paraId="6C44504D" w14:textId="77777777" w:rsidR="007B793A" w:rsidRDefault="007B793A" w:rsidP="007B793A">
      <w:pPr>
        <w:pStyle w:val="PL"/>
      </w:pPr>
      <w:r>
        <w:t xml:space="preserve">            A map (list of key-value pairs) where realmId serves as key and each value in the map</w:t>
      </w:r>
    </w:p>
    <w:p w14:paraId="13C99BD4" w14:textId="77777777" w:rsidR="007B793A" w:rsidRDefault="007B793A" w:rsidP="007B793A">
      <w:pPr>
        <w:pStyle w:val="PL"/>
      </w:pPr>
      <w:r>
        <w:t xml:space="preserve">            is an array of IdentityRanges. Each IdentityRange is a range of storageIds.</w:t>
      </w:r>
    </w:p>
    <w:p w14:paraId="386BBF40" w14:textId="77777777" w:rsidR="007B793A" w:rsidRDefault="007B793A" w:rsidP="007B793A">
      <w:pPr>
        <w:pStyle w:val="PL"/>
      </w:pPr>
      <w:r>
        <w:t xml:space="preserve">          type: object</w:t>
      </w:r>
    </w:p>
    <w:p w14:paraId="1894CCAD" w14:textId="77777777" w:rsidR="007B793A" w:rsidRDefault="007B793A" w:rsidP="007B793A">
      <w:pPr>
        <w:pStyle w:val="PL"/>
      </w:pPr>
      <w:r>
        <w:t xml:space="preserve">          additionalProperties:</w:t>
      </w:r>
    </w:p>
    <w:p w14:paraId="1F7CB4D5" w14:textId="77777777" w:rsidR="007B793A" w:rsidRDefault="007B793A" w:rsidP="007B793A">
      <w:pPr>
        <w:pStyle w:val="PL"/>
      </w:pPr>
      <w:r>
        <w:t xml:space="preserve">            type: array</w:t>
      </w:r>
    </w:p>
    <w:p w14:paraId="0E321AC3" w14:textId="77777777" w:rsidR="007B793A" w:rsidRDefault="007B793A" w:rsidP="007B793A">
      <w:pPr>
        <w:pStyle w:val="PL"/>
      </w:pPr>
      <w:r>
        <w:t xml:space="preserve">            items:</w:t>
      </w:r>
    </w:p>
    <w:p w14:paraId="333953FA" w14:textId="77777777" w:rsidR="007B793A" w:rsidRDefault="007B793A" w:rsidP="007B793A">
      <w:pPr>
        <w:pStyle w:val="PL"/>
      </w:pPr>
      <w:r>
        <w:t xml:space="preserve">              $ref: '#/components/schemas/IdentityRange'</w:t>
      </w:r>
    </w:p>
    <w:p w14:paraId="39576CF2" w14:textId="77777777" w:rsidR="007B793A" w:rsidRDefault="007B793A" w:rsidP="007B793A">
      <w:pPr>
        <w:pStyle w:val="PL"/>
      </w:pPr>
      <w:r>
        <w:t xml:space="preserve">            minItems: 1</w:t>
      </w:r>
    </w:p>
    <w:p w14:paraId="69FB528F" w14:textId="77777777" w:rsidR="007B793A" w:rsidRDefault="007B793A" w:rsidP="007B793A">
      <w:pPr>
        <w:pStyle w:val="PL"/>
      </w:pPr>
      <w:r>
        <w:t xml:space="preserve">          minProperties: 1</w:t>
      </w:r>
    </w:p>
    <w:p w14:paraId="699B1F33" w14:textId="77777777" w:rsidR="007B793A" w:rsidRDefault="007B793A" w:rsidP="007B793A">
      <w:pPr>
        <w:pStyle w:val="PL"/>
      </w:pPr>
    </w:p>
    <w:p w14:paraId="7F08CCE7" w14:textId="77777777" w:rsidR="007B793A" w:rsidRDefault="007B793A" w:rsidP="007B793A">
      <w:pPr>
        <w:pStyle w:val="PL"/>
      </w:pPr>
      <w:r>
        <w:t xml:space="preserve">    NsacfCapability:</w:t>
      </w:r>
    </w:p>
    <w:p w14:paraId="0FA9B0E8" w14:textId="77777777" w:rsidR="007B793A" w:rsidRDefault="007B793A" w:rsidP="007B793A">
      <w:pPr>
        <w:pStyle w:val="PL"/>
      </w:pPr>
      <w:r>
        <w:t xml:space="preserve">      description: &gt;</w:t>
      </w:r>
    </w:p>
    <w:p w14:paraId="7BF478D6" w14:textId="77777777" w:rsidR="007B793A" w:rsidRDefault="007B793A" w:rsidP="007B793A">
      <w:pPr>
        <w:pStyle w:val="PL"/>
      </w:pPr>
      <w:r>
        <w:t xml:space="preserve">        NSACF service capabilities (e.g. to monitor and control the number of registered UEs</w:t>
      </w:r>
    </w:p>
    <w:p w14:paraId="6CCCB1A9" w14:textId="77777777" w:rsidR="007B793A" w:rsidRDefault="007B793A" w:rsidP="007B793A">
      <w:pPr>
        <w:pStyle w:val="PL"/>
      </w:pPr>
      <w:r>
        <w:t xml:space="preserve">        or established PDU sessions per network slice)</w:t>
      </w:r>
    </w:p>
    <w:p w14:paraId="03C88D6B" w14:textId="77777777" w:rsidR="007B793A" w:rsidRDefault="007B793A" w:rsidP="007B793A">
      <w:pPr>
        <w:pStyle w:val="PL"/>
      </w:pPr>
      <w:r>
        <w:t xml:space="preserve">      type: object</w:t>
      </w:r>
    </w:p>
    <w:p w14:paraId="3FE60070" w14:textId="77777777" w:rsidR="007B793A" w:rsidRDefault="007B793A" w:rsidP="007B793A">
      <w:pPr>
        <w:pStyle w:val="PL"/>
      </w:pPr>
      <w:r>
        <w:t xml:space="preserve">      properties:</w:t>
      </w:r>
    </w:p>
    <w:p w14:paraId="75AB95DC" w14:textId="77777777" w:rsidR="007B793A" w:rsidRDefault="007B793A" w:rsidP="007B793A">
      <w:pPr>
        <w:pStyle w:val="PL"/>
      </w:pPr>
      <w:r>
        <w:t xml:space="preserve">        supportUeSAC:</w:t>
      </w:r>
    </w:p>
    <w:p w14:paraId="52A11C92" w14:textId="77777777" w:rsidR="007B793A" w:rsidRDefault="007B793A" w:rsidP="007B793A">
      <w:pPr>
        <w:pStyle w:val="PL"/>
      </w:pPr>
      <w:r>
        <w:t xml:space="preserve">          description: |</w:t>
      </w:r>
    </w:p>
    <w:p w14:paraId="09D1EC6D" w14:textId="77777777" w:rsidR="007B793A" w:rsidRDefault="007B793A" w:rsidP="007B793A">
      <w:pPr>
        <w:pStyle w:val="PL"/>
      </w:pPr>
      <w:r>
        <w:t xml:space="preserve">            Indicates the service capability of the NSACF to monitor and control the number of</w:t>
      </w:r>
    </w:p>
    <w:p w14:paraId="5567CDD7" w14:textId="77777777" w:rsidR="007B793A" w:rsidRDefault="007B793A" w:rsidP="007B793A">
      <w:pPr>
        <w:pStyle w:val="PL"/>
      </w:pPr>
      <w:r>
        <w:t xml:space="preserve">            registered UEs per network slice for the network slice that is subject to NSAC</w:t>
      </w:r>
    </w:p>
    <w:p w14:paraId="0A508C72" w14:textId="77777777" w:rsidR="007B793A" w:rsidRDefault="007B793A" w:rsidP="007B793A">
      <w:pPr>
        <w:pStyle w:val="PL"/>
      </w:pPr>
      <w:r>
        <w:t xml:space="preserve">            true: Supported</w:t>
      </w:r>
    </w:p>
    <w:p w14:paraId="4F28B500" w14:textId="77777777" w:rsidR="007B793A" w:rsidRDefault="007B793A" w:rsidP="007B793A">
      <w:pPr>
        <w:pStyle w:val="PL"/>
      </w:pPr>
      <w:r>
        <w:t xml:space="preserve">            false (default): Not Supported</w:t>
      </w:r>
    </w:p>
    <w:p w14:paraId="67B494B1" w14:textId="77777777" w:rsidR="007B793A" w:rsidRDefault="007B793A" w:rsidP="007B793A">
      <w:pPr>
        <w:pStyle w:val="PL"/>
      </w:pPr>
      <w:r>
        <w:t xml:space="preserve">          type: boolean</w:t>
      </w:r>
    </w:p>
    <w:p w14:paraId="15B94663" w14:textId="77777777" w:rsidR="007B793A" w:rsidRDefault="007B793A" w:rsidP="007B793A">
      <w:pPr>
        <w:pStyle w:val="PL"/>
      </w:pPr>
      <w:r>
        <w:t xml:space="preserve">          default: false</w:t>
      </w:r>
    </w:p>
    <w:p w14:paraId="7FCDEFA5" w14:textId="77777777" w:rsidR="007B793A" w:rsidRDefault="007B793A" w:rsidP="007B793A">
      <w:pPr>
        <w:pStyle w:val="PL"/>
      </w:pPr>
      <w:r>
        <w:t xml:space="preserve">        supportPduSAC:</w:t>
      </w:r>
    </w:p>
    <w:p w14:paraId="1A6F892D" w14:textId="77777777" w:rsidR="007B793A" w:rsidRDefault="007B793A" w:rsidP="007B793A">
      <w:pPr>
        <w:pStyle w:val="PL"/>
      </w:pPr>
      <w:r>
        <w:t xml:space="preserve">          description: |</w:t>
      </w:r>
    </w:p>
    <w:p w14:paraId="43EE3D1E" w14:textId="77777777" w:rsidR="007B793A" w:rsidRDefault="007B793A" w:rsidP="007B793A">
      <w:pPr>
        <w:pStyle w:val="PL"/>
      </w:pPr>
      <w:r>
        <w:t xml:space="preserve">            Indicates the service capability of the NSACF to monitor and control the number of</w:t>
      </w:r>
    </w:p>
    <w:p w14:paraId="25AB8376" w14:textId="77777777" w:rsidR="007B793A" w:rsidRDefault="007B793A" w:rsidP="007B793A">
      <w:pPr>
        <w:pStyle w:val="PL"/>
      </w:pPr>
      <w:r>
        <w:t xml:space="preserve">            established PDU sessions per network slice for the network slice that is subject to NSAC</w:t>
      </w:r>
    </w:p>
    <w:p w14:paraId="3FDF1E5C" w14:textId="77777777" w:rsidR="007B793A" w:rsidRDefault="007B793A" w:rsidP="007B793A">
      <w:pPr>
        <w:pStyle w:val="PL"/>
      </w:pPr>
      <w:r>
        <w:t xml:space="preserve">            true: Supported</w:t>
      </w:r>
    </w:p>
    <w:p w14:paraId="6D9C76C0" w14:textId="77777777" w:rsidR="007B793A" w:rsidRDefault="007B793A" w:rsidP="007B793A">
      <w:pPr>
        <w:pStyle w:val="PL"/>
      </w:pPr>
      <w:r>
        <w:t xml:space="preserve">            false (default): Not Supported</w:t>
      </w:r>
    </w:p>
    <w:p w14:paraId="2684A0F5" w14:textId="77777777" w:rsidR="007B793A" w:rsidRDefault="007B793A" w:rsidP="007B793A">
      <w:pPr>
        <w:pStyle w:val="PL"/>
      </w:pPr>
      <w:r>
        <w:t xml:space="preserve">          type: boolean</w:t>
      </w:r>
    </w:p>
    <w:p w14:paraId="491F9E8F" w14:textId="77777777" w:rsidR="007B793A" w:rsidRDefault="007B793A" w:rsidP="007B793A">
      <w:pPr>
        <w:pStyle w:val="PL"/>
      </w:pPr>
      <w:r>
        <w:t xml:space="preserve">          default: false</w:t>
      </w:r>
    </w:p>
    <w:p w14:paraId="5D12BFB2" w14:textId="77777777" w:rsidR="007B793A" w:rsidRDefault="007B793A" w:rsidP="007B793A">
      <w:pPr>
        <w:pStyle w:val="PL"/>
      </w:pPr>
    </w:p>
    <w:p w14:paraId="3350F126" w14:textId="77777777" w:rsidR="007B793A" w:rsidRDefault="007B793A" w:rsidP="007B793A">
      <w:pPr>
        <w:pStyle w:val="PL"/>
      </w:pPr>
      <w:r>
        <w:t xml:space="preserve">    NsacfInfo:</w:t>
      </w:r>
    </w:p>
    <w:p w14:paraId="433FFE58" w14:textId="77777777" w:rsidR="007B793A" w:rsidRDefault="007B793A" w:rsidP="007B793A">
      <w:pPr>
        <w:pStyle w:val="PL"/>
      </w:pPr>
      <w:r>
        <w:t xml:space="preserve">      description: Information of a NSACF NF Instance</w:t>
      </w:r>
    </w:p>
    <w:p w14:paraId="090D5103" w14:textId="77777777" w:rsidR="007B793A" w:rsidRDefault="007B793A" w:rsidP="007B793A">
      <w:pPr>
        <w:pStyle w:val="PL"/>
      </w:pPr>
      <w:r>
        <w:t xml:space="preserve">      type: object</w:t>
      </w:r>
    </w:p>
    <w:p w14:paraId="5EE987CD" w14:textId="77777777" w:rsidR="007B793A" w:rsidRDefault="007B793A" w:rsidP="007B793A">
      <w:pPr>
        <w:pStyle w:val="PL"/>
      </w:pPr>
      <w:r>
        <w:t xml:space="preserve">      required:</w:t>
      </w:r>
    </w:p>
    <w:p w14:paraId="400BA7A7" w14:textId="77777777" w:rsidR="007B793A" w:rsidRDefault="007B793A" w:rsidP="007B793A">
      <w:pPr>
        <w:pStyle w:val="PL"/>
      </w:pPr>
      <w:r>
        <w:t xml:space="preserve">        - nsacfCapability</w:t>
      </w:r>
    </w:p>
    <w:p w14:paraId="1A2B85E4" w14:textId="77777777" w:rsidR="007B793A" w:rsidRDefault="007B793A" w:rsidP="007B793A">
      <w:pPr>
        <w:pStyle w:val="PL"/>
      </w:pPr>
      <w:r>
        <w:t xml:space="preserve">      properties:</w:t>
      </w:r>
    </w:p>
    <w:p w14:paraId="12BC359A" w14:textId="77777777" w:rsidR="007B793A" w:rsidRDefault="007B793A" w:rsidP="007B793A">
      <w:pPr>
        <w:pStyle w:val="PL"/>
      </w:pPr>
      <w:r>
        <w:t xml:space="preserve">        nsacfCapability:</w:t>
      </w:r>
    </w:p>
    <w:p w14:paraId="59610A25" w14:textId="77777777" w:rsidR="007B793A" w:rsidRDefault="007B793A" w:rsidP="007B793A">
      <w:pPr>
        <w:pStyle w:val="PL"/>
      </w:pPr>
      <w:r>
        <w:t xml:space="preserve">          $ref: '#/components/schemas/NsacfCapability'</w:t>
      </w:r>
    </w:p>
    <w:p w14:paraId="7ACF05EE" w14:textId="77777777" w:rsidR="007B793A" w:rsidRPr="00664D32" w:rsidRDefault="007B793A" w:rsidP="007B793A">
      <w:pPr>
        <w:pStyle w:val="PL"/>
        <w:rPr>
          <w:lang w:val="fr-FR"/>
        </w:rPr>
      </w:pPr>
      <w:r>
        <w:t xml:space="preserve">        </w:t>
      </w:r>
      <w:r w:rsidRPr="00664D32">
        <w:rPr>
          <w:lang w:val="fr-FR"/>
        </w:rPr>
        <w:t>taiList:</w:t>
      </w:r>
    </w:p>
    <w:p w14:paraId="73236927" w14:textId="77777777" w:rsidR="007B793A" w:rsidRPr="00664D32" w:rsidRDefault="007B793A" w:rsidP="007B793A">
      <w:pPr>
        <w:pStyle w:val="PL"/>
        <w:rPr>
          <w:lang w:val="fr-FR"/>
        </w:rPr>
      </w:pPr>
      <w:r w:rsidRPr="00664D32">
        <w:rPr>
          <w:lang w:val="fr-FR"/>
        </w:rPr>
        <w:t xml:space="preserve">          $ref: '#/components/schemas/TaiList'</w:t>
      </w:r>
    </w:p>
    <w:p w14:paraId="3085FA60" w14:textId="77777777" w:rsidR="007B793A" w:rsidRPr="00664D32" w:rsidRDefault="007B793A" w:rsidP="007B793A">
      <w:pPr>
        <w:pStyle w:val="PL"/>
        <w:rPr>
          <w:lang w:val="fr-FR"/>
        </w:rPr>
      </w:pPr>
      <w:r w:rsidRPr="00664D32">
        <w:rPr>
          <w:lang w:val="fr-FR"/>
        </w:rPr>
        <w:t xml:space="preserve">        taiRangeList:</w:t>
      </w:r>
    </w:p>
    <w:p w14:paraId="1EE2FC6F" w14:textId="77777777" w:rsidR="007B793A" w:rsidRDefault="007B793A" w:rsidP="007B793A">
      <w:pPr>
        <w:pStyle w:val="PL"/>
      </w:pPr>
      <w:r w:rsidRPr="00664D32">
        <w:rPr>
          <w:lang w:val="fr-FR"/>
        </w:rPr>
        <w:t xml:space="preserve">          </w:t>
      </w:r>
      <w:r>
        <w:t>type: array</w:t>
      </w:r>
    </w:p>
    <w:p w14:paraId="04FAF3B6" w14:textId="77777777" w:rsidR="007B793A" w:rsidRDefault="007B793A" w:rsidP="007B793A">
      <w:pPr>
        <w:pStyle w:val="PL"/>
      </w:pPr>
      <w:r>
        <w:t xml:space="preserve">          items:</w:t>
      </w:r>
    </w:p>
    <w:p w14:paraId="2A64483D" w14:textId="77777777" w:rsidR="007B793A" w:rsidRDefault="007B793A" w:rsidP="007B793A">
      <w:pPr>
        <w:pStyle w:val="PL"/>
      </w:pPr>
      <w:r>
        <w:t xml:space="preserve">            $ref: '#/components/schemas/TaiRange'</w:t>
      </w:r>
    </w:p>
    <w:p w14:paraId="64340BB3" w14:textId="77777777" w:rsidR="007B793A" w:rsidRDefault="007B793A" w:rsidP="007B793A">
      <w:pPr>
        <w:pStyle w:val="PL"/>
      </w:pPr>
      <w:r>
        <w:t xml:space="preserve">          minItems: 1</w:t>
      </w:r>
    </w:p>
    <w:p w14:paraId="3BB1AD11" w14:textId="77777777" w:rsidR="007B793A" w:rsidRDefault="007B793A" w:rsidP="007B793A">
      <w:pPr>
        <w:pStyle w:val="PL"/>
      </w:pPr>
    </w:p>
    <w:p w14:paraId="2A493341" w14:textId="77777777" w:rsidR="007B793A" w:rsidRDefault="007B793A" w:rsidP="007B793A">
      <w:pPr>
        <w:pStyle w:val="PL"/>
      </w:pPr>
      <w:r>
        <w:t xml:space="preserve">    NwdafCapability:</w:t>
      </w:r>
    </w:p>
    <w:p w14:paraId="5540026E" w14:textId="77777777" w:rsidR="007B793A" w:rsidRDefault="007B793A" w:rsidP="007B793A">
      <w:pPr>
        <w:pStyle w:val="PL"/>
      </w:pPr>
      <w:r>
        <w:t xml:space="preserve">      description: Indicates the capability supported by the NWDAF</w:t>
      </w:r>
    </w:p>
    <w:p w14:paraId="13AA0A2F" w14:textId="77777777" w:rsidR="007B793A" w:rsidRDefault="007B793A" w:rsidP="007B793A">
      <w:pPr>
        <w:pStyle w:val="PL"/>
      </w:pPr>
      <w:r>
        <w:t xml:space="preserve">      type: object</w:t>
      </w:r>
    </w:p>
    <w:p w14:paraId="7D5566D7" w14:textId="77777777" w:rsidR="007B793A" w:rsidRDefault="007B793A" w:rsidP="007B793A">
      <w:pPr>
        <w:pStyle w:val="PL"/>
      </w:pPr>
      <w:r>
        <w:t xml:space="preserve">      properties:</w:t>
      </w:r>
    </w:p>
    <w:p w14:paraId="50574808" w14:textId="77777777" w:rsidR="007B793A" w:rsidRDefault="007B793A" w:rsidP="007B793A">
      <w:pPr>
        <w:pStyle w:val="PL"/>
      </w:pPr>
      <w:r>
        <w:t xml:space="preserve">        analyticsAggregation:</w:t>
      </w:r>
    </w:p>
    <w:p w14:paraId="3F73338C" w14:textId="77777777" w:rsidR="007B793A" w:rsidRDefault="007B793A" w:rsidP="007B793A">
      <w:pPr>
        <w:pStyle w:val="PL"/>
      </w:pPr>
      <w:r>
        <w:t xml:space="preserve">          type: boolean</w:t>
      </w:r>
    </w:p>
    <w:p w14:paraId="418D5721" w14:textId="77777777" w:rsidR="007B793A" w:rsidRDefault="007B793A" w:rsidP="007B793A">
      <w:pPr>
        <w:pStyle w:val="PL"/>
      </w:pPr>
      <w:r>
        <w:t xml:space="preserve">          default: false</w:t>
      </w:r>
    </w:p>
    <w:p w14:paraId="66545B96" w14:textId="77777777" w:rsidR="007B793A" w:rsidRDefault="007B793A" w:rsidP="007B793A">
      <w:pPr>
        <w:pStyle w:val="PL"/>
      </w:pPr>
      <w:r>
        <w:t xml:space="preserve">        analyticsMetadataProvisioning:</w:t>
      </w:r>
    </w:p>
    <w:p w14:paraId="4D4A7816" w14:textId="77777777" w:rsidR="007B793A" w:rsidRDefault="007B793A" w:rsidP="007B793A">
      <w:pPr>
        <w:pStyle w:val="PL"/>
      </w:pPr>
      <w:r>
        <w:t xml:space="preserve">          type: boolean</w:t>
      </w:r>
    </w:p>
    <w:p w14:paraId="3CEDC1BA" w14:textId="77777777" w:rsidR="007B793A" w:rsidRDefault="007B793A" w:rsidP="007B793A">
      <w:pPr>
        <w:pStyle w:val="PL"/>
      </w:pPr>
      <w:r>
        <w:t xml:space="preserve">          default: false</w:t>
      </w:r>
    </w:p>
    <w:p w14:paraId="082DDF54" w14:textId="77777777" w:rsidR="007B793A" w:rsidRDefault="007B793A" w:rsidP="007B793A">
      <w:pPr>
        <w:pStyle w:val="PL"/>
      </w:pPr>
      <w:r>
        <w:t xml:space="preserve">    MlAnalyticsInfo:</w:t>
      </w:r>
    </w:p>
    <w:p w14:paraId="62DD5C6D" w14:textId="77777777" w:rsidR="007B793A" w:rsidRDefault="007B793A" w:rsidP="007B793A">
      <w:pPr>
        <w:pStyle w:val="PL"/>
      </w:pPr>
      <w:r>
        <w:t xml:space="preserve">      description: ML Analytics Filter information supported by the Nnwdaf_MLModelProvision service</w:t>
      </w:r>
    </w:p>
    <w:p w14:paraId="612FA34D" w14:textId="77777777" w:rsidR="007B793A" w:rsidRDefault="007B793A" w:rsidP="007B793A">
      <w:pPr>
        <w:pStyle w:val="PL"/>
      </w:pPr>
      <w:r>
        <w:t xml:space="preserve">      type: object</w:t>
      </w:r>
    </w:p>
    <w:p w14:paraId="7B98BBC7" w14:textId="77777777" w:rsidR="007B793A" w:rsidRDefault="007B793A" w:rsidP="007B793A">
      <w:pPr>
        <w:pStyle w:val="PL"/>
      </w:pPr>
      <w:r>
        <w:t xml:space="preserve">      properties:</w:t>
      </w:r>
    </w:p>
    <w:p w14:paraId="2D68B655" w14:textId="77777777" w:rsidR="007B793A" w:rsidRDefault="007B793A" w:rsidP="007B793A">
      <w:pPr>
        <w:pStyle w:val="PL"/>
      </w:pPr>
      <w:r>
        <w:t xml:space="preserve">        mlAnalyticsIds:</w:t>
      </w:r>
    </w:p>
    <w:p w14:paraId="2527AA3B" w14:textId="77777777" w:rsidR="007B793A" w:rsidRDefault="007B793A" w:rsidP="007B793A">
      <w:pPr>
        <w:pStyle w:val="PL"/>
      </w:pPr>
      <w:r>
        <w:t xml:space="preserve">          type: array</w:t>
      </w:r>
    </w:p>
    <w:p w14:paraId="7DBA5A9E" w14:textId="77777777" w:rsidR="007B793A" w:rsidRDefault="007B793A" w:rsidP="007B793A">
      <w:pPr>
        <w:pStyle w:val="PL"/>
      </w:pPr>
      <w:r>
        <w:t xml:space="preserve">          items:</w:t>
      </w:r>
    </w:p>
    <w:p w14:paraId="713360A6" w14:textId="77777777" w:rsidR="007B793A" w:rsidRDefault="007B793A" w:rsidP="007B793A">
      <w:pPr>
        <w:pStyle w:val="PL"/>
      </w:pPr>
      <w:r>
        <w:t xml:space="preserve">            $ref: 'TS29520_Nnwdaf_EventsSubscription.yaml#/components/schemas/NwdafEvent'</w:t>
      </w:r>
    </w:p>
    <w:p w14:paraId="5B0FA6E1" w14:textId="77777777" w:rsidR="007B793A" w:rsidRDefault="007B793A" w:rsidP="007B793A">
      <w:pPr>
        <w:pStyle w:val="PL"/>
      </w:pPr>
      <w:r>
        <w:t xml:space="preserve">          minItems: 1</w:t>
      </w:r>
    </w:p>
    <w:p w14:paraId="0281F935" w14:textId="77777777" w:rsidR="007B793A" w:rsidRDefault="007B793A" w:rsidP="007B793A">
      <w:pPr>
        <w:pStyle w:val="PL"/>
      </w:pPr>
      <w:r>
        <w:t xml:space="preserve">        snssaiList:</w:t>
      </w:r>
    </w:p>
    <w:p w14:paraId="4F421635" w14:textId="77777777" w:rsidR="007B793A" w:rsidRDefault="007B793A" w:rsidP="007B793A">
      <w:pPr>
        <w:pStyle w:val="PL"/>
      </w:pPr>
      <w:r>
        <w:t xml:space="preserve">          $ref: '#/components/schemas/SnssaiList'</w:t>
      </w:r>
    </w:p>
    <w:p w14:paraId="355AD2B0" w14:textId="77777777" w:rsidR="007B793A" w:rsidRDefault="007B793A" w:rsidP="007B793A">
      <w:pPr>
        <w:pStyle w:val="PL"/>
      </w:pPr>
      <w:r>
        <w:t xml:space="preserve">        trackingAreaList:</w:t>
      </w:r>
    </w:p>
    <w:p w14:paraId="785175D6" w14:textId="77777777" w:rsidR="007B793A" w:rsidRDefault="007B793A" w:rsidP="007B793A">
      <w:pPr>
        <w:pStyle w:val="PL"/>
      </w:pPr>
      <w:r>
        <w:t xml:space="preserve">          $ref: '#/components/schemas/TaiList'          </w:t>
      </w:r>
    </w:p>
    <w:p w14:paraId="68229304" w14:textId="77777777" w:rsidR="007B793A" w:rsidRDefault="007B793A" w:rsidP="007B793A">
      <w:pPr>
        <w:pStyle w:val="PL"/>
      </w:pPr>
    </w:p>
    <w:p w14:paraId="116EFF76" w14:textId="77777777" w:rsidR="007B793A" w:rsidRDefault="007B793A" w:rsidP="007B793A">
      <w:pPr>
        <w:pStyle w:val="PL"/>
      </w:pPr>
      <w:r>
        <w:t xml:space="preserve">    NwdafInfo:</w:t>
      </w:r>
    </w:p>
    <w:p w14:paraId="6A4B00C5" w14:textId="77777777" w:rsidR="007B793A" w:rsidRDefault="007B793A" w:rsidP="007B793A">
      <w:pPr>
        <w:pStyle w:val="PL"/>
      </w:pPr>
      <w:r>
        <w:t xml:space="preserve">      description: Information of a NWDAF NF Instance</w:t>
      </w:r>
    </w:p>
    <w:p w14:paraId="5A697A87" w14:textId="77777777" w:rsidR="007B793A" w:rsidRDefault="007B793A" w:rsidP="007B793A">
      <w:pPr>
        <w:pStyle w:val="PL"/>
      </w:pPr>
      <w:r>
        <w:t xml:space="preserve">      type: object</w:t>
      </w:r>
    </w:p>
    <w:p w14:paraId="1B8E7BA4" w14:textId="77777777" w:rsidR="007B793A" w:rsidRDefault="007B793A" w:rsidP="007B793A">
      <w:pPr>
        <w:pStyle w:val="PL"/>
      </w:pPr>
      <w:r>
        <w:t xml:space="preserve">      properties:</w:t>
      </w:r>
    </w:p>
    <w:p w14:paraId="4429F9F3" w14:textId="77777777" w:rsidR="007B793A" w:rsidRDefault="007B793A" w:rsidP="007B793A">
      <w:pPr>
        <w:pStyle w:val="PL"/>
      </w:pPr>
      <w:r>
        <w:t xml:space="preserve">        eventIds:</w:t>
      </w:r>
    </w:p>
    <w:p w14:paraId="1966C209" w14:textId="77777777" w:rsidR="007B793A" w:rsidRDefault="007B793A" w:rsidP="007B793A">
      <w:pPr>
        <w:pStyle w:val="PL"/>
      </w:pPr>
      <w:r>
        <w:t xml:space="preserve">          type: array</w:t>
      </w:r>
    </w:p>
    <w:p w14:paraId="162E962F" w14:textId="77777777" w:rsidR="007B793A" w:rsidRDefault="007B793A" w:rsidP="007B793A">
      <w:pPr>
        <w:pStyle w:val="PL"/>
      </w:pPr>
      <w:r>
        <w:t xml:space="preserve">          items:</w:t>
      </w:r>
    </w:p>
    <w:p w14:paraId="1444446C" w14:textId="77777777" w:rsidR="007B793A" w:rsidRDefault="007B793A" w:rsidP="007B793A">
      <w:pPr>
        <w:pStyle w:val="PL"/>
      </w:pPr>
      <w:r>
        <w:t xml:space="preserve">            $ref: 'TS29520_Nnwdaf_AnalyticsInfo.yaml#/components/schemas/EventId'</w:t>
      </w:r>
    </w:p>
    <w:p w14:paraId="1A019151" w14:textId="77777777" w:rsidR="007B793A" w:rsidRDefault="007B793A" w:rsidP="007B793A">
      <w:pPr>
        <w:pStyle w:val="PL"/>
      </w:pPr>
      <w:r>
        <w:t xml:space="preserve">          minItems: 1          </w:t>
      </w:r>
    </w:p>
    <w:p w14:paraId="49309F1A" w14:textId="77777777" w:rsidR="007B793A" w:rsidRDefault="007B793A" w:rsidP="007B793A">
      <w:pPr>
        <w:pStyle w:val="PL"/>
      </w:pPr>
      <w:r>
        <w:t xml:space="preserve">        nwdafEvents:</w:t>
      </w:r>
    </w:p>
    <w:p w14:paraId="695477A4" w14:textId="77777777" w:rsidR="007B793A" w:rsidRDefault="007B793A" w:rsidP="007B793A">
      <w:pPr>
        <w:pStyle w:val="PL"/>
      </w:pPr>
      <w:r>
        <w:t xml:space="preserve">          type: array</w:t>
      </w:r>
    </w:p>
    <w:p w14:paraId="687ECE8E" w14:textId="77777777" w:rsidR="007B793A" w:rsidRDefault="007B793A" w:rsidP="007B793A">
      <w:pPr>
        <w:pStyle w:val="PL"/>
      </w:pPr>
      <w:r>
        <w:t xml:space="preserve">          items:</w:t>
      </w:r>
    </w:p>
    <w:p w14:paraId="63C700B7" w14:textId="77777777" w:rsidR="007B793A" w:rsidRDefault="007B793A" w:rsidP="007B793A">
      <w:pPr>
        <w:pStyle w:val="PL"/>
      </w:pPr>
      <w:r>
        <w:t xml:space="preserve">            $ref: 'TS29520_Nnwdaf_EventsSubscription.yaml#/components/schemas/NwdafEvent'</w:t>
      </w:r>
    </w:p>
    <w:p w14:paraId="6473523B" w14:textId="77777777" w:rsidR="007B793A" w:rsidRDefault="007B793A" w:rsidP="007B793A">
      <w:pPr>
        <w:pStyle w:val="PL"/>
      </w:pPr>
      <w:r>
        <w:t xml:space="preserve">          minItems: 1</w:t>
      </w:r>
    </w:p>
    <w:p w14:paraId="372694E6" w14:textId="77777777" w:rsidR="007B793A" w:rsidRDefault="007B793A" w:rsidP="007B793A">
      <w:pPr>
        <w:pStyle w:val="PL"/>
      </w:pPr>
    </w:p>
    <w:p w14:paraId="5E2B11DF" w14:textId="77777777" w:rsidR="007B793A" w:rsidRDefault="007B793A" w:rsidP="007B793A">
      <w:pPr>
        <w:pStyle w:val="PL"/>
      </w:pPr>
      <w:r>
        <w:t xml:space="preserve">    ScpInfo:</w:t>
      </w:r>
    </w:p>
    <w:p w14:paraId="35597B71" w14:textId="77777777" w:rsidR="007B793A" w:rsidRDefault="007B793A" w:rsidP="007B793A">
      <w:pPr>
        <w:pStyle w:val="PL"/>
      </w:pPr>
      <w:r>
        <w:t xml:space="preserve">      description: Information of an SCP Instance</w:t>
      </w:r>
    </w:p>
    <w:p w14:paraId="44E17950" w14:textId="77777777" w:rsidR="007B793A" w:rsidRDefault="007B793A" w:rsidP="007B793A">
      <w:pPr>
        <w:pStyle w:val="PL"/>
      </w:pPr>
      <w:r>
        <w:t xml:space="preserve">      type: object</w:t>
      </w:r>
    </w:p>
    <w:p w14:paraId="18F7D50C" w14:textId="77777777" w:rsidR="007B793A" w:rsidRDefault="007B793A" w:rsidP="007B793A">
      <w:pPr>
        <w:pStyle w:val="PL"/>
      </w:pPr>
      <w:r>
        <w:t xml:space="preserve">      properties:</w:t>
      </w:r>
    </w:p>
    <w:p w14:paraId="76B4DECF" w14:textId="77777777" w:rsidR="007B793A" w:rsidRDefault="007B793A" w:rsidP="007B793A">
      <w:pPr>
        <w:pStyle w:val="PL"/>
      </w:pPr>
      <w:r>
        <w:t xml:space="preserve">        scpDomainInfoList:</w:t>
      </w:r>
    </w:p>
    <w:p w14:paraId="13D4A6E9" w14:textId="77777777" w:rsidR="007B793A" w:rsidRDefault="007B793A" w:rsidP="007B793A">
      <w:pPr>
        <w:pStyle w:val="PL"/>
      </w:pPr>
      <w:r>
        <w:t xml:space="preserve">          description: &gt;</w:t>
      </w:r>
    </w:p>
    <w:p w14:paraId="6013E7EC" w14:textId="77777777" w:rsidR="007B793A" w:rsidRDefault="007B793A" w:rsidP="007B793A">
      <w:pPr>
        <w:pStyle w:val="PL"/>
      </w:pPr>
      <w:r>
        <w:t xml:space="preserve">            A map (list of key-value pairs) where the key of the map shall be the string</w:t>
      </w:r>
    </w:p>
    <w:p w14:paraId="76B53A2C" w14:textId="77777777" w:rsidR="007B793A" w:rsidRDefault="007B793A" w:rsidP="007B793A">
      <w:pPr>
        <w:pStyle w:val="PL"/>
      </w:pPr>
      <w:r>
        <w:t xml:space="preserve">            identifying an SCP domain</w:t>
      </w:r>
    </w:p>
    <w:p w14:paraId="2185AA57" w14:textId="77777777" w:rsidR="007B793A" w:rsidRDefault="007B793A" w:rsidP="007B793A">
      <w:pPr>
        <w:pStyle w:val="PL"/>
      </w:pPr>
      <w:r>
        <w:t xml:space="preserve">          type: object</w:t>
      </w:r>
    </w:p>
    <w:p w14:paraId="1FE484EE" w14:textId="77777777" w:rsidR="007B793A" w:rsidRDefault="007B793A" w:rsidP="007B793A">
      <w:pPr>
        <w:pStyle w:val="PL"/>
      </w:pPr>
      <w:r>
        <w:t xml:space="preserve">          additionalProperties:</w:t>
      </w:r>
    </w:p>
    <w:p w14:paraId="1CCC5037" w14:textId="77777777" w:rsidR="007B793A" w:rsidRDefault="007B793A" w:rsidP="007B793A">
      <w:pPr>
        <w:pStyle w:val="PL"/>
      </w:pPr>
      <w:r>
        <w:t xml:space="preserve">            $ref: '#/components/schemas/ScpDomainInfo'</w:t>
      </w:r>
    </w:p>
    <w:p w14:paraId="652E18D5" w14:textId="77777777" w:rsidR="007B793A" w:rsidRDefault="007B793A" w:rsidP="007B793A">
      <w:pPr>
        <w:pStyle w:val="PL"/>
      </w:pPr>
      <w:r>
        <w:t xml:space="preserve">          minProperties: 1</w:t>
      </w:r>
    </w:p>
    <w:p w14:paraId="347B8ED4" w14:textId="77777777" w:rsidR="007B793A" w:rsidRDefault="007B793A" w:rsidP="007B793A">
      <w:pPr>
        <w:pStyle w:val="PL"/>
      </w:pPr>
      <w:r>
        <w:t xml:space="preserve">        scpPrefix:</w:t>
      </w:r>
    </w:p>
    <w:p w14:paraId="032320A1" w14:textId="77777777" w:rsidR="007B793A" w:rsidRDefault="007B793A" w:rsidP="007B793A">
      <w:pPr>
        <w:pStyle w:val="PL"/>
      </w:pPr>
      <w:r>
        <w:t xml:space="preserve">          type: string</w:t>
      </w:r>
    </w:p>
    <w:p w14:paraId="75A76A25" w14:textId="77777777" w:rsidR="007B793A" w:rsidRDefault="007B793A" w:rsidP="007B793A">
      <w:pPr>
        <w:pStyle w:val="PL"/>
      </w:pPr>
      <w:r>
        <w:t xml:space="preserve">        scpPorts:</w:t>
      </w:r>
    </w:p>
    <w:p w14:paraId="32A00D59" w14:textId="77777777" w:rsidR="007B793A" w:rsidRDefault="007B793A" w:rsidP="007B793A">
      <w:pPr>
        <w:pStyle w:val="PL"/>
      </w:pPr>
      <w:r>
        <w:t xml:space="preserve">          description: &gt;</w:t>
      </w:r>
    </w:p>
    <w:p w14:paraId="412CDC22" w14:textId="77777777" w:rsidR="007B793A" w:rsidRDefault="007B793A" w:rsidP="007B793A">
      <w:pPr>
        <w:pStyle w:val="PL"/>
      </w:pPr>
      <w:r>
        <w:t xml:space="preserve">            Port numbers for HTTP and HTTPS. The key of the map shall be "http" or "https".</w:t>
      </w:r>
    </w:p>
    <w:p w14:paraId="7105E528" w14:textId="77777777" w:rsidR="007B793A" w:rsidRDefault="007B793A" w:rsidP="007B793A">
      <w:pPr>
        <w:pStyle w:val="PL"/>
      </w:pPr>
      <w:r>
        <w:t xml:space="preserve">          type: object</w:t>
      </w:r>
    </w:p>
    <w:p w14:paraId="0A352373" w14:textId="77777777" w:rsidR="007B793A" w:rsidRDefault="007B793A" w:rsidP="007B793A">
      <w:pPr>
        <w:pStyle w:val="PL"/>
      </w:pPr>
      <w:r>
        <w:t xml:space="preserve">          additionalProperties:</w:t>
      </w:r>
    </w:p>
    <w:p w14:paraId="339DA641" w14:textId="77777777" w:rsidR="007B793A" w:rsidRDefault="007B793A" w:rsidP="007B793A">
      <w:pPr>
        <w:pStyle w:val="PL"/>
      </w:pPr>
      <w:r>
        <w:t xml:space="preserve">            type: integer</w:t>
      </w:r>
    </w:p>
    <w:p w14:paraId="41FFDD49" w14:textId="77777777" w:rsidR="007B793A" w:rsidRDefault="007B793A" w:rsidP="007B793A">
      <w:pPr>
        <w:pStyle w:val="PL"/>
      </w:pPr>
      <w:r>
        <w:t xml:space="preserve">            minimum: 0</w:t>
      </w:r>
    </w:p>
    <w:p w14:paraId="0FD912EA" w14:textId="77777777" w:rsidR="007B793A" w:rsidRDefault="007B793A" w:rsidP="007B793A">
      <w:pPr>
        <w:pStyle w:val="PL"/>
      </w:pPr>
      <w:r>
        <w:t xml:space="preserve">            maximum: 65535</w:t>
      </w:r>
    </w:p>
    <w:p w14:paraId="15B742DF" w14:textId="77777777" w:rsidR="007B793A" w:rsidRDefault="007B793A" w:rsidP="007B793A">
      <w:pPr>
        <w:pStyle w:val="PL"/>
      </w:pPr>
      <w:r>
        <w:t xml:space="preserve">          minProperties: 1</w:t>
      </w:r>
    </w:p>
    <w:p w14:paraId="328D30C4" w14:textId="77777777" w:rsidR="007B793A" w:rsidRDefault="007B793A" w:rsidP="007B793A">
      <w:pPr>
        <w:pStyle w:val="PL"/>
      </w:pPr>
      <w:r>
        <w:t xml:space="preserve">        addressDomains:</w:t>
      </w:r>
    </w:p>
    <w:p w14:paraId="6D949B2E" w14:textId="77777777" w:rsidR="007B793A" w:rsidRDefault="007B793A" w:rsidP="007B793A">
      <w:pPr>
        <w:pStyle w:val="PL"/>
      </w:pPr>
      <w:r>
        <w:t xml:space="preserve">          type: array</w:t>
      </w:r>
    </w:p>
    <w:p w14:paraId="79121497" w14:textId="77777777" w:rsidR="007B793A" w:rsidRDefault="007B793A" w:rsidP="007B793A">
      <w:pPr>
        <w:pStyle w:val="PL"/>
      </w:pPr>
      <w:r>
        <w:t xml:space="preserve">          items:</w:t>
      </w:r>
    </w:p>
    <w:p w14:paraId="45ACDFD0" w14:textId="77777777" w:rsidR="007B793A" w:rsidRDefault="007B793A" w:rsidP="007B793A">
      <w:pPr>
        <w:pStyle w:val="PL"/>
      </w:pPr>
      <w:r>
        <w:t xml:space="preserve">            type: string</w:t>
      </w:r>
    </w:p>
    <w:p w14:paraId="14130B40" w14:textId="77777777" w:rsidR="007B793A" w:rsidRDefault="007B793A" w:rsidP="007B793A">
      <w:pPr>
        <w:pStyle w:val="PL"/>
      </w:pPr>
      <w:r>
        <w:t xml:space="preserve">          minItems: 1</w:t>
      </w:r>
    </w:p>
    <w:p w14:paraId="39A3642D" w14:textId="77777777" w:rsidR="007B793A" w:rsidRDefault="007B793A" w:rsidP="007B793A">
      <w:pPr>
        <w:pStyle w:val="PL"/>
      </w:pPr>
      <w:r>
        <w:t xml:space="preserve">        ipv4Addresses:</w:t>
      </w:r>
    </w:p>
    <w:p w14:paraId="4C46E897" w14:textId="77777777" w:rsidR="007B793A" w:rsidRDefault="007B793A" w:rsidP="007B793A">
      <w:pPr>
        <w:pStyle w:val="PL"/>
      </w:pPr>
      <w:r>
        <w:t xml:space="preserve">          type: array</w:t>
      </w:r>
    </w:p>
    <w:p w14:paraId="5755C551" w14:textId="77777777" w:rsidR="007B793A" w:rsidRDefault="007B793A" w:rsidP="007B793A">
      <w:pPr>
        <w:pStyle w:val="PL"/>
      </w:pPr>
      <w:r>
        <w:t xml:space="preserve">          items:</w:t>
      </w:r>
    </w:p>
    <w:p w14:paraId="107F93D0" w14:textId="77777777" w:rsidR="007B793A" w:rsidRDefault="007B793A" w:rsidP="007B793A">
      <w:pPr>
        <w:pStyle w:val="PL"/>
      </w:pPr>
      <w:r>
        <w:t xml:space="preserve">            $ref: 'TS29571_CommonData.yaml#/components/schemas/Ipv4Addr'</w:t>
      </w:r>
    </w:p>
    <w:p w14:paraId="09564ECF" w14:textId="77777777" w:rsidR="007B793A" w:rsidRDefault="007B793A" w:rsidP="007B793A">
      <w:pPr>
        <w:pStyle w:val="PL"/>
      </w:pPr>
      <w:r>
        <w:t xml:space="preserve">          minItems: 1</w:t>
      </w:r>
    </w:p>
    <w:p w14:paraId="4F1A102C" w14:textId="77777777" w:rsidR="007B793A" w:rsidRDefault="007B793A" w:rsidP="007B793A">
      <w:pPr>
        <w:pStyle w:val="PL"/>
      </w:pPr>
      <w:r>
        <w:t xml:space="preserve">        ipv6Prefixes:</w:t>
      </w:r>
    </w:p>
    <w:p w14:paraId="35EB51EF" w14:textId="77777777" w:rsidR="007B793A" w:rsidRDefault="007B793A" w:rsidP="007B793A">
      <w:pPr>
        <w:pStyle w:val="PL"/>
      </w:pPr>
      <w:r>
        <w:t xml:space="preserve">          type: array</w:t>
      </w:r>
    </w:p>
    <w:p w14:paraId="1FB31185" w14:textId="77777777" w:rsidR="007B793A" w:rsidRDefault="007B793A" w:rsidP="007B793A">
      <w:pPr>
        <w:pStyle w:val="PL"/>
      </w:pPr>
      <w:r>
        <w:t xml:space="preserve">          items:</w:t>
      </w:r>
    </w:p>
    <w:p w14:paraId="33B3F109" w14:textId="77777777" w:rsidR="007B793A" w:rsidRDefault="007B793A" w:rsidP="007B793A">
      <w:pPr>
        <w:pStyle w:val="PL"/>
      </w:pPr>
      <w:r>
        <w:t xml:space="preserve">            $ref: 'TS29571_CommonData.yaml#/components/schemas/Ipv6Prefix'</w:t>
      </w:r>
    </w:p>
    <w:p w14:paraId="1932B852" w14:textId="77777777" w:rsidR="007B793A" w:rsidRDefault="007B793A" w:rsidP="007B793A">
      <w:pPr>
        <w:pStyle w:val="PL"/>
      </w:pPr>
      <w:r>
        <w:t xml:space="preserve">          minItems: 1</w:t>
      </w:r>
    </w:p>
    <w:p w14:paraId="49D5D14B" w14:textId="77777777" w:rsidR="007B793A" w:rsidRDefault="007B793A" w:rsidP="007B793A">
      <w:pPr>
        <w:pStyle w:val="PL"/>
      </w:pPr>
      <w:r>
        <w:t xml:space="preserve">        ipv4AddrRanges:</w:t>
      </w:r>
    </w:p>
    <w:p w14:paraId="2ACB0A3B" w14:textId="77777777" w:rsidR="007B793A" w:rsidRDefault="007B793A" w:rsidP="007B793A">
      <w:pPr>
        <w:pStyle w:val="PL"/>
      </w:pPr>
      <w:r>
        <w:t xml:space="preserve">          type: array</w:t>
      </w:r>
    </w:p>
    <w:p w14:paraId="4A54470F" w14:textId="77777777" w:rsidR="007B793A" w:rsidRDefault="007B793A" w:rsidP="007B793A">
      <w:pPr>
        <w:pStyle w:val="PL"/>
      </w:pPr>
      <w:r>
        <w:t xml:space="preserve">          items:</w:t>
      </w:r>
    </w:p>
    <w:p w14:paraId="1E36EB2F" w14:textId="77777777" w:rsidR="007B793A" w:rsidRDefault="007B793A" w:rsidP="007B793A">
      <w:pPr>
        <w:pStyle w:val="PL"/>
      </w:pPr>
      <w:r>
        <w:t xml:space="preserve">            $ref: '#/components/schemas/Ipv4AddressRange'</w:t>
      </w:r>
    </w:p>
    <w:p w14:paraId="3BE930A8" w14:textId="77777777" w:rsidR="007B793A" w:rsidRDefault="007B793A" w:rsidP="007B793A">
      <w:pPr>
        <w:pStyle w:val="PL"/>
      </w:pPr>
      <w:r>
        <w:t xml:space="preserve">          minItems: 1</w:t>
      </w:r>
    </w:p>
    <w:p w14:paraId="7BFC7AEA" w14:textId="77777777" w:rsidR="007B793A" w:rsidRDefault="007B793A" w:rsidP="007B793A">
      <w:pPr>
        <w:pStyle w:val="PL"/>
      </w:pPr>
      <w:r>
        <w:t xml:space="preserve">        ipv6PrefixRanges:</w:t>
      </w:r>
    </w:p>
    <w:p w14:paraId="200453B4" w14:textId="77777777" w:rsidR="007B793A" w:rsidRDefault="007B793A" w:rsidP="007B793A">
      <w:pPr>
        <w:pStyle w:val="PL"/>
      </w:pPr>
      <w:r>
        <w:t xml:space="preserve">          type: array</w:t>
      </w:r>
    </w:p>
    <w:p w14:paraId="610BDB0F" w14:textId="77777777" w:rsidR="007B793A" w:rsidRDefault="007B793A" w:rsidP="007B793A">
      <w:pPr>
        <w:pStyle w:val="PL"/>
      </w:pPr>
      <w:r>
        <w:t xml:space="preserve">          items:</w:t>
      </w:r>
    </w:p>
    <w:p w14:paraId="1EDFB0E8" w14:textId="77777777" w:rsidR="007B793A" w:rsidRDefault="007B793A" w:rsidP="007B793A">
      <w:pPr>
        <w:pStyle w:val="PL"/>
      </w:pPr>
      <w:r>
        <w:t xml:space="preserve">            $ref: '#/components/schemas/Ipv6PrefixRange'</w:t>
      </w:r>
    </w:p>
    <w:p w14:paraId="069281B0" w14:textId="77777777" w:rsidR="007B793A" w:rsidRDefault="007B793A" w:rsidP="007B793A">
      <w:pPr>
        <w:pStyle w:val="PL"/>
      </w:pPr>
      <w:r>
        <w:t xml:space="preserve">          minItems: 1</w:t>
      </w:r>
    </w:p>
    <w:p w14:paraId="3D85E267" w14:textId="77777777" w:rsidR="007B793A" w:rsidRDefault="007B793A" w:rsidP="007B793A">
      <w:pPr>
        <w:pStyle w:val="PL"/>
      </w:pPr>
      <w:r>
        <w:t xml:space="preserve">        servedNfSetIdList:</w:t>
      </w:r>
    </w:p>
    <w:p w14:paraId="544B5C5D" w14:textId="77777777" w:rsidR="007B793A" w:rsidRDefault="007B793A" w:rsidP="007B793A">
      <w:pPr>
        <w:pStyle w:val="PL"/>
      </w:pPr>
      <w:r>
        <w:t xml:space="preserve">          type: array</w:t>
      </w:r>
    </w:p>
    <w:p w14:paraId="6A23388B" w14:textId="77777777" w:rsidR="007B793A" w:rsidRDefault="007B793A" w:rsidP="007B793A">
      <w:pPr>
        <w:pStyle w:val="PL"/>
      </w:pPr>
      <w:r>
        <w:t xml:space="preserve">          items:</w:t>
      </w:r>
    </w:p>
    <w:p w14:paraId="643D27C0" w14:textId="77777777" w:rsidR="007B793A" w:rsidRDefault="007B793A" w:rsidP="007B793A">
      <w:pPr>
        <w:pStyle w:val="PL"/>
      </w:pPr>
      <w:r>
        <w:t xml:space="preserve">            $ref: 'TS29571_CommonData.yaml#/components/schemas/NfSetId'</w:t>
      </w:r>
    </w:p>
    <w:p w14:paraId="192AE93D" w14:textId="77777777" w:rsidR="007B793A" w:rsidRDefault="007B793A" w:rsidP="007B793A">
      <w:pPr>
        <w:pStyle w:val="PL"/>
      </w:pPr>
      <w:r>
        <w:t xml:space="preserve">          minItems: 1</w:t>
      </w:r>
    </w:p>
    <w:p w14:paraId="1E427FA3" w14:textId="77777777" w:rsidR="007B793A" w:rsidRDefault="007B793A" w:rsidP="007B793A">
      <w:pPr>
        <w:pStyle w:val="PL"/>
      </w:pPr>
      <w:r>
        <w:t xml:space="preserve">        remotePlmnList:</w:t>
      </w:r>
    </w:p>
    <w:p w14:paraId="782745B6" w14:textId="77777777" w:rsidR="007B793A" w:rsidRDefault="007B793A" w:rsidP="007B793A">
      <w:pPr>
        <w:pStyle w:val="PL"/>
      </w:pPr>
      <w:r>
        <w:t xml:space="preserve">          type: array</w:t>
      </w:r>
    </w:p>
    <w:p w14:paraId="15AA4B7C" w14:textId="77777777" w:rsidR="007B793A" w:rsidRDefault="007B793A" w:rsidP="007B793A">
      <w:pPr>
        <w:pStyle w:val="PL"/>
      </w:pPr>
      <w:r>
        <w:t xml:space="preserve">          items:</w:t>
      </w:r>
    </w:p>
    <w:p w14:paraId="411E8AF8" w14:textId="77777777" w:rsidR="007B793A" w:rsidRDefault="007B793A" w:rsidP="007B793A">
      <w:pPr>
        <w:pStyle w:val="PL"/>
      </w:pPr>
      <w:r>
        <w:t xml:space="preserve">            $ref: 'TS29571_CommonData.yaml#/components/schemas/PlmnId'</w:t>
      </w:r>
    </w:p>
    <w:p w14:paraId="4BC62B67" w14:textId="77777777" w:rsidR="007B793A" w:rsidRDefault="007B793A" w:rsidP="007B793A">
      <w:pPr>
        <w:pStyle w:val="PL"/>
      </w:pPr>
      <w:r>
        <w:t xml:space="preserve">          minItems: 1</w:t>
      </w:r>
    </w:p>
    <w:p w14:paraId="0C7BEA0F" w14:textId="77777777" w:rsidR="007B793A" w:rsidRDefault="007B793A" w:rsidP="007B793A">
      <w:pPr>
        <w:pStyle w:val="PL"/>
      </w:pPr>
      <w:r>
        <w:t xml:space="preserve">        remoteSnpnList:</w:t>
      </w:r>
    </w:p>
    <w:p w14:paraId="08CEFA8C" w14:textId="77777777" w:rsidR="007B793A" w:rsidRDefault="007B793A" w:rsidP="007B793A">
      <w:pPr>
        <w:pStyle w:val="PL"/>
      </w:pPr>
      <w:r>
        <w:t xml:space="preserve">          type: array</w:t>
      </w:r>
    </w:p>
    <w:p w14:paraId="076E9013" w14:textId="77777777" w:rsidR="007B793A" w:rsidRDefault="007B793A" w:rsidP="007B793A">
      <w:pPr>
        <w:pStyle w:val="PL"/>
      </w:pPr>
      <w:r>
        <w:t xml:space="preserve">          items:</w:t>
      </w:r>
    </w:p>
    <w:p w14:paraId="3799D9C2" w14:textId="77777777" w:rsidR="007B793A" w:rsidRDefault="007B793A" w:rsidP="007B793A">
      <w:pPr>
        <w:pStyle w:val="PL"/>
      </w:pPr>
      <w:r>
        <w:t xml:space="preserve">            $ref: '#/components/schemas/PlmnIdNid'</w:t>
      </w:r>
    </w:p>
    <w:p w14:paraId="2443AB70" w14:textId="77777777" w:rsidR="007B793A" w:rsidRDefault="007B793A" w:rsidP="007B793A">
      <w:pPr>
        <w:pStyle w:val="PL"/>
      </w:pPr>
      <w:r>
        <w:t xml:space="preserve">          minItems: 1</w:t>
      </w:r>
    </w:p>
    <w:p w14:paraId="5314B7DC" w14:textId="77777777" w:rsidR="007B793A" w:rsidRDefault="007B793A" w:rsidP="007B793A">
      <w:pPr>
        <w:pStyle w:val="PL"/>
      </w:pPr>
      <w:r>
        <w:t xml:space="preserve">        ipReachability:</w:t>
      </w:r>
    </w:p>
    <w:p w14:paraId="5CDE5A65" w14:textId="77777777" w:rsidR="007B793A" w:rsidRDefault="007B793A" w:rsidP="007B793A">
      <w:pPr>
        <w:pStyle w:val="PL"/>
      </w:pPr>
      <w:r>
        <w:t xml:space="preserve">          $ref: '#/components/schemas/IpReachability'</w:t>
      </w:r>
    </w:p>
    <w:p w14:paraId="593ECEF9" w14:textId="77777777" w:rsidR="007B793A" w:rsidRDefault="007B793A" w:rsidP="007B793A">
      <w:pPr>
        <w:pStyle w:val="PL"/>
      </w:pPr>
      <w:r>
        <w:t xml:space="preserve">        scpCapabilities:</w:t>
      </w:r>
    </w:p>
    <w:p w14:paraId="59971114" w14:textId="77777777" w:rsidR="007B793A" w:rsidRDefault="007B793A" w:rsidP="007B793A">
      <w:pPr>
        <w:pStyle w:val="PL"/>
      </w:pPr>
      <w:r>
        <w:t xml:space="preserve">          type: array</w:t>
      </w:r>
    </w:p>
    <w:p w14:paraId="13771851" w14:textId="77777777" w:rsidR="007B793A" w:rsidRDefault="007B793A" w:rsidP="007B793A">
      <w:pPr>
        <w:pStyle w:val="PL"/>
      </w:pPr>
      <w:r>
        <w:t xml:space="preserve">          items:</w:t>
      </w:r>
    </w:p>
    <w:p w14:paraId="5AEC8C0E" w14:textId="77777777" w:rsidR="007B793A" w:rsidRDefault="007B793A" w:rsidP="007B793A">
      <w:pPr>
        <w:pStyle w:val="PL"/>
      </w:pPr>
      <w:r>
        <w:t xml:space="preserve">            $ref: '#/components/schemas/ScpCapability'</w:t>
      </w:r>
    </w:p>
    <w:p w14:paraId="3FC5CA81" w14:textId="77777777" w:rsidR="007B793A" w:rsidRDefault="007B793A" w:rsidP="007B793A">
      <w:pPr>
        <w:pStyle w:val="PL"/>
      </w:pPr>
    </w:p>
    <w:p w14:paraId="21F69367" w14:textId="77777777" w:rsidR="007B793A" w:rsidRDefault="007B793A" w:rsidP="007B793A">
      <w:pPr>
        <w:pStyle w:val="PL"/>
      </w:pPr>
      <w:r>
        <w:t xml:space="preserve">    PfdData:</w:t>
      </w:r>
    </w:p>
    <w:p w14:paraId="0B819669" w14:textId="77777777" w:rsidR="007B793A" w:rsidRDefault="007B793A" w:rsidP="007B793A">
      <w:pPr>
        <w:pStyle w:val="PL"/>
      </w:pPr>
      <w:r>
        <w:t xml:space="preserve">      description: List of Application IDs and/or AF IDs managed by a given NEF Instance</w:t>
      </w:r>
    </w:p>
    <w:p w14:paraId="0573F245" w14:textId="77777777" w:rsidR="007B793A" w:rsidRDefault="007B793A" w:rsidP="007B793A">
      <w:pPr>
        <w:pStyle w:val="PL"/>
      </w:pPr>
      <w:r>
        <w:t xml:space="preserve">      type: object</w:t>
      </w:r>
    </w:p>
    <w:p w14:paraId="4C21F66A" w14:textId="77777777" w:rsidR="007B793A" w:rsidRDefault="007B793A" w:rsidP="007B793A">
      <w:pPr>
        <w:pStyle w:val="PL"/>
      </w:pPr>
      <w:r>
        <w:t xml:space="preserve">      properties:</w:t>
      </w:r>
    </w:p>
    <w:p w14:paraId="4DF726EF" w14:textId="77777777" w:rsidR="007B793A" w:rsidRDefault="007B793A" w:rsidP="007B793A">
      <w:pPr>
        <w:pStyle w:val="PL"/>
      </w:pPr>
      <w:r>
        <w:t xml:space="preserve">        appIds:</w:t>
      </w:r>
    </w:p>
    <w:p w14:paraId="1D9D8448" w14:textId="77777777" w:rsidR="007B793A" w:rsidRDefault="007B793A" w:rsidP="007B793A">
      <w:pPr>
        <w:pStyle w:val="PL"/>
      </w:pPr>
      <w:r>
        <w:t xml:space="preserve">          type: array</w:t>
      </w:r>
    </w:p>
    <w:p w14:paraId="3EE86F62" w14:textId="77777777" w:rsidR="007B793A" w:rsidRDefault="007B793A" w:rsidP="007B793A">
      <w:pPr>
        <w:pStyle w:val="PL"/>
      </w:pPr>
      <w:r>
        <w:t xml:space="preserve">          items:</w:t>
      </w:r>
    </w:p>
    <w:p w14:paraId="7605E966" w14:textId="77777777" w:rsidR="007B793A" w:rsidRDefault="007B793A" w:rsidP="007B793A">
      <w:pPr>
        <w:pStyle w:val="PL"/>
      </w:pPr>
      <w:r>
        <w:t xml:space="preserve">            type: string</w:t>
      </w:r>
    </w:p>
    <w:p w14:paraId="5BD7F659" w14:textId="77777777" w:rsidR="007B793A" w:rsidRDefault="007B793A" w:rsidP="007B793A">
      <w:pPr>
        <w:pStyle w:val="PL"/>
      </w:pPr>
      <w:r>
        <w:t xml:space="preserve">          minItems: 1</w:t>
      </w:r>
    </w:p>
    <w:p w14:paraId="07129DC3" w14:textId="77777777" w:rsidR="007B793A" w:rsidRDefault="007B793A" w:rsidP="007B793A">
      <w:pPr>
        <w:pStyle w:val="PL"/>
      </w:pPr>
      <w:r>
        <w:t xml:space="preserve">        afIds:</w:t>
      </w:r>
    </w:p>
    <w:p w14:paraId="703AE4C1" w14:textId="77777777" w:rsidR="007B793A" w:rsidRDefault="007B793A" w:rsidP="007B793A">
      <w:pPr>
        <w:pStyle w:val="PL"/>
      </w:pPr>
      <w:r>
        <w:t xml:space="preserve">          type: array</w:t>
      </w:r>
    </w:p>
    <w:p w14:paraId="1E66B2AE" w14:textId="77777777" w:rsidR="007B793A" w:rsidRDefault="007B793A" w:rsidP="007B793A">
      <w:pPr>
        <w:pStyle w:val="PL"/>
      </w:pPr>
      <w:r>
        <w:t xml:space="preserve">          items:</w:t>
      </w:r>
    </w:p>
    <w:p w14:paraId="64E18CB5" w14:textId="77777777" w:rsidR="007B793A" w:rsidRDefault="007B793A" w:rsidP="007B793A">
      <w:pPr>
        <w:pStyle w:val="PL"/>
      </w:pPr>
      <w:r>
        <w:t xml:space="preserve">            type: string</w:t>
      </w:r>
    </w:p>
    <w:p w14:paraId="3BDFF13E" w14:textId="77777777" w:rsidR="007B793A" w:rsidRDefault="007B793A" w:rsidP="007B793A">
      <w:pPr>
        <w:pStyle w:val="PL"/>
      </w:pPr>
      <w:r>
        <w:t xml:space="preserve">          minItems: 1</w:t>
      </w:r>
    </w:p>
    <w:p w14:paraId="1936AA2C" w14:textId="77777777" w:rsidR="007B793A" w:rsidRDefault="007B793A" w:rsidP="007B793A">
      <w:pPr>
        <w:pStyle w:val="PL"/>
      </w:pPr>
      <w:r>
        <w:t xml:space="preserve">    AfEvent:</w:t>
      </w:r>
    </w:p>
    <w:p w14:paraId="612B1ADF" w14:textId="77777777" w:rsidR="007B793A" w:rsidRDefault="007B793A" w:rsidP="007B793A">
      <w:pPr>
        <w:pStyle w:val="PL"/>
      </w:pPr>
      <w:r>
        <w:t xml:space="preserve">      description: Represents Application Events.</w:t>
      </w:r>
    </w:p>
    <w:p w14:paraId="4DB2C264" w14:textId="77777777" w:rsidR="007B793A" w:rsidRDefault="007B793A" w:rsidP="007B793A">
      <w:pPr>
        <w:pStyle w:val="PL"/>
      </w:pPr>
      <w:r>
        <w:t xml:space="preserve">      anyOf:</w:t>
      </w:r>
    </w:p>
    <w:p w14:paraId="5DD846F3" w14:textId="77777777" w:rsidR="007B793A" w:rsidRDefault="007B793A" w:rsidP="007B793A">
      <w:pPr>
        <w:pStyle w:val="PL"/>
      </w:pPr>
      <w:r>
        <w:t xml:space="preserve">      - type: string</w:t>
      </w:r>
    </w:p>
    <w:p w14:paraId="4D26C333" w14:textId="77777777" w:rsidR="007B793A" w:rsidRDefault="007B793A" w:rsidP="007B793A">
      <w:pPr>
        <w:pStyle w:val="PL"/>
      </w:pPr>
      <w:r>
        <w:t xml:space="preserve">        enum:</w:t>
      </w:r>
    </w:p>
    <w:p w14:paraId="631B5D15" w14:textId="77777777" w:rsidR="007B793A" w:rsidRDefault="007B793A" w:rsidP="007B793A">
      <w:pPr>
        <w:pStyle w:val="PL"/>
      </w:pPr>
      <w:r>
        <w:t xml:space="preserve">          - SVC_EXPERIENCE</w:t>
      </w:r>
    </w:p>
    <w:p w14:paraId="2BCEDB80" w14:textId="77777777" w:rsidR="007B793A" w:rsidRDefault="007B793A" w:rsidP="007B793A">
      <w:pPr>
        <w:pStyle w:val="PL"/>
      </w:pPr>
      <w:r>
        <w:t xml:space="preserve">          - UE_MOBILITY</w:t>
      </w:r>
    </w:p>
    <w:p w14:paraId="39C7946B" w14:textId="77777777" w:rsidR="007B793A" w:rsidRDefault="007B793A" w:rsidP="007B793A">
      <w:pPr>
        <w:pStyle w:val="PL"/>
      </w:pPr>
      <w:r>
        <w:t xml:space="preserve">          - UE_COMM</w:t>
      </w:r>
    </w:p>
    <w:p w14:paraId="38959B52" w14:textId="77777777" w:rsidR="007B793A" w:rsidRDefault="007B793A" w:rsidP="007B793A">
      <w:pPr>
        <w:pStyle w:val="PL"/>
      </w:pPr>
      <w:r>
        <w:t xml:space="preserve">          - EXCEPTIONS</w:t>
      </w:r>
    </w:p>
    <w:p w14:paraId="5E747972" w14:textId="77777777" w:rsidR="007B793A" w:rsidRDefault="007B793A" w:rsidP="007B793A">
      <w:pPr>
        <w:pStyle w:val="PL"/>
      </w:pPr>
      <w:r>
        <w:t xml:space="preserve">          - USER_DATA_CONGESTION</w:t>
      </w:r>
    </w:p>
    <w:p w14:paraId="3563F064" w14:textId="77777777" w:rsidR="007B793A" w:rsidRDefault="007B793A" w:rsidP="007B793A">
      <w:pPr>
        <w:pStyle w:val="PL"/>
      </w:pPr>
      <w:r>
        <w:t xml:space="preserve">          - PERF_DATA</w:t>
      </w:r>
    </w:p>
    <w:p w14:paraId="560A0E55" w14:textId="77777777" w:rsidR="007B793A" w:rsidRDefault="007B793A" w:rsidP="007B793A">
      <w:pPr>
        <w:pStyle w:val="PL"/>
      </w:pPr>
      <w:r>
        <w:t xml:space="preserve">          - DISPERSION</w:t>
      </w:r>
    </w:p>
    <w:p w14:paraId="5AD4C332" w14:textId="77777777" w:rsidR="007B793A" w:rsidRDefault="007B793A" w:rsidP="007B793A">
      <w:pPr>
        <w:pStyle w:val="PL"/>
      </w:pPr>
      <w:r>
        <w:t xml:space="preserve">          - COLLECTIVE_BEHAVIOUR</w:t>
      </w:r>
    </w:p>
    <w:p w14:paraId="2F5139B8" w14:textId="77777777" w:rsidR="007B793A" w:rsidRDefault="007B793A" w:rsidP="007B793A">
      <w:pPr>
        <w:pStyle w:val="PL"/>
      </w:pPr>
      <w:r>
        <w:t xml:space="preserve">          - MS_QOE_METRICS</w:t>
      </w:r>
    </w:p>
    <w:p w14:paraId="5A20188A" w14:textId="77777777" w:rsidR="007B793A" w:rsidRDefault="007B793A" w:rsidP="007B793A">
      <w:pPr>
        <w:pStyle w:val="PL"/>
      </w:pPr>
      <w:r>
        <w:t xml:space="preserve">          - MS_CONSUMPTION</w:t>
      </w:r>
    </w:p>
    <w:p w14:paraId="1C5A5807" w14:textId="77777777" w:rsidR="007B793A" w:rsidRDefault="007B793A" w:rsidP="007B793A">
      <w:pPr>
        <w:pStyle w:val="PL"/>
      </w:pPr>
      <w:r>
        <w:t xml:space="preserve">          - MS_NET_ASSIST_INVOCATION</w:t>
      </w:r>
    </w:p>
    <w:p w14:paraId="50EFBB9D" w14:textId="77777777" w:rsidR="007B793A" w:rsidRDefault="007B793A" w:rsidP="007B793A">
      <w:pPr>
        <w:pStyle w:val="PL"/>
      </w:pPr>
      <w:r>
        <w:t xml:space="preserve">          - MS_DYN_POLICY_INVOCATION</w:t>
      </w:r>
    </w:p>
    <w:p w14:paraId="17FD6349" w14:textId="77777777" w:rsidR="007B793A" w:rsidRDefault="007B793A" w:rsidP="007B793A">
      <w:pPr>
        <w:pStyle w:val="PL"/>
      </w:pPr>
      <w:r>
        <w:t xml:space="preserve">          - MS_ACCESS_ACTIVITY</w:t>
      </w:r>
    </w:p>
    <w:p w14:paraId="6ED6948D" w14:textId="77777777" w:rsidR="007B793A" w:rsidRDefault="007B793A" w:rsidP="007B793A">
      <w:pPr>
        <w:pStyle w:val="PL"/>
      </w:pPr>
      <w:r>
        <w:t xml:space="preserve">      - type: string</w:t>
      </w:r>
    </w:p>
    <w:p w14:paraId="390DC56E" w14:textId="77777777" w:rsidR="007B793A" w:rsidRDefault="007B793A" w:rsidP="007B793A">
      <w:pPr>
        <w:pStyle w:val="PL"/>
      </w:pPr>
      <w:r>
        <w:t xml:space="preserve">        description: &gt;</w:t>
      </w:r>
    </w:p>
    <w:p w14:paraId="605BEF7D" w14:textId="77777777" w:rsidR="007B793A" w:rsidRDefault="007B793A" w:rsidP="007B793A">
      <w:pPr>
        <w:pStyle w:val="PL"/>
      </w:pPr>
      <w:r>
        <w:t xml:space="preserve">          This string provides forward-compatibility with future extensions to the enumeration but</w:t>
      </w:r>
    </w:p>
    <w:p w14:paraId="41FF8925" w14:textId="77777777" w:rsidR="007B793A" w:rsidRDefault="007B793A" w:rsidP="007B793A">
      <w:pPr>
        <w:pStyle w:val="PL"/>
      </w:pPr>
      <w:r>
        <w:t xml:space="preserve">          is not used to encode content defined in the present version of this API.</w:t>
      </w:r>
    </w:p>
    <w:p w14:paraId="033D1827" w14:textId="77777777" w:rsidR="007B793A" w:rsidRDefault="007B793A" w:rsidP="007B793A">
      <w:pPr>
        <w:pStyle w:val="PL"/>
      </w:pPr>
      <w:r>
        <w:t xml:space="preserve">    AfEventExposureData:</w:t>
      </w:r>
    </w:p>
    <w:p w14:paraId="59D43D20" w14:textId="77777777" w:rsidR="007B793A" w:rsidRDefault="007B793A" w:rsidP="007B793A">
      <w:pPr>
        <w:pStyle w:val="PL"/>
      </w:pPr>
      <w:r>
        <w:t xml:space="preserve">      description: AF Event Exposure data managed by a given NEF Instance</w:t>
      </w:r>
    </w:p>
    <w:p w14:paraId="3E39CDDE" w14:textId="77777777" w:rsidR="007B793A" w:rsidRDefault="007B793A" w:rsidP="007B793A">
      <w:pPr>
        <w:pStyle w:val="PL"/>
      </w:pPr>
      <w:r>
        <w:t xml:space="preserve">      type: object</w:t>
      </w:r>
    </w:p>
    <w:p w14:paraId="4A9B94F1" w14:textId="77777777" w:rsidR="007B793A" w:rsidRDefault="007B793A" w:rsidP="007B793A">
      <w:pPr>
        <w:pStyle w:val="PL"/>
      </w:pPr>
      <w:r>
        <w:t xml:space="preserve">      required:</w:t>
      </w:r>
    </w:p>
    <w:p w14:paraId="4DADAC7B" w14:textId="77777777" w:rsidR="007B793A" w:rsidRDefault="007B793A" w:rsidP="007B793A">
      <w:pPr>
        <w:pStyle w:val="PL"/>
      </w:pPr>
      <w:r>
        <w:t xml:space="preserve">        - afEvents</w:t>
      </w:r>
    </w:p>
    <w:p w14:paraId="1ABEB6BD" w14:textId="77777777" w:rsidR="007B793A" w:rsidRDefault="007B793A" w:rsidP="007B793A">
      <w:pPr>
        <w:pStyle w:val="PL"/>
      </w:pPr>
      <w:r>
        <w:t xml:space="preserve">      properties:</w:t>
      </w:r>
    </w:p>
    <w:p w14:paraId="21753226" w14:textId="77777777" w:rsidR="007B793A" w:rsidRDefault="007B793A" w:rsidP="007B793A">
      <w:pPr>
        <w:pStyle w:val="PL"/>
      </w:pPr>
      <w:r>
        <w:t xml:space="preserve">        afEvents:</w:t>
      </w:r>
    </w:p>
    <w:p w14:paraId="2811AC34" w14:textId="77777777" w:rsidR="007B793A" w:rsidRDefault="007B793A" w:rsidP="007B793A">
      <w:pPr>
        <w:pStyle w:val="PL"/>
      </w:pPr>
      <w:r>
        <w:t xml:space="preserve">          type: array</w:t>
      </w:r>
    </w:p>
    <w:p w14:paraId="49081CE8" w14:textId="77777777" w:rsidR="007B793A" w:rsidRDefault="007B793A" w:rsidP="007B793A">
      <w:pPr>
        <w:pStyle w:val="PL"/>
      </w:pPr>
      <w:r>
        <w:t xml:space="preserve">          items:</w:t>
      </w:r>
    </w:p>
    <w:p w14:paraId="5749DE33" w14:textId="77777777" w:rsidR="007B793A" w:rsidRDefault="007B793A" w:rsidP="007B793A">
      <w:pPr>
        <w:pStyle w:val="PL"/>
      </w:pPr>
      <w:r>
        <w:t xml:space="preserve">            $ref: '#/components/schemas/AfEvent'</w:t>
      </w:r>
    </w:p>
    <w:p w14:paraId="47DE3646" w14:textId="77777777" w:rsidR="007B793A" w:rsidRDefault="007B793A" w:rsidP="007B793A">
      <w:pPr>
        <w:pStyle w:val="PL"/>
      </w:pPr>
      <w:r>
        <w:t xml:space="preserve">          minItems: 1</w:t>
      </w:r>
    </w:p>
    <w:p w14:paraId="32D4FCEA" w14:textId="77777777" w:rsidR="007B793A" w:rsidRDefault="007B793A" w:rsidP="007B793A">
      <w:pPr>
        <w:pStyle w:val="PL"/>
      </w:pPr>
      <w:r>
        <w:t xml:space="preserve">        afIds:</w:t>
      </w:r>
    </w:p>
    <w:p w14:paraId="2FF75C8C" w14:textId="77777777" w:rsidR="007B793A" w:rsidRDefault="007B793A" w:rsidP="007B793A">
      <w:pPr>
        <w:pStyle w:val="PL"/>
      </w:pPr>
      <w:r>
        <w:t xml:space="preserve">          type: array</w:t>
      </w:r>
    </w:p>
    <w:p w14:paraId="3FA641E6" w14:textId="77777777" w:rsidR="007B793A" w:rsidRDefault="007B793A" w:rsidP="007B793A">
      <w:pPr>
        <w:pStyle w:val="PL"/>
      </w:pPr>
      <w:r>
        <w:t xml:space="preserve">          items:</w:t>
      </w:r>
    </w:p>
    <w:p w14:paraId="683AE2A1" w14:textId="77777777" w:rsidR="007B793A" w:rsidRDefault="007B793A" w:rsidP="007B793A">
      <w:pPr>
        <w:pStyle w:val="PL"/>
      </w:pPr>
      <w:r>
        <w:t xml:space="preserve">            type: string</w:t>
      </w:r>
    </w:p>
    <w:p w14:paraId="36151EAB" w14:textId="77777777" w:rsidR="007B793A" w:rsidRDefault="007B793A" w:rsidP="007B793A">
      <w:pPr>
        <w:pStyle w:val="PL"/>
      </w:pPr>
      <w:r>
        <w:t xml:space="preserve">          minItems: 1</w:t>
      </w:r>
    </w:p>
    <w:p w14:paraId="63465A57" w14:textId="77777777" w:rsidR="007B793A" w:rsidRDefault="007B793A" w:rsidP="007B793A">
      <w:pPr>
        <w:pStyle w:val="PL"/>
      </w:pPr>
      <w:r>
        <w:t xml:space="preserve">        appIds:</w:t>
      </w:r>
    </w:p>
    <w:p w14:paraId="1D049BBE" w14:textId="77777777" w:rsidR="007B793A" w:rsidRDefault="007B793A" w:rsidP="007B793A">
      <w:pPr>
        <w:pStyle w:val="PL"/>
      </w:pPr>
      <w:r>
        <w:t xml:space="preserve">          type: array</w:t>
      </w:r>
    </w:p>
    <w:p w14:paraId="54D77D39" w14:textId="77777777" w:rsidR="007B793A" w:rsidRDefault="007B793A" w:rsidP="007B793A">
      <w:pPr>
        <w:pStyle w:val="PL"/>
      </w:pPr>
      <w:r>
        <w:t xml:space="preserve">          items:</w:t>
      </w:r>
    </w:p>
    <w:p w14:paraId="69EBCC32" w14:textId="77777777" w:rsidR="007B793A" w:rsidRDefault="007B793A" w:rsidP="007B793A">
      <w:pPr>
        <w:pStyle w:val="PL"/>
      </w:pPr>
      <w:r>
        <w:t xml:space="preserve">            type: string</w:t>
      </w:r>
    </w:p>
    <w:p w14:paraId="160587DD" w14:textId="77777777" w:rsidR="007B793A" w:rsidRDefault="007B793A" w:rsidP="007B793A">
      <w:pPr>
        <w:pStyle w:val="PL"/>
      </w:pPr>
      <w:r>
        <w:t xml:space="preserve">          minItems: 1</w:t>
      </w:r>
    </w:p>
    <w:p w14:paraId="6D39D9C3" w14:textId="77777777" w:rsidR="007B793A" w:rsidRDefault="007B793A" w:rsidP="007B793A">
      <w:pPr>
        <w:pStyle w:val="PL"/>
      </w:pPr>
      <w:r>
        <w:t xml:space="preserve">    UnTrustAfInfo:</w:t>
      </w:r>
    </w:p>
    <w:p w14:paraId="5F63FBAF" w14:textId="77777777" w:rsidR="007B793A" w:rsidRDefault="007B793A" w:rsidP="007B793A">
      <w:pPr>
        <w:pStyle w:val="PL"/>
      </w:pPr>
      <w:r>
        <w:t xml:space="preserve">      description: Information of a untrusted AF Instance</w:t>
      </w:r>
    </w:p>
    <w:p w14:paraId="19BB4D81" w14:textId="77777777" w:rsidR="007B793A" w:rsidRDefault="007B793A" w:rsidP="007B793A">
      <w:pPr>
        <w:pStyle w:val="PL"/>
      </w:pPr>
      <w:r>
        <w:t xml:space="preserve">      type: object</w:t>
      </w:r>
    </w:p>
    <w:p w14:paraId="41991B0A" w14:textId="77777777" w:rsidR="007B793A" w:rsidRDefault="007B793A" w:rsidP="007B793A">
      <w:pPr>
        <w:pStyle w:val="PL"/>
      </w:pPr>
      <w:r>
        <w:t xml:space="preserve">      required:</w:t>
      </w:r>
    </w:p>
    <w:p w14:paraId="29AF2BEC" w14:textId="77777777" w:rsidR="007B793A" w:rsidRDefault="007B793A" w:rsidP="007B793A">
      <w:pPr>
        <w:pStyle w:val="PL"/>
      </w:pPr>
      <w:r>
        <w:t xml:space="preserve">        - afId</w:t>
      </w:r>
    </w:p>
    <w:p w14:paraId="4034B5AE" w14:textId="77777777" w:rsidR="007B793A" w:rsidRDefault="007B793A" w:rsidP="007B793A">
      <w:pPr>
        <w:pStyle w:val="PL"/>
      </w:pPr>
      <w:r>
        <w:t xml:space="preserve">      properties:</w:t>
      </w:r>
    </w:p>
    <w:p w14:paraId="412AAFD9" w14:textId="77777777" w:rsidR="007B793A" w:rsidRDefault="007B793A" w:rsidP="007B793A">
      <w:pPr>
        <w:pStyle w:val="PL"/>
      </w:pPr>
      <w:r>
        <w:t xml:space="preserve">        afId:</w:t>
      </w:r>
    </w:p>
    <w:p w14:paraId="1DA8F74B" w14:textId="77777777" w:rsidR="007B793A" w:rsidRDefault="007B793A" w:rsidP="007B793A">
      <w:pPr>
        <w:pStyle w:val="PL"/>
      </w:pPr>
      <w:r>
        <w:t xml:space="preserve">          type: string</w:t>
      </w:r>
    </w:p>
    <w:p w14:paraId="7623BB74" w14:textId="77777777" w:rsidR="007B793A" w:rsidRDefault="007B793A" w:rsidP="007B793A">
      <w:pPr>
        <w:pStyle w:val="PL"/>
      </w:pPr>
      <w:r>
        <w:t xml:space="preserve">        sNssaiInfoList:</w:t>
      </w:r>
    </w:p>
    <w:p w14:paraId="53DB4EB8" w14:textId="77777777" w:rsidR="007B793A" w:rsidRDefault="007B793A" w:rsidP="007B793A">
      <w:pPr>
        <w:pStyle w:val="PL"/>
      </w:pPr>
      <w:r>
        <w:t xml:space="preserve">          type: array</w:t>
      </w:r>
    </w:p>
    <w:p w14:paraId="1F67D32B" w14:textId="77777777" w:rsidR="007B793A" w:rsidRDefault="007B793A" w:rsidP="007B793A">
      <w:pPr>
        <w:pStyle w:val="PL"/>
      </w:pPr>
      <w:r>
        <w:t xml:space="preserve">          items:</w:t>
      </w:r>
    </w:p>
    <w:p w14:paraId="6D1CE8CB" w14:textId="77777777" w:rsidR="007B793A" w:rsidRDefault="007B793A" w:rsidP="007B793A">
      <w:pPr>
        <w:pStyle w:val="PL"/>
      </w:pPr>
      <w:r>
        <w:t xml:space="preserve">            $ref: '#/components/schemas/SnssaiInfoItem'</w:t>
      </w:r>
    </w:p>
    <w:p w14:paraId="091B9B3A" w14:textId="77777777" w:rsidR="007B793A" w:rsidRDefault="007B793A" w:rsidP="007B793A">
      <w:pPr>
        <w:pStyle w:val="PL"/>
      </w:pPr>
      <w:r>
        <w:t xml:space="preserve">          minItems: 1</w:t>
      </w:r>
    </w:p>
    <w:p w14:paraId="031EADB5" w14:textId="77777777" w:rsidR="007B793A" w:rsidRDefault="007B793A" w:rsidP="007B793A">
      <w:pPr>
        <w:pStyle w:val="PL"/>
      </w:pPr>
      <w:r>
        <w:t xml:space="preserve">        mappingInd:</w:t>
      </w:r>
    </w:p>
    <w:p w14:paraId="4AFA9D9E" w14:textId="77777777" w:rsidR="007B793A" w:rsidRDefault="007B793A" w:rsidP="007B793A">
      <w:pPr>
        <w:pStyle w:val="PL"/>
      </w:pPr>
      <w:r>
        <w:t xml:space="preserve">          type: boolean</w:t>
      </w:r>
    </w:p>
    <w:p w14:paraId="0B7D9E54" w14:textId="77777777" w:rsidR="007B793A" w:rsidRDefault="007B793A" w:rsidP="007B793A">
      <w:pPr>
        <w:pStyle w:val="PL"/>
      </w:pPr>
      <w:r>
        <w:t xml:space="preserve">          default: false</w:t>
      </w:r>
    </w:p>
    <w:p w14:paraId="6D2FC485" w14:textId="77777777" w:rsidR="007B793A" w:rsidRDefault="007B793A" w:rsidP="007B793A">
      <w:pPr>
        <w:pStyle w:val="PL"/>
      </w:pPr>
      <w:r>
        <w:t xml:space="preserve">    SnssaiInfoItem:</w:t>
      </w:r>
    </w:p>
    <w:p w14:paraId="5C931182" w14:textId="77777777" w:rsidR="007B793A" w:rsidRDefault="007B793A" w:rsidP="007B793A">
      <w:pPr>
        <w:pStyle w:val="PL"/>
      </w:pPr>
      <w:r>
        <w:t xml:space="preserve">      description: &gt;</w:t>
      </w:r>
    </w:p>
    <w:p w14:paraId="11139759" w14:textId="77777777" w:rsidR="007B793A" w:rsidRDefault="007B793A" w:rsidP="007B793A">
      <w:pPr>
        <w:pStyle w:val="PL"/>
      </w:pPr>
      <w:r>
        <w:t xml:space="preserve">        Parameters supported by an NF for a given S-NSSAI Set of parameters supported by NF</w:t>
      </w:r>
    </w:p>
    <w:p w14:paraId="37A1F31F" w14:textId="77777777" w:rsidR="007B793A" w:rsidRDefault="007B793A" w:rsidP="007B793A">
      <w:pPr>
        <w:pStyle w:val="PL"/>
      </w:pPr>
      <w:r>
        <w:t xml:space="preserve">        for a given S-NSSAI</w:t>
      </w:r>
    </w:p>
    <w:p w14:paraId="5AF8B22B" w14:textId="77777777" w:rsidR="007B793A" w:rsidRDefault="007B793A" w:rsidP="007B793A">
      <w:pPr>
        <w:pStyle w:val="PL"/>
      </w:pPr>
      <w:r>
        <w:t xml:space="preserve">      type: object</w:t>
      </w:r>
    </w:p>
    <w:p w14:paraId="11D80785" w14:textId="77777777" w:rsidR="007B793A" w:rsidRDefault="007B793A" w:rsidP="007B793A">
      <w:pPr>
        <w:pStyle w:val="PL"/>
      </w:pPr>
      <w:r>
        <w:t xml:space="preserve">      required:</w:t>
      </w:r>
    </w:p>
    <w:p w14:paraId="27A54260" w14:textId="77777777" w:rsidR="007B793A" w:rsidRDefault="007B793A" w:rsidP="007B793A">
      <w:pPr>
        <w:pStyle w:val="PL"/>
      </w:pPr>
      <w:r>
        <w:t xml:space="preserve">        - sNssai</w:t>
      </w:r>
    </w:p>
    <w:p w14:paraId="09F0142D" w14:textId="77777777" w:rsidR="007B793A" w:rsidRDefault="007B793A" w:rsidP="007B793A">
      <w:pPr>
        <w:pStyle w:val="PL"/>
      </w:pPr>
      <w:r>
        <w:t xml:space="preserve">        - dnnInfoList</w:t>
      </w:r>
    </w:p>
    <w:p w14:paraId="5A42B7C5" w14:textId="77777777" w:rsidR="007B793A" w:rsidRDefault="007B793A" w:rsidP="007B793A">
      <w:pPr>
        <w:pStyle w:val="PL"/>
      </w:pPr>
      <w:r>
        <w:t xml:space="preserve">      properties:</w:t>
      </w:r>
    </w:p>
    <w:p w14:paraId="4C90EDF6" w14:textId="77777777" w:rsidR="007B793A" w:rsidRDefault="007B793A" w:rsidP="007B793A">
      <w:pPr>
        <w:pStyle w:val="PL"/>
      </w:pPr>
      <w:r>
        <w:t xml:space="preserve">        sNssai:</w:t>
      </w:r>
    </w:p>
    <w:p w14:paraId="6F05D7B2" w14:textId="77777777" w:rsidR="007B793A" w:rsidRDefault="007B793A" w:rsidP="007B793A">
      <w:pPr>
        <w:pStyle w:val="PL"/>
      </w:pPr>
      <w:r>
        <w:t xml:space="preserve">          $ref: 'TS29571_CommonData.yaml#/components/schemas/ExtSnssai'</w:t>
      </w:r>
    </w:p>
    <w:p w14:paraId="4E30C5FE" w14:textId="77777777" w:rsidR="007B793A" w:rsidRDefault="007B793A" w:rsidP="007B793A">
      <w:pPr>
        <w:pStyle w:val="PL"/>
      </w:pPr>
      <w:r>
        <w:t xml:space="preserve">        dnnInfoList:</w:t>
      </w:r>
    </w:p>
    <w:p w14:paraId="402884B4" w14:textId="77777777" w:rsidR="007B793A" w:rsidRDefault="007B793A" w:rsidP="007B793A">
      <w:pPr>
        <w:pStyle w:val="PL"/>
      </w:pPr>
      <w:r>
        <w:t xml:space="preserve">          type: array</w:t>
      </w:r>
    </w:p>
    <w:p w14:paraId="6D77C8A7" w14:textId="77777777" w:rsidR="007B793A" w:rsidRDefault="007B793A" w:rsidP="007B793A">
      <w:pPr>
        <w:pStyle w:val="PL"/>
      </w:pPr>
      <w:r>
        <w:t xml:space="preserve">          items:</w:t>
      </w:r>
    </w:p>
    <w:p w14:paraId="275991A6" w14:textId="77777777" w:rsidR="007B793A" w:rsidRDefault="007B793A" w:rsidP="007B793A">
      <w:pPr>
        <w:pStyle w:val="PL"/>
      </w:pPr>
      <w:r>
        <w:t xml:space="preserve">            $ref: '#/components/schemas/DnnInfoItem'</w:t>
      </w:r>
    </w:p>
    <w:p w14:paraId="32356532" w14:textId="77777777" w:rsidR="007B793A" w:rsidRDefault="007B793A" w:rsidP="007B793A">
      <w:pPr>
        <w:pStyle w:val="PL"/>
      </w:pPr>
      <w:r>
        <w:t xml:space="preserve">          minItems: 1</w:t>
      </w:r>
    </w:p>
    <w:p w14:paraId="45780B7A" w14:textId="77777777" w:rsidR="007B793A" w:rsidRDefault="007B793A" w:rsidP="007B793A">
      <w:pPr>
        <w:pStyle w:val="PL"/>
      </w:pPr>
      <w:r>
        <w:t xml:space="preserve">    DnnInfoItem:</w:t>
      </w:r>
    </w:p>
    <w:p w14:paraId="295D18C5" w14:textId="77777777" w:rsidR="007B793A" w:rsidRDefault="007B793A" w:rsidP="007B793A">
      <w:pPr>
        <w:pStyle w:val="PL"/>
      </w:pPr>
      <w:r>
        <w:t xml:space="preserve">      description: Set of parameters supported by NF for a given DNN</w:t>
      </w:r>
    </w:p>
    <w:p w14:paraId="738C020C" w14:textId="77777777" w:rsidR="007B793A" w:rsidRDefault="007B793A" w:rsidP="007B793A">
      <w:pPr>
        <w:pStyle w:val="PL"/>
      </w:pPr>
      <w:r>
        <w:t xml:space="preserve">      type: object</w:t>
      </w:r>
    </w:p>
    <w:p w14:paraId="5D37874F" w14:textId="77777777" w:rsidR="007B793A" w:rsidRDefault="007B793A" w:rsidP="007B793A">
      <w:pPr>
        <w:pStyle w:val="PL"/>
      </w:pPr>
      <w:r>
        <w:t xml:space="preserve">      required:</w:t>
      </w:r>
    </w:p>
    <w:p w14:paraId="364ED2C4" w14:textId="77777777" w:rsidR="007B793A" w:rsidRDefault="007B793A" w:rsidP="007B793A">
      <w:pPr>
        <w:pStyle w:val="PL"/>
      </w:pPr>
      <w:r>
        <w:t xml:space="preserve">        - dnn</w:t>
      </w:r>
    </w:p>
    <w:p w14:paraId="08F886B8" w14:textId="77777777" w:rsidR="007B793A" w:rsidRDefault="007B793A" w:rsidP="007B793A">
      <w:pPr>
        <w:pStyle w:val="PL"/>
      </w:pPr>
      <w:r>
        <w:t xml:space="preserve">      properties:</w:t>
      </w:r>
    </w:p>
    <w:p w14:paraId="4154E855" w14:textId="77777777" w:rsidR="007B793A" w:rsidRDefault="007B793A" w:rsidP="007B793A">
      <w:pPr>
        <w:pStyle w:val="PL"/>
      </w:pPr>
      <w:r>
        <w:t xml:space="preserve">        dnn:</w:t>
      </w:r>
    </w:p>
    <w:p w14:paraId="7161D426" w14:textId="77777777" w:rsidR="007B793A" w:rsidRDefault="007B793A" w:rsidP="007B793A">
      <w:pPr>
        <w:pStyle w:val="PL"/>
      </w:pPr>
      <w:r>
        <w:t xml:space="preserve">          anyOf:</w:t>
      </w:r>
    </w:p>
    <w:p w14:paraId="5114BCC0" w14:textId="77777777" w:rsidR="007B793A" w:rsidRDefault="007B793A" w:rsidP="007B793A">
      <w:pPr>
        <w:pStyle w:val="PL"/>
      </w:pPr>
      <w:r>
        <w:t xml:space="preserve">            - $ref: 'TS29571_CommonData.yaml#/components/schemas/Dnn'</w:t>
      </w:r>
    </w:p>
    <w:p w14:paraId="2399F0D6" w14:textId="77777777" w:rsidR="007B793A" w:rsidRDefault="007B793A" w:rsidP="007B793A">
      <w:pPr>
        <w:pStyle w:val="PL"/>
      </w:pPr>
      <w:r>
        <w:t xml:space="preserve">            - $ref: 'TS29571_CommonData.yaml#/components/schemas/WildcardDnn'</w:t>
      </w:r>
    </w:p>
    <w:p w14:paraId="63B90879" w14:textId="77777777" w:rsidR="007B793A" w:rsidRDefault="007B793A" w:rsidP="007B793A">
      <w:pPr>
        <w:pStyle w:val="PL"/>
      </w:pPr>
    </w:p>
    <w:p w14:paraId="4C86F5C7" w14:textId="77777777" w:rsidR="007B793A" w:rsidRDefault="007B793A" w:rsidP="007B793A">
      <w:pPr>
        <w:pStyle w:val="PL"/>
      </w:pPr>
      <w:r>
        <w:t>#-------- Definition of concrete IOCs --------------------------------------------</w:t>
      </w:r>
    </w:p>
    <w:p w14:paraId="708FBBBE" w14:textId="77777777" w:rsidR="007B793A" w:rsidRDefault="007B793A" w:rsidP="007B793A">
      <w:pPr>
        <w:pStyle w:val="PL"/>
      </w:pPr>
      <w:r>
        <w:t xml:space="preserve">    ProvMnS:</w:t>
      </w:r>
    </w:p>
    <w:p w14:paraId="552249CE" w14:textId="77777777" w:rsidR="007B793A" w:rsidRDefault="007B793A" w:rsidP="007B793A">
      <w:pPr>
        <w:pStyle w:val="PL"/>
      </w:pPr>
      <w:r>
        <w:t xml:space="preserve">      oneOf:</w:t>
      </w:r>
    </w:p>
    <w:p w14:paraId="1F763F53" w14:textId="77777777" w:rsidR="007B793A" w:rsidRDefault="007B793A" w:rsidP="007B793A">
      <w:pPr>
        <w:pStyle w:val="PL"/>
      </w:pPr>
      <w:r>
        <w:t xml:space="preserve">        - type: object</w:t>
      </w:r>
    </w:p>
    <w:p w14:paraId="166824AD" w14:textId="77777777" w:rsidR="007B793A" w:rsidRDefault="007B793A" w:rsidP="007B793A">
      <w:pPr>
        <w:pStyle w:val="PL"/>
      </w:pPr>
      <w:r>
        <w:t xml:space="preserve">          properties:</w:t>
      </w:r>
    </w:p>
    <w:p w14:paraId="3453CC4D" w14:textId="77777777" w:rsidR="007B793A" w:rsidRDefault="007B793A" w:rsidP="007B793A">
      <w:pPr>
        <w:pStyle w:val="PL"/>
      </w:pPr>
      <w:r>
        <w:t xml:space="preserve">            SubNetwork:</w:t>
      </w:r>
    </w:p>
    <w:p w14:paraId="0DD17C71" w14:textId="77777777" w:rsidR="007B793A" w:rsidRDefault="007B793A" w:rsidP="007B793A">
      <w:pPr>
        <w:pStyle w:val="PL"/>
      </w:pPr>
      <w:r>
        <w:t xml:space="preserve">              $ref: '#/components/schemas/SubNetwork-Multiple'</w:t>
      </w:r>
    </w:p>
    <w:p w14:paraId="389FC60E" w14:textId="77777777" w:rsidR="007B793A" w:rsidRDefault="007B793A" w:rsidP="007B793A">
      <w:pPr>
        <w:pStyle w:val="PL"/>
      </w:pPr>
      <w:r>
        <w:t xml:space="preserve">        - type: object</w:t>
      </w:r>
    </w:p>
    <w:p w14:paraId="647DDA1B" w14:textId="77777777" w:rsidR="007B793A" w:rsidRDefault="007B793A" w:rsidP="007B793A">
      <w:pPr>
        <w:pStyle w:val="PL"/>
      </w:pPr>
      <w:r>
        <w:t xml:space="preserve">          properties:</w:t>
      </w:r>
    </w:p>
    <w:p w14:paraId="4B25218A" w14:textId="77777777" w:rsidR="007B793A" w:rsidRDefault="007B793A" w:rsidP="007B793A">
      <w:pPr>
        <w:pStyle w:val="PL"/>
      </w:pPr>
      <w:r>
        <w:t xml:space="preserve">            ManagedElement:</w:t>
      </w:r>
    </w:p>
    <w:p w14:paraId="6A847BE7" w14:textId="77777777" w:rsidR="007B793A" w:rsidRDefault="007B793A" w:rsidP="007B793A">
      <w:pPr>
        <w:pStyle w:val="PL"/>
      </w:pPr>
      <w:r>
        <w:t xml:space="preserve">              $ref: '#/components/schemas/ManagedElement-Multiple'</w:t>
      </w:r>
    </w:p>
    <w:p w14:paraId="779245C6" w14:textId="77777777" w:rsidR="007B793A" w:rsidRDefault="007B793A" w:rsidP="007B793A">
      <w:pPr>
        <w:pStyle w:val="PL"/>
      </w:pPr>
    </w:p>
    <w:p w14:paraId="418BBC9C" w14:textId="77777777" w:rsidR="007B793A" w:rsidRDefault="007B793A" w:rsidP="007B793A">
      <w:pPr>
        <w:pStyle w:val="PL"/>
      </w:pPr>
      <w:r>
        <w:t xml:space="preserve">    SubNetwork-Single:</w:t>
      </w:r>
    </w:p>
    <w:p w14:paraId="28CF73EE" w14:textId="77777777" w:rsidR="007B793A" w:rsidRDefault="007B793A" w:rsidP="007B793A">
      <w:pPr>
        <w:pStyle w:val="PL"/>
      </w:pPr>
      <w:r>
        <w:t xml:space="preserve">      allOf:</w:t>
      </w:r>
    </w:p>
    <w:p w14:paraId="399F4156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D9A4BD9" w14:textId="77777777" w:rsidR="007B793A" w:rsidRDefault="007B793A" w:rsidP="007B793A">
      <w:pPr>
        <w:pStyle w:val="PL"/>
      </w:pPr>
      <w:r>
        <w:t xml:space="preserve">        - type: object</w:t>
      </w:r>
    </w:p>
    <w:p w14:paraId="135C81E0" w14:textId="77777777" w:rsidR="007B793A" w:rsidRDefault="007B793A" w:rsidP="007B793A">
      <w:pPr>
        <w:pStyle w:val="PL"/>
      </w:pPr>
      <w:r>
        <w:t xml:space="preserve">          properties:</w:t>
      </w:r>
    </w:p>
    <w:p w14:paraId="5EEF3122" w14:textId="77777777" w:rsidR="007B793A" w:rsidRDefault="007B793A" w:rsidP="007B793A">
      <w:pPr>
        <w:pStyle w:val="PL"/>
      </w:pPr>
      <w:r>
        <w:t xml:space="preserve">            attributes:</w:t>
      </w:r>
    </w:p>
    <w:p w14:paraId="193CDF7D" w14:textId="77777777" w:rsidR="007B793A" w:rsidRDefault="007B793A" w:rsidP="007B793A">
      <w:pPr>
        <w:pStyle w:val="PL"/>
      </w:pPr>
      <w:r>
        <w:t xml:space="preserve">              allOf:</w:t>
      </w:r>
    </w:p>
    <w:p w14:paraId="4F5674BC" w14:textId="77777777" w:rsidR="007B793A" w:rsidRDefault="007B793A" w:rsidP="007B793A">
      <w:pPr>
        <w:pStyle w:val="PL"/>
      </w:pPr>
      <w:r>
        <w:t xml:space="preserve">                - $ref: 'TS28623_GenericNrm.yaml#/components/schemas/SubNetwork-Attr'</w:t>
      </w:r>
    </w:p>
    <w:p w14:paraId="42C91E39" w14:textId="77777777" w:rsidR="007B793A" w:rsidRDefault="007B793A" w:rsidP="007B793A">
      <w:pPr>
        <w:pStyle w:val="PL"/>
      </w:pPr>
      <w:r>
        <w:t xml:space="preserve">        - $ref: 'TS28623_GenericNrm.yaml#/components/schemas/SubNetwork-ncO'</w:t>
      </w:r>
    </w:p>
    <w:p w14:paraId="389946F3" w14:textId="77777777" w:rsidR="007B793A" w:rsidRDefault="007B793A" w:rsidP="007B793A">
      <w:pPr>
        <w:pStyle w:val="PL"/>
      </w:pPr>
      <w:r>
        <w:t xml:space="preserve">        - type: object</w:t>
      </w:r>
    </w:p>
    <w:p w14:paraId="6B43B4BD" w14:textId="77777777" w:rsidR="007B793A" w:rsidRDefault="007B793A" w:rsidP="007B793A">
      <w:pPr>
        <w:pStyle w:val="PL"/>
      </w:pPr>
      <w:r>
        <w:t xml:space="preserve">          properties:</w:t>
      </w:r>
    </w:p>
    <w:p w14:paraId="1F79960C" w14:textId="77777777" w:rsidR="007B793A" w:rsidRDefault="007B793A" w:rsidP="007B793A">
      <w:pPr>
        <w:pStyle w:val="PL"/>
      </w:pPr>
      <w:r>
        <w:t xml:space="preserve">            SubNetwork:</w:t>
      </w:r>
    </w:p>
    <w:p w14:paraId="167E06AE" w14:textId="77777777" w:rsidR="007B793A" w:rsidRDefault="007B793A" w:rsidP="007B793A">
      <w:pPr>
        <w:pStyle w:val="PL"/>
      </w:pPr>
      <w:r>
        <w:t xml:space="preserve">              $ref: '#/components/schemas/SubNetwork-Multiple'</w:t>
      </w:r>
    </w:p>
    <w:p w14:paraId="7BD2FD26" w14:textId="77777777" w:rsidR="007B793A" w:rsidRDefault="007B793A" w:rsidP="007B793A">
      <w:pPr>
        <w:pStyle w:val="PL"/>
      </w:pPr>
      <w:r>
        <w:t xml:space="preserve">            ManagedElement:</w:t>
      </w:r>
    </w:p>
    <w:p w14:paraId="6846A6FE" w14:textId="77777777" w:rsidR="007B793A" w:rsidRDefault="007B793A" w:rsidP="007B793A">
      <w:pPr>
        <w:pStyle w:val="PL"/>
      </w:pPr>
      <w:r>
        <w:t xml:space="preserve">              $ref: '#/components/schemas/ManagedElement-Multiple'</w:t>
      </w:r>
    </w:p>
    <w:p w14:paraId="798158C7" w14:textId="77777777" w:rsidR="007B793A" w:rsidRDefault="007B793A" w:rsidP="007B793A">
      <w:pPr>
        <w:pStyle w:val="PL"/>
      </w:pPr>
      <w:r>
        <w:t xml:space="preserve">            ExternalAmfFunction:</w:t>
      </w:r>
    </w:p>
    <w:p w14:paraId="7237C9D1" w14:textId="77777777" w:rsidR="007B793A" w:rsidRDefault="007B793A" w:rsidP="007B793A">
      <w:pPr>
        <w:pStyle w:val="PL"/>
      </w:pPr>
      <w:r>
        <w:t xml:space="preserve">              $ref: '#/components/schemas/ExternalAmfFunction-Multiple'</w:t>
      </w:r>
    </w:p>
    <w:p w14:paraId="61465D1F" w14:textId="77777777" w:rsidR="007B793A" w:rsidRDefault="007B793A" w:rsidP="007B793A">
      <w:pPr>
        <w:pStyle w:val="PL"/>
      </w:pPr>
      <w:r>
        <w:t xml:space="preserve">            ExternalNrfFunction:</w:t>
      </w:r>
    </w:p>
    <w:p w14:paraId="636F5463" w14:textId="77777777" w:rsidR="007B793A" w:rsidRDefault="007B793A" w:rsidP="007B793A">
      <w:pPr>
        <w:pStyle w:val="PL"/>
      </w:pPr>
      <w:r>
        <w:t xml:space="preserve">              $ref: '#/components/schemas/ExternalNrfFunction-Multiple'</w:t>
      </w:r>
    </w:p>
    <w:p w14:paraId="410549E8" w14:textId="77777777" w:rsidR="007B793A" w:rsidRDefault="007B793A" w:rsidP="007B793A">
      <w:pPr>
        <w:pStyle w:val="PL"/>
      </w:pPr>
      <w:r>
        <w:t xml:space="preserve">            ExternalNssfFunction:</w:t>
      </w:r>
    </w:p>
    <w:p w14:paraId="02F1315C" w14:textId="77777777" w:rsidR="007B793A" w:rsidRDefault="007B793A" w:rsidP="007B793A">
      <w:pPr>
        <w:pStyle w:val="PL"/>
      </w:pPr>
      <w:r>
        <w:t xml:space="preserve">                $ref: '#/components/schemas/ExternalNssfFunction-Multiple'</w:t>
      </w:r>
    </w:p>
    <w:p w14:paraId="79FF555C" w14:textId="77777777" w:rsidR="007B793A" w:rsidRDefault="007B793A" w:rsidP="007B793A">
      <w:pPr>
        <w:pStyle w:val="PL"/>
      </w:pPr>
      <w:r>
        <w:t xml:space="preserve">            AmfSet:</w:t>
      </w:r>
    </w:p>
    <w:p w14:paraId="537A9A71" w14:textId="77777777" w:rsidR="007B793A" w:rsidRDefault="007B793A" w:rsidP="007B793A">
      <w:pPr>
        <w:pStyle w:val="PL"/>
      </w:pPr>
      <w:r>
        <w:t xml:space="preserve">              $ref: '#/components/schemas/AmfSet-Multiple'</w:t>
      </w:r>
    </w:p>
    <w:p w14:paraId="2183C0BD" w14:textId="77777777" w:rsidR="007B793A" w:rsidRDefault="007B793A" w:rsidP="007B793A">
      <w:pPr>
        <w:pStyle w:val="PL"/>
      </w:pPr>
      <w:r>
        <w:t xml:space="preserve">            AmfRegion:</w:t>
      </w:r>
    </w:p>
    <w:p w14:paraId="5685C469" w14:textId="77777777" w:rsidR="007B793A" w:rsidRDefault="007B793A" w:rsidP="007B793A">
      <w:pPr>
        <w:pStyle w:val="PL"/>
      </w:pPr>
      <w:r>
        <w:t xml:space="preserve">              $ref: '#/components/schemas/AmfRegion-Multiple'</w:t>
      </w:r>
    </w:p>
    <w:p w14:paraId="64CCE15C" w14:textId="77777777" w:rsidR="007B793A" w:rsidRDefault="007B793A" w:rsidP="007B793A">
      <w:pPr>
        <w:pStyle w:val="PL"/>
      </w:pPr>
      <w:r>
        <w:t xml:space="preserve">            Configurable5QISet:</w:t>
      </w:r>
    </w:p>
    <w:p w14:paraId="22EE71DF" w14:textId="77777777" w:rsidR="007B793A" w:rsidRDefault="007B793A" w:rsidP="007B793A">
      <w:pPr>
        <w:pStyle w:val="PL"/>
      </w:pPr>
      <w:r>
        <w:t xml:space="preserve">              $ref: '#/components/schemas/Configurable5QISet-Multiple'</w:t>
      </w:r>
    </w:p>
    <w:p w14:paraId="30933D9F" w14:textId="77777777" w:rsidR="007B793A" w:rsidRDefault="007B793A" w:rsidP="007B793A">
      <w:pPr>
        <w:pStyle w:val="PL"/>
      </w:pPr>
      <w:r>
        <w:t xml:space="preserve">            Dynamic5QISet:</w:t>
      </w:r>
    </w:p>
    <w:p w14:paraId="1BAFCCCA" w14:textId="77777777" w:rsidR="007B793A" w:rsidRDefault="007B793A" w:rsidP="007B793A">
      <w:pPr>
        <w:pStyle w:val="PL"/>
      </w:pPr>
      <w:r>
        <w:t xml:space="preserve">              $ref: '#/components/schemas/Dynamic5QISet-Multiple'</w:t>
      </w:r>
    </w:p>
    <w:p w14:paraId="4250148F" w14:textId="77777777" w:rsidR="007B793A" w:rsidRDefault="007B793A" w:rsidP="007B793A">
      <w:pPr>
        <w:pStyle w:val="PL"/>
      </w:pPr>
      <w:r>
        <w:t xml:space="preserve">            EcmConnectionInfo:</w:t>
      </w:r>
    </w:p>
    <w:p w14:paraId="15318E1D" w14:textId="77777777" w:rsidR="007B793A" w:rsidRDefault="007B793A" w:rsidP="007B793A">
      <w:pPr>
        <w:pStyle w:val="PL"/>
      </w:pPr>
      <w:r>
        <w:t xml:space="preserve">              $ref: '#/components/schemas/EcmConnectionInfo-Multiple'</w:t>
      </w:r>
    </w:p>
    <w:p w14:paraId="2925B20C" w14:textId="77777777" w:rsidR="007B793A" w:rsidRDefault="007B793A" w:rsidP="007B793A">
      <w:pPr>
        <w:pStyle w:val="PL"/>
      </w:pPr>
    </w:p>
    <w:p w14:paraId="262C4316" w14:textId="77777777" w:rsidR="007B793A" w:rsidRDefault="007B793A" w:rsidP="007B793A">
      <w:pPr>
        <w:pStyle w:val="PL"/>
      </w:pPr>
      <w:r>
        <w:t xml:space="preserve">    ManagedElement-Single:</w:t>
      </w:r>
    </w:p>
    <w:p w14:paraId="0B167CD6" w14:textId="77777777" w:rsidR="007B793A" w:rsidRDefault="007B793A" w:rsidP="007B793A">
      <w:pPr>
        <w:pStyle w:val="PL"/>
      </w:pPr>
      <w:r>
        <w:t xml:space="preserve">      allOf:</w:t>
      </w:r>
    </w:p>
    <w:p w14:paraId="78BFC90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090D11C" w14:textId="77777777" w:rsidR="007B793A" w:rsidRDefault="007B793A" w:rsidP="007B793A">
      <w:pPr>
        <w:pStyle w:val="PL"/>
      </w:pPr>
      <w:r>
        <w:t xml:space="preserve">        - type: object</w:t>
      </w:r>
    </w:p>
    <w:p w14:paraId="7EB313D5" w14:textId="77777777" w:rsidR="007B793A" w:rsidRDefault="007B793A" w:rsidP="007B793A">
      <w:pPr>
        <w:pStyle w:val="PL"/>
      </w:pPr>
      <w:r>
        <w:t xml:space="preserve">          properties:</w:t>
      </w:r>
    </w:p>
    <w:p w14:paraId="370CCB8A" w14:textId="77777777" w:rsidR="007B793A" w:rsidRDefault="007B793A" w:rsidP="007B793A">
      <w:pPr>
        <w:pStyle w:val="PL"/>
      </w:pPr>
      <w:r>
        <w:t xml:space="preserve">            attributes:</w:t>
      </w:r>
    </w:p>
    <w:p w14:paraId="00E93C09" w14:textId="77777777" w:rsidR="007B793A" w:rsidRDefault="007B793A" w:rsidP="007B793A">
      <w:pPr>
        <w:pStyle w:val="PL"/>
      </w:pPr>
      <w:r>
        <w:t xml:space="preserve">              allOf:</w:t>
      </w:r>
    </w:p>
    <w:p w14:paraId="0EB0E304" w14:textId="77777777" w:rsidR="007B793A" w:rsidRDefault="007B793A" w:rsidP="007B793A">
      <w:pPr>
        <w:pStyle w:val="PL"/>
      </w:pPr>
      <w:r>
        <w:t xml:space="preserve">                - $ref: 'TS28623_GenericNrm.yaml#/components/schemas/ManagedElement-Attr'</w:t>
      </w:r>
    </w:p>
    <w:p w14:paraId="3301B758" w14:textId="77777777" w:rsidR="007B793A" w:rsidRDefault="007B793A" w:rsidP="007B793A">
      <w:pPr>
        <w:pStyle w:val="PL"/>
      </w:pPr>
      <w:r>
        <w:t xml:space="preserve">        - $ref: 'TS28623_GenericNrm.yaml#/components/schemas/ManagedElement-ncO'</w:t>
      </w:r>
    </w:p>
    <w:p w14:paraId="63E3745C" w14:textId="77777777" w:rsidR="007B793A" w:rsidRDefault="007B793A" w:rsidP="007B793A">
      <w:pPr>
        <w:pStyle w:val="PL"/>
      </w:pPr>
      <w:r>
        <w:t xml:space="preserve">        - type: object</w:t>
      </w:r>
    </w:p>
    <w:p w14:paraId="27F3D743" w14:textId="77777777" w:rsidR="007B793A" w:rsidRDefault="007B793A" w:rsidP="007B793A">
      <w:pPr>
        <w:pStyle w:val="PL"/>
      </w:pPr>
      <w:r>
        <w:t xml:space="preserve">          properties:</w:t>
      </w:r>
    </w:p>
    <w:p w14:paraId="5095DB70" w14:textId="77777777" w:rsidR="007B793A" w:rsidRDefault="007B793A" w:rsidP="007B793A">
      <w:pPr>
        <w:pStyle w:val="PL"/>
      </w:pPr>
      <w:r>
        <w:t xml:space="preserve">            AmfFunction:</w:t>
      </w:r>
    </w:p>
    <w:p w14:paraId="20103713" w14:textId="77777777" w:rsidR="007B793A" w:rsidRDefault="007B793A" w:rsidP="007B793A">
      <w:pPr>
        <w:pStyle w:val="PL"/>
      </w:pPr>
      <w:r>
        <w:t xml:space="preserve">              $ref: '#/components/schemas/AmfFunction-Multiple'</w:t>
      </w:r>
    </w:p>
    <w:p w14:paraId="291D9025" w14:textId="77777777" w:rsidR="007B793A" w:rsidRDefault="007B793A" w:rsidP="007B793A">
      <w:pPr>
        <w:pStyle w:val="PL"/>
      </w:pPr>
      <w:r>
        <w:t xml:space="preserve">            SmfFunction:</w:t>
      </w:r>
    </w:p>
    <w:p w14:paraId="6E2FB6C7" w14:textId="77777777" w:rsidR="007B793A" w:rsidRDefault="007B793A" w:rsidP="007B793A">
      <w:pPr>
        <w:pStyle w:val="PL"/>
      </w:pPr>
      <w:r>
        <w:t xml:space="preserve">              $ref: '#/components/schemas/SmfFunction-Multiple'</w:t>
      </w:r>
    </w:p>
    <w:p w14:paraId="3783DA3E" w14:textId="77777777" w:rsidR="007B793A" w:rsidRDefault="007B793A" w:rsidP="007B793A">
      <w:pPr>
        <w:pStyle w:val="PL"/>
      </w:pPr>
      <w:r>
        <w:t xml:space="preserve">            UpfFunction:</w:t>
      </w:r>
    </w:p>
    <w:p w14:paraId="5858505E" w14:textId="77777777" w:rsidR="007B793A" w:rsidRDefault="007B793A" w:rsidP="007B793A">
      <w:pPr>
        <w:pStyle w:val="PL"/>
      </w:pPr>
      <w:r>
        <w:t xml:space="preserve">              $ref: '#/components/schemas/UpfFunction-Multiple'</w:t>
      </w:r>
    </w:p>
    <w:p w14:paraId="4F1009CD" w14:textId="77777777" w:rsidR="007B793A" w:rsidRDefault="007B793A" w:rsidP="007B793A">
      <w:pPr>
        <w:pStyle w:val="PL"/>
      </w:pPr>
      <w:r>
        <w:t xml:space="preserve">            N3iwfFunction:   </w:t>
      </w:r>
    </w:p>
    <w:p w14:paraId="3554EDA4" w14:textId="77777777" w:rsidR="007B793A" w:rsidRDefault="007B793A" w:rsidP="007B793A">
      <w:pPr>
        <w:pStyle w:val="PL"/>
      </w:pPr>
      <w:r>
        <w:t xml:space="preserve">              $ref: '#/components/schemas/N3iwfFunction-Multiple'</w:t>
      </w:r>
    </w:p>
    <w:p w14:paraId="162D8333" w14:textId="77777777" w:rsidR="007B793A" w:rsidRDefault="007B793A" w:rsidP="007B793A">
      <w:pPr>
        <w:pStyle w:val="PL"/>
      </w:pPr>
      <w:r>
        <w:t xml:space="preserve">            PcfFunction:</w:t>
      </w:r>
    </w:p>
    <w:p w14:paraId="6B0EEE1A" w14:textId="77777777" w:rsidR="007B793A" w:rsidRDefault="007B793A" w:rsidP="007B793A">
      <w:pPr>
        <w:pStyle w:val="PL"/>
      </w:pPr>
      <w:r>
        <w:t xml:space="preserve">              $ref: '#/components/schemas/PcfFunction-Multiple'</w:t>
      </w:r>
    </w:p>
    <w:p w14:paraId="36D14C97" w14:textId="77777777" w:rsidR="007B793A" w:rsidRDefault="007B793A" w:rsidP="007B793A">
      <w:pPr>
        <w:pStyle w:val="PL"/>
      </w:pPr>
      <w:r>
        <w:t xml:space="preserve">            AusfFunction:</w:t>
      </w:r>
    </w:p>
    <w:p w14:paraId="1673FB20" w14:textId="77777777" w:rsidR="007B793A" w:rsidRDefault="007B793A" w:rsidP="007B793A">
      <w:pPr>
        <w:pStyle w:val="PL"/>
      </w:pPr>
      <w:r>
        <w:t xml:space="preserve">              $ref: '#/components/schemas/AusfFunction-Multiple'</w:t>
      </w:r>
    </w:p>
    <w:p w14:paraId="7A75ABED" w14:textId="77777777" w:rsidR="007B793A" w:rsidRDefault="007B793A" w:rsidP="007B793A">
      <w:pPr>
        <w:pStyle w:val="PL"/>
      </w:pPr>
      <w:r>
        <w:t xml:space="preserve">            UdmFunction:</w:t>
      </w:r>
    </w:p>
    <w:p w14:paraId="0F5190DF" w14:textId="77777777" w:rsidR="007B793A" w:rsidRDefault="007B793A" w:rsidP="007B793A">
      <w:pPr>
        <w:pStyle w:val="PL"/>
      </w:pPr>
      <w:r>
        <w:t xml:space="preserve">              $ref: '#/components/schemas/UdmFunction-Multiple'</w:t>
      </w:r>
    </w:p>
    <w:p w14:paraId="472F7289" w14:textId="77777777" w:rsidR="007B793A" w:rsidRDefault="007B793A" w:rsidP="007B793A">
      <w:pPr>
        <w:pStyle w:val="PL"/>
      </w:pPr>
      <w:r>
        <w:t xml:space="preserve">            UdrFunction:</w:t>
      </w:r>
    </w:p>
    <w:p w14:paraId="0249BC1A" w14:textId="77777777" w:rsidR="007B793A" w:rsidRDefault="007B793A" w:rsidP="007B793A">
      <w:pPr>
        <w:pStyle w:val="PL"/>
      </w:pPr>
      <w:r>
        <w:t xml:space="preserve">              $ref: '#/components/schemas/UdrFunction-Multiple'</w:t>
      </w:r>
    </w:p>
    <w:p w14:paraId="61C1EC1D" w14:textId="77777777" w:rsidR="007B793A" w:rsidRDefault="007B793A" w:rsidP="007B793A">
      <w:pPr>
        <w:pStyle w:val="PL"/>
      </w:pPr>
      <w:r>
        <w:t xml:space="preserve">            UdsfFunction:</w:t>
      </w:r>
    </w:p>
    <w:p w14:paraId="678BF6FE" w14:textId="77777777" w:rsidR="007B793A" w:rsidRDefault="007B793A" w:rsidP="007B793A">
      <w:pPr>
        <w:pStyle w:val="PL"/>
      </w:pPr>
      <w:r>
        <w:t xml:space="preserve">              $ref: '#/components/schemas/UdsfFunction-Multiple'</w:t>
      </w:r>
    </w:p>
    <w:p w14:paraId="7F8F52AC" w14:textId="77777777" w:rsidR="007B793A" w:rsidRDefault="007B793A" w:rsidP="007B793A">
      <w:pPr>
        <w:pStyle w:val="PL"/>
      </w:pPr>
      <w:r>
        <w:t xml:space="preserve">            NrfFunction:</w:t>
      </w:r>
    </w:p>
    <w:p w14:paraId="38639FF9" w14:textId="77777777" w:rsidR="007B793A" w:rsidRDefault="007B793A" w:rsidP="007B793A">
      <w:pPr>
        <w:pStyle w:val="PL"/>
      </w:pPr>
      <w:r>
        <w:t xml:space="preserve">              $ref: '#/components/schemas/NrfFunction-Multiple'</w:t>
      </w:r>
    </w:p>
    <w:p w14:paraId="60FCE74D" w14:textId="77777777" w:rsidR="007B793A" w:rsidRDefault="007B793A" w:rsidP="007B793A">
      <w:pPr>
        <w:pStyle w:val="PL"/>
      </w:pPr>
      <w:r>
        <w:t xml:space="preserve">            NssfFunction:</w:t>
      </w:r>
    </w:p>
    <w:p w14:paraId="614258A0" w14:textId="77777777" w:rsidR="007B793A" w:rsidRDefault="007B793A" w:rsidP="007B793A">
      <w:pPr>
        <w:pStyle w:val="PL"/>
      </w:pPr>
      <w:r>
        <w:t xml:space="preserve">              $ref: '#/components/schemas/NssfFunction-Multiple'</w:t>
      </w:r>
    </w:p>
    <w:p w14:paraId="494EE24B" w14:textId="77777777" w:rsidR="007B793A" w:rsidRDefault="007B793A" w:rsidP="007B793A">
      <w:pPr>
        <w:pStyle w:val="PL"/>
      </w:pPr>
      <w:r>
        <w:t xml:space="preserve">            SmsfFunction:</w:t>
      </w:r>
    </w:p>
    <w:p w14:paraId="724C2DDC" w14:textId="77777777" w:rsidR="007B793A" w:rsidRDefault="007B793A" w:rsidP="007B793A">
      <w:pPr>
        <w:pStyle w:val="PL"/>
      </w:pPr>
      <w:r>
        <w:t xml:space="preserve">              $ref: '#/components/schemas/SmsfFunction-Multiple'</w:t>
      </w:r>
    </w:p>
    <w:p w14:paraId="6F885039" w14:textId="77777777" w:rsidR="007B793A" w:rsidRDefault="007B793A" w:rsidP="007B793A">
      <w:pPr>
        <w:pStyle w:val="PL"/>
      </w:pPr>
      <w:r>
        <w:t xml:space="preserve">            LmfFunction:</w:t>
      </w:r>
    </w:p>
    <w:p w14:paraId="5B7A8BEC" w14:textId="77777777" w:rsidR="007B793A" w:rsidRDefault="007B793A" w:rsidP="007B793A">
      <w:pPr>
        <w:pStyle w:val="PL"/>
      </w:pPr>
      <w:r>
        <w:t xml:space="preserve">              $ref: '#/components/schemas/LmfFunction-Multiple'</w:t>
      </w:r>
    </w:p>
    <w:p w14:paraId="0756C843" w14:textId="77777777" w:rsidR="007B793A" w:rsidRDefault="007B793A" w:rsidP="007B793A">
      <w:pPr>
        <w:pStyle w:val="PL"/>
      </w:pPr>
      <w:r>
        <w:t xml:space="preserve">            NgeirFunction:</w:t>
      </w:r>
    </w:p>
    <w:p w14:paraId="274D588E" w14:textId="77777777" w:rsidR="007B793A" w:rsidRDefault="007B793A" w:rsidP="007B793A">
      <w:pPr>
        <w:pStyle w:val="PL"/>
      </w:pPr>
      <w:r>
        <w:t xml:space="preserve">              $ref: '#/components/schemas/NgeirFunction-Multiple'</w:t>
      </w:r>
    </w:p>
    <w:p w14:paraId="5D4B0B7D" w14:textId="77777777" w:rsidR="007B793A" w:rsidRDefault="007B793A" w:rsidP="007B793A">
      <w:pPr>
        <w:pStyle w:val="PL"/>
      </w:pPr>
      <w:r>
        <w:t xml:space="preserve">            SeppFunction:</w:t>
      </w:r>
    </w:p>
    <w:p w14:paraId="23049454" w14:textId="77777777" w:rsidR="007B793A" w:rsidRDefault="007B793A" w:rsidP="007B793A">
      <w:pPr>
        <w:pStyle w:val="PL"/>
      </w:pPr>
      <w:r>
        <w:t xml:space="preserve">              $ref: '#/components/schemas/SeppFunction-Multiple'</w:t>
      </w:r>
    </w:p>
    <w:p w14:paraId="01BB0CCC" w14:textId="77777777" w:rsidR="007B793A" w:rsidRDefault="007B793A" w:rsidP="007B793A">
      <w:pPr>
        <w:pStyle w:val="PL"/>
      </w:pPr>
      <w:r>
        <w:t xml:space="preserve">            NwdafFunction:</w:t>
      </w:r>
    </w:p>
    <w:p w14:paraId="7FE69D03" w14:textId="77777777" w:rsidR="007B793A" w:rsidRDefault="007B793A" w:rsidP="007B793A">
      <w:pPr>
        <w:pStyle w:val="PL"/>
      </w:pPr>
      <w:r>
        <w:t xml:space="preserve">              $ref: '#/components/schemas/NwdafFunction-Multiple'</w:t>
      </w:r>
    </w:p>
    <w:p w14:paraId="4D22710E" w14:textId="77777777" w:rsidR="007B793A" w:rsidRDefault="007B793A" w:rsidP="007B793A">
      <w:pPr>
        <w:pStyle w:val="PL"/>
      </w:pPr>
      <w:r>
        <w:t xml:space="preserve">            ScpFunction:</w:t>
      </w:r>
    </w:p>
    <w:p w14:paraId="3D580552" w14:textId="77777777" w:rsidR="007B793A" w:rsidRDefault="007B793A" w:rsidP="007B793A">
      <w:pPr>
        <w:pStyle w:val="PL"/>
      </w:pPr>
      <w:r>
        <w:t xml:space="preserve">              $ref: '#/components/schemas/ScpFunction-Multiple'</w:t>
      </w:r>
    </w:p>
    <w:p w14:paraId="74D0EF75" w14:textId="77777777" w:rsidR="007B793A" w:rsidRDefault="007B793A" w:rsidP="007B793A">
      <w:pPr>
        <w:pStyle w:val="PL"/>
      </w:pPr>
      <w:r>
        <w:t xml:space="preserve">            NefFunction:</w:t>
      </w:r>
    </w:p>
    <w:p w14:paraId="0E7F3F16" w14:textId="77777777" w:rsidR="007B793A" w:rsidRDefault="007B793A" w:rsidP="007B793A">
      <w:pPr>
        <w:pStyle w:val="PL"/>
      </w:pPr>
      <w:r>
        <w:t xml:space="preserve">              $ref: '#/components/schemas/NefFunction-Multiple'</w:t>
      </w:r>
    </w:p>
    <w:p w14:paraId="42A3F1E7" w14:textId="77777777" w:rsidR="007B793A" w:rsidRDefault="007B793A" w:rsidP="007B793A">
      <w:pPr>
        <w:pStyle w:val="PL"/>
      </w:pPr>
      <w:r>
        <w:t xml:space="preserve">            Configurable5QISet:</w:t>
      </w:r>
    </w:p>
    <w:p w14:paraId="26840CA0" w14:textId="77777777" w:rsidR="007B793A" w:rsidRDefault="007B793A" w:rsidP="007B793A">
      <w:pPr>
        <w:pStyle w:val="PL"/>
      </w:pPr>
      <w:r>
        <w:t xml:space="preserve">              $ref: '#/components/schemas/Configurable5QISet-Multiple'</w:t>
      </w:r>
    </w:p>
    <w:p w14:paraId="32E52A92" w14:textId="77777777" w:rsidR="007B793A" w:rsidRDefault="007B793A" w:rsidP="007B793A">
      <w:pPr>
        <w:pStyle w:val="PL"/>
      </w:pPr>
      <w:r>
        <w:t xml:space="preserve">            Dynamic5QISet:</w:t>
      </w:r>
    </w:p>
    <w:p w14:paraId="1C9EF1B7" w14:textId="77777777" w:rsidR="007B793A" w:rsidRDefault="007B793A" w:rsidP="007B793A">
      <w:pPr>
        <w:pStyle w:val="PL"/>
      </w:pPr>
      <w:r>
        <w:t xml:space="preserve">              $ref: '#/components/schemas/Dynamic5QISet-Multiple'</w:t>
      </w:r>
    </w:p>
    <w:p w14:paraId="18ABC8AF" w14:textId="77777777" w:rsidR="007B793A" w:rsidRDefault="007B793A" w:rsidP="007B793A">
      <w:pPr>
        <w:pStyle w:val="PL"/>
      </w:pPr>
      <w:r>
        <w:t xml:space="preserve">            EcmConnectionInfo:</w:t>
      </w:r>
    </w:p>
    <w:p w14:paraId="113E94D4" w14:textId="77777777" w:rsidR="007B793A" w:rsidRDefault="007B793A" w:rsidP="007B793A">
      <w:pPr>
        <w:pStyle w:val="PL"/>
      </w:pPr>
      <w:r>
        <w:t xml:space="preserve">              $ref: '#/components/schemas/EcmConnectionInfo-Multiple'</w:t>
      </w:r>
    </w:p>
    <w:p w14:paraId="28E045C9" w14:textId="77777777" w:rsidR="007B793A" w:rsidRDefault="007B793A" w:rsidP="007B793A">
      <w:pPr>
        <w:pStyle w:val="PL"/>
      </w:pPr>
      <w:r>
        <w:t xml:space="preserve">            EASDFFunction:</w:t>
      </w:r>
    </w:p>
    <w:p w14:paraId="3EE1EF69" w14:textId="77777777" w:rsidR="007B793A" w:rsidRDefault="007B793A" w:rsidP="007B793A">
      <w:pPr>
        <w:pStyle w:val="PL"/>
      </w:pPr>
      <w:r>
        <w:t xml:space="preserve">              $ref: '#/components/schemas/EASDFFunction-Multiple'</w:t>
      </w:r>
    </w:p>
    <w:p w14:paraId="7CAA5C3E" w14:textId="77777777" w:rsidR="007B793A" w:rsidRDefault="007B793A" w:rsidP="007B793A">
      <w:pPr>
        <w:pStyle w:val="PL"/>
      </w:pPr>
    </w:p>
    <w:p w14:paraId="2EA1B335" w14:textId="77777777" w:rsidR="007B793A" w:rsidRDefault="007B793A" w:rsidP="007B793A">
      <w:pPr>
        <w:pStyle w:val="PL"/>
      </w:pPr>
      <w:r>
        <w:t xml:space="preserve">    AmfFunction-Single:</w:t>
      </w:r>
    </w:p>
    <w:p w14:paraId="0C64B553" w14:textId="77777777" w:rsidR="007B793A" w:rsidRDefault="007B793A" w:rsidP="007B793A">
      <w:pPr>
        <w:pStyle w:val="PL"/>
      </w:pPr>
      <w:r>
        <w:t xml:space="preserve">      allOf:</w:t>
      </w:r>
    </w:p>
    <w:p w14:paraId="0E8CE60E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E6263B4" w14:textId="77777777" w:rsidR="007B793A" w:rsidRDefault="007B793A" w:rsidP="007B793A">
      <w:pPr>
        <w:pStyle w:val="PL"/>
      </w:pPr>
      <w:r>
        <w:t xml:space="preserve">        - type: object</w:t>
      </w:r>
    </w:p>
    <w:p w14:paraId="2F97C835" w14:textId="77777777" w:rsidR="007B793A" w:rsidRDefault="007B793A" w:rsidP="007B793A">
      <w:pPr>
        <w:pStyle w:val="PL"/>
      </w:pPr>
      <w:r>
        <w:t xml:space="preserve">          properties:</w:t>
      </w:r>
    </w:p>
    <w:p w14:paraId="6CE86E98" w14:textId="77777777" w:rsidR="007B793A" w:rsidRDefault="007B793A" w:rsidP="007B793A">
      <w:pPr>
        <w:pStyle w:val="PL"/>
      </w:pPr>
      <w:r>
        <w:t xml:space="preserve">            attributes:</w:t>
      </w:r>
    </w:p>
    <w:p w14:paraId="2BE7B927" w14:textId="77777777" w:rsidR="007B793A" w:rsidRDefault="007B793A" w:rsidP="007B793A">
      <w:pPr>
        <w:pStyle w:val="PL"/>
      </w:pPr>
      <w:r>
        <w:t xml:space="preserve">              allOf:</w:t>
      </w:r>
    </w:p>
    <w:p w14:paraId="73B6D16D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78D2EA5" w14:textId="77777777" w:rsidR="007B793A" w:rsidRDefault="007B793A" w:rsidP="007B793A">
      <w:pPr>
        <w:pStyle w:val="PL"/>
      </w:pPr>
      <w:r>
        <w:t xml:space="preserve">                - type: object</w:t>
      </w:r>
    </w:p>
    <w:p w14:paraId="0E434716" w14:textId="77777777" w:rsidR="007B793A" w:rsidRDefault="007B793A" w:rsidP="007B793A">
      <w:pPr>
        <w:pStyle w:val="PL"/>
      </w:pPr>
      <w:r>
        <w:t xml:space="preserve">                  properties:</w:t>
      </w:r>
    </w:p>
    <w:p w14:paraId="460AD3FC" w14:textId="77777777" w:rsidR="007B793A" w:rsidRDefault="007B793A" w:rsidP="007B793A">
      <w:pPr>
        <w:pStyle w:val="PL"/>
      </w:pPr>
      <w:r>
        <w:t xml:space="preserve">                    pLMNInfoList:</w:t>
      </w:r>
    </w:p>
    <w:p w14:paraId="28733ED8" w14:textId="77777777" w:rsidR="007B793A" w:rsidRDefault="007B793A" w:rsidP="007B793A">
      <w:pPr>
        <w:pStyle w:val="PL"/>
      </w:pPr>
      <w:r>
        <w:t xml:space="preserve">                      $ref: 'TS28541_NrNrm.yaml#/components/schemas/PlmnInfoList'</w:t>
      </w:r>
    </w:p>
    <w:p w14:paraId="683EA534" w14:textId="77777777" w:rsidR="007B793A" w:rsidRDefault="007B793A" w:rsidP="007B793A">
      <w:pPr>
        <w:pStyle w:val="PL"/>
      </w:pPr>
      <w:r>
        <w:t xml:space="preserve">                    amfIdentifier:</w:t>
      </w:r>
    </w:p>
    <w:p w14:paraId="4654B9B2" w14:textId="77777777" w:rsidR="007B793A" w:rsidRDefault="007B793A" w:rsidP="007B793A">
      <w:pPr>
        <w:pStyle w:val="PL"/>
      </w:pPr>
      <w:r>
        <w:t xml:space="preserve">                      $ref: '#/components/schemas/AmfIdentifier'</w:t>
      </w:r>
    </w:p>
    <w:p w14:paraId="3B64BA88" w14:textId="77777777" w:rsidR="007B793A" w:rsidRDefault="007B793A" w:rsidP="007B793A">
      <w:pPr>
        <w:pStyle w:val="PL"/>
      </w:pPr>
      <w:r>
        <w:t xml:space="preserve">                    sBIFqdn:</w:t>
      </w:r>
    </w:p>
    <w:p w14:paraId="2254B738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2705A195" w14:textId="77777777" w:rsidR="007B793A" w:rsidRDefault="007B793A" w:rsidP="007B793A">
      <w:pPr>
        <w:pStyle w:val="PL"/>
      </w:pPr>
      <w:r>
        <w:t xml:space="preserve">                    interPlmnFQDN:</w:t>
      </w:r>
    </w:p>
    <w:p w14:paraId="1E149A7C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17775A38" w14:textId="77777777" w:rsidR="007B793A" w:rsidRDefault="007B793A" w:rsidP="007B793A">
      <w:pPr>
        <w:pStyle w:val="PL"/>
      </w:pPr>
      <w:r>
        <w:t xml:space="preserve">                    taiList:</w:t>
      </w:r>
    </w:p>
    <w:p w14:paraId="58CCE1A5" w14:textId="77777777" w:rsidR="007B793A" w:rsidRDefault="007B793A" w:rsidP="007B793A">
      <w:pPr>
        <w:pStyle w:val="PL"/>
      </w:pPr>
      <w:r>
        <w:t xml:space="preserve">                      $ref: '#/components/schemas/TaiList'</w:t>
      </w:r>
    </w:p>
    <w:p w14:paraId="46F965D6" w14:textId="77777777" w:rsidR="007B793A" w:rsidRDefault="007B793A" w:rsidP="007B793A">
      <w:pPr>
        <w:pStyle w:val="PL"/>
      </w:pPr>
      <w:r>
        <w:t xml:space="preserve">                    taiRangeList:</w:t>
      </w:r>
    </w:p>
    <w:p w14:paraId="68C495FC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58BADD2E" w14:textId="77777777" w:rsidR="007B793A" w:rsidRDefault="007B793A" w:rsidP="007B793A">
      <w:pPr>
        <w:pStyle w:val="PL"/>
      </w:pPr>
      <w:r>
        <w:t xml:space="preserve">                      items:</w:t>
      </w:r>
    </w:p>
    <w:p w14:paraId="13C4187D" w14:textId="77777777" w:rsidR="007B793A" w:rsidRDefault="007B793A" w:rsidP="007B793A">
      <w:pPr>
        <w:pStyle w:val="PL"/>
      </w:pPr>
      <w:r>
        <w:t xml:space="preserve">                        $ref: '#/components/schemas/TaiRange'</w:t>
      </w:r>
    </w:p>
    <w:p w14:paraId="64EC20AA" w14:textId="77777777" w:rsidR="007B793A" w:rsidRDefault="007B793A" w:rsidP="007B793A">
      <w:pPr>
        <w:pStyle w:val="PL"/>
      </w:pPr>
      <w:r>
        <w:t xml:space="preserve">                    weightFactor:</w:t>
      </w:r>
    </w:p>
    <w:p w14:paraId="51AE0EDF" w14:textId="77777777" w:rsidR="007B793A" w:rsidRDefault="007B793A" w:rsidP="007B793A">
      <w:pPr>
        <w:pStyle w:val="PL"/>
      </w:pPr>
      <w:r>
        <w:t xml:space="preserve">                      $ref: '#/components/schemas/WeightFactor'</w:t>
      </w:r>
    </w:p>
    <w:p w14:paraId="1D7D572F" w14:textId="77777777" w:rsidR="007B793A" w:rsidRDefault="007B793A" w:rsidP="007B793A">
      <w:pPr>
        <w:pStyle w:val="PL"/>
      </w:pPr>
      <w:r>
        <w:t xml:space="preserve">                    cNSIIdList:</w:t>
      </w:r>
    </w:p>
    <w:p w14:paraId="6C865534" w14:textId="77777777" w:rsidR="007B793A" w:rsidRDefault="007B793A" w:rsidP="007B793A">
      <w:pPr>
        <w:pStyle w:val="PL"/>
      </w:pPr>
      <w:r>
        <w:t xml:space="preserve">                      $ref: '#/components/schemas/CNSIIdList'</w:t>
      </w:r>
    </w:p>
    <w:p w14:paraId="787F8F64" w14:textId="77777777" w:rsidR="007B793A" w:rsidRDefault="007B793A" w:rsidP="007B793A">
      <w:pPr>
        <w:pStyle w:val="PL"/>
      </w:pPr>
      <w:r>
        <w:t xml:space="preserve">                    gUAMIdList:</w:t>
      </w:r>
    </w:p>
    <w:p w14:paraId="50ACF7EC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16AFF7AC" w14:textId="77777777" w:rsidR="007B793A" w:rsidRDefault="007B793A" w:rsidP="007B793A">
      <w:pPr>
        <w:pStyle w:val="PL"/>
      </w:pPr>
      <w:r>
        <w:t xml:space="preserve">                      items: </w:t>
      </w:r>
    </w:p>
    <w:p w14:paraId="77BD3A47" w14:textId="77777777" w:rsidR="007B793A" w:rsidRDefault="007B793A" w:rsidP="007B793A">
      <w:pPr>
        <w:pStyle w:val="PL"/>
      </w:pPr>
      <w:r>
        <w:t xml:space="preserve">                        $ref: '#/components/schemas/GUAMInfo'</w:t>
      </w:r>
    </w:p>
    <w:p w14:paraId="3171A9DC" w14:textId="77777777" w:rsidR="007B793A" w:rsidRDefault="007B793A" w:rsidP="007B793A">
      <w:pPr>
        <w:pStyle w:val="PL"/>
      </w:pPr>
      <w:r>
        <w:t xml:space="preserve">                    backupInfoAmfFailure:</w:t>
      </w:r>
    </w:p>
    <w:p w14:paraId="708E1E55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172E92AD" w14:textId="77777777" w:rsidR="007B793A" w:rsidRDefault="007B793A" w:rsidP="007B793A">
      <w:pPr>
        <w:pStyle w:val="PL"/>
      </w:pPr>
      <w:r>
        <w:t xml:space="preserve">                      items:</w:t>
      </w:r>
    </w:p>
    <w:p w14:paraId="70BDAA9F" w14:textId="77777777" w:rsidR="007B793A" w:rsidRDefault="007B793A" w:rsidP="007B793A">
      <w:pPr>
        <w:pStyle w:val="PL"/>
      </w:pPr>
      <w:r>
        <w:t xml:space="preserve">                        $ref: '#/components/schemas/GUAMInfo'</w:t>
      </w:r>
    </w:p>
    <w:p w14:paraId="3747834F" w14:textId="77777777" w:rsidR="007B793A" w:rsidRDefault="007B793A" w:rsidP="007B793A">
      <w:pPr>
        <w:pStyle w:val="PL"/>
      </w:pPr>
      <w:r>
        <w:t xml:space="preserve">                    backupInfoAmfRemoval:</w:t>
      </w:r>
    </w:p>
    <w:p w14:paraId="4D8536C1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0A9267C7" w14:textId="77777777" w:rsidR="007B793A" w:rsidRDefault="007B793A" w:rsidP="007B793A">
      <w:pPr>
        <w:pStyle w:val="PL"/>
      </w:pPr>
      <w:r>
        <w:t xml:space="preserve">                      items:</w:t>
      </w:r>
    </w:p>
    <w:p w14:paraId="2DA3F2B8" w14:textId="77777777" w:rsidR="007B793A" w:rsidRDefault="007B793A" w:rsidP="007B793A">
      <w:pPr>
        <w:pStyle w:val="PL"/>
      </w:pPr>
      <w:r>
        <w:t xml:space="preserve">                        $ref: '#/components/schemas/GUAMInfo'</w:t>
      </w:r>
    </w:p>
    <w:p w14:paraId="05A343E1" w14:textId="77777777" w:rsidR="007B793A" w:rsidRDefault="007B793A" w:rsidP="007B793A">
      <w:pPr>
        <w:pStyle w:val="PL"/>
      </w:pPr>
      <w:r>
        <w:t xml:space="preserve">                    amfSetRef:</w:t>
      </w:r>
    </w:p>
    <w:p w14:paraId="636FC9B4" w14:textId="77777777" w:rsidR="007B793A" w:rsidRDefault="007B793A" w:rsidP="007B793A">
      <w:pPr>
        <w:pStyle w:val="PL"/>
      </w:pPr>
      <w:r>
        <w:t xml:space="preserve">                      $ref: 'TS28623_ComDefs.yaml#/components/schemas/Dn'</w:t>
      </w:r>
    </w:p>
    <w:p w14:paraId="5299FCB8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7881021F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083B52F4" w14:textId="77777777" w:rsidR="007B793A" w:rsidRDefault="007B793A" w:rsidP="007B793A">
      <w:pPr>
        <w:pStyle w:val="PL"/>
      </w:pPr>
      <w:r>
        <w:t xml:space="preserve">                    commModelList:</w:t>
      </w:r>
    </w:p>
    <w:p w14:paraId="66EA1F7F" w14:textId="77777777" w:rsidR="007B793A" w:rsidRDefault="007B793A" w:rsidP="007B793A">
      <w:pPr>
        <w:pStyle w:val="PL"/>
      </w:pPr>
      <w:r>
        <w:t xml:space="preserve">                      $ref: '#/components/schemas/CommModelList'</w:t>
      </w:r>
    </w:p>
    <w:p w14:paraId="3EC74891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7E37BF0F" w14:textId="77777777" w:rsidR="007B793A" w:rsidRDefault="007B793A" w:rsidP="007B793A">
      <w:pPr>
        <w:pStyle w:val="PL"/>
      </w:pPr>
      <w:r>
        <w:t xml:space="preserve">        - type: object</w:t>
      </w:r>
    </w:p>
    <w:p w14:paraId="3BA9A13A" w14:textId="77777777" w:rsidR="007B793A" w:rsidRDefault="007B793A" w:rsidP="007B793A">
      <w:pPr>
        <w:pStyle w:val="PL"/>
      </w:pPr>
      <w:r>
        <w:t xml:space="preserve">          properties:</w:t>
      </w:r>
    </w:p>
    <w:p w14:paraId="759B14CB" w14:textId="77777777" w:rsidR="007B793A" w:rsidRDefault="007B793A" w:rsidP="007B793A">
      <w:pPr>
        <w:pStyle w:val="PL"/>
      </w:pPr>
      <w:r>
        <w:t xml:space="preserve">            EP_N2:</w:t>
      </w:r>
    </w:p>
    <w:p w14:paraId="5979B112" w14:textId="77777777" w:rsidR="007B793A" w:rsidRDefault="007B793A" w:rsidP="007B793A">
      <w:pPr>
        <w:pStyle w:val="PL"/>
      </w:pPr>
      <w:r>
        <w:t xml:space="preserve">              $ref: '#/components/schemas/EP_N2-Multiple'</w:t>
      </w:r>
    </w:p>
    <w:p w14:paraId="2C8AED29" w14:textId="77777777" w:rsidR="007B793A" w:rsidRDefault="007B793A" w:rsidP="007B793A">
      <w:pPr>
        <w:pStyle w:val="PL"/>
      </w:pPr>
      <w:r>
        <w:t xml:space="preserve">            EP_N8:</w:t>
      </w:r>
    </w:p>
    <w:p w14:paraId="68B90DC4" w14:textId="77777777" w:rsidR="007B793A" w:rsidRDefault="007B793A" w:rsidP="007B793A">
      <w:pPr>
        <w:pStyle w:val="PL"/>
      </w:pPr>
      <w:r>
        <w:t xml:space="preserve">              $ref: '#/components/schemas/EP_N8-Multiple'</w:t>
      </w:r>
    </w:p>
    <w:p w14:paraId="1E520A2C" w14:textId="77777777" w:rsidR="007B793A" w:rsidRDefault="007B793A" w:rsidP="007B793A">
      <w:pPr>
        <w:pStyle w:val="PL"/>
      </w:pPr>
      <w:r>
        <w:t xml:space="preserve">            EP_N11:</w:t>
      </w:r>
    </w:p>
    <w:p w14:paraId="4C5CF806" w14:textId="77777777" w:rsidR="007B793A" w:rsidRDefault="007B793A" w:rsidP="007B793A">
      <w:pPr>
        <w:pStyle w:val="PL"/>
      </w:pPr>
      <w:r>
        <w:t xml:space="preserve">              $ref: '#/components/schemas/EP_N11-Multiple'</w:t>
      </w:r>
    </w:p>
    <w:p w14:paraId="25A3E74E" w14:textId="77777777" w:rsidR="007B793A" w:rsidRDefault="007B793A" w:rsidP="007B793A">
      <w:pPr>
        <w:pStyle w:val="PL"/>
      </w:pPr>
      <w:r>
        <w:t xml:space="preserve">            EP_N12:</w:t>
      </w:r>
    </w:p>
    <w:p w14:paraId="1BED6F1C" w14:textId="77777777" w:rsidR="007B793A" w:rsidRDefault="007B793A" w:rsidP="007B793A">
      <w:pPr>
        <w:pStyle w:val="PL"/>
      </w:pPr>
      <w:r>
        <w:t xml:space="preserve">              $ref: '#/components/schemas/EP_N12-Multiple'</w:t>
      </w:r>
    </w:p>
    <w:p w14:paraId="7ECC3B7E" w14:textId="77777777" w:rsidR="007B793A" w:rsidRDefault="007B793A" w:rsidP="007B793A">
      <w:pPr>
        <w:pStyle w:val="PL"/>
      </w:pPr>
      <w:r>
        <w:t xml:space="preserve">            EP_N14:</w:t>
      </w:r>
    </w:p>
    <w:p w14:paraId="7C13450F" w14:textId="77777777" w:rsidR="007B793A" w:rsidRDefault="007B793A" w:rsidP="007B793A">
      <w:pPr>
        <w:pStyle w:val="PL"/>
      </w:pPr>
      <w:r>
        <w:t xml:space="preserve">              $ref: '#/components/schemas/EP_N14-Multiple'</w:t>
      </w:r>
    </w:p>
    <w:p w14:paraId="0A4D4D0F" w14:textId="77777777" w:rsidR="007B793A" w:rsidRDefault="007B793A" w:rsidP="007B793A">
      <w:pPr>
        <w:pStyle w:val="PL"/>
      </w:pPr>
      <w:r>
        <w:t xml:space="preserve">            EP_N15:</w:t>
      </w:r>
    </w:p>
    <w:p w14:paraId="5291EE9F" w14:textId="77777777" w:rsidR="007B793A" w:rsidRDefault="007B793A" w:rsidP="007B793A">
      <w:pPr>
        <w:pStyle w:val="PL"/>
      </w:pPr>
      <w:r>
        <w:t xml:space="preserve">              $ref: '#/components/schemas/EP_N15-Multiple'</w:t>
      </w:r>
    </w:p>
    <w:p w14:paraId="437C301D" w14:textId="77777777" w:rsidR="007B793A" w:rsidRDefault="007B793A" w:rsidP="007B793A">
      <w:pPr>
        <w:pStyle w:val="PL"/>
      </w:pPr>
      <w:r>
        <w:t xml:space="preserve">            EP_N17:</w:t>
      </w:r>
    </w:p>
    <w:p w14:paraId="0E4EA706" w14:textId="77777777" w:rsidR="007B793A" w:rsidRDefault="007B793A" w:rsidP="007B793A">
      <w:pPr>
        <w:pStyle w:val="PL"/>
      </w:pPr>
      <w:r>
        <w:t xml:space="preserve">              $ref: '#/components/schemas/EP_N17-Multiple'</w:t>
      </w:r>
    </w:p>
    <w:p w14:paraId="7A6A4687" w14:textId="77777777" w:rsidR="007B793A" w:rsidRDefault="007B793A" w:rsidP="007B793A">
      <w:pPr>
        <w:pStyle w:val="PL"/>
      </w:pPr>
      <w:r>
        <w:t xml:space="preserve">            EP_N20:</w:t>
      </w:r>
    </w:p>
    <w:p w14:paraId="5A208F78" w14:textId="77777777" w:rsidR="007B793A" w:rsidRDefault="007B793A" w:rsidP="007B793A">
      <w:pPr>
        <w:pStyle w:val="PL"/>
      </w:pPr>
      <w:r>
        <w:t xml:space="preserve">              $ref: '#/components/schemas/EP_N20-Multiple'</w:t>
      </w:r>
    </w:p>
    <w:p w14:paraId="2E2CD41F" w14:textId="77777777" w:rsidR="007B793A" w:rsidRDefault="007B793A" w:rsidP="007B793A">
      <w:pPr>
        <w:pStyle w:val="PL"/>
      </w:pPr>
      <w:r>
        <w:t xml:space="preserve">            EP_N22:</w:t>
      </w:r>
    </w:p>
    <w:p w14:paraId="08D287D3" w14:textId="77777777" w:rsidR="007B793A" w:rsidRDefault="007B793A" w:rsidP="007B793A">
      <w:pPr>
        <w:pStyle w:val="PL"/>
      </w:pPr>
      <w:r>
        <w:t xml:space="preserve">              $ref: '#/components/schemas/EP_N22-Multiple'</w:t>
      </w:r>
    </w:p>
    <w:p w14:paraId="0FB165F9" w14:textId="77777777" w:rsidR="007B793A" w:rsidRDefault="007B793A" w:rsidP="007B793A">
      <w:pPr>
        <w:pStyle w:val="PL"/>
      </w:pPr>
      <w:r>
        <w:t xml:space="preserve">            EP_N26:</w:t>
      </w:r>
    </w:p>
    <w:p w14:paraId="23A1BD67" w14:textId="77777777" w:rsidR="007B793A" w:rsidRDefault="007B793A" w:rsidP="007B793A">
      <w:pPr>
        <w:pStyle w:val="PL"/>
      </w:pPr>
      <w:r>
        <w:t xml:space="preserve">              $ref: '#/components/schemas/EP_N26-Multiple'</w:t>
      </w:r>
    </w:p>
    <w:p w14:paraId="0EEBD7E3" w14:textId="77777777" w:rsidR="007B793A" w:rsidRDefault="007B793A" w:rsidP="007B793A">
      <w:pPr>
        <w:pStyle w:val="PL"/>
      </w:pPr>
      <w:r>
        <w:t xml:space="preserve">            EP_NLS:</w:t>
      </w:r>
    </w:p>
    <w:p w14:paraId="08C5CD2D" w14:textId="77777777" w:rsidR="007B793A" w:rsidRDefault="007B793A" w:rsidP="007B793A">
      <w:pPr>
        <w:pStyle w:val="PL"/>
      </w:pPr>
      <w:r>
        <w:t xml:space="preserve">              $ref: '#/components/schemas/EP_NLS-Multiple'</w:t>
      </w:r>
    </w:p>
    <w:p w14:paraId="275CE32F" w14:textId="77777777" w:rsidR="007B793A" w:rsidRDefault="007B793A" w:rsidP="007B793A">
      <w:pPr>
        <w:pStyle w:val="PL"/>
      </w:pPr>
      <w:r>
        <w:t xml:space="preserve">            EP_NLG:</w:t>
      </w:r>
    </w:p>
    <w:p w14:paraId="31843F84" w14:textId="77777777" w:rsidR="007B793A" w:rsidRDefault="007B793A" w:rsidP="007B793A">
      <w:pPr>
        <w:pStyle w:val="PL"/>
      </w:pPr>
      <w:r>
        <w:t xml:space="preserve">              $ref: '#/components/schemas/EP_NLG-Multiple'</w:t>
      </w:r>
    </w:p>
    <w:p w14:paraId="398582B2" w14:textId="77777777" w:rsidR="007B793A" w:rsidRDefault="007B793A" w:rsidP="007B793A">
      <w:pPr>
        <w:pStyle w:val="PL"/>
      </w:pPr>
      <w:r>
        <w:t xml:space="preserve">    AmfSet-Single:</w:t>
      </w:r>
    </w:p>
    <w:p w14:paraId="51F3B50A" w14:textId="77777777" w:rsidR="007B793A" w:rsidRDefault="007B793A" w:rsidP="007B793A">
      <w:pPr>
        <w:pStyle w:val="PL"/>
      </w:pPr>
      <w:r>
        <w:t xml:space="preserve">      allOf:</w:t>
      </w:r>
    </w:p>
    <w:p w14:paraId="0D751A53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07FA5E3" w14:textId="77777777" w:rsidR="007B793A" w:rsidRDefault="007B793A" w:rsidP="007B793A">
      <w:pPr>
        <w:pStyle w:val="PL"/>
      </w:pPr>
      <w:r>
        <w:t xml:space="preserve">        - type: object</w:t>
      </w:r>
    </w:p>
    <w:p w14:paraId="1C0BD719" w14:textId="77777777" w:rsidR="007B793A" w:rsidRDefault="007B793A" w:rsidP="007B793A">
      <w:pPr>
        <w:pStyle w:val="PL"/>
      </w:pPr>
      <w:r>
        <w:t xml:space="preserve">          properties:</w:t>
      </w:r>
    </w:p>
    <w:p w14:paraId="0D47A790" w14:textId="77777777" w:rsidR="007B793A" w:rsidRDefault="007B793A" w:rsidP="007B793A">
      <w:pPr>
        <w:pStyle w:val="PL"/>
      </w:pPr>
      <w:r>
        <w:t xml:space="preserve">            attributes:</w:t>
      </w:r>
    </w:p>
    <w:p w14:paraId="10F3EBC0" w14:textId="77777777" w:rsidR="007B793A" w:rsidRDefault="007B793A" w:rsidP="007B793A">
      <w:pPr>
        <w:pStyle w:val="PL"/>
      </w:pPr>
      <w:r>
        <w:t xml:space="preserve">              allOf:</w:t>
      </w:r>
    </w:p>
    <w:p w14:paraId="78A7CD35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58786DC0" w14:textId="77777777" w:rsidR="007B793A" w:rsidRDefault="007B793A" w:rsidP="007B793A">
      <w:pPr>
        <w:pStyle w:val="PL"/>
      </w:pPr>
      <w:r>
        <w:t xml:space="preserve">                - type: object</w:t>
      </w:r>
    </w:p>
    <w:p w14:paraId="1F175690" w14:textId="77777777" w:rsidR="007B793A" w:rsidRDefault="007B793A" w:rsidP="007B793A">
      <w:pPr>
        <w:pStyle w:val="PL"/>
      </w:pPr>
      <w:r>
        <w:t xml:space="preserve">                  properties:</w:t>
      </w:r>
    </w:p>
    <w:p w14:paraId="5D6096CC" w14:textId="77777777" w:rsidR="007B793A" w:rsidRDefault="007B793A" w:rsidP="007B793A">
      <w:pPr>
        <w:pStyle w:val="PL"/>
      </w:pPr>
      <w:r>
        <w:t xml:space="preserve">                    plmnIdList:</w:t>
      </w:r>
    </w:p>
    <w:p w14:paraId="5D85EAB2" w14:textId="77777777" w:rsidR="007B793A" w:rsidRDefault="007B793A" w:rsidP="007B793A">
      <w:pPr>
        <w:pStyle w:val="PL"/>
      </w:pPr>
      <w:r>
        <w:t xml:space="preserve">                      $ref: 'TS28541_NrNrm.yaml#/components/schemas/PlmnIdList'</w:t>
      </w:r>
    </w:p>
    <w:p w14:paraId="75899FA7" w14:textId="77777777" w:rsidR="007B793A" w:rsidRDefault="007B793A" w:rsidP="007B793A">
      <w:pPr>
        <w:pStyle w:val="PL"/>
      </w:pPr>
      <w:r>
        <w:t xml:space="preserve">                    nRTACList:</w:t>
      </w:r>
    </w:p>
    <w:p w14:paraId="3BBEC693" w14:textId="77777777" w:rsidR="007B793A" w:rsidRDefault="007B793A" w:rsidP="007B793A">
      <w:pPr>
        <w:pStyle w:val="PL"/>
      </w:pPr>
      <w:r>
        <w:t xml:space="preserve">                      $ref: '#/components/schemas/TACList'</w:t>
      </w:r>
    </w:p>
    <w:p w14:paraId="20D4C773" w14:textId="77777777" w:rsidR="007B793A" w:rsidRDefault="007B793A" w:rsidP="007B793A">
      <w:pPr>
        <w:pStyle w:val="PL"/>
      </w:pPr>
      <w:r>
        <w:t xml:space="preserve">                    amfSetId:</w:t>
      </w:r>
    </w:p>
    <w:p w14:paraId="1DF45CA6" w14:textId="77777777" w:rsidR="007B793A" w:rsidRDefault="007B793A" w:rsidP="007B793A">
      <w:pPr>
        <w:pStyle w:val="PL"/>
      </w:pPr>
      <w:r>
        <w:t xml:space="preserve">                      $ref: '#/components/schemas/AmfSetId'</w:t>
      </w:r>
    </w:p>
    <w:p w14:paraId="429305ED" w14:textId="77777777" w:rsidR="007B793A" w:rsidRDefault="007B793A" w:rsidP="007B793A">
      <w:pPr>
        <w:pStyle w:val="PL"/>
      </w:pPr>
      <w:r>
        <w:t xml:space="preserve">                    snssaiList:</w:t>
      </w:r>
    </w:p>
    <w:p w14:paraId="1D5722BA" w14:textId="77777777" w:rsidR="007B793A" w:rsidRDefault="007B793A" w:rsidP="007B793A">
      <w:pPr>
        <w:pStyle w:val="PL"/>
      </w:pPr>
      <w:r>
        <w:t xml:space="preserve">                      $ref: '#/components/schemas/SnssaiList'</w:t>
      </w:r>
    </w:p>
    <w:p w14:paraId="32DBF3F1" w14:textId="77777777" w:rsidR="007B793A" w:rsidRDefault="007B793A" w:rsidP="007B793A">
      <w:pPr>
        <w:pStyle w:val="PL"/>
      </w:pPr>
      <w:r>
        <w:t xml:space="preserve">                    aMFRegionRef:</w:t>
      </w:r>
    </w:p>
    <w:p w14:paraId="3B2A2B22" w14:textId="77777777" w:rsidR="007B793A" w:rsidRDefault="007B793A" w:rsidP="007B793A">
      <w:pPr>
        <w:pStyle w:val="PL"/>
      </w:pPr>
      <w:r>
        <w:t xml:space="preserve">                      $ref: 'TS28623_ComDefs.yaml#/components/schemas/Dn'</w:t>
      </w:r>
    </w:p>
    <w:p w14:paraId="5BC5953C" w14:textId="77777777" w:rsidR="007B793A" w:rsidRDefault="007B793A" w:rsidP="007B793A">
      <w:pPr>
        <w:pStyle w:val="PL"/>
      </w:pPr>
      <w:r>
        <w:t xml:space="preserve">                    aMFSetMemberList:</w:t>
      </w:r>
    </w:p>
    <w:p w14:paraId="45FB0F7D" w14:textId="77777777" w:rsidR="007B793A" w:rsidRDefault="007B793A" w:rsidP="007B793A">
      <w:pPr>
        <w:pStyle w:val="PL"/>
      </w:pPr>
      <w:r>
        <w:t xml:space="preserve">                      $ref: 'TS28623_ComDefs.yaml#/components/schemas/DnList'</w:t>
      </w:r>
    </w:p>
    <w:p w14:paraId="4B8E0F71" w14:textId="77777777" w:rsidR="007B793A" w:rsidRDefault="007B793A" w:rsidP="007B793A">
      <w:pPr>
        <w:pStyle w:val="PL"/>
      </w:pPr>
      <w:r>
        <w:t xml:space="preserve">    AmfRegion-Single:</w:t>
      </w:r>
    </w:p>
    <w:p w14:paraId="23F34482" w14:textId="77777777" w:rsidR="007B793A" w:rsidRDefault="007B793A" w:rsidP="007B793A">
      <w:pPr>
        <w:pStyle w:val="PL"/>
      </w:pPr>
      <w:r>
        <w:t xml:space="preserve">      allOf:</w:t>
      </w:r>
    </w:p>
    <w:p w14:paraId="4697FCA1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FC37851" w14:textId="77777777" w:rsidR="007B793A" w:rsidRDefault="007B793A" w:rsidP="007B793A">
      <w:pPr>
        <w:pStyle w:val="PL"/>
      </w:pPr>
      <w:r>
        <w:t xml:space="preserve">        - type: object</w:t>
      </w:r>
    </w:p>
    <w:p w14:paraId="18EB8E60" w14:textId="77777777" w:rsidR="007B793A" w:rsidRDefault="007B793A" w:rsidP="007B793A">
      <w:pPr>
        <w:pStyle w:val="PL"/>
      </w:pPr>
      <w:r>
        <w:t xml:space="preserve">          properties:</w:t>
      </w:r>
    </w:p>
    <w:p w14:paraId="1FC1AF46" w14:textId="77777777" w:rsidR="007B793A" w:rsidRDefault="007B793A" w:rsidP="007B793A">
      <w:pPr>
        <w:pStyle w:val="PL"/>
      </w:pPr>
      <w:r>
        <w:t xml:space="preserve">            attributes:</w:t>
      </w:r>
    </w:p>
    <w:p w14:paraId="646DE552" w14:textId="77777777" w:rsidR="007B793A" w:rsidRDefault="007B793A" w:rsidP="007B793A">
      <w:pPr>
        <w:pStyle w:val="PL"/>
      </w:pPr>
      <w:r>
        <w:t xml:space="preserve">              allOf:</w:t>
      </w:r>
    </w:p>
    <w:p w14:paraId="67037346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0A6A2145" w14:textId="77777777" w:rsidR="007B793A" w:rsidRDefault="007B793A" w:rsidP="007B793A">
      <w:pPr>
        <w:pStyle w:val="PL"/>
      </w:pPr>
      <w:r>
        <w:t xml:space="preserve">                - type: object</w:t>
      </w:r>
    </w:p>
    <w:p w14:paraId="248B0991" w14:textId="77777777" w:rsidR="007B793A" w:rsidRDefault="007B793A" w:rsidP="007B793A">
      <w:pPr>
        <w:pStyle w:val="PL"/>
      </w:pPr>
      <w:r>
        <w:t xml:space="preserve">                  properties:</w:t>
      </w:r>
    </w:p>
    <w:p w14:paraId="04FACDAE" w14:textId="77777777" w:rsidR="007B793A" w:rsidRDefault="007B793A" w:rsidP="007B793A">
      <w:pPr>
        <w:pStyle w:val="PL"/>
      </w:pPr>
      <w:r>
        <w:t xml:space="preserve">                    plmnIdList:</w:t>
      </w:r>
    </w:p>
    <w:p w14:paraId="24B1430F" w14:textId="77777777" w:rsidR="007B793A" w:rsidRDefault="007B793A" w:rsidP="007B793A">
      <w:pPr>
        <w:pStyle w:val="PL"/>
      </w:pPr>
      <w:r>
        <w:t xml:space="preserve">                      $ref: 'TS28541_NrNrm.yaml#/components/schemas/PlmnIdList'</w:t>
      </w:r>
    </w:p>
    <w:p w14:paraId="3F666ECA" w14:textId="77777777" w:rsidR="007B793A" w:rsidRDefault="007B793A" w:rsidP="007B793A">
      <w:pPr>
        <w:pStyle w:val="PL"/>
      </w:pPr>
      <w:r>
        <w:t xml:space="preserve">                    nRTACList:</w:t>
      </w:r>
    </w:p>
    <w:p w14:paraId="57B51B24" w14:textId="77777777" w:rsidR="007B793A" w:rsidRDefault="007B793A" w:rsidP="007B793A">
      <w:pPr>
        <w:pStyle w:val="PL"/>
      </w:pPr>
      <w:r>
        <w:t xml:space="preserve">                      $ref: '#/components/schemas/TACList'</w:t>
      </w:r>
    </w:p>
    <w:p w14:paraId="59DF1329" w14:textId="77777777" w:rsidR="007B793A" w:rsidRDefault="007B793A" w:rsidP="007B793A">
      <w:pPr>
        <w:pStyle w:val="PL"/>
      </w:pPr>
      <w:r>
        <w:t xml:space="preserve">                    amfRegionId:</w:t>
      </w:r>
    </w:p>
    <w:p w14:paraId="5DEEF8FD" w14:textId="77777777" w:rsidR="007B793A" w:rsidRDefault="007B793A" w:rsidP="007B793A">
      <w:pPr>
        <w:pStyle w:val="PL"/>
      </w:pPr>
      <w:r>
        <w:t xml:space="preserve">                      $ref: '#/components/schemas/AmfRegionId'</w:t>
      </w:r>
    </w:p>
    <w:p w14:paraId="33D2EDBC" w14:textId="77777777" w:rsidR="007B793A" w:rsidRDefault="007B793A" w:rsidP="007B793A">
      <w:pPr>
        <w:pStyle w:val="PL"/>
      </w:pPr>
      <w:r>
        <w:t xml:space="preserve">                    snssaiList:</w:t>
      </w:r>
    </w:p>
    <w:p w14:paraId="3DF70762" w14:textId="77777777" w:rsidR="007B793A" w:rsidRDefault="007B793A" w:rsidP="007B793A">
      <w:pPr>
        <w:pStyle w:val="PL"/>
      </w:pPr>
      <w:r>
        <w:t xml:space="preserve">                      $ref: '#/components/schemas/SnssaiList'</w:t>
      </w:r>
    </w:p>
    <w:p w14:paraId="48E31C62" w14:textId="77777777" w:rsidR="007B793A" w:rsidRDefault="007B793A" w:rsidP="007B793A">
      <w:pPr>
        <w:pStyle w:val="PL"/>
      </w:pPr>
      <w:r>
        <w:t xml:space="preserve">                    aMFSetListRef:</w:t>
      </w:r>
    </w:p>
    <w:p w14:paraId="4BC4B704" w14:textId="77777777" w:rsidR="007B793A" w:rsidRDefault="007B793A" w:rsidP="007B793A">
      <w:pPr>
        <w:pStyle w:val="PL"/>
      </w:pPr>
      <w:r>
        <w:t xml:space="preserve">                      $ref: 'TS28623_ComDefs.yaml#/components/schemas/DnList'</w:t>
      </w:r>
    </w:p>
    <w:p w14:paraId="54ADDF01" w14:textId="77777777" w:rsidR="007B793A" w:rsidRDefault="007B793A" w:rsidP="007B793A">
      <w:pPr>
        <w:pStyle w:val="PL"/>
      </w:pPr>
      <w:r>
        <w:t xml:space="preserve">    SmfFunction-Single:</w:t>
      </w:r>
    </w:p>
    <w:p w14:paraId="2D511F4D" w14:textId="77777777" w:rsidR="007B793A" w:rsidRDefault="007B793A" w:rsidP="007B793A">
      <w:pPr>
        <w:pStyle w:val="PL"/>
      </w:pPr>
      <w:r>
        <w:t xml:space="preserve">      allOf:</w:t>
      </w:r>
    </w:p>
    <w:p w14:paraId="1C2AA311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ABE91B4" w14:textId="77777777" w:rsidR="007B793A" w:rsidRDefault="007B793A" w:rsidP="007B793A">
      <w:pPr>
        <w:pStyle w:val="PL"/>
      </w:pPr>
      <w:r>
        <w:t xml:space="preserve">        - type: object</w:t>
      </w:r>
    </w:p>
    <w:p w14:paraId="6BE867A7" w14:textId="77777777" w:rsidR="007B793A" w:rsidRDefault="007B793A" w:rsidP="007B793A">
      <w:pPr>
        <w:pStyle w:val="PL"/>
      </w:pPr>
      <w:r>
        <w:t xml:space="preserve">          properties:</w:t>
      </w:r>
    </w:p>
    <w:p w14:paraId="4DDD5386" w14:textId="77777777" w:rsidR="007B793A" w:rsidRDefault="007B793A" w:rsidP="007B793A">
      <w:pPr>
        <w:pStyle w:val="PL"/>
      </w:pPr>
      <w:r>
        <w:t xml:space="preserve">            attributes:</w:t>
      </w:r>
    </w:p>
    <w:p w14:paraId="3EDA1E36" w14:textId="77777777" w:rsidR="007B793A" w:rsidRDefault="007B793A" w:rsidP="007B793A">
      <w:pPr>
        <w:pStyle w:val="PL"/>
      </w:pPr>
      <w:r>
        <w:t xml:space="preserve">              allOf:</w:t>
      </w:r>
    </w:p>
    <w:p w14:paraId="50C5D1FC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50159E9E" w14:textId="77777777" w:rsidR="007B793A" w:rsidRDefault="007B793A" w:rsidP="007B793A">
      <w:pPr>
        <w:pStyle w:val="PL"/>
      </w:pPr>
      <w:r>
        <w:t xml:space="preserve">                - type: object</w:t>
      </w:r>
    </w:p>
    <w:p w14:paraId="6872E6B7" w14:textId="77777777" w:rsidR="007B793A" w:rsidRDefault="007B793A" w:rsidP="007B793A">
      <w:pPr>
        <w:pStyle w:val="PL"/>
      </w:pPr>
      <w:r>
        <w:t xml:space="preserve">                  properties:</w:t>
      </w:r>
    </w:p>
    <w:p w14:paraId="1B09FA16" w14:textId="77777777" w:rsidR="007B793A" w:rsidRDefault="007B793A" w:rsidP="007B793A">
      <w:pPr>
        <w:pStyle w:val="PL"/>
      </w:pPr>
      <w:r>
        <w:t xml:space="preserve">                    pLMNInfoList:</w:t>
      </w:r>
    </w:p>
    <w:p w14:paraId="68CBDE47" w14:textId="77777777" w:rsidR="007B793A" w:rsidRDefault="007B793A" w:rsidP="007B793A">
      <w:pPr>
        <w:pStyle w:val="PL"/>
      </w:pPr>
      <w:r>
        <w:t xml:space="preserve">                      $ref: 'TS28541_NrNrm.yaml#/components/schemas/PlmnInfoList'</w:t>
      </w:r>
    </w:p>
    <w:p w14:paraId="701B4426" w14:textId="77777777" w:rsidR="007B793A" w:rsidRDefault="007B793A" w:rsidP="007B793A">
      <w:pPr>
        <w:pStyle w:val="PL"/>
      </w:pPr>
      <w:r>
        <w:t xml:space="preserve">                    nRTACList:</w:t>
      </w:r>
    </w:p>
    <w:p w14:paraId="61125765" w14:textId="77777777" w:rsidR="007B793A" w:rsidRDefault="007B793A" w:rsidP="007B793A">
      <w:pPr>
        <w:pStyle w:val="PL"/>
      </w:pPr>
      <w:r>
        <w:t xml:space="preserve">                      $ref: '#/components/schemas/TACList'</w:t>
      </w:r>
    </w:p>
    <w:p w14:paraId="17AFA59F" w14:textId="77777777" w:rsidR="007B793A" w:rsidRDefault="007B793A" w:rsidP="007B793A">
      <w:pPr>
        <w:pStyle w:val="PL"/>
      </w:pPr>
      <w:r>
        <w:t xml:space="preserve">                    sBIFqdn:</w:t>
      </w:r>
    </w:p>
    <w:p w14:paraId="487175C4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43BFB21A" w14:textId="77777777" w:rsidR="007B793A" w:rsidRDefault="007B793A" w:rsidP="007B793A">
      <w:pPr>
        <w:pStyle w:val="PL"/>
      </w:pPr>
      <w:r>
        <w:t xml:space="preserve">                    sNssaiSmfInfoList:</w:t>
      </w:r>
    </w:p>
    <w:p w14:paraId="2C205761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6FC4E619" w14:textId="77777777" w:rsidR="007B793A" w:rsidRDefault="007B793A" w:rsidP="007B793A">
      <w:pPr>
        <w:pStyle w:val="PL"/>
      </w:pPr>
      <w:r>
        <w:t xml:space="preserve">                      items:</w:t>
      </w:r>
    </w:p>
    <w:p w14:paraId="6FBC4052" w14:textId="77777777" w:rsidR="007B793A" w:rsidRDefault="007B793A" w:rsidP="007B793A">
      <w:pPr>
        <w:pStyle w:val="PL"/>
      </w:pPr>
      <w:r>
        <w:t xml:space="preserve">                        $ref: '#/components/schemas/SNssaiSmfInfoItem'</w:t>
      </w:r>
    </w:p>
    <w:p w14:paraId="23FC71B7" w14:textId="77777777" w:rsidR="007B793A" w:rsidRDefault="007B793A" w:rsidP="007B793A">
      <w:pPr>
        <w:pStyle w:val="PL"/>
      </w:pPr>
      <w:r>
        <w:t xml:space="preserve">                    taiList:</w:t>
      </w:r>
    </w:p>
    <w:p w14:paraId="26A350EC" w14:textId="77777777" w:rsidR="007B793A" w:rsidRDefault="007B793A" w:rsidP="007B793A">
      <w:pPr>
        <w:pStyle w:val="PL"/>
      </w:pPr>
      <w:r>
        <w:t xml:space="preserve">                      $ref: '#/components/schemas/TaiList'</w:t>
      </w:r>
    </w:p>
    <w:p w14:paraId="62644699" w14:textId="77777777" w:rsidR="007B793A" w:rsidRDefault="007B793A" w:rsidP="007B793A">
      <w:pPr>
        <w:pStyle w:val="PL"/>
      </w:pPr>
      <w:r>
        <w:t xml:space="preserve">                    taiRangeList:</w:t>
      </w:r>
    </w:p>
    <w:p w14:paraId="3BF545C2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4B81E5B6" w14:textId="77777777" w:rsidR="007B793A" w:rsidRDefault="007B793A" w:rsidP="007B793A">
      <w:pPr>
        <w:pStyle w:val="PL"/>
      </w:pPr>
      <w:r>
        <w:t xml:space="preserve">                      items:</w:t>
      </w:r>
    </w:p>
    <w:p w14:paraId="515666D6" w14:textId="77777777" w:rsidR="007B793A" w:rsidRDefault="007B793A" w:rsidP="007B793A">
      <w:pPr>
        <w:pStyle w:val="PL"/>
      </w:pPr>
      <w:r>
        <w:t xml:space="preserve">                        $ref: '#/components/schemas/TaiRange'</w:t>
      </w:r>
    </w:p>
    <w:p w14:paraId="7AB3F2E9" w14:textId="77777777" w:rsidR="007B793A" w:rsidRDefault="007B793A" w:rsidP="007B793A">
      <w:pPr>
        <w:pStyle w:val="PL"/>
      </w:pPr>
      <w:r>
        <w:t xml:space="preserve">                    pwgFqdn:</w:t>
      </w:r>
    </w:p>
    <w:p w14:paraId="647AC64F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516B3AB" w14:textId="77777777" w:rsidR="007B793A" w:rsidRDefault="007B793A" w:rsidP="007B793A">
      <w:pPr>
        <w:pStyle w:val="PL"/>
      </w:pPr>
      <w:r>
        <w:t xml:space="preserve">                    pgwAddrList:</w:t>
      </w:r>
    </w:p>
    <w:p w14:paraId="62F78155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4C298E64" w14:textId="77777777" w:rsidR="007B793A" w:rsidRDefault="007B793A" w:rsidP="007B793A">
      <w:pPr>
        <w:pStyle w:val="PL"/>
      </w:pPr>
      <w:r>
        <w:t xml:space="preserve">                      items:</w:t>
      </w:r>
    </w:p>
    <w:p w14:paraId="71487D79" w14:textId="77777777" w:rsidR="007B793A" w:rsidRDefault="007B793A" w:rsidP="007B793A">
      <w:pPr>
        <w:pStyle w:val="PL"/>
      </w:pPr>
      <w:r>
        <w:t xml:space="preserve">                        $ref: '#/components/schemas/IpAddr'</w:t>
      </w:r>
    </w:p>
    <w:p w14:paraId="0502816C" w14:textId="77777777" w:rsidR="007B793A" w:rsidRDefault="007B793A" w:rsidP="007B793A">
      <w:pPr>
        <w:pStyle w:val="PL"/>
      </w:pPr>
      <w:r>
        <w:t xml:space="preserve">                    accessType:</w:t>
      </w:r>
    </w:p>
    <w:p w14:paraId="4C2BC674" w14:textId="77777777" w:rsidR="007B793A" w:rsidRDefault="007B793A" w:rsidP="007B793A">
      <w:pPr>
        <w:pStyle w:val="PL"/>
      </w:pPr>
      <w:r>
        <w:t xml:space="preserve">                      $ref: 'TS29571_CommonData.yaml#/components/schemas/AccessType'</w:t>
      </w:r>
    </w:p>
    <w:p w14:paraId="46692F26" w14:textId="77777777" w:rsidR="007B793A" w:rsidRDefault="007B793A" w:rsidP="007B793A">
      <w:pPr>
        <w:pStyle w:val="PL"/>
      </w:pPr>
      <w:r>
        <w:t xml:space="preserve">                    priority:</w:t>
      </w:r>
    </w:p>
    <w:p w14:paraId="4C42AAEE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34A45C68" w14:textId="77777777" w:rsidR="007B793A" w:rsidRDefault="007B793A" w:rsidP="007B793A">
      <w:pPr>
        <w:pStyle w:val="PL"/>
      </w:pPr>
      <w:r>
        <w:t xml:space="preserve">                    cNSIIdList:</w:t>
      </w:r>
    </w:p>
    <w:p w14:paraId="2079C37F" w14:textId="77777777" w:rsidR="007B793A" w:rsidRDefault="007B793A" w:rsidP="007B793A">
      <w:pPr>
        <w:pStyle w:val="PL"/>
      </w:pPr>
      <w:r>
        <w:t xml:space="preserve">                      $ref: '#/components/schemas/CNSIIdList'</w:t>
      </w:r>
    </w:p>
    <w:p w14:paraId="7A4D9E13" w14:textId="77777777" w:rsidR="007B793A" w:rsidRDefault="007B793A" w:rsidP="007B793A">
      <w:pPr>
        <w:pStyle w:val="PL"/>
      </w:pPr>
      <w:r>
        <w:t xml:space="preserve">                    vsmfSupportInd:</w:t>
      </w:r>
    </w:p>
    <w:p w14:paraId="0EB62EEC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7E32DC7C" w14:textId="77777777" w:rsidR="007B793A" w:rsidRDefault="007B793A" w:rsidP="007B793A">
      <w:pPr>
        <w:pStyle w:val="PL"/>
      </w:pPr>
      <w:r>
        <w:t xml:space="preserve">                    pwgFqdnList:    </w:t>
      </w:r>
    </w:p>
    <w:p w14:paraId="00418F91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6E2D4D5E" w14:textId="77777777" w:rsidR="007B793A" w:rsidRDefault="007B793A" w:rsidP="007B793A">
      <w:pPr>
        <w:pStyle w:val="PL"/>
      </w:pPr>
      <w:r>
        <w:t xml:space="preserve">                      items: </w:t>
      </w:r>
    </w:p>
    <w:p w14:paraId="5AFE08FB" w14:textId="77777777" w:rsidR="007B793A" w:rsidRDefault="007B793A" w:rsidP="007B793A">
      <w:pPr>
        <w:pStyle w:val="PL"/>
      </w:pPr>
      <w:r>
        <w:t xml:space="preserve">                        type: string</w:t>
      </w:r>
    </w:p>
    <w:p w14:paraId="5EAB7ABF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7390CB00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14C8A222" w14:textId="77777777" w:rsidR="007B793A" w:rsidRDefault="007B793A" w:rsidP="007B793A">
      <w:pPr>
        <w:pStyle w:val="PL"/>
      </w:pPr>
      <w:r>
        <w:t xml:space="preserve">                    commModelList:</w:t>
      </w:r>
    </w:p>
    <w:p w14:paraId="7000B1D0" w14:textId="77777777" w:rsidR="007B793A" w:rsidRDefault="007B793A" w:rsidP="007B793A">
      <w:pPr>
        <w:pStyle w:val="PL"/>
      </w:pPr>
      <w:r>
        <w:t xml:space="preserve">                      $ref: '#/components/schemas/CommModelList'</w:t>
      </w:r>
    </w:p>
    <w:p w14:paraId="65B272FE" w14:textId="77777777" w:rsidR="007B793A" w:rsidRDefault="007B793A" w:rsidP="007B793A">
      <w:pPr>
        <w:pStyle w:val="PL"/>
      </w:pPr>
      <w:r>
        <w:t xml:space="preserve">                    configurable5QISetRef:</w:t>
      </w:r>
    </w:p>
    <w:p w14:paraId="09F272FD" w14:textId="77777777" w:rsidR="007B793A" w:rsidRDefault="007B793A" w:rsidP="007B793A">
      <w:pPr>
        <w:pStyle w:val="PL"/>
      </w:pPr>
      <w:r>
        <w:t xml:space="preserve">                      $ref: 'TS28623_ComDefs.yaml#/components/schemas/Dn'</w:t>
      </w:r>
    </w:p>
    <w:p w14:paraId="3531F8ED" w14:textId="77777777" w:rsidR="007B793A" w:rsidRDefault="007B793A" w:rsidP="007B793A">
      <w:pPr>
        <w:pStyle w:val="PL"/>
      </w:pPr>
      <w:r>
        <w:t xml:space="preserve">                    dynamic5QISetRef:</w:t>
      </w:r>
    </w:p>
    <w:p w14:paraId="59276B98" w14:textId="77777777" w:rsidR="007B793A" w:rsidRDefault="007B793A" w:rsidP="007B793A">
      <w:pPr>
        <w:pStyle w:val="PL"/>
      </w:pPr>
      <w:r>
        <w:t xml:space="preserve">                      $ref: 'TS28623_ComDefs.yaml#/components/schemas/Dn'</w:t>
      </w:r>
    </w:p>
    <w:p w14:paraId="58579BB5" w14:textId="77777777" w:rsidR="007B793A" w:rsidRDefault="007B793A" w:rsidP="007B793A">
      <w:pPr>
        <w:pStyle w:val="PL"/>
      </w:pPr>
    </w:p>
    <w:p w14:paraId="33FD4167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15C2CD4F" w14:textId="77777777" w:rsidR="007B793A" w:rsidRDefault="007B793A" w:rsidP="007B793A">
      <w:pPr>
        <w:pStyle w:val="PL"/>
      </w:pPr>
      <w:r>
        <w:t xml:space="preserve">        - type: object</w:t>
      </w:r>
    </w:p>
    <w:p w14:paraId="6D4B0EB6" w14:textId="77777777" w:rsidR="007B793A" w:rsidRDefault="007B793A" w:rsidP="007B793A">
      <w:pPr>
        <w:pStyle w:val="PL"/>
      </w:pPr>
      <w:r>
        <w:t xml:space="preserve">          properties:</w:t>
      </w:r>
    </w:p>
    <w:p w14:paraId="7380531A" w14:textId="77777777" w:rsidR="007B793A" w:rsidRDefault="007B793A" w:rsidP="007B793A">
      <w:pPr>
        <w:pStyle w:val="PL"/>
      </w:pPr>
      <w:r>
        <w:t xml:space="preserve">            EP_N4:</w:t>
      </w:r>
    </w:p>
    <w:p w14:paraId="1D00F75F" w14:textId="77777777" w:rsidR="007B793A" w:rsidRDefault="007B793A" w:rsidP="007B793A">
      <w:pPr>
        <w:pStyle w:val="PL"/>
      </w:pPr>
      <w:r>
        <w:t xml:space="preserve">              $ref: '#/components/schemas/EP_N4-Multiple'</w:t>
      </w:r>
    </w:p>
    <w:p w14:paraId="491EB2C8" w14:textId="77777777" w:rsidR="007B793A" w:rsidRDefault="007B793A" w:rsidP="007B793A">
      <w:pPr>
        <w:pStyle w:val="PL"/>
      </w:pPr>
      <w:r>
        <w:t xml:space="preserve">            EP_N7:</w:t>
      </w:r>
    </w:p>
    <w:p w14:paraId="39BD7022" w14:textId="77777777" w:rsidR="007B793A" w:rsidRDefault="007B793A" w:rsidP="007B793A">
      <w:pPr>
        <w:pStyle w:val="PL"/>
      </w:pPr>
      <w:r>
        <w:t xml:space="preserve">              $ref: '#/components/schemas/EP_N7-Multiple'</w:t>
      </w:r>
    </w:p>
    <w:p w14:paraId="33839B26" w14:textId="77777777" w:rsidR="007B793A" w:rsidRDefault="007B793A" w:rsidP="007B793A">
      <w:pPr>
        <w:pStyle w:val="PL"/>
      </w:pPr>
      <w:r>
        <w:t xml:space="preserve">            EP_N10:</w:t>
      </w:r>
    </w:p>
    <w:p w14:paraId="5AE3CFA1" w14:textId="77777777" w:rsidR="007B793A" w:rsidRDefault="007B793A" w:rsidP="007B793A">
      <w:pPr>
        <w:pStyle w:val="PL"/>
      </w:pPr>
      <w:r>
        <w:t xml:space="preserve">              $ref: '#/components/schemas/EP_N10-Multiple'</w:t>
      </w:r>
    </w:p>
    <w:p w14:paraId="70A1309F" w14:textId="77777777" w:rsidR="007B793A" w:rsidRDefault="007B793A" w:rsidP="007B793A">
      <w:pPr>
        <w:pStyle w:val="PL"/>
      </w:pPr>
      <w:r>
        <w:t xml:space="preserve">            EP_N11:</w:t>
      </w:r>
    </w:p>
    <w:p w14:paraId="72D33B7F" w14:textId="77777777" w:rsidR="007B793A" w:rsidRDefault="007B793A" w:rsidP="007B793A">
      <w:pPr>
        <w:pStyle w:val="PL"/>
      </w:pPr>
      <w:r>
        <w:t xml:space="preserve">              $ref: '#/components/schemas/EP_N11-Multiple'</w:t>
      </w:r>
    </w:p>
    <w:p w14:paraId="2C9E5B2B" w14:textId="77777777" w:rsidR="007B793A" w:rsidRDefault="007B793A" w:rsidP="007B793A">
      <w:pPr>
        <w:pStyle w:val="PL"/>
      </w:pPr>
      <w:r>
        <w:t xml:space="preserve">            EP_N16:</w:t>
      </w:r>
    </w:p>
    <w:p w14:paraId="521C46FA" w14:textId="77777777" w:rsidR="007B793A" w:rsidRDefault="007B793A" w:rsidP="007B793A">
      <w:pPr>
        <w:pStyle w:val="PL"/>
      </w:pPr>
      <w:r>
        <w:t xml:space="preserve">              $ref: '#/components/schemas/EP_N16-Multiple'</w:t>
      </w:r>
    </w:p>
    <w:p w14:paraId="21DBD42A" w14:textId="77777777" w:rsidR="007B793A" w:rsidRDefault="007B793A" w:rsidP="007B793A">
      <w:pPr>
        <w:pStyle w:val="PL"/>
      </w:pPr>
      <w:r>
        <w:t xml:space="preserve">            EP_S5C:</w:t>
      </w:r>
    </w:p>
    <w:p w14:paraId="096725F4" w14:textId="77777777" w:rsidR="007B793A" w:rsidRDefault="007B793A" w:rsidP="007B793A">
      <w:pPr>
        <w:pStyle w:val="PL"/>
      </w:pPr>
      <w:r>
        <w:t xml:space="preserve">              $ref: '#/components/schemas/EP_S5C-Multiple'</w:t>
      </w:r>
    </w:p>
    <w:p w14:paraId="5527BB2F" w14:textId="77777777" w:rsidR="007B793A" w:rsidRDefault="007B793A" w:rsidP="007B793A">
      <w:pPr>
        <w:pStyle w:val="PL"/>
      </w:pPr>
      <w:r>
        <w:t xml:space="preserve">            FiveQiDscpMappingSet:</w:t>
      </w:r>
    </w:p>
    <w:p w14:paraId="7044E718" w14:textId="77777777" w:rsidR="007B793A" w:rsidRDefault="007B793A" w:rsidP="007B793A">
      <w:pPr>
        <w:pStyle w:val="PL"/>
      </w:pPr>
      <w:r>
        <w:t xml:space="preserve">              $ref: '#/components/schemas/FiveQiDscpMappingSet-Single'</w:t>
      </w:r>
    </w:p>
    <w:p w14:paraId="1E626893" w14:textId="77777777" w:rsidR="007B793A" w:rsidRDefault="007B793A" w:rsidP="007B793A">
      <w:pPr>
        <w:pStyle w:val="PL"/>
      </w:pPr>
      <w:r>
        <w:t xml:space="preserve">            GtpUPathQoSMonitoringControl:</w:t>
      </w:r>
    </w:p>
    <w:p w14:paraId="405295C3" w14:textId="77777777" w:rsidR="007B793A" w:rsidRDefault="007B793A" w:rsidP="007B793A">
      <w:pPr>
        <w:pStyle w:val="PL"/>
      </w:pPr>
      <w:r>
        <w:t xml:space="preserve">              $ref: '#/components/schemas/GtpUPathQoSMonitoringControl-Single'</w:t>
      </w:r>
    </w:p>
    <w:p w14:paraId="3B4822D2" w14:textId="77777777" w:rsidR="007B793A" w:rsidRDefault="007B793A" w:rsidP="007B793A">
      <w:pPr>
        <w:pStyle w:val="PL"/>
      </w:pPr>
      <w:r>
        <w:t xml:space="preserve">            QFQoSMonitoringControl:</w:t>
      </w:r>
    </w:p>
    <w:p w14:paraId="596CA8FB" w14:textId="77777777" w:rsidR="007B793A" w:rsidRDefault="007B793A" w:rsidP="007B793A">
      <w:pPr>
        <w:pStyle w:val="PL"/>
      </w:pPr>
      <w:r>
        <w:t xml:space="preserve">              $ref: '#/components/schemas/QFQoSMonitoringControl-Single'</w:t>
      </w:r>
    </w:p>
    <w:p w14:paraId="389B8518" w14:textId="77777777" w:rsidR="007B793A" w:rsidRDefault="007B793A" w:rsidP="007B793A">
      <w:pPr>
        <w:pStyle w:val="PL"/>
      </w:pPr>
      <w:r>
        <w:t xml:space="preserve">            PredefinedPccRuleSet:</w:t>
      </w:r>
    </w:p>
    <w:p w14:paraId="414DB060" w14:textId="77777777" w:rsidR="007B793A" w:rsidRDefault="007B793A" w:rsidP="007B793A">
      <w:pPr>
        <w:pStyle w:val="PL"/>
      </w:pPr>
      <w:r>
        <w:t xml:space="preserve">              $ref: '#/components/schemas/PredefinedPccRuleSet-Single'</w:t>
      </w:r>
    </w:p>
    <w:p w14:paraId="5C7437BA" w14:textId="77777777" w:rsidR="007B793A" w:rsidRDefault="007B793A" w:rsidP="007B793A">
      <w:pPr>
        <w:pStyle w:val="PL"/>
      </w:pPr>
    </w:p>
    <w:p w14:paraId="718AC724" w14:textId="77777777" w:rsidR="007B793A" w:rsidRDefault="007B793A" w:rsidP="007B793A">
      <w:pPr>
        <w:pStyle w:val="PL"/>
      </w:pPr>
      <w:r>
        <w:t xml:space="preserve">    UpfFunction-Single:</w:t>
      </w:r>
    </w:p>
    <w:p w14:paraId="7406917B" w14:textId="77777777" w:rsidR="007B793A" w:rsidRDefault="007B793A" w:rsidP="007B793A">
      <w:pPr>
        <w:pStyle w:val="PL"/>
      </w:pPr>
      <w:r>
        <w:t xml:space="preserve">      allOf:</w:t>
      </w:r>
    </w:p>
    <w:p w14:paraId="3B0820FB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1E61C6B" w14:textId="77777777" w:rsidR="007B793A" w:rsidRDefault="007B793A" w:rsidP="007B793A">
      <w:pPr>
        <w:pStyle w:val="PL"/>
      </w:pPr>
      <w:r>
        <w:t xml:space="preserve">        - type: object</w:t>
      </w:r>
    </w:p>
    <w:p w14:paraId="33DD098B" w14:textId="77777777" w:rsidR="007B793A" w:rsidRDefault="007B793A" w:rsidP="007B793A">
      <w:pPr>
        <w:pStyle w:val="PL"/>
      </w:pPr>
      <w:r>
        <w:t xml:space="preserve">          properties:</w:t>
      </w:r>
    </w:p>
    <w:p w14:paraId="41C3D6B6" w14:textId="77777777" w:rsidR="007B793A" w:rsidRDefault="007B793A" w:rsidP="007B793A">
      <w:pPr>
        <w:pStyle w:val="PL"/>
      </w:pPr>
      <w:r>
        <w:t xml:space="preserve">            attributes:</w:t>
      </w:r>
    </w:p>
    <w:p w14:paraId="1110ED52" w14:textId="77777777" w:rsidR="007B793A" w:rsidRDefault="007B793A" w:rsidP="007B793A">
      <w:pPr>
        <w:pStyle w:val="PL"/>
      </w:pPr>
      <w:r>
        <w:t xml:space="preserve">              allOf:</w:t>
      </w:r>
    </w:p>
    <w:p w14:paraId="516D172A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611E7ED2" w14:textId="77777777" w:rsidR="007B793A" w:rsidRDefault="007B793A" w:rsidP="007B793A">
      <w:pPr>
        <w:pStyle w:val="PL"/>
      </w:pPr>
      <w:r>
        <w:t xml:space="preserve">                - type: object</w:t>
      </w:r>
    </w:p>
    <w:p w14:paraId="69F432F3" w14:textId="77777777" w:rsidR="007B793A" w:rsidRDefault="007B793A" w:rsidP="007B793A">
      <w:pPr>
        <w:pStyle w:val="PL"/>
      </w:pPr>
      <w:r>
        <w:t xml:space="preserve">                  properties:</w:t>
      </w:r>
    </w:p>
    <w:p w14:paraId="58538D5C" w14:textId="77777777" w:rsidR="007B793A" w:rsidRDefault="007B793A" w:rsidP="007B793A">
      <w:pPr>
        <w:pStyle w:val="PL"/>
      </w:pPr>
      <w:r>
        <w:t xml:space="preserve">                    pLMNInfoList:</w:t>
      </w:r>
    </w:p>
    <w:p w14:paraId="1862F0A5" w14:textId="77777777" w:rsidR="007B793A" w:rsidRDefault="007B793A" w:rsidP="007B793A">
      <w:pPr>
        <w:pStyle w:val="PL"/>
      </w:pPr>
      <w:r>
        <w:t xml:space="preserve">                      $ref: 'TS28541_NrNrm.yaml#/components/schemas/PlmnInfoList'</w:t>
      </w:r>
    </w:p>
    <w:p w14:paraId="26B6A4D6" w14:textId="77777777" w:rsidR="007B793A" w:rsidRDefault="007B793A" w:rsidP="007B793A">
      <w:pPr>
        <w:pStyle w:val="PL"/>
      </w:pPr>
      <w:r>
        <w:t xml:space="preserve">                    nRTACList:</w:t>
      </w:r>
    </w:p>
    <w:p w14:paraId="47DE76BD" w14:textId="77777777" w:rsidR="007B793A" w:rsidRDefault="007B793A" w:rsidP="007B793A">
      <w:pPr>
        <w:pStyle w:val="PL"/>
      </w:pPr>
      <w:r>
        <w:t xml:space="preserve">                      $ref: '#/components/schemas/TACList'</w:t>
      </w:r>
    </w:p>
    <w:p w14:paraId="3C7E1810" w14:textId="77777777" w:rsidR="007B793A" w:rsidRDefault="007B793A" w:rsidP="007B793A">
      <w:pPr>
        <w:pStyle w:val="PL"/>
      </w:pPr>
      <w:r>
        <w:t xml:space="preserve">                    cNSIIdList:</w:t>
      </w:r>
    </w:p>
    <w:p w14:paraId="4C6DEAC3" w14:textId="77777777" w:rsidR="007B793A" w:rsidRDefault="007B793A" w:rsidP="007B793A">
      <w:pPr>
        <w:pStyle w:val="PL"/>
      </w:pPr>
      <w:r>
        <w:t xml:space="preserve">                      $ref: '#/components/schemas/CNSIIdList'</w:t>
      </w:r>
    </w:p>
    <w:p w14:paraId="2FD42996" w14:textId="77777777" w:rsidR="007B793A" w:rsidRDefault="007B793A" w:rsidP="007B793A">
      <w:pPr>
        <w:pStyle w:val="PL"/>
      </w:pPr>
      <w:r>
        <w:t xml:space="preserve">                    smfServingArea:</w:t>
      </w:r>
    </w:p>
    <w:p w14:paraId="794C24CC" w14:textId="77777777" w:rsidR="007B793A" w:rsidRDefault="007B793A" w:rsidP="007B793A">
      <w:pPr>
        <w:pStyle w:val="PL"/>
      </w:pPr>
      <w:r>
        <w:t xml:space="preserve">                       type: string</w:t>
      </w:r>
    </w:p>
    <w:p w14:paraId="792CA6FC" w14:textId="77777777" w:rsidR="007B793A" w:rsidRDefault="007B793A" w:rsidP="007B793A">
      <w:pPr>
        <w:pStyle w:val="PL"/>
      </w:pPr>
      <w:r>
        <w:t xml:space="preserve">                    interfaceUpfInfoList:</w:t>
      </w:r>
    </w:p>
    <w:p w14:paraId="410EFB92" w14:textId="77777777" w:rsidR="007B793A" w:rsidRDefault="007B793A" w:rsidP="007B793A">
      <w:pPr>
        <w:pStyle w:val="PL"/>
      </w:pPr>
      <w:r>
        <w:t xml:space="preserve">                       type: array</w:t>
      </w:r>
    </w:p>
    <w:p w14:paraId="76D5EAC6" w14:textId="77777777" w:rsidR="007B793A" w:rsidRDefault="007B793A" w:rsidP="007B793A">
      <w:pPr>
        <w:pStyle w:val="PL"/>
      </w:pPr>
      <w:r>
        <w:t xml:space="preserve">                       items:</w:t>
      </w:r>
    </w:p>
    <w:p w14:paraId="079CACDD" w14:textId="77777777" w:rsidR="007B793A" w:rsidRDefault="007B793A" w:rsidP="007B793A">
      <w:pPr>
        <w:pStyle w:val="PL"/>
      </w:pPr>
      <w:r>
        <w:t xml:space="preserve">                         $ref: '#/components/schemas/InterfaceUpfInfoItem'</w:t>
      </w:r>
    </w:p>
    <w:p w14:paraId="20A04260" w14:textId="77777777" w:rsidR="007B793A" w:rsidRDefault="007B793A" w:rsidP="007B793A">
      <w:pPr>
        <w:pStyle w:val="PL"/>
      </w:pPr>
      <w:r>
        <w:t xml:space="preserve">                    iwkEpsInd:</w:t>
      </w:r>
    </w:p>
    <w:p w14:paraId="3F1F172B" w14:textId="77777777" w:rsidR="007B793A" w:rsidRDefault="007B793A" w:rsidP="007B793A">
      <w:pPr>
        <w:pStyle w:val="PL"/>
      </w:pPr>
      <w:r>
        <w:t xml:space="preserve">                       type: boolean</w:t>
      </w:r>
    </w:p>
    <w:p w14:paraId="26C8B29A" w14:textId="77777777" w:rsidR="007B793A" w:rsidRDefault="007B793A" w:rsidP="007B793A">
      <w:pPr>
        <w:pStyle w:val="PL"/>
      </w:pPr>
      <w:r>
        <w:t xml:space="preserve">                    pduSessionTypes:</w:t>
      </w:r>
    </w:p>
    <w:p w14:paraId="7C787996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34DD5FD0" w14:textId="77777777" w:rsidR="007B793A" w:rsidRDefault="007B793A" w:rsidP="007B793A">
      <w:pPr>
        <w:pStyle w:val="PL"/>
      </w:pPr>
      <w:r>
        <w:t xml:space="preserve">                      enum:</w:t>
      </w:r>
    </w:p>
    <w:p w14:paraId="2BB16CD4" w14:textId="77777777" w:rsidR="007B793A" w:rsidRDefault="007B793A" w:rsidP="007B793A">
      <w:pPr>
        <w:pStyle w:val="PL"/>
      </w:pPr>
      <w:r>
        <w:t xml:space="preserve">                        - IPV4</w:t>
      </w:r>
    </w:p>
    <w:p w14:paraId="50A8D8AE" w14:textId="77777777" w:rsidR="007B793A" w:rsidRDefault="007B793A" w:rsidP="007B793A">
      <w:pPr>
        <w:pStyle w:val="PL"/>
      </w:pPr>
      <w:r>
        <w:t xml:space="preserve">                        - IPV6</w:t>
      </w:r>
    </w:p>
    <w:p w14:paraId="788D78FA" w14:textId="77777777" w:rsidR="007B793A" w:rsidRDefault="007B793A" w:rsidP="007B793A">
      <w:pPr>
        <w:pStyle w:val="PL"/>
      </w:pPr>
      <w:r>
        <w:t xml:space="preserve">                        - IPV4V6</w:t>
      </w:r>
    </w:p>
    <w:p w14:paraId="666712FE" w14:textId="77777777" w:rsidR="007B793A" w:rsidRDefault="007B793A" w:rsidP="007B793A">
      <w:pPr>
        <w:pStyle w:val="PL"/>
      </w:pPr>
      <w:r>
        <w:t xml:space="preserve">                        - UNSTRUCTURED</w:t>
      </w:r>
    </w:p>
    <w:p w14:paraId="1B508400" w14:textId="77777777" w:rsidR="007B793A" w:rsidRDefault="007B793A" w:rsidP="007B793A">
      <w:pPr>
        <w:pStyle w:val="PL"/>
      </w:pPr>
      <w:r>
        <w:t xml:space="preserve">                        - ETHERNET</w:t>
      </w:r>
    </w:p>
    <w:p w14:paraId="7AE4B2C9" w14:textId="77777777" w:rsidR="007B793A" w:rsidRDefault="007B793A" w:rsidP="007B793A">
      <w:pPr>
        <w:pStyle w:val="PL"/>
      </w:pPr>
      <w:r>
        <w:t xml:space="preserve">                    atsssCapability:</w:t>
      </w:r>
    </w:p>
    <w:p w14:paraId="32ABD177" w14:textId="77777777" w:rsidR="007B793A" w:rsidRDefault="007B793A" w:rsidP="007B793A">
      <w:pPr>
        <w:pStyle w:val="PL"/>
      </w:pPr>
      <w:r>
        <w:t xml:space="preserve">                       $ref: '#/components/schemas/AtsssCapability'</w:t>
      </w:r>
    </w:p>
    <w:p w14:paraId="048F933B" w14:textId="77777777" w:rsidR="007B793A" w:rsidRDefault="007B793A" w:rsidP="007B793A">
      <w:pPr>
        <w:pStyle w:val="PL"/>
      </w:pPr>
      <w:r>
        <w:t xml:space="preserve">                    ueIpAddrInd:</w:t>
      </w:r>
    </w:p>
    <w:p w14:paraId="130FFF79" w14:textId="77777777" w:rsidR="007B793A" w:rsidRDefault="007B793A" w:rsidP="007B793A">
      <w:pPr>
        <w:pStyle w:val="PL"/>
      </w:pPr>
      <w:r>
        <w:t xml:space="preserve">                       type: boolean</w:t>
      </w:r>
    </w:p>
    <w:p w14:paraId="67C891E8" w14:textId="77777777" w:rsidR="007B793A" w:rsidRDefault="007B793A" w:rsidP="007B793A">
      <w:pPr>
        <w:pStyle w:val="PL"/>
      </w:pPr>
      <w:r>
        <w:t xml:space="preserve">                    taiList:</w:t>
      </w:r>
    </w:p>
    <w:p w14:paraId="14926007" w14:textId="77777777" w:rsidR="007B793A" w:rsidRDefault="007B793A" w:rsidP="007B793A">
      <w:pPr>
        <w:pStyle w:val="PL"/>
      </w:pPr>
      <w:r>
        <w:t xml:space="preserve">                      $ref: '#/components/schemas/TaiList'</w:t>
      </w:r>
    </w:p>
    <w:p w14:paraId="4E7AB1DA" w14:textId="77777777" w:rsidR="007B793A" w:rsidRDefault="007B793A" w:rsidP="007B793A">
      <w:pPr>
        <w:pStyle w:val="PL"/>
      </w:pPr>
      <w:r>
        <w:t xml:space="preserve">                    taiRangeList:</w:t>
      </w:r>
    </w:p>
    <w:p w14:paraId="5405D2B5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7E7153C6" w14:textId="77777777" w:rsidR="007B793A" w:rsidRDefault="007B793A" w:rsidP="007B793A">
      <w:pPr>
        <w:pStyle w:val="PL"/>
      </w:pPr>
      <w:r>
        <w:t xml:space="preserve">                      items:</w:t>
      </w:r>
    </w:p>
    <w:p w14:paraId="5CA7D3F4" w14:textId="77777777" w:rsidR="007B793A" w:rsidRDefault="007B793A" w:rsidP="007B793A">
      <w:pPr>
        <w:pStyle w:val="PL"/>
      </w:pPr>
      <w:r>
        <w:t xml:space="preserve">                        $ref: '#/components/schemas/TaiRange'</w:t>
      </w:r>
    </w:p>
    <w:p w14:paraId="2D7B2FC1" w14:textId="77777777" w:rsidR="007B793A" w:rsidRDefault="007B793A" w:rsidP="007B793A">
      <w:pPr>
        <w:pStyle w:val="PL"/>
      </w:pPr>
      <w:r>
        <w:t xml:space="preserve">                    wAgfInfo:</w:t>
      </w:r>
    </w:p>
    <w:p w14:paraId="69E3B91B" w14:textId="77777777" w:rsidR="007B793A" w:rsidRDefault="007B793A" w:rsidP="007B793A">
      <w:pPr>
        <w:pStyle w:val="PL"/>
      </w:pPr>
      <w:r>
        <w:t xml:space="preserve">                      $ref: '#/components/schemas/IpInterface'</w:t>
      </w:r>
    </w:p>
    <w:p w14:paraId="60413146" w14:textId="77777777" w:rsidR="007B793A" w:rsidRDefault="007B793A" w:rsidP="007B793A">
      <w:pPr>
        <w:pStyle w:val="PL"/>
      </w:pPr>
      <w:r>
        <w:t xml:space="preserve">                    tngfInfo:</w:t>
      </w:r>
    </w:p>
    <w:p w14:paraId="400C3CEC" w14:textId="77777777" w:rsidR="007B793A" w:rsidRDefault="007B793A" w:rsidP="007B793A">
      <w:pPr>
        <w:pStyle w:val="PL"/>
      </w:pPr>
      <w:r>
        <w:t xml:space="preserve">                      $ref: '#/components/schemas/IpInterface'</w:t>
      </w:r>
    </w:p>
    <w:p w14:paraId="3089F231" w14:textId="77777777" w:rsidR="007B793A" w:rsidRDefault="007B793A" w:rsidP="007B793A">
      <w:pPr>
        <w:pStyle w:val="PL"/>
      </w:pPr>
      <w:r>
        <w:t xml:space="preserve">                    twifInfo:</w:t>
      </w:r>
    </w:p>
    <w:p w14:paraId="371D0E14" w14:textId="77777777" w:rsidR="007B793A" w:rsidRDefault="007B793A" w:rsidP="007B793A">
      <w:pPr>
        <w:pStyle w:val="PL"/>
      </w:pPr>
      <w:r>
        <w:t xml:space="preserve">                      $ref: '#/components/schemas/IpInterface'</w:t>
      </w:r>
    </w:p>
    <w:p w14:paraId="70B1EBA8" w14:textId="77777777" w:rsidR="007B793A" w:rsidRDefault="007B793A" w:rsidP="007B793A">
      <w:pPr>
        <w:pStyle w:val="PL"/>
      </w:pPr>
      <w:r>
        <w:t xml:space="preserve">                    priority:</w:t>
      </w:r>
    </w:p>
    <w:p w14:paraId="74AA766D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4A8E311A" w14:textId="77777777" w:rsidR="007B793A" w:rsidRDefault="007B793A" w:rsidP="007B793A">
      <w:pPr>
        <w:pStyle w:val="PL"/>
      </w:pPr>
      <w:r>
        <w:t xml:space="preserve">                    redundantGtpu:</w:t>
      </w:r>
    </w:p>
    <w:p w14:paraId="4BFE95E0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00C88DA4" w14:textId="77777777" w:rsidR="007B793A" w:rsidRDefault="007B793A" w:rsidP="007B793A">
      <w:pPr>
        <w:pStyle w:val="PL"/>
      </w:pPr>
      <w:r>
        <w:t xml:space="preserve">                    ipups:</w:t>
      </w:r>
    </w:p>
    <w:p w14:paraId="28EE8932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62121AFB" w14:textId="77777777" w:rsidR="007B793A" w:rsidRDefault="007B793A" w:rsidP="007B793A">
      <w:pPr>
        <w:pStyle w:val="PL"/>
      </w:pPr>
      <w:r>
        <w:t xml:space="preserve">                    dataForwarding:</w:t>
      </w:r>
    </w:p>
    <w:p w14:paraId="6BA1F007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3E8220CC" w14:textId="77777777" w:rsidR="007B793A" w:rsidRDefault="007B793A" w:rsidP="007B793A">
      <w:pPr>
        <w:pStyle w:val="PL"/>
      </w:pPr>
      <w:r>
        <w:t xml:space="preserve">                    supportedPfcpFeatures:</w:t>
      </w:r>
    </w:p>
    <w:p w14:paraId="21310D73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71DDB85C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61F69B7A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4CB7937A" w14:textId="77777777" w:rsidR="007B793A" w:rsidRDefault="007B793A" w:rsidP="007B793A">
      <w:pPr>
        <w:pStyle w:val="PL"/>
      </w:pPr>
      <w:r>
        <w:t xml:space="preserve">                    supportedBMOList:</w:t>
      </w:r>
    </w:p>
    <w:p w14:paraId="39A18856" w14:textId="77777777" w:rsidR="007B793A" w:rsidRDefault="007B793A" w:rsidP="007B793A">
      <w:pPr>
        <w:pStyle w:val="PL"/>
      </w:pPr>
      <w:r>
        <w:t xml:space="preserve">                      $ref: '#/components/schemas/SupportedBMOList'</w:t>
      </w:r>
    </w:p>
    <w:p w14:paraId="04F81CFE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3D7CF645" w14:textId="77777777" w:rsidR="007B793A" w:rsidRDefault="007B793A" w:rsidP="007B793A">
      <w:pPr>
        <w:pStyle w:val="PL"/>
      </w:pPr>
      <w:r>
        <w:t xml:space="preserve">        - type: object</w:t>
      </w:r>
    </w:p>
    <w:p w14:paraId="7E007F2B" w14:textId="77777777" w:rsidR="007B793A" w:rsidRDefault="007B793A" w:rsidP="007B793A">
      <w:pPr>
        <w:pStyle w:val="PL"/>
      </w:pPr>
      <w:r>
        <w:t xml:space="preserve">          properties:</w:t>
      </w:r>
    </w:p>
    <w:p w14:paraId="741B871C" w14:textId="77777777" w:rsidR="007B793A" w:rsidRDefault="007B793A" w:rsidP="007B793A">
      <w:pPr>
        <w:pStyle w:val="PL"/>
      </w:pPr>
      <w:r>
        <w:t xml:space="preserve">            EP_N3:</w:t>
      </w:r>
    </w:p>
    <w:p w14:paraId="5F1B2BFD" w14:textId="77777777" w:rsidR="007B793A" w:rsidRDefault="007B793A" w:rsidP="007B793A">
      <w:pPr>
        <w:pStyle w:val="PL"/>
      </w:pPr>
      <w:r>
        <w:t xml:space="preserve">              $ref: '#/components/schemas/EP_N3-Multiple'</w:t>
      </w:r>
    </w:p>
    <w:p w14:paraId="30737BA0" w14:textId="77777777" w:rsidR="007B793A" w:rsidRDefault="007B793A" w:rsidP="007B793A">
      <w:pPr>
        <w:pStyle w:val="PL"/>
      </w:pPr>
      <w:r>
        <w:t xml:space="preserve">            EP_N4:</w:t>
      </w:r>
    </w:p>
    <w:p w14:paraId="595A867C" w14:textId="77777777" w:rsidR="007B793A" w:rsidRDefault="007B793A" w:rsidP="007B793A">
      <w:pPr>
        <w:pStyle w:val="PL"/>
      </w:pPr>
      <w:r>
        <w:t xml:space="preserve">              $ref: '#/components/schemas/EP_N4-Multiple'</w:t>
      </w:r>
    </w:p>
    <w:p w14:paraId="00E62954" w14:textId="77777777" w:rsidR="007B793A" w:rsidRDefault="007B793A" w:rsidP="007B793A">
      <w:pPr>
        <w:pStyle w:val="PL"/>
      </w:pPr>
      <w:r>
        <w:t xml:space="preserve">            EP_N6:</w:t>
      </w:r>
    </w:p>
    <w:p w14:paraId="18CC2CAC" w14:textId="77777777" w:rsidR="007B793A" w:rsidRDefault="007B793A" w:rsidP="007B793A">
      <w:pPr>
        <w:pStyle w:val="PL"/>
      </w:pPr>
      <w:r>
        <w:t xml:space="preserve">              $ref: '#/components/schemas/EP_N6-Multiple'</w:t>
      </w:r>
    </w:p>
    <w:p w14:paraId="6BDA7BF4" w14:textId="77777777" w:rsidR="007B793A" w:rsidRDefault="007B793A" w:rsidP="007B793A">
      <w:pPr>
        <w:pStyle w:val="PL"/>
      </w:pPr>
      <w:r>
        <w:t xml:space="preserve">            EP_N9:</w:t>
      </w:r>
    </w:p>
    <w:p w14:paraId="37D23132" w14:textId="77777777" w:rsidR="007B793A" w:rsidRDefault="007B793A" w:rsidP="007B793A">
      <w:pPr>
        <w:pStyle w:val="PL"/>
      </w:pPr>
      <w:r>
        <w:t xml:space="preserve">              $ref: '#/components/schemas/EP_N9-Multiple'</w:t>
      </w:r>
    </w:p>
    <w:p w14:paraId="15B61C77" w14:textId="77777777" w:rsidR="007B793A" w:rsidRDefault="007B793A" w:rsidP="007B793A">
      <w:pPr>
        <w:pStyle w:val="PL"/>
      </w:pPr>
      <w:r>
        <w:t xml:space="preserve">            EP_S5U:</w:t>
      </w:r>
    </w:p>
    <w:p w14:paraId="066EB7C8" w14:textId="77777777" w:rsidR="007B793A" w:rsidRDefault="007B793A" w:rsidP="007B793A">
      <w:pPr>
        <w:pStyle w:val="PL"/>
      </w:pPr>
      <w:r>
        <w:t xml:space="preserve">              $ref: '#/components/schemas/EP_S5U-Multiple'</w:t>
      </w:r>
    </w:p>
    <w:p w14:paraId="608D301F" w14:textId="77777777" w:rsidR="007B793A" w:rsidRDefault="007B793A" w:rsidP="007B793A">
      <w:pPr>
        <w:pStyle w:val="PL"/>
      </w:pPr>
      <w:r>
        <w:t xml:space="preserve">    N3iwfFunction-Single:</w:t>
      </w:r>
    </w:p>
    <w:p w14:paraId="237C0582" w14:textId="77777777" w:rsidR="007B793A" w:rsidRDefault="007B793A" w:rsidP="007B793A">
      <w:pPr>
        <w:pStyle w:val="PL"/>
      </w:pPr>
      <w:r>
        <w:t xml:space="preserve">      allOf:</w:t>
      </w:r>
    </w:p>
    <w:p w14:paraId="67EC0372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44D2798" w14:textId="77777777" w:rsidR="007B793A" w:rsidRDefault="007B793A" w:rsidP="007B793A">
      <w:pPr>
        <w:pStyle w:val="PL"/>
      </w:pPr>
      <w:r>
        <w:t xml:space="preserve">        - type: object</w:t>
      </w:r>
    </w:p>
    <w:p w14:paraId="7EF4E3BB" w14:textId="77777777" w:rsidR="007B793A" w:rsidRDefault="007B793A" w:rsidP="007B793A">
      <w:pPr>
        <w:pStyle w:val="PL"/>
      </w:pPr>
      <w:r>
        <w:t xml:space="preserve">          properties:</w:t>
      </w:r>
    </w:p>
    <w:p w14:paraId="13D18442" w14:textId="77777777" w:rsidR="007B793A" w:rsidRDefault="007B793A" w:rsidP="007B793A">
      <w:pPr>
        <w:pStyle w:val="PL"/>
      </w:pPr>
      <w:r>
        <w:t xml:space="preserve">            attributes:</w:t>
      </w:r>
    </w:p>
    <w:p w14:paraId="67CB8D40" w14:textId="77777777" w:rsidR="007B793A" w:rsidRDefault="007B793A" w:rsidP="007B793A">
      <w:pPr>
        <w:pStyle w:val="PL"/>
      </w:pPr>
      <w:r>
        <w:t xml:space="preserve">              allOf:</w:t>
      </w:r>
    </w:p>
    <w:p w14:paraId="06F6AFB6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0BF9C54" w14:textId="77777777" w:rsidR="007B793A" w:rsidRDefault="007B793A" w:rsidP="007B793A">
      <w:pPr>
        <w:pStyle w:val="PL"/>
      </w:pPr>
      <w:r>
        <w:t xml:space="preserve">                - type: object</w:t>
      </w:r>
    </w:p>
    <w:p w14:paraId="11DD19BC" w14:textId="77777777" w:rsidR="007B793A" w:rsidRDefault="007B793A" w:rsidP="007B793A">
      <w:pPr>
        <w:pStyle w:val="PL"/>
      </w:pPr>
      <w:r>
        <w:t xml:space="preserve">                  properties:</w:t>
      </w:r>
    </w:p>
    <w:p w14:paraId="6A310541" w14:textId="77777777" w:rsidR="007B793A" w:rsidRDefault="007B793A" w:rsidP="007B793A">
      <w:pPr>
        <w:pStyle w:val="PL"/>
      </w:pPr>
      <w:r>
        <w:t xml:space="preserve">                    plmnIdList:</w:t>
      </w:r>
    </w:p>
    <w:p w14:paraId="75A38526" w14:textId="77777777" w:rsidR="007B793A" w:rsidRDefault="007B793A" w:rsidP="007B793A">
      <w:pPr>
        <w:pStyle w:val="PL"/>
      </w:pPr>
      <w:r>
        <w:t xml:space="preserve">                      $ref: 'TS28541_NrNrm.yaml#/components/schemas/PlmnIdList'</w:t>
      </w:r>
    </w:p>
    <w:p w14:paraId="1D37EA48" w14:textId="77777777" w:rsidR="007B793A" w:rsidRDefault="007B793A" w:rsidP="007B793A">
      <w:pPr>
        <w:pStyle w:val="PL"/>
      </w:pPr>
      <w:r>
        <w:t xml:space="preserve">                    commModelList:</w:t>
      </w:r>
    </w:p>
    <w:p w14:paraId="0523A028" w14:textId="77777777" w:rsidR="007B793A" w:rsidRDefault="007B793A" w:rsidP="007B793A">
      <w:pPr>
        <w:pStyle w:val="PL"/>
      </w:pPr>
      <w:r>
        <w:t xml:space="preserve">                      $ref: '#/components/schemas/CommModelList'</w:t>
      </w:r>
    </w:p>
    <w:p w14:paraId="42C3C365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6B2BE19D" w14:textId="77777777" w:rsidR="007B793A" w:rsidRDefault="007B793A" w:rsidP="007B793A">
      <w:pPr>
        <w:pStyle w:val="PL"/>
      </w:pPr>
      <w:r>
        <w:t xml:space="preserve">        - type: object</w:t>
      </w:r>
    </w:p>
    <w:p w14:paraId="0D7B41C5" w14:textId="77777777" w:rsidR="007B793A" w:rsidRDefault="007B793A" w:rsidP="007B793A">
      <w:pPr>
        <w:pStyle w:val="PL"/>
      </w:pPr>
      <w:r>
        <w:t xml:space="preserve">          properties:</w:t>
      </w:r>
    </w:p>
    <w:p w14:paraId="4C96CE40" w14:textId="77777777" w:rsidR="007B793A" w:rsidRDefault="007B793A" w:rsidP="007B793A">
      <w:pPr>
        <w:pStyle w:val="PL"/>
      </w:pPr>
      <w:r>
        <w:t xml:space="preserve">            EP_N3:</w:t>
      </w:r>
    </w:p>
    <w:p w14:paraId="5073431E" w14:textId="77777777" w:rsidR="007B793A" w:rsidRDefault="007B793A" w:rsidP="007B793A">
      <w:pPr>
        <w:pStyle w:val="PL"/>
      </w:pPr>
      <w:r>
        <w:t xml:space="preserve">              $ref: '#/components/schemas/EP_N3-Multiple'</w:t>
      </w:r>
    </w:p>
    <w:p w14:paraId="70E2B5E1" w14:textId="77777777" w:rsidR="007B793A" w:rsidRDefault="007B793A" w:rsidP="007B793A">
      <w:pPr>
        <w:pStyle w:val="PL"/>
      </w:pPr>
      <w:r>
        <w:t xml:space="preserve">            EP_N4:</w:t>
      </w:r>
    </w:p>
    <w:p w14:paraId="44686CBA" w14:textId="77777777" w:rsidR="007B793A" w:rsidRDefault="007B793A" w:rsidP="007B793A">
      <w:pPr>
        <w:pStyle w:val="PL"/>
      </w:pPr>
      <w:r>
        <w:t xml:space="preserve">              $ref: '#/components/schemas/EP_N4-Multiple'</w:t>
      </w:r>
    </w:p>
    <w:p w14:paraId="751FFC4D" w14:textId="77777777" w:rsidR="007B793A" w:rsidRDefault="007B793A" w:rsidP="007B793A">
      <w:pPr>
        <w:pStyle w:val="PL"/>
      </w:pPr>
      <w:r>
        <w:t xml:space="preserve">    PcfFunction-Single:</w:t>
      </w:r>
    </w:p>
    <w:p w14:paraId="671F02EB" w14:textId="77777777" w:rsidR="007B793A" w:rsidRDefault="007B793A" w:rsidP="007B793A">
      <w:pPr>
        <w:pStyle w:val="PL"/>
      </w:pPr>
      <w:r>
        <w:t xml:space="preserve">      allOf:</w:t>
      </w:r>
    </w:p>
    <w:p w14:paraId="2BBFCF68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884A10B" w14:textId="77777777" w:rsidR="007B793A" w:rsidRDefault="007B793A" w:rsidP="007B793A">
      <w:pPr>
        <w:pStyle w:val="PL"/>
      </w:pPr>
      <w:r>
        <w:t xml:space="preserve">        - type: object</w:t>
      </w:r>
    </w:p>
    <w:p w14:paraId="13232227" w14:textId="77777777" w:rsidR="007B793A" w:rsidRDefault="007B793A" w:rsidP="007B793A">
      <w:pPr>
        <w:pStyle w:val="PL"/>
      </w:pPr>
      <w:r>
        <w:t xml:space="preserve">          properties:</w:t>
      </w:r>
    </w:p>
    <w:p w14:paraId="45E1EF16" w14:textId="77777777" w:rsidR="007B793A" w:rsidRDefault="007B793A" w:rsidP="007B793A">
      <w:pPr>
        <w:pStyle w:val="PL"/>
      </w:pPr>
      <w:r>
        <w:t xml:space="preserve">            attributes:</w:t>
      </w:r>
    </w:p>
    <w:p w14:paraId="079DEC52" w14:textId="77777777" w:rsidR="007B793A" w:rsidRDefault="007B793A" w:rsidP="007B793A">
      <w:pPr>
        <w:pStyle w:val="PL"/>
      </w:pPr>
      <w:r>
        <w:t xml:space="preserve">              allOf:</w:t>
      </w:r>
    </w:p>
    <w:p w14:paraId="507FCAA6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518E195F" w14:textId="77777777" w:rsidR="007B793A" w:rsidRDefault="007B793A" w:rsidP="007B793A">
      <w:pPr>
        <w:pStyle w:val="PL"/>
      </w:pPr>
      <w:r>
        <w:t xml:space="preserve">                - type: object</w:t>
      </w:r>
    </w:p>
    <w:p w14:paraId="53702DE6" w14:textId="77777777" w:rsidR="007B793A" w:rsidRDefault="007B793A" w:rsidP="007B793A">
      <w:pPr>
        <w:pStyle w:val="PL"/>
      </w:pPr>
      <w:r>
        <w:t xml:space="preserve">                  properties:</w:t>
      </w:r>
    </w:p>
    <w:p w14:paraId="119DA8F9" w14:textId="77777777" w:rsidR="007B793A" w:rsidRDefault="007B793A" w:rsidP="007B793A">
      <w:pPr>
        <w:pStyle w:val="PL"/>
      </w:pPr>
      <w:r>
        <w:t xml:space="preserve">                    pLMNInfoList:</w:t>
      </w:r>
    </w:p>
    <w:p w14:paraId="686818D1" w14:textId="77777777" w:rsidR="007B793A" w:rsidRDefault="007B793A" w:rsidP="007B793A">
      <w:pPr>
        <w:pStyle w:val="PL"/>
      </w:pPr>
      <w:r>
        <w:t xml:space="preserve">                      $ref: 'TS28541_NrNrm.yaml#/components/schemas/PlmnInfoList'</w:t>
      </w:r>
    </w:p>
    <w:p w14:paraId="7C8D0B40" w14:textId="77777777" w:rsidR="007B793A" w:rsidRDefault="007B793A" w:rsidP="007B793A">
      <w:pPr>
        <w:pStyle w:val="PL"/>
      </w:pPr>
      <w:r>
        <w:t xml:space="preserve">                    sBIFqdn:</w:t>
      </w:r>
    </w:p>
    <w:p w14:paraId="49F583B8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6ACB1237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0B86C929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4CDFE310" w14:textId="77777777" w:rsidR="007B793A" w:rsidRDefault="007B793A" w:rsidP="007B793A">
      <w:pPr>
        <w:pStyle w:val="PL"/>
      </w:pPr>
      <w:r>
        <w:t xml:space="preserve">                    commModelList:</w:t>
      </w:r>
    </w:p>
    <w:p w14:paraId="4416CD5B" w14:textId="77777777" w:rsidR="007B793A" w:rsidRDefault="007B793A" w:rsidP="007B793A">
      <w:pPr>
        <w:pStyle w:val="PL"/>
      </w:pPr>
      <w:r>
        <w:t xml:space="preserve">                      $ref: '#/components/schemas/CommModelList'</w:t>
      </w:r>
    </w:p>
    <w:p w14:paraId="39D0EF28" w14:textId="77777777" w:rsidR="007B793A" w:rsidRDefault="007B793A" w:rsidP="007B793A">
      <w:pPr>
        <w:pStyle w:val="PL"/>
      </w:pPr>
      <w:r>
        <w:t xml:space="preserve">                    groupId:</w:t>
      </w:r>
    </w:p>
    <w:p w14:paraId="1F7395DE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3049324D" w14:textId="77777777" w:rsidR="007B793A" w:rsidRDefault="007B793A" w:rsidP="007B793A">
      <w:pPr>
        <w:pStyle w:val="PL"/>
      </w:pPr>
      <w:r>
        <w:t xml:space="preserve">                    dnnList:</w:t>
      </w:r>
    </w:p>
    <w:p w14:paraId="031B86D9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5210E243" w14:textId="77777777" w:rsidR="007B793A" w:rsidRDefault="007B793A" w:rsidP="007B793A">
      <w:pPr>
        <w:pStyle w:val="PL"/>
      </w:pPr>
      <w:r>
        <w:t xml:space="preserve">                      items:</w:t>
      </w:r>
    </w:p>
    <w:p w14:paraId="6CC4FD5B" w14:textId="77777777" w:rsidR="007B793A" w:rsidRDefault="007B793A" w:rsidP="007B793A">
      <w:pPr>
        <w:pStyle w:val="PL"/>
      </w:pPr>
      <w:r>
        <w:t xml:space="preserve">                        type: string</w:t>
      </w:r>
    </w:p>
    <w:p w14:paraId="5C3874CF" w14:textId="77777777" w:rsidR="007B793A" w:rsidRDefault="007B793A" w:rsidP="007B793A">
      <w:pPr>
        <w:pStyle w:val="PL"/>
      </w:pPr>
      <w:r>
        <w:t xml:space="preserve">                    supiRanges:</w:t>
      </w:r>
    </w:p>
    <w:p w14:paraId="7CE600A3" w14:textId="77777777" w:rsidR="007B793A" w:rsidRDefault="007B793A" w:rsidP="007B793A">
      <w:pPr>
        <w:pStyle w:val="PL"/>
      </w:pPr>
      <w:r>
        <w:t xml:space="preserve">                      $ref: '#/components/schemas/SupiRangeList'</w:t>
      </w:r>
    </w:p>
    <w:p w14:paraId="1EB36C72" w14:textId="77777777" w:rsidR="007B793A" w:rsidRDefault="007B793A" w:rsidP="007B793A">
      <w:pPr>
        <w:pStyle w:val="PL"/>
      </w:pPr>
      <w:r>
        <w:t xml:space="preserve">                    gpsiRanges:</w:t>
      </w:r>
    </w:p>
    <w:p w14:paraId="6454155F" w14:textId="77777777" w:rsidR="007B793A" w:rsidRDefault="007B793A" w:rsidP="007B793A">
      <w:pPr>
        <w:pStyle w:val="PL"/>
      </w:pPr>
      <w:r>
        <w:t xml:space="preserve">                      $ref: '#/components/schemas/IdentityRangeList'</w:t>
      </w:r>
    </w:p>
    <w:p w14:paraId="08C4D40D" w14:textId="77777777" w:rsidR="007B793A" w:rsidRDefault="007B793A" w:rsidP="007B793A">
      <w:pPr>
        <w:pStyle w:val="PL"/>
      </w:pPr>
      <w:r>
        <w:t xml:space="preserve">                    rxDiamHost:</w:t>
      </w:r>
    </w:p>
    <w:p w14:paraId="0207B7D7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7D2460A9" w14:textId="77777777" w:rsidR="007B793A" w:rsidRDefault="007B793A" w:rsidP="007B793A">
      <w:pPr>
        <w:pStyle w:val="PL"/>
      </w:pPr>
      <w:r>
        <w:t xml:space="preserve">                    rxDiamRealm:</w:t>
      </w:r>
    </w:p>
    <w:p w14:paraId="779D1E04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61958280" w14:textId="77777777" w:rsidR="007B793A" w:rsidRDefault="007B793A" w:rsidP="007B793A">
      <w:pPr>
        <w:pStyle w:val="PL"/>
      </w:pPr>
      <w:r>
        <w:t xml:space="preserve">                    v2xSupportInd:</w:t>
      </w:r>
    </w:p>
    <w:p w14:paraId="3FBC5CDD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3843677F" w14:textId="77777777" w:rsidR="007B793A" w:rsidRDefault="007B793A" w:rsidP="007B793A">
      <w:pPr>
        <w:pStyle w:val="PL"/>
      </w:pPr>
      <w:r>
        <w:t xml:space="preserve">                    proseSupportInd:</w:t>
      </w:r>
    </w:p>
    <w:p w14:paraId="0CE64B7B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79EA6713" w14:textId="77777777" w:rsidR="007B793A" w:rsidRDefault="007B793A" w:rsidP="007B793A">
      <w:pPr>
        <w:pStyle w:val="PL"/>
      </w:pPr>
      <w:r>
        <w:t xml:space="preserve">                    proseCapability:</w:t>
      </w:r>
    </w:p>
    <w:p w14:paraId="3081495A" w14:textId="77777777" w:rsidR="007B793A" w:rsidRDefault="007B793A" w:rsidP="007B793A">
      <w:pPr>
        <w:pStyle w:val="PL"/>
      </w:pPr>
      <w:r>
        <w:t xml:space="preserve">                      $ref: '#/components/schemas/ProseCapability'</w:t>
      </w:r>
    </w:p>
    <w:p w14:paraId="6AE7C880" w14:textId="77777777" w:rsidR="007B793A" w:rsidRDefault="007B793A" w:rsidP="007B793A">
      <w:pPr>
        <w:pStyle w:val="PL"/>
      </w:pPr>
      <w:r>
        <w:t xml:space="preserve">                    v2xCapability:</w:t>
      </w:r>
    </w:p>
    <w:p w14:paraId="5903C94A" w14:textId="77777777" w:rsidR="007B793A" w:rsidRDefault="007B793A" w:rsidP="007B793A">
      <w:pPr>
        <w:pStyle w:val="PL"/>
      </w:pPr>
      <w:r>
        <w:t xml:space="preserve">                      $ref: '#/components/schemas/V2xCapability'</w:t>
      </w:r>
    </w:p>
    <w:p w14:paraId="014E0037" w14:textId="77777777" w:rsidR="007B793A" w:rsidRDefault="007B793A" w:rsidP="007B793A">
      <w:pPr>
        <w:pStyle w:val="PL"/>
      </w:pPr>
      <w:r>
        <w:t xml:space="preserve">                    configurable5QISetRef:</w:t>
      </w:r>
    </w:p>
    <w:p w14:paraId="286AF9C6" w14:textId="77777777" w:rsidR="007B793A" w:rsidRDefault="007B793A" w:rsidP="007B793A">
      <w:pPr>
        <w:pStyle w:val="PL"/>
      </w:pPr>
      <w:r>
        <w:t xml:space="preserve">                      $ref: 'TS28623_ComDefs.yaml#/components/schemas/Dn'</w:t>
      </w:r>
    </w:p>
    <w:p w14:paraId="2AFCF8D3" w14:textId="77777777" w:rsidR="007B793A" w:rsidRDefault="007B793A" w:rsidP="007B793A">
      <w:pPr>
        <w:pStyle w:val="PL"/>
      </w:pPr>
      <w:r>
        <w:t xml:space="preserve">                    dynamic5QISetRef:</w:t>
      </w:r>
    </w:p>
    <w:p w14:paraId="45E2781A" w14:textId="77777777" w:rsidR="007B793A" w:rsidRDefault="007B793A" w:rsidP="007B793A">
      <w:pPr>
        <w:pStyle w:val="PL"/>
      </w:pPr>
      <w:r>
        <w:t xml:space="preserve">                      $ref: 'TS28623_ComDefs.yaml#/components/schemas/Dn'</w:t>
      </w:r>
    </w:p>
    <w:p w14:paraId="1C265D8B" w14:textId="77777777" w:rsidR="007B793A" w:rsidRDefault="007B793A" w:rsidP="007B793A">
      <w:pPr>
        <w:pStyle w:val="PL"/>
      </w:pPr>
      <w:r>
        <w:t xml:space="preserve">                    supportedBMOList:</w:t>
      </w:r>
    </w:p>
    <w:p w14:paraId="06DF626F" w14:textId="77777777" w:rsidR="007B793A" w:rsidRDefault="007B793A" w:rsidP="007B793A">
      <w:pPr>
        <w:pStyle w:val="PL"/>
      </w:pPr>
      <w:r>
        <w:t xml:space="preserve">                      $ref: '#/components/schemas/SupportedBMOList'</w:t>
      </w:r>
    </w:p>
    <w:p w14:paraId="42CFF3FF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3ED055E7" w14:textId="77777777" w:rsidR="007B793A" w:rsidRDefault="007B793A" w:rsidP="007B793A">
      <w:pPr>
        <w:pStyle w:val="PL"/>
      </w:pPr>
      <w:r>
        <w:t xml:space="preserve">        - type: object</w:t>
      </w:r>
    </w:p>
    <w:p w14:paraId="597C57B5" w14:textId="77777777" w:rsidR="007B793A" w:rsidRDefault="007B793A" w:rsidP="007B793A">
      <w:pPr>
        <w:pStyle w:val="PL"/>
      </w:pPr>
      <w:r>
        <w:t xml:space="preserve">          properties:</w:t>
      </w:r>
    </w:p>
    <w:p w14:paraId="123D9DF6" w14:textId="77777777" w:rsidR="007B793A" w:rsidRDefault="007B793A" w:rsidP="007B793A">
      <w:pPr>
        <w:pStyle w:val="PL"/>
      </w:pPr>
      <w:r>
        <w:t xml:space="preserve">            EP_N5:</w:t>
      </w:r>
    </w:p>
    <w:p w14:paraId="60E1ACB9" w14:textId="77777777" w:rsidR="007B793A" w:rsidRDefault="007B793A" w:rsidP="007B793A">
      <w:pPr>
        <w:pStyle w:val="PL"/>
      </w:pPr>
      <w:r>
        <w:t xml:space="preserve">              $ref: '#/components/schemas/EP_N5-Multiple'</w:t>
      </w:r>
    </w:p>
    <w:p w14:paraId="4CAC248D" w14:textId="77777777" w:rsidR="007B793A" w:rsidRDefault="007B793A" w:rsidP="007B793A">
      <w:pPr>
        <w:pStyle w:val="PL"/>
      </w:pPr>
      <w:r>
        <w:t xml:space="preserve">            EP_N7:</w:t>
      </w:r>
    </w:p>
    <w:p w14:paraId="03030BEB" w14:textId="77777777" w:rsidR="007B793A" w:rsidRDefault="007B793A" w:rsidP="007B793A">
      <w:pPr>
        <w:pStyle w:val="PL"/>
      </w:pPr>
      <w:r>
        <w:t xml:space="preserve">              $ref: '#/components/schemas/EP_N7-Multiple'</w:t>
      </w:r>
    </w:p>
    <w:p w14:paraId="26ECEFEB" w14:textId="77777777" w:rsidR="007B793A" w:rsidRDefault="007B793A" w:rsidP="007B793A">
      <w:pPr>
        <w:pStyle w:val="PL"/>
      </w:pPr>
      <w:r>
        <w:t xml:space="preserve">            EP_N15:</w:t>
      </w:r>
    </w:p>
    <w:p w14:paraId="6ABCD107" w14:textId="77777777" w:rsidR="007B793A" w:rsidRDefault="007B793A" w:rsidP="007B793A">
      <w:pPr>
        <w:pStyle w:val="PL"/>
      </w:pPr>
      <w:r>
        <w:t xml:space="preserve">              $ref: '#/components/schemas/EP_N15-Multiple'</w:t>
      </w:r>
    </w:p>
    <w:p w14:paraId="68ABF566" w14:textId="77777777" w:rsidR="007B793A" w:rsidRDefault="007B793A" w:rsidP="007B793A">
      <w:pPr>
        <w:pStyle w:val="PL"/>
      </w:pPr>
      <w:r>
        <w:t xml:space="preserve">            EP_N16:</w:t>
      </w:r>
    </w:p>
    <w:p w14:paraId="27F22D90" w14:textId="77777777" w:rsidR="007B793A" w:rsidRDefault="007B793A" w:rsidP="007B793A">
      <w:pPr>
        <w:pStyle w:val="PL"/>
      </w:pPr>
      <w:r>
        <w:t xml:space="preserve">              $ref: '#/components/schemas/EP_N16-Multiple'</w:t>
      </w:r>
    </w:p>
    <w:p w14:paraId="10CAA92F" w14:textId="77777777" w:rsidR="007B793A" w:rsidRDefault="007B793A" w:rsidP="007B793A">
      <w:pPr>
        <w:pStyle w:val="PL"/>
      </w:pPr>
      <w:r>
        <w:t xml:space="preserve">            EP_Rx:</w:t>
      </w:r>
    </w:p>
    <w:p w14:paraId="49C92892" w14:textId="77777777" w:rsidR="007B793A" w:rsidRDefault="007B793A" w:rsidP="007B793A">
      <w:pPr>
        <w:pStyle w:val="PL"/>
      </w:pPr>
      <w:r>
        <w:t xml:space="preserve">              $ref: '#/components/schemas/EP_Rx-Multiple'</w:t>
      </w:r>
    </w:p>
    <w:p w14:paraId="4526413B" w14:textId="77777777" w:rsidR="007B793A" w:rsidRDefault="007B793A" w:rsidP="007B793A">
      <w:pPr>
        <w:pStyle w:val="PL"/>
      </w:pPr>
      <w:r>
        <w:t xml:space="preserve">            PredefinedPccRuleSet:</w:t>
      </w:r>
    </w:p>
    <w:p w14:paraId="67A14641" w14:textId="77777777" w:rsidR="007B793A" w:rsidRDefault="007B793A" w:rsidP="007B793A">
      <w:pPr>
        <w:pStyle w:val="PL"/>
      </w:pPr>
      <w:r>
        <w:t xml:space="preserve">              $ref: '#/components/schemas/PredefinedPccRuleSet-Single'</w:t>
      </w:r>
    </w:p>
    <w:p w14:paraId="311112F1" w14:textId="77777777" w:rsidR="007B793A" w:rsidRDefault="007B793A" w:rsidP="007B793A">
      <w:pPr>
        <w:pStyle w:val="PL"/>
      </w:pPr>
    </w:p>
    <w:p w14:paraId="77106D88" w14:textId="77777777" w:rsidR="007B793A" w:rsidRDefault="007B793A" w:rsidP="007B793A">
      <w:pPr>
        <w:pStyle w:val="PL"/>
      </w:pPr>
      <w:r>
        <w:t xml:space="preserve">    AusfFunction-Single:</w:t>
      </w:r>
    </w:p>
    <w:p w14:paraId="4C46ED45" w14:textId="77777777" w:rsidR="007B793A" w:rsidRDefault="007B793A" w:rsidP="007B793A">
      <w:pPr>
        <w:pStyle w:val="PL"/>
      </w:pPr>
      <w:r>
        <w:t xml:space="preserve">      allOf:</w:t>
      </w:r>
    </w:p>
    <w:p w14:paraId="58095B70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A05BCB0" w14:textId="77777777" w:rsidR="007B793A" w:rsidRDefault="007B793A" w:rsidP="007B793A">
      <w:pPr>
        <w:pStyle w:val="PL"/>
      </w:pPr>
      <w:r>
        <w:t xml:space="preserve">        - type: object</w:t>
      </w:r>
    </w:p>
    <w:p w14:paraId="4924A672" w14:textId="77777777" w:rsidR="007B793A" w:rsidRDefault="007B793A" w:rsidP="007B793A">
      <w:pPr>
        <w:pStyle w:val="PL"/>
      </w:pPr>
      <w:r>
        <w:t xml:space="preserve">          properties:</w:t>
      </w:r>
    </w:p>
    <w:p w14:paraId="1E123CA8" w14:textId="77777777" w:rsidR="007B793A" w:rsidRDefault="007B793A" w:rsidP="007B793A">
      <w:pPr>
        <w:pStyle w:val="PL"/>
      </w:pPr>
      <w:r>
        <w:t xml:space="preserve">            attributes:</w:t>
      </w:r>
    </w:p>
    <w:p w14:paraId="3CADB952" w14:textId="77777777" w:rsidR="007B793A" w:rsidRDefault="007B793A" w:rsidP="007B793A">
      <w:pPr>
        <w:pStyle w:val="PL"/>
      </w:pPr>
      <w:r>
        <w:t xml:space="preserve">              allOf:</w:t>
      </w:r>
    </w:p>
    <w:p w14:paraId="6FAB52C8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1A93B440" w14:textId="77777777" w:rsidR="007B793A" w:rsidRDefault="007B793A" w:rsidP="007B793A">
      <w:pPr>
        <w:pStyle w:val="PL"/>
      </w:pPr>
      <w:r>
        <w:t xml:space="preserve">                - type: object</w:t>
      </w:r>
    </w:p>
    <w:p w14:paraId="2F76BCD0" w14:textId="77777777" w:rsidR="007B793A" w:rsidRDefault="007B793A" w:rsidP="007B793A">
      <w:pPr>
        <w:pStyle w:val="PL"/>
      </w:pPr>
      <w:r>
        <w:t xml:space="preserve">                  properties:</w:t>
      </w:r>
    </w:p>
    <w:p w14:paraId="79364EED" w14:textId="77777777" w:rsidR="007B793A" w:rsidRDefault="007B793A" w:rsidP="007B793A">
      <w:pPr>
        <w:pStyle w:val="PL"/>
      </w:pPr>
      <w:r>
        <w:t xml:space="preserve">                    plmnInfoList:</w:t>
      </w:r>
    </w:p>
    <w:p w14:paraId="337ED25C" w14:textId="77777777" w:rsidR="007B793A" w:rsidRDefault="007B793A" w:rsidP="007B793A">
      <w:pPr>
        <w:pStyle w:val="PL"/>
      </w:pPr>
      <w:r>
        <w:t xml:space="preserve">                      $ref: 'TS28541_NrNrm.yaml#/components/schemas/PlmnInfoList'</w:t>
      </w:r>
    </w:p>
    <w:p w14:paraId="2358DB6E" w14:textId="77777777" w:rsidR="007B793A" w:rsidRDefault="007B793A" w:rsidP="007B793A">
      <w:pPr>
        <w:pStyle w:val="PL"/>
      </w:pPr>
      <w:r>
        <w:t xml:space="preserve">                    sBIFqdn:</w:t>
      </w:r>
    </w:p>
    <w:p w14:paraId="22E6D3CB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0C57DB81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218CA5A7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2BBBBD94" w14:textId="77777777" w:rsidR="007B793A" w:rsidRDefault="007B793A" w:rsidP="007B793A">
      <w:pPr>
        <w:pStyle w:val="PL"/>
      </w:pPr>
      <w:r>
        <w:t xml:space="preserve">                    commModelList:</w:t>
      </w:r>
    </w:p>
    <w:p w14:paraId="5C649C4C" w14:textId="77777777" w:rsidR="007B793A" w:rsidRDefault="007B793A" w:rsidP="007B793A">
      <w:pPr>
        <w:pStyle w:val="PL"/>
      </w:pPr>
      <w:r>
        <w:t xml:space="preserve">                      $ref: '#/components/schemas/CommModelList'</w:t>
      </w:r>
    </w:p>
    <w:p w14:paraId="1ACCFF08" w14:textId="77777777" w:rsidR="007B793A" w:rsidRDefault="007B793A" w:rsidP="007B793A">
      <w:pPr>
        <w:pStyle w:val="PL"/>
      </w:pPr>
      <w:r>
        <w:t xml:space="preserve">                    ausfInfo:</w:t>
      </w:r>
    </w:p>
    <w:p w14:paraId="45608D34" w14:textId="77777777" w:rsidR="007B793A" w:rsidRDefault="007B793A" w:rsidP="007B793A">
      <w:pPr>
        <w:pStyle w:val="PL"/>
      </w:pPr>
      <w:r>
        <w:t xml:space="preserve">                      $ref: '#/components/schemas/AusfInfo'</w:t>
      </w:r>
    </w:p>
    <w:p w14:paraId="2415DFAE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7632DD3D" w14:textId="77777777" w:rsidR="007B793A" w:rsidRDefault="007B793A" w:rsidP="007B793A">
      <w:pPr>
        <w:pStyle w:val="PL"/>
      </w:pPr>
      <w:r>
        <w:t xml:space="preserve">        - type: object</w:t>
      </w:r>
    </w:p>
    <w:p w14:paraId="185E74DC" w14:textId="77777777" w:rsidR="007B793A" w:rsidRDefault="007B793A" w:rsidP="007B793A">
      <w:pPr>
        <w:pStyle w:val="PL"/>
      </w:pPr>
      <w:r>
        <w:t xml:space="preserve">          properties:</w:t>
      </w:r>
    </w:p>
    <w:p w14:paraId="7AB5CD99" w14:textId="77777777" w:rsidR="007B793A" w:rsidRDefault="007B793A" w:rsidP="007B793A">
      <w:pPr>
        <w:pStyle w:val="PL"/>
      </w:pPr>
      <w:r>
        <w:t xml:space="preserve">            EP_N12:</w:t>
      </w:r>
    </w:p>
    <w:p w14:paraId="2B9D50D5" w14:textId="77777777" w:rsidR="007B793A" w:rsidRDefault="007B793A" w:rsidP="007B793A">
      <w:pPr>
        <w:pStyle w:val="PL"/>
      </w:pPr>
      <w:r>
        <w:t xml:space="preserve">              $ref: '#/components/schemas/EP_N12-Multiple'</w:t>
      </w:r>
    </w:p>
    <w:p w14:paraId="4D32C4BC" w14:textId="77777777" w:rsidR="007B793A" w:rsidRDefault="007B793A" w:rsidP="007B793A">
      <w:pPr>
        <w:pStyle w:val="PL"/>
      </w:pPr>
      <w:r>
        <w:t xml:space="preserve">            EP_N13:</w:t>
      </w:r>
    </w:p>
    <w:p w14:paraId="2FB23378" w14:textId="77777777" w:rsidR="007B793A" w:rsidRDefault="007B793A" w:rsidP="007B793A">
      <w:pPr>
        <w:pStyle w:val="PL"/>
      </w:pPr>
      <w:r>
        <w:t xml:space="preserve">              $ref: '#/components/schemas/EP_N13-Multiple'</w:t>
      </w:r>
    </w:p>
    <w:p w14:paraId="626D4DE5" w14:textId="77777777" w:rsidR="007B793A" w:rsidRDefault="007B793A" w:rsidP="007B793A">
      <w:pPr>
        <w:pStyle w:val="PL"/>
      </w:pPr>
      <w:r>
        <w:t xml:space="preserve">    UdmFunction-Single:</w:t>
      </w:r>
    </w:p>
    <w:p w14:paraId="16523917" w14:textId="77777777" w:rsidR="007B793A" w:rsidRDefault="007B793A" w:rsidP="007B793A">
      <w:pPr>
        <w:pStyle w:val="PL"/>
      </w:pPr>
      <w:r>
        <w:t xml:space="preserve">      allOf:</w:t>
      </w:r>
    </w:p>
    <w:p w14:paraId="6B64D43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62EFA6F" w14:textId="77777777" w:rsidR="007B793A" w:rsidRDefault="007B793A" w:rsidP="007B793A">
      <w:pPr>
        <w:pStyle w:val="PL"/>
      </w:pPr>
      <w:r>
        <w:t xml:space="preserve">        - type: object</w:t>
      </w:r>
    </w:p>
    <w:p w14:paraId="234A38E3" w14:textId="77777777" w:rsidR="007B793A" w:rsidRDefault="007B793A" w:rsidP="007B793A">
      <w:pPr>
        <w:pStyle w:val="PL"/>
      </w:pPr>
      <w:r>
        <w:t xml:space="preserve">          properties:</w:t>
      </w:r>
    </w:p>
    <w:p w14:paraId="717517A8" w14:textId="77777777" w:rsidR="007B793A" w:rsidRDefault="007B793A" w:rsidP="007B793A">
      <w:pPr>
        <w:pStyle w:val="PL"/>
      </w:pPr>
      <w:r>
        <w:t xml:space="preserve">            attributes:</w:t>
      </w:r>
    </w:p>
    <w:p w14:paraId="341974E7" w14:textId="77777777" w:rsidR="007B793A" w:rsidRDefault="007B793A" w:rsidP="007B793A">
      <w:pPr>
        <w:pStyle w:val="PL"/>
      </w:pPr>
      <w:r>
        <w:t xml:space="preserve">              allOf:</w:t>
      </w:r>
    </w:p>
    <w:p w14:paraId="4FA698E9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544F810" w14:textId="77777777" w:rsidR="007B793A" w:rsidRDefault="007B793A" w:rsidP="007B793A">
      <w:pPr>
        <w:pStyle w:val="PL"/>
      </w:pPr>
      <w:r>
        <w:t xml:space="preserve">                - type: object</w:t>
      </w:r>
    </w:p>
    <w:p w14:paraId="01ED5A5A" w14:textId="77777777" w:rsidR="007B793A" w:rsidRDefault="007B793A" w:rsidP="007B793A">
      <w:pPr>
        <w:pStyle w:val="PL"/>
      </w:pPr>
      <w:r>
        <w:t xml:space="preserve">                  properties:</w:t>
      </w:r>
    </w:p>
    <w:p w14:paraId="09AFEEB0" w14:textId="77777777" w:rsidR="007B793A" w:rsidRDefault="007B793A" w:rsidP="007B793A">
      <w:pPr>
        <w:pStyle w:val="PL"/>
      </w:pPr>
      <w:r>
        <w:t xml:space="preserve">                    pLMNInfoList:</w:t>
      </w:r>
    </w:p>
    <w:p w14:paraId="3D648E10" w14:textId="77777777" w:rsidR="007B793A" w:rsidRDefault="007B793A" w:rsidP="007B793A">
      <w:pPr>
        <w:pStyle w:val="PL"/>
      </w:pPr>
      <w:r>
        <w:t xml:space="preserve">                      $ref: 'TS28541_NrNrm.yaml#/components/schemas/PlmnInfoList'</w:t>
      </w:r>
    </w:p>
    <w:p w14:paraId="55AAC827" w14:textId="77777777" w:rsidR="007B793A" w:rsidRDefault="007B793A" w:rsidP="007B793A">
      <w:pPr>
        <w:pStyle w:val="PL"/>
      </w:pPr>
      <w:r>
        <w:t xml:space="preserve">                    sBIFqdn:</w:t>
      </w:r>
    </w:p>
    <w:p w14:paraId="13CD749C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4BFF427D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1AA689A2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01FAC5A0" w14:textId="77777777" w:rsidR="007B793A" w:rsidRDefault="007B793A" w:rsidP="007B793A">
      <w:pPr>
        <w:pStyle w:val="PL"/>
      </w:pPr>
      <w:r>
        <w:t xml:space="preserve">                    commModelList:</w:t>
      </w:r>
    </w:p>
    <w:p w14:paraId="0C7C4054" w14:textId="77777777" w:rsidR="007B793A" w:rsidRDefault="007B793A" w:rsidP="007B793A">
      <w:pPr>
        <w:pStyle w:val="PL"/>
      </w:pPr>
      <w:r>
        <w:t xml:space="preserve">                      $ref: '#/components/schemas/CommModelList'</w:t>
      </w:r>
    </w:p>
    <w:p w14:paraId="15BC88A6" w14:textId="77777777" w:rsidR="007B793A" w:rsidRDefault="007B793A" w:rsidP="007B793A">
      <w:pPr>
        <w:pStyle w:val="PL"/>
      </w:pPr>
      <w:r>
        <w:t xml:space="preserve">                    eCSAddrConfigInfo:</w:t>
      </w:r>
    </w:p>
    <w:p w14:paraId="7CD30043" w14:textId="77777777" w:rsidR="007B793A" w:rsidRDefault="007B793A" w:rsidP="007B793A">
      <w:pPr>
        <w:pStyle w:val="PL"/>
      </w:pPr>
      <w:r>
        <w:t xml:space="preserve">                      $ref: '#/components/schemas/ECSAddrConfigInfo'</w:t>
      </w:r>
    </w:p>
    <w:p w14:paraId="45BE1598" w14:textId="77777777" w:rsidR="007B793A" w:rsidRDefault="007B793A" w:rsidP="007B793A">
      <w:pPr>
        <w:pStyle w:val="PL"/>
      </w:pPr>
      <w:r>
        <w:t xml:space="preserve">                    groupId:</w:t>
      </w:r>
    </w:p>
    <w:p w14:paraId="284F4535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041EC5B1" w14:textId="77777777" w:rsidR="007B793A" w:rsidRPr="00664D32" w:rsidRDefault="007B793A" w:rsidP="007B793A">
      <w:pPr>
        <w:pStyle w:val="PL"/>
        <w:rPr>
          <w:lang w:val="fr-FR"/>
        </w:rPr>
      </w:pPr>
      <w:r>
        <w:t xml:space="preserve">                    </w:t>
      </w:r>
      <w:r w:rsidRPr="00664D32">
        <w:rPr>
          <w:lang w:val="fr-FR"/>
        </w:rPr>
        <w:t>supiRanges:</w:t>
      </w:r>
    </w:p>
    <w:p w14:paraId="2B92DD10" w14:textId="77777777" w:rsidR="007B793A" w:rsidRPr="00664D32" w:rsidRDefault="007B793A" w:rsidP="007B793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$ref: '#/components/schemas/SupiRangeList'</w:t>
      </w:r>
    </w:p>
    <w:p w14:paraId="3C376669" w14:textId="77777777" w:rsidR="007B793A" w:rsidRPr="00664D32" w:rsidRDefault="007B793A" w:rsidP="007B793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gpsiRanges:</w:t>
      </w:r>
    </w:p>
    <w:p w14:paraId="34609B71" w14:textId="77777777" w:rsidR="007B793A" w:rsidRPr="00664D32" w:rsidRDefault="007B793A" w:rsidP="007B793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$ref: '#/components/schemas/IdentityRangeList'</w:t>
      </w:r>
    </w:p>
    <w:p w14:paraId="79381AF5" w14:textId="77777777" w:rsidR="007B793A" w:rsidRPr="00664D32" w:rsidRDefault="007B793A" w:rsidP="007B793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externalGroupIdentifiersRanges:</w:t>
      </w:r>
    </w:p>
    <w:p w14:paraId="786F3232" w14:textId="77777777" w:rsidR="007B793A" w:rsidRDefault="007B793A" w:rsidP="007B793A">
      <w:pPr>
        <w:pStyle w:val="PL"/>
      </w:pPr>
      <w:r w:rsidRPr="00664D32">
        <w:rPr>
          <w:lang w:val="fr-FR"/>
        </w:rPr>
        <w:t xml:space="preserve">                      </w:t>
      </w:r>
      <w:r>
        <w:t>$ref: '#/components/schemas/IdentityRangeList'</w:t>
      </w:r>
    </w:p>
    <w:p w14:paraId="5CE5987B" w14:textId="77777777" w:rsidR="007B793A" w:rsidRDefault="007B793A" w:rsidP="007B793A">
      <w:pPr>
        <w:pStyle w:val="PL"/>
      </w:pPr>
      <w:r>
        <w:t xml:space="preserve">                    routingIndicators:</w:t>
      </w:r>
    </w:p>
    <w:p w14:paraId="6F178B4F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754853BA" w14:textId="77777777" w:rsidR="007B793A" w:rsidRDefault="007B793A" w:rsidP="007B793A">
      <w:pPr>
        <w:pStyle w:val="PL"/>
      </w:pPr>
      <w:r>
        <w:t xml:space="preserve">                      items:</w:t>
      </w:r>
    </w:p>
    <w:p w14:paraId="72C0F47D" w14:textId="77777777" w:rsidR="007B793A" w:rsidRDefault="007B793A" w:rsidP="007B793A">
      <w:pPr>
        <w:pStyle w:val="PL"/>
      </w:pPr>
      <w:r>
        <w:t xml:space="preserve">                        type: string</w:t>
      </w:r>
    </w:p>
    <w:p w14:paraId="6F704B3B" w14:textId="77777777" w:rsidR="007B793A" w:rsidRDefault="007B793A" w:rsidP="007B793A">
      <w:pPr>
        <w:pStyle w:val="PL"/>
      </w:pPr>
      <w:r>
        <w:t xml:space="preserve">                    internalGroupIdentifiersRanges:</w:t>
      </w:r>
    </w:p>
    <w:p w14:paraId="4202FEF5" w14:textId="77777777" w:rsidR="007B793A" w:rsidRDefault="007B793A" w:rsidP="007B793A">
      <w:pPr>
        <w:pStyle w:val="PL"/>
      </w:pPr>
      <w:r>
        <w:t xml:space="preserve">                      $ref: '#/components/schemas/InternalGroupIdRangeList'</w:t>
      </w:r>
    </w:p>
    <w:p w14:paraId="07FBE5D5" w14:textId="77777777" w:rsidR="007B793A" w:rsidRDefault="007B793A" w:rsidP="007B793A">
      <w:pPr>
        <w:pStyle w:val="PL"/>
      </w:pPr>
      <w:r>
        <w:t xml:space="preserve">                    suciInfos:</w:t>
      </w:r>
    </w:p>
    <w:p w14:paraId="65ACD446" w14:textId="77777777" w:rsidR="007B793A" w:rsidRDefault="007B793A" w:rsidP="007B793A">
      <w:pPr>
        <w:pStyle w:val="PL"/>
      </w:pPr>
      <w:r>
        <w:t xml:space="preserve">                      $ref: '#/components/schemas/SuciInfoList'</w:t>
      </w:r>
    </w:p>
    <w:p w14:paraId="32586E9A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0597D660" w14:textId="77777777" w:rsidR="007B793A" w:rsidRDefault="007B793A" w:rsidP="007B793A">
      <w:pPr>
        <w:pStyle w:val="PL"/>
      </w:pPr>
      <w:r>
        <w:t xml:space="preserve">        - type: object</w:t>
      </w:r>
    </w:p>
    <w:p w14:paraId="2D07DED8" w14:textId="77777777" w:rsidR="007B793A" w:rsidRDefault="007B793A" w:rsidP="007B793A">
      <w:pPr>
        <w:pStyle w:val="PL"/>
      </w:pPr>
      <w:r>
        <w:t xml:space="preserve">          properties:</w:t>
      </w:r>
    </w:p>
    <w:p w14:paraId="21FCC044" w14:textId="77777777" w:rsidR="007B793A" w:rsidRDefault="007B793A" w:rsidP="007B793A">
      <w:pPr>
        <w:pStyle w:val="PL"/>
      </w:pPr>
      <w:r>
        <w:t xml:space="preserve">            EP_N8:</w:t>
      </w:r>
    </w:p>
    <w:p w14:paraId="7868A23A" w14:textId="77777777" w:rsidR="007B793A" w:rsidRDefault="007B793A" w:rsidP="007B793A">
      <w:pPr>
        <w:pStyle w:val="PL"/>
      </w:pPr>
      <w:r>
        <w:t xml:space="preserve">              $ref: '#/components/schemas/EP_N8-Multiple'</w:t>
      </w:r>
    </w:p>
    <w:p w14:paraId="61248DBE" w14:textId="77777777" w:rsidR="007B793A" w:rsidRDefault="007B793A" w:rsidP="007B793A">
      <w:pPr>
        <w:pStyle w:val="PL"/>
      </w:pPr>
      <w:r>
        <w:t xml:space="preserve">            EP_N10:</w:t>
      </w:r>
    </w:p>
    <w:p w14:paraId="525EA9D5" w14:textId="77777777" w:rsidR="007B793A" w:rsidRDefault="007B793A" w:rsidP="007B793A">
      <w:pPr>
        <w:pStyle w:val="PL"/>
      </w:pPr>
      <w:r>
        <w:t xml:space="preserve">              $ref: '#/components/schemas/EP_N10-Multiple'</w:t>
      </w:r>
    </w:p>
    <w:p w14:paraId="14A63B3B" w14:textId="77777777" w:rsidR="007B793A" w:rsidRDefault="007B793A" w:rsidP="007B793A">
      <w:pPr>
        <w:pStyle w:val="PL"/>
      </w:pPr>
      <w:r>
        <w:t xml:space="preserve">            EP_N13:</w:t>
      </w:r>
    </w:p>
    <w:p w14:paraId="483AFAA9" w14:textId="77777777" w:rsidR="007B793A" w:rsidRDefault="007B793A" w:rsidP="007B793A">
      <w:pPr>
        <w:pStyle w:val="PL"/>
      </w:pPr>
      <w:r>
        <w:t xml:space="preserve">              $ref: '#/components/schemas/EP_N13-Multiple'</w:t>
      </w:r>
    </w:p>
    <w:p w14:paraId="19AEF007" w14:textId="77777777" w:rsidR="007B793A" w:rsidRDefault="007B793A" w:rsidP="007B793A">
      <w:pPr>
        <w:pStyle w:val="PL"/>
      </w:pPr>
      <w:r>
        <w:t xml:space="preserve">    UdrFunction-Single:</w:t>
      </w:r>
    </w:p>
    <w:p w14:paraId="673AECB8" w14:textId="77777777" w:rsidR="007B793A" w:rsidRDefault="007B793A" w:rsidP="007B793A">
      <w:pPr>
        <w:pStyle w:val="PL"/>
      </w:pPr>
      <w:r>
        <w:t xml:space="preserve">      allOf:</w:t>
      </w:r>
    </w:p>
    <w:p w14:paraId="5A98472D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EEF7E9D" w14:textId="77777777" w:rsidR="007B793A" w:rsidRDefault="007B793A" w:rsidP="007B793A">
      <w:pPr>
        <w:pStyle w:val="PL"/>
      </w:pPr>
      <w:r>
        <w:t xml:space="preserve">        - type: object</w:t>
      </w:r>
    </w:p>
    <w:p w14:paraId="64D90AC6" w14:textId="77777777" w:rsidR="007B793A" w:rsidRDefault="007B793A" w:rsidP="007B793A">
      <w:pPr>
        <w:pStyle w:val="PL"/>
      </w:pPr>
      <w:r>
        <w:t xml:space="preserve">          properties:</w:t>
      </w:r>
    </w:p>
    <w:p w14:paraId="757F418B" w14:textId="77777777" w:rsidR="007B793A" w:rsidRDefault="007B793A" w:rsidP="007B793A">
      <w:pPr>
        <w:pStyle w:val="PL"/>
      </w:pPr>
      <w:r>
        <w:t xml:space="preserve">            attributes:</w:t>
      </w:r>
    </w:p>
    <w:p w14:paraId="2E0255C0" w14:textId="77777777" w:rsidR="007B793A" w:rsidRDefault="007B793A" w:rsidP="007B793A">
      <w:pPr>
        <w:pStyle w:val="PL"/>
      </w:pPr>
      <w:r>
        <w:t xml:space="preserve">              allOf:</w:t>
      </w:r>
    </w:p>
    <w:p w14:paraId="2AA08217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6AAB6FF0" w14:textId="77777777" w:rsidR="007B793A" w:rsidRDefault="007B793A" w:rsidP="007B793A">
      <w:pPr>
        <w:pStyle w:val="PL"/>
      </w:pPr>
      <w:r>
        <w:t xml:space="preserve">                - type: object</w:t>
      </w:r>
    </w:p>
    <w:p w14:paraId="4DF2443F" w14:textId="77777777" w:rsidR="007B793A" w:rsidRDefault="007B793A" w:rsidP="007B793A">
      <w:pPr>
        <w:pStyle w:val="PL"/>
      </w:pPr>
      <w:r>
        <w:t xml:space="preserve">                  properties:</w:t>
      </w:r>
    </w:p>
    <w:p w14:paraId="6230FA9A" w14:textId="77777777" w:rsidR="007B793A" w:rsidRDefault="007B793A" w:rsidP="007B793A">
      <w:pPr>
        <w:pStyle w:val="PL"/>
      </w:pPr>
      <w:r>
        <w:t xml:space="preserve">                    pLMNInfoList:</w:t>
      </w:r>
    </w:p>
    <w:p w14:paraId="0C0ADE5C" w14:textId="77777777" w:rsidR="007B793A" w:rsidRDefault="007B793A" w:rsidP="007B793A">
      <w:pPr>
        <w:pStyle w:val="PL"/>
      </w:pPr>
      <w:r>
        <w:t xml:space="preserve">                      $ref: 'TS28541_NrNrm.yaml#/components/schemas/PlmnInfoList'</w:t>
      </w:r>
    </w:p>
    <w:p w14:paraId="18011EEE" w14:textId="77777777" w:rsidR="007B793A" w:rsidRDefault="007B793A" w:rsidP="007B793A">
      <w:pPr>
        <w:pStyle w:val="PL"/>
      </w:pPr>
      <w:r>
        <w:t xml:space="preserve">                    sBIFqdn:</w:t>
      </w:r>
    </w:p>
    <w:p w14:paraId="7E0C4A14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3882D541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0E3BFF59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2EBFBFEA" w14:textId="77777777" w:rsidR="007B793A" w:rsidRDefault="007B793A" w:rsidP="007B793A">
      <w:pPr>
        <w:pStyle w:val="PL"/>
      </w:pPr>
      <w:r>
        <w:t xml:space="preserve">                    groupId:</w:t>
      </w:r>
    </w:p>
    <w:p w14:paraId="0D3251E5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E7C8885" w14:textId="77777777" w:rsidR="007B793A" w:rsidRDefault="007B793A" w:rsidP="007B793A">
      <w:pPr>
        <w:pStyle w:val="PL"/>
      </w:pPr>
      <w:r>
        <w:t xml:space="preserve">                    supiRanges:</w:t>
      </w:r>
    </w:p>
    <w:p w14:paraId="6A8E3759" w14:textId="77777777" w:rsidR="007B793A" w:rsidRDefault="007B793A" w:rsidP="007B793A">
      <w:pPr>
        <w:pStyle w:val="PL"/>
      </w:pPr>
      <w:r>
        <w:t xml:space="preserve">                      $ref: '#/components/schemas/SupiRangeList'</w:t>
      </w:r>
    </w:p>
    <w:p w14:paraId="6CEE33C9" w14:textId="77777777" w:rsidR="007B793A" w:rsidRDefault="007B793A" w:rsidP="007B793A">
      <w:pPr>
        <w:pStyle w:val="PL"/>
      </w:pPr>
      <w:r>
        <w:t xml:space="preserve">                    gpsiRanges:</w:t>
      </w:r>
    </w:p>
    <w:p w14:paraId="094599CA" w14:textId="77777777" w:rsidR="007B793A" w:rsidRDefault="007B793A" w:rsidP="007B793A">
      <w:pPr>
        <w:pStyle w:val="PL"/>
      </w:pPr>
      <w:r>
        <w:t xml:space="preserve">                      $ref: '#/components/schemas/IdentityRangeList'</w:t>
      </w:r>
    </w:p>
    <w:p w14:paraId="4E297FEC" w14:textId="77777777" w:rsidR="007B793A" w:rsidRDefault="007B793A" w:rsidP="007B793A">
      <w:pPr>
        <w:pStyle w:val="PL"/>
      </w:pPr>
      <w:r>
        <w:t xml:space="preserve">                    externalGroupIdentifiersRanges:</w:t>
      </w:r>
    </w:p>
    <w:p w14:paraId="291D5AA6" w14:textId="77777777" w:rsidR="007B793A" w:rsidRDefault="007B793A" w:rsidP="007B793A">
      <w:pPr>
        <w:pStyle w:val="PL"/>
      </w:pPr>
      <w:r>
        <w:t xml:space="preserve">                      $ref: '#/components/schemas/IdentityRangeList'</w:t>
      </w:r>
    </w:p>
    <w:p w14:paraId="662B6AF1" w14:textId="77777777" w:rsidR="007B793A" w:rsidRDefault="007B793A" w:rsidP="007B793A">
      <w:pPr>
        <w:pStyle w:val="PL"/>
      </w:pPr>
      <w:r>
        <w:t xml:space="preserve">                    supportedDataSets:</w:t>
      </w:r>
    </w:p>
    <w:p w14:paraId="2AB29B2F" w14:textId="77777777" w:rsidR="007B793A" w:rsidRDefault="007B793A" w:rsidP="007B793A">
      <w:pPr>
        <w:pStyle w:val="PL"/>
      </w:pPr>
      <w:r>
        <w:t xml:space="preserve">                      $ref: '#/components/schemas/SupportedDataSetList'</w:t>
      </w:r>
    </w:p>
    <w:p w14:paraId="20F828AD" w14:textId="77777777" w:rsidR="007B793A" w:rsidRDefault="007B793A" w:rsidP="007B793A">
      <w:pPr>
        <w:pStyle w:val="PL"/>
      </w:pPr>
      <w:r>
        <w:t xml:space="preserve">                    sharedDataIdRanges:</w:t>
      </w:r>
    </w:p>
    <w:p w14:paraId="6B3D3D14" w14:textId="77777777" w:rsidR="007B793A" w:rsidRDefault="007B793A" w:rsidP="007B793A">
      <w:pPr>
        <w:pStyle w:val="PL"/>
      </w:pPr>
      <w:r>
        <w:t xml:space="preserve">                      $ref: '#/components/schemas/SharedDataIdRangeList'</w:t>
      </w:r>
    </w:p>
    <w:p w14:paraId="275D0601" w14:textId="77777777" w:rsidR="007B793A" w:rsidRDefault="007B793A" w:rsidP="007B793A">
      <w:pPr>
        <w:pStyle w:val="PL"/>
      </w:pPr>
    </w:p>
    <w:p w14:paraId="36BC10D5" w14:textId="77777777" w:rsidR="007B793A" w:rsidRDefault="007B793A" w:rsidP="007B793A">
      <w:pPr>
        <w:pStyle w:val="PL"/>
      </w:pPr>
      <w:r>
        <w:t xml:space="preserve">    UdsfFunction-Single:</w:t>
      </w:r>
    </w:p>
    <w:p w14:paraId="67DE8542" w14:textId="77777777" w:rsidR="007B793A" w:rsidRDefault="007B793A" w:rsidP="007B793A">
      <w:pPr>
        <w:pStyle w:val="PL"/>
      </w:pPr>
      <w:r>
        <w:t xml:space="preserve">      allOf:</w:t>
      </w:r>
    </w:p>
    <w:p w14:paraId="5EAB128F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3F3F321" w14:textId="77777777" w:rsidR="007B793A" w:rsidRDefault="007B793A" w:rsidP="007B793A">
      <w:pPr>
        <w:pStyle w:val="PL"/>
      </w:pPr>
      <w:r>
        <w:t xml:space="preserve">        - type: object</w:t>
      </w:r>
    </w:p>
    <w:p w14:paraId="20C32A82" w14:textId="77777777" w:rsidR="007B793A" w:rsidRDefault="007B793A" w:rsidP="007B793A">
      <w:pPr>
        <w:pStyle w:val="PL"/>
      </w:pPr>
      <w:r>
        <w:t xml:space="preserve">          properties:</w:t>
      </w:r>
    </w:p>
    <w:p w14:paraId="7A4277D1" w14:textId="77777777" w:rsidR="007B793A" w:rsidRDefault="007B793A" w:rsidP="007B793A">
      <w:pPr>
        <w:pStyle w:val="PL"/>
      </w:pPr>
      <w:r>
        <w:t xml:space="preserve">            attributes:</w:t>
      </w:r>
    </w:p>
    <w:p w14:paraId="62FB8EC6" w14:textId="77777777" w:rsidR="007B793A" w:rsidRDefault="007B793A" w:rsidP="007B793A">
      <w:pPr>
        <w:pStyle w:val="PL"/>
      </w:pPr>
      <w:r>
        <w:t xml:space="preserve">              allOf:</w:t>
      </w:r>
    </w:p>
    <w:p w14:paraId="67A139E3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2F36B240" w14:textId="77777777" w:rsidR="007B793A" w:rsidRDefault="007B793A" w:rsidP="007B793A">
      <w:pPr>
        <w:pStyle w:val="PL"/>
      </w:pPr>
      <w:r>
        <w:t xml:space="preserve">                - type: object</w:t>
      </w:r>
    </w:p>
    <w:p w14:paraId="60611398" w14:textId="77777777" w:rsidR="007B793A" w:rsidRDefault="007B793A" w:rsidP="007B793A">
      <w:pPr>
        <w:pStyle w:val="PL"/>
      </w:pPr>
      <w:r>
        <w:t xml:space="preserve">                  properties:</w:t>
      </w:r>
    </w:p>
    <w:p w14:paraId="07399FF7" w14:textId="77777777" w:rsidR="007B793A" w:rsidRDefault="007B793A" w:rsidP="007B793A">
      <w:pPr>
        <w:pStyle w:val="PL"/>
      </w:pPr>
      <w:r>
        <w:t xml:space="preserve">                    plmnInfoList:</w:t>
      </w:r>
    </w:p>
    <w:p w14:paraId="48BA6FDE" w14:textId="77777777" w:rsidR="007B793A" w:rsidRDefault="007B793A" w:rsidP="007B793A">
      <w:pPr>
        <w:pStyle w:val="PL"/>
      </w:pPr>
      <w:r>
        <w:t xml:space="preserve">                      $ref: 'TS28541_NrNrm.yaml#/components/schemas/PlmnInfoList'</w:t>
      </w:r>
    </w:p>
    <w:p w14:paraId="336266C6" w14:textId="77777777" w:rsidR="007B793A" w:rsidRDefault="007B793A" w:rsidP="007B793A">
      <w:pPr>
        <w:pStyle w:val="PL"/>
      </w:pPr>
      <w:r>
        <w:t xml:space="preserve">                    sBIFqdn:</w:t>
      </w:r>
    </w:p>
    <w:p w14:paraId="610D8C93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FD6CAA7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4E294E0C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21A3F2FC" w14:textId="77777777" w:rsidR="007B793A" w:rsidRDefault="007B793A" w:rsidP="007B793A">
      <w:pPr>
        <w:pStyle w:val="PL"/>
      </w:pPr>
      <w:r>
        <w:t xml:space="preserve">                    udsfInfo:</w:t>
      </w:r>
    </w:p>
    <w:p w14:paraId="29AD721C" w14:textId="77777777" w:rsidR="007B793A" w:rsidRDefault="007B793A" w:rsidP="007B793A">
      <w:pPr>
        <w:pStyle w:val="PL"/>
      </w:pPr>
      <w:r>
        <w:t xml:space="preserve">                      $ref: '#/components/schemas/UdsfInfo'</w:t>
      </w:r>
    </w:p>
    <w:p w14:paraId="7DFF575D" w14:textId="77777777" w:rsidR="007B793A" w:rsidRDefault="007B793A" w:rsidP="007B793A">
      <w:pPr>
        <w:pStyle w:val="PL"/>
      </w:pPr>
    </w:p>
    <w:p w14:paraId="47C777A8" w14:textId="77777777" w:rsidR="007B793A" w:rsidRDefault="007B793A" w:rsidP="007B793A">
      <w:pPr>
        <w:pStyle w:val="PL"/>
      </w:pPr>
      <w:r>
        <w:t xml:space="preserve">    NrfFunction-Single:</w:t>
      </w:r>
    </w:p>
    <w:p w14:paraId="4A463F06" w14:textId="77777777" w:rsidR="007B793A" w:rsidRDefault="007B793A" w:rsidP="007B793A">
      <w:pPr>
        <w:pStyle w:val="PL"/>
      </w:pPr>
      <w:r>
        <w:t xml:space="preserve">      allOf:</w:t>
      </w:r>
    </w:p>
    <w:p w14:paraId="03EC9E9A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78D301F" w14:textId="77777777" w:rsidR="007B793A" w:rsidRDefault="007B793A" w:rsidP="007B793A">
      <w:pPr>
        <w:pStyle w:val="PL"/>
      </w:pPr>
      <w:r>
        <w:t xml:space="preserve">        - type: object</w:t>
      </w:r>
    </w:p>
    <w:p w14:paraId="6E7BD53F" w14:textId="77777777" w:rsidR="007B793A" w:rsidRDefault="007B793A" w:rsidP="007B793A">
      <w:pPr>
        <w:pStyle w:val="PL"/>
      </w:pPr>
      <w:r>
        <w:t xml:space="preserve">          properties:</w:t>
      </w:r>
    </w:p>
    <w:p w14:paraId="1FB0D6BD" w14:textId="77777777" w:rsidR="007B793A" w:rsidRDefault="007B793A" w:rsidP="007B793A">
      <w:pPr>
        <w:pStyle w:val="PL"/>
      </w:pPr>
      <w:r>
        <w:t xml:space="preserve">            attributes:</w:t>
      </w:r>
    </w:p>
    <w:p w14:paraId="5E2AC615" w14:textId="77777777" w:rsidR="007B793A" w:rsidRDefault="007B793A" w:rsidP="007B793A">
      <w:pPr>
        <w:pStyle w:val="PL"/>
      </w:pPr>
      <w:r>
        <w:t xml:space="preserve">              allOf:</w:t>
      </w:r>
    </w:p>
    <w:p w14:paraId="29FE0107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107A2484" w14:textId="77777777" w:rsidR="007B793A" w:rsidRDefault="007B793A" w:rsidP="007B793A">
      <w:pPr>
        <w:pStyle w:val="PL"/>
      </w:pPr>
      <w:r>
        <w:t xml:space="preserve">                - type: object</w:t>
      </w:r>
    </w:p>
    <w:p w14:paraId="38D78D8E" w14:textId="77777777" w:rsidR="007B793A" w:rsidRDefault="007B793A" w:rsidP="007B793A">
      <w:pPr>
        <w:pStyle w:val="PL"/>
      </w:pPr>
      <w:r>
        <w:t xml:space="preserve">                  properties:</w:t>
      </w:r>
    </w:p>
    <w:p w14:paraId="405E63DE" w14:textId="77777777" w:rsidR="007B793A" w:rsidRDefault="007B793A" w:rsidP="007B793A">
      <w:pPr>
        <w:pStyle w:val="PL"/>
      </w:pPr>
      <w:r>
        <w:t xml:space="preserve">                    plmnIdList:</w:t>
      </w:r>
    </w:p>
    <w:p w14:paraId="002A08FB" w14:textId="77777777" w:rsidR="007B793A" w:rsidRDefault="007B793A" w:rsidP="007B793A">
      <w:pPr>
        <w:pStyle w:val="PL"/>
      </w:pPr>
      <w:r>
        <w:t xml:space="preserve">                      $ref: 'TS28541_NrNrm.yaml#/components/schemas/PlmnIdList'</w:t>
      </w:r>
    </w:p>
    <w:p w14:paraId="67A723AD" w14:textId="77777777" w:rsidR="007B793A" w:rsidRDefault="007B793A" w:rsidP="007B793A">
      <w:pPr>
        <w:pStyle w:val="PL"/>
      </w:pPr>
      <w:r>
        <w:t xml:space="preserve">                    sBIFqdn:</w:t>
      </w:r>
    </w:p>
    <w:p w14:paraId="1210A148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23080B91" w14:textId="77777777" w:rsidR="007B793A" w:rsidRDefault="007B793A" w:rsidP="007B793A">
      <w:pPr>
        <w:pStyle w:val="PL"/>
      </w:pPr>
      <w:r>
        <w:t xml:space="preserve">                    cNSIIdList:</w:t>
      </w:r>
    </w:p>
    <w:p w14:paraId="06B08D4D" w14:textId="77777777" w:rsidR="007B793A" w:rsidRDefault="007B793A" w:rsidP="007B793A">
      <w:pPr>
        <w:pStyle w:val="PL"/>
      </w:pPr>
      <w:r>
        <w:t xml:space="preserve">                      $ref: '#/components/schemas/CNSIIdList'</w:t>
      </w:r>
    </w:p>
    <w:p w14:paraId="3E296B5C" w14:textId="77777777" w:rsidR="007B793A" w:rsidRDefault="007B793A" w:rsidP="007B793A">
      <w:pPr>
        <w:pStyle w:val="PL"/>
      </w:pPr>
      <w:r>
        <w:t xml:space="preserve">                    nFProfileList:</w:t>
      </w:r>
    </w:p>
    <w:p w14:paraId="56087E97" w14:textId="77777777" w:rsidR="007B793A" w:rsidRDefault="007B793A" w:rsidP="007B793A">
      <w:pPr>
        <w:pStyle w:val="PL"/>
      </w:pPr>
      <w:r>
        <w:t xml:space="preserve">                      $ref: '#/components/schemas/NFProfileList'</w:t>
      </w:r>
    </w:p>
    <w:p w14:paraId="1EED3C5A" w14:textId="77777777" w:rsidR="007B793A" w:rsidRDefault="007B793A" w:rsidP="007B793A">
      <w:pPr>
        <w:pStyle w:val="PL"/>
      </w:pPr>
      <w:r>
        <w:t xml:space="preserve">                    snssaiList:</w:t>
      </w:r>
    </w:p>
    <w:p w14:paraId="0E3105D7" w14:textId="77777777" w:rsidR="007B793A" w:rsidRDefault="007B793A" w:rsidP="007B793A">
      <w:pPr>
        <w:pStyle w:val="PL"/>
      </w:pPr>
      <w:r>
        <w:t xml:space="preserve">                      $ref: '#/components/schemas/SnssaiList'</w:t>
      </w:r>
    </w:p>
    <w:p w14:paraId="09B9C4FA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36C66351" w14:textId="77777777" w:rsidR="007B793A" w:rsidRDefault="007B793A" w:rsidP="007B793A">
      <w:pPr>
        <w:pStyle w:val="PL"/>
      </w:pPr>
      <w:r>
        <w:t xml:space="preserve">        - type: object</w:t>
      </w:r>
    </w:p>
    <w:p w14:paraId="73DCF29D" w14:textId="77777777" w:rsidR="007B793A" w:rsidRDefault="007B793A" w:rsidP="007B793A">
      <w:pPr>
        <w:pStyle w:val="PL"/>
      </w:pPr>
      <w:r>
        <w:t xml:space="preserve">          properties:</w:t>
      </w:r>
    </w:p>
    <w:p w14:paraId="7E546937" w14:textId="77777777" w:rsidR="007B793A" w:rsidRDefault="007B793A" w:rsidP="007B793A">
      <w:pPr>
        <w:pStyle w:val="PL"/>
      </w:pPr>
      <w:r>
        <w:t xml:space="preserve">            EP_N27:</w:t>
      </w:r>
    </w:p>
    <w:p w14:paraId="075570AC" w14:textId="77777777" w:rsidR="007B793A" w:rsidRDefault="007B793A" w:rsidP="007B793A">
      <w:pPr>
        <w:pStyle w:val="PL"/>
      </w:pPr>
      <w:r>
        <w:t xml:space="preserve">              $ref: '#/components/schemas/EP_N27-Multiple'</w:t>
      </w:r>
    </w:p>
    <w:p w14:paraId="73D03C8A" w14:textId="77777777" w:rsidR="007B793A" w:rsidRDefault="007B793A" w:rsidP="007B793A">
      <w:pPr>
        <w:pStyle w:val="PL"/>
      </w:pPr>
      <w:r>
        <w:t xml:space="preserve">    NssfFunction-Single:</w:t>
      </w:r>
    </w:p>
    <w:p w14:paraId="16AF73F8" w14:textId="77777777" w:rsidR="007B793A" w:rsidRDefault="007B793A" w:rsidP="007B793A">
      <w:pPr>
        <w:pStyle w:val="PL"/>
      </w:pPr>
      <w:r>
        <w:t xml:space="preserve">      allOf:</w:t>
      </w:r>
    </w:p>
    <w:p w14:paraId="6400B20E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09BBAF70" w14:textId="77777777" w:rsidR="007B793A" w:rsidRDefault="007B793A" w:rsidP="007B793A">
      <w:pPr>
        <w:pStyle w:val="PL"/>
      </w:pPr>
      <w:r>
        <w:t xml:space="preserve">        - type: object</w:t>
      </w:r>
    </w:p>
    <w:p w14:paraId="004601D5" w14:textId="77777777" w:rsidR="007B793A" w:rsidRDefault="007B793A" w:rsidP="007B793A">
      <w:pPr>
        <w:pStyle w:val="PL"/>
      </w:pPr>
      <w:r>
        <w:t xml:space="preserve">          properties:</w:t>
      </w:r>
    </w:p>
    <w:p w14:paraId="18C0E6F4" w14:textId="77777777" w:rsidR="007B793A" w:rsidRDefault="007B793A" w:rsidP="007B793A">
      <w:pPr>
        <w:pStyle w:val="PL"/>
      </w:pPr>
      <w:r>
        <w:t xml:space="preserve">            attributes:</w:t>
      </w:r>
    </w:p>
    <w:p w14:paraId="3B68D650" w14:textId="77777777" w:rsidR="007B793A" w:rsidRDefault="007B793A" w:rsidP="007B793A">
      <w:pPr>
        <w:pStyle w:val="PL"/>
      </w:pPr>
      <w:r>
        <w:t xml:space="preserve">              allOf:</w:t>
      </w:r>
    </w:p>
    <w:p w14:paraId="3FF2A1B2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5A320586" w14:textId="77777777" w:rsidR="007B793A" w:rsidRDefault="007B793A" w:rsidP="007B793A">
      <w:pPr>
        <w:pStyle w:val="PL"/>
      </w:pPr>
      <w:r>
        <w:t xml:space="preserve">                - type: object</w:t>
      </w:r>
    </w:p>
    <w:p w14:paraId="4C0ADA0B" w14:textId="77777777" w:rsidR="007B793A" w:rsidRDefault="007B793A" w:rsidP="007B793A">
      <w:pPr>
        <w:pStyle w:val="PL"/>
      </w:pPr>
      <w:r>
        <w:t xml:space="preserve">                  properties:</w:t>
      </w:r>
    </w:p>
    <w:p w14:paraId="575BB535" w14:textId="77777777" w:rsidR="007B793A" w:rsidRDefault="007B793A" w:rsidP="007B793A">
      <w:pPr>
        <w:pStyle w:val="PL"/>
      </w:pPr>
      <w:r>
        <w:t xml:space="preserve">                    pLMNInfoList:</w:t>
      </w:r>
    </w:p>
    <w:p w14:paraId="74438A97" w14:textId="77777777" w:rsidR="007B793A" w:rsidRDefault="007B793A" w:rsidP="007B793A">
      <w:pPr>
        <w:pStyle w:val="PL"/>
      </w:pPr>
      <w:r>
        <w:t xml:space="preserve">                      $ref: 'TS28541_NrNrm.yaml#/components/schemas/PlmnInfoList'</w:t>
      </w:r>
    </w:p>
    <w:p w14:paraId="5E28C8FA" w14:textId="77777777" w:rsidR="007B793A" w:rsidRDefault="007B793A" w:rsidP="007B793A">
      <w:pPr>
        <w:pStyle w:val="PL"/>
      </w:pPr>
      <w:r>
        <w:t xml:space="preserve">                    sBIFqdn:</w:t>
      </w:r>
    </w:p>
    <w:p w14:paraId="5DB2FE0D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36C933C1" w14:textId="77777777" w:rsidR="007B793A" w:rsidRDefault="007B793A" w:rsidP="007B793A">
      <w:pPr>
        <w:pStyle w:val="PL"/>
      </w:pPr>
      <w:r>
        <w:t xml:space="preserve">                    cNSIIdList:</w:t>
      </w:r>
    </w:p>
    <w:p w14:paraId="5FD356B1" w14:textId="77777777" w:rsidR="007B793A" w:rsidRDefault="007B793A" w:rsidP="007B793A">
      <w:pPr>
        <w:pStyle w:val="PL"/>
      </w:pPr>
      <w:r>
        <w:t xml:space="preserve">                      $ref: '#/components/schemas/CNSIIdList'</w:t>
      </w:r>
    </w:p>
    <w:p w14:paraId="49B1AD80" w14:textId="77777777" w:rsidR="007B793A" w:rsidRDefault="007B793A" w:rsidP="007B793A">
      <w:pPr>
        <w:pStyle w:val="PL"/>
      </w:pPr>
      <w:r>
        <w:t xml:space="preserve">                    nFProfileList:</w:t>
      </w:r>
    </w:p>
    <w:p w14:paraId="4059E23D" w14:textId="77777777" w:rsidR="007B793A" w:rsidRDefault="007B793A" w:rsidP="007B793A">
      <w:pPr>
        <w:pStyle w:val="PL"/>
      </w:pPr>
      <w:r>
        <w:t xml:space="preserve">                      $ref: '#/components/schemas/NFProfileList'</w:t>
      </w:r>
    </w:p>
    <w:p w14:paraId="534916B9" w14:textId="77777777" w:rsidR="007B793A" w:rsidRDefault="007B793A" w:rsidP="007B793A">
      <w:pPr>
        <w:pStyle w:val="PL"/>
      </w:pPr>
      <w:r>
        <w:t xml:space="preserve">                    commModelList:</w:t>
      </w:r>
    </w:p>
    <w:p w14:paraId="35F9ABDF" w14:textId="77777777" w:rsidR="007B793A" w:rsidRDefault="007B793A" w:rsidP="007B793A">
      <w:pPr>
        <w:pStyle w:val="PL"/>
      </w:pPr>
      <w:r>
        <w:t xml:space="preserve">                      $ref: '#/components/schemas/CommModelList'</w:t>
      </w:r>
    </w:p>
    <w:p w14:paraId="46435CBC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21496028" w14:textId="77777777" w:rsidR="007B793A" w:rsidRDefault="007B793A" w:rsidP="007B793A">
      <w:pPr>
        <w:pStyle w:val="PL"/>
      </w:pPr>
      <w:r>
        <w:t xml:space="preserve">        - type: object</w:t>
      </w:r>
    </w:p>
    <w:p w14:paraId="16FA996D" w14:textId="77777777" w:rsidR="007B793A" w:rsidRDefault="007B793A" w:rsidP="007B793A">
      <w:pPr>
        <w:pStyle w:val="PL"/>
      </w:pPr>
      <w:r>
        <w:t xml:space="preserve">          properties:</w:t>
      </w:r>
    </w:p>
    <w:p w14:paraId="26DCBB99" w14:textId="77777777" w:rsidR="007B793A" w:rsidRDefault="007B793A" w:rsidP="007B793A">
      <w:pPr>
        <w:pStyle w:val="PL"/>
      </w:pPr>
      <w:r>
        <w:t xml:space="preserve">            EP_N22:</w:t>
      </w:r>
    </w:p>
    <w:p w14:paraId="7D159D9E" w14:textId="77777777" w:rsidR="007B793A" w:rsidRDefault="007B793A" w:rsidP="007B793A">
      <w:pPr>
        <w:pStyle w:val="PL"/>
      </w:pPr>
      <w:r>
        <w:t xml:space="preserve">              $ref: '#/components/schemas/EP_N22-Multiple'</w:t>
      </w:r>
    </w:p>
    <w:p w14:paraId="414CA9B7" w14:textId="77777777" w:rsidR="007B793A" w:rsidRDefault="007B793A" w:rsidP="007B793A">
      <w:pPr>
        <w:pStyle w:val="PL"/>
      </w:pPr>
      <w:r>
        <w:t xml:space="preserve">            EP_N31:</w:t>
      </w:r>
    </w:p>
    <w:p w14:paraId="351799F0" w14:textId="77777777" w:rsidR="007B793A" w:rsidRDefault="007B793A" w:rsidP="007B793A">
      <w:pPr>
        <w:pStyle w:val="PL"/>
      </w:pPr>
      <w:r>
        <w:t xml:space="preserve">              $ref: '#/components/schemas/EP_N31-Multiple'</w:t>
      </w:r>
    </w:p>
    <w:p w14:paraId="65795876" w14:textId="77777777" w:rsidR="007B793A" w:rsidRDefault="007B793A" w:rsidP="007B793A">
      <w:pPr>
        <w:pStyle w:val="PL"/>
      </w:pPr>
      <w:r>
        <w:t xml:space="preserve">    SmsfFunction-Single:</w:t>
      </w:r>
    </w:p>
    <w:p w14:paraId="7B43A39F" w14:textId="77777777" w:rsidR="007B793A" w:rsidRDefault="007B793A" w:rsidP="007B793A">
      <w:pPr>
        <w:pStyle w:val="PL"/>
      </w:pPr>
      <w:r>
        <w:t xml:space="preserve">      allOf:</w:t>
      </w:r>
    </w:p>
    <w:p w14:paraId="6CE8F528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011FD09" w14:textId="77777777" w:rsidR="007B793A" w:rsidRDefault="007B793A" w:rsidP="007B793A">
      <w:pPr>
        <w:pStyle w:val="PL"/>
      </w:pPr>
      <w:r>
        <w:t xml:space="preserve">        - type: object</w:t>
      </w:r>
    </w:p>
    <w:p w14:paraId="0D2525B4" w14:textId="77777777" w:rsidR="007B793A" w:rsidRDefault="007B793A" w:rsidP="007B793A">
      <w:pPr>
        <w:pStyle w:val="PL"/>
      </w:pPr>
      <w:r>
        <w:t xml:space="preserve">          properties:</w:t>
      </w:r>
    </w:p>
    <w:p w14:paraId="65241F4A" w14:textId="77777777" w:rsidR="007B793A" w:rsidRDefault="007B793A" w:rsidP="007B793A">
      <w:pPr>
        <w:pStyle w:val="PL"/>
      </w:pPr>
      <w:r>
        <w:t xml:space="preserve">            attributes:</w:t>
      </w:r>
    </w:p>
    <w:p w14:paraId="35D13CDD" w14:textId="77777777" w:rsidR="007B793A" w:rsidRDefault="007B793A" w:rsidP="007B793A">
      <w:pPr>
        <w:pStyle w:val="PL"/>
      </w:pPr>
      <w:r>
        <w:t xml:space="preserve">              allOf:</w:t>
      </w:r>
    </w:p>
    <w:p w14:paraId="3718C21A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BDB34CA" w14:textId="77777777" w:rsidR="007B793A" w:rsidRDefault="007B793A" w:rsidP="007B793A">
      <w:pPr>
        <w:pStyle w:val="PL"/>
      </w:pPr>
      <w:r>
        <w:t xml:space="preserve">                - type: object</w:t>
      </w:r>
    </w:p>
    <w:p w14:paraId="3384FEF4" w14:textId="77777777" w:rsidR="007B793A" w:rsidRDefault="007B793A" w:rsidP="007B793A">
      <w:pPr>
        <w:pStyle w:val="PL"/>
      </w:pPr>
      <w:r>
        <w:t xml:space="preserve">                  properties:</w:t>
      </w:r>
    </w:p>
    <w:p w14:paraId="10359AC1" w14:textId="77777777" w:rsidR="007B793A" w:rsidRDefault="007B793A" w:rsidP="007B793A">
      <w:pPr>
        <w:pStyle w:val="PL"/>
      </w:pPr>
      <w:r>
        <w:t xml:space="preserve">                    plmnIdList:</w:t>
      </w:r>
    </w:p>
    <w:p w14:paraId="737E95DB" w14:textId="77777777" w:rsidR="007B793A" w:rsidRDefault="007B793A" w:rsidP="007B793A">
      <w:pPr>
        <w:pStyle w:val="PL"/>
      </w:pPr>
      <w:r>
        <w:t xml:space="preserve">                      $ref: 'TS28541_NrNrm.yaml#/components/schemas/PlmnIdList'</w:t>
      </w:r>
    </w:p>
    <w:p w14:paraId="5A47F828" w14:textId="77777777" w:rsidR="007B793A" w:rsidRDefault="007B793A" w:rsidP="007B793A">
      <w:pPr>
        <w:pStyle w:val="PL"/>
      </w:pPr>
      <w:r>
        <w:t xml:space="preserve">                    sBIFqdn:</w:t>
      </w:r>
    </w:p>
    <w:p w14:paraId="1607EB47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48D9C6FA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65B349E6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2A26D7AB" w14:textId="77777777" w:rsidR="007B793A" w:rsidRDefault="007B793A" w:rsidP="007B793A">
      <w:pPr>
        <w:pStyle w:val="PL"/>
      </w:pPr>
      <w:r>
        <w:t xml:space="preserve">                    commModelList:</w:t>
      </w:r>
    </w:p>
    <w:p w14:paraId="2F2C902B" w14:textId="77777777" w:rsidR="007B793A" w:rsidRDefault="007B793A" w:rsidP="007B793A">
      <w:pPr>
        <w:pStyle w:val="PL"/>
      </w:pPr>
      <w:r>
        <w:t xml:space="preserve">                      $ref: '#/components/schemas/CommModelList'</w:t>
      </w:r>
    </w:p>
    <w:p w14:paraId="5BA37B51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29BEA706" w14:textId="77777777" w:rsidR="007B793A" w:rsidRDefault="007B793A" w:rsidP="007B793A">
      <w:pPr>
        <w:pStyle w:val="PL"/>
      </w:pPr>
      <w:r>
        <w:t xml:space="preserve">        - type: object</w:t>
      </w:r>
    </w:p>
    <w:p w14:paraId="121A476E" w14:textId="77777777" w:rsidR="007B793A" w:rsidRDefault="007B793A" w:rsidP="007B793A">
      <w:pPr>
        <w:pStyle w:val="PL"/>
      </w:pPr>
      <w:r>
        <w:t xml:space="preserve">          properties:</w:t>
      </w:r>
    </w:p>
    <w:p w14:paraId="15330DEC" w14:textId="77777777" w:rsidR="007B793A" w:rsidRDefault="007B793A" w:rsidP="007B793A">
      <w:pPr>
        <w:pStyle w:val="PL"/>
      </w:pPr>
      <w:r>
        <w:t xml:space="preserve">            EP_N20:</w:t>
      </w:r>
    </w:p>
    <w:p w14:paraId="62A9CABC" w14:textId="77777777" w:rsidR="007B793A" w:rsidRDefault="007B793A" w:rsidP="007B793A">
      <w:pPr>
        <w:pStyle w:val="PL"/>
      </w:pPr>
      <w:r>
        <w:t xml:space="preserve">              $ref: '#/components/schemas/EP_N20-Multiple'</w:t>
      </w:r>
    </w:p>
    <w:p w14:paraId="26D36A63" w14:textId="77777777" w:rsidR="007B793A" w:rsidRDefault="007B793A" w:rsidP="007B793A">
      <w:pPr>
        <w:pStyle w:val="PL"/>
      </w:pPr>
      <w:r>
        <w:t xml:space="preserve">            EP_N21:</w:t>
      </w:r>
    </w:p>
    <w:p w14:paraId="17A51482" w14:textId="77777777" w:rsidR="007B793A" w:rsidRDefault="007B793A" w:rsidP="007B793A">
      <w:pPr>
        <w:pStyle w:val="PL"/>
      </w:pPr>
      <w:r>
        <w:t xml:space="preserve">              $ref: '#/components/schemas/EP_N21-Multiple'</w:t>
      </w:r>
    </w:p>
    <w:p w14:paraId="33109013" w14:textId="77777777" w:rsidR="007B793A" w:rsidRDefault="007B793A" w:rsidP="007B793A">
      <w:pPr>
        <w:pStyle w:val="PL"/>
      </w:pPr>
      <w:r>
        <w:t xml:space="preserve">            EP_MAP_SMSC:</w:t>
      </w:r>
    </w:p>
    <w:p w14:paraId="1D74025F" w14:textId="77777777" w:rsidR="007B793A" w:rsidRDefault="007B793A" w:rsidP="007B793A">
      <w:pPr>
        <w:pStyle w:val="PL"/>
      </w:pPr>
      <w:r>
        <w:t xml:space="preserve">              $ref: '#/components/schemas/EP_MAP_SMSC-Multiple'</w:t>
      </w:r>
    </w:p>
    <w:p w14:paraId="068BA559" w14:textId="77777777" w:rsidR="007B793A" w:rsidRDefault="007B793A" w:rsidP="007B793A">
      <w:pPr>
        <w:pStyle w:val="PL"/>
      </w:pPr>
      <w:r>
        <w:t xml:space="preserve">    LmfFunction-Single:</w:t>
      </w:r>
    </w:p>
    <w:p w14:paraId="3652E89A" w14:textId="77777777" w:rsidR="007B793A" w:rsidRDefault="007B793A" w:rsidP="007B793A">
      <w:pPr>
        <w:pStyle w:val="PL"/>
      </w:pPr>
      <w:r>
        <w:t xml:space="preserve">      allOf:</w:t>
      </w:r>
    </w:p>
    <w:p w14:paraId="25B2284D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EC0C8F8" w14:textId="77777777" w:rsidR="007B793A" w:rsidRDefault="007B793A" w:rsidP="007B793A">
      <w:pPr>
        <w:pStyle w:val="PL"/>
      </w:pPr>
      <w:r>
        <w:t xml:space="preserve">        - type: object</w:t>
      </w:r>
    </w:p>
    <w:p w14:paraId="04EAB860" w14:textId="77777777" w:rsidR="007B793A" w:rsidRDefault="007B793A" w:rsidP="007B793A">
      <w:pPr>
        <w:pStyle w:val="PL"/>
      </w:pPr>
      <w:r>
        <w:t xml:space="preserve">          properties:</w:t>
      </w:r>
    </w:p>
    <w:p w14:paraId="3BAFEC07" w14:textId="77777777" w:rsidR="007B793A" w:rsidRDefault="007B793A" w:rsidP="007B793A">
      <w:pPr>
        <w:pStyle w:val="PL"/>
      </w:pPr>
      <w:r>
        <w:t xml:space="preserve">            attributes:</w:t>
      </w:r>
    </w:p>
    <w:p w14:paraId="66FEA860" w14:textId="77777777" w:rsidR="007B793A" w:rsidRDefault="007B793A" w:rsidP="007B793A">
      <w:pPr>
        <w:pStyle w:val="PL"/>
      </w:pPr>
      <w:r>
        <w:t xml:space="preserve">              allOf:</w:t>
      </w:r>
    </w:p>
    <w:p w14:paraId="528E50ED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38C37D13" w14:textId="77777777" w:rsidR="007B793A" w:rsidRDefault="007B793A" w:rsidP="007B793A">
      <w:pPr>
        <w:pStyle w:val="PL"/>
      </w:pPr>
      <w:r>
        <w:t xml:space="preserve">                - type: object</w:t>
      </w:r>
    </w:p>
    <w:p w14:paraId="3EA207BC" w14:textId="77777777" w:rsidR="007B793A" w:rsidRDefault="007B793A" w:rsidP="007B793A">
      <w:pPr>
        <w:pStyle w:val="PL"/>
      </w:pPr>
      <w:r>
        <w:t xml:space="preserve">                  properties:</w:t>
      </w:r>
    </w:p>
    <w:p w14:paraId="690F9C39" w14:textId="77777777" w:rsidR="007B793A" w:rsidRDefault="007B793A" w:rsidP="007B793A">
      <w:pPr>
        <w:pStyle w:val="PL"/>
      </w:pPr>
      <w:r>
        <w:t xml:space="preserve">                    plmnIdList:</w:t>
      </w:r>
    </w:p>
    <w:p w14:paraId="16E92A40" w14:textId="77777777" w:rsidR="007B793A" w:rsidRDefault="007B793A" w:rsidP="007B793A">
      <w:pPr>
        <w:pStyle w:val="PL"/>
      </w:pPr>
      <w:r>
        <w:t xml:space="preserve">                      $ref: 'TS28541_NrNrm.yaml#/components/schemas/PlmnIdList'</w:t>
      </w:r>
    </w:p>
    <w:p w14:paraId="0A06902D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38D5C74B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7C4B63E1" w14:textId="77777777" w:rsidR="007B793A" w:rsidRDefault="007B793A" w:rsidP="007B793A">
      <w:pPr>
        <w:pStyle w:val="PL"/>
      </w:pPr>
      <w:r>
        <w:t xml:space="preserve">                    commModelList:</w:t>
      </w:r>
    </w:p>
    <w:p w14:paraId="7343B48F" w14:textId="77777777" w:rsidR="007B793A" w:rsidRDefault="007B793A" w:rsidP="007B793A">
      <w:pPr>
        <w:pStyle w:val="PL"/>
      </w:pPr>
      <w:r>
        <w:t xml:space="preserve">                      $ref: '#/components/schemas/CommModelList'</w:t>
      </w:r>
    </w:p>
    <w:p w14:paraId="0772BBAD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57969AB6" w14:textId="77777777" w:rsidR="007B793A" w:rsidRDefault="007B793A" w:rsidP="007B793A">
      <w:pPr>
        <w:pStyle w:val="PL"/>
      </w:pPr>
      <w:r>
        <w:t xml:space="preserve">        - type: object</w:t>
      </w:r>
    </w:p>
    <w:p w14:paraId="47BA212B" w14:textId="77777777" w:rsidR="007B793A" w:rsidRDefault="007B793A" w:rsidP="007B793A">
      <w:pPr>
        <w:pStyle w:val="PL"/>
      </w:pPr>
      <w:r>
        <w:t xml:space="preserve">          properties:</w:t>
      </w:r>
    </w:p>
    <w:p w14:paraId="4A973B6C" w14:textId="77777777" w:rsidR="007B793A" w:rsidRDefault="007B793A" w:rsidP="007B793A">
      <w:pPr>
        <w:pStyle w:val="PL"/>
      </w:pPr>
      <w:r>
        <w:t xml:space="preserve">            EP_NLS:</w:t>
      </w:r>
    </w:p>
    <w:p w14:paraId="26CF7F0B" w14:textId="77777777" w:rsidR="007B793A" w:rsidRDefault="007B793A" w:rsidP="007B793A">
      <w:pPr>
        <w:pStyle w:val="PL"/>
      </w:pPr>
      <w:r>
        <w:t xml:space="preserve">              $ref: '#/components/schemas/EP_NLS-Multiple'</w:t>
      </w:r>
    </w:p>
    <w:p w14:paraId="0149968D" w14:textId="77777777" w:rsidR="007B793A" w:rsidRDefault="007B793A" w:rsidP="007B793A">
      <w:pPr>
        <w:pStyle w:val="PL"/>
      </w:pPr>
      <w:r>
        <w:t xml:space="preserve">    NgeirFunction-Single:</w:t>
      </w:r>
    </w:p>
    <w:p w14:paraId="7F21529F" w14:textId="77777777" w:rsidR="007B793A" w:rsidRDefault="007B793A" w:rsidP="007B793A">
      <w:pPr>
        <w:pStyle w:val="PL"/>
      </w:pPr>
      <w:r>
        <w:t xml:space="preserve">      allOf:</w:t>
      </w:r>
    </w:p>
    <w:p w14:paraId="3C6B8ED5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05534425" w14:textId="77777777" w:rsidR="007B793A" w:rsidRDefault="007B793A" w:rsidP="007B793A">
      <w:pPr>
        <w:pStyle w:val="PL"/>
      </w:pPr>
      <w:r>
        <w:t xml:space="preserve">        - type: object</w:t>
      </w:r>
    </w:p>
    <w:p w14:paraId="6669ECD9" w14:textId="77777777" w:rsidR="007B793A" w:rsidRDefault="007B793A" w:rsidP="007B793A">
      <w:pPr>
        <w:pStyle w:val="PL"/>
      </w:pPr>
      <w:r>
        <w:t xml:space="preserve">          properties:</w:t>
      </w:r>
    </w:p>
    <w:p w14:paraId="08B01D86" w14:textId="77777777" w:rsidR="007B793A" w:rsidRDefault="007B793A" w:rsidP="007B793A">
      <w:pPr>
        <w:pStyle w:val="PL"/>
      </w:pPr>
      <w:r>
        <w:t xml:space="preserve">            attributes:</w:t>
      </w:r>
    </w:p>
    <w:p w14:paraId="6769453D" w14:textId="77777777" w:rsidR="007B793A" w:rsidRDefault="007B793A" w:rsidP="007B793A">
      <w:pPr>
        <w:pStyle w:val="PL"/>
      </w:pPr>
      <w:r>
        <w:t xml:space="preserve">              allOf:</w:t>
      </w:r>
    </w:p>
    <w:p w14:paraId="4C9231C4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1F8C08AB" w14:textId="77777777" w:rsidR="007B793A" w:rsidRDefault="007B793A" w:rsidP="007B793A">
      <w:pPr>
        <w:pStyle w:val="PL"/>
      </w:pPr>
      <w:r>
        <w:t xml:space="preserve">                - type: object</w:t>
      </w:r>
    </w:p>
    <w:p w14:paraId="5A354124" w14:textId="77777777" w:rsidR="007B793A" w:rsidRDefault="007B793A" w:rsidP="007B793A">
      <w:pPr>
        <w:pStyle w:val="PL"/>
      </w:pPr>
      <w:r>
        <w:t xml:space="preserve">                  properties:</w:t>
      </w:r>
    </w:p>
    <w:p w14:paraId="4810E4AF" w14:textId="77777777" w:rsidR="007B793A" w:rsidRDefault="007B793A" w:rsidP="007B793A">
      <w:pPr>
        <w:pStyle w:val="PL"/>
      </w:pPr>
      <w:r>
        <w:t xml:space="preserve">                    plmnIdList:</w:t>
      </w:r>
    </w:p>
    <w:p w14:paraId="4B21E8E9" w14:textId="77777777" w:rsidR="007B793A" w:rsidRDefault="007B793A" w:rsidP="007B793A">
      <w:pPr>
        <w:pStyle w:val="PL"/>
      </w:pPr>
      <w:r>
        <w:t xml:space="preserve">                      $ref: 'TS28541_NrNrm.yaml#/components/schemas/PlmnIdList'</w:t>
      </w:r>
    </w:p>
    <w:p w14:paraId="6EF11C97" w14:textId="77777777" w:rsidR="007B793A" w:rsidRDefault="007B793A" w:rsidP="007B793A">
      <w:pPr>
        <w:pStyle w:val="PL"/>
      </w:pPr>
      <w:r>
        <w:t xml:space="preserve">                    sBIFqdn:</w:t>
      </w:r>
    </w:p>
    <w:p w14:paraId="32E2C6EA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40F5D4CD" w14:textId="77777777" w:rsidR="007B793A" w:rsidRDefault="007B793A" w:rsidP="007B793A">
      <w:pPr>
        <w:pStyle w:val="PL"/>
      </w:pPr>
      <w:r>
        <w:t xml:space="preserve">                    snssaiList:</w:t>
      </w:r>
    </w:p>
    <w:p w14:paraId="31F1957D" w14:textId="77777777" w:rsidR="007B793A" w:rsidRDefault="007B793A" w:rsidP="007B793A">
      <w:pPr>
        <w:pStyle w:val="PL"/>
      </w:pPr>
      <w:r>
        <w:t xml:space="preserve">                      $ref: '#/components/schemas/SnssaiList'</w:t>
      </w:r>
    </w:p>
    <w:p w14:paraId="1C00AE29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612614E3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0CFC38F0" w14:textId="77777777" w:rsidR="007B793A" w:rsidRDefault="007B793A" w:rsidP="007B793A">
      <w:pPr>
        <w:pStyle w:val="PL"/>
      </w:pPr>
      <w:r>
        <w:t xml:space="preserve">                    commModelList:</w:t>
      </w:r>
    </w:p>
    <w:p w14:paraId="4320F4F4" w14:textId="77777777" w:rsidR="007B793A" w:rsidRDefault="007B793A" w:rsidP="007B793A">
      <w:pPr>
        <w:pStyle w:val="PL"/>
      </w:pPr>
      <w:r>
        <w:t xml:space="preserve">                      $ref: '#/components/schemas/CommModelList'</w:t>
      </w:r>
    </w:p>
    <w:p w14:paraId="6261FD18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6437745B" w14:textId="77777777" w:rsidR="007B793A" w:rsidRDefault="007B793A" w:rsidP="007B793A">
      <w:pPr>
        <w:pStyle w:val="PL"/>
      </w:pPr>
      <w:r>
        <w:t xml:space="preserve">        - type: object</w:t>
      </w:r>
    </w:p>
    <w:p w14:paraId="3E77C3D1" w14:textId="77777777" w:rsidR="007B793A" w:rsidRDefault="007B793A" w:rsidP="007B793A">
      <w:pPr>
        <w:pStyle w:val="PL"/>
      </w:pPr>
      <w:r>
        <w:t xml:space="preserve">          properties:</w:t>
      </w:r>
    </w:p>
    <w:p w14:paraId="139FECF7" w14:textId="77777777" w:rsidR="007B793A" w:rsidRDefault="007B793A" w:rsidP="007B793A">
      <w:pPr>
        <w:pStyle w:val="PL"/>
      </w:pPr>
      <w:r>
        <w:t xml:space="preserve">            EP_N17:</w:t>
      </w:r>
    </w:p>
    <w:p w14:paraId="79527081" w14:textId="77777777" w:rsidR="007B793A" w:rsidRDefault="007B793A" w:rsidP="007B793A">
      <w:pPr>
        <w:pStyle w:val="PL"/>
      </w:pPr>
      <w:r>
        <w:t xml:space="preserve">              $ref: '#/components/schemas/EP_N17-Multiple'</w:t>
      </w:r>
    </w:p>
    <w:p w14:paraId="6AB30E94" w14:textId="77777777" w:rsidR="007B793A" w:rsidRDefault="007B793A" w:rsidP="007B793A">
      <w:pPr>
        <w:pStyle w:val="PL"/>
      </w:pPr>
      <w:r>
        <w:t xml:space="preserve">    SeppFunction-Single:</w:t>
      </w:r>
    </w:p>
    <w:p w14:paraId="72433E92" w14:textId="77777777" w:rsidR="007B793A" w:rsidRDefault="007B793A" w:rsidP="007B793A">
      <w:pPr>
        <w:pStyle w:val="PL"/>
      </w:pPr>
      <w:r>
        <w:t xml:space="preserve">      allOf:</w:t>
      </w:r>
    </w:p>
    <w:p w14:paraId="18C45C14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00D3A9D" w14:textId="77777777" w:rsidR="007B793A" w:rsidRDefault="007B793A" w:rsidP="007B793A">
      <w:pPr>
        <w:pStyle w:val="PL"/>
      </w:pPr>
      <w:r>
        <w:t xml:space="preserve">        - type: object</w:t>
      </w:r>
    </w:p>
    <w:p w14:paraId="568E8096" w14:textId="77777777" w:rsidR="007B793A" w:rsidRDefault="007B793A" w:rsidP="007B793A">
      <w:pPr>
        <w:pStyle w:val="PL"/>
      </w:pPr>
      <w:r>
        <w:t xml:space="preserve">          properties:</w:t>
      </w:r>
    </w:p>
    <w:p w14:paraId="33E7D562" w14:textId="77777777" w:rsidR="007B793A" w:rsidRDefault="007B793A" w:rsidP="007B793A">
      <w:pPr>
        <w:pStyle w:val="PL"/>
      </w:pPr>
      <w:r>
        <w:t xml:space="preserve">            attributes:</w:t>
      </w:r>
    </w:p>
    <w:p w14:paraId="5FF1D0BD" w14:textId="77777777" w:rsidR="007B793A" w:rsidRDefault="007B793A" w:rsidP="007B793A">
      <w:pPr>
        <w:pStyle w:val="PL"/>
      </w:pPr>
      <w:r>
        <w:t xml:space="preserve">              allOf:</w:t>
      </w:r>
    </w:p>
    <w:p w14:paraId="5AE1CF14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23D22C1A" w14:textId="77777777" w:rsidR="007B793A" w:rsidRDefault="007B793A" w:rsidP="007B793A">
      <w:pPr>
        <w:pStyle w:val="PL"/>
      </w:pPr>
      <w:r>
        <w:t xml:space="preserve">                - type: object</w:t>
      </w:r>
    </w:p>
    <w:p w14:paraId="50F2A242" w14:textId="77777777" w:rsidR="007B793A" w:rsidRDefault="007B793A" w:rsidP="007B793A">
      <w:pPr>
        <w:pStyle w:val="PL"/>
      </w:pPr>
      <w:r>
        <w:t xml:space="preserve">                  properties:</w:t>
      </w:r>
    </w:p>
    <w:p w14:paraId="07479C64" w14:textId="77777777" w:rsidR="007B793A" w:rsidRDefault="007B793A" w:rsidP="007B793A">
      <w:pPr>
        <w:pStyle w:val="PL"/>
      </w:pPr>
      <w:r>
        <w:t xml:space="preserve">                    plmnId:</w:t>
      </w:r>
    </w:p>
    <w:p w14:paraId="614756B5" w14:textId="77777777" w:rsidR="007B793A" w:rsidRDefault="007B793A" w:rsidP="007B793A">
      <w:pPr>
        <w:pStyle w:val="PL"/>
      </w:pPr>
      <w:r>
        <w:t xml:space="preserve">                      $ref: 'TS28541_NrNrm.yaml#/components/schemas/PlmnId'</w:t>
      </w:r>
    </w:p>
    <w:p w14:paraId="08D6484E" w14:textId="77777777" w:rsidR="007B793A" w:rsidRDefault="007B793A" w:rsidP="007B793A">
      <w:pPr>
        <w:pStyle w:val="PL"/>
      </w:pPr>
      <w:r>
        <w:t xml:space="preserve">                    sEPPType:</w:t>
      </w:r>
    </w:p>
    <w:p w14:paraId="1FA0970E" w14:textId="77777777" w:rsidR="007B793A" w:rsidRDefault="007B793A" w:rsidP="007B793A">
      <w:pPr>
        <w:pStyle w:val="PL"/>
      </w:pPr>
      <w:r>
        <w:t xml:space="preserve">                      $ref: '#/components/schemas/SEPPType'</w:t>
      </w:r>
    </w:p>
    <w:p w14:paraId="6ECFA8D5" w14:textId="77777777" w:rsidR="007B793A" w:rsidRDefault="007B793A" w:rsidP="007B793A">
      <w:pPr>
        <w:pStyle w:val="PL"/>
      </w:pPr>
      <w:r>
        <w:t xml:space="preserve">                    sEPPId:</w:t>
      </w:r>
    </w:p>
    <w:p w14:paraId="2F8CEECA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4CB17527" w14:textId="77777777" w:rsidR="007B793A" w:rsidRDefault="007B793A" w:rsidP="007B793A">
      <w:pPr>
        <w:pStyle w:val="PL"/>
      </w:pPr>
      <w:r>
        <w:t xml:space="preserve">                    fqdn:</w:t>
      </w:r>
    </w:p>
    <w:p w14:paraId="4EE834BB" w14:textId="77777777" w:rsidR="007B793A" w:rsidRDefault="007B793A" w:rsidP="007B793A">
      <w:pPr>
        <w:pStyle w:val="PL"/>
      </w:pPr>
      <w:r>
        <w:t xml:space="preserve">                      $ref: 'TS28623_ComDefs.yaml#/components/schemas/Fqdn'</w:t>
      </w:r>
    </w:p>
    <w:p w14:paraId="3D3BC26D" w14:textId="77777777" w:rsidR="007B793A" w:rsidRDefault="007B793A" w:rsidP="007B793A">
      <w:pPr>
        <w:pStyle w:val="PL"/>
      </w:pPr>
      <w:r>
        <w:t xml:space="preserve">                    seppInfo:</w:t>
      </w:r>
    </w:p>
    <w:p w14:paraId="389E96EE" w14:textId="77777777" w:rsidR="007B793A" w:rsidRDefault="007B793A" w:rsidP="007B793A">
      <w:pPr>
        <w:pStyle w:val="PL"/>
      </w:pPr>
      <w:r>
        <w:t xml:space="preserve">                      $ref: '#/components/schemas/SeppInfo'</w:t>
      </w:r>
    </w:p>
    <w:p w14:paraId="3710FF4E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221F1AD2" w14:textId="77777777" w:rsidR="007B793A" w:rsidRDefault="007B793A" w:rsidP="007B793A">
      <w:pPr>
        <w:pStyle w:val="PL"/>
      </w:pPr>
      <w:r>
        <w:t xml:space="preserve">        - type: object</w:t>
      </w:r>
    </w:p>
    <w:p w14:paraId="1E54A8B5" w14:textId="77777777" w:rsidR="007B793A" w:rsidRDefault="007B793A" w:rsidP="007B793A">
      <w:pPr>
        <w:pStyle w:val="PL"/>
      </w:pPr>
      <w:r>
        <w:t xml:space="preserve">          properties:</w:t>
      </w:r>
    </w:p>
    <w:p w14:paraId="30D8E6FF" w14:textId="77777777" w:rsidR="007B793A" w:rsidRDefault="007B793A" w:rsidP="007B793A">
      <w:pPr>
        <w:pStyle w:val="PL"/>
      </w:pPr>
      <w:r>
        <w:t xml:space="preserve">            EP_N32:</w:t>
      </w:r>
    </w:p>
    <w:p w14:paraId="0C2283CE" w14:textId="77777777" w:rsidR="007B793A" w:rsidRDefault="007B793A" w:rsidP="007B793A">
      <w:pPr>
        <w:pStyle w:val="PL"/>
      </w:pPr>
      <w:r>
        <w:t xml:space="preserve">              $ref: '#/components/schemas/EP_N32-Multiple'</w:t>
      </w:r>
    </w:p>
    <w:p w14:paraId="23272E09" w14:textId="77777777" w:rsidR="007B793A" w:rsidRDefault="007B793A" w:rsidP="007B793A">
      <w:pPr>
        <w:pStyle w:val="PL"/>
      </w:pPr>
      <w:r>
        <w:t xml:space="preserve">    NwdafFunction-Single:</w:t>
      </w:r>
    </w:p>
    <w:p w14:paraId="311DCB97" w14:textId="77777777" w:rsidR="007B793A" w:rsidRDefault="007B793A" w:rsidP="007B793A">
      <w:pPr>
        <w:pStyle w:val="PL"/>
      </w:pPr>
      <w:r>
        <w:t xml:space="preserve">      allOf:</w:t>
      </w:r>
    </w:p>
    <w:p w14:paraId="5F181BC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AEF46F0" w14:textId="77777777" w:rsidR="007B793A" w:rsidRDefault="007B793A" w:rsidP="007B793A">
      <w:pPr>
        <w:pStyle w:val="PL"/>
      </w:pPr>
      <w:r>
        <w:t xml:space="preserve">        - type: object</w:t>
      </w:r>
    </w:p>
    <w:p w14:paraId="08813943" w14:textId="77777777" w:rsidR="007B793A" w:rsidRDefault="007B793A" w:rsidP="007B793A">
      <w:pPr>
        <w:pStyle w:val="PL"/>
      </w:pPr>
      <w:r>
        <w:t xml:space="preserve">          properties:</w:t>
      </w:r>
    </w:p>
    <w:p w14:paraId="607E6B2C" w14:textId="77777777" w:rsidR="007B793A" w:rsidRDefault="007B793A" w:rsidP="007B793A">
      <w:pPr>
        <w:pStyle w:val="PL"/>
      </w:pPr>
      <w:r>
        <w:t xml:space="preserve">            attributes:</w:t>
      </w:r>
    </w:p>
    <w:p w14:paraId="6CE25AC9" w14:textId="77777777" w:rsidR="007B793A" w:rsidRDefault="007B793A" w:rsidP="007B793A">
      <w:pPr>
        <w:pStyle w:val="PL"/>
      </w:pPr>
      <w:r>
        <w:t xml:space="preserve">              allOf:</w:t>
      </w:r>
    </w:p>
    <w:p w14:paraId="42C1CF20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2033CD14" w14:textId="77777777" w:rsidR="007B793A" w:rsidRDefault="007B793A" w:rsidP="007B793A">
      <w:pPr>
        <w:pStyle w:val="PL"/>
      </w:pPr>
      <w:r>
        <w:t xml:space="preserve">                - type: object</w:t>
      </w:r>
    </w:p>
    <w:p w14:paraId="7E4F328E" w14:textId="77777777" w:rsidR="007B793A" w:rsidRDefault="007B793A" w:rsidP="007B793A">
      <w:pPr>
        <w:pStyle w:val="PL"/>
      </w:pPr>
      <w:r>
        <w:t xml:space="preserve">                  properties:</w:t>
      </w:r>
    </w:p>
    <w:p w14:paraId="3F537DED" w14:textId="77777777" w:rsidR="007B793A" w:rsidRDefault="007B793A" w:rsidP="007B793A">
      <w:pPr>
        <w:pStyle w:val="PL"/>
      </w:pPr>
      <w:r>
        <w:t xml:space="preserve">                    plmnIdList:</w:t>
      </w:r>
    </w:p>
    <w:p w14:paraId="0112CF2F" w14:textId="77777777" w:rsidR="007B793A" w:rsidRDefault="007B793A" w:rsidP="007B793A">
      <w:pPr>
        <w:pStyle w:val="PL"/>
      </w:pPr>
      <w:r>
        <w:t xml:space="preserve">                      $ref: 'TS28541_NrNrm.yaml#/components/schemas/PlmnIdList'</w:t>
      </w:r>
    </w:p>
    <w:p w14:paraId="49A2E8A2" w14:textId="77777777" w:rsidR="007B793A" w:rsidRDefault="007B793A" w:rsidP="007B793A">
      <w:pPr>
        <w:pStyle w:val="PL"/>
      </w:pPr>
      <w:r>
        <w:t xml:space="preserve">                    sBIFqdn:</w:t>
      </w:r>
    </w:p>
    <w:p w14:paraId="09C36F4A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2991200F" w14:textId="77777777" w:rsidR="007B793A" w:rsidRDefault="007B793A" w:rsidP="007B793A">
      <w:pPr>
        <w:pStyle w:val="PL"/>
      </w:pPr>
      <w:r>
        <w:t xml:space="preserve">                    snssaiList:</w:t>
      </w:r>
    </w:p>
    <w:p w14:paraId="3F879F70" w14:textId="77777777" w:rsidR="007B793A" w:rsidRDefault="007B793A" w:rsidP="007B793A">
      <w:pPr>
        <w:pStyle w:val="PL"/>
      </w:pPr>
      <w:r>
        <w:t xml:space="preserve">                      $ref: '#/components/schemas/SnssaiList'</w:t>
      </w:r>
    </w:p>
    <w:p w14:paraId="50FC6A2C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7E81F5B1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5ABB9417" w14:textId="77777777" w:rsidR="007B793A" w:rsidRDefault="007B793A" w:rsidP="007B793A">
      <w:pPr>
        <w:pStyle w:val="PL"/>
      </w:pPr>
      <w:r>
        <w:t xml:space="preserve">                    commModelList:</w:t>
      </w:r>
    </w:p>
    <w:p w14:paraId="692D1BE2" w14:textId="77777777" w:rsidR="007B793A" w:rsidRDefault="007B793A" w:rsidP="007B793A">
      <w:pPr>
        <w:pStyle w:val="PL"/>
      </w:pPr>
      <w:r>
        <w:t xml:space="preserve">                      $ref: '#/components/schemas/CommModelList'</w:t>
      </w:r>
    </w:p>
    <w:p w14:paraId="02938BAA" w14:textId="77777777" w:rsidR="007B793A" w:rsidRDefault="007B793A" w:rsidP="007B793A">
      <w:pPr>
        <w:pStyle w:val="PL"/>
      </w:pPr>
      <w:r>
        <w:t xml:space="preserve">                    networkSliceInfoList:</w:t>
      </w:r>
    </w:p>
    <w:p w14:paraId="7161B513" w14:textId="77777777" w:rsidR="007B793A" w:rsidRDefault="007B793A" w:rsidP="007B793A">
      <w:pPr>
        <w:pStyle w:val="PL"/>
      </w:pPr>
      <w:r>
        <w:t xml:space="preserve">                      $ref: '#/components/schemas/NetworkSliceInfoList'</w:t>
      </w:r>
    </w:p>
    <w:p w14:paraId="4C6C7C36" w14:textId="77777777" w:rsidR="007B793A" w:rsidRDefault="007B793A" w:rsidP="007B793A">
      <w:pPr>
        <w:pStyle w:val="PL"/>
      </w:pPr>
      <w:r>
        <w:t xml:space="preserve">                    administrativeState:</w:t>
      </w:r>
    </w:p>
    <w:p w14:paraId="78E5FA28" w14:textId="77777777" w:rsidR="007B793A" w:rsidRDefault="007B793A" w:rsidP="007B793A">
      <w:pPr>
        <w:pStyle w:val="PL"/>
      </w:pPr>
      <w:r>
        <w:t xml:space="preserve">                      $ref: 'TS28623_ComDefs.yaml#/components/schemas/AdministrativeState'</w:t>
      </w:r>
    </w:p>
    <w:p w14:paraId="29BAC8DE" w14:textId="77777777" w:rsidR="007B793A" w:rsidRDefault="007B793A" w:rsidP="007B793A">
      <w:pPr>
        <w:pStyle w:val="PL"/>
      </w:pPr>
      <w:r>
        <w:t xml:space="preserve">                    nwdafInfo:</w:t>
      </w:r>
    </w:p>
    <w:p w14:paraId="7DB8BBB2" w14:textId="77777777" w:rsidR="007B793A" w:rsidRDefault="007B793A" w:rsidP="007B793A">
      <w:pPr>
        <w:pStyle w:val="PL"/>
      </w:pPr>
      <w:r>
        <w:t xml:space="preserve">                      $ref: '#/components/schemas/NwdafInfo'</w:t>
      </w:r>
    </w:p>
    <w:p w14:paraId="33058DB5" w14:textId="77777777" w:rsidR="007B793A" w:rsidRDefault="007B793A" w:rsidP="007B793A">
      <w:pPr>
        <w:pStyle w:val="PL"/>
      </w:pPr>
      <w:r>
        <w:t xml:space="preserve">                      </w:t>
      </w:r>
    </w:p>
    <w:p w14:paraId="771A1DE9" w14:textId="77777777" w:rsidR="007B793A" w:rsidRDefault="007B793A" w:rsidP="007B793A">
      <w:pPr>
        <w:pStyle w:val="PL"/>
      </w:pPr>
      <w:r>
        <w:t xml:space="preserve">    ScpFunction-Single:</w:t>
      </w:r>
    </w:p>
    <w:p w14:paraId="3FFA6696" w14:textId="77777777" w:rsidR="007B793A" w:rsidRDefault="007B793A" w:rsidP="007B793A">
      <w:pPr>
        <w:pStyle w:val="PL"/>
      </w:pPr>
      <w:r>
        <w:t xml:space="preserve">      allOf:</w:t>
      </w:r>
    </w:p>
    <w:p w14:paraId="043E548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63E4058" w14:textId="77777777" w:rsidR="007B793A" w:rsidRDefault="007B793A" w:rsidP="007B793A">
      <w:pPr>
        <w:pStyle w:val="PL"/>
      </w:pPr>
      <w:r>
        <w:t xml:space="preserve">        - type: object</w:t>
      </w:r>
    </w:p>
    <w:p w14:paraId="7D3766BA" w14:textId="77777777" w:rsidR="007B793A" w:rsidRDefault="007B793A" w:rsidP="007B793A">
      <w:pPr>
        <w:pStyle w:val="PL"/>
      </w:pPr>
      <w:r>
        <w:t xml:space="preserve">          properties:</w:t>
      </w:r>
    </w:p>
    <w:p w14:paraId="516CE9F3" w14:textId="77777777" w:rsidR="007B793A" w:rsidRDefault="007B793A" w:rsidP="007B793A">
      <w:pPr>
        <w:pStyle w:val="PL"/>
      </w:pPr>
      <w:r>
        <w:t xml:space="preserve">            attributes:</w:t>
      </w:r>
    </w:p>
    <w:p w14:paraId="5A57FD32" w14:textId="77777777" w:rsidR="007B793A" w:rsidRDefault="007B793A" w:rsidP="007B793A">
      <w:pPr>
        <w:pStyle w:val="PL"/>
      </w:pPr>
      <w:r>
        <w:t xml:space="preserve">              allOf:</w:t>
      </w:r>
    </w:p>
    <w:p w14:paraId="7C9952E8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210E9621" w14:textId="77777777" w:rsidR="007B793A" w:rsidRDefault="007B793A" w:rsidP="007B793A">
      <w:pPr>
        <w:pStyle w:val="PL"/>
      </w:pPr>
      <w:r>
        <w:t xml:space="preserve">                - type: object</w:t>
      </w:r>
    </w:p>
    <w:p w14:paraId="47A22F9A" w14:textId="77777777" w:rsidR="007B793A" w:rsidRDefault="007B793A" w:rsidP="007B793A">
      <w:pPr>
        <w:pStyle w:val="PL"/>
      </w:pPr>
      <w:r>
        <w:t xml:space="preserve">                  properties:</w:t>
      </w:r>
    </w:p>
    <w:p w14:paraId="340908F4" w14:textId="77777777" w:rsidR="007B793A" w:rsidRDefault="007B793A" w:rsidP="007B793A">
      <w:pPr>
        <w:pStyle w:val="PL"/>
      </w:pPr>
      <w:r>
        <w:t xml:space="preserve">                    supportedFuncList:</w:t>
      </w:r>
    </w:p>
    <w:p w14:paraId="59A94298" w14:textId="77777777" w:rsidR="007B793A" w:rsidRDefault="007B793A" w:rsidP="007B793A">
      <w:pPr>
        <w:pStyle w:val="PL"/>
      </w:pPr>
      <w:r>
        <w:t xml:space="preserve">                      $ref: '#/components/schemas/SupportedFuncList'</w:t>
      </w:r>
    </w:p>
    <w:p w14:paraId="4D6CA5C6" w14:textId="77777777" w:rsidR="007B793A" w:rsidRDefault="007B793A" w:rsidP="007B793A">
      <w:pPr>
        <w:pStyle w:val="PL"/>
      </w:pPr>
      <w:r>
        <w:t xml:space="preserve">                    address:</w:t>
      </w:r>
    </w:p>
    <w:p w14:paraId="5C206DA0" w14:textId="77777777" w:rsidR="007B793A" w:rsidRDefault="007B793A" w:rsidP="007B793A">
      <w:pPr>
        <w:pStyle w:val="PL"/>
      </w:pPr>
      <w:r>
        <w:t xml:space="preserve">                      $ref: 'TS28623_ComDefs.yaml#/components/schemas/HostAddr'</w:t>
      </w:r>
    </w:p>
    <w:p w14:paraId="631A8504" w14:textId="77777777" w:rsidR="007B793A" w:rsidRDefault="007B793A" w:rsidP="007B793A">
      <w:pPr>
        <w:pStyle w:val="PL"/>
      </w:pPr>
      <w:r>
        <w:t xml:space="preserve">                    scpInfo:</w:t>
      </w:r>
    </w:p>
    <w:p w14:paraId="0B6DC7E4" w14:textId="77777777" w:rsidR="007B793A" w:rsidRDefault="007B793A" w:rsidP="007B793A">
      <w:pPr>
        <w:pStyle w:val="PL"/>
      </w:pPr>
      <w:r>
        <w:t xml:space="preserve">                      $ref: '#/components/schemas/ScpInfo'</w:t>
      </w:r>
    </w:p>
    <w:p w14:paraId="0D9A3CB7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7117E582" w14:textId="77777777" w:rsidR="007B793A" w:rsidRDefault="007B793A" w:rsidP="007B793A">
      <w:pPr>
        <w:pStyle w:val="PL"/>
      </w:pPr>
      <w:r>
        <w:t xml:space="preserve">    NefFunction-Single:</w:t>
      </w:r>
    </w:p>
    <w:p w14:paraId="3CCCB2CC" w14:textId="77777777" w:rsidR="007B793A" w:rsidRDefault="007B793A" w:rsidP="007B793A">
      <w:pPr>
        <w:pStyle w:val="PL"/>
      </w:pPr>
      <w:r>
        <w:t xml:space="preserve">      allOf:</w:t>
      </w:r>
    </w:p>
    <w:p w14:paraId="13F41EA5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7484DF3" w14:textId="77777777" w:rsidR="007B793A" w:rsidRDefault="007B793A" w:rsidP="007B793A">
      <w:pPr>
        <w:pStyle w:val="PL"/>
      </w:pPr>
      <w:r>
        <w:t xml:space="preserve">        - type: object</w:t>
      </w:r>
    </w:p>
    <w:p w14:paraId="4BE32AFC" w14:textId="77777777" w:rsidR="007B793A" w:rsidRDefault="007B793A" w:rsidP="007B793A">
      <w:pPr>
        <w:pStyle w:val="PL"/>
      </w:pPr>
      <w:r>
        <w:t xml:space="preserve">          properties:</w:t>
      </w:r>
    </w:p>
    <w:p w14:paraId="64F4D8DD" w14:textId="77777777" w:rsidR="007B793A" w:rsidRDefault="007B793A" w:rsidP="007B793A">
      <w:pPr>
        <w:pStyle w:val="PL"/>
      </w:pPr>
      <w:r>
        <w:t xml:space="preserve">            attributes:</w:t>
      </w:r>
    </w:p>
    <w:p w14:paraId="203095E4" w14:textId="77777777" w:rsidR="007B793A" w:rsidRDefault="007B793A" w:rsidP="007B793A">
      <w:pPr>
        <w:pStyle w:val="PL"/>
      </w:pPr>
      <w:r>
        <w:t xml:space="preserve">              allOf:</w:t>
      </w:r>
    </w:p>
    <w:p w14:paraId="02F30C1F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124AEE5" w14:textId="77777777" w:rsidR="007B793A" w:rsidRDefault="007B793A" w:rsidP="007B793A">
      <w:pPr>
        <w:pStyle w:val="PL"/>
      </w:pPr>
      <w:r>
        <w:t xml:space="preserve">                - type: object</w:t>
      </w:r>
    </w:p>
    <w:p w14:paraId="3756526C" w14:textId="77777777" w:rsidR="007B793A" w:rsidRDefault="007B793A" w:rsidP="007B793A">
      <w:pPr>
        <w:pStyle w:val="PL"/>
      </w:pPr>
      <w:r>
        <w:t xml:space="preserve">                  properties:</w:t>
      </w:r>
    </w:p>
    <w:p w14:paraId="05A4D1CE" w14:textId="77777777" w:rsidR="007B793A" w:rsidRDefault="007B793A" w:rsidP="007B793A">
      <w:pPr>
        <w:pStyle w:val="PL"/>
      </w:pPr>
      <w:r>
        <w:t xml:space="preserve">                    sBIFqdn:</w:t>
      </w:r>
    </w:p>
    <w:p w14:paraId="1F1173C6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7B9345A6" w14:textId="77777777" w:rsidR="007B793A" w:rsidRDefault="007B793A" w:rsidP="007B793A">
      <w:pPr>
        <w:pStyle w:val="PL"/>
      </w:pPr>
      <w:r>
        <w:t xml:space="preserve">                    snssaiList:</w:t>
      </w:r>
    </w:p>
    <w:p w14:paraId="5BE3DF86" w14:textId="77777777" w:rsidR="007B793A" w:rsidRDefault="007B793A" w:rsidP="007B793A">
      <w:pPr>
        <w:pStyle w:val="PL"/>
      </w:pPr>
      <w:r>
        <w:t xml:space="preserve">                      $ref: '#/components/schemas/SnssaiList'</w:t>
      </w:r>
    </w:p>
    <w:p w14:paraId="5002F903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1D17C00F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332FBC5E" w14:textId="77777777" w:rsidR="007B793A" w:rsidRDefault="007B793A" w:rsidP="007B793A">
      <w:pPr>
        <w:pStyle w:val="PL"/>
      </w:pPr>
      <w:r>
        <w:t xml:space="preserve">                    capabilityList:</w:t>
      </w:r>
    </w:p>
    <w:p w14:paraId="495A2F79" w14:textId="77777777" w:rsidR="007B793A" w:rsidRDefault="007B793A" w:rsidP="007B793A">
      <w:pPr>
        <w:pStyle w:val="PL"/>
      </w:pPr>
      <w:r>
        <w:t xml:space="preserve">                      $ref: '#/components/schemas/CapabilityList'</w:t>
      </w:r>
    </w:p>
    <w:p w14:paraId="23DC202E" w14:textId="77777777" w:rsidR="007B793A" w:rsidRDefault="007B793A" w:rsidP="007B793A">
      <w:pPr>
        <w:pStyle w:val="PL"/>
      </w:pPr>
      <w:r>
        <w:t xml:space="preserve">                    isCAPIFSup:</w:t>
      </w:r>
    </w:p>
    <w:p w14:paraId="4ECB5BC7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6A8CBDAD" w14:textId="77777777" w:rsidR="007B793A" w:rsidRDefault="007B793A" w:rsidP="007B793A">
      <w:pPr>
        <w:pStyle w:val="PL"/>
      </w:pPr>
      <w:r>
        <w:t xml:space="preserve">                    taiList:</w:t>
      </w:r>
    </w:p>
    <w:p w14:paraId="345594A1" w14:textId="77777777" w:rsidR="007B793A" w:rsidRDefault="007B793A" w:rsidP="007B793A">
      <w:pPr>
        <w:pStyle w:val="PL"/>
      </w:pPr>
      <w:r>
        <w:t xml:space="preserve">                      $ref: '#/components/schemas/TaiList'</w:t>
      </w:r>
    </w:p>
    <w:p w14:paraId="5233A4DA" w14:textId="77777777" w:rsidR="007B793A" w:rsidRDefault="007B793A" w:rsidP="007B793A">
      <w:pPr>
        <w:pStyle w:val="PL"/>
      </w:pPr>
      <w:r>
        <w:t xml:space="preserve">                    taiRangeList:</w:t>
      </w:r>
    </w:p>
    <w:p w14:paraId="22481A29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43205E00" w14:textId="77777777" w:rsidR="007B793A" w:rsidRDefault="007B793A" w:rsidP="007B793A">
      <w:pPr>
        <w:pStyle w:val="PL"/>
      </w:pPr>
      <w:r>
        <w:t xml:space="preserve">                      items:</w:t>
      </w:r>
    </w:p>
    <w:p w14:paraId="4BC30E4D" w14:textId="77777777" w:rsidR="007B793A" w:rsidRDefault="007B793A" w:rsidP="007B793A">
      <w:pPr>
        <w:pStyle w:val="PL"/>
      </w:pPr>
      <w:r>
        <w:t xml:space="preserve">                        $ref: '#/components/schemas/TaiRange'</w:t>
      </w:r>
    </w:p>
    <w:p w14:paraId="150873D2" w14:textId="77777777" w:rsidR="007B793A" w:rsidRDefault="007B793A" w:rsidP="007B793A">
      <w:pPr>
        <w:pStyle w:val="PL"/>
      </w:pPr>
      <w:r>
        <w:t xml:space="preserve">                    dnai:</w:t>
      </w:r>
    </w:p>
    <w:p w14:paraId="004FFC96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1799A9F0" w14:textId="77777777" w:rsidR="007B793A" w:rsidRDefault="007B793A" w:rsidP="007B793A">
      <w:pPr>
        <w:pStyle w:val="PL"/>
      </w:pPr>
      <w:r>
        <w:t xml:space="preserve">                    nefId:</w:t>
      </w:r>
    </w:p>
    <w:p w14:paraId="7D190C70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44FF325C" w14:textId="77777777" w:rsidR="007B793A" w:rsidRDefault="007B793A" w:rsidP="007B793A">
      <w:pPr>
        <w:pStyle w:val="PL"/>
      </w:pPr>
      <w:r>
        <w:t xml:space="preserve">                    pfdData:</w:t>
      </w:r>
    </w:p>
    <w:p w14:paraId="0D3BC147" w14:textId="77777777" w:rsidR="007B793A" w:rsidRDefault="007B793A" w:rsidP="007B793A">
      <w:pPr>
        <w:pStyle w:val="PL"/>
      </w:pPr>
      <w:r>
        <w:t xml:space="preserve">                      $ref: '#/components/schemas/PfdData'</w:t>
      </w:r>
    </w:p>
    <w:p w14:paraId="487269B4" w14:textId="77777777" w:rsidR="007B793A" w:rsidRDefault="007B793A" w:rsidP="007B793A">
      <w:pPr>
        <w:pStyle w:val="PL"/>
      </w:pPr>
      <w:r>
        <w:t xml:space="preserve">                    afEeData:</w:t>
      </w:r>
    </w:p>
    <w:p w14:paraId="684DFEF9" w14:textId="77777777" w:rsidR="007B793A" w:rsidRDefault="007B793A" w:rsidP="007B793A">
      <w:pPr>
        <w:pStyle w:val="PL"/>
      </w:pPr>
      <w:r>
        <w:t xml:space="preserve">                      $ref: '#/components/schemas/AfEventExposureData'</w:t>
      </w:r>
    </w:p>
    <w:p w14:paraId="133B7578" w14:textId="77777777" w:rsidR="007B793A" w:rsidRDefault="007B793A" w:rsidP="007B793A">
      <w:pPr>
        <w:pStyle w:val="PL"/>
      </w:pPr>
      <w:r>
        <w:t xml:space="preserve">                    gpsiRanges:</w:t>
      </w:r>
    </w:p>
    <w:p w14:paraId="6B163C5B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4F165F00" w14:textId="77777777" w:rsidR="007B793A" w:rsidRDefault="007B793A" w:rsidP="007B793A">
      <w:pPr>
        <w:pStyle w:val="PL"/>
      </w:pPr>
      <w:r>
        <w:t xml:space="preserve">                      items:</w:t>
      </w:r>
    </w:p>
    <w:p w14:paraId="28476B3A" w14:textId="77777777" w:rsidR="007B793A" w:rsidRDefault="007B793A" w:rsidP="007B793A">
      <w:pPr>
        <w:pStyle w:val="PL"/>
      </w:pPr>
      <w:r>
        <w:t xml:space="preserve">                        $ref: '#/components/schemas/IdentityRange'</w:t>
      </w:r>
    </w:p>
    <w:p w14:paraId="56E95CF2" w14:textId="77777777" w:rsidR="007B793A" w:rsidRDefault="007B793A" w:rsidP="007B793A">
      <w:pPr>
        <w:pStyle w:val="PL"/>
      </w:pPr>
      <w:r>
        <w:t xml:space="preserve">                      minItems: 1</w:t>
      </w:r>
    </w:p>
    <w:p w14:paraId="519F97B0" w14:textId="77777777" w:rsidR="007B793A" w:rsidRDefault="007B793A" w:rsidP="007B793A">
      <w:pPr>
        <w:pStyle w:val="PL"/>
      </w:pPr>
      <w:r>
        <w:t xml:space="preserve">                    externalGroupIdentifiersRanges:</w:t>
      </w:r>
    </w:p>
    <w:p w14:paraId="728B2ABA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5FF32212" w14:textId="77777777" w:rsidR="007B793A" w:rsidRDefault="007B793A" w:rsidP="007B793A">
      <w:pPr>
        <w:pStyle w:val="PL"/>
      </w:pPr>
      <w:r>
        <w:t xml:space="preserve">                      items:</w:t>
      </w:r>
    </w:p>
    <w:p w14:paraId="0D6EFA2A" w14:textId="77777777" w:rsidR="007B793A" w:rsidRDefault="007B793A" w:rsidP="007B793A">
      <w:pPr>
        <w:pStyle w:val="PL"/>
      </w:pPr>
      <w:r>
        <w:t xml:space="preserve">                        $ref: '#/components/schemas/IdentityRange'</w:t>
      </w:r>
    </w:p>
    <w:p w14:paraId="757FC6C4" w14:textId="77777777" w:rsidR="007B793A" w:rsidRDefault="007B793A" w:rsidP="007B793A">
      <w:pPr>
        <w:pStyle w:val="PL"/>
      </w:pPr>
      <w:r>
        <w:t xml:space="preserve">                      minItems: 1</w:t>
      </w:r>
    </w:p>
    <w:p w14:paraId="41F93F2B" w14:textId="77777777" w:rsidR="007B793A" w:rsidRDefault="007B793A" w:rsidP="007B793A">
      <w:pPr>
        <w:pStyle w:val="PL"/>
      </w:pPr>
      <w:r>
        <w:t xml:space="preserve">                    servedFqdnList:</w:t>
      </w:r>
    </w:p>
    <w:p w14:paraId="11F9391A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2110642D" w14:textId="77777777" w:rsidR="007B793A" w:rsidRDefault="007B793A" w:rsidP="007B793A">
      <w:pPr>
        <w:pStyle w:val="PL"/>
      </w:pPr>
      <w:r>
        <w:t xml:space="preserve">                      items:</w:t>
      </w:r>
    </w:p>
    <w:p w14:paraId="0CDFE200" w14:textId="77777777" w:rsidR="007B793A" w:rsidRDefault="007B793A" w:rsidP="007B793A">
      <w:pPr>
        <w:pStyle w:val="PL"/>
      </w:pPr>
      <w:r>
        <w:t xml:space="preserve">                        type: string</w:t>
      </w:r>
    </w:p>
    <w:p w14:paraId="03EDD0B4" w14:textId="77777777" w:rsidR="007B793A" w:rsidRDefault="007B793A" w:rsidP="007B793A">
      <w:pPr>
        <w:pStyle w:val="PL"/>
      </w:pPr>
      <w:r>
        <w:t xml:space="preserve">                      minItems: 1</w:t>
      </w:r>
    </w:p>
    <w:p w14:paraId="556C2D6E" w14:textId="77777777" w:rsidR="007B793A" w:rsidRDefault="007B793A" w:rsidP="007B793A">
      <w:pPr>
        <w:pStyle w:val="PL"/>
      </w:pPr>
      <w:r>
        <w:t xml:space="preserve">                    dnaiList:</w:t>
      </w:r>
    </w:p>
    <w:p w14:paraId="3217BCF6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53B907B3" w14:textId="77777777" w:rsidR="007B793A" w:rsidRDefault="007B793A" w:rsidP="007B793A">
      <w:pPr>
        <w:pStyle w:val="PL"/>
      </w:pPr>
      <w:r>
        <w:t xml:space="preserve">                      items:</w:t>
      </w:r>
    </w:p>
    <w:p w14:paraId="7C69522A" w14:textId="77777777" w:rsidR="007B793A" w:rsidRDefault="007B793A" w:rsidP="007B793A">
      <w:pPr>
        <w:pStyle w:val="PL"/>
      </w:pPr>
      <w:r>
        <w:t xml:space="preserve">                        $ref: 'TS29571_CommonData.yaml#/components/schemas/Dnai'</w:t>
      </w:r>
    </w:p>
    <w:p w14:paraId="6F8203ED" w14:textId="77777777" w:rsidR="007B793A" w:rsidRDefault="007B793A" w:rsidP="007B793A">
      <w:pPr>
        <w:pStyle w:val="PL"/>
      </w:pPr>
      <w:r>
        <w:t xml:space="preserve">                      minItems: 1</w:t>
      </w:r>
    </w:p>
    <w:p w14:paraId="69DD7FE0" w14:textId="77777777" w:rsidR="007B793A" w:rsidRDefault="007B793A" w:rsidP="007B793A">
      <w:pPr>
        <w:pStyle w:val="PL"/>
      </w:pPr>
      <w:r>
        <w:t xml:space="preserve">                    unTrustAfInfoList:</w:t>
      </w:r>
    </w:p>
    <w:p w14:paraId="717F9A0D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4745D138" w14:textId="77777777" w:rsidR="007B793A" w:rsidRDefault="007B793A" w:rsidP="007B793A">
      <w:pPr>
        <w:pStyle w:val="PL"/>
      </w:pPr>
      <w:r>
        <w:t xml:space="preserve">                      items:</w:t>
      </w:r>
    </w:p>
    <w:p w14:paraId="5C782BC8" w14:textId="77777777" w:rsidR="007B793A" w:rsidRDefault="007B793A" w:rsidP="007B793A">
      <w:pPr>
        <w:pStyle w:val="PL"/>
      </w:pPr>
      <w:r>
        <w:t xml:space="preserve">                        $ref: '#/components/schemas/UnTrustAfInfo'</w:t>
      </w:r>
    </w:p>
    <w:p w14:paraId="09347AB7" w14:textId="77777777" w:rsidR="007B793A" w:rsidRDefault="007B793A" w:rsidP="007B793A">
      <w:pPr>
        <w:pStyle w:val="PL"/>
      </w:pPr>
      <w:r>
        <w:t xml:space="preserve">                      minItems: 1</w:t>
      </w:r>
    </w:p>
    <w:p w14:paraId="3D5476E7" w14:textId="77777777" w:rsidR="007B793A" w:rsidRDefault="007B793A" w:rsidP="007B793A">
      <w:pPr>
        <w:pStyle w:val="PL"/>
      </w:pPr>
      <w:r>
        <w:t xml:space="preserve">                    uasNfFunctionalityInd:</w:t>
      </w:r>
    </w:p>
    <w:p w14:paraId="6C624D23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12363406" w14:textId="77777777" w:rsidR="007B793A" w:rsidRDefault="007B793A" w:rsidP="007B793A">
      <w:pPr>
        <w:pStyle w:val="PL"/>
      </w:pPr>
      <w:r>
        <w:t xml:space="preserve">                      default: false</w:t>
      </w:r>
    </w:p>
    <w:p w14:paraId="44768AD8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12B950F2" w14:textId="77777777" w:rsidR="007B793A" w:rsidRDefault="007B793A" w:rsidP="007B793A">
      <w:pPr>
        <w:pStyle w:val="PL"/>
      </w:pPr>
      <w:r>
        <w:t xml:space="preserve">        - type: object</w:t>
      </w:r>
    </w:p>
    <w:p w14:paraId="6A630A89" w14:textId="77777777" w:rsidR="007B793A" w:rsidRDefault="007B793A" w:rsidP="007B793A">
      <w:pPr>
        <w:pStyle w:val="PL"/>
      </w:pPr>
      <w:r>
        <w:t xml:space="preserve">          properties:</w:t>
      </w:r>
    </w:p>
    <w:p w14:paraId="74981391" w14:textId="77777777" w:rsidR="007B793A" w:rsidRDefault="007B793A" w:rsidP="007B793A">
      <w:pPr>
        <w:pStyle w:val="PL"/>
      </w:pPr>
      <w:r>
        <w:t xml:space="preserve">            EP_N33:</w:t>
      </w:r>
    </w:p>
    <w:p w14:paraId="09338DCD" w14:textId="77777777" w:rsidR="007B793A" w:rsidRDefault="007B793A" w:rsidP="007B793A">
      <w:pPr>
        <w:pStyle w:val="PL"/>
      </w:pPr>
      <w:r>
        <w:t xml:space="preserve">              $ref: '#/components/schemas/EP_N33-Multiple'</w:t>
      </w:r>
    </w:p>
    <w:p w14:paraId="19D3A926" w14:textId="77777777" w:rsidR="007B793A" w:rsidRDefault="007B793A" w:rsidP="007B793A">
      <w:pPr>
        <w:pStyle w:val="PL"/>
      </w:pPr>
      <w:r>
        <w:t xml:space="preserve">    NsacfFunction-Single:</w:t>
      </w:r>
    </w:p>
    <w:p w14:paraId="680CC8B4" w14:textId="77777777" w:rsidR="007B793A" w:rsidRDefault="007B793A" w:rsidP="007B793A">
      <w:pPr>
        <w:pStyle w:val="PL"/>
      </w:pPr>
      <w:r>
        <w:t xml:space="preserve">      allOf:</w:t>
      </w:r>
    </w:p>
    <w:p w14:paraId="4D7CA08B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127D7B4" w14:textId="77777777" w:rsidR="007B793A" w:rsidRDefault="007B793A" w:rsidP="007B793A">
      <w:pPr>
        <w:pStyle w:val="PL"/>
      </w:pPr>
      <w:r>
        <w:t xml:space="preserve">        - type: object</w:t>
      </w:r>
    </w:p>
    <w:p w14:paraId="308ADAC0" w14:textId="77777777" w:rsidR="007B793A" w:rsidRDefault="007B793A" w:rsidP="007B793A">
      <w:pPr>
        <w:pStyle w:val="PL"/>
      </w:pPr>
      <w:r>
        <w:t xml:space="preserve">          properties:</w:t>
      </w:r>
    </w:p>
    <w:p w14:paraId="59F6C0BB" w14:textId="77777777" w:rsidR="007B793A" w:rsidRDefault="007B793A" w:rsidP="007B793A">
      <w:pPr>
        <w:pStyle w:val="PL"/>
      </w:pPr>
      <w:r>
        <w:t xml:space="preserve">            attributes:</w:t>
      </w:r>
    </w:p>
    <w:p w14:paraId="6A4C9CA0" w14:textId="77777777" w:rsidR="007B793A" w:rsidRDefault="007B793A" w:rsidP="007B793A">
      <w:pPr>
        <w:pStyle w:val="PL"/>
      </w:pPr>
      <w:r>
        <w:t xml:space="preserve">              allOf:</w:t>
      </w:r>
    </w:p>
    <w:p w14:paraId="18218609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591FCDED" w14:textId="77777777" w:rsidR="007B793A" w:rsidRDefault="007B793A" w:rsidP="007B793A">
      <w:pPr>
        <w:pStyle w:val="PL"/>
      </w:pPr>
      <w:r>
        <w:t xml:space="preserve">                - type: object</w:t>
      </w:r>
    </w:p>
    <w:p w14:paraId="342BE1F4" w14:textId="77777777" w:rsidR="007B793A" w:rsidRDefault="007B793A" w:rsidP="007B793A">
      <w:pPr>
        <w:pStyle w:val="PL"/>
      </w:pPr>
      <w:r>
        <w:t xml:space="preserve">                  properties:</w:t>
      </w:r>
    </w:p>
    <w:p w14:paraId="128813DA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096E4D3E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6795FC18" w14:textId="77777777" w:rsidR="007B793A" w:rsidRDefault="007B793A" w:rsidP="007B793A">
      <w:pPr>
        <w:pStyle w:val="PL"/>
      </w:pPr>
      <w:r>
        <w:t xml:space="preserve">                    nsacfInfoSnssai:</w:t>
      </w:r>
    </w:p>
    <w:p w14:paraId="7FF503E0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75A29C70" w14:textId="77777777" w:rsidR="007B793A" w:rsidRDefault="007B793A" w:rsidP="007B793A">
      <w:pPr>
        <w:pStyle w:val="PL"/>
      </w:pPr>
      <w:r>
        <w:t xml:space="preserve">                      items:</w:t>
      </w:r>
    </w:p>
    <w:p w14:paraId="7A585C76" w14:textId="77777777" w:rsidR="007B793A" w:rsidRDefault="007B793A" w:rsidP="007B793A">
      <w:pPr>
        <w:pStyle w:val="PL"/>
      </w:pPr>
      <w:r>
        <w:t xml:space="preserve">                        $ref: '#/components/schemas/NsacfInfoSnssai'</w:t>
      </w:r>
    </w:p>
    <w:p w14:paraId="2AE00ABD" w14:textId="77777777" w:rsidR="007B793A" w:rsidRDefault="007B793A" w:rsidP="007B793A">
      <w:pPr>
        <w:pStyle w:val="PL"/>
      </w:pPr>
      <w:r>
        <w:t xml:space="preserve">                    nsacfInfo:</w:t>
      </w:r>
    </w:p>
    <w:p w14:paraId="7008AF7A" w14:textId="77777777" w:rsidR="007B793A" w:rsidRDefault="007B793A" w:rsidP="007B793A">
      <w:pPr>
        <w:pStyle w:val="PL"/>
      </w:pPr>
      <w:r>
        <w:t xml:space="preserve">                      $ref: '#/components/schemas/NsacfInfo'</w:t>
      </w:r>
    </w:p>
    <w:p w14:paraId="1840CBB7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08D3F0A5" w14:textId="77777777" w:rsidR="007B793A" w:rsidRDefault="007B793A" w:rsidP="007B793A">
      <w:pPr>
        <w:pStyle w:val="PL"/>
      </w:pPr>
      <w:r>
        <w:t xml:space="preserve">        - type: object</w:t>
      </w:r>
    </w:p>
    <w:p w14:paraId="45C39028" w14:textId="77777777" w:rsidR="007B793A" w:rsidRDefault="007B793A" w:rsidP="007B793A">
      <w:pPr>
        <w:pStyle w:val="PL"/>
      </w:pPr>
      <w:r>
        <w:t xml:space="preserve">          properties:</w:t>
      </w:r>
    </w:p>
    <w:p w14:paraId="7A7E1A6E" w14:textId="77777777" w:rsidR="007B793A" w:rsidRDefault="007B793A" w:rsidP="007B793A">
      <w:pPr>
        <w:pStyle w:val="PL"/>
      </w:pPr>
      <w:r>
        <w:t xml:space="preserve">            EP_N60:</w:t>
      </w:r>
    </w:p>
    <w:p w14:paraId="52C8EE3D" w14:textId="77777777" w:rsidR="007B793A" w:rsidRDefault="007B793A" w:rsidP="007B793A">
      <w:pPr>
        <w:pStyle w:val="PL"/>
      </w:pPr>
      <w:r>
        <w:t xml:space="preserve">              $ref: '#/components/schemas/EP_N60-Multiple'</w:t>
      </w:r>
    </w:p>
    <w:p w14:paraId="016872CE" w14:textId="77777777" w:rsidR="007B793A" w:rsidRDefault="007B793A" w:rsidP="007B793A">
      <w:pPr>
        <w:pStyle w:val="PL"/>
      </w:pPr>
    </w:p>
    <w:p w14:paraId="1F08F7BE" w14:textId="77777777" w:rsidR="007B793A" w:rsidRDefault="007B793A" w:rsidP="007B793A">
      <w:pPr>
        <w:pStyle w:val="PL"/>
      </w:pPr>
      <w:r>
        <w:t xml:space="preserve">    DDNMFFunction-Single:</w:t>
      </w:r>
    </w:p>
    <w:p w14:paraId="361502A0" w14:textId="77777777" w:rsidR="007B793A" w:rsidRDefault="007B793A" w:rsidP="007B793A">
      <w:pPr>
        <w:pStyle w:val="PL"/>
      </w:pPr>
      <w:r>
        <w:t xml:space="preserve">      allOf:</w:t>
      </w:r>
    </w:p>
    <w:p w14:paraId="5F1287DB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4F2C8E7" w14:textId="77777777" w:rsidR="007B793A" w:rsidRDefault="007B793A" w:rsidP="007B793A">
      <w:pPr>
        <w:pStyle w:val="PL"/>
      </w:pPr>
      <w:r>
        <w:t xml:space="preserve">        - type: object</w:t>
      </w:r>
    </w:p>
    <w:p w14:paraId="511238C8" w14:textId="77777777" w:rsidR="007B793A" w:rsidRDefault="007B793A" w:rsidP="007B793A">
      <w:pPr>
        <w:pStyle w:val="PL"/>
      </w:pPr>
      <w:r>
        <w:t xml:space="preserve">          properties:</w:t>
      </w:r>
    </w:p>
    <w:p w14:paraId="43193BF4" w14:textId="77777777" w:rsidR="007B793A" w:rsidRDefault="007B793A" w:rsidP="007B793A">
      <w:pPr>
        <w:pStyle w:val="PL"/>
      </w:pPr>
      <w:r>
        <w:t xml:space="preserve">            attributes:</w:t>
      </w:r>
    </w:p>
    <w:p w14:paraId="3A1DDDAD" w14:textId="77777777" w:rsidR="007B793A" w:rsidRDefault="007B793A" w:rsidP="007B793A">
      <w:pPr>
        <w:pStyle w:val="PL"/>
      </w:pPr>
      <w:r>
        <w:t xml:space="preserve">              allOf:</w:t>
      </w:r>
    </w:p>
    <w:p w14:paraId="26CE0E1D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A004753" w14:textId="77777777" w:rsidR="007B793A" w:rsidRDefault="007B793A" w:rsidP="007B793A">
      <w:pPr>
        <w:pStyle w:val="PL"/>
      </w:pPr>
      <w:r>
        <w:t xml:space="preserve">                - type: object</w:t>
      </w:r>
    </w:p>
    <w:p w14:paraId="07BD1E5C" w14:textId="77777777" w:rsidR="007B793A" w:rsidRDefault="007B793A" w:rsidP="007B793A">
      <w:pPr>
        <w:pStyle w:val="PL"/>
      </w:pPr>
      <w:r>
        <w:t xml:space="preserve">                  properties:</w:t>
      </w:r>
    </w:p>
    <w:p w14:paraId="7D4275C7" w14:textId="77777777" w:rsidR="007B793A" w:rsidRDefault="007B793A" w:rsidP="007B793A">
      <w:pPr>
        <w:pStyle w:val="PL"/>
      </w:pPr>
      <w:r>
        <w:t xml:space="preserve">                    plmnId:</w:t>
      </w:r>
    </w:p>
    <w:p w14:paraId="79AD42A2" w14:textId="77777777" w:rsidR="007B793A" w:rsidRDefault="007B793A" w:rsidP="007B793A">
      <w:pPr>
        <w:pStyle w:val="PL"/>
      </w:pPr>
      <w:r>
        <w:t xml:space="preserve">                      $ref: 'TS28541_NrNrm.yaml#/components/schemas/PlmnId'</w:t>
      </w:r>
    </w:p>
    <w:p w14:paraId="06E23E10" w14:textId="77777777" w:rsidR="007B793A" w:rsidRDefault="007B793A" w:rsidP="007B793A">
      <w:pPr>
        <w:pStyle w:val="PL"/>
      </w:pPr>
      <w:r>
        <w:t xml:space="preserve">                    sBIFqdn:</w:t>
      </w:r>
    </w:p>
    <w:p w14:paraId="30738D02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BF54B1C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6C4F52A7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3A22B692" w14:textId="77777777" w:rsidR="007B793A" w:rsidRDefault="007B793A" w:rsidP="007B793A">
      <w:pPr>
        <w:pStyle w:val="PL"/>
      </w:pPr>
      <w:r>
        <w:t xml:space="preserve">                    commModelList:</w:t>
      </w:r>
    </w:p>
    <w:p w14:paraId="60C2DA13" w14:textId="77777777" w:rsidR="007B793A" w:rsidRDefault="007B793A" w:rsidP="007B793A">
      <w:pPr>
        <w:pStyle w:val="PL"/>
      </w:pPr>
      <w:r>
        <w:t xml:space="preserve">                      $ref: '#/components/schemas/CommModelList'</w:t>
      </w:r>
    </w:p>
    <w:p w14:paraId="2E34FF58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423490C9" w14:textId="77777777" w:rsidR="007B793A" w:rsidRDefault="007B793A" w:rsidP="007B793A">
      <w:pPr>
        <w:pStyle w:val="PL"/>
      </w:pPr>
      <w:r>
        <w:t xml:space="preserve">        - type: object</w:t>
      </w:r>
    </w:p>
    <w:p w14:paraId="75A3433C" w14:textId="77777777" w:rsidR="007B793A" w:rsidRDefault="007B793A" w:rsidP="007B793A">
      <w:pPr>
        <w:pStyle w:val="PL"/>
      </w:pPr>
      <w:r>
        <w:t xml:space="preserve">          properties:</w:t>
      </w:r>
    </w:p>
    <w:p w14:paraId="13575B4C" w14:textId="77777777" w:rsidR="007B793A" w:rsidRDefault="007B793A" w:rsidP="007B793A">
      <w:pPr>
        <w:pStyle w:val="PL"/>
      </w:pPr>
      <w:r>
        <w:t xml:space="preserve">            EP_Npc4:</w:t>
      </w:r>
    </w:p>
    <w:p w14:paraId="195627E3" w14:textId="77777777" w:rsidR="007B793A" w:rsidRDefault="007B793A" w:rsidP="007B793A">
      <w:pPr>
        <w:pStyle w:val="PL"/>
      </w:pPr>
      <w:r>
        <w:t xml:space="preserve">              $ref: '#/components/schemas/EP_Npc4-Multiple'</w:t>
      </w:r>
    </w:p>
    <w:p w14:paraId="1944E890" w14:textId="77777777" w:rsidR="007B793A" w:rsidRDefault="007B793A" w:rsidP="007B793A">
      <w:pPr>
        <w:pStyle w:val="PL"/>
      </w:pPr>
      <w:r>
        <w:t xml:space="preserve">            EP_Npc6:</w:t>
      </w:r>
    </w:p>
    <w:p w14:paraId="039A9F87" w14:textId="77777777" w:rsidR="007B793A" w:rsidRDefault="007B793A" w:rsidP="007B793A">
      <w:pPr>
        <w:pStyle w:val="PL"/>
      </w:pPr>
      <w:r>
        <w:t xml:space="preserve">              $ref: '#/components/schemas/EP_Npc6-Multiple'</w:t>
      </w:r>
    </w:p>
    <w:p w14:paraId="5DE6AEE5" w14:textId="77777777" w:rsidR="007B793A" w:rsidRDefault="007B793A" w:rsidP="007B793A">
      <w:pPr>
        <w:pStyle w:val="PL"/>
      </w:pPr>
      <w:r>
        <w:t xml:space="preserve">            EP_Npc7:</w:t>
      </w:r>
    </w:p>
    <w:p w14:paraId="75D07183" w14:textId="77777777" w:rsidR="007B793A" w:rsidRDefault="007B793A" w:rsidP="007B793A">
      <w:pPr>
        <w:pStyle w:val="PL"/>
      </w:pPr>
      <w:r>
        <w:t xml:space="preserve">              $ref: '#/components/schemas/EP_Npc7-Multiple'</w:t>
      </w:r>
    </w:p>
    <w:p w14:paraId="589FA520" w14:textId="77777777" w:rsidR="007B793A" w:rsidRDefault="007B793A" w:rsidP="007B793A">
      <w:pPr>
        <w:pStyle w:val="PL"/>
      </w:pPr>
      <w:r>
        <w:t xml:space="preserve">            EP_Npc8:</w:t>
      </w:r>
    </w:p>
    <w:p w14:paraId="7F8EA43F" w14:textId="77777777" w:rsidR="007B793A" w:rsidRDefault="007B793A" w:rsidP="007B793A">
      <w:pPr>
        <w:pStyle w:val="PL"/>
      </w:pPr>
      <w:r>
        <w:t xml:space="preserve">              $ref: '#/components/schemas/EP_Npc8-Multiple'</w:t>
      </w:r>
    </w:p>
    <w:p w14:paraId="1E400D1C" w14:textId="77777777" w:rsidR="007B793A" w:rsidRDefault="007B793A" w:rsidP="007B793A">
      <w:pPr>
        <w:pStyle w:val="PL"/>
      </w:pPr>
    </w:p>
    <w:p w14:paraId="1A43A758" w14:textId="77777777" w:rsidR="007B793A" w:rsidRDefault="007B793A" w:rsidP="007B793A">
      <w:pPr>
        <w:pStyle w:val="PL"/>
      </w:pPr>
      <w:r>
        <w:t xml:space="preserve">    EASDFFunction-Single:</w:t>
      </w:r>
    </w:p>
    <w:p w14:paraId="307788FA" w14:textId="77777777" w:rsidR="007B793A" w:rsidRDefault="007B793A" w:rsidP="007B793A">
      <w:pPr>
        <w:pStyle w:val="PL"/>
      </w:pPr>
      <w:r>
        <w:t xml:space="preserve">      allOf:</w:t>
      </w:r>
    </w:p>
    <w:p w14:paraId="74CEA686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6D75C5D" w14:textId="77777777" w:rsidR="007B793A" w:rsidRDefault="007B793A" w:rsidP="007B793A">
      <w:pPr>
        <w:pStyle w:val="PL"/>
      </w:pPr>
      <w:r>
        <w:t xml:space="preserve">        - type: object</w:t>
      </w:r>
    </w:p>
    <w:p w14:paraId="7EFF3505" w14:textId="77777777" w:rsidR="007B793A" w:rsidRDefault="007B793A" w:rsidP="007B793A">
      <w:pPr>
        <w:pStyle w:val="PL"/>
      </w:pPr>
      <w:r>
        <w:t xml:space="preserve">          properties:</w:t>
      </w:r>
    </w:p>
    <w:p w14:paraId="1FA20DD5" w14:textId="77777777" w:rsidR="007B793A" w:rsidRDefault="007B793A" w:rsidP="007B793A">
      <w:pPr>
        <w:pStyle w:val="PL"/>
      </w:pPr>
      <w:r>
        <w:t xml:space="preserve">            attributes:</w:t>
      </w:r>
    </w:p>
    <w:p w14:paraId="26F97886" w14:textId="77777777" w:rsidR="007B793A" w:rsidRDefault="007B793A" w:rsidP="007B793A">
      <w:pPr>
        <w:pStyle w:val="PL"/>
      </w:pPr>
      <w:r>
        <w:t xml:space="preserve">              allOf:</w:t>
      </w:r>
    </w:p>
    <w:p w14:paraId="4B9185D8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28C88F27" w14:textId="77777777" w:rsidR="007B793A" w:rsidRDefault="007B793A" w:rsidP="007B793A">
      <w:pPr>
        <w:pStyle w:val="PL"/>
      </w:pPr>
      <w:r>
        <w:t xml:space="preserve">                - type: object</w:t>
      </w:r>
    </w:p>
    <w:p w14:paraId="3128A349" w14:textId="77777777" w:rsidR="007B793A" w:rsidRDefault="007B793A" w:rsidP="007B793A">
      <w:pPr>
        <w:pStyle w:val="PL"/>
      </w:pPr>
      <w:r>
        <w:t xml:space="preserve">                  properties:</w:t>
      </w:r>
    </w:p>
    <w:p w14:paraId="7F0CF25F" w14:textId="77777777" w:rsidR="007B793A" w:rsidRDefault="007B793A" w:rsidP="007B793A">
      <w:pPr>
        <w:pStyle w:val="PL"/>
      </w:pPr>
      <w:r>
        <w:t xml:space="preserve">                    plmnId:</w:t>
      </w:r>
    </w:p>
    <w:p w14:paraId="2EBB11F6" w14:textId="77777777" w:rsidR="007B793A" w:rsidRDefault="007B793A" w:rsidP="007B793A">
      <w:pPr>
        <w:pStyle w:val="PL"/>
      </w:pPr>
      <w:r>
        <w:t xml:space="preserve">                      $ref: 'TS28541_NrNrm.yaml#/components/schemas/PlmnId'</w:t>
      </w:r>
    </w:p>
    <w:p w14:paraId="59ACD020" w14:textId="77777777" w:rsidR="007B793A" w:rsidRDefault="007B793A" w:rsidP="007B793A">
      <w:pPr>
        <w:pStyle w:val="PL"/>
      </w:pPr>
      <w:r>
        <w:t xml:space="preserve">                    sBIFqdn:</w:t>
      </w:r>
    </w:p>
    <w:p w14:paraId="55B93996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3DE300CA" w14:textId="77777777" w:rsidR="007B793A" w:rsidRDefault="007B793A" w:rsidP="007B793A">
      <w:pPr>
        <w:pStyle w:val="PL"/>
      </w:pPr>
      <w:r>
        <w:t xml:space="preserve">                    managedNFProfile:</w:t>
      </w:r>
    </w:p>
    <w:p w14:paraId="48A2224B" w14:textId="77777777" w:rsidR="007B793A" w:rsidRDefault="007B793A" w:rsidP="007B793A">
      <w:pPr>
        <w:pStyle w:val="PL"/>
      </w:pPr>
      <w:r>
        <w:t xml:space="preserve">                      $ref: '#/components/schemas/ManagedNFProfile'</w:t>
      </w:r>
    </w:p>
    <w:p w14:paraId="0F0A7A14" w14:textId="77777777" w:rsidR="007B793A" w:rsidRDefault="007B793A" w:rsidP="007B793A">
      <w:pPr>
        <w:pStyle w:val="PL"/>
      </w:pPr>
      <w:r>
        <w:t xml:space="preserve">                    serverAddr:</w:t>
      </w:r>
    </w:p>
    <w:p w14:paraId="1FFA1B26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8F03807" w14:textId="77777777" w:rsidR="007B793A" w:rsidRDefault="007B793A" w:rsidP="007B793A">
      <w:pPr>
        <w:pStyle w:val="PL"/>
      </w:pPr>
      <w:r>
        <w:t xml:space="preserve">        - $ref: 'TS28623_GenericNrm.yaml#/components/schemas/ManagedFunction-ncO'</w:t>
      </w:r>
    </w:p>
    <w:p w14:paraId="12A2395D" w14:textId="77777777" w:rsidR="007B793A" w:rsidRDefault="007B793A" w:rsidP="007B793A">
      <w:pPr>
        <w:pStyle w:val="PL"/>
      </w:pPr>
      <w:r>
        <w:t xml:space="preserve">        - type: object</w:t>
      </w:r>
    </w:p>
    <w:p w14:paraId="747F6FEF" w14:textId="77777777" w:rsidR="007B793A" w:rsidRDefault="007B793A" w:rsidP="007B793A">
      <w:pPr>
        <w:pStyle w:val="PL"/>
      </w:pPr>
      <w:r>
        <w:t xml:space="preserve">          properties:</w:t>
      </w:r>
    </w:p>
    <w:p w14:paraId="57F62B25" w14:textId="77777777" w:rsidR="007B793A" w:rsidRDefault="007B793A" w:rsidP="007B793A">
      <w:pPr>
        <w:pStyle w:val="PL"/>
      </w:pPr>
      <w:r>
        <w:t xml:space="preserve">            EP_N88:</w:t>
      </w:r>
    </w:p>
    <w:p w14:paraId="19E20615" w14:textId="77777777" w:rsidR="007B793A" w:rsidRDefault="007B793A" w:rsidP="007B793A">
      <w:pPr>
        <w:pStyle w:val="PL"/>
      </w:pPr>
      <w:r>
        <w:t xml:space="preserve">              $ref: '#/components/schemas/EP_N88-Multiple'</w:t>
      </w:r>
    </w:p>
    <w:p w14:paraId="0F100CBA" w14:textId="77777777" w:rsidR="007B793A" w:rsidRDefault="007B793A" w:rsidP="007B793A">
      <w:pPr>
        <w:pStyle w:val="PL"/>
      </w:pPr>
    </w:p>
    <w:p w14:paraId="75C4FEC7" w14:textId="77777777" w:rsidR="007B793A" w:rsidRDefault="007B793A" w:rsidP="007B793A">
      <w:pPr>
        <w:pStyle w:val="PL"/>
      </w:pPr>
      <w:r>
        <w:t xml:space="preserve">    EcmConnectionInfo-Single:</w:t>
      </w:r>
    </w:p>
    <w:p w14:paraId="216F15E0" w14:textId="77777777" w:rsidR="007B793A" w:rsidRDefault="007B793A" w:rsidP="007B793A">
      <w:pPr>
        <w:pStyle w:val="PL"/>
      </w:pPr>
      <w:r>
        <w:t xml:space="preserve">      allOf:</w:t>
      </w:r>
    </w:p>
    <w:p w14:paraId="3DA6F656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945116A" w14:textId="77777777" w:rsidR="007B793A" w:rsidRDefault="007B793A" w:rsidP="007B793A">
      <w:pPr>
        <w:pStyle w:val="PL"/>
      </w:pPr>
      <w:r>
        <w:t xml:space="preserve">        - type: object</w:t>
      </w:r>
    </w:p>
    <w:p w14:paraId="79B9F6FB" w14:textId="77777777" w:rsidR="007B793A" w:rsidRDefault="007B793A" w:rsidP="007B793A">
      <w:pPr>
        <w:pStyle w:val="PL"/>
      </w:pPr>
      <w:r>
        <w:t xml:space="preserve">          properties:</w:t>
      </w:r>
    </w:p>
    <w:p w14:paraId="6E44F577" w14:textId="77777777" w:rsidR="007B793A" w:rsidRDefault="007B793A" w:rsidP="007B793A">
      <w:pPr>
        <w:pStyle w:val="PL"/>
      </w:pPr>
      <w:r>
        <w:t xml:space="preserve">            attributes:</w:t>
      </w:r>
    </w:p>
    <w:p w14:paraId="6689C0DA" w14:textId="77777777" w:rsidR="007B793A" w:rsidRDefault="007B793A" w:rsidP="007B793A">
      <w:pPr>
        <w:pStyle w:val="PL"/>
      </w:pPr>
      <w:r>
        <w:t xml:space="preserve">              allOf:</w:t>
      </w:r>
    </w:p>
    <w:p w14:paraId="4DB85751" w14:textId="77777777" w:rsidR="007B793A" w:rsidRDefault="007B793A" w:rsidP="007B793A">
      <w:pPr>
        <w:pStyle w:val="PL"/>
      </w:pPr>
      <w:r>
        <w:t xml:space="preserve">                - type: object</w:t>
      </w:r>
    </w:p>
    <w:p w14:paraId="33FA9C63" w14:textId="77777777" w:rsidR="007B793A" w:rsidRDefault="007B793A" w:rsidP="007B793A">
      <w:pPr>
        <w:pStyle w:val="PL"/>
      </w:pPr>
      <w:r>
        <w:t xml:space="preserve">                  properties:</w:t>
      </w:r>
    </w:p>
    <w:p w14:paraId="304E5343" w14:textId="77777777" w:rsidR="007B793A" w:rsidRDefault="007B793A" w:rsidP="007B793A">
      <w:pPr>
        <w:pStyle w:val="PL"/>
      </w:pPr>
      <w:r>
        <w:t xml:space="preserve">                    eASServiceArea:</w:t>
      </w:r>
    </w:p>
    <w:p w14:paraId="47DD0E40" w14:textId="77777777" w:rsidR="007B793A" w:rsidRDefault="007B793A" w:rsidP="007B793A">
      <w:pPr>
        <w:pStyle w:val="PL"/>
      </w:pPr>
      <w:r>
        <w:t xml:space="preserve">                      $ref: 'TS28538_EdgeNrm.yaml#/components/schemas/ServingLocation'</w:t>
      </w:r>
    </w:p>
    <w:p w14:paraId="06789016" w14:textId="77777777" w:rsidR="007B793A" w:rsidRDefault="007B793A" w:rsidP="007B793A">
      <w:pPr>
        <w:pStyle w:val="PL"/>
      </w:pPr>
      <w:r>
        <w:t xml:space="preserve">                    eESServiceArea:</w:t>
      </w:r>
    </w:p>
    <w:p w14:paraId="5A3C3F82" w14:textId="77777777" w:rsidR="007B793A" w:rsidRDefault="007B793A" w:rsidP="007B793A">
      <w:pPr>
        <w:pStyle w:val="PL"/>
      </w:pPr>
      <w:r>
        <w:t xml:space="preserve">                      $ref: 'TS28538_EdgeNrm.yaml#/components/schemas/ServingLocation'</w:t>
      </w:r>
    </w:p>
    <w:p w14:paraId="545D3BD0" w14:textId="77777777" w:rsidR="007B793A" w:rsidRDefault="007B793A" w:rsidP="007B793A">
      <w:pPr>
        <w:pStyle w:val="PL"/>
      </w:pPr>
      <w:r>
        <w:t xml:space="preserve">                    eDNServiceArea:</w:t>
      </w:r>
    </w:p>
    <w:p w14:paraId="17CC6F62" w14:textId="77777777" w:rsidR="007B793A" w:rsidRDefault="007B793A" w:rsidP="007B793A">
      <w:pPr>
        <w:pStyle w:val="PL"/>
      </w:pPr>
      <w:r>
        <w:t xml:space="preserve">                      $ref: 'TS28538_EdgeNrm.yaml#/components/schemas/ServingLocation'</w:t>
      </w:r>
    </w:p>
    <w:p w14:paraId="18D9CDC2" w14:textId="77777777" w:rsidR="007B793A" w:rsidRDefault="007B793A" w:rsidP="007B793A">
      <w:pPr>
        <w:pStyle w:val="PL"/>
      </w:pPr>
      <w:r>
        <w:t xml:space="preserve">                    eASIpAddress:</w:t>
      </w:r>
    </w:p>
    <w:p w14:paraId="76B74611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7007FC06" w14:textId="77777777" w:rsidR="007B793A" w:rsidRDefault="007B793A" w:rsidP="007B793A">
      <w:pPr>
        <w:pStyle w:val="PL"/>
      </w:pPr>
      <w:r>
        <w:t xml:space="preserve">                    eESIpAddress:</w:t>
      </w:r>
    </w:p>
    <w:p w14:paraId="7D5C6A23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D60B993" w14:textId="77777777" w:rsidR="007B793A" w:rsidRDefault="007B793A" w:rsidP="007B793A">
      <w:pPr>
        <w:pStyle w:val="PL"/>
      </w:pPr>
      <w:r>
        <w:t xml:space="preserve">                    eCSIpAddress:</w:t>
      </w:r>
    </w:p>
    <w:p w14:paraId="62BC15CA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649CDAF8" w14:textId="77777777" w:rsidR="007B793A" w:rsidRDefault="007B793A" w:rsidP="007B793A">
      <w:pPr>
        <w:pStyle w:val="PL"/>
      </w:pPr>
      <w:r>
        <w:t xml:space="preserve">                    ednIdentifier:</w:t>
      </w:r>
    </w:p>
    <w:p w14:paraId="70894E35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E8A3998" w14:textId="77777777" w:rsidR="007B793A" w:rsidRDefault="007B793A" w:rsidP="007B793A">
      <w:pPr>
        <w:pStyle w:val="PL"/>
      </w:pPr>
      <w:r>
        <w:t xml:space="preserve">                    ecmConnectionType:</w:t>
      </w:r>
    </w:p>
    <w:p w14:paraId="77D05D3F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0F9642B6" w14:textId="77777777" w:rsidR="007B793A" w:rsidRDefault="007B793A" w:rsidP="007B793A">
      <w:pPr>
        <w:pStyle w:val="PL"/>
      </w:pPr>
      <w:r>
        <w:t xml:space="preserve">                      enum:</w:t>
      </w:r>
    </w:p>
    <w:p w14:paraId="1289E74F" w14:textId="77777777" w:rsidR="007B793A" w:rsidRDefault="007B793A" w:rsidP="007B793A">
      <w:pPr>
        <w:pStyle w:val="PL"/>
      </w:pPr>
      <w:r>
        <w:t xml:space="preserve">                        - USERPLANE</w:t>
      </w:r>
    </w:p>
    <w:p w14:paraId="4F7B7519" w14:textId="77777777" w:rsidR="007B793A" w:rsidRDefault="007B793A" w:rsidP="007B793A">
      <w:pPr>
        <w:pStyle w:val="PL"/>
      </w:pPr>
      <w:r>
        <w:t xml:space="preserve">                        - CONTROLPLANE</w:t>
      </w:r>
    </w:p>
    <w:p w14:paraId="4E483126" w14:textId="77777777" w:rsidR="007B793A" w:rsidRDefault="007B793A" w:rsidP="007B793A">
      <w:pPr>
        <w:pStyle w:val="PL"/>
      </w:pPr>
      <w:r>
        <w:t xml:space="preserve">                        - BOTH</w:t>
      </w:r>
    </w:p>
    <w:p w14:paraId="42925C51" w14:textId="77777777" w:rsidR="007B793A" w:rsidRDefault="007B793A" w:rsidP="007B793A">
      <w:pPr>
        <w:pStyle w:val="PL"/>
      </w:pPr>
      <w:r>
        <w:t xml:space="preserve">                    5GCNfConnEcmInfoList:</w:t>
      </w:r>
    </w:p>
    <w:p w14:paraId="03EC5D48" w14:textId="77777777" w:rsidR="007B793A" w:rsidRDefault="007B793A" w:rsidP="007B793A">
      <w:pPr>
        <w:pStyle w:val="PL"/>
      </w:pPr>
      <w:r>
        <w:t xml:space="preserve">                      $ref: '#/components/schemas/5GCNfConnEcmInfoList'</w:t>
      </w:r>
    </w:p>
    <w:p w14:paraId="1DC33C12" w14:textId="77777777" w:rsidR="007B793A" w:rsidRDefault="007B793A" w:rsidP="007B793A">
      <w:pPr>
        <w:pStyle w:val="PL"/>
      </w:pPr>
      <w:r>
        <w:t xml:space="preserve">                    uPFConnectionInfo:</w:t>
      </w:r>
    </w:p>
    <w:p w14:paraId="65E438C2" w14:textId="77777777" w:rsidR="007B793A" w:rsidRDefault="007B793A" w:rsidP="007B793A">
      <w:pPr>
        <w:pStyle w:val="PL"/>
      </w:pPr>
      <w:r>
        <w:t xml:space="preserve">                      $ref: '#/components/schemas/UPFConnectionInfo'</w:t>
      </w:r>
    </w:p>
    <w:p w14:paraId="7F62497B" w14:textId="77777777" w:rsidR="007B793A" w:rsidRDefault="007B793A" w:rsidP="007B793A">
      <w:pPr>
        <w:pStyle w:val="PL"/>
      </w:pPr>
    </w:p>
    <w:p w14:paraId="78AA002C" w14:textId="77777777" w:rsidR="007B793A" w:rsidRDefault="007B793A" w:rsidP="007B793A">
      <w:pPr>
        <w:pStyle w:val="PL"/>
      </w:pPr>
    </w:p>
    <w:p w14:paraId="2CD58801" w14:textId="77777777" w:rsidR="007B793A" w:rsidRDefault="007B793A" w:rsidP="007B793A">
      <w:pPr>
        <w:pStyle w:val="PL"/>
      </w:pPr>
      <w:r>
        <w:t xml:space="preserve">    ExternalAmfFunction-Single:</w:t>
      </w:r>
    </w:p>
    <w:p w14:paraId="16CF571F" w14:textId="77777777" w:rsidR="007B793A" w:rsidRDefault="007B793A" w:rsidP="007B793A">
      <w:pPr>
        <w:pStyle w:val="PL"/>
      </w:pPr>
      <w:r>
        <w:t xml:space="preserve">      allOf:</w:t>
      </w:r>
    </w:p>
    <w:p w14:paraId="2B4E020D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AB172A1" w14:textId="77777777" w:rsidR="007B793A" w:rsidRDefault="007B793A" w:rsidP="007B793A">
      <w:pPr>
        <w:pStyle w:val="PL"/>
      </w:pPr>
      <w:r>
        <w:t xml:space="preserve">        - type: object</w:t>
      </w:r>
    </w:p>
    <w:p w14:paraId="34877663" w14:textId="77777777" w:rsidR="007B793A" w:rsidRDefault="007B793A" w:rsidP="007B793A">
      <w:pPr>
        <w:pStyle w:val="PL"/>
      </w:pPr>
      <w:r>
        <w:t xml:space="preserve">          properties:</w:t>
      </w:r>
    </w:p>
    <w:p w14:paraId="4BD57D05" w14:textId="77777777" w:rsidR="007B793A" w:rsidRDefault="007B793A" w:rsidP="007B793A">
      <w:pPr>
        <w:pStyle w:val="PL"/>
      </w:pPr>
      <w:r>
        <w:t xml:space="preserve">            attributes:</w:t>
      </w:r>
    </w:p>
    <w:p w14:paraId="582A067A" w14:textId="77777777" w:rsidR="007B793A" w:rsidRDefault="007B793A" w:rsidP="007B793A">
      <w:pPr>
        <w:pStyle w:val="PL"/>
      </w:pPr>
      <w:r>
        <w:t xml:space="preserve">              allOf:</w:t>
      </w:r>
    </w:p>
    <w:p w14:paraId="5F47521B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E25C334" w14:textId="77777777" w:rsidR="007B793A" w:rsidRDefault="007B793A" w:rsidP="007B793A">
      <w:pPr>
        <w:pStyle w:val="PL"/>
      </w:pPr>
      <w:r>
        <w:t xml:space="preserve">                - type: object</w:t>
      </w:r>
    </w:p>
    <w:p w14:paraId="19BE833A" w14:textId="77777777" w:rsidR="007B793A" w:rsidRDefault="007B793A" w:rsidP="007B793A">
      <w:pPr>
        <w:pStyle w:val="PL"/>
      </w:pPr>
      <w:r>
        <w:t xml:space="preserve">                  properties:</w:t>
      </w:r>
    </w:p>
    <w:p w14:paraId="3CBCF9AC" w14:textId="77777777" w:rsidR="007B793A" w:rsidRDefault="007B793A" w:rsidP="007B793A">
      <w:pPr>
        <w:pStyle w:val="PL"/>
      </w:pPr>
      <w:r>
        <w:t xml:space="preserve">                    plmnIdList:</w:t>
      </w:r>
    </w:p>
    <w:p w14:paraId="38C31EC4" w14:textId="77777777" w:rsidR="007B793A" w:rsidRDefault="007B793A" w:rsidP="007B793A">
      <w:pPr>
        <w:pStyle w:val="PL"/>
      </w:pPr>
      <w:r>
        <w:t xml:space="preserve">                      $ref: 'TS28541_NrNrm.yaml#/components/schemas/PlmnIdList'</w:t>
      </w:r>
    </w:p>
    <w:p w14:paraId="30801288" w14:textId="77777777" w:rsidR="007B793A" w:rsidRDefault="007B793A" w:rsidP="007B793A">
      <w:pPr>
        <w:pStyle w:val="PL"/>
      </w:pPr>
      <w:r>
        <w:t xml:space="preserve">                    amfIdentifier:</w:t>
      </w:r>
    </w:p>
    <w:p w14:paraId="3C53B044" w14:textId="77777777" w:rsidR="007B793A" w:rsidRDefault="007B793A" w:rsidP="007B793A">
      <w:pPr>
        <w:pStyle w:val="PL"/>
      </w:pPr>
      <w:r>
        <w:t xml:space="preserve">                      $ref: '#/components/schemas/AmfIdentifier'</w:t>
      </w:r>
    </w:p>
    <w:p w14:paraId="719DF7C4" w14:textId="77777777" w:rsidR="007B793A" w:rsidRDefault="007B793A" w:rsidP="007B793A">
      <w:pPr>
        <w:pStyle w:val="PL"/>
      </w:pPr>
      <w:r>
        <w:t xml:space="preserve">    ExternalNrfFunction-Single:</w:t>
      </w:r>
    </w:p>
    <w:p w14:paraId="54371CF4" w14:textId="77777777" w:rsidR="007B793A" w:rsidRDefault="007B793A" w:rsidP="007B793A">
      <w:pPr>
        <w:pStyle w:val="PL"/>
      </w:pPr>
      <w:r>
        <w:t xml:space="preserve">      allOf:</w:t>
      </w:r>
    </w:p>
    <w:p w14:paraId="615E9521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048C00B0" w14:textId="77777777" w:rsidR="007B793A" w:rsidRDefault="007B793A" w:rsidP="007B793A">
      <w:pPr>
        <w:pStyle w:val="PL"/>
      </w:pPr>
      <w:r>
        <w:t xml:space="preserve">        - type: object</w:t>
      </w:r>
    </w:p>
    <w:p w14:paraId="0A03106B" w14:textId="77777777" w:rsidR="007B793A" w:rsidRDefault="007B793A" w:rsidP="007B793A">
      <w:pPr>
        <w:pStyle w:val="PL"/>
      </w:pPr>
      <w:r>
        <w:t xml:space="preserve">          properties:</w:t>
      </w:r>
    </w:p>
    <w:p w14:paraId="3299A05B" w14:textId="77777777" w:rsidR="007B793A" w:rsidRDefault="007B793A" w:rsidP="007B793A">
      <w:pPr>
        <w:pStyle w:val="PL"/>
      </w:pPr>
      <w:r>
        <w:t xml:space="preserve">            attributes:</w:t>
      </w:r>
    </w:p>
    <w:p w14:paraId="4AA98179" w14:textId="77777777" w:rsidR="007B793A" w:rsidRDefault="007B793A" w:rsidP="007B793A">
      <w:pPr>
        <w:pStyle w:val="PL"/>
      </w:pPr>
      <w:r>
        <w:t xml:space="preserve">              allOf:</w:t>
      </w:r>
    </w:p>
    <w:p w14:paraId="63D8E48F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12C5277B" w14:textId="77777777" w:rsidR="007B793A" w:rsidRDefault="007B793A" w:rsidP="007B793A">
      <w:pPr>
        <w:pStyle w:val="PL"/>
      </w:pPr>
      <w:r>
        <w:t xml:space="preserve">                - type: object</w:t>
      </w:r>
    </w:p>
    <w:p w14:paraId="308851E2" w14:textId="77777777" w:rsidR="007B793A" w:rsidRDefault="007B793A" w:rsidP="007B793A">
      <w:pPr>
        <w:pStyle w:val="PL"/>
      </w:pPr>
      <w:r>
        <w:t xml:space="preserve">                  properties:</w:t>
      </w:r>
    </w:p>
    <w:p w14:paraId="78BA076A" w14:textId="77777777" w:rsidR="007B793A" w:rsidRDefault="007B793A" w:rsidP="007B793A">
      <w:pPr>
        <w:pStyle w:val="PL"/>
      </w:pPr>
      <w:r>
        <w:t xml:space="preserve">                    plmnIdList:</w:t>
      </w:r>
    </w:p>
    <w:p w14:paraId="13BB762E" w14:textId="77777777" w:rsidR="007B793A" w:rsidRDefault="007B793A" w:rsidP="007B793A">
      <w:pPr>
        <w:pStyle w:val="PL"/>
      </w:pPr>
      <w:r>
        <w:t xml:space="preserve">                      $ref: 'TS28541_NrNrm.yaml#/components/schemas/PlmnIdList'</w:t>
      </w:r>
    </w:p>
    <w:p w14:paraId="19B1822E" w14:textId="77777777" w:rsidR="007B793A" w:rsidRDefault="007B793A" w:rsidP="007B793A">
      <w:pPr>
        <w:pStyle w:val="PL"/>
      </w:pPr>
      <w:r>
        <w:t xml:space="preserve">    ExternalNssfFunction-Single:</w:t>
      </w:r>
    </w:p>
    <w:p w14:paraId="49DBCC6B" w14:textId="77777777" w:rsidR="007B793A" w:rsidRDefault="007B793A" w:rsidP="007B793A">
      <w:pPr>
        <w:pStyle w:val="PL"/>
      </w:pPr>
      <w:r>
        <w:t xml:space="preserve">      allOf:</w:t>
      </w:r>
    </w:p>
    <w:p w14:paraId="103DF712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43C2AFB" w14:textId="77777777" w:rsidR="007B793A" w:rsidRDefault="007B793A" w:rsidP="007B793A">
      <w:pPr>
        <w:pStyle w:val="PL"/>
      </w:pPr>
      <w:r>
        <w:t xml:space="preserve">        - type: object</w:t>
      </w:r>
    </w:p>
    <w:p w14:paraId="0349B6EE" w14:textId="77777777" w:rsidR="007B793A" w:rsidRDefault="007B793A" w:rsidP="007B793A">
      <w:pPr>
        <w:pStyle w:val="PL"/>
      </w:pPr>
      <w:r>
        <w:t xml:space="preserve">          properties:</w:t>
      </w:r>
    </w:p>
    <w:p w14:paraId="3DFB7079" w14:textId="77777777" w:rsidR="007B793A" w:rsidRDefault="007B793A" w:rsidP="007B793A">
      <w:pPr>
        <w:pStyle w:val="PL"/>
      </w:pPr>
      <w:r>
        <w:t xml:space="preserve">            attributes:</w:t>
      </w:r>
    </w:p>
    <w:p w14:paraId="7216ABA5" w14:textId="77777777" w:rsidR="007B793A" w:rsidRDefault="007B793A" w:rsidP="007B793A">
      <w:pPr>
        <w:pStyle w:val="PL"/>
      </w:pPr>
      <w:r>
        <w:t xml:space="preserve">              allOf:</w:t>
      </w:r>
    </w:p>
    <w:p w14:paraId="6AC3DA0A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7690B0A2" w14:textId="77777777" w:rsidR="007B793A" w:rsidRDefault="007B793A" w:rsidP="007B793A">
      <w:pPr>
        <w:pStyle w:val="PL"/>
      </w:pPr>
      <w:r>
        <w:t xml:space="preserve">                - type: object</w:t>
      </w:r>
    </w:p>
    <w:p w14:paraId="27D5327C" w14:textId="77777777" w:rsidR="007B793A" w:rsidRDefault="007B793A" w:rsidP="007B793A">
      <w:pPr>
        <w:pStyle w:val="PL"/>
      </w:pPr>
      <w:r>
        <w:t xml:space="preserve">                  properties:</w:t>
      </w:r>
    </w:p>
    <w:p w14:paraId="38FE8DCC" w14:textId="77777777" w:rsidR="007B793A" w:rsidRDefault="007B793A" w:rsidP="007B793A">
      <w:pPr>
        <w:pStyle w:val="PL"/>
      </w:pPr>
      <w:r>
        <w:t xml:space="preserve">                    plmnIdList:</w:t>
      </w:r>
    </w:p>
    <w:p w14:paraId="1892A148" w14:textId="77777777" w:rsidR="007B793A" w:rsidRDefault="007B793A" w:rsidP="007B793A">
      <w:pPr>
        <w:pStyle w:val="PL"/>
      </w:pPr>
      <w:r>
        <w:t xml:space="preserve">                      $ref: 'TS28541_NrNrm.yaml#/components/schemas/PlmnIdList'</w:t>
      </w:r>
    </w:p>
    <w:p w14:paraId="4C41F649" w14:textId="77777777" w:rsidR="007B793A" w:rsidRDefault="007B793A" w:rsidP="007B793A">
      <w:pPr>
        <w:pStyle w:val="PL"/>
      </w:pPr>
      <w:r>
        <w:t xml:space="preserve">    ExternalSeppFunction-Single:</w:t>
      </w:r>
    </w:p>
    <w:p w14:paraId="19923207" w14:textId="77777777" w:rsidR="007B793A" w:rsidRDefault="007B793A" w:rsidP="007B793A">
      <w:pPr>
        <w:pStyle w:val="PL"/>
      </w:pPr>
      <w:r>
        <w:t xml:space="preserve">      allOf:</w:t>
      </w:r>
    </w:p>
    <w:p w14:paraId="1895F26A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B818501" w14:textId="77777777" w:rsidR="007B793A" w:rsidRDefault="007B793A" w:rsidP="007B793A">
      <w:pPr>
        <w:pStyle w:val="PL"/>
      </w:pPr>
      <w:r>
        <w:t xml:space="preserve">        - type: object</w:t>
      </w:r>
    </w:p>
    <w:p w14:paraId="42D84F8E" w14:textId="77777777" w:rsidR="007B793A" w:rsidRDefault="007B793A" w:rsidP="007B793A">
      <w:pPr>
        <w:pStyle w:val="PL"/>
      </w:pPr>
      <w:r>
        <w:t xml:space="preserve">          properties:</w:t>
      </w:r>
    </w:p>
    <w:p w14:paraId="7F70CC67" w14:textId="77777777" w:rsidR="007B793A" w:rsidRDefault="007B793A" w:rsidP="007B793A">
      <w:pPr>
        <w:pStyle w:val="PL"/>
      </w:pPr>
      <w:r>
        <w:t xml:space="preserve">            attributes:</w:t>
      </w:r>
    </w:p>
    <w:p w14:paraId="255E991C" w14:textId="77777777" w:rsidR="007B793A" w:rsidRDefault="007B793A" w:rsidP="007B793A">
      <w:pPr>
        <w:pStyle w:val="PL"/>
      </w:pPr>
      <w:r>
        <w:t xml:space="preserve">              allOf:</w:t>
      </w:r>
    </w:p>
    <w:p w14:paraId="39248D3B" w14:textId="77777777" w:rsidR="007B793A" w:rsidRDefault="007B793A" w:rsidP="007B793A">
      <w:pPr>
        <w:pStyle w:val="PL"/>
      </w:pPr>
      <w:r>
        <w:t xml:space="preserve">                - $ref: 'TS28623_GenericNrm.yaml#/components/schemas/ManagedFunction-Attr'</w:t>
      </w:r>
    </w:p>
    <w:p w14:paraId="4A4AE3E7" w14:textId="77777777" w:rsidR="007B793A" w:rsidRDefault="007B793A" w:rsidP="007B793A">
      <w:pPr>
        <w:pStyle w:val="PL"/>
      </w:pPr>
      <w:r>
        <w:t xml:space="preserve">                - type: object</w:t>
      </w:r>
    </w:p>
    <w:p w14:paraId="3615FC18" w14:textId="77777777" w:rsidR="007B793A" w:rsidRDefault="007B793A" w:rsidP="007B793A">
      <w:pPr>
        <w:pStyle w:val="PL"/>
      </w:pPr>
      <w:r>
        <w:t xml:space="preserve">                  properties:</w:t>
      </w:r>
    </w:p>
    <w:p w14:paraId="04750322" w14:textId="77777777" w:rsidR="007B793A" w:rsidRDefault="007B793A" w:rsidP="007B793A">
      <w:pPr>
        <w:pStyle w:val="PL"/>
      </w:pPr>
      <w:r>
        <w:t xml:space="preserve">                    plmnId:</w:t>
      </w:r>
    </w:p>
    <w:p w14:paraId="1805DDBC" w14:textId="77777777" w:rsidR="007B793A" w:rsidRDefault="007B793A" w:rsidP="007B793A">
      <w:pPr>
        <w:pStyle w:val="PL"/>
      </w:pPr>
      <w:r>
        <w:t xml:space="preserve">                      $ref: 'TS28541_NrNrm.yaml#/components/schemas/PlmnId'</w:t>
      </w:r>
    </w:p>
    <w:p w14:paraId="3418397C" w14:textId="77777777" w:rsidR="007B793A" w:rsidRDefault="007B793A" w:rsidP="007B793A">
      <w:pPr>
        <w:pStyle w:val="PL"/>
      </w:pPr>
      <w:r>
        <w:t xml:space="preserve">                    sEPPId:</w:t>
      </w:r>
    </w:p>
    <w:p w14:paraId="206208C4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6BF6FBF3" w14:textId="77777777" w:rsidR="007B793A" w:rsidRDefault="007B793A" w:rsidP="007B793A">
      <w:pPr>
        <w:pStyle w:val="PL"/>
      </w:pPr>
      <w:r>
        <w:t xml:space="preserve">                    fqdn:</w:t>
      </w:r>
    </w:p>
    <w:p w14:paraId="7D2C94AE" w14:textId="77777777" w:rsidR="007B793A" w:rsidRDefault="007B793A" w:rsidP="007B793A">
      <w:pPr>
        <w:pStyle w:val="PL"/>
      </w:pPr>
      <w:r>
        <w:t xml:space="preserve">                      $ref: 'TS28623_ComDefs.yaml#/components/schemas/Fqdn'</w:t>
      </w:r>
    </w:p>
    <w:p w14:paraId="3250DDB5" w14:textId="77777777" w:rsidR="007B793A" w:rsidRDefault="007B793A" w:rsidP="007B793A">
      <w:pPr>
        <w:pStyle w:val="PL"/>
      </w:pPr>
    </w:p>
    <w:p w14:paraId="63564464" w14:textId="77777777" w:rsidR="007B793A" w:rsidRDefault="007B793A" w:rsidP="007B793A">
      <w:pPr>
        <w:pStyle w:val="PL"/>
      </w:pPr>
    </w:p>
    <w:p w14:paraId="7F8A8FC9" w14:textId="77777777" w:rsidR="007B793A" w:rsidRDefault="007B793A" w:rsidP="007B793A">
      <w:pPr>
        <w:pStyle w:val="PL"/>
      </w:pPr>
      <w:r>
        <w:t xml:space="preserve">    EP_N2-Single:</w:t>
      </w:r>
    </w:p>
    <w:p w14:paraId="01BAFB99" w14:textId="77777777" w:rsidR="007B793A" w:rsidRDefault="007B793A" w:rsidP="007B793A">
      <w:pPr>
        <w:pStyle w:val="PL"/>
      </w:pPr>
      <w:r>
        <w:t xml:space="preserve">      allOf:</w:t>
      </w:r>
    </w:p>
    <w:p w14:paraId="7D52CD82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CA2E585" w14:textId="77777777" w:rsidR="007B793A" w:rsidRDefault="007B793A" w:rsidP="007B793A">
      <w:pPr>
        <w:pStyle w:val="PL"/>
      </w:pPr>
      <w:r>
        <w:t xml:space="preserve">        - type: object</w:t>
      </w:r>
    </w:p>
    <w:p w14:paraId="404C0272" w14:textId="77777777" w:rsidR="007B793A" w:rsidRDefault="007B793A" w:rsidP="007B793A">
      <w:pPr>
        <w:pStyle w:val="PL"/>
      </w:pPr>
      <w:r>
        <w:t xml:space="preserve">          properties:</w:t>
      </w:r>
    </w:p>
    <w:p w14:paraId="3F06B53E" w14:textId="77777777" w:rsidR="007B793A" w:rsidRDefault="007B793A" w:rsidP="007B793A">
      <w:pPr>
        <w:pStyle w:val="PL"/>
      </w:pPr>
      <w:r>
        <w:t xml:space="preserve">            attributes:</w:t>
      </w:r>
    </w:p>
    <w:p w14:paraId="7F63DF97" w14:textId="77777777" w:rsidR="007B793A" w:rsidRDefault="007B793A" w:rsidP="007B793A">
      <w:pPr>
        <w:pStyle w:val="PL"/>
      </w:pPr>
      <w:r>
        <w:t xml:space="preserve">              allOf:</w:t>
      </w:r>
    </w:p>
    <w:p w14:paraId="35859C6B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61CE7263" w14:textId="77777777" w:rsidR="007B793A" w:rsidRDefault="007B793A" w:rsidP="007B793A">
      <w:pPr>
        <w:pStyle w:val="PL"/>
      </w:pPr>
      <w:r>
        <w:t xml:space="preserve">                - type: object</w:t>
      </w:r>
    </w:p>
    <w:p w14:paraId="48071EAD" w14:textId="77777777" w:rsidR="007B793A" w:rsidRDefault="007B793A" w:rsidP="007B793A">
      <w:pPr>
        <w:pStyle w:val="PL"/>
      </w:pPr>
      <w:r>
        <w:t xml:space="preserve">                  properties:</w:t>
      </w:r>
    </w:p>
    <w:p w14:paraId="54309D1A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6807C882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0DA409CF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6918F0DC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7CDD1DA1" w14:textId="77777777" w:rsidR="007B793A" w:rsidRDefault="007B793A" w:rsidP="007B793A">
      <w:pPr>
        <w:pStyle w:val="PL"/>
      </w:pPr>
      <w:r>
        <w:t xml:space="preserve">    EP_N3-Single:</w:t>
      </w:r>
    </w:p>
    <w:p w14:paraId="49C6B767" w14:textId="77777777" w:rsidR="007B793A" w:rsidRDefault="007B793A" w:rsidP="007B793A">
      <w:pPr>
        <w:pStyle w:val="PL"/>
      </w:pPr>
      <w:r>
        <w:t xml:space="preserve">      allOf:</w:t>
      </w:r>
    </w:p>
    <w:p w14:paraId="6776C574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281E794" w14:textId="77777777" w:rsidR="007B793A" w:rsidRDefault="007B793A" w:rsidP="007B793A">
      <w:pPr>
        <w:pStyle w:val="PL"/>
      </w:pPr>
      <w:r>
        <w:t xml:space="preserve">        - type: object</w:t>
      </w:r>
    </w:p>
    <w:p w14:paraId="5C9DFCF1" w14:textId="77777777" w:rsidR="007B793A" w:rsidRDefault="007B793A" w:rsidP="007B793A">
      <w:pPr>
        <w:pStyle w:val="PL"/>
      </w:pPr>
      <w:r>
        <w:t xml:space="preserve">          properties:</w:t>
      </w:r>
    </w:p>
    <w:p w14:paraId="33FDA422" w14:textId="77777777" w:rsidR="007B793A" w:rsidRDefault="007B793A" w:rsidP="007B793A">
      <w:pPr>
        <w:pStyle w:val="PL"/>
      </w:pPr>
      <w:r>
        <w:t xml:space="preserve">            attributes:</w:t>
      </w:r>
    </w:p>
    <w:p w14:paraId="248E8C7D" w14:textId="77777777" w:rsidR="007B793A" w:rsidRDefault="007B793A" w:rsidP="007B793A">
      <w:pPr>
        <w:pStyle w:val="PL"/>
      </w:pPr>
      <w:r>
        <w:t xml:space="preserve">              allOf:</w:t>
      </w:r>
    </w:p>
    <w:p w14:paraId="0BB04C9D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0577D52B" w14:textId="77777777" w:rsidR="007B793A" w:rsidRDefault="007B793A" w:rsidP="007B793A">
      <w:pPr>
        <w:pStyle w:val="PL"/>
      </w:pPr>
      <w:r>
        <w:t xml:space="preserve">                - type: object</w:t>
      </w:r>
    </w:p>
    <w:p w14:paraId="61397396" w14:textId="77777777" w:rsidR="007B793A" w:rsidRDefault="007B793A" w:rsidP="007B793A">
      <w:pPr>
        <w:pStyle w:val="PL"/>
      </w:pPr>
      <w:r>
        <w:t xml:space="preserve">                  properties:</w:t>
      </w:r>
    </w:p>
    <w:p w14:paraId="74143EB2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47B62082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310A0028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67B4CBB5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1DF7BC0B" w14:textId="77777777" w:rsidR="007B793A" w:rsidRDefault="007B793A" w:rsidP="007B793A">
      <w:pPr>
        <w:pStyle w:val="PL"/>
      </w:pPr>
      <w:r>
        <w:t xml:space="preserve">                    epTransportRefs:</w:t>
      </w:r>
    </w:p>
    <w:p w14:paraId="43F5AAF1" w14:textId="77777777" w:rsidR="007B793A" w:rsidRDefault="007B793A" w:rsidP="007B793A">
      <w:pPr>
        <w:pStyle w:val="PL"/>
      </w:pPr>
      <w:r>
        <w:t xml:space="preserve">                      $ref: 'TS28623_ComDefs.yaml#/components/schemas/DnList'</w:t>
      </w:r>
    </w:p>
    <w:p w14:paraId="42ABBB30" w14:textId="77777777" w:rsidR="007B793A" w:rsidRDefault="007B793A" w:rsidP="007B793A">
      <w:pPr>
        <w:pStyle w:val="PL"/>
      </w:pPr>
      <w:r>
        <w:t xml:space="preserve">    EP_N4-Single:</w:t>
      </w:r>
    </w:p>
    <w:p w14:paraId="5138FFE5" w14:textId="77777777" w:rsidR="007B793A" w:rsidRDefault="007B793A" w:rsidP="007B793A">
      <w:pPr>
        <w:pStyle w:val="PL"/>
      </w:pPr>
      <w:r>
        <w:t xml:space="preserve">      allOf:</w:t>
      </w:r>
    </w:p>
    <w:p w14:paraId="12BDDDC5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8F17F6C" w14:textId="77777777" w:rsidR="007B793A" w:rsidRDefault="007B793A" w:rsidP="007B793A">
      <w:pPr>
        <w:pStyle w:val="PL"/>
      </w:pPr>
      <w:r>
        <w:t xml:space="preserve">        - type: object</w:t>
      </w:r>
    </w:p>
    <w:p w14:paraId="03B21633" w14:textId="77777777" w:rsidR="007B793A" w:rsidRDefault="007B793A" w:rsidP="007B793A">
      <w:pPr>
        <w:pStyle w:val="PL"/>
      </w:pPr>
      <w:r>
        <w:t xml:space="preserve">          properties:</w:t>
      </w:r>
    </w:p>
    <w:p w14:paraId="620A4C56" w14:textId="77777777" w:rsidR="007B793A" w:rsidRDefault="007B793A" w:rsidP="007B793A">
      <w:pPr>
        <w:pStyle w:val="PL"/>
      </w:pPr>
      <w:r>
        <w:t xml:space="preserve">            attributes:</w:t>
      </w:r>
    </w:p>
    <w:p w14:paraId="401F66B8" w14:textId="77777777" w:rsidR="007B793A" w:rsidRDefault="007B793A" w:rsidP="007B793A">
      <w:pPr>
        <w:pStyle w:val="PL"/>
      </w:pPr>
      <w:r>
        <w:t xml:space="preserve">              allOf:</w:t>
      </w:r>
    </w:p>
    <w:p w14:paraId="0FB474C4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18F04777" w14:textId="77777777" w:rsidR="007B793A" w:rsidRDefault="007B793A" w:rsidP="007B793A">
      <w:pPr>
        <w:pStyle w:val="PL"/>
      </w:pPr>
      <w:r>
        <w:t xml:space="preserve">                - type: object</w:t>
      </w:r>
    </w:p>
    <w:p w14:paraId="54F265EA" w14:textId="77777777" w:rsidR="007B793A" w:rsidRDefault="007B793A" w:rsidP="007B793A">
      <w:pPr>
        <w:pStyle w:val="PL"/>
      </w:pPr>
      <w:r>
        <w:t xml:space="preserve">                  properties:</w:t>
      </w:r>
    </w:p>
    <w:p w14:paraId="723C98FF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19C66A6C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6BED6768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0DA4E723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0A43E1FD" w14:textId="77777777" w:rsidR="007B793A" w:rsidRDefault="007B793A" w:rsidP="007B793A">
      <w:pPr>
        <w:pStyle w:val="PL"/>
      </w:pPr>
      <w:r>
        <w:t xml:space="preserve">    EP_N5-Single:</w:t>
      </w:r>
    </w:p>
    <w:p w14:paraId="69416A32" w14:textId="77777777" w:rsidR="007B793A" w:rsidRDefault="007B793A" w:rsidP="007B793A">
      <w:pPr>
        <w:pStyle w:val="PL"/>
      </w:pPr>
      <w:r>
        <w:t xml:space="preserve">      allOf:</w:t>
      </w:r>
    </w:p>
    <w:p w14:paraId="0D93DE5A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CC5E288" w14:textId="77777777" w:rsidR="007B793A" w:rsidRDefault="007B793A" w:rsidP="007B793A">
      <w:pPr>
        <w:pStyle w:val="PL"/>
      </w:pPr>
      <w:r>
        <w:t xml:space="preserve">        - type: object</w:t>
      </w:r>
    </w:p>
    <w:p w14:paraId="4E907251" w14:textId="77777777" w:rsidR="007B793A" w:rsidRDefault="007B793A" w:rsidP="007B793A">
      <w:pPr>
        <w:pStyle w:val="PL"/>
      </w:pPr>
      <w:r>
        <w:t xml:space="preserve">          properties:</w:t>
      </w:r>
    </w:p>
    <w:p w14:paraId="167E7175" w14:textId="77777777" w:rsidR="007B793A" w:rsidRDefault="007B793A" w:rsidP="007B793A">
      <w:pPr>
        <w:pStyle w:val="PL"/>
      </w:pPr>
      <w:r>
        <w:t xml:space="preserve">            attributes:</w:t>
      </w:r>
    </w:p>
    <w:p w14:paraId="0BD35BCA" w14:textId="77777777" w:rsidR="007B793A" w:rsidRDefault="007B793A" w:rsidP="007B793A">
      <w:pPr>
        <w:pStyle w:val="PL"/>
      </w:pPr>
      <w:r>
        <w:t xml:space="preserve">              allOf:</w:t>
      </w:r>
    </w:p>
    <w:p w14:paraId="46751665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14E8FB82" w14:textId="77777777" w:rsidR="007B793A" w:rsidRDefault="007B793A" w:rsidP="007B793A">
      <w:pPr>
        <w:pStyle w:val="PL"/>
      </w:pPr>
      <w:r>
        <w:t xml:space="preserve">                - type: object</w:t>
      </w:r>
    </w:p>
    <w:p w14:paraId="49056366" w14:textId="77777777" w:rsidR="007B793A" w:rsidRDefault="007B793A" w:rsidP="007B793A">
      <w:pPr>
        <w:pStyle w:val="PL"/>
      </w:pPr>
      <w:r>
        <w:t xml:space="preserve">                  properties:</w:t>
      </w:r>
    </w:p>
    <w:p w14:paraId="6EC30A3B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4B6C72E4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1A807F9B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4EAC0A91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391E2B6D" w14:textId="77777777" w:rsidR="007B793A" w:rsidRDefault="007B793A" w:rsidP="007B793A">
      <w:pPr>
        <w:pStyle w:val="PL"/>
      </w:pPr>
      <w:r>
        <w:t xml:space="preserve">    EP_N6-Single:</w:t>
      </w:r>
    </w:p>
    <w:p w14:paraId="5574CAC4" w14:textId="77777777" w:rsidR="007B793A" w:rsidRDefault="007B793A" w:rsidP="007B793A">
      <w:pPr>
        <w:pStyle w:val="PL"/>
      </w:pPr>
      <w:r>
        <w:t xml:space="preserve">      allOf:</w:t>
      </w:r>
    </w:p>
    <w:p w14:paraId="7C9396B1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5090E2B" w14:textId="77777777" w:rsidR="007B793A" w:rsidRDefault="007B793A" w:rsidP="007B793A">
      <w:pPr>
        <w:pStyle w:val="PL"/>
      </w:pPr>
      <w:r>
        <w:t xml:space="preserve">        - type: object</w:t>
      </w:r>
    </w:p>
    <w:p w14:paraId="077169DB" w14:textId="77777777" w:rsidR="007B793A" w:rsidRDefault="007B793A" w:rsidP="007B793A">
      <w:pPr>
        <w:pStyle w:val="PL"/>
      </w:pPr>
      <w:r>
        <w:t xml:space="preserve">          properties:</w:t>
      </w:r>
    </w:p>
    <w:p w14:paraId="24F6AF0E" w14:textId="77777777" w:rsidR="007B793A" w:rsidRDefault="007B793A" w:rsidP="007B793A">
      <w:pPr>
        <w:pStyle w:val="PL"/>
      </w:pPr>
      <w:r>
        <w:t xml:space="preserve">            attributes:</w:t>
      </w:r>
    </w:p>
    <w:p w14:paraId="26A68447" w14:textId="77777777" w:rsidR="007B793A" w:rsidRDefault="007B793A" w:rsidP="007B793A">
      <w:pPr>
        <w:pStyle w:val="PL"/>
      </w:pPr>
      <w:r>
        <w:t xml:space="preserve">              allOf:</w:t>
      </w:r>
    </w:p>
    <w:p w14:paraId="5D2D699D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3239935D" w14:textId="77777777" w:rsidR="007B793A" w:rsidRDefault="007B793A" w:rsidP="007B793A">
      <w:pPr>
        <w:pStyle w:val="PL"/>
      </w:pPr>
      <w:r>
        <w:t xml:space="preserve">                - type: object</w:t>
      </w:r>
    </w:p>
    <w:p w14:paraId="65D71CC4" w14:textId="77777777" w:rsidR="007B793A" w:rsidRDefault="007B793A" w:rsidP="007B793A">
      <w:pPr>
        <w:pStyle w:val="PL"/>
      </w:pPr>
      <w:r>
        <w:t xml:space="preserve">                  properties:</w:t>
      </w:r>
    </w:p>
    <w:p w14:paraId="08777E12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6B2C3D79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1B3F28FF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6114709D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683116CB" w14:textId="77777777" w:rsidR="007B793A" w:rsidRDefault="007B793A" w:rsidP="007B793A">
      <w:pPr>
        <w:pStyle w:val="PL"/>
      </w:pPr>
      <w:r>
        <w:t xml:space="preserve">    EP_N7-Single:</w:t>
      </w:r>
    </w:p>
    <w:p w14:paraId="3E4448D5" w14:textId="77777777" w:rsidR="007B793A" w:rsidRDefault="007B793A" w:rsidP="007B793A">
      <w:pPr>
        <w:pStyle w:val="PL"/>
      </w:pPr>
      <w:r>
        <w:t xml:space="preserve">      allOf:</w:t>
      </w:r>
    </w:p>
    <w:p w14:paraId="5CAADA1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17E4FFF" w14:textId="77777777" w:rsidR="007B793A" w:rsidRDefault="007B793A" w:rsidP="007B793A">
      <w:pPr>
        <w:pStyle w:val="PL"/>
      </w:pPr>
      <w:r>
        <w:t xml:space="preserve">        - type: object</w:t>
      </w:r>
    </w:p>
    <w:p w14:paraId="05CFABBA" w14:textId="77777777" w:rsidR="007B793A" w:rsidRDefault="007B793A" w:rsidP="007B793A">
      <w:pPr>
        <w:pStyle w:val="PL"/>
      </w:pPr>
      <w:r>
        <w:t xml:space="preserve">          properties:</w:t>
      </w:r>
    </w:p>
    <w:p w14:paraId="0AFBB9FE" w14:textId="77777777" w:rsidR="007B793A" w:rsidRDefault="007B793A" w:rsidP="007B793A">
      <w:pPr>
        <w:pStyle w:val="PL"/>
      </w:pPr>
      <w:r>
        <w:t xml:space="preserve">            attributes:</w:t>
      </w:r>
    </w:p>
    <w:p w14:paraId="761AFA52" w14:textId="77777777" w:rsidR="007B793A" w:rsidRDefault="007B793A" w:rsidP="007B793A">
      <w:pPr>
        <w:pStyle w:val="PL"/>
      </w:pPr>
      <w:r>
        <w:t xml:space="preserve">              allOf:</w:t>
      </w:r>
    </w:p>
    <w:p w14:paraId="04020CB6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5DAE4B67" w14:textId="77777777" w:rsidR="007B793A" w:rsidRDefault="007B793A" w:rsidP="007B793A">
      <w:pPr>
        <w:pStyle w:val="PL"/>
      </w:pPr>
      <w:r>
        <w:t xml:space="preserve">                - type: object</w:t>
      </w:r>
    </w:p>
    <w:p w14:paraId="028F8B7C" w14:textId="77777777" w:rsidR="007B793A" w:rsidRDefault="007B793A" w:rsidP="007B793A">
      <w:pPr>
        <w:pStyle w:val="PL"/>
      </w:pPr>
      <w:r>
        <w:t xml:space="preserve">                  properties:</w:t>
      </w:r>
    </w:p>
    <w:p w14:paraId="57E6B816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49310BFF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79A6049C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710BBFBE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6AC7CB97" w14:textId="77777777" w:rsidR="007B793A" w:rsidRDefault="007B793A" w:rsidP="007B793A">
      <w:pPr>
        <w:pStyle w:val="PL"/>
      </w:pPr>
      <w:r>
        <w:t xml:space="preserve">    EP_N8-Single:</w:t>
      </w:r>
    </w:p>
    <w:p w14:paraId="0DDA4B88" w14:textId="77777777" w:rsidR="007B793A" w:rsidRDefault="007B793A" w:rsidP="007B793A">
      <w:pPr>
        <w:pStyle w:val="PL"/>
      </w:pPr>
      <w:r>
        <w:t xml:space="preserve">      allOf:</w:t>
      </w:r>
    </w:p>
    <w:p w14:paraId="0A9054A3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E0B957B" w14:textId="77777777" w:rsidR="007B793A" w:rsidRDefault="007B793A" w:rsidP="007B793A">
      <w:pPr>
        <w:pStyle w:val="PL"/>
      </w:pPr>
      <w:r>
        <w:t xml:space="preserve">        - type: object</w:t>
      </w:r>
    </w:p>
    <w:p w14:paraId="7D726639" w14:textId="77777777" w:rsidR="007B793A" w:rsidRDefault="007B793A" w:rsidP="007B793A">
      <w:pPr>
        <w:pStyle w:val="PL"/>
      </w:pPr>
      <w:r>
        <w:t xml:space="preserve">          properties:</w:t>
      </w:r>
    </w:p>
    <w:p w14:paraId="28C8910B" w14:textId="77777777" w:rsidR="007B793A" w:rsidRDefault="007B793A" w:rsidP="007B793A">
      <w:pPr>
        <w:pStyle w:val="PL"/>
      </w:pPr>
      <w:r>
        <w:t xml:space="preserve">            attributes:</w:t>
      </w:r>
    </w:p>
    <w:p w14:paraId="3171220C" w14:textId="77777777" w:rsidR="007B793A" w:rsidRDefault="007B793A" w:rsidP="007B793A">
      <w:pPr>
        <w:pStyle w:val="PL"/>
      </w:pPr>
      <w:r>
        <w:t xml:space="preserve">              allOf:</w:t>
      </w:r>
    </w:p>
    <w:p w14:paraId="5C33F209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4FD92EA4" w14:textId="77777777" w:rsidR="007B793A" w:rsidRDefault="007B793A" w:rsidP="007B793A">
      <w:pPr>
        <w:pStyle w:val="PL"/>
      </w:pPr>
      <w:r>
        <w:t xml:space="preserve">                - type: object</w:t>
      </w:r>
    </w:p>
    <w:p w14:paraId="59DF2E95" w14:textId="77777777" w:rsidR="007B793A" w:rsidRDefault="007B793A" w:rsidP="007B793A">
      <w:pPr>
        <w:pStyle w:val="PL"/>
      </w:pPr>
      <w:r>
        <w:t xml:space="preserve">                  properties:</w:t>
      </w:r>
    </w:p>
    <w:p w14:paraId="620ADE46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55FDFC98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0BD032E8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4D3DA008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5031441F" w14:textId="77777777" w:rsidR="007B793A" w:rsidRDefault="007B793A" w:rsidP="007B793A">
      <w:pPr>
        <w:pStyle w:val="PL"/>
      </w:pPr>
      <w:r>
        <w:t xml:space="preserve">    EP_N9-Single:</w:t>
      </w:r>
    </w:p>
    <w:p w14:paraId="0D0F44B6" w14:textId="77777777" w:rsidR="007B793A" w:rsidRDefault="007B793A" w:rsidP="007B793A">
      <w:pPr>
        <w:pStyle w:val="PL"/>
      </w:pPr>
      <w:r>
        <w:t xml:space="preserve">      allOf:</w:t>
      </w:r>
    </w:p>
    <w:p w14:paraId="1DCBBFBA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C871298" w14:textId="77777777" w:rsidR="007B793A" w:rsidRDefault="007B793A" w:rsidP="007B793A">
      <w:pPr>
        <w:pStyle w:val="PL"/>
      </w:pPr>
      <w:r>
        <w:t xml:space="preserve">        - type: object</w:t>
      </w:r>
    </w:p>
    <w:p w14:paraId="54E12AC2" w14:textId="77777777" w:rsidR="007B793A" w:rsidRDefault="007B793A" w:rsidP="007B793A">
      <w:pPr>
        <w:pStyle w:val="PL"/>
      </w:pPr>
      <w:r>
        <w:t xml:space="preserve">          properties:</w:t>
      </w:r>
    </w:p>
    <w:p w14:paraId="5D3230A3" w14:textId="77777777" w:rsidR="007B793A" w:rsidRDefault="007B793A" w:rsidP="007B793A">
      <w:pPr>
        <w:pStyle w:val="PL"/>
      </w:pPr>
      <w:r>
        <w:t xml:space="preserve">            attributes:</w:t>
      </w:r>
    </w:p>
    <w:p w14:paraId="6980C716" w14:textId="77777777" w:rsidR="007B793A" w:rsidRDefault="007B793A" w:rsidP="007B793A">
      <w:pPr>
        <w:pStyle w:val="PL"/>
      </w:pPr>
      <w:r>
        <w:t xml:space="preserve">              allOf:</w:t>
      </w:r>
    </w:p>
    <w:p w14:paraId="0C628A16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3B582178" w14:textId="77777777" w:rsidR="007B793A" w:rsidRDefault="007B793A" w:rsidP="007B793A">
      <w:pPr>
        <w:pStyle w:val="PL"/>
      </w:pPr>
      <w:r>
        <w:t xml:space="preserve">                - type: object</w:t>
      </w:r>
    </w:p>
    <w:p w14:paraId="3F08CA44" w14:textId="77777777" w:rsidR="007B793A" w:rsidRDefault="007B793A" w:rsidP="007B793A">
      <w:pPr>
        <w:pStyle w:val="PL"/>
      </w:pPr>
      <w:r>
        <w:t xml:space="preserve">                  properties:</w:t>
      </w:r>
    </w:p>
    <w:p w14:paraId="4F446C18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0EF3A2F2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33BEE9AB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3E171119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15F7CCF8" w14:textId="77777777" w:rsidR="007B793A" w:rsidRDefault="007B793A" w:rsidP="007B793A">
      <w:pPr>
        <w:pStyle w:val="PL"/>
      </w:pPr>
      <w:r>
        <w:t xml:space="preserve">    EP_N10-Single:</w:t>
      </w:r>
    </w:p>
    <w:p w14:paraId="5E7EF440" w14:textId="77777777" w:rsidR="007B793A" w:rsidRDefault="007B793A" w:rsidP="007B793A">
      <w:pPr>
        <w:pStyle w:val="PL"/>
      </w:pPr>
      <w:r>
        <w:t xml:space="preserve">      allOf:</w:t>
      </w:r>
    </w:p>
    <w:p w14:paraId="476D10E5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E2DEC45" w14:textId="77777777" w:rsidR="007B793A" w:rsidRDefault="007B793A" w:rsidP="007B793A">
      <w:pPr>
        <w:pStyle w:val="PL"/>
      </w:pPr>
      <w:r>
        <w:t xml:space="preserve">        - type: object</w:t>
      </w:r>
    </w:p>
    <w:p w14:paraId="02CDED0F" w14:textId="77777777" w:rsidR="007B793A" w:rsidRDefault="007B793A" w:rsidP="007B793A">
      <w:pPr>
        <w:pStyle w:val="PL"/>
      </w:pPr>
      <w:r>
        <w:t xml:space="preserve">          properties:</w:t>
      </w:r>
    </w:p>
    <w:p w14:paraId="310C11B2" w14:textId="77777777" w:rsidR="007B793A" w:rsidRDefault="007B793A" w:rsidP="007B793A">
      <w:pPr>
        <w:pStyle w:val="PL"/>
      </w:pPr>
      <w:r>
        <w:t xml:space="preserve">            attributes:</w:t>
      </w:r>
    </w:p>
    <w:p w14:paraId="370FAAD1" w14:textId="77777777" w:rsidR="007B793A" w:rsidRDefault="007B793A" w:rsidP="007B793A">
      <w:pPr>
        <w:pStyle w:val="PL"/>
      </w:pPr>
      <w:r>
        <w:t xml:space="preserve">              allOf:</w:t>
      </w:r>
    </w:p>
    <w:p w14:paraId="6F18D38A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26783724" w14:textId="77777777" w:rsidR="007B793A" w:rsidRDefault="007B793A" w:rsidP="007B793A">
      <w:pPr>
        <w:pStyle w:val="PL"/>
      </w:pPr>
      <w:r>
        <w:t xml:space="preserve">                - type: object</w:t>
      </w:r>
    </w:p>
    <w:p w14:paraId="6CE82A08" w14:textId="77777777" w:rsidR="007B793A" w:rsidRDefault="007B793A" w:rsidP="007B793A">
      <w:pPr>
        <w:pStyle w:val="PL"/>
      </w:pPr>
      <w:r>
        <w:t xml:space="preserve">                  properties:</w:t>
      </w:r>
    </w:p>
    <w:p w14:paraId="21A15976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45F1D4B7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697A49F1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13739E1C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55855FCD" w14:textId="77777777" w:rsidR="007B793A" w:rsidRDefault="007B793A" w:rsidP="007B793A">
      <w:pPr>
        <w:pStyle w:val="PL"/>
      </w:pPr>
      <w:r>
        <w:t xml:space="preserve">    EP_N11-Single:</w:t>
      </w:r>
    </w:p>
    <w:p w14:paraId="78B92E2F" w14:textId="77777777" w:rsidR="007B793A" w:rsidRDefault="007B793A" w:rsidP="007B793A">
      <w:pPr>
        <w:pStyle w:val="PL"/>
      </w:pPr>
      <w:r>
        <w:t xml:space="preserve">      allOf:</w:t>
      </w:r>
    </w:p>
    <w:p w14:paraId="732DC4C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DE3AC89" w14:textId="77777777" w:rsidR="007B793A" w:rsidRDefault="007B793A" w:rsidP="007B793A">
      <w:pPr>
        <w:pStyle w:val="PL"/>
      </w:pPr>
      <w:r>
        <w:t xml:space="preserve">        - type: object</w:t>
      </w:r>
    </w:p>
    <w:p w14:paraId="625EE94C" w14:textId="77777777" w:rsidR="007B793A" w:rsidRDefault="007B793A" w:rsidP="007B793A">
      <w:pPr>
        <w:pStyle w:val="PL"/>
      </w:pPr>
      <w:r>
        <w:t xml:space="preserve">          properties:</w:t>
      </w:r>
    </w:p>
    <w:p w14:paraId="6E28E72B" w14:textId="77777777" w:rsidR="007B793A" w:rsidRDefault="007B793A" w:rsidP="007B793A">
      <w:pPr>
        <w:pStyle w:val="PL"/>
      </w:pPr>
      <w:r>
        <w:t xml:space="preserve">            attributes:</w:t>
      </w:r>
    </w:p>
    <w:p w14:paraId="32393F4E" w14:textId="77777777" w:rsidR="007B793A" w:rsidRDefault="007B793A" w:rsidP="007B793A">
      <w:pPr>
        <w:pStyle w:val="PL"/>
      </w:pPr>
      <w:r>
        <w:t xml:space="preserve">              allOf:</w:t>
      </w:r>
    </w:p>
    <w:p w14:paraId="593E4F5A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46771C7E" w14:textId="77777777" w:rsidR="007B793A" w:rsidRDefault="007B793A" w:rsidP="007B793A">
      <w:pPr>
        <w:pStyle w:val="PL"/>
      </w:pPr>
      <w:r>
        <w:t xml:space="preserve">                - type: object</w:t>
      </w:r>
    </w:p>
    <w:p w14:paraId="628CDDB8" w14:textId="77777777" w:rsidR="007B793A" w:rsidRDefault="007B793A" w:rsidP="007B793A">
      <w:pPr>
        <w:pStyle w:val="PL"/>
      </w:pPr>
      <w:r>
        <w:t xml:space="preserve">                  properties:</w:t>
      </w:r>
    </w:p>
    <w:p w14:paraId="5122D4C7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4049B693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66EE0EE6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55BE842A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08E12DB5" w14:textId="77777777" w:rsidR="007B793A" w:rsidRDefault="007B793A" w:rsidP="007B793A">
      <w:pPr>
        <w:pStyle w:val="PL"/>
      </w:pPr>
      <w:r>
        <w:t xml:space="preserve">    EP_N12-Single:</w:t>
      </w:r>
    </w:p>
    <w:p w14:paraId="41A32231" w14:textId="77777777" w:rsidR="007B793A" w:rsidRDefault="007B793A" w:rsidP="007B793A">
      <w:pPr>
        <w:pStyle w:val="PL"/>
      </w:pPr>
      <w:r>
        <w:t xml:space="preserve">      allOf:</w:t>
      </w:r>
    </w:p>
    <w:p w14:paraId="2A637670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4C368D9" w14:textId="77777777" w:rsidR="007B793A" w:rsidRDefault="007B793A" w:rsidP="007B793A">
      <w:pPr>
        <w:pStyle w:val="PL"/>
      </w:pPr>
      <w:r>
        <w:t xml:space="preserve">        - type: object</w:t>
      </w:r>
    </w:p>
    <w:p w14:paraId="179A3596" w14:textId="77777777" w:rsidR="007B793A" w:rsidRDefault="007B793A" w:rsidP="007B793A">
      <w:pPr>
        <w:pStyle w:val="PL"/>
      </w:pPr>
      <w:r>
        <w:t xml:space="preserve">          properties:</w:t>
      </w:r>
    </w:p>
    <w:p w14:paraId="12066C6C" w14:textId="77777777" w:rsidR="007B793A" w:rsidRDefault="007B793A" w:rsidP="007B793A">
      <w:pPr>
        <w:pStyle w:val="PL"/>
      </w:pPr>
      <w:r>
        <w:t xml:space="preserve">            attributes:</w:t>
      </w:r>
    </w:p>
    <w:p w14:paraId="1B7A362A" w14:textId="77777777" w:rsidR="007B793A" w:rsidRDefault="007B793A" w:rsidP="007B793A">
      <w:pPr>
        <w:pStyle w:val="PL"/>
      </w:pPr>
      <w:r>
        <w:t xml:space="preserve">              allOf:</w:t>
      </w:r>
    </w:p>
    <w:p w14:paraId="3A7CB550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5D447F8C" w14:textId="77777777" w:rsidR="007B793A" w:rsidRDefault="007B793A" w:rsidP="007B793A">
      <w:pPr>
        <w:pStyle w:val="PL"/>
      </w:pPr>
      <w:r>
        <w:t xml:space="preserve">                - type: object</w:t>
      </w:r>
    </w:p>
    <w:p w14:paraId="27DE149F" w14:textId="77777777" w:rsidR="007B793A" w:rsidRDefault="007B793A" w:rsidP="007B793A">
      <w:pPr>
        <w:pStyle w:val="PL"/>
      </w:pPr>
      <w:r>
        <w:t xml:space="preserve">                  properties:</w:t>
      </w:r>
    </w:p>
    <w:p w14:paraId="0DC9EDC8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16B3D937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0CA0D85E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11994945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409C9B9B" w14:textId="77777777" w:rsidR="007B793A" w:rsidRDefault="007B793A" w:rsidP="007B793A">
      <w:pPr>
        <w:pStyle w:val="PL"/>
      </w:pPr>
      <w:r>
        <w:t xml:space="preserve">    EP_N13-Single:</w:t>
      </w:r>
    </w:p>
    <w:p w14:paraId="530A6458" w14:textId="77777777" w:rsidR="007B793A" w:rsidRDefault="007B793A" w:rsidP="007B793A">
      <w:pPr>
        <w:pStyle w:val="PL"/>
      </w:pPr>
      <w:r>
        <w:t xml:space="preserve">      allOf:</w:t>
      </w:r>
    </w:p>
    <w:p w14:paraId="50B87868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FF011F6" w14:textId="77777777" w:rsidR="007B793A" w:rsidRDefault="007B793A" w:rsidP="007B793A">
      <w:pPr>
        <w:pStyle w:val="PL"/>
      </w:pPr>
      <w:r>
        <w:t xml:space="preserve">        - type: object</w:t>
      </w:r>
    </w:p>
    <w:p w14:paraId="47EDDE96" w14:textId="77777777" w:rsidR="007B793A" w:rsidRDefault="007B793A" w:rsidP="007B793A">
      <w:pPr>
        <w:pStyle w:val="PL"/>
      </w:pPr>
      <w:r>
        <w:t xml:space="preserve">          properties:</w:t>
      </w:r>
    </w:p>
    <w:p w14:paraId="0B8100A1" w14:textId="77777777" w:rsidR="007B793A" w:rsidRDefault="007B793A" w:rsidP="007B793A">
      <w:pPr>
        <w:pStyle w:val="PL"/>
      </w:pPr>
      <w:r>
        <w:t xml:space="preserve">            attributes:</w:t>
      </w:r>
    </w:p>
    <w:p w14:paraId="6F01D5AF" w14:textId="77777777" w:rsidR="007B793A" w:rsidRDefault="007B793A" w:rsidP="007B793A">
      <w:pPr>
        <w:pStyle w:val="PL"/>
      </w:pPr>
      <w:r>
        <w:t xml:space="preserve">              allOf:</w:t>
      </w:r>
    </w:p>
    <w:p w14:paraId="346F996E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385DD85E" w14:textId="77777777" w:rsidR="007B793A" w:rsidRDefault="007B793A" w:rsidP="007B793A">
      <w:pPr>
        <w:pStyle w:val="PL"/>
      </w:pPr>
      <w:r>
        <w:t xml:space="preserve">                - type: object</w:t>
      </w:r>
    </w:p>
    <w:p w14:paraId="03426BF6" w14:textId="77777777" w:rsidR="007B793A" w:rsidRDefault="007B793A" w:rsidP="007B793A">
      <w:pPr>
        <w:pStyle w:val="PL"/>
      </w:pPr>
      <w:r>
        <w:t xml:space="preserve">                  properties:</w:t>
      </w:r>
    </w:p>
    <w:p w14:paraId="26347FBB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4714E7BA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080A9D4B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1A410E1B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4CC6DCB4" w14:textId="77777777" w:rsidR="007B793A" w:rsidRDefault="007B793A" w:rsidP="007B793A">
      <w:pPr>
        <w:pStyle w:val="PL"/>
      </w:pPr>
      <w:r>
        <w:t xml:space="preserve">    EP_N14-Single:</w:t>
      </w:r>
    </w:p>
    <w:p w14:paraId="040DB664" w14:textId="77777777" w:rsidR="007B793A" w:rsidRDefault="007B793A" w:rsidP="007B793A">
      <w:pPr>
        <w:pStyle w:val="PL"/>
      </w:pPr>
      <w:r>
        <w:t xml:space="preserve">      allOf:</w:t>
      </w:r>
    </w:p>
    <w:p w14:paraId="1D1ADB5E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A5E721A" w14:textId="77777777" w:rsidR="007B793A" w:rsidRDefault="007B793A" w:rsidP="007B793A">
      <w:pPr>
        <w:pStyle w:val="PL"/>
      </w:pPr>
      <w:r>
        <w:t xml:space="preserve">        - type: object</w:t>
      </w:r>
    </w:p>
    <w:p w14:paraId="044C17D4" w14:textId="77777777" w:rsidR="007B793A" w:rsidRDefault="007B793A" w:rsidP="007B793A">
      <w:pPr>
        <w:pStyle w:val="PL"/>
      </w:pPr>
      <w:r>
        <w:t xml:space="preserve">          properties:</w:t>
      </w:r>
    </w:p>
    <w:p w14:paraId="763AE552" w14:textId="77777777" w:rsidR="007B793A" w:rsidRDefault="007B793A" w:rsidP="007B793A">
      <w:pPr>
        <w:pStyle w:val="PL"/>
      </w:pPr>
      <w:r>
        <w:t xml:space="preserve">            attributes:</w:t>
      </w:r>
    </w:p>
    <w:p w14:paraId="4C7C7BAA" w14:textId="77777777" w:rsidR="007B793A" w:rsidRDefault="007B793A" w:rsidP="007B793A">
      <w:pPr>
        <w:pStyle w:val="PL"/>
      </w:pPr>
      <w:r>
        <w:t xml:space="preserve">              allOf:</w:t>
      </w:r>
    </w:p>
    <w:p w14:paraId="5EA112C8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645A5D51" w14:textId="77777777" w:rsidR="007B793A" w:rsidRDefault="007B793A" w:rsidP="007B793A">
      <w:pPr>
        <w:pStyle w:val="PL"/>
      </w:pPr>
      <w:r>
        <w:t xml:space="preserve">                - type: object</w:t>
      </w:r>
    </w:p>
    <w:p w14:paraId="79BAE462" w14:textId="77777777" w:rsidR="007B793A" w:rsidRDefault="007B793A" w:rsidP="007B793A">
      <w:pPr>
        <w:pStyle w:val="PL"/>
      </w:pPr>
      <w:r>
        <w:t xml:space="preserve">                  properties:</w:t>
      </w:r>
    </w:p>
    <w:p w14:paraId="11D87C64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3928B450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699A2C70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5AA7BA8C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6FAC8258" w14:textId="77777777" w:rsidR="007B793A" w:rsidRDefault="007B793A" w:rsidP="007B793A">
      <w:pPr>
        <w:pStyle w:val="PL"/>
      </w:pPr>
      <w:r>
        <w:t xml:space="preserve">    EP_N15-Single:</w:t>
      </w:r>
    </w:p>
    <w:p w14:paraId="481162FA" w14:textId="77777777" w:rsidR="007B793A" w:rsidRDefault="007B793A" w:rsidP="007B793A">
      <w:pPr>
        <w:pStyle w:val="PL"/>
      </w:pPr>
      <w:r>
        <w:t xml:space="preserve">      allOf:</w:t>
      </w:r>
    </w:p>
    <w:p w14:paraId="5E0EF825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F528FC9" w14:textId="77777777" w:rsidR="007B793A" w:rsidRDefault="007B793A" w:rsidP="007B793A">
      <w:pPr>
        <w:pStyle w:val="PL"/>
      </w:pPr>
      <w:r>
        <w:t xml:space="preserve">        - type: object</w:t>
      </w:r>
    </w:p>
    <w:p w14:paraId="1D6304E3" w14:textId="77777777" w:rsidR="007B793A" w:rsidRDefault="007B793A" w:rsidP="007B793A">
      <w:pPr>
        <w:pStyle w:val="PL"/>
      </w:pPr>
      <w:r>
        <w:t xml:space="preserve">          properties:</w:t>
      </w:r>
    </w:p>
    <w:p w14:paraId="7ABF3D78" w14:textId="77777777" w:rsidR="007B793A" w:rsidRDefault="007B793A" w:rsidP="007B793A">
      <w:pPr>
        <w:pStyle w:val="PL"/>
      </w:pPr>
      <w:r>
        <w:t xml:space="preserve">            attributes:</w:t>
      </w:r>
    </w:p>
    <w:p w14:paraId="15A62FF7" w14:textId="77777777" w:rsidR="007B793A" w:rsidRDefault="007B793A" w:rsidP="007B793A">
      <w:pPr>
        <w:pStyle w:val="PL"/>
      </w:pPr>
      <w:r>
        <w:t xml:space="preserve">              allOf:</w:t>
      </w:r>
    </w:p>
    <w:p w14:paraId="238AC484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1DA1AEC2" w14:textId="77777777" w:rsidR="007B793A" w:rsidRDefault="007B793A" w:rsidP="007B793A">
      <w:pPr>
        <w:pStyle w:val="PL"/>
      </w:pPr>
      <w:r>
        <w:t xml:space="preserve">                - type: object</w:t>
      </w:r>
    </w:p>
    <w:p w14:paraId="5EBA01CC" w14:textId="77777777" w:rsidR="007B793A" w:rsidRDefault="007B793A" w:rsidP="007B793A">
      <w:pPr>
        <w:pStyle w:val="PL"/>
      </w:pPr>
      <w:r>
        <w:t xml:space="preserve">                  properties:</w:t>
      </w:r>
    </w:p>
    <w:p w14:paraId="20E3C73A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5D5EC6EC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1802372F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280BCBAF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6791C898" w14:textId="77777777" w:rsidR="007B793A" w:rsidRDefault="007B793A" w:rsidP="007B793A">
      <w:pPr>
        <w:pStyle w:val="PL"/>
      </w:pPr>
      <w:r>
        <w:t xml:space="preserve">    EP_N16-Single:</w:t>
      </w:r>
    </w:p>
    <w:p w14:paraId="5EC96F1F" w14:textId="77777777" w:rsidR="007B793A" w:rsidRDefault="007B793A" w:rsidP="007B793A">
      <w:pPr>
        <w:pStyle w:val="PL"/>
      </w:pPr>
      <w:r>
        <w:t xml:space="preserve">      allOf:</w:t>
      </w:r>
    </w:p>
    <w:p w14:paraId="70B8D46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DBA1D1B" w14:textId="77777777" w:rsidR="007B793A" w:rsidRDefault="007B793A" w:rsidP="007B793A">
      <w:pPr>
        <w:pStyle w:val="PL"/>
      </w:pPr>
      <w:r>
        <w:t xml:space="preserve">        - type: object</w:t>
      </w:r>
    </w:p>
    <w:p w14:paraId="67FB87F9" w14:textId="77777777" w:rsidR="007B793A" w:rsidRDefault="007B793A" w:rsidP="007B793A">
      <w:pPr>
        <w:pStyle w:val="PL"/>
      </w:pPr>
      <w:r>
        <w:t xml:space="preserve">          properties:</w:t>
      </w:r>
    </w:p>
    <w:p w14:paraId="379C3C57" w14:textId="77777777" w:rsidR="007B793A" w:rsidRDefault="007B793A" w:rsidP="007B793A">
      <w:pPr>
        <w:pStyle w:val="PL"/>
      </w:pPr>
      <w:r>
        <w:t xml:space="preserve">            attributes:</w:t>
      </w:r>
    </w:p>
    <w:p w14:paraId="7FC3AA1F" w14:textId="77777777" w:rsidR="007B793A" w:rsidRDefault="007B793A" w:rsidP="007B793A">
      <w:pPr>
        <w:pStyle w:val="PL"/>
      </w:pPr>
      <w:r>
        <w:t xml:space="preserve">              allOf:</w:t>
      </w:r>
    </w:p>
    <w:p w14:paraId="10626345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29871939" w14:textId="77777777" w:rsidR="007B793A" w:rsidRDefault="007B793A" w:rsidP="007B793A">
      <w:pPr>
        <w:pStyle w:val="PL"/>
      </w:pPr>
      <w:r>
        <w:t xml:space="preserve">                - type: object</w:t>
      </w:r>
    </w:p>
    <w:p w14:paraId="3EDF5A4D" w14:textId="77777777" w:rsidR="007B793A" w:rsidRDefault="007B793A" w:rsidP="007B793A">
      <w:pPr>
        <w:pStyle w:val="PL"/>
      </w:pPr>
      <w:r>
        <w:t xml:space="preserve">                  properties:</w:t>
      </w:r>
    </w:p>
    <w:p w14:paraId="19981776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7AC8DB63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069556C9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2A2F0D33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6A1A2F7F" w14:textId="77777777" w:rsidR="007B793A" w:rsidRDefault="007B793A" w:rsidP="007B793A">
      <w:pPr>
        <w:pStyle w:val="PL"/>
      </w:pPr>
      <w:r>
        <w:t xml:space="preserve">    EP_N17-Single:</w:t>
      </w:r>
    </w:p>
    <w:p w14:paraId="099D1067" w14:textId="77777777" w:rsidR="007B793A" w:rsidRDefault="007B793A" w:rsidP="007B793A">
      <w:pPr>
        <w:pStyle w:val="PL"/>
      </w:pPr>
      <w:r>
        <w:t xml:space="preserve">      allOf:</w:t>
      </w:r>
    </w:p>
    <w:p w14:paraId="698AFD28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41EDB26" w14:textId="77777777" w:rsidR="007B793A" w:rsidRDefault="007B793A" w:rsidP="007B793A">
      <w:pPr>
        <w:pStyle w:val="PL"/>
      </w:pPr>
      <w:r>
        <w:t xml:space="preserve">        - type: object</w:t>
      </w:r>
    </w:p>
    <w:p w14:paraId="7EC9FEB1" w14:textId="77777777" w:rsidR="007B793A" w:rsidRDefault="007B793A" w:rsidP="007B793A">
      <w:pPr>
        <w:pStyle w:val="PL"/>
      </w:pPr>
      <w:r>
        <w:t xml:space="preserve">          properties:</w:t>
      </w:r>
    </w:p>
    <w:p w14:paraId="263CCDDB" w14:textId="77777777" w:rsidR="007B793A" w:rsidRDefault="007B793A" w:rsidP="007B793A">
      <w:pPr>
        <w:pStyle w:val="PL"/>
      </w:pPr>
      <w:r>
        <w:t xml:space="preserve">            attributes:</w:t>
      </w:r>
    </w:p>
    <w:p w14:paraId="05B20049" w14:textId="77777777" w:rsidR="007B793A" w:rsidRDefault="007B793A" w:rsidP="007B793A">
      <w:pPr>
        <w:pStyle w:val="PL"/>
      </w:pPr>
      <w:r>
        <w:t xml:space="preserve">              allOf:</w:t>
      </w:r>
    </w:p>
    <w:p w14:paraId="18C1AD10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59190FA9" w14:textId="77777777" w:rsidR="007B793A" w:rsidRDefault="007B793A" w:rsidP="007B793A">
      <w:pPr>
        <w:pStyle w:val="PL"/>
      </w:pPr>
      <w:r>
        <w:t xml:space="preserve">                - type: object</w:t>
      </w:r>
    </w:p>
    <w:p w14:paraId="317A9FDC" w14:textId="77777777" w:rsidR="007B793A" w:rsidRDefault="007B793A" w:rsidP="007B793A">
      <w:pPr>
        <w:pStyle w:val="PL"/>
      </w:pPr>
      <w:r>
        <w:t xml:space="preserve">                  properties:</w:t>
      </w:r>
    </w:p>
    <w:p w14:paraId="4853901D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48CC9688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6BB7ABC1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00450ED7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74570E2B" w14:textId="77777777" w:rsidR="007B793A" w:rsidRDefault="007B793A" w:rsidP="007B793A">
      <w:pPr>
        <w:pStyle w:val="PL"/>
      </w:pPr>
    </w:p>
    <w:p w14:paraId="4AC76D13" w14:textId="77777777" w:rsidR="007B793A" w:rsidRDefault="007B793A" w:rsidP="007B793A">
      <w:pPr>
        <w:pStyle w:val="PL"/>
      </w:pPr>
      <w:r>
        <w:t xml:space="preserve">    EP_N20-Single:</w:t>
      </w:r>
    </w:p>
    <w:p w14:paraId="5FB057E1" w14:textId="77777777" w:rsidR="007B793A" w:rsidRDefault="007B793A" w:rsidP="007B793A">
      <w:pPr>
        <w:pStyle w:val="PL"/>
      </w:pPr>
      <w:r>
        <w:t xml:space="preserve">      allOf:</w:t>
      </w:r>
    </w:p>
    <w:p w14:paraId="0B2834BF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07C4D58" w14:textId="77777777" w:rsidR="007B793A" w:rsidRDefault="007B793A" w:rsidP="007B793A">
      <w:pPr>
        <w:pStyle w:val="PL"/>
      </w:pPr>
      <w:r>
        <w:t xml:space="preserve">        - type: object</w:t>
      </w:r>
    </w:p>
    <w:p w14:paraId="5BAFE728" w14:textId="77777777" w:rsidR="007B793A" w:rsidRDefault="007B793A" w:rsidP="007B793A">
      <w:pPr>
        <w:pStyle w:val="PL"/>
      </w:pPr>
      <w:r>
        <w:t xml:space="preserve">          properties:</w:t>
      </w:r>
    </w:p>
    <w:p w14:paraId="0643E099" w14:textId="77777777" w:rsidR="007B793A" w:rsidRDefault="007B793A" w:rsidP="007B793A">
      <w:pPr>
        <w:pStyle w:val="PL"/>
      </w:pPr>
      <w:r>
        <w:t xml:space="preserve">            attributes:</w:t>
      </w:r>
    </w:p>
    <w:p w14:paraId="750BF2BE" w14:textId="77777777" w:rsidR="007B793A" w:rsidRDefault="007B793A" w:rsidP="007B793A">
      <w:pPr>
        <w:pStyle w:val="PL"/>
      </w:pPr>
      <w:r>
        <w:t xml:space="preserve">              allOf:</w:t>
      </w:r>
    </w:p>
    <w:p w14:paraId="666C66D2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67B1739B" w14:textId="77777777" w:rsidR="007B793A" w:rsidRDefault="007B793A" w:rsidP="007B793A">
      <w:pPr>
        <w:pStyle w:val="PL"/>
      </w:pPr>
      <w:r>
        <w:t xml:space="preserve">                - type: object</w:t>
      </w:r>
    </w:p>
    <w:p w14:paraId="1DAD020A" w14:textId="77777777" w:rsidR="007B793A" w:rsidRDefault="007B793A" w:rsidP="007B793A">
      <w:pPr>
        <w:pStyle w:val="PL"/>
      </w:pPr>
      <w:r>
        <w:t xml:space="preserve">                  properties:</w:t>
      </w:r>
    </w:p>
    <w:p w14:paraId="1133EF5C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107258F8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0DCBCC95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5E74233A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287863A1" w14:textId="77777777" w:rsidR="007B793A" w:rsidRDefault="007B793A" w:rsidP="007B793A">
      <w:pPr>
        <w:pStyle w:val="PL"/>
      </w:pPr>
    </w:p>
    <w:p w14:paraId="2D92DF1F" w14:textId="77777777" w:rsidR="007B793A" w:rsidRDefault="007B793A" w:rsidP="007B793A">
      <w:pPr>
        <w:pStyle w:val="PL"/>
      </w:pPr>
      <w:r>
        <w:t xml:space="preserve">    EP_N21-Single:</w:t>
      </w:r>
    </w:p>
    <w:p w14:paraId="7686749C" w14:textId="77777777" w:rsidR="007B793A" w:rsidRDefault="007B793A" w:rsidP="007B793A">
      <w:pPr>
        <w:pStyle w:val="PL"/>
      </w:pPr>
      <w:r>
        <w:t xml:space="preserve">      allOf:</w:t>
      </w:r>
    </w:p>
    <w:p w14:paraId="1F348866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D61711E" w14:textId="77777777" w:rsidR="007B793A" w:rsidRDefault="007B793A" w:rsidP="007B793A">
      <w:pPr>
        <w:pStyle w:val="PL"/>
      </w:pPr>
      <w:r>
        <w:t xml:space="preserve">        - type: object</w:t>
      </w:r>
    </w:p>
    <w:p w14:paraId="5E3D715A" w14:textId="77777777" w:rsidR="007B793A" w:rsidRDefault="007B793A" w:rsidP="007B793A">
      <w:pPr>
        <w:pStyle w:val="PL"/>
      </w:pPr>
      <w:r>
        <w:t xml:space="preserve">          properties:</w:t>
      </w:r>
    </w:p>
    <w:p w14:paraId="76326149" w14:textId="77777777" w:rsidR="007B793A" w:rsidRDefault="007B793A" w:rsidP="007B793A">
      <w:pPr>
        <w:pStyle w:val="PL"/>
      </w:pPr>
      <w:r>
        <w:t xml:space="preserve">            attributes:</w:t>
      </w:r>
    </w:p>
    <w:p w14:paraId="05CB1453" w14:textId="77777777" w:rsidR="007B793A" w:rsidRDefault="007B793A" w:rsidP="007B793A">
      <w:pPr>
        <w:pStyle w:val="PL"/>
      </w:pPr>
      <w:r>
        <w:t xml:space="preserve">              allOf:</w:t>
      </w:r>
    </w:p>
    <w:p w14:paraId="5AD76FB8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15E5CF32" w14:textId="77777777" w:rsidR="007B793A" w:rsidRDefault="007B793A" w:rsidP="007B793A">
      <w:pPr>
        <w:pStyle w:val="PL"/>
      </w:pPr>
      <w:r>
        <w:t xml:space="preserve">                - type: object</w:t>
      </w:r>
    </w:p>
    <w:p w14:paraId="2C4A737A" w14:textId="77777777" w:rsidR="007B793A" w:rsidRDefault="007B793A" w:rsidP="007B793A">
      <w:pPr>
        <w:pStyle w:val="PL"/>
      </w:pPr>
      <w:r>
        <w:t xml:space="preserve">                  properties:</w:t>
      </w:r>
    </w:p>
    <w:p w14:paraId="3F3CDFA5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1D5C8BFE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02735AF5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1E7507A7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0AB35050" w14:textId="77777777" w:rsidR="007B793A" w:rsidRDefault="007B793A" w:rsidP="007B793A">
      <w:pPr>
        <w:pStyle w:val="PL"/>
      </w:pPr>
      <w:r>
        <w:t xml:space="preserve">    EP_N22-Single:</w:t>
      </w:r>
    </w:p>
    <w:p w14:paraId="1C1CD1D9" w14:textId="77777777" w:rsidR="007B793A" w:rsidRDefault="007B793A" w:rsidP="007B793A">
      <w:pPr>
        <w:pStyle w:val="PL"/>
      </w:pPr>
      <w:r>
        <w:t xml:space="preserve">      allOf:</w:t>
      </w:r>
    </w:p>
    <w:p w14:paraId="18AB41EF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D0D27F7" w14:textId="77777777" w:rsidR="007B793A" w:rsidRDefault="007B793A" w:rsidP="007B793A">
      <w:pPr>
        <w:pStyle w:val="PL"/>
      </w:pPr>
      <w:r>
        <w:t xml:space="preserve">        - type: object</w:t>
      </w:r>
    </w:p>
    <w:p w14:paraId="7CC32D22" w14:textId="77777777" w:rsidR="007B793A" w:rsidRDefault="007B793A" w:rsidP="007B793A">
      <w:pPr>
        <w:pStyle w:val="PL"/>
      </w:pPr>
      <w:r>
        <w:t xml:space="preserve">          properties:</w:t>
      </w:r>
    </w:p>
    <w:p w14:paraId="66A75BAC" w14:textId="77777777" w:rsidR="007B793A" w:rsidRDefault="007B793A" w:rsidP="007B793A">
      <w:pPr>
        <w:pStyle w:val="PL"/>
      </w:pPr>
      <w:r>
        <w:t xml:space="preserve">            attributes:</w:t>
      </w:r>
    </w:p>
    <w:p w14:paraId="3D74CC19" w14:textId="77777777" w:rsidR="007B793A" w:rsidRDefault="007B793A" w:rsidP="007B793A">
      <w:pPr>
        <w:pStyle w:val="PL"/>
      </w:pPr>
      <w:r>
        <w:t xml:space="preserve">              allOf:</w:t>
      </w:r>
    </w:p>
    <w:p w14:paraId="44C6A32A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136E520F" w14:textId="77777777" w:rsidR="007B793A" w:rsidRDefault="007B793A" w:rsidP="007B793A">
      <w:pPr>
        <w:pStyle w:val="PL"/>
      </w:pPr>
      <w:r>
        <w:t xml:space="preserve">                - type: object</w:t>
      </w:r>
    </w:p>
    <w:p w14:paraId="0A4ECE16" w14:textId="77777777" w:rsidR="007B793A" w:rsidRDefault="007B793A" w:rsidP="007B793A">
      <w:pPr>
        <w:pStyle w:val="PL"/>
      </w:pPr>
      <w:r>
        <w:t xml:space="preserve">                  properties:</w:t>
      </w:r>
    </w:p>
    <w:p w14:paraId="0C44E428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49F194EB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53EAD2A9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72A08EAF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148EC1FE" w14:textId="77777777" w:rsidR="007B793A" w:rsidRDefault="007B793A" w:rsidP="007B793A">
      <w:pPr>
        <w:pStyle w:val="PL"/>
      </w:pPr>
    </w:p>
    <w:p w14:paraId="43B4EED6" w14:textId="77777777" w:rsidR="007B793A" w:rsidRDefault="007B793A" w:rsidP="007B793A">
      <w:pPr>
        <w:pStyle w:val="PL"/>
      </w:pPr>
      <w:r>
        <w:t xml:space="preserve">    EP_N26-Single:</w:t>
      </w:r>
    </w:p>
    <w:p w14:paraId="0F3B5F1D" w14:textId="77777777" w:rsidR="007B793A" w:rsidRDefault="007B793A" w:rsidP="007B793A">
      <w:pPr>
        <w:pStyle w:val="PL"/>
      </w:pPr>
      <w:r>
        <w:t xml:space="preserve">      allOf:</w:t>
      </w:r>
    </w:p>
    <w:p w14:paraId="73BC8711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2968579" w14:textId="77777777" w:rsidR="007B793A" w:rsidRDefault="007B793A" w:rsidP="007B793A">
      <w:pPr>
        <w:pStyle w:val="PL"/>
      </w:pPr>
      <w:r>
        <w:t xml:space="preserve">        - type: object</w:t>
      </w:r>
    </w:p>
    <w:p w14:paraId="038B34D3" w14:textId="77777777" w:rsidR="007B793A" w:rsidRDefault="007B793A" w:rsidP="007B793A">
      <w:pPr>
        <w:pStyle w:val="PL"/>
      </w:pPr>
      <w:r>
        <w:t xml:space="preserve">          properties:</w:t>
      </w:r>
    </w:p>
    <w:p w14:paraId="0E76292B" w14:textId="77777777" w:rsidR="007B793A" w:rsidRDefault="007B793A" w:rsidP="007B793A">
      <w:pPr>
        <w:pStyle w:val="PL"/>
      </w:pPr>
      <w:r>
        <w:t xml:space="preserve">            attributes:</w:t>
      </w:r>
    </w:p>
    <w:p w14:paraId="66161808" w14:textId="77777777" w:rsidR="007B793A" w:rsidRDefault="007B793A" w:rsidP="007B793A">
      <w:pPr>
        <w:pStyle w:val="PL"/>
      </w:pPr>
      <w:r>
        <w:t xml:space="preserve">              allOf:</w:t>
      </w:r>
    </w:p>
    <w:p w14:paraId="78A4DAB2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6766DF2A" w14:textId="77777777" w:rsidR="007B793A" w:rsidRDefault="007B793A" w:rsidP="007B793A">
      <w:pPr>
        <w:pStyle w:val="PL"/>
      </w:pPr>
      <w:r>
        <w:t xml:space="preserve">                - type: object</w:t>
      </w:r>
    </w:p>
    <w:p w14:paraId="708C3BE0" w14:textId="77777777" w:rsidR="007B793A" w:rsidRDefault="007B793A" w:rsidP="007B793A">
      <w:pPr>
        <w:pStyle w:val="PL"/>
      </w:pPr>
      <w:r>
        <w:t xml:space="preserve">                  properties:</w:t>
      </w:r>
    </w:p>
    <w:p w14:paraId="4EE1F69C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4DBEB0CA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2791015D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00EE074F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469B0FDB" w14:textId="77777777" w:rsidR="007B793A" w:rsidRDefault="007B793A" w:rsidP="007B793A">
      <w:pPr>
        <w:pStyle w:val="PL"/>
      </w:pPr>
      <w:r>
        <w:t xml:space="preserve">    EP_N27-Single:</w:t>
      </w:r>
    </w:p>
    <w:p w14:paraId="45BC1A34" w14:textId="77777777" w:rsidR="007B793A" w:rsidRDefault="007B793A" w:rsidP="007B793A">
      <w:pPr>
        <w:pStyle w:val="PL"/>
      </w:pPr>
      <w:r>
        <w:t xml:space="preserve">      allOf:</w:t>
      </w:r>
    </w:p>
    <w:p w14:paraId="5C46136E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07645B4D" w14:textId="77777777" w:rsidR="007B793A" w:rsidRDefault="007B793A" w:rsidP="007B793A">
      <w:pPr>
        <w:pStyle w:val="PL"/>
      </w:pPr>
      <w:r>
        <w:t xml:space="preserve">        - type: object</w:t>
      </w:r>
    </w:p>
    <w:p w14:paraId="300F4183" w14:textId="77777777" w:rsidR="007B793A" w:rsidRDefault="007B793A" w:rsidP="007B793A">
      <w:pPr>
        <w:pStyle w:val="PL"/>
      </w:pPr>
      <w:r>
        <w:t xml:space="preserve">          properties:</w:t>
      </w:r>
    </w:p>
    <w:p w14:paraId="5450FC54" w14:textId="77777777" w:rsidR="007B793A" w:rsidRDefault="007B793A" w:rsidP="007B793A">
      <w:pPr>
        <w:pStyle w:val="PL"/>
      </w:pPr>
      <w:r>
        <w:t xml:space="preserve">            attributes:</w:t>
      </w:r>
    </w:p>
    <w:p w14:paraId="41ED1621" w14:textId="77777777" w:rsidR="007B793A" w:rsidRDefault="007B793A" w:rsidP="007B793A">
      <w:pPr>
        <w:pStyle w:val="PL"/>
      </w:pPr>
      <w:r>
        <w:t xml:space="preserve">              allOf:</w:t>
      </w:r>
    </w:p>
    <w:p w14:paraId="3F76D43E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4CB929B6" w14:textId="77777777" w:rsidR="007B793A" w:rsidRDefault="007B793A" w:rsidP="007B793A">
      <w:pPr>
        <w:pStyle w:val="PL"/>
      </w:pPr>
      <w:r>
        <w:t xml:space="preserve">                - type: object</w:t>
      </w:r>
    </w:p>
    <w:p w14:paraId="76820720" w14:textId="77777777" w:rsidR="007B793A" w:rsidRDefault="007B793A" w:rsidP="007B793A">
      <w:pPr>
        <w:pStyle w:val="PL"/>
      </w:pPr>
      <w:r>
        <w:t xml:space="preserve">                  properties:</w:t>
      </w:r>
    </w:p>
    <w:p w14:paraId="755858EC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59585124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2C2DB236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701A9D2D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480CC633" w14:textId="77777777" w:rsidR="007B793A" w:rsidRDefault="007B793A" w:rsidP="007B793A">
      <w:pPr>
        <w:pStyle w:val="PL"/>
      </w:pPr>
    </w:p>
    <w:p w14:paraId="2D1C804C" w14:textId="77777777" w:rsidR="007B793A" w:rsidRDefault="007B793A" w:rsidP="007B793A">
      <w:pPr>
        <w:pStyle w:val="PL"/>
      </w:pPr>
    </w:p>
    <w:p w14:paraId="3972C16C" w14:textId="77777777" w:rsidR="007B793A" w:rsidRDefault="007B793A" w:rsidP="007B793A">
      <w:pPr>
        <w:pStyle w:val="PL"/>
      </w:pPr>
      <w:r>
        <w:t xml:space="preserve">    EP_N31-Single:</w:t>
      </w:r>
    </w:p>
    <w:p w14:paraId="02730F99" w14:textId="77777777" w:rsidR="007B793A" w:rsidRDefault="007B793A" w:rsidP="007B793A">
      <w:pPr>
        <w:pStyle w:val="PL"/>
      </w:pPr>
      <w:r>
        <w:t xml:space="preserve">      allOf:</w:t>
      </w:r>
    </w:p>
    <w:p w14:paraId="132A1F60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2026198" w14:textId="77777777" w:rsidR="007B793A" w:rsidRDefault="007B793A" w:rsidP="007B793A">
      <w:pPr>
        <w:pStyle w:val="PL"/>
      </w:pPr>
      <w:r>
        <w:t xml:space="preserve">        - type: object</w:t>
      </w:r>
    </w:p>
    <w:p w14:paraId="4066EC25" w14:textId="77777777" w:rsidR="007B793A" w:rsidRDefault="007B793A" w:rsidP="007B793A">
      <w:pPr>
        <w:pStyle w:val="PL"/>
      </w:pPr>
      <w:r>
        <w:t xml:space="preserve">          properties:</w:t>
      </w:r>
    </w:p>
    <w:p w14:paraId="477E1ECF" w14:textId="77777777" w:rsidR="007B793A" w:rsidRDefault="007B793A" w:rsidP="007B793A">
      <w:pPr>
        <w:pStyle w:val="PL"/>
      </w:pPr>
      <w:r>
        <w:t xml:space="preserve">            attributes:</w:t>
      </w:r>
    </w:p>
    <w:p w14:paraId="4C70BD18" w14:textId="77777777" w:rsidR="007B793A" w:rsidRDefault="007B793A" w:rsidP="007B793A">
      <w:pPr>
        <w:pStyle w:val="PL"/>
      </w:pPr>
      <w:r>
        <w:t xml:space="preserve">              allOf:</w:t>
      </w:r>
    </w:p>
    <w:p w14:paraId="1C133004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2725CB51" w14:textId="77777777" w:rsidR="007B793A" w:rsidRDefault="007B793A" w:rsidP="007B793A">
      <w:pPr>
        <w:pStyle w:val="PL"/>
      </w:pPr>
      <w:r>
        <w:t xml:space="preserve">                - type: object</w:t>
      </w:r>
    </w:p>
    <w:p w14:paraId="6FF5AF4D" w14:textId="77777777" w:rsidR="007B793A" w:rsidRDefault="007B793A" w:rsidP="007B793A">
      <w:pPr>
        <w:pStyle w:val="PL"/>
      </w:pPr>
      <w:r>
        <w:t xml:space="preserve">                  properties:</w:t>
      </w:r>
    </w:p>
    <w:p w14:paraId="3F5304C0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6EEA0341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228BB5B9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64C73D44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4A864959" w14:textId="77777777" w:rsidR="007B793A" w:rsidRDefault="007B793A" w:rsidP="007B793A">
      <w:pPr>
        <w:pStyle w:val="PL"/>
      </w:pPr>
      <w:r>
        <w:t xml:space="preserve">    EP_N32-Single:</w:t>
      </w:r>
    </w:p>
    <w:p w14:paraId="1CB8A789" w14:textId="77777777" w:rsidR="007B793A" w:rsidRDefault="007B793A" w:rsidP="007B793A">
      <w:pPr>
        <w:pStyle w:val="PL"/>
      </w:pPr>
      <w:r>
        <w:t xml:space="preserve">      allOf:</w:t>
      </w:r>
    </w:p>
    <w:p w14:paraId="73000231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62610051" w14:textId="77777777" w:rsidR="007B793A" w:rsidRDefault="007B793A" w:rsidP="007B793A">
      <w:pPr>
        <w:pStyle w:val="PL"/>
      </w:pPr>
      <w:r>
        <w:t xml:space="preserve">        - type: object</w:t>
      </w:r>
    </w:p>
    <w:p w14:paraId="3E5620A2" w14:textId="77777777" w:rsidR="007B793A" w:rsidRDefault="007B793A" w:rsidP="007B793A">
      <w:pPr>
        <w:pStyle w:val="PL"/>
      </w:pPr>
      <w:r>
        <w:t xml:space="preserve">          properties:</w:t>
      </w:r>
    </w:p>
    <w:p w14:paraId="092EAE56" w14:textId="77777777" w:rsidR="007B793A" w:rsidRDefault="007B793A" w:rsidP="007B793A">
      <w:pPr>
        <w:pStyle w:val="PL"/>
      </w:pPr>
      <w:r>
        <w:t xml:space="preserve">            attributes:</w:t>
      </w:r>
    </w:p>
    <w:p w14:paraId="5EE2D7A8" w14:textId="77777777" w:rsidR="007B793A" w:rsidRDefault="007B793A" w:rsidP="007B793A">
      <w:pPr>
        <w:pStyle w:val="PL"/>
      </w:pPr>
      <w:r>
        <w:t xml:space="preserve">              allOf:</w:t>
      </w:r>
    </w:p>
    <w:p w14:paraId="3F782DA2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007B8562" w14:textId="77777777" w:rsidR="007B793A" w:rsidRDefault="007B793A" w:rsidP="007B793A">
      <w:pPr>
        <w:pStyle w:val="PL"/>
      </w:pPr>
      <w:r>
        <w:t xml:space="preserve">                - type: object</w:t>
      </w:r>
    </w:p>
    <w:p w14:paraId="1DB8B8CD" w14:textId="77777777" w:rsidR="007B793A" w:rsidRDefault="007B793A" w:rsidP="007B793A">
      <w:pPr>
        <w:pStyle w:val="PL"/>
      </w:pPr>
      <w:r>
        <w:t xml:space="preserve">                  properties:</w:t>
      </w:r>
    </w:p>
    <w:p w14:paraId="52964CCA" w14:textId="77777777" w:rsidR="007B793A" w:rsidRDefault="007B793A" w:rsidP="007B793A">
      <w:pPr>
        <w:pStyle w:val="PL"/>
      </w:pPr>
      <w:r>
        <w:t xml:space="preserve">                    remotePlmnId:</w:t>
      </w:r>
    </w:p>
    <w:p w14:paraId="6B0CCF30" w14:textId="77777777" w:rsidR="007B793A" w:rsidRDefault="007B793A" w:rsidP="007B793A">
      <w:pPr>
        <w:pStyle w:val="PL"/>
      </w:pPr>
      <w:r>
        <w:t xml:space="preserve">                      $ref: 'TS28541_NrNrm.yaml#/components/schemas/PlmnId'</w:t>
      </w:r>
    </w:p>
    <w:p w14:paraId="657558E0" w14:textId="77777777" w:rsidR="007B793A" w:rsidRDefault="007B793A" w:rsidP="007B793A">
      <w:pPr>
        <w:pStyle w:val="PL"/>
      </w:pPr>
      <w:r>
        <w:t xml:space="preserve">                    remoteSeppAddress:</w:t>
      </w:r>
    </w:p>
    <w:p w14:paraId="61DF6DB4" w14:textId="77777777" w:rsidR="007B793A" w:rsidRDefault="007B793A" w:rsidP="007B793A">
      <w:pPr>
        <w:pStyle w:val="PL"/>
      </w:pPr>
      <w:r>
        <w:t xml:space="preserve">                      $ref: 'TS28623_ComDefs.yaml#/components/schemas/HostAddr'</w:t>
      </w:r>
    </w:p>
    <w:p w14:paraId="5380748C" w14:textId="77777777" w:rsidR="007B793A" w:rsidRDefault="007B793A" w:rsidP="007B793A">
      <w:pPr>
        <w:pStyle w:val="PL"/>
      </w:pPr>
      <w:r>
        <w:t xml:space="preserve">                    remoteSeppId:</w:t>
      </w:r>
    </w:p>
    <w:p w14:paraId="0203F6C1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6D1E000F" w14:textId="77777777" w:rsidR="007B793A" w:rsidRDefault="007B793A" w:rsidP="007B793A">
      <w:pPr>
        <w:pStyle w:val="PL"/>
      </w:pPr>
      <w:r>
        <w:t xml:space="preserve">                    n32cParas:</w:t>
      </w:r>
    </w:p>
    <w:p w14:paraId="32F53743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0455E0D5" w14:textId="77777777" w:rsidR="007B793A" w:rsidRDefault="007B793A" w:rsidP="007B793A">
      <w:pPr>
        <w:pStyle w:val="PL"/>
      </w:pPr>
      <w:r>
        <w:t xml:space="preserve">                    n32fPolicy:</w:t>
      </w:r>
    </w:p>
    <w:p w14:paraId="6D9EF689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0664D797" w14:textId="77777777" w:rsidR="007B793A" w:rsidRDefault="007B793A" w:rsidP="007B793A">
      <w:pPr>
        <w:pStyle w:val="PL"/>
      </w:pPr>
      <w:r>
        <w:t xml:space="preserve">                    withIPX:</w:t>
      </w:r>
    </w:p>
    <w:p w14:paraId="65AF6C08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15D0673E" w14:textId="77777777" w:rsidR="007B793A" w:rsidRDefault="007B793A" w:rsidP="007B793A">
      <w:pPr>
        <w:pStyle w:val="PL"/>
      </w:pPr>
      <w:r>
        <w:t xml:space="preserve">    EP_N33-Single:</w:t>
      </w:r>
    </w:p>
    <w:p w14:paraId="7715846B" w14:textId="77777777" w:rsidR="007B793A" w:rsidRDefault="007B793A" w:rsidP="007B793A">
      <w:pPr>
        <w:pStyle w:val="PL"/>
      </w:pPr>
      <w:r>
        <w:t xml:space="preserve">      allOf:</w:t>
      </w:r>
    </w:p>
    <w:p w14:paraId="0F860758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3D461DC" w14:textId="77777777" w:rsidR="007B793A" w:rsidRDefault="007B793A" w:rsidP="007B793A">
      <w:pPr>
        <w:pStyle w:val="PL"/>
      </w:pPr>
      <w:r>
        <w:t xml:space="preserve">        - type: object</w:t>
      </w:r>
    </w:p>
    <w:p w14:paraId="25BAF2D1" w14:textId="77777777" w:rsidR="007B793A" w:rsidRDefault="007B793A" w:rsidP="007B793A">
      <w:pPr>
        <w:pStyle w:val="PL"/>
      </w:pPr>
      <w:r>
        <w:t xml:space="preserve">          properties:</w:t>
      </w:r>
    </w:p>
    <w:p w14:paraId="1001F0C1" w14:textId="77777777" w:rsidR="007B793A" w:rsidRDefault="007B793A" w:rsidP="007B793A">
      <w:pPr>
        <w:pStyle w:val="PL"/>
      </w:pPr>
      <w:r>
        <w:t xml:space="preserve">            attributes:</w:t>
      </w:r>
    </w:p>
    <w:p w14:paraId="357DD1C3" w14:textId="77777777" w:rsidR="007B793A" w:rsidRDefault="007B793A" w:rsidP="007B793A">
      <w:pPr>
        <w:pStyle w:val="PL"/>
      </w:pPr>
      <w:r>
        <w:t xml:space="preserve">              allOf:</w:t>
      </w:r>
    </w:p>
    <w:p w14:paraId="36E501C7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0A820444" w14:textId="77777777" w:rsidR="007B793A" w:rsidRDefault="007B793A" w:rsidP="007B793A">
      <w:pPr>
        <w:pStyle w:val="PL"/>
      </w:pPr>
      <w:r>
        <w:t xml:space="preserve">                - type: object</w:t>
      </w:r>
    </w:p>
    <w:p w14:paraId="38EA576E" w14:textId="77777777" w:rsidR="007B793A" w:rsidRDefault="007B793A" w:rsidP="007B793A">
      <w:pPr>
        <w:pStyle w:val="PL"/>
      </w:pPr>
      <w:r>
        <w:t xml:space="preserve">                  properties:</w:t>
      </w:r>
    </w:p>
    <w:p w14:paraId="1128EFAE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6A7F9C15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3C93C279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0B986491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7056C286" w14:textId="77777777" w:rsidR="007B793A" w:rsidRDefault="007B793A" w:rsidP="007B793A">
      <w:pPr>
        <w:pStyle w:val="PL"/>
      </w:pPr>
      <w:r>
        <w:t xml:space="preserve">    EP_S5C-Single:</w:t>
      </w:r>
    </w:p>
    <w:p w14:paraId="4B718331" w14:textId="77777777" w:rsidR="007B793A" w:rsidRDefault="007B793A" w:rsidP="007B793A">
      <w:pPr>
        <w:pStyle w:val="PL"/>
      </w:pPr>
      <w:r>
        <w:t xml:space="preserve">      allOf:</w:t>
      </w:r>
    </w:p>
    <w:p w14:paraId="5CC2DA06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3A32EF3F" w14:textId="77777777" w:rsidR="007B793A" w:rsidRDefault="007B793A" w:rsidP="007B793A">
      <w:pPr>
        <w:pStyle w:val="PL"/>
      </w:pPr>
      <w:r>
        <w:t xml:space="preserve">        - type: object</w:t>
      </w:r>
    </w:p>
    <w:p w14:paraId="4F112046" w14:textId="77777777" w:rsidR="007B793A" w:rsidRDefault="007B793A" w:rsidP="007B793A">
      <w:pPr>
        <w:pStyle w:val="PL"/>
      </w:pPr>
      <w:r>
        <w:t xml:space="preserve">          properties:</w:t>
      </w:r>
    </w:p>
    <w:p w14:paraId="5F0FF5D8" w14:textId="77777777" w:rsidR="007B793A" w:rsidRDefault="007B793A" w:rsidP="007B793A">
      <w:pPr>
        <w:pStyle w:val="PL"/>
      </w:pPr>
      <w:r>
        <w:t xml:space="preserve">            attributes:</w:t>
      </w:r>
    </w:p>
    <w:p w14:paraId="02574633" w14:textId="77777777" w:rsidR="007B793A" w:rsidRDefault="007B793A" w:rsidP="007B793A">
      <w:pPr>
        <w:pStyle w:val="PL"/>
      </w:pPr>
      <w:r>
        <w:t xml:space="preserve">              allOf:</w:t>
      </w:r>
    </w:p>
    <w:p w14:paraId="692CC720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75E00418" w14:textId="77777777" w:rsidR="007B793A" w:rsidRDefault="007B793A" w:rsidP="007B793A">
      <w:pPr>
        <w:pStyle w:val="PL"/>
      </w:pPr>
      <w:r>
        <w:t xml:space="preserve">                - type: object</w:t>
      </w:r>
    </w:p>
    <w:p w14:paraId="2E0A0C06" w14:textId="77777777" w:rsidR="007B793A" w:rsidRDefault="007B793A" w:rsidP="007B793A">
      <w:pPr>
        <w:pStyle w:val="PL"/>
      </w:pPr>
      <w:r>
        <w:t xml:space="preserve">                  properties:</w:t>
      </w:r>
    </w:p>
    <w:p w14:paraId="527C0D08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7C0CD75A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13AE83AC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28FE0739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3467CFDA" w14:textId="77777777" w:rsidR="007B793A" w:rsidRDefault="007B793A" w:rsidP="007B793A">
      <w:pPr>
        <w:pStyle w:val="PL"/>
      </w:pPr>
      <w:r>
        <w:t xml:space="preserve">    EP_S5U-Single:</w:t>
      </w:r>
    </w:p>
    <w:p w14:paraId="0D9DB63D" w14:textId="77777777" w:rsidR="007B793A" w:rsidRDefault="007B793A" w:rsidP="007B793A">
      <w:pPr>
        <w:pStyle w:val="PL"/>
      </w:pPr>
      <w:r>
        <w:t xml:space="preserve">      allOf:</w:t>
      </w:r>
    </w:p>
    <w:p w14:paraId="7665060B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CA5C391" w14:textId="77777777" w:rsidR="007B793A" w:rsidRDefault="007B793A" w:rsidP="007B793A">
      <w:pPr>
        <w:pStyle w:val="PL"/>
      </w:pPr>
      <w:r>
        <w:t xml:space="preserve">        - type: object</w:t>
      </w:r>
    </w:p>
    <w:p w14:paraId="1E4C56FD" w14:textId="77777777" w:rsidR="007B793A" w:rsidRDefault="007B793A" w:rsidP="007B793A">
      <w:pPr>
        <w:pStyle w:val="PL"/>
      </w:pPr>
      <w:r>
        <w:t xml:space="preserve">          properties:</w:t>
      </w:r>
    </w:p>
    <w:p w14:paraId="71B1DC0F" w14:textId="77777777" w:rsidR="007B793A" w:rsidRDefault="007B793A" w:rsidP="007B793A">
      <w:pPr>
        <w:pStyle w:val="PL"/>
      </w:pPr>
      <w:r>
        <w:t xml:space="preserve">            attributes:</w:t>
      </w:r>
    </w:p>
    <w:p w14:paraId="4F541579" w14:textId="77777777" w:rsidR="007B793A" w:rsidRDefault="007B793A" w:rsidP="007B793A">
      <w:pPr>
        <w:pStyle w:val="PL"/>
      </w:pPr>
      <w:r>
        <w:t xml:space="preserve">              allOf:</w:t>
      </w:r>
    </w:p>
    <w:p w14:paraId="67C89DB1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16568E3B" w14:textId="77777777" w:rsidR="007B793A" w:rsidRDefault="007B793A" w:rsidP="007B793A">
      <w:pPr>
        <w:pStyle w:val="PL"/>
      </w:pPr>
      <w:r>
        <w:t xml:space="preserve">                - type: object</w:t>
      </w:r>
    </w:p>
    <w:p w14:paraId="119B3BBD" w14:textId="77777777" w:rsidR="007B793A" w:rsidRDefault="007B793A" w:rsidP="007B793A">
      <w:pPr>
        <w:pStyle w:val="PL"/>
      </w:pPr>
      <w:r>
        <w:t xml:space="preserve">                  properties:</w:t>
      </w:r>
    </w:p>
    <w:p w14:paraId="0B4F6E05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013C7DAD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08AE10BF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18C51A06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5C8424B8" w14:textId="77777777" w:rsidR="007B793A" w:rsidRDefault="007B793A" w:rsidP="007B793A">
      <w:pPr>
        <w:pStyle w:val="PL"/>
      </w:pPr>
      <w:r>
        <w:t xml:space="preserve">    EP_Rx-Single:</w:t>
      </w:r>
    </w:p>
    <w:p w14:paraId="54818271" w14:textId="77777777" w:rsidR="007B793A" w:rsidRDefault="007B793A" w:rsidP="007B793A">
      <w:pPr>
        <w:pStyle w:val="PL"/>
      </w:pPr>
      <w:r>
        <w:t xml:space="preserve">      allOf:</w:t>
      </w:r>
    </w:p>
    <w:p w14:paraId="07761840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88CF1A4" w14:textId="77777777" w:rsidR="007B793A" w:rsidRDefault="007B793A" w:rsidP="007B793A">
      <w:pPr>
        <w:pStyle w:val="PL"/>
      </w:pPr>
      <w:r>
        <w:t xml:space="preserve">        - type: object</w:t>
      </w:r>
    </w:p>
    <w:p w14:paraId="321F08BB" w14:textId="77777777" w:rsidR="007B793A" w:rsidRDefault="007B793A" w:rsidP="007B793A">
      <w:pPr>
        <w:pStyle w:val="PL"/>
      </w:pPr>
      <w:r>
        <w:t xml:space="preserve">          properties:</w:t>
      </w:r>
    </w:p>
    <w:p w14:paraId="6B9EB3D7" w14:textId="77777777" w:rsidR="007B793A" w:rsidRDefault="007B793A" w:rsidP="007B793A">
      <w:pPr>
        <w:pStyle w:val="PL"/>
      </w:pPr>
      <w:r>
        <w:t xml:space="preserve">            attributes:</w:t>
      </w:r>
    </w:p>
    <w:p w14:paraId="42662B01" w14:textId="77777777" w:rsidR="007B793A" w:rsidRDefault="007B793A" w:rsidP="007B793A">
      <w:pPr>
        <w:pStyle w:val="PL"/>
      </w:pPr>
      <w:r>
        <w:t xml:space="preserve">              allOf:</w:t>
      </w:r>
    </w:p>
    <w:p w14:paraId="648C8E6B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7F407C87" w14:textId="77777777" w:rsidR="007B793A" w:rsidRDefault="007B793A" w:rsidP="007B793A">
      <w:pPr>
        <w:pStyle w:val="PL"/>
      </w:pPr>
      <w:r>
        <w:t xml:space="preserve">                - type: object</w:t>
      </w:r>
    </w:p>
    <w:p w14:paraId="67F64931" w14:textId="77777777" w:rsidR="007B793A" w:rsidRDefault="007B793A" w:rsidP="007B793A">
      <w:pPr>
        <w:pStyle w:val="PL"/>
      </w:pPr>
      <w:r>
        <w:t xml:space="preserve">                  properties:</w:t>
      </w:r>
    </w:p>
    <w:p w14:paraId="6E62CA45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5EF6A15D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369966FE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361101EE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4583D144" w14:textId="77777777" w:rsidR="007B793A" w:rsidRDefault="007B793A" w:rsidP="007B793A">
      <w:pPr>
        <w:pStyle w:val="PL"/>
      </w:pPr>
      <w:r>
        <w:t xml:space="preserve">    EP_MAP_SMSC-Single:</w:t>
      </w:r>
    </w:p>
    <w:p w14:paraId="6CFFF451" w14:textId="77777777" w:rsidR="007B793A" w:rsidRDefault="007B793A" w:rsidP="007B793A">
      <w:pPr>
        <w:pStyle w:val="PL"/>
      </w:pPr>
      <w:r>
        <w:t xml:space="preserve">      allOf:</w:t>
      </w:r>
    </w:p>
    <w:p w14:paraId="324CC6BB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670BEC9" w14:textId="77777777" w:rsidR="007B793A" w:rsidRDefault="007B793A" w:rsidP="007B793A">
      <w:pPr>
        <w:pStyle w:val="PL"/>
      </w:pPr>
      <w:r>
        <w:t xml:space="preserve">        - type: object</w:t>
      </w:r>
    </w:p>
    <w:p w14:paraId="6E541077" w14:textId="77777777" w:rsidR="007B793A" w:rsidRDefault="007B793A" w:rsidP="007B793A">
      <w:pPr>
        <w:pStyle w:val="PL"/>
      </w:pPr>
      <w:r>
        <w:t xml:space="preserve">          properties:</w:t>
      </w:r>
    </w:p>
    <w:p w14:paraId="2A089134" w14:textId="77777777" w:rsidR="007B793A" w:rsidRDefault="007B793A" w:rsidP="007B793A">
      <w:pPr>
        <w:pStyle w:val="PL"/>
      </w:pPr>
      <w:r>
        <w:t xml:space="preserve">            attributes:</w:t>
      </w:r>
    </w:p>
    <w:p w14:paraId="25B747FE" w14:textId="77777777" w:rsidR="007B793A" w:rsidRDefault="007B793A" w:rsidP="007B793A">
      <w:pPr>
        <w:pStyle w:val="PL"/>
      </w:pPr>
      <w:r>
        <w:t xml:space="preserve">              allOf:</w:t>
      </w:r>
    </w:p>
    <w:p w14:paraId="0351956C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6BDE01E9" w14:textId="77777777" w:rsidR="007B793A" w:rsidRDefault="007B793A" w:rsidP="007B793A">
      <w:pPr>
        <w:pStyle w:val="PL"/>
      </w:pPr>
      <w:r>
        <w:t xml:space="preserve">                - type: object</w:t>
      </w:r>
    </w:p>
    <w:p w14:paraId="3EFC31E5" w14:textId="77777777" w:rsidR="007B793A" w:rsidRDefault="007B793A" w:rsidP="007B793A">
      <w:pPr>
        <w:pStyle w:val="PL"/>
      </w:pPr>
      <w:r>
        <w:t xml:space="preserve">                  properties:</w:t>
      </w:r>
    </w:p>
    <w:p w14:paraId="6C12FE79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2FB95175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7376C5C0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2E8D4532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7CA45F1C" w14:textId="77777777" w:rsidR="007B793A" w:rsidRDefault="007B793A" w:rsidP="007B793A">
      <w:pPr>
        <w:pStyle w:val="PL"/>
      </w:pPr>
      <w:r>
        <w:t xml:space="preserve">    EP_NLS-Single:</w:t>
      </w:r>
    </w:p>
    <w:p w14:paraId="48E1AE1B" w14:textId="77777777" w:rsidR="007B793A" w:rsidRDefault="007B793A" w:rsidP="007B793A">
      <w:pPr>
        <w:pStyle w:val="PL"/>
      </w:pPr>
      <w:r>
        <w:t xml:space="preserve">      allOf:</w:t>
      </w:r>
    </w:p>
    <w:p w14:paraId="14E1223F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BEB7599" w14:textId="77777777" w:rsidR="007B793A" w:rsidRDefault="007B793A" w:rsidP="007B793A">
      <w:pPr>
        <w:pStyle w:val="PL"/>
      </w:pPr>
      <w:r>
        <w:t xml:space="preserve">        - type: object</w:t>
      </w:r>
    </w:p>
    <w:p w14:paraId="330B3697" w14:textId="77777777" w:rsidR="007B793A" w:rsidRDefault="007B793A" w:rsidP="007B793A">
      <w:pPr>
        <w:pStyle w:val="PL"/>
      </w:pPr>
      <w:r>
        <w:t xml:space="preserve">          properties:</w:t>
      </w:r>
    </w:p>
    <w:p w14:paraId="503A07AF" w14:textId="77777777" w:rsidR="007B793A" w:rsidRDefault="007B793A" w:rsidP="007B793A">
      <w:pPr>
        <w:pStyle w:val="PL"/>
      </w:pPr>
      <w:r>
        <w:t xml:space="preserve">            attributes:</w:t>
      </w:r>
    </w:p>
    <w:p w14:paraId="5D45B3B1" w14:textId="77777777" w:rsidR="007B793A" w:rsidRDefault="007B793A" w:rsidP="007B793A">
      <w:pPr>
        <w:pStyle w:val="PL"/>
      </w:pPr>
      <w:r>
        <w:t xml:space="preserve">              allOf:</w:t>
      </w:r>
    </w:p>
    <w:p w14:paraId="560B7573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10A5A90D" w14:textId="77777777" w:rsidR="007B793A" w:rsidRDefault="007B793A" w:rsidP="007B793A">
      <w:pPr>
        <w:pStyle w:val="PL"/>
      </w:pPr>
      <w:r>
        <w:t xml:space="preserve">                - type: object</w:t>
      </w:r>
    </w:p>
    <w:p w14:paraId="3E531D42" w14:textId="77777777" w:rsidR="007B793A" w:rsidRDefault="007B793A" w:rsidP="007B793A">
      <w:pPr>
        <w:pStyle w:val="PL"/>
      </w:pPr>
      <w:r>
        <w:t xml:space="preserve">                  properties:</w:t>
      </w:r>
    </w:p>
    <w:p w14:paraId="15963609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3EA3AE91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286CCC77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70ECB843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4465C3AC" w14:textId="77777777" w:rsidR="007B793A" w:rsidRDefault="007B793A" w:rsidP="007B793A">
      <w:pPr>
        <w:pStyle w:val="PL"/>
      </w:pPr>
      <w:r>
        <w:t xml:space="preserve">    EP_NLG-Single:</w:t>
      </w:r>
    </w:p>
    <w:p w14:paraId="0F107587" w14:textId="77777777" w:rsidR="007B793A" w:rsidRDefault="007B793A" w:rsidP="007B793A">
      <w:pPr>
        <w:pStyle w:val="PL"/>
      </w:pPr>
      <w:r>
        <w:t xml:space="preserve">      allOf:</w:t>
      </w:r>
    </w:p>
    <w:p w14:paraId="05797FEF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212D96AB" w14:textId="77777777" w:rsidR="007B793A" w:rsidRDefault="007B793A" w:rsidP="007B793A">
      <w:pPr>
        <w:pStyle w:val="PL"/>
      </w:pPr>
      <w:r>
        <w:t xml:space="preserve">        - type: object</w:t>
      </w:r>
    </w:p>
    <w:p w14:paraId="6CF9E35A" w14:textId="77777777" w:rsidR="007B793A" w:rsidRDefault="007B793A" w:rsidP="007B793A">
      <w:pPr>
        <w:pStyle w:val="PL"/>
      </w:pPr>
      <w:r>
        <w:t xml:space="preserve">          properties:</w:t>
      </w:r>
    </w:p>
    <w:p w14:paraId="4993ED9A" w14:textId="77777777" w:rsidR="007B793A" w:rsidRDefault="007B793A" w:rsidP="007B793A">
      <w:pPr>
        <w:pStyle w:val="PL"/>
      </w:pPr>
      <w:r>
        <w:t xml:space="preserve">            attributes:</w:t>
      </w:r>
    </w:p>
    <w:p w14:paraId="4B0F1B2A" w14:textId="77777777" w:rsidR="007B793A" w:rsidRDefault="007B793A" w:rsidP="007B793A">
      <w:pPr>
        <w:pStyle w:val="PL"/>
      </w:pPr>
      <w:r>
        <w:t xml:space="preserve">              allOf:</w:t>
      </w:r>
    </w:p>
    <w:p w14:paraId="1D91FB84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046AC7F4" w14:textId="77777777" w:rsidR="007B793A" w:rsidRDefault="007B793A" w:rsidP="007B793A">
      <w:pPr>
        <w:pStyle w:val="PL"/>
      </w:pPr>
      <w:r>
        <w:t xml:space="preserve">                - type: object</w:t>
      </w:r>
    </w:p>
    <w:p w14:paraId="0F859CAF" w14:textId="77777777" w:rsidR="007B793A" w:rsidRDefault="007B793A" w:rsidP="007B793A">
      <w:pPr>
        <w:pStyle w:val="PL"/>
      </w:pPr>
      <w:r>
        <w:t xml:space="preserve">                  properties:</w:t>
      </w:r>
    </w:p>
    <w:p w14:paraId="13D88C2A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7585EFA3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2E472BE3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7B6B7E0D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65CFA9B6" w14:textId="77777777" w:rsidR="007B793A" w:rsidRDefault="007B793A" w:rsidP="007B793A">
      <w:pPr>
        <w:pStyle w:val="PL"/>
      </w:pPr>
    </w:p>
    <w:p w14:paraId="6AAEA805" w14:textId="77777777" w:rsidR="007B793A" w:rsidRDefault="007B793A" w:rsidP="007B793A">
      <w:pPr>
        <w:pStyle w:val="PL"/>
      </w:pPr>
      <w:r>
        <w:t xml:space="preserve">    EP_N60-Single:</w:t>
      </w:r>
    </w:p>
    <w:p w14:paraId="4970C027" w14:textId="77777777" w:rsidR="007B793A" w:rsidRDefault="007B793A" w:rsidP="007B793A">
      <w:pPr>
        <w:pStyle w:val="PL"/>
      </w:pPr>
      <w:r>
        <w:t xml:space="preserve">      allOf:</w:t>
      </w:r>
    </w:p>
    <w:p w14:paraId="05886712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CE6DB47" w14:textId="77777777" w:rsidR="007B793A" w:rsidRDefault="007B793A" w:rsidP="007B793A">
      <w:pPr>
        <w:pStyle w:val="PL"/>
      </w:pPr>
      <w:r>
        <w:t xml:space="preserve">        - type: object</w:t>
      </w:r>
    </w:p>
    <w:p w14:paraId="1F772669" w14:textId="77777777" w:rsidR="007B793A" w:rsidRDefault="007B793A" w:rsidP="007B793A">
      <w:pPr>
        <w:pStyle w:val="PL"/>
      </w:pPr>
      <w:r>
        <w:t xml:space="preserve">          properties:</w:t>
      </w:r>
    </w:p>
    <w:p w14:paraId="39094809" w14:textId="77777777" w:rsidR="007B793A" w:rsidRDefault="007B793A" w:rsidP="007B793A">
      <w:pPr>
        <w:pStyle w:val="PL"/>
      </w:pPr>
      <w:r>
        <w:t xml:space="preserve">            attributes:</w:t>
      </w:r>
    </w:p>
    <w:p w14:paraId="341D5C75" w14:textId="77777777" w:rsidR="007B793A" w:rsidRDefault="007B793A" w:rsidP="007B793A">
      <w:pPr>
        <w:pStyle w:val="PL"/>
      </w:pPr>
      <w:r>
        <w:t xml:space="preserve">              allOf:</w:t>
      </w:r>
    </w:p>
    <w:p w14:paraId="6570D084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33FC33E4" w14:textId="77777777" w:rsidR="007B793A" w:rsidRDefault="007B793A" w:rsidP="007B793A">
      <w:pPr>
        <w:pStyle w:val="PL"/>
      </w:pPr>
      <w:r>
        <w:t xml:space="preserve">                - type: object</w:t>
      </w:r>
    </w:p>
    <w:p w14:paraId="6D5F86CB" w14:textId="77777777" w:rsidR="007B793A" w:rsidRDefault="007B793A" w:rsidP="007B793A">
      <w:pPr>
        <w:pStyle w:val="PL"/>
      </w:pPr>
      <w:r>
        <w:t xml:space="preserve">                  properties:</w:t>
      </w:r>
    </w:p>
    <w:p w14:paraId="04C31934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4BAA9251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69BC10A1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6ED6DD35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43F12999" w14:textId="77777777" w:rsidR="007B793A" w:rsidRDefault="007B793A" w:rsidP="007B793A">
      <w:pPr>
        <w:pStyle w:val="PL"/>
      </w:pPr>
      <w:r>
        <w:t xml:space="preserve">    EP_Npc4-Single:</w:t>
      </w:r>
    </w:p>
    <w:p w14:paraId="15D5A96D" w14:textId="77777777" w:rsidR="007B793A" w:rsidRDefault="007B793A" w:rsidP="007B793A">
      <w:pPr>
        <w:pStyle w:val="PL"/>
      </w:pPr>
      <w:r>
        <w:t xml:space="preserve">      allOf:</w:t>
      </w:r>
    </w:p>
    <w:p w14:paraId="40D18214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0781E0B" w14:textId="77777777" w:rsidR="007B793A" w:rsidRDefault="007B793A" w:rsidP="007B793A">
      <w:pPr>
        <w:pStyle w:val="PL"/>
      </w:pPr>
      <w:r>
        <w:t xml:space="preserve">        - type: object</w:t>
      </w:r>
    </w:p>
    <w:p w14:paraId="5B257199" w14:textId="77777777" w:rsidR="007B793A" w:rsidRDefault="007B793A" w:rsidP="007B793A">
      <w:pPr>
        <w:pStyle w:val="PL"/>
      </w:pPr>
      <w:r>
        <w:t xml:space="preserve">          properties:</w:t>
      </w:r>
    </w:p>
    <w:p w14:paraId="4683E01C" w14:textId="77777777" w:rsidR="007B793A" w:rsidRDefault="007B793A" w:rsidP="007B793A">
      <w:pPr>
        <w:pStyle w:val="PL"/>
      </w:pPr>
      <w:r>
        <w:t xml:space="preserve">            attributes:</w:t>
      </w:r>
    </w:p>
    <w:p w14:paraId="4C3970BB" w14:textId="77777777" w:rsidR="007B793A" w:rsidRDefault="007B793A" w:rsidP="007B793A">
      <w:pPr>
        <w:pStyle w:val="PL"/>
      </w:pPr>
      <w:r>
        <w:t xml:space="preserve">              allOf:</w:t>
      </w:r>
    </w:p>
    <w:p w14:paraId="52A6989D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5C39A157" w14:textId="77777777" w:rsidR="007B793A" w:rsidRDefault="007B793A" w:rsidP="007B793A">
      <w:pPr>
        <w:pStyle w:val="PL"/>
      </w:pPr>
      <w:r>
        <w:t xml:space="preserve">                - type: object</w:t>
      </w:r>
    </w:p>
    <w:p w14:paraId="29EF6C6F" w14:textId="77777777" w:rsidR="007B793A" w:rsidRDefault="007B793A" w:rsidP="007B793A">
      <w:pPr>
        <w:pStyle w:val="PL"/>
      </w:pPr>
      <w:r>
        <w:t xml:space="preserve">                  properties:</w:t>
      </w:r>
    </w:p>
    <w:p w14:paraId="611FB264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180B9EE4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10DB4E46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485684CF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3A31C793" w14:textId="77777777" w:rsidR="007B793A" w:rsidRDefault="007B793A" w:rsidP="007B793A">
      <w:pPr>
        <w:pStyle w:val="PL"/>
      </w:pPr>
      <w:r>
        <w:t xml:space="preserve">    EP_Npc6-Single:</w:t>
      </w:r>
    </w:p>
    <w:p w14:paraId="22C22C18" w14:textId="77777777" w:rsidR="007B793A" w:rsidRDefault="007B793A" w:rsidP="007B793A">
      <w:pPr>
        <w:pStyle w:val="PL"/>
      </w:pPr>
      <w:r>
        <w:t xml:space="preserve">      allOf:</w:t>
      </w:r>
    </w:p>
    <w:p w14:paraId="0E225875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6A83BC5" w14:textId="77777777" w:rsidR="007B793A" w:rsidRDefault="007B793A" w:rsidP="007B793A">
      <w:pPr>
        <w:pStyle w:val="PL"/>
      </w:pPr>
      <w:r>
        <w:t xml:space="preserve">        - type: object</w:t>
      </w:r>
    </w:p>
    <w:p w14:paraId="0F09E869" w14:textId="77777777" w:rsidR="007B793A" w:rsidRDefault="007B793A" w:rsidP="007B793A">
      <w:pPr>
        <w:pStyle w:val="PL"/>
      </w:pPr>
      <w:r>
        <w:t xml:space="preserve">          properties:</w:t>
      </w:r>
    </w:p>
    <w:p w14:paraId="0A25B095" w14:textId="77777777" w:rsidR="007B793A" w:rsidRDefault="007B793A" w:rsidP="007B793A">
      <w:pPr>
        <w:pStyle w:val="PL"/>
      </w:pPr>
      <w:r>
        <w:t xml:space="preserve">            attributes:</w:t>
      </w:r>
    </w:p>
    <w:p w14:paraId="62F3EC97" w14:textId="77777777" w:rsidR="007B793A" w:rsidRDefault="007B793A" w:rsidP="007B793A">
      <w:pPr>
        <w:pStyle w:val="PL"/>
      </w:pPr>
      <w:r>
        <w:t xml:space="preserve">              allOf:</w:t>
      </w:r>
    </w:p>
    <w:p w14:paraId="42C839FE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166596A6" w14:textId="77777777" w:rsidR="007B793A" w:rsidRDefault="007B793A" w:rsidP="007B793A">
      <w:pPr>
        <w:pStyle w:val="PL"/>
      </w:pPr>
      <w:r>
        <w:t xml:space="preserve">                - type: object</w:t>
      </w:r>
    </w:p>
    <w:p w14:paraId="52511BD2" w14:textId="77777777" w:rsidR="007B793A" w:rsidRDefault="007B793A" w:rsidP="007B793A">
      <w:pPr>
        <w:pStyle w:val="PL"/>
      </w:pPr>
      <w:r>
        <w:t xml:space="preserve">                  properties:</w:t>
      </w:r>
    </w:p>
    <w:p w14:paraId="0CA52600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36AF9841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0970CFAE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47DC066D" w14:textId="77777777" w:rsidR="007B793A" w:rsidRDefault="007B793A" w:rsidP="007B793A">
      <w:pPr>
        <w:pStyle w:val="PL"/>
      </w:pPr>
      <w:r>
        <w:t xml:space="preserve">                      $ref: 'TS28541_NrNrm.yaml#/components/schemas/RemoteAddress' </w:t>
      </w:r>
    </w:p>
    <w:p w14:paraId="5EEF509F" w14:textId="77777777" w:rsidR="007B793A" w:rsidRDefault="007B793A" w:rsidP="007B793A">
      <w:pPr>
        <w:pStyle w:val="PL"/>
      </w:pPr>
      <w:r>
        <w:t xml:space="preserve">    EP_Npc7-Single:</w:t>
      </w:r>
    </w:p>
    <w:p w14:paraId="1DF4D97A" w14:textId="77777777" w:rsidR="007B793A" w:rsidRDefault="007B793A" w:rsidP="007B793A">
      <w:pPr>
        <w:pStyle w:val="PL"/>
      </w:pPr>
      <w:r>
        <w:t xml:space="preserve">      allOf:</w:t>
      </w:r>
    </w:p>
    <w:p w14:paraId="5547DE82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412FFC1D" w14:textId="77777777" w:rsidR="007B793A" w:rsidRDefault="007B793A" w:rsidP="007B793A">
      <w:pPr>
        <w:pStyle w:val="PL"/>
      </w:pPr>
      <w:r>
        <w:t xml:space="preserve">        - type: object</w:t>
      </w:r>
    </w:p>
    <w:p w14:paraId="68E7CB09" w14:textId="77777777" w:rsidR="007B793A" w:rsidRDefault="007B793A" w:rsidP="007B793A">
      <w:pPr>
        <w:pStyle w:val="PL"/>
      </w:pPr>
      <w:r>
        <w:t xml:space="preserve">          properties:</w:t>
      </w:r>
    </w:p>
    <w:p w14:paraId="1F6504B1" w14:textId="77777777" w:rsidR="007B793A" w:rsidRDefault="007B793A" w:rsidP="007B793A">
      <w:pPr>
        <w:pStyle w:val="PL"/>
      </w:pPr>
      <w:r>
        <w:t xml:space="preserve">            attributes:</w:t>
      </w:r>
    </w:p>
    <w:p w14:paraId="0171CDC6" w14:textId="77777777" w:rsidR="007B793A" w:rsidRDefault="007B793A" w:rsidP="007B793A">
      <w:pPr>
        <w:pStyle w:val="PL"/>
      </w:pPr>
      <w:r>
        <w:t xml:space="preserve">              allOf:</w:t>
      </w:r>
    </w:p>
    <w:p w14:paraId="05EFE5BF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5F4D886F" w14:textId="77777777" w:rsidR="007B793A" w:rsidRDefault="007B793A" w:rsidP="007B793A">
      <w:pPr>
        <w:pStyle w:val="PL"/>
      </w:pPr>
      <w:r>
        <w:t xml:space="preserve">                - type: object</w:t>
      </w:r>
    </w:p>
    <w:p w14:paraId="3C77EA91" w14:textId="77777777" w:rsidR="007B793A" w:rsidRDefault="007B793A" w:rsidP="007B793A">
      <w:pPr>
        <w:pStyle w:val="PL"/>
      </w:pPr>
      <w:r>
        <w:t xml:space="preserve">                  properties:</w:t>
      </w:r>
    </w:p>
    <w:p w14:paraId="5F6E87E7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2E6090D8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49A185D6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549834A3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6E283F82" w14:textId="77777777" w:rsidR="007B793A" w:rsidRDefault="007B793A" w:rsidP="007B793A">
      <w:pPr>
        <w:pStyle w:val="PL"/>
      </w:pPr>
      <w:r>
        <w:t xml:space="preserve">    EP_Npc8-Single:</w:t>
      </w:r>
    </w:p>
    <w:p w14:paraId="19194674" w14:textId="77777777" w:rsidR="007B793A" w:rsidRDefault="007B793A" w:rsidP="007B793A">
      <w:pPr>
        <w:pStyle w:val="PL"/>
      </w:pPr>
      <w:r>
        <w:t xml:space="preserve">      allOf:</w:t>
      </w:r>
    </w:p>
    <w:p w14:paraId="79B09D17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07876A1A" w14:textId="77777777" w:rsidR="007B793A" w:rsidRDefault="007B793A" w:rsidP="007B793A">
      <w:pPr>
        <w:pStyle w:val="PL"/>
      </w:pPr>
      <w:r>
        <w:t xml:space="preserve">        - type: object</w:t>
      </w:r>
    </w:p>
    <w:p w14:paraId="70FE2CE7" w14:textId="77777777" w:rsidR="007B793A" w:rsidRDefault="007B793A" w:rsidP="007B793A">
      <w:pPr>
        <w:pStyle w:val="PL"/>
      </w:pPr>
      <w:r>
        <w:t xml:space="preserve">          properties:</w:t>
      </w:r>
    </w:p>
    <w:p w14:paraId="620D825E" w14:textId="77777777" w:rsidR="007B793A" w:rsidRDefault="007B793A" w:rsidP="007B793A">
      <w:pPr>
        <w:pStyle w:val="PL"/>
      </w:pPr>
      <w:r>
        <w:t xml:space="preserve">            attributes:</w:t>
      </w:r>
    </w:p>
    <w:p w14:paraId="3B4F3215" w14:textId="77777777" w:rsidR="007B793A" w:rsidRDefault="007B793A" w:rsidP="007B793A">
      <w:pPr>
        <w:pStyle w:val="PL"/>
      </w:pPr>
      <w:r>
        <w:t xml:space="preserve">              allOf:</w:t>
      </w:r>
    </w:p>
    <w:p w14:paraId="6841129D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2373F9B6" w14:textId="77777777" w:rsidR="007B793A" w:rsidRDefault="007B793A" w:rsidP="007B793A">
      <w:pPr>
        <w:pStyle w:val="PL"/>
      </w:pPr>
      <w:r>
        <w:t xml:space="preserve">                - type: object</w:t>
      </w:r>
    </w:p>
    <w:p w14:paraId="333F8B71" w14:textId="77777777" w:rsidR="007B793A" w:rsidRDefault="007B793A" w:rsidP="007B793A">
      <w:pPr>
        <w:pStyle w:val="PL"/>
      </w:pPr>
      <w:r>
        <w:t xml:space="preserve">                  properties:</w:t>
      </w:r>
    </w:p>
    <w:p w14:paraId="27D53D1A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3A95DA20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21DDC2A3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5380A5DB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096796B5" w14:textId="77777777" w:rsidR="007B793A" w:rsidRDefault="007B793A" w:rsidP="007B793A">
      <w:pPr>
        <w:pStyle w:val="PL"/>
      </w:pPr>
      <w:r>
        <w:t xml:space="preserve">                      </w:t>
      </w:r>
    </w:p>
    <w:p w14:paraId="660D508E" w14:textId="77777777" w:rsidR="007B793A" w:rsidRDefault="007B793A" w:rsidP="007B793A">
      <w:pPr>
        <w:pStyle w:val="PL"/>
      </w:pPr>
      <w:r>
        <w:t xml:space="preserve">    EP_N88-Single:</w:t>
      </w:r>
    </w:p>
    <w:p w14:paraId="27D83745" w14:textId="77777777" w:rsidR="007B793A" w:rsidRDefault="007B793A" w:rsidP="007B793A">
      <w:pPr>
        <w:pStyle w:val="PL"/>
      </w:pPr>
      <w:r>
        <w:t xml:space="preserve">      allOf:</w:t>
      </w:r>
    </w:p>
    <w:p w14:paraId="2CCD2A2F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5D817ED" w14:textId="77777777" w:rsidR="007B793A" w:rsidRDefault="007B793A" w:rsidP="007B793A">
      <w:pPr>
        <w:pStyle w:val="PL"/>
      </w:pPr>
      <w:r>
        <w:t xml:space="preserve">        - type: object</w:t>
      </w:r>
    </w:p>
    <w:p w14:paraId="5E1ACA8B" w14:textId="77777777" w:rsidR="007B793A" w:rsidRDefault="007B793A" w:rsidP="007B793A">
      <w:pPr>
        <w:pStyle w:val="PL"/>
      </w:pPr>
      <w:r>
        <w:t xml:space="preserve">          properties:</w:t>
      </w:r>
    </w:p>
    <w:p w14:paraId="44D92278" w14:textId="77777777" w:rsidR="007B793A" w:rsidRDefault="007B793A" w:rsidP="007B793A">
      <w:pPr>
        <w:pStyle w:val="PL"/>
      </w:pPr>
      <w:r>
        <w:t xml:space="preserve">            attributes:</w:t>
      </w:r>
    </w:p>
    <w:p w14:paraId="590C259E" w14:textId="77777777" w:rsidR="007B793A" w:rsidRDefault="007B793A" w:rsidP="007B793A">
      <w:pPr>
        <w:pStyle w:val="PL"/>
      </w:pPr>
      <w:r>
        <w:t xml:space="preserve">              allOf:</w:t>
      </w:r>
    </w:p>
    <w:p w14:paraId="420BF7F0" w14:textId="77777777" w:rsidR="007B793A" w:rsidRDefault="007B793A" w:rsidP="007B793A">
      <w:pPr>
        <w:pStyle w:val="PL"/>
      </w:pPr>
      <w:r>
        <w:t xml:space="preserve">                - $ref: 'TS28623_GenericNrm.yaml#/components/schemas/EP_RP-Attr'</w:t>
      </w:r>
    </w:p>
    <w:p w14:paraId="60338E59" w14:textId="77777777" w:rsidR="007B793A" w:rsidRDefault="007B793A" w:rsidP="007B793A">
      <w:pPr>
        <w:pStyle w:val="PL"/>
      </w:pPr>
      <w:r>
        <w:t xml:space="preserve">                - type: object</w:t>
      </w:r>
    </w:p>
    <w:p w14:paraId="34E8D635" w14:textId="77777777" w:rsidR="007B793A" w:rsidRDefault="007B793A" w:rsidP="007B793A">
      <w:pPr>
        <w:pStyle w:val="PL"/>
      </w:pPr>
      <w:r>
        <w:t xml:space="preserve">                  properties:</w:t>
      </w:r>
    </w:p>
    <w:p w14:paraId="636E7BFB" w14:textId="77777777" w:rsidR="007B793A" w:rsidRDefault="007B793A" w:rsidP="007B793A">
      <w:pPr>
        <w:pStyle w:val="PL"/>
      </w:pPr>
      <w:r>
        <w:t xml:space="preserve">                    localAddress:</w:t>
      </w:r>
    </w:p>
    <w:p w14:paraId="20972606" w14:textId="77777777" w:rsidR="007B793A" w:rsidRDefault="007B793A" w:rsidP="007B793A">
      <w:pPr>
        <w:pStyle w:val="PL"/>
      </w:pPr>
      <w:r>
        <w:t xml:space="preserve">                      $ref: 'TS28541_NrNrm.yaml#/components/schemas/LocalAddress'</w:t>
      </w:r>
    </w:p>
    <w:p w14:paraId="619A85DA" w14:textId="77777777" w:rsidR="007B793A" w:rsidRDefault="007B793A" w:rsidP="007B793A">
      <w:pPr>
        <w:pStyle w:val="PL"/>
      </w:pPr>
      <w:r>
        <w:t xml:space="preserve">                    remoteAddress:</w:t>
      </w:r>
    </w:p>
    <w:p w14:paraId="000DD597" w14:textId="77777777" w:rsidR="007B793A" w:rsidRDefault="007B793A" w:rsidP="007B793A">
      <w:pPr>
        <w:pStyle w:val="PL"/>
      </w:pPr>
      <w:r>
        <w:t xml:space="preserve">                      $ref: 'TS28541_NrNrm.yaml#/components/schemas/RemoteAddress'</w:t>
      </w:r>
    </w:p>
    <w:p w14:paraId="2DC7A9B8" w14:textId="77777777" w:rsidR="007B793A" w:rsidRDefault="007B793A" w:rsidP="007B793A">
      <w:pPr>
        <w:pStyle w:val="PL"/>
      </w:pPr>
      <w:r>
        <w:t xml:space="preserve">                      </w:t>
      </w:r>
    </w:p>
    <w:p w14:paraId="5FC6C399" w14:textId="77777777" w:rsidR="007B793A" w:rsidRDefault="007B793A" w:rsidP="007B793A">
      <w:pPr>
        <w:pStyle w:val="PL"/>
      </w:pPr>
      <w:r>
        <w:t xml:space="preserve">    FiveQiDscpMappingSet-Single:</w:t>
      </w:r>
    </w:p>
    <w:p w14:paraId="674A9E32" w14:textId="77777777" w:rsidR="007B793A" w:rsidRDefault="007B793A" w:rsidP="007B793A">
      <w:pPr>
        <w:pStyle w:val="PL"/>
      </w:pPr>
      <w:r>
        <w:t xml:space="preserve">      allOf:</w:t>
      </w:r>
    </w:p>
    <w:p w14:paraId="34A3C74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0A216E01" w14:textId="77777777" w:rsidR="007B793A" w:rsidRDefault="007B793A" w:rsidP="007B793A">
      <w:pPr>
        <w:pStyle w:val="PL"/>
      </w:pPr>
      <w:r>
        <w:t xml:space="preserve">        - type: object</w:t>
      </w:r>
    </w:p>
    <w:p w14:paraId="3F85C31A" w14:textId="77777777" w:rsidR="007B793A" w:rsidRDefault="007B793A" w:rsidP="007B793A">
      <w:pPr>
        <w:pStyle w:val="PL"/>
      </w:pPr>
      <w:r>
        <w:t xml:space="preserve">          properties:</w:t>
      </w:r>
    </w:p>
    <w:p w14:paraId="099A92C4" w14:textId="77777777" w:rsidR="007B793A" w:rsidRDefault="007B793A" w:rsidP="007B793A">
      <w:pPr>
        <w:pStyle w:val="PL"/>
      </w:pPr>
      <w:r>
        <w:t xml:space="preserve">            attributes:</w:t>
      </w:r>
    </w:p>
    <w:p w14:paraId="09FD2646" w14:textId="77777777" w:rsidR="007B793A" w:rsidRDefault="007B793A" w:rsidP="007B793A">
      <w:pPr>
        <w:pStyle w:val="PL"/>
      </w:pPr>
      <w:r>
        <w:t xml:space="preserve">              allOf:</w:t>
      </w:r>
    </w:p>
    <w:p w14:paraId="4FB20054" w14:textId="77777777" w:rsidR="007B793A" w:rsidRDefault="007B793A" w:rsidP="007B793A">
      <w:pPr>
        <w:pStyle w:val="PL"/>
      </w:pPr>
      <w:r>
        <w:t xml:space="preserve">                - type: object</w:t>
      </w:r>
    </w:p>
    <w:p w14:paraId="7AC3797E" w14:textId="77777777" w:rsidR="007B793A" w:rsidRDefault="007B793A" w:rsidP="007B793A">
      <w:pPr>
        <w:pStyle w:val="PL"/>
      </w:pPr>
      <w:r>
        <w:t xml:space="preserve">                  properties:</w:t>
      </w:r>
    </w:p>
    <w:p w14:paraId="3818D4F4" w14:textId="77777777" w:rsidR="007B793A" w:rsidRDefault="007B793A" w:rsidP="007B793A">
      <w:pPr>
        <w:pStyle w:val="PL"/>
      </w:pPr>
      <w:r>
        <w:t xml:space="preserve">                    FiveQiDscpMappingList:</w:t>
      </w:r>
    </w:p>
    <w:p w14:paraId="2BAE69FC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5D24BE1D" w14:textId="77777777" w:rsidR="007B793A" w:rsidRDefault="007B793A" w:rsidP="007B793A">
      <w:pPr>
        <w:pStyle w:val="PL"/>
      </w:pPr>
      <w:r>
        <w:t xml:space="preserve">                      items:</w:t>
      </w:r>
    </w:p>
    <w:p w14:paraId="659E4902" w14:textId="77777777" w:rsidR="007B793A" w:rsidRDefault="007B793A" w:rsidP="007B793A">
      <w:pPr>
        <w:pStyle w:val="PL"/>
      </w:pPr>
      <w:r>
        <w:t xml:space="preserve">                        $ref: '#/components/schemas/FiveQiDscpMapping'</w:t>
      </w:r>
    </w:p>
    <w:p w14:paraId="0463AFD7" w14:textId="77777777" w:rsidR="007B793A" w:rsidRDefault="007B793A" w:rsidP="007B793A">
      <w:pPr>
        <w:pStyle w:val="PL"/>
      </w:pPr>
    </w:p>
    <w:p w14:paraId="7F5D83F9" w14:textId="77777777" w:rsidR="007B793A" w:rsidRDefault="007B793A" w:rsidP="007B793A">
      <w:pPr>
        <w:pStyle w:val="PL"/>
      </w:pPr>
      <w:r>
        <w:t xml:space="preserve">    FiveQICharacteristics-Single:</w:t>
      </w:r>
    </w:p>
    <w:p w14:paraId="419CE27D" w14:textId="77777777" w:rsidR="007B793A" w:rsidRDefault="007B793A" w:rsidP="007B793A">
      <w:pPr>
        <w:pStyle w:val="PL"/>
      </w:pPr>
      <w:r>
        <w:t xml:space="preserve">      allOf:</w:t>
      </w:r>
    </w:p>
    <w:p w14:paraId="3AA9B924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C306ADA" w14:textId="77777777" w:rsidR="007B793A" w:rsidRDefault="007B793A" w:rsidP="007B793A">
      <w:pPr>
        <w:pStyle w:val="PL"/>
      </w:pPr>
      <w:r>
        <w:t xml:space="preserve">        - type: object</w:t>
      </w:r>
    </w:p>
    <w:p w14:paraId="087FFFB2" w14:textId="77777777" w:rsidR="007B793A" w:rsidRDefault="007B793A" w:rsidP="007B793A">
      <w:pPr>
        <w:pStyle w:val="PL"/>
      </w:pPr>
      <w:r>
        <w:t xml:space="preserve">          properties:</w:t>
      </w:r>
    </w:p>
    <w:p w14:paraId="3181029E" w14:textId="77777777" w:rsidR="007B793A" w:rsidRDefault="007B793A" w:rsidP="007B793A">
      <w:pPr>
        <w:pStyle w:val="PL"/>
      </w:pPr>
      <w:r>
        <w:t xml:space="preserve">            fiveQIValue:</w:t>
      </w:r>
    </w:p>
    <w:p w14:paraId="3D4E2EA8" w14:textId="77777777" w:rsidR="007B793A" w:rsidRDefault="007B793A" w:rsidP="007B793A">
      <w:pPr>
        <w:pStyle w:val="PL"/>
      </w:pPr>
      <w:r>
        <w:t xml:space="preserve">              type: integer</w:t>
      </w:r>
    </w:p>
    <w:p w14:paraId="7B60B2E7" w14:textId="77777777" w:rsidR="007B793A" w:rsidRDefault="007B793A" w:rsidP="007B793A">
      <w:pPr>
        <w:pStyle w:val="PL"/>
      </w:pPr>
      <w:r>
        <w:t xml:space="preserve">            resourceType:</w:t>
      </w:r>
    </w:p>
    <w:p w14:paraId="47BC39E2" w14:textId="77777777" w:rsidR="007B793A" w:rsidRDefault="007B793A" w:rsidP="007B793A">
      <w:pPr>
        <w:pStyle w:val="PL"/>
      </w:pPr>
      <w:r>
        <w:t xml:space="preserve">              type: string</w:t>
      </w:r>
    </w:p>
    <w:p w14:paraId="1B057795" w14:textId="77777777" w:rsidR="007B793A" w:rsidRDefault="007B793A" w:rsidP="007B793A">
      <w:pPr>
        <w:pStyle w:val="PL"/>
      </w:pPr>
      <w:r>
        <w:t xml:space="preserve">              enum:</w:t>
      </w:r>
    </w:p>
    <w:p w14:paraId="3BC958DC" w14:textId="77777777" w:rsidR="007B793A" w:rsidRDefault="007B793A" w:rsidP="007B793A">
      <w:pPr>
        <w:pStyle w:val="PL"/>
      </w:pPr>
      <w:r>
        <w:t xml:space="preserve">                - GBR</w:t>
      </w:r>
    </w:p>
    <w:p w14:paraId="3662BF92" w14:textId="77777777" w:rsidR="007B793A" w:rsidRDefault="007B793A" w:rsidP="007B793A">
      <w:pPr>
        <w:pStyle w:val="PL"/>
      </w:pPr>
      <w:r>
        <w:t xml:space="preserve">                - NonGBR</w:t>
      </w:r>
    </w:p>
    <w:p w14:paraId="055C211B" w14:textId="77777777" w:rsidR="007B793A" w:rsidRDefault="007B793A" w:rsidP="007B793A">
      <w:pPr>
        <w:pStyle w:val="PL"/>
      </w:pPr>
      <w:r>
        <w:t xml:space="preserve">            priorityLevel:</w:t>
      </w:r>
    </w:p>
    <w:p w14:paraId="3A6EACDA" w14:textId="77777777" w:rsidR="007B793A" w:rsidRDefault="007B793A" w:rsidP="007B793A">
      <w:pPr>
        <w:pStyle w:val="PL"/>
      </w:pPr>
      <w:r>
        <w:t xml:space="preserve">              type: integer</w:t>
      </w:r>
    </w:p>
    <w:p w14:paraId="42E9E8D5" w14:textId="77777777" w:rsidR="007B793A" w:rsidRDefault="007B793A" w:rsidP="007B793A">
      <w:pPr>
        <w:pStyle w:val="PL"/>
      </w:pPr>
      <w:r>
        <w:t xml:space="preserve">            packetDelayBudget:</w:t>
      </w:r>
    </w:p>
    <w:p w14:paraId="229611B7" w14:textId="77777777" w:rsidR="007B793A" w:rsidRDefault="007B793A" w:rsidP="007B793A">
      <w:pPr>
        <w:pStyle w:val="PL"/>
      </w:pPr>
      <w:r>
        <w:t xml:space="preserve">              type: integer</w:t>
      </w:r>
    </w:p>
    <w:p w14:paraId="72326741" w14:textId="77777777" w:rsidR="007B793A" w:rsidRDefault="007B793A" w:rsidP="007B793A">
      <w:pPr>
        <w:pStyle w:val="PL"/>
      </w:pPr>
      <w:r>
        <w:t xml:space="preserve">            packetErrorRate:</w:t>
      </w:r>
    </w:p>
    <w:p w14:paraId="12B01749" w14:textId="77777777" w:rsidR="007B793A" w:rsidRDefault="007B793A" w:rsidP="007B793A">
      <w:pPr>
        <w:pStyle w:val="PL"/>
      </w:pPr>
      <w:r>
        <w:t xml:space="preserve">              $ref: '#/components/schemas/PacketErrorRate'</w:t>
      </w:r>
    </w:p>
    <w:p w14:paraId="087A09F0" w14:textId="77777777" w:rsidR="007B793A" w:rsidRDefault="007B793A" w:rsidP="007B793A">
      <w:pPr>
        <w:pStyle w:val="PL"/>
      </w:pPr>
      <w:r>
        <w:t xml:space="preserve">            averagingWindow:</w:t>
      </w:r>
    </w:p>
    <w:p w14:paraId="4CDBFB6D" w14:textId="77777777" w:rsidR="007B793A" w:rsidRDefault="007B793A" w:rsidP="007B793A">
      <w:pPr>
        <w:pStyle w:val="PL"/>
      </w:pPr>
      <w:r>
        <w:t xml:space="preserve">              type: integer</w:t>
      </w:r>
    </w:p>
    <w:p w14:paraId="2E496A20" w14:textId="77777777" w:rsidR="007B793A" w:rsidRDefault="007B793A" w:rsidP="007B793A">
      <w:pPr>
        <w:pStyle w:val="PL"/>
      </w:pPr>
      <w:r>
        <w:t xml:space="preserve">            maximumDataBurstVolume:</w:t>
      </w:r>
    </w:p>
    <w:p w14:paraId="51792C2F" w14:textId="77777777" w:rsidR="007B793A" w:rsidRDefault="007B793A" w:rsidP="007B793A">
      <w:pPr>
        <w:pStyle w:val="PL"/>
      </w:pPr>
      <w:r>
        <w:t xml:space="preserve">              type: integer</w:t>
      </w:r>
    </w:p>
    <w:p w14:paraId="30A0E9C2" w14:textId="77777777" w:rsidR="007B793A" w:rsidRDefault="007B793A" w:rsidP="007B793A">
      <w:pPr>
        <w:pStyle w:val="PL"/>
      </w:pPr>
      <w:r>
        <w:t xml:space="preserve">    FiveQICharacteristics-Multiple:</w:t>
      </w:r>
    </w:p>
    <w:p w14:paraId="2834736C" w14:textId="77777777" w:rsidR="007B793A" w:rsidRDefault="007B793A" w:rsidP="007B793A">
      <w:pPr>
        <w:pStyle w:val="PL"/>
      </w:pPr>
      <w:r>
        <w:t xml:space="preserve">      type: array</w:t>
      </w:r>
    </w:p>
    <w:p w14:paraId="7F3CB5B2" w14:textId="77777777" w:rsidR="007B793A" w:rsidRDefault="007B793A" w:rsidP="007B793A">
      <w:pPr>
        <w:pStyle w:val="PL"/>
      </w:pPr>
      <w:r>
        <w:t xml:space="preserve">      items:</w:t>
      </w:r>
    </w:p>
    <w:p w14:paraId="57136819" w14:textId="77777777" w:rsidR="007B793A" w:rsidRDefault="007B793A" w:rsidP="007B793A">
      <w:pPr>
        <w:pStyle w:val="PL"/>
      </w:pPr>
      <w:r>
        <w:t xml:space="preserve">        $ref: '#/components/schemas/FiveQICharacteristics-Single' </w:t>
      </w:r>
    </w:p>
    <w:p w14:paraId="1E8D596E" w14:textId="77777777" w:rsidR="007B793A" w:rsidRDefault="007B793A" w:rsidP="007B793A">
      <w:pPr>
        <w:pStyle w:val="PL"/>
      </w:pPr>
      <w:r>
        <w:t xml:space="preserve">    Configurable5QISet-Single:</w:t>
      </w:r>
    </w:p>
    <w:p w14:paraId="2FAC9C57" w14:textId="77777777" w:rsidR="007B793A" w:rsidRDefault="007B793A" w:rsidP="007B793A">
      <w:pPr>
        <w:pStyle w:val="PL"/>
      </w:pPr>
      <w:r>
        <w:t xml:space="preserve">      allOf:</w:t>
      </w:r>
    </w:p>
    <w:p w14:paraId="0BF6851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0B5D2BF0" w14:textId="77777777" w:rsidR="007B793A" w:rsidRDefault="007B793A" w:rsidP="007B793A">
      <w:pPr>
        <w:pStyle w:val="PL"/>
      </w:pPr>
      <w:r>
        <w:t xml:space="preserve">        - type: object</w:t>
      </w:r>
    </w:p>
    <w:p w14:paraId="106B4279" w14:textId="77777777" w:rsidR="007B793A" w:rsidRDefault="007B793A" w:rsidP="007B793A">
      <w:pPr>
        <w:pStyle w:val="PL"/>
      </w:pPr>
      <w:r>
        <w:t xml:space="preserve">          properties:</w:t>
      </w:r>
    </w:p>
    <w:p w14:paraId="7DE1DCD7" w14:textId="77777777" w:rsidR="007B793A" w:rsidRDefault="007B793A" w:rsidP="007B793A">
      <w:pPr>
        <w:pStyle w:val="PL"/>
      </w:pPr>
      <w:r>
        <w:t xml:space="preserve">            attributes:</w:t>
      </w:r>
    </w:p>
    <w:p w14:paraId="5CE22FD8" w14:textId="77777777" w:rsidR="007B793A" w:rsidRDefault="007B793A" w:rsidP="007B793A">
      <w:pPr>
        <w:pStyle w:val="PL"/>
      </w:pPr>
      <w:r>
        <w:t xml:space="preserve">              allOf:</w:t>
      </w:r>
    </w:p>
    <w:p w14:paraId="6C526887" w14:textId="77777777" w:rsidR="007B793A" w:rsidRDefault="007B793A" w:rsidP="007B793A">
      <w:pPr>
        <w:pStyle w:val="PL"/>
      </w:pPr>
      <w:r>
        <w:t xml:space="preserve">                - type: object</w:t>
      </w:r>
    </w:p>
    <w:p w14:paraId="3080F4EF" w14:textId="77777777" w:rsidR="007B793A" w:rsidRDefault="007B793A" w:rsidP="007B793A">
      <w:pPr>
        <w:pStyle w:val="PL"/>
      </w:pPr>
      <w:r>
        <w:t xml:space="preserve">                  properties:</w:t>
      </w:r>
    </w:p>
    <w:p w14:paraId="5E415242" w14:textId="77777777" w:rsidR="007B793A" w:rsidRDefault="007B793A" w:rsidP="007B793A">
      <w:pPr>
        <w:pStyle w:val="PL"/>
      </w:pPr>
      <w:r>
        <w:t xml:space="preserve">                    configurable5QIs:</w:t>
      </w:r>
    </w:p>
    <w:p w14:paraId="0AFD9B3A" w14:textId="77777777" w:rsidR="007B793A" w:rsidRDefault="007B793A" w:rsidP="007B793A">
      <w:pPr>
        <w:pStyle w:val="PL"/>
      </w:pPr>
      <w:r>
        <w:t xml:space="preserve">                      $ref: '#/components/schemas/FiveQICharacteristics-Multiple'  </w:t>
      </w:r>
    </w:p>
    <w:p w14:paraId="3E38AD1A" w14:textId="77777777" w:rsidR="007B793A" w:rsidRDefault="007B793A" w:rsidP="007B793A">
      <w:pPr>
        <w:pStyle w:val="PL"/>
      </w:pPr>
      <w:r>
        <w:t xml:space="preserve">   </w:t>
      </w:r>
    </w:p>
    <w:p w14:paraId="1F559EA8" w14:textId="77777777" w:rsidR="007B793A" w:rsidRDefault="007B793A" w:rsidP="007B793A">
      <w:pPr>
        <w:pStyle w:val="PL"/>
      </w:pPr>
      <w:r>
        <w:t xml:space="preserve">    Dynamic5QISet-Single:</w:t>
      </w:r>
    </w:p>
    <w:p w14:paraId="32B44F33" w14:textId="77777777" w:rsidR="007B793A" w:rsidRDefault="007B793A" w:rsidP="007B793A">
      <w:pPr>
        <w:pStyle w:val="PL"/>
      </w:pPr>
      <w:r>
        <w:t xml:space="preserve">      allOf:</w:t>
      </w:r>
    </w:p>
    <w:p w14:paraId="4A4F2BE5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A53DE43" w14:textId="77777777" w:rsidR="007B793A" w:rsidRDefault="007B793A" w:rsidP="007B793A">
      <w:pPr>
        <w:pStyle w:val="PL"/>
      </w:pPr>
      <w:r>
        <w:t xml:space="preserve">        - type: object</w:t>
      </w:r>
    </w:p>
    <w:p w14:paraId="5E8283A9" w14:textId="77777777" w:rsidR="007B793A" w:rsidRDefault="007B793A" w:rsidP="007B793A">
      <w:pPr>
        <w:pStyle w:val="PL"/>
      </w:pPr>
      <w:r>
        <w:t xml:space="preserve">          properties:</w:t>
      </w:r>
    </w:p>
    <w:p w14:paraId="5001C3A2" w14:textId="77777777" w:rsidR="007B793A" w:rsidRDefault="007B793A" w:rsidP="007B793A">
      <w:pPr>
        <w:pStyle w:val="PL"/>
      </w:pPr>
      <w:r>
        <w:t xml:space="preserve">            attributes:</w:t>
      </w:r>
    </w:p>
    <w:p w14:paraId="6EBB0480" w14:textId="77777777" w:rsidR="007B793A" w:rsidRDefault="007B793A" w:rsidP="007B793A">
      <w:pPr>
        <w:pStyle w:val="PL"/>
      </w:pPr>
      <w:r>
        <w:t xml:space="preserve">              allOf:</w:t>
      </w:r>
    </w:p>
    <w:p w14:paraId="17A89CDC" w14:textId="77777777" w:rsidR="007B793A" w:rsidRDefault="007B793A" w:rsidP="007B793A">
      <w:pPr>
        <w:pStyle w:val="PL"/>
      </w:pPr>
      <w:r>
        <w:t xml:space="preserve">                - type: object</w:t>
      </w:r>
    </w:p>
    <w:p w14:paraId="3A966F3A" w14:textId="77777777" w:rsidR="007B793A" w:rsidRDefault="007B793A" w:rsidP="007B793A">
      <w:pPr>
        <w:pStyle w:val="PL"/>
      </w:pPr>
      <w:r>
        <w:t xml:space="preserve">                  properties:</w:t>
      </w:r>
    </w:p>
    <w:p w14:paraId="3835CC9A" w14:textId="77777777" w:rsidR="007B793A" w:rsidRDefault="007B793A" w:rsidP="007B793A">
      <w:pPr>
        <w:pStyle w:val="PL"/>
      </w:pPr>
      <w:r>
        <w:t xml:space="preserve">                    dynamic5QIs:</w:t>
      </w:r>
    </w:p>
    <w:p w14:paraId="02F70332" w14:textId="77777777" w:rsidR="007B793A" w:rsidRDefault="007B793A" w:rsidP="007B793A">
      <w:pPr>
        <w:pStyle w:val="PL"/>
      </w:pPr>
      <w:r>
        <w:t xml:space="preserve">                      $ref: '#/components/schemas/FiveQICharacteristics-Multiple'                           </w:t>
      </w:r>
    </w:p>
    <w:p w14:paraId="59424112" w14:textId="77777777" w:rsidR="007B793A" w:rsidRDefault="007B793A" w:rsidP="007B793A">
      <w:pPr>
        <w:pStyle w:val="PL"/>
      </w:pPr>
      <w:r>
        <w:t xml:space="preserve">                      </w:t>
      </w:r>
    </w:p>
    <w:p w14:paraId="5DC73A50" w14:textId="77777777" w:rsidR="007B793A" w:rsidRDefault="007B793A" w:rsidP="007B793A">
      <w:pPr>
        <w:pStyle w:val="PL"/>
      </w:pPr>
      <w:r>
        <w:t xml:space="preserve">    GtpUPathQoSMonitoringControl-Single:</w:t>
      </w:r>
    </w:p>
    <w:p w14:paraId="3F14F9B0" w14:textId="77777777" w:rsidR="007B793A" w:rsidRDefault="007B793A" w:rsidP="007B793A">
      <w:pPr>
        <w:pStyle w:val="PL"/>
      </w:pPr>
      <w:r>
        <w:t xml:space="preserve">      allOf:</w:t>
      </w:r>
    </w:p>
    <w:p w14:paraId="22BB9A9F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12279CC2" w14:textId="77777777" w:rsidR="007B793A" w:rsidRDefault="007B793A" w:rsidP="007B793A">
      <w:pPr>
        <w:pStyle w:val="PL"/>
      </w:pPr>
      <w:r>
        <w:t xml:space="preserve">        - type: object</w:t>
      </w:r>
    </w:p>
    <w:p w14:paraId="14B56D89" w14:textId="77777777" w:rsidR="007B793A" w:rsidRDefault="007B793A" w:rsidP="007B793A">
      <w:pPr>
        <w:pStyle w:val="PL"/>
      </w:pPr>
      <w:r>
        <w:t xml:space="preserve">          properties:</w:t>
      </w:r>
    </w:p>
    <w:p w14:paraId="0F37D6F2" w14:textId="77777777" w:rsidR="007B793A" w:rsidRDefault="007B793A" w:rsidP="007B793A">
      <w:pPr>
        <w:pStyle w:val="PL"/>
      </w:pPr>
      <w:r>
        <w:t xml:space="preserve">            attributes:</w:t>
      </w:r>
    </w:p>
    <w:p w14:paraId="6C3DC1E7" w14:textId="77777777" w:rsidR="007B793A" w:rsidRDefault="007B793A" w:rsidP="007B793A">
      <w:pPr>
        <w:pStyle w:val="PL"/>
      </w:pPr>
      <w:r>
        <w:t xml:space="preserve">              allOf:</w:t>
      </w:r>
    </w:p>
    <w:p w14:paraId="18449968" w14:textId="77777777" w:rsidR="007B793A" w:rsidRDefault="007B793A" w:rsidP="007B793A">
      <w:pPr>
        <w:pStyle w:val="PL"/>
      </w:pPr>
      <w:r>
        <w:t xml:space="preserve">                - type: object</w:t>
      </w:r>
    </w:p>
    <w:p w14:paraId="1ABDE035" w14:textId="77777777" w:rsidR="007B793A" w:rsidRDefault="007B793A" w:rsidP="007B793A">
      <w:pPr>
        <w:pStyle w:val="PL"/>
      </w:pPr>
      <w:r>
        <w:t xml:space="preserve">                  properties:</w:t>
      </w:r>
    </w:p>
    <w:p w14:paraId="014F184A" w14:textId="77777777" w:rsidR="007B793A" w:rsidRDefault="007B793A" w:rsidP="007B793A">
      <w:pPr>
        <w:pStyle w:val="PL"/>
      </w:pPr>
      <w:r>
        <w:t xml:space="preserve">                    gtpUPathQoSMonitoringState:</w:t>
      </w:r>
    </w:p>
    <w:p w14:paraId="526389DA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4FAC4829" w14:textId="77777777" w:rsidR="007B793A" w:rsidRDefault="007B793A" w:rsidP="007B793A">
      <w:pPr>
        <w:pStyle w:val="PL"/>
      </w:pPr>
      <w:r>
        <w:t xml:space="preserve">                      enum:</w:t>
      </w:r>
    </w:p>
    <w:p w14:paraId="1F593BA4" w14:textId="77777777" w:rsidR="007B793A" w:rsidRDefault="007B793A" w:rsidP="007B793A">
      <w:pPr>
        <w:pStyle w:val="PL"/>
      </w:pPr>
      <w:r>
        <w:t xml:space="preserve">                        - ENABLED</w:t>
      </w:r>
    </w:p>
    <w:p w14:paraId="3D51C7E3" w14:textId="77777777" w:rsidR="007B793A" w:rsidRDefault="007B793A" w:rsidP="007B793A">
      <w:pPr>
        <w:pStyle w:val="PL"/>
      </w:pPr>
      <w:r>
        <w:t xml:space="preserve">                        - DISABLED</w:t>
      </w:r>
    </w:p>
    <w:p w14:paraId="056E29FB" w14:textId="77777777" w:rsidR="007B793A" w:rsidRDefault="007B793A" w:rsidP="007B793A">
      <w:pPr>
        <w:pStyle w:val="PL"/>
      </w:pPr>
      <w:r>
        <w:t xml:space="preserve">                    gtpUPathMonitoredSNSSAIs:</w:t>
      </w:r>
    </w:p>
    <w:p w14:paraId="6E4D45D7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257D4A22" w14:textId="77777777" w:rsidR="007B793A" w:rsidRDefault="007B793A" w:rsidP="007B793A">
      <w:pPr>
        <w:pStyle w:val="PL"/>
      </w:pPr>
      <w:r>
        <w:t xml:space="preserve">                      items:</w:t>
      </w:r>
    </w:p>
    <w:p w14:paraId="5291CC19" w14:textId="77777777" w:rsidR="007B793A" w:rsidRDefault="007B793A" w:rsidP="007B793A">
      <w:pPr>
        <w:pStyle w:val="PL"/>
      </w:pPr>
      <w:r>
        <w:t xml:space="preserve">                        $ref: 'TS28541_NrNrm.yaml#/components/schemas/Snssai'</w:t>
      </w:r>
    </w:p>
    <w:p w14:paraId="3E4FBB71" w14:textId="77777777" w:rsidR="007B793A" w:rsidRDefault="007B793A" w:rsidP="007B793A">
      <w:pPr>
        <w:pStyle w:val="PL"/>
      </w:pPr>
      <w:r>
        <w:t xml:space="preserve">                    monitoredDSCPs:</w:t>
      </w:r>
    </w:p>
    <w:p w14:paraId="13D6A828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2CFDD2A9" w14:textId="77777777" w:rsidR="007B793A" w:rsidRDefault="007B793A" w:rsidP="007B793A">
      <w:pPr>
        <w:pStyle w:val="PL"/>
      </w:pPr>
      <w:r>
        <w:t xml:space="preserve">                      items:</w:t>
      </w:r>
    </w:p>
    <w:p w14:paraId="208765DA" w14:textId="77777777" w:rsidR="007B793A" w:rsidRDefault="007B793A" w:rsidP="007B793A">
      <w:pPr>
        <w:pStyle w:val="PL"/>
      </w:pPr>
      <w:r>
        <w:t xml:space="preserve">                        type: integer</w:t>
      </w:r>
    </w:p>
    <w:p w14:paraId="055B287A" w14:textId="77777777" w:rsidR="007B793A" w:rsidRDefault="007B793A" w:rsidP="007B793A">
      <w:pPr>
        <w:pStyle w:val="PL"/>
      </w:pPr>
      <w:r>
        <w:t xml:space="preserve">                        minimum: 0</w:t>
      </w:r>
    </w:p>
    <w:p w14:paraId="152C805A" w14:textId="77777777" w:rsidR="007B793A" w:rsidRDefault="007B793A" w:rsidP="007B793A">
      <w:pPr>
        <w:pStyle w:val="PL"/>
      </w:pPr>
      <w:r>
        <w:t xml:space="preserve">                        maximum: 255</w:t>
      </w:r>
    </w:p>
    <w:p w14:paraId="6744C0BA" w14:textId="77777777" w:rsidR="007B793A" w:rsidRDefault="007B793A" w:rsidP="007B793A">
      <w:pPr>
        <w:pStyle w:val="PL"/>
      </w:pPr>
      <w:r>
        <w:t xml:space="preserve">                    isEventTriggeredGtpUPathMonitoringSupported:</w:t>
      </w:r>
    </w:p>
    <w:p w14:paraId="53A29D13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2070C542" w14:textId="77777777" w:rsidR="007B793A" w:rsidRDefault="007B793A" w:rsidP="007B793A">
      <w:pPr>
        <w:pStyle w:val="PL"/>
      </w:pPr>
      <w:r>
        <w:t xml:space="preserve">                    isPeriodicGtpUMonitoringSupported:</w:t>
      </w:r>
    </w:p>
    <w:p w14:paraId="214C4946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06A3C32C" w14:textId="77777777" w:rsidR="007B793A" w:rsidRDefault="007B793A" w:rsidP="007B793A">
      <w:pPr>
        <w:pStyle w:val="PL"/>
      </w:pPr>
      <w:r>
        <w:t xml:space="preserve">                    isImmediateGtpUMonitoringSupported:</w:t>
      </w:r>
    </w:p>
    <w:p w14:paraId="53832010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6871DEAD" w14:textId="77777777" w:rsidR="007B793A" w:rsidRDefault="007B793A" w:rsidP="007B793A">
      <w:pPr>
        <w:pStyle w:val="PL"/>
      </w:pPr>
      <w:r>
        <w:t xml:space="preserve">                    gtpUPathDelayThresholds:</w:t>
      </w:r>
    </w:p>
    <w:p w14:paraId="73787D05" w14:textId="77777777" w:rsidR="007B793A" w:rsidRDefault="007B793A" w:rsidP="007B793A">
      <w:pPr>
        <w:pStyle w:val="PL"/>
      </w:pPr>
      <w:r>
        <w:t xml:space="preserve">                      $ref: '#/components/schemas/GtpUPathDelayThresholdsType'</w:t>
      </w:r>
    </w:p>
    <w:p w14:paraId="7061116A" w14:textId="77777777" w:rsidR="007B793A" w:rsidRDefault="007B793A" w:rsidP="007B793A">
      <w:pPr>
        <w:pStyle w:val="PL"/>
      </w:pPr>
      <w:r>
        <w:t xml:space="preserve">                    gtpUPathMinimumWaitTime:</w:t>
      </w:r>
    </w:p>
    <w:p w14:paraId="56E5FF3A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507D2751" w14:textId="77777777" w:rsidR="007B793A" w:rsidRDefault="007B793A" w:rsidP="007B793A">
      <w:pPr>
        <w:pStyle w:val="PL"/>
      </w:pPr>
      <w:r>
        <w:t xml:space="preserve">                    gtpUPathMeasurementPeriod:</w:t>
      </w:r>
    </w:p>
    <w:p w14:paraId="6C5A20B2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58A53770" w14:textId="77777777" w:rsidR="007B793A" w:rsidRDefault="007B793A" w:rsidP="007B793A">
      <w:pPr>
        <w:pStyle w:val="PL"/>
      </w:pPr>
    </w:p>
    <w:p w14:paraId="554C9762" w14:textId="77777777" w:rsidR="007B793A" w:rsidRDefault="007B793A" w:rsidP="007B793A">
      <w:pPr>
        <w:pStyle w:val="PL"/>
      </w:pPr>
      <w:r>
        <w:t xml:space="preserve">    QFQoSMonitoringControl-Single:</w:t>
      </w:r>
    </w:p>
    <w:p w14:paraId="76586051" w14:textId="77777777" w:rsidR="007B793A" w:rsidRDefault="007B793A" w:rsidP="007B793A">
      <w:pPr>
        <w:pStyle w:val="PL"/>
      </w:pPr>
      <w:r>
        <w:t xml:space="preserve">      allOf:</w:t>
      </w:r>
    </w:p>
    <w:p w14:paraId="3773FBD6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779116AF" w14:textId="77777777" w:rsidR="007B793A" w:rsidRDefault="007B793A" w:rsidP="007B793A">
      <w:pPr>
        <w:pStyle w:val="PL"/>
      </w:pPr>
      <w:r>
        <w:t xml:space="preserve">        - type: object</w:t>
      </w:r>
    </w:p>
    <w:p w14:paraId="14201E87" w14:textId="77777777" w:rsidR="007B793A" w:rsidRDefault="007B793A" w:rsidP="007B793A">
      <w:pPr>
        <w:pStyle w:val="PL"/>
      </w:pPr>
      <w:r>
        <w:t xml:space="preserve">          properties:</w:t>
      </w:r>
    </w:p>
    <w:p w14:paraId="2F3FEAB3" w14:textId="77777777" w:rsidR="007B793A" w:rsidRDefault="007B793A" w:rsidP="007B793A">
      <w:pPr>
        <w:pStyle w:val="PL"/>
      </w:pPr>
      <w:r>
        <w:t xml:space="preserve">            attributes:</w:t>
      </w:r>
    </w:p>
    <w:p w14:paraId="421B9DB5" w14:textId="77777777" w:rsidR="007B793A" w:rsidRDefault="007B793A" w:rsidP="007B793A">
      <w:pPr>
        <w:pStyle w:val="PL"/>
      </w:pPr>
      <w:r>
        <w:t xml:space="preserve">              allOf:</w:t>
      </w:r>
    </w:p>
    <w:p w14:paraId="387E09F0" w14:textId="77777777" w:rsidR="007B793A" w:rsidRDefault="007B793A" w:rsidP="007B793A">
      <w:pPr>
        <w:pStyle w:val="PL"/>
      </w:pPr>
      <w:r>
        <w:t xml:space="preserve">                - type: object</w:t>
      </w:r>
    </w:p>
    <w:p w14:paraId="56500637" w14:textId="77777777" w:rsidR="007B793A" w:rsidRDefault="007B793A" w:rsidP="007B793A">
      <w:pPr>
        <w:pStyle w:val="PL"/>
      </w:pPr>
      <w:r>
        <w:t xml:space="preserve">                  properties:</w:t>
      </w:r>
    </w:p>
    <w:p w14:paraId="570B5780" w14:textId="77777777" w:rsidR="007B793A" w:rsidRDefault="007B793A" w:rsidP="007B793A">
      <w:pPr>
        <w:pStyle w:val="PL"/>
      </w:pPr>
      <w:r>
        <w:t xml:space="preserve">                    qFQoSMonitoringState:</w:t>
      </w:r>
    </w:p>
    <w:p w14:paraId="6928BC70" w14:textId="77777777" w:rsidR="007B793A" w:rsidRDefault="007B793A" w:rsidP="007B793A">
      <w:pPr>
        <w:pStyle w:val="PL"/>
      </w:pPr>
      <w:r>
        <w:t xml:space="preserve">                      type: string</w:t>
      </w:r>
    </w:p>
    <w:p w14:paraId="5AD206F4" w14:textId="77777777" w:rsidR="007B793A" w:rsidRDefault="007B793A" w:rsidP="007B793A">
      <w:pPr>
        <w:pStyle w:val="PL"/>
      </w:pPr>
      <w:r>
        <w:t xml:space="preserve">                      enum:</w:t>
      </w:r>
    </w:p>
    <w:p w14:paraId="4661988E" w14:textId="77777777" w:rsidR="007B793A" w:rsidRDefault="007B793A" w:rsidP="007B793A">
      <w:pPr>
        <w:pStyle w:val="PL"/>
      </w:pPr>
      <w:r>
        <w:t xml:space="preserve">                        - ENABLED</w:t>
      </w:r>
    </w:p>
    <w:p w14:paraId="2926583A" w14:textId="77777777" w:rsidR="007B793A" w:rsidRDefault="007B793A" w:rsidP="007B793A">
      <w:pPr>
        <w:pStyle w:val="PL"/>
      </w:pPr>
      <w:r>
        <w:t xml:space="preserve">                        - DISABLED</w:t>
      </w:r>
    </w:p>
    <w:p w14:paraId="3F137E57" w14:textId="77777777" w:rsidR="007B793A" w:rsidRDefault="007B793A" w:rsidP="007B793A">
      <w:pPr>
        <w:pStyle w:val="PL"/>
      </w:pPr>
      <w:r>
        <w:t xml:space="preserve">                    qFMonitoredSNSSAIs:</w:t>
      </w:r>
    </w:p>
    <w:p w14:paraId="69E29E34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35DC1F7C" w14:textId="77777777" w:rsidR="007B793A" w:rsidRDefault="007B793A" w:rsidP="007B793A">
      <w:pPr>
        <w:pStyle w:val="PL"/>
      </w:pPr>
      <w:r>
        <w:t xml:space="preserve">                      items:</w:t>
      </w:r>
    </w:p>
    <w:p w14:paraId="58B0B5C8" w14:textId="77777777" w:rsidR="007B793A" w:rsidRDefault="007B793A" w:rsidP="007B793A">
      <w:pPr>
        <w:pStyle w:val="PL"/>
      </w:pPr>
      <w:r>
        <w:t xml:space="preserve">                        $ref: 'TS28541_NrNrm.yaml#/components/schemas/Snssai'</w:t>
      </w:r>
    </w:p>
    <w:p w14:paraId="0E3A9C6A" w14:textId="77777777" w:rsidR="007B793A" w:rsidRDefault="007B793A" w:rsidP="007B793A">
      <w:pPr>
        <w:pStyle w:val="PL"/>
      </w:pPr>
      <w:r>
        <w:t xml:space="preserve">                    qFMonitored5QIs:</w:t>
      </w:r>
    </w:p>
    <w:p w14:paraId="798F516A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0A335795" w14:textId="77777777" w:rsidR="007B793A" w:rsidRDefault="007B793A" w:rsidP="007B793A">
      <w:pPr>
        <w:pStyle w:val="PL"/>
      </w:pPr>
      <w:r>
        <w:t xml:space="preserve">                      items:</w:t>
      </w:r>
    </w:p>
    <w:p w14:paraId="6EB39D35" w14:textId="77777777" w:rsidR="007B793A" w:rsidRDefault="007B793A" w:rsidP="007B793A">
      <w:pPr>
        <w:pStyle w:val="PL"/>
      </w:pPr>
      <w:r>
        <w:t xml:space="preserve">                        type: integer</w:t>
      </w:r>
    </w:p>
    <w:p w14:paraId="7BA2EF4A" w14:textId="77777777" w:rsidR="007B793A" w:rsidRDefault="007B793A" w:rsidP="007B793A">
      <w:pPr>
        <w:pStyle w:val="PL"/>
      </w:pPr>
      <w:r>
        <w:t xml:space="preserve">                        minimum: 0</w:t>
      </w:r>
    </w:p>
    <w:p w14:paraId="34C2DF99" w14:textId="77777777" w:rsidR="007B793A" w:rsidRDefault="007B793A" w:rsidP="007B793A">
      <w:pPr>
        <w:pStyle w:val="PL"/>
      </w:pPr>
      <w:r>
        <w:t xml:space="preserve">                        maximum: 255</w:t>
      </w:r>
    </w:p>
    <w:p w14:paraId="3308B1D8" w14:textId="77777777" w:rsidR="007B793A" w:rsidRDefault="007B793A" w:rsidP="007B793A">
      <w:pPr>
        <w:pStyle w:val="PL"/>
      </w:pPr>
      <w:r>
        <w:t xml:space="preserve">                    isEventTriggeredQFMonitoringSupported:</w:t>
      </w:r>
    </w:p>
    <w:p w14:paraId="6F9B8D53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3D898B89" w14:textId="77777777" w:rsidR="007B793A" w:rsidRDefault="007B793A" w:rsidP="007B793A">
      <w:pPr>
        <w:pStyle w:val="PL"/>
      </w:pPr>
      <w:r>
        <w:t xml:space="preserve">                    isPeriodicQFMonitoringSupported:</w:t>
      </w:r>
    </w:p>
    <w:p w14:paraId="60BACD46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7961F3B5" w14:textId="77777777" w:rsidR="007B793A" w:rsidRDefault="007B793A" w:rsidP="007B793A">
      <w:pPr>
        <w:pStyle w:val="PL"/>
      </w:pPr>
      <w:r>
        <w:t xml:space="preserve">                    isSessionReleasedQFMonitoringSupported:</w:t>
      </w:r>
    </w:p>
    <w:p w14:paraId="3DCF5B91" w14:textId="77777777" w:rsidR="007B793A" w:rsidRDefault="007B793A" w:rsidP="007B793A">
      <w:pPr>
        <w:pStyle w:val="PL"/>
      </w:pPr>
      <w:r>
        <w:t xml:space="preserve">                      type: boolean</w:t>
      </w:r>
    </w:p>
    <w:p w14:paraId="56F8AA68" w14:textId="77777777" w:rsidR="007B793A" w:rsidRDefault="007B793A" w:rsidP="007B793A">
      <w:pPr>
        <w:pStyle w:val="PL"/>
      </w:pPr>
      <w:r>
        <w:t xml:space="preserve">                    qFPacketDelayThresholds:</w:t>
      </w:r>
    </w:p>
    <w:p w14:paraId="1CAE44BB" w14:textId="77777777" w:rsidR="007B793A" w:rsidRDefault="007B793A" w:rsidP="007B793A">
      <w:pPr>
        <w:pStyle w:val="PL"/>
      </w:pPr>
      <w:r>
        <w:t xml:space="preserve">                      $ref: '#/components/schemas/QFPacketDelayThresholdsType'</w:t>
      </w:r>
    </w:p>
    <w:p w14:paraId="648F7174" w14:textId="77777777" w:rsidR="007B793A" w:rsidRDefault="007B793A" w:rsidP="007B793A">
      <w:pPr>
        <w:pStyle w:val="PL"/>
      </w:pPr>
      <w:r>
        <w:t xml:space="preserve">                    qFMinimumWaitTime:</w:t>
      </w:r>
    </w:p>
    <w:p w14:paraId="6E005FD5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1F694F6A" w14:textId="77777777" w:rsidR="007B793A" w:rsidRDefault="007B793A" w:rsidP="007B793A">
      <w:pPr>
        <w:pStyle w:val="PL"/>
      </w:pPr>
      <w:r>
        <w:t xml:space="preserve">                    qFMeasurementPeriod:</w:t>
      </w:r>
    </w:p>
    <w:p w14:paraId="261851AD" w14:textId="77777777" w:rsidR="007B793A" w:rsidRDefault="007B793A" w:rsidP="007B793A">
      <w:pPr>
        <w:pStyle w:val="PL"/>
      </w:pPr>
      <w:r>
        <w:t xml:space="preserve">                      type: integer</w:t>
      </w:r>
    </w:p>
    <w:p w14:paraId="0E022E38" w14:textId="77777777" w:rsidR="007B793A" w:rsidRDefault="007B793A" w:rsidP="007B793A">
      <w:pPr>
        <w:pStyle w:val="PL"/>
      </w:pPr>
    </w:p>
    <w:p w14:paraId="04B3E20E" w14:textId="77777777" w:rsidR="007B793A" w:rsidRDefault="007B793A" w:rsidP="007B793A">
      <w:pPr>
        <w:pStyle w:val="PL"/>
      </w:pPr>
      <w:r>
        <w:t xml:space="preserve">    PredefinedPccRuleSet-Single:</w:t>
      </w:r>
    </w:p>
    <w:p w14:paraId="03F3E00C" w14:textId="77777777" w:rsidR="007B793A" w:rsidRDefault="007B793A" w:rsidP="007B793A">
      <w:pPr>
        <w:pStyle w:val="PL"/>
      </w:pPr>
      <w:r>
        <w:t xml:space="preserve">      allOf:</w:t>
      </w:r>
    </w:p>
    <w:p w14:paraId="3DE6DF3C" w14:textId="77777777" w:rsidR="007B793A" w:rsidRDefault="007B793A" w:rsidP="007B793A">
      <w:pPr>
        <w:pStyle w:val="PL"/>
      </w:pPr>
      <w:r>
        <w:t xml:space="preserve">        - $ref: 'TS28623_GenericNrm.yaml#/components/schemas/Top'</w:t>
      </w:r>
    </w:p>
    <w:p w14:paraId="5D0EE772" w14:textId="77777777" w:rsidR="007B793A" w:rsidRDefault="007B793A" w:rsidP="007B793A">
      <w:pPr>
        <w:pStyle w:val="PL"/>
      </w:pPr>
      <w:r>
        <w:t xml:space="preserve">        - type: object</w:t>
      </w:r>
    </w:p>
    <w:p w14:paraId="1FD1FAC6" w14:textId="77777777" w:rsidR="007B793A" w:rsidRDefault="007B793A" w:rsidP="007B793A">
      <w:pPr>
        <w:pStyle w:val="PL"/>
      </w:pPr>
      <w:r>
        <w:t xml:space="preserve">          properties:</w:t>
      </w:r>
    </w:p>
    <w:p w14:paraId="558E4928" w14:textId="77777777" w:rsidR="007B793A" w:rsidRDefault="007B793A" w:rsidP="007B793A">
      <w:pPr>
        <w:pStyle w:val="PL"/>
      </w:pPr>
      <w:r>
        <w:t xml:space="preserve">            attributes:</w:t>
      </w:r>
    </w:p>
    <w:p w14:paraId="4E996B75" w14:textId="77777777" w:rsidR="007B793A" w:rsidRDefault="007B793A" w:rsidP="007B793A">
      <w:pPr>
        <w:pStyle w:val="PL"/>
      </w:pPr>
      <w:r>
        <w:t xml:space="preserve">              allOf:</w:t>
      </w:r>
    </w:p>
    <w:p w14:paraId="6EBC3EDE" w14:textId="77777777" w:rsidR="007B793A" w:rsidRDefault="007B793A" w:rsidP="007B793A">
      <w:pPr>
        <w:pStyle w:val="PL"/>
      </w:pPr>
      <w:r>
        <w:t xml:space="preserve">                - type: object</w:t>
      </w:r>
    </w:p>
    <w:p w14:paraId="46C4C2E9" w14:textId="77777777" w:rsidR="007B793A" w:rsidRDefault="007B793A" w:rsidP="007B793A">
      <w:pPr>
        <w:pStyle w:val="PL"/>
      </w:pPr>
      <w:r>
        <w:t xml:space="preserve">                  properties:</w:t>
      </w:r>
    </w:p>
    <w:p w14:paraId="05762CA8" w14:textId="77777777" w:rsidR="007B793A" w:rsidRDefault="007B793A" w:rsidP="007B793A">
      <w:pPr>
        <w:pStyle w:val="PL"/>
      </w:pPr>
      <w:r>
        <w:t xml:space="preserve">                    predefinedPccRules:</w:t>
      </w:r>
    </w:p>
    <w:p w14:paraId="219BCB80" w14:textId="77777777" w:rsidR="007B793A" w:rsidRDefault="007B793A" w:rsidP="007B793A">
      <w:pPr>
        <w:pStyle w:val="PL"/>
      </w:pPr>
      <w:r>
        <w:t xml:space="preserve">                      type: array</w:t>
      </w:r>
    </w:p>
    <w:p w14:paraId="70DAB641" w14:textId="77777777" w:rsidR="007B793A" w:rsidRDefault="007B793A" w:rsidP="007B793A">
      <w:pPr>
        <w:pStyle w:val="PL"/>
      </w:pPr>
      <w:r>
        <w:t xml:space="preserve">                      items:</w:t>
      </w:r>
    </w:p>
    <w:p w14:paraId="118EC3C4" w14:textId="77777777" w:rsidR="007B793A" w:rsidRDefault="007B793A" w:rsidP="007B793A">
      <w:pPr>
        <w:pStyle w:val="PL"/>
      </w:pPr>
      <w:r>
        <w:t xml:space="preserve">                        $ref: '#/components/schemas/PccRule'                           </w:t>
      </w:r>
    </w:p>
    <w:p w14:paraId="2CF8FC43" w14:textId="77777777" w:rsidR="007B793A" w:rsidRDefault="007B793A" w:rsidP="007B793A">
      <w:pPr>
        <w:pStyle w:val="PL"/>
      </w:pPr>
    </w:p>
    <w:p w14:paraId="66F269CF" w14:textId="77777777" w:rsidR="007B793A" w:rsidRDefault="007B793A" w:rsidP="007B793A">
      <w:pPr>
        <w:pStyle w:val="PL"/>
      </w:pPr>
      <w:r>
        <w:t>#-------- Definition of JSON arrays for name-contained IOCs ----------------------</w:t>
      </w:r>
    </w:p>
    <w:p w14:paraId="7CD2115F" w14:textId="77777777" w:rsidR="007B793A" w:rsidRDefault="007B793A" w:rsidP="007B793A">
      <w:pPr>
        <w:pStyle w:val="PL"/>
      </w:pPr>
    </w:p>
    <w:p w14:paraId="21F16E49" w14:textId="77777777" w:rsidR="007B793A" w:rsidRDefault="007B793A" w:rsidP="007B793A">
      <w:pPr>
        <w:pStyle w:val="PL"/>
      </w:pPr>
      <w:r>
        <w:t xml:space="preserve">    SubNetwork-Multiple:</w:t>
      </w:r>
    </w:p>
    <w:p w14:paraId="4620BB43" w14:textId="77777777" w:rsidR="007B793A" w:rsidRDefault="007B793A" w:rsidP="007B793A">
      <w:pPr>
        <w:pStyle w:val="PL"/>
      </w:pPr>
      <w:r>
        <w:t xml:space="preserve">      type: array</w:t>
      </w:r>
    </w:p>
    <w:p w14:paraId="70BCE3E3" w14:textId="77777777" w:rsidR="007B793A" w:rsidRDefault="007B793A" w:rsidP="007B793A">
      <w:pPr>
        <w:pStyle w:val="PL"/>
      </w:pPr>
      <w:r>
        <w:t xml:space="preserve">      items:</w:t>
      </w:r>
    </w:p>
    <w:p w14:paraId="197F608C" w14:textId="77777777" w:rsidR="007B793A" w:rsidRDefault="007B793A" w:rsidP="007B793A">
      <w:pPr>
        <w:pStyle w:val="PL"/>
      </w:pPr>
      <w:r>
        <w:t xml:space="preserve">        $ref: '#/components/schemas/SubNetwork-Single'</w:t>
      </w:r>
    </w:p>
    <w:p w14:paraId="46A78FAF" w14:textId="77777777" w:rsidR="007B793A" w:rsidRDefault="007B793A" w:rsidP="007B793A">
      <w:pPr>
        <w:pStyle w:val="PL"/>
      </w:pPr>
      <w:r>
        <w:t xml:space="preserve">    ManagedElement-Multiple:</w:t>
      </w:r>
    </w:p>
    <w:p w14:paraId="25400897" w14:textId="77777777" w:rsidR="007B793A" w:rsidRDefault="007B793A" w:rsidP="007B793A">
      <w:pPr>
        <w:pStyle w:val="PL"/>
      </w:pPr>
      <w:r>
        <w:t xml:space="preserve">      type: array</w:t>
      </w:r>
    </w:p>
    <w:p w14:paraId="24963E6E" w14:textId="77777777" w:rsidR="007B793A" w:rsidRDefault="007B793A" w:rsidP="007B793A">
      <w:pPr>
        <w:pStyle w:val="PL"/>
      </w:pPr>
      <w:r>
        <w:t xml:space="preserve">      items:</w:t>
      </w:r>
    </w:p>
    <w:p w14:paraId="32E5D6EE" w14:textId="77777777" w:rsidR="007B793A" w:rsidRDefault="007B793A" w:rsidP="007B793A">
      <w:pPr>
        <w:pStyle w:val="PL"/>
      </w:pPr>
      <w:r>
        <w:t xml:space="preserve">        $ref: '#/components/schemas/ManagedElement-Single'</w:t>
      </w:r>
    </w:p>
    <w:p w14:paraId="3673418D" w14:textId="77777777" w:rsidR="007B793A" w:rsidRDefault="007B793A" w:rsidP="007B793A">
      <w:pPr>
        <w:pStyle w:val="PL"/>
      </w:pPr>
      <w:r>
        <w:t xml:space="preserve">    AmfFunction-Multiple:</w:t>
      </w:r>
    </w:p>
    <w:p w14:paraId="7EA696EF" w14:textId="77777777" w:rsidR="007B793A" w:rsidRDefault="007B793A" w:rsidP="007B793A">
      <w:pPr>
        <w:pStyle w:val="PL"/>
      </w:pPr>
      <w:r>
        <w:t xml:space="preserve">      type: array</w:t>
      </w:r>
    </w:p>
    <w:p w14:paraId="57F9516C" w14:textId="77777777" w:rsidR="007B793A" w:rsidRDefault="007B793A" w:rsidP="007B793A">
      <w:pPr>
        <w:pStyle w:val="PL"/>
      </w:pPr>
      <w:r>
        <w:t xml:space="preserve">      items:</w:t>
      </w:r>
    </w:p>
    <w:p w14:paraId="12B58D28" w14:textId="77777777" w:rsidR="007B793A" w:rsidRDefault="007B793A" w:rsidP="007B793A">
      <w:pPr>
        <w:pStyle w:val="PL"/>
      </w:pPr>
      <w:r>
        <w:t xml:space="preserve">        $ref: '#/components/schemas/AmfFunction-Single'</w:t>
      </w:r>
    </w:p>
    <w:p w14:paraId="59F4E0BE" w14:textId="77777777" w:rsidR="007B793A" w:rsidRDefault="007B793A" w:rsidP="007B793A">
      <w:pPr>
        <w:pStyle w:val="PL"/>
      </w:pPr>
      <w:r>
        <w:t xml:space="preserve">    SmfFunction-Multiple:</w:t>
      </w:r>
    </w:p>
    <w:p w14:paraId="225EAF1E" w14:textId="77777777" w:rsidR="007B793A" w:rsidRDefault="007B793A" w:rsidP="007B793A">
      <w:pPr>
        <w:pStyle w:val="PL"/>
      </w:pPr>
      <w:r>
        <w:t xml:space="preserve">      type: array</w:t>
      </w:r>
    </w:p>
    <w:p w14:paraId="2570E06D" w14:textId="77777777" w:rsidR="007B793A" w:rsidRDefault="007B793A" w:rsidP="007B793A">
      <w:pPr>
        <w:pStyle w:val="PL"/>
      </w:pPr>
      <w:r>
        <w:t xml:space="preserve">      items:</w:t>
      </w:r>
    </w:p>
    <w:p w14:paraId="765E76DB" w14:textId="77777777" w:rsidR="007B793A" w:rsidRDefault="007B793A" w:rsidP="007B793A">
      <w:pPr>
        <w:pStyle w:val="PL"/>
      </w:pPr>
      <w:r>
        <w:t xml:space="preserve">        $ref: '#/components/schemas/SmfFunction-Single'</w:t>
      </w:r>
    </w:p>
    <w:p w14:paraId="2102B7C8" w14:textId="77777777" w:rsidR="007B793A" w:rsidRDefault="007B793A" w:rsidP="007B793A">
      <w:pPr>
        <w:pStyle w:val="PL"/>
      </w:pPr>
      <w:r>
        <w:t xml:space="preserve">    UpfFunction-Multiple:</w:t>
      </w:r>
    </w:p>
    <w:p w14:paraId="00512FD4" w14:textId="77777777" w:rsidR="007B793A" w:rsidRDefault="007B793A" w:rsidP="007B793A">
      <w:pPr>
        <w:pStyle w:val="PL"/>
      </w:pPr>
      <w:r>
        <w:t xml:space="preserve">      type: array</w:t>
      </w:r>
    </w:p>
    <w:p w14:paraId="45A48606" w14:textId="77777777" w:rsidR="007B793A" w:rsidRDefault="007B793A" w:rsidP="007B793A">
      <w:pPr>
        <w:pStyle w:val="PL"/>
      </w:pPr>
      <w:r>
        <w:t xml:space="preserve">      items:</w:t>
      </w:r>
    </w:p>
    <w:p w14:paraId="53B65BE3" w14:textId="77777777" w:rsidR="007B793A" w:rsidRDefault="007B793A" w:rsidP="007B793A">
      <w:pPr>
        <w:pStyle w:val="PL"/>
      </w:pPr>
      <w:r>
        <w:t xml:space="preserve">        $ref: '#/components/schemas/UpfFunction-Single'</w:t>
      </w:r>
    </w:p>
    <w:p w14:paraId="15EFF52D" w14:textId="77777777" w:rsidR="007B793A" w:rsidRDefault="007B793A" w:rsidP="007B793A">
      <w:pPr>
        <w:pStyle w:val="PL"/>
      </w:pPr>
      <w:r>
        <w:t xml:space="preserve">    N3iwfFunction-Multiple:</w:t>
      </w:r>
    </w:p>
    <w:p w14:paraId="319D6D6E" w14:textId="77777777" w:rsidR="007B793A" w:rsidRDefault="007B793A" w:rsidP="007B793A">
      <w:pPr>
        <w:pStyle w:val="PL"/>
      </w:pPr>
      <w:r>
        <w:t xml:space="preserve">      type: array</w:t>
      </w:r>
    </w:p>
    <w:p w14:paraId="7F7BE3A2" w14:textId="77777777" w:rsidR="007B793A" w:rsidRDefault="007B793A" w:rsidP="007B793A">
      <w:pPr>
        <w:pStyle w:val="PL"/>
      </w:pPr>
      <w:r>
        <w:t xml:space="preserve">      items:</w:t>
      </w:r>
    </w:p>
    <w:p w14:paraId="4ED8B36A" w14:textId="77777777" w:rsidR="007B793A" w:rsidRDefault="007B793A" w:rsidP="007B793A">
      <w:pPr>
        <w:pStyle w:val="PL"/>
      </w:pPr>
      <w:r>
        <w:t xml:space="preserve">        $ref: '#/components/schemas/N3iwfFunction-Single'</w:t>
      </w:r>
    </w:p>
    <w:p w14:paraId="6A67C332" w14:textId="77777777" w:rsidR="007B793A" w:rsidRDefault="007B793A" w:rsidP="007B793A">
      <w:pPr>
        <w:pStyle w:val="PL"/>
      </w:pPr>
      <w:r>
        <w:t xml:space="preserve">    PcfFunction-Multiple:</w:t>
      </w:r>
    </w:p>
    <w:p w14:paraId="29B83F44" w14:textId="77777777" w:rsidR="007B793A" w:rsidRDefault="007B793A" w:rsidP="007B793A">
      <w:pPr>
        <w:pStyle w:val="PL"/>
      </w:pPr>
      <w:r>
        <w:t xml:space="preserve">      type: array</w:t>
      </w:r>
    </w:p>
    <w:p w14:paraId="1C5FCEF9" w14:textId="77777777" w:rsidR="007B793A" w:rsidRDefault="007B793A" w:rsidP="007B793A">
      <w:pPr>
        <w:pStyle w:val="PL"/>
      </w:pPr>
      <w:r>
        <w:t xml:space="preserve">      items:</w:t>
      </w:r>
    </w:p>
    <w:p w14:paraId="2293F3EF" w14:textId="77777777" w:rsidR="007B793A" w:rsidRDefault="007B793A" w:rsidP="007B793A">
      <w:pPr>
        <w:pStyle w:val="PL"/>
      </w:pPr>
      <w:r>
        <w:t xml:space="preserve">        $ref: '#/components/schemas/PcfFunction-Single'</w:t>
      </w:r>
    </w:p>
    <w:p w14:paraId="2101EA9F" w14:textId="77777777" w:rsidR="007B793A" w:rsidRDefault="007B793A" w:rsidP="007B793A">
      <w:pPr>
        <w:pStyle w:val="PL"/>
      </w:pPr>
      <w:r>
        <w:t xml:space="preserve">    AusfFunction-Multiple:</w:t>
      </w:r>
    </w:p>
    <w:p w14:paraId="6192A496" w14:textId="77777777" w:rsidR="007B793A" w:rsidRDefault="007B793A" w:rsidP="007B793A">
      <w:pPr>
        <w:pStyle w:val="PL"/>
      </w:pPr>
      <w:r>
        <w:t xml:space="preserve">      type: array</w:t>
      </w:r>
    </w:p>
    <w:p w14:paraId="51C0EBA1" w14:textId="77777777" w:rsidR="007B793A" w:rsidRDefault="007B793A" w:rsidP="007B793A">
      <w:pPr>
        <w:pStyle w:val="PL"/>
      </w:pPr>
      <w:r>
        <w:t xml:space="preserve">      items:</w:t>
      </w:r>
    </w:p>
    <w:p w14:paraId="711C50DC" w14:textId="77777777" w:rsidR="007B793A" w:rsidRDefault="007B793A" w:rsidP="007B793A">
      <w:pPr>
        <w:pStyle w:val="PL"/>
      </w:pPr>
      <w:r>
        <w:t xml:space="preserve">        $ref: '#/components/schemas/AusfFunction-Single'</w:t>
      </w:r>
    </w:p>
    <w:p w14:paraId="6656EBCD" w14:textId="77777777" w:rsidR="007B793A" w:rsidRDefault="007B793A" w:rsidP="007B793A">
      <w:pPr>
        <w:pStyle w:val="PL"/>
      </w:pPr>
      <w:r>
        <w:t xml:space="preserve">    UdmFunction-Multiple:</w:t>
      </w:r>
    </w:p>
    <w:p w14:paraId="2FA0F642" w14:textId="77777777" w:rsidR="007B793A" w:rsidRDefault="007B793A" w:rsidP="007B793A">
      <w:pPr>
        <w:pStyle w:val="PL"/>
      </w:pPr>
      <w:r>
        <w:t xml:space="preserve">      type: array</w:t>
      </w:r>
    </w:p>
    <w:p w14:paraId="4D141333" w14:textId="77777777" w:rsidR="007B793A" w:rsidRDefault="007B793A" w:rsidP="007B793A">
      <w:pPr>
        <w:pStyle w:val="PL"/>
      </w:pPr>
      <w:r>
        <w:t xml:space="preserve">      items:</w:t>
      </w:r>
    </w:p>
    <w:p w14:paraId="16316179" w14:textId="77777777" w:rsidR="007B793A" w:rsidRDefault="007B793A" w:rsidP="007B793A">
      <w:pPr>
        <w:pStyle w:val="PL"/>
      </w:pPr>
      <w:r>
        <w:t xml:space="preserve">        $ref: '#/components/schemas/UdmFunction-Single'</w:t>
      </w:r>
    </w:p>
    <w:p w14:paraId="7F751F8B" w14:textId="77777777" w:rsidR="007B793A" w:rsidRDefault="007B793A" w:rsidP="007B793A">
      <w:pPr>
        <w:pStyle w:val="PL"/>
      </w:pPr>
      <w:r>
        <w:t xml:space="preserve">    UdrFunction-Multiple:</w:t>
      </w:r>
    </w:p>
    <w:p w14:paraId="4B48075D" w14:textId="77777777" w:rsidR="007B793A" w:rsidRDefault="007B793A" w:rsidP="007B793A">
      <w:pPr>
        <w:pStyle w:val="PL"/>
      </w:pPr>
      <w:r>
        <w:t xml:space="preserve">      type: array</w:t>
      </w:r>
    </w:p>
    <w:p w14:paraId="254F5BF8" w14:textId="77777777" w:rsidR="007B793A" w:rsidRDefault="007B793A" w:rsidP="007B793A">
      <w:pPr>
        <w:pStyle w:val="PL"/>
      </w:pPr>
      <w:r>
        <w:t xml:space="preserve">      items:</w:t>
      </w:r>
    </w:p>
    <w:p w14:paraId="7088031F" w14:textId="77777777" w:rsidR="007B793A" w:rsidRDefault="007B793A" w:rsidP="007B793A">
      <w:pPr>
        <w:pStyle w:val="PL"/>
      </w:pPr>
      <w:r>
        <w:t xml:space="preserve">        $ref: '#/components/schemas/UdrFunction-Single'</w:t>
      </w:r>
    </w:p>
    <w:p w14:paraId="2CECA7C9" w14:textId="77777777" w:rsidR="007B793A" w:rsidRDefault="007B793A" w:rsidP="007B793A">
      <w:pPr>
        <w:pStyle w:val="PL"/>
      </w:pPr>
      <w:r>
        <w:t xml:space="preserve">    UdsfFunction-Multiple:</w:t>
      </w:r>
    </w:p>
    <w:p w14:paraId="0DED96AD" w14:textId="77777777" w:rsidR="007B793A" w:rsidRDefault="007B793A" w:rsidP="007B793A">
      <w:pPr>
        <w:pStyle w:val="PL"/>
      </w:pPr>
      <w:r>
        <w:t xml:space="preserve">      type: array</w:t>
      </w:r>
    </w:p>
    <w:p w14:paraId="6EBA175A" w14:textId="77777777" w:rsidR="007B793A" w:rsidRDefault="007B793A" w:rsidP="007B793A">
      <w:pPr>
        <w:pStyle w:val="PL"/>
      </w:pPr>
      <w:r>
        <w:t xml:space="preserve">      items:</w:t>
      </w:r>
    </w:p>
    <w:p w14:paraId="741ED3D9" w14:textId="77777777" w:rsidR="007B793A" w:rsidRDefault="007B793A" w:rsidP="007B793A">
      <w:pPr>
        <w:pStyle w:val="PL"/>
      </w:pPr>
      <w:r>
        <w:t xml:space="preserve">        $ref: '#/components/schemas/UdsfFunction-Single'</w:t>
      </w:r>
    </w:p>
    <w:p w14:paraId="5DB22B49" w14:textId="77777777" w:rsidR="007B793A" w:rsidRDefault="007B793A" w:rsidP="007B793A">
      <w:pPr>
        <w:pStyle w:val="PL"/>
      </w:pPr>
      <w:r>
        <w:t xml:space="preserve">    NrfFunction-Multiple:</w:t>
      </w:r>
    </w:p>
    <w:p w14:paraId="17336850" w14:textId="77777777" w:rsidR="007B793A" w:rsidRDefault="007B793A" w:rsidP="007B793A">
      <w:pPr>
        <w:pStyle w:val="PL"/>
      </w:pPr>
      <w:r>
        <w:t xml:space="preserve">      type: array</w:t>
      </w:r>
    </w:p>
    <w:p w14:paraId="2A3581E8" w14:textId="77777777" w:rsidR="007B793A" w:rsidRDefault="007B793A" w:rsidP="007B793A">
      <w:pPr>
        <w:pStyle w:val="PL"/>
      </w:pPr>
      <w:r>
        <w:t xml:space="preserve">      items:</w:t>
      </w:r>
    </w:p>
    <w:p w14:paraId="61C567A3" w14:textId="77777777" w:rsidR="007B793A" w:rsidRDefault="007B793A" w:rsidP="007B793A">
      <w:pPr>
        <w:pStyle w:val="PL"/>
      </w:pPr>
      <w:r>
        <w:t xml:space="preserve">        $ref: '#/components/schemas/NrfFunction-Single'</w:t>
      </w:r>
    </w:p>
    <w:p w14:paraId="6D25C78E" w14:textId="77777777" w:rsidR="007B793A" w:rsidRDefault="007B793A" w:rsidP="007B793A">
      <w:pPr>
        <w:pStyle w:val="PL"/>
      </w:pPr>
      <w:r>
        <w:t xml:space="preserve">    NssfFunction-Multiple:</w:t>
      </w:r>
    </w:p>
    <w:p w14:paraId="5D658FA4" w14:textId="77777777" w:rsidR="007B793A" w:rsidRDefault="007B793A" w:rsidP="007B793A">
      <w:pPr>
        <w:pStyle w:val="PL"/>
      </w:pPr>
      <w:r>
        <w:t xml:space="preserve">      type: array</w:t>
      </w:r>
    </w:p>
    <w:p w14:paraId="1C446690" w14:textId="77777777" w:rsidR="007B793A" w:rsidRDefault="007B793A" w:rsidP="007B793A">
      <w:pPr>
        <w:pStyle w:val="PL"/>
      </w:pPr>
      <w:r>
        <w:t xml:space="preserve">      items:</w:t>
      </w:r>
    </w:p>
    <w:p w14:paraId="071F6FF1" w14:textId="77777777" w:rsidR="007B793A" w:rsidRDefault="007B793A" w:rsidP="007B793A">
      <w:pPr>
        <w:pStyle w:val="PL"/>
      </w:pPr>
      <w:r>
        <w:t xml:space="preserve">        $ref: '#/components/schemas/NssfFunction-Single'</w:t>
      </w:r>
    </w:p>
    <w:p w14:paraId="5C162AEB" w14:textId="77777777" w:rsidR="007B793A" w:rsidRDefault="007B793A" w:rsidP="007B793A">
      <w:pPr>
        <w:pStyle w:val="PL"/>
      </w:pPr>
      <w:r>
        <w:t xml:space="preserve">    SmsfFunction-Multiple:</w:t>
      </w:r>
    </w:p>
    <w:p w14:paraId="59796651" w14:textId="77777777" w:rsidR="007B793A" w:rsidRDefault="007B793A" w:rsidP="007B793A">
      <w:pPr>
        <w:pStyle w:val="PL"/>
      </w:pPr>
      <w:r>
        <w:t xml:space="preserve">      type: array</w:t>
      </w:r>
    </w:p>
    <w:p w14:paraId="21570F50" w14:textId="77777777" w:rsidR="007B793A" w:rsidRDefault="007B793A" w:rsidP="007B793A">
      <w:pPr>
        <w:pStyle w:val="PL"/>
      </w:pPr>
      <w:r>
        <w:t xml:space="preserve">      items:</w:t>
      </w:r>
    </w:p>
    <w:p w14:paraId="23F33A65" w14:textId="77777777" w:rsidR="007B793A" w:rsidRDefault="007B793A" w:rsidP="007B793A">
      <w:pPr>
        <w:pStyle w:val="PL"/>
      </w:pPr>
      <w:r>
        <w:t xml:space="preserve">        $ref: '#/components/schemas/SmsfFunction-Single'</w:t>
      </w:r>
    </w:p>
    <w:p w14:paraId="4513EF5C" w14:textId="77777777" w:rsidR="007B793A" w:rsidRDefault="007B793A" w:rsidP="007B793A">
      <w:pPr>
        <w:pStyle w:val="PL"/>
      </w:pPr>
      <w:r>
        <w:t xml:space="preserve">    LmfFunction-Multiple:</w:t>
      </w:r>
    </w:p>
    <w:p w14:paraId="28D27EE1" w14:textId="77777777" w:rsidR="007B793A" w:rsidRDefault="007B793A" w:rsidP="007B793A">
      <w:pPr>
        <w:pStyle w:val="PL"/>
      </w:pPr>
      <w:r>
        <w:t xml:space="preserve">      type: array</w:t>
      </w:r>
    </w:p>
    <w:p w14:paraId="2E5A4B24" w14:textId="77777777" w:rsidR="007B793A" w:rsidRDefault="007B793A" w:rsidP="007B793A">
      <w:pPr>
        <w:pStyle w:val="PL"/>
      </w:pPr>
      <w:r>
        <w:t xml:space="preserve">      items:</w:t>
      </w:r>
    </w:p>
    <w:p w14:paraId="59016FE8" w14:textId="77777777" w:rsidR="007B793A" w:rsidRDefault="007B793A" w:rsidP="007B793A">
      <w:pPr>
        <w:pStyle w:val="PL"/>
      </w:pPr>
      <w:r>
        <w:t xml:space="preserve">        $ref: '#/components/schemas/LmfFunction-Single'</w:t>
      </w:r>
    </w:p>
    <w:p w14:paraId="272EEA3B" w14:textId="77777777" w:rsidR="007B793A" w:rsidRDefault="007B793A" w:rsidP="007B793A">
      <w:pPr>
        <w:pStyle w:val="PL"/>
      </w:pPr>
      <w:r>
        <w:t xml:space="preserve">    NgeirFunction-Multiple:</w:t>
      </w:r>
    </w:p>
    <w:p w14:paraId="4DDC8FD5" w14:textId="77777777" w:rsidR="007B793A" w:rsidRDefault="007B793A" w:rsidP="007B793A">
      <w:pPr>
        <w:pStyle w:val="PL"/>
      </w:pPr>
      <w:r>
        <w:t xml:space="preserve">      type: array</w:t>
      </w:r>
    </w:p>
    <w:p w14:paraId="2186B346" w14:textId="77777777" w:rsidR="007B793A" w:rsidRDefault="007B793A" w:rsidP="007B793A">
      <w:pPr>
        <w:pStyle w:val="PL"/>
      </w:pPr>
      <w:r>
        <w:t xml:space="preserve">      items:</w:t>
      </w:r>
    </w:p>
    <w:p w14:paraId="4798568D" w14:textId="77777777" w:rsidR="007B793A" w:rsidRDefault="007B793A" w:rsidP="007B793A">
      <w:pPr>
        <w:pStyle w:val="PL"/>
      </w:pPr>
      <w:r>
        <w:t xml:space="preserve">        $ref: '#/components/schemas/NgeirFunction-Single'</w:t>
      </w:r>
    </w:p>
    <w:p w14:paraId="3A3D3C0F" w14:textId="77777777" w:rsidR="007B793A" w:rsidRDefault="007B793A" w:rsidP="007B793A">
      <w:pPr>
        <w:pStyle w:val="PL"/>
      </w:pPr>
      <w:r>
        <w:t xml:space="preserve">    SeppFunction-Multiple:</w:t>
      </w:r>
    </w:p>
    <w:p w14:paraId="5A35E74F" w14:textId="77777777" w:rsidR="007B793A" w:rsidRDefault="007B793A" w:rsidP="007B793A">
      <w:pPr>
        <w:pStyle w:val="PL"/>
      </w:pPr>
      <w:r>
        <w:t xml:space="preserve">      type: array</w:t>
      </w:r>
    </w:p>
    <w:p w14:paraId="60F7B610" w14:textId="77777777" w:rsidR="007B793A" w:rsidRDefault="007B793A" w:rsidP="007B793A">
      <w:pPr>
        <w:pStyle w:val="PL"/>
      </w:pPr>
      <w:r>
        <w:t xml:space="preserve">      items:</w:t>
      </w:r>
    </w:p>
    <w:p w14:paraId="1A106107" w14:textId="77777777" w:rsidR="007B793A" w:rsidRDefault="007B793A" w:rsidP="007B793A">
      <w:pPr>
        <w:pStyle w:val="PL"/>
      </w:pPr>
      <w:r>
        <w:t xml:space="preserve">        $ref: '#/components/schemas/SeppFunction-Single'</w:t>
      </w:r>
    </w:p>
    <w:p w14:paraId="0166FB86" w14:textId="77777777" w:rsidR="007B793A" w:rsidRDefault="007B793A" w:rsidP="007B793A">
      <w:pPr>
        <w:pStyle w:val="PL"/>
      </w:pPr>
      <w:r>
        <w:t xml:space="preserve">    NwdafFunction-Multiple:</w:t>
      </w:r>
    </w:p>
    <w:p w14:paraId="66CBFD13" w14:textId="77777777" w:rsidR="007B793A" w:rsidRDefault="007B793A" w:rsidP="007B793A">
      <w:pPr>
        <w:pStyle w:val="PL"/>
      </w:pPr>
      <w:r>
        <w:t xml:space="preserve">      type: array</w:t>
      </w:r>
    </w:p>
    <w:p w14:paraId="3AB8A0FD" w14:textId="77777777" w:rsidR="007B793A" w:rsidRDefault="007B793A" w:rsidP="007B793A">
      <w:pPr>
        <w:pStyle w:val="PL"/>
      </w:pPr>
      <w:r>
        <w:t xml:space="preserve">      items:</w:t>
      </w:r>
    </w:p>
    <w:p w14:paraId="5804DC1B" w14:textId="77777777" w:rsidR="007B793A" w:rsidRDefault="007B793A" w:rsidP="007B793A">
      <w:pPr>
        <w:pStyle w:val="PL"/>
      </w:pPr>
      <w:r>
        <w:t xml:space="preserve">        $ref: '#/components/schemas/NwdafFunction-Single'</w:t>
      </w:r>
    </w:p>
    <w:p w14:paraId="4D7CDB9D" w14:textId="77777777" w:rsidR="007B793A" w:rsidRDefault="007B793A" w:rsidP="007B793A">
      <w:pPr>
        <w:pStyle w:val="PL"/>
      </w:pPr>
      <w:r>
        <w:t xml:space="preserve">    ScpFunction-Multiple:</w:t>
      </w:r>
    </w:p>
    <w:p w14:paraId="4A01EDC7" w14:textId="77777777" w:rsidR="007B793A" w:rsidRDefault="007B793A" w:rsidP="007B793A">
      <w:pPr>
        <w:pStyle w:val="PL"/>
      </w:pPr>
      <w:r>
        <w:t xml:space="preserve">      type: array</w:t>
      </w:r>
    </w:p>
    <w:p w14:paraId="470BB9AB" w14:textId="77777777" w:rsidR="007B793A" w:rsidRDefault="007B793A" w:rsidP="007B793A">
      <w:pPr>
        <w:pStyle w:val="PL"/>
      </w:pPr>
      <w:r>
        <w:t xml:space="preserve">      items:</w:t>
      </w:r>
    </w:p>
    <w:p w14:paraId="27DEAED0" w14:textId="77777777" w:rsidR="007B793A" w:rsidRDefault="007B793A" w:rsidP="007B793A">
      <w:pPr>
        <w:pStyle w:val="PL"/>
      </w:pPr>
      <w:r>
        <w:t xml:space="preserve">        $ref: '#/components/schemas/ScpFunction-Single'</w:t>
      </w:r>
    </w:p>
    <w:p w14:paraId="24E5254D" w14:textId="77777777" w:rsidR="007B793A" w:rsidRDefault="007B793A" w:rsidP="007B793A">
      <w:pPr>
        <w:pStyle w:val="PL"/>
      </w:pPr>
      <w:r>
        <w:t xml:space="preserve">    NefFunction-Multiple:</w:t>
      </w:r>
    </w:p>
    <w:p w14:paraId="05D4B63F" w14:textId="77777777" w:rsidR="007B793A" w:rsidRDefault="007B793A" w:rsidP="007B793A">
      <w:pPr>
        <w:pStyle w:val="PL"/>
      </w:pPr>
      <w:r>
        <w:t xml:space="preserve">      type: array</w:t>
      </w:r>
    </w:p>
    <w:p w14:paraId="4C603600" w14:textId="77777777" w:rsidR="007B793A" w:rsidRDefault="007B793A" w:rsidP="007B793A">
      <w:pPr>
        <w:pStyle w:val="PL"/>
      </w:pPr>
      <w:r>
        <w:t xml:space="preserve">      items:</w:t>
      </w:r>
    </w:p>
    <w:p w14:paraId="220470CC" w14:textId="77777777" w:rsidR="007B793A" w:rsidRDefault="007B793A" w:rsidP="007B793A">
      <w:pPr>
        <w:pStyle w:val="PL"/>
      </w:pPr>
      <w:r>
        <w:t xml:space="preserve">        $ref: '#/components/schemas/NefFunction-Single'</w:t>
      </w:r>
    </w:p>
    <w:p w14:paraId="1F6810F0" w14:textId="77777777" w:rsidR="007B793A" w:rsidRDefault="007B793A" w:rsidP="007B793A">
      <w:pPr>
        <w:pStyle w:val="PL"/>
      </w:pPr>
    </w:p>
    <w:p w14:paraId="765E7DF5" w14:textId="77777777" w:rsidR="007B793A" w:rsidRDefault="007B793A" w:rsidP="007B793A">
      <w:pPr>
        <w:pStyle w:val="PL"/>
      </w:pPr>
      <w:r>
        <w:t xml:space="preserve">    NsacfFunction-Multiple:</w:t>
      </w:r>
    </w:p>
    <w:p w14:paraId="221317BE" w14:textId="77777777" w:rsidR="007B793A" w:rsidRDefault="007B793A" w:rsidP="007B793A">
      <w:pPr>
        <w:pStyle w:val="PL"/>
      </w:pPr>
      <w:r>
        <w:t xml:space="preserve">      type: array</w:t>
      </w:r>
    </w:p>
    <w:p w14:paraId="518291B0" w14:textId="77777777" w:rsidR="007B793A" w:rsidRDefault="007B793A" w:rsidP="007B793A">
      <w:pPr>
        <w:pStyle w:val="PL"/>
      </w:pPr>
      <w:r>
        <w:t xml:space="preserve">      items:</w:t>
      </w:r>
    </w:p>
    <w:p w14:paraId="191BF996" w14:textId="77777777" w:rsidR="007B793A" w:rsidRDefault="007B793A" w:rsidP="007B793A">
      <w:pPr>
        <w:pStyle w:val="PL"/>
      </w:pPr>
      <w:r>
        <w:t xml:space="preserve">        $ref: '#/components/schemas/NsacfFunction-Single'</w:t>
      </w:r>
    </w:p>
    <w:p w14:paraId="6142B181" w14:textId="77777777" w:rsidR="007B793A" w:rsidRDefault="007B793A" w:rsidP="007B793A">
      <w:pPr>
        <w:pStyle w:val="PL"/>
      </w:pPr>
    </w:p>
    <w:p w14:paraId="56A07CAD" w14:textId="77777777" w:rsidR="007B793A" w:rsidRDefault="007B793A" w:rsidP="007B793A">
      <w:pPr>
        <w:pStyle w:val="PL"/>
      </w:pPr>
      <w:r>
        <w:t xml:space="preserve">    ExternalAmfFunction-Multiple:</w:t>
      </w:r>
    </w:p>
    <w:p w14:paraId="65DBD861" w14:textId="77777777" w:rsidR="007B793A" w:rsidRDefault="007B793A" w:rsidP="007B793A">
      <w:pPr>
        <w:pStyle w:val="PL"/>
      </w:pPr>
      <w:r>
        <w:t xml:space="preserve">      type: array</w:t>
      </w:r>
    </w:p>
    <w:p w14:paraId="3E08F1C8" w14:textId="77777777" w:rsidR="007B793A" w:rsidRDefault="007B793A" w:rsidP="007B793A">
      <w:pPr>
        <w:pStyle w:val="PL"/>
      </w:pPr>
      <w:r>
        <w:t xml:space="preserve">      items:</w:t>
      </w:r>
    </w:p>
    <w:p w14:paraId="783058C0" w14:textId="77777777" w:rsidR="007B793A" w:rsidRDefault="007B793A" w:rsidP="007B793A">
      <w:pPr>
        <w:pStyle w:val="PL"/>
      </w:pPr>
      <w:r>
        <w:t xml:space="preserve">        $ref: '#/components/schemas/ExternalAmfFunction-Single'</w:t>
      </w:r>
    </w:p>
    <w:p w14:paraId="71C9A872" w14:textId="77777777" w:rsidR="007B793A" w:rsidRDefault="007B793A" w:rsidP="007B793A">
      <w:pPr>
        <w:pStyle w:val="PL"/>
      </w:pPr>
      <w:r>
        <w:t xml:space="preserve">    ExternalNrfFunction-Multiple:</w:t>
      </w:r>
    </w:p>
    <w:p w14:paraId="6050106D" w14:textId="77777777" w:rsidR="007B793A" w:rsidRDefault="007B793A" w:rsidP="007B793A">
      <w:pPr>
        <w:pStyle w:val="PL"/>
      </w:pPr>
      <w:r>
        <w:t xml:space="preserve">      type: array</w:t>
      </w:r>
    </w:p>
    <w:p w14:paraId="7A931EE7" w14:textId="77777777" w:rsidR="007B793A" w:rsidRDefault="007B793A" w:rsidP="007B793A">
      <w:pPr>
        <w:pStyle w:val="PL"/>
      </w:pPr>
      <w:r>
        <w:t xml:space="preserve">      items:</w:t>
      </w:r>
    </w:p>
    <w:p w14:paraId="7915870A" w14:textId="77777777" w:rsidR="007B793A" w:rsidRDefault="007B793A" w:rsidP="007B793A">
      <w:pPr>
        <w:pStyle w:val="PL"/>
      </w:pPr>
      <w:r>
        <w:t xml:space="preserve">        $ref: '#/components/schemas/ExternalNrfFunction-Single'</w:t>
      </w:r>
    </w:p>
    <w:p w14:paraId="49EA860A" w14:textId="77777777" w:rsidR="007B793A" w:rsidRDefault="007B793A" w:rsidP="007B793A">
      <w:pPr>
        <w:pStyle w:val="PL"/>
      </w:pPr>
      <w:r>
        <w:t xml:space="preserve">    ExternalNssfFunction-Multiple:</w:t>
      </w:r>
    </w:p>
    <w:p w14:paraId="45250DC4" w14:textId="77777777" w:rsidR="007B793A" w:rsidRDefault="007B793A" w:rsidP="007B793A">
      <w:pPr>
        <w:pStyle w:val="PL"/>
      </w:pPr>
      <w:r>
        <w:t xml:space="preserve">      type: array</w:t>
      </w:r>
    </w:p>
    <w:p w14:paraId="398DF3C4" w14:textId="77777777" w:rsidR="007B793A" w:rsidRDefault="007B793A" w:rsidP="007B793A">
      <w:pPr>
        <w:pStyle w:val="PL"/>
      </w:pPr>
      <w:r>
        <w:t xml:space="preserve">      items:</w:t>
      </w:r>
    </w:p>
    <w:p w14:paraId="15CD7EB2" w14:textId="77777777" w:rsidR="007B793A" w:rsidRDefault="007B793A" w:rsidP="007B793A">
      <w:pPr>
        <w:pStyle w:val="PL"/>
      </w:pPr>
      <w:r>
        <w:t xml:space="preserve">        $ref: '#/components/schemas/ExternalNssfFunction-Single'</w:t>
      </w:r>
    </w:p>
    <w:p w14:paraId="07823A00" w14:textId="77777777" w:rsidR="007B793A" w:rsidRDefault="007B793A" w:rsidP="007B793A">
      <w:pPr>
        <w:pStyle w:val="PL"/>
      </w:pPr>
      <w:r>
        <w:t xml:space="preserve">    ExternalSeppFunction-Nultiple:</w:t>
      </w:r>
    </w:p>
    <w:p w14:paraId="29F7C27B" w14:textId="77777777" w:rsidR="007B793A" w:rsidRDefault="007B793A" w:rsidP="007B793A">
      <w:pPr>
        <w:pStyle w:val="PL"/>
      </w:pPr>
      <w:r>
        <w:t xml:space="preserve">      type: array</w:t>
      </w:r>
    </w:p>
    <w:p w14:paraId="20ECB02B" w14:textId="77777777" w:rsidR="007B793A" w:rsidRDefault="007B793A" w:rsidP="007B793A">
      <w:pPr>
        <w:pStyle w:val="PL"/>
      </w:pPr>
      <w:r>
        <w:t xml:space="preserve">      items:</w:t>
      </w:r>
    </w:p>
    <w:p w14:paraId="332F200A" w14:textId="77777777" w:rsidR="007B793A" w:rsidRDefault="007B793A" w:rsidP="007B793A">
      <w:pPr>
        <w:pStyle w:val="PL"/>
      </w:pPr>
      <w:r>
        <w:t xml:space="preserve">        $ref: '#/components/schemas/ExternalSeppFunction-Single'</w:t>
      </w:r>
    </w:p>
    <w:p w14:paraId="31ECDEE0" w14:textId="77777777" w:rsidR="007B793A" w:rsidRDefault="007B793A" w:rsidP="007B793A">
      <w:pPr>
        <w:pStyle w:val="PL"/>
      </w:pPr>
    </w:p>
    <w:p w14:paraId="672EF68A" w14:textId="77777777" w:rsidR="007B793A" w:rsidRDefault="007B793A" w:rsidP="007B793A">
      <w:pPr>
        <w:pStyle w:val="PL"/>
      </w:pPr>
      <w:r>
        <w:t xml:space="preserve">    AmfSet-Multiple:</w:t>
      </w:r>
    </w:p>
    <w:p w14:paraId="0FB4EAB2" w14:textId="77777777" w:rsidR="007B793A" w:rsidRDefault="007B793A" w:rsidP="007B793A">
      <w:pPr>
        <w:pStyle w:val="PL"/>
      </w:pPr>
      <w:r>
        <w:t xml:space="preserve">      type: array</w:t>
      </w:r>
    </w:p>
    <w:p w14:paraId="2A9C6AFC" w14:textId="77777777" w:rsidR="007B793A" w:rsidRDefault="007B793A" w:rsidP="007B793A">
      <w:pPr>
        <w:pStyle w:val="PL"/>
      </w:pPr>
      <w:r>
        <w:t xml:space="preserve">      items:</w:t>
      </w:r>
    </w:p>
    <w:p w14:paraId="4DC1017D" w14:textId="77777777" w:rsidR="007B793A" w:rsidRDefault="007B793A" w:rsidP="007B793A">
      <w:pPr>
        <w:pStyle w:val="PL"/>
      </w:pPr>
      <w:r>
        <w:t xml:space="preserve">        $ref: '#/components/schemas/AmfSet-Single'</w:t>
      </w:r>
    </w:p>
    <w:p w14:paraId="0062FE3E" w14:textId="77777777" w:rsidR="007B793A" w:rsidRDefault="007B793A" w:rsidP="007B793A">
      <w:pPr>
        <w:pStyle w:val="PL"/>
      </w:pPr>
      <w:r>
        <w:t xml:space="preserve">    AmfRegion-Multiple:</w:t>
      </w:r>
    </w:p>
    <w:p w14:paraId="70C03E3A" w14:textId="77777777" w:rsidR="007B793A" w:rsidRDefault="007B793A" w:rsidP="007B793A">
      <w:pPr>
        <w:pStyle w:val="PL"/>
      </w:pPr>
      <w:r>
        <w:t xml:space="preserve">      type: array</w:t>
      </w:r>
    </w:p>
    <w:p w14:paraId="1A202FA2" w14:textId="77777777" w:rsidR="007B793A" w:rsidRDefault="007B793A" w:rsidP="007B793A">
      <w:pPr>
        <w:pStyle w:val="PL"/>
      </w:pPr>
      <w:r>
        <w:t xml:space="preserve">      items:</w:t>
      </w:r>
    </w:p>
    <w:p w14:paraId="5FD025C1" w14:textId="77777777" w:rsidR="007B793A" w:rsidRDefault="007B793A" w:rsidP="007B793A">
      <w:pPr>
        <w:pStyle w:val="PL"/>
      </w:pPr>
      <w:r>
        <w:t xml:space="preserve">        $ref: '#/components/schemas/AmfRegion-Single'</w:t>
      </w:r>
    </w:p>
    <w:p w14:paraId="4F453707" w14:textId="77777777" w:rsidR="007B793A" w:rsidRDefault="007B793A" w:rsidP="007B793A">
      <w:pPr>
        <w:pStyle w:val="PL"/>
      </w:pPr>
    </w:p>
    <w:p w14:paraId="2D5CE02F" w14:textId="77777777" w:rsidR="007B793A" w:rsidRDefault="007B793A" w:rsidP="007B793A">
      <w:pPr>
        <w:pStyle w:val="PL"/>
      </w:pPr>
      <w:r>
        <w:t xml:space="preserve">    EASDFFunction-Multiple:</w:t>
      </w:r>
    </w:p>
    <w:p w14:paraId="5F114057" w14:textId="77777777" w:rsidR="007B793A" w:rsidRDefault="007B793A" w:rsidP="007B793A">
      <w:pPr>
        <w:pStyle w:val="PL"/>
      </w:pPr>
      <w:r>
        <w:t xml:space="preserve">      type: array</w:t>
      </w:r>
    </w:p>
    <w:p w14:paraId="33DE3E92" w14:textId="77777777" w:rsidR="007B793A" w:rsidRDefault="007B793A" w:rsidP="007B793A">
      <w:pPr>
        <w:pStyle w:val="PL"/>
      </w:pPr>
      <w:r>
        <w:t xml:space="preserve">      items:</w:t>
      </w:r>
    </w:p>
    <w:p w14:paraId="70132F44" w14:textId="77777777" w:rsidR="007B793A" w:rsidRDefault="007B793A" w:rsidP="007B793A">
      <w:pPr>
        <w:pStyle w:val="PL"/>
      </w:pPr>
      <w:r>
        <w:t xml:space="preserve">        $ref: '#/components/schemas/EASDFFunction-Single'</w:t>
      </w:r>
    </w:p>
    <w:p w14:paraId="2B0947CE" w14:textId="77777777" w:rsidR="007B793A" w:rsidRDefault="007B793A" w:rsidP="007B793A">
      <w:pPr>
        <w:pStyle w:val="PL"/>
      </w:pPr>
      <w:r>
        <w:t xml:space="preserve">  </w:t>
      </w:r>
    </w:p>
    <w:p w14:paraId="1E14664E" w14:textId="77777777" w:rsidR="007B793A" w:rsidRDefault="007B793A" w:rsidP="007B793A">
      <w:pPr>
        <w:pStyle w:val="PL"/>
      </w:pPr>
      <w:r>
        <w:t xml:space="preserve">    EP_N2-Multiple:</w:t>
      </w:r>
    </w:p>
    <w:p w14:paraId="0FA58838" w14:textId="77777777" w:rsidR="007B793A" w:rsidRDefault="007B793A" w:rsidP="007B793A">
      <w:pPr>
        <w:pStyle w:val="PL"/>
      </w:pPr>
      <w:r>
        <w:t xml:space="preserve">      type: array</w:t>
      </w:r>
    </w:p>
    <w:p w14:paraId="5C678391" w14:textId="77777777" w:rsidR="007B793A" w:rsidRDefault="007B793A" w:rsidP="007B793A">
      <w:pPr>
        <w:pStyle w:val="PL"/>
      </w:pPr>
      <w:r>
        <w:t xml:space="preserve">      items:</w:t>
      </w:r>
    </w:p>
    <w:p w14:paraId="0A2F2680" w14:textId="77777777" w:rsidR="007B793A" w:rsidRDefault="007B793A" w:rsidP="007B793A">
      <w:pPr>
        <w:pStyle w:val="PL"/>
      </w:pPr>
      <w:r>
        <w:t xml:space="preserve">        $ref: '#/components/schemas/EP_N2-Single'</w:t>
      </w:r>
    </w:p>
    <w:p w14:paraId="4DE4A14A" w14:textId="77777777" w:rsidR="007B793A" w:rsidRDefault="007B793A" w:rsidP="007B793A">
      <w:pPr>
        <w:pStyle w:val="PL"/>
      </w:pPr>
      <w:r>
        <w:t xml:space="preserve">    EP_N3-Multiple:</w:t>
      </w:r>
    </w:p>
    <w:p w14:paraId="570C74D7" w14:textId="77777777" w:rsidR="007B793A" w:rsidRDefault="007B793A" w:rsidP="007B793A">
      <w:pPr>
        <w:pStyle w:val="PL"/>
      </w:pPr>
      <w:r>
        <w:t xml:space="preserve">      type: array</w:t>
      </w:r>
    </w:p>
    <w:p w14:paraId="13EB3799" w14:textId="77777777" w:rsidR="007B793A" w:rsidRDefault="007B793A" w:rsidP="007B793A">
      <w:pPr>
        <w:pStyle w:val="PL"/>
      </w:pPr>
      <w:r>
        <w:t xml:space="preserve">      items:</w:t>
      </w:r>
    </w:p>
    <w:p w14:paraId="41C093BE" w14:textId="77777777" w:rsidR="007B793A" w:rsidRDefault="007B793A" w:rsidP="007B793A">
      <w:pPr>
        <w:pStyle w:val="PL"/>
      </w:pPr>
      <w:r>
        <w:t xml:space="preserve">        $ref: '#/components/schemas/EP_N3-Single'</w:t>
      </w:r>
    </w:p>
    <w:p w14:paraId="13F0AB7B" w14:textId="77777777" w:rsidR="007B793A" w:rsidRDefault="007B793A" w:rsidP="007B793A">
      <w:pPr>
        <w:pStyle w:val="PL"/>
      </w:pPr>
      <w:r>
        <w:t xml:space="preserve">    EP_N4-Multiple:</w:t>
      </w:r>
    </w:p>
    <w:p w14:paraId="12EF3DCA" w14:textId="77777777" w:rsidR="007B793A" w:rsidRDefault="007B793A" w:rsidP="007B793A">
      <w:pPr>
        <w:pStyle w:val="PL"/>
      </w:pPr>
      <w:r>
        <w:t xml:space="preserve">      type: array</w:t>
      </w:r>
    </w:p>
    <w:p w14:paraId="7F223962" w14:textId="77777777" w:rsidR="007B793A" w:rsidRDefault="007B793A" w:rsidP="007B793A">
      <w:pPr>
        <w:pStyle w:val="PL"/>
      </w:pPr>
      <w:r>
        <w:t xml:space="preserve">      items:</w:t>
      </w:r>
    </w:p>
    <w:p w14:paraId="5F005DFC" w14:textId="77777777" w:rsidR="007B793A" w:rsidRDefault="007B793A" w:rsidP="007B793A">
      <w:pPr>
        <w:pStyle w:val="PL"/>
      </w:pPr>
      <w:r>
        <w:t xml:space="preserve">        $ref: '#/components/schemas/EP_N4-Single'</w:t>
      </w:r>
    </w:p>
    <w:p w14:paraId="2C227047" w14:textId="77777777" w:rsidR="007B793A" w:rsidRDefault="007B793A" w:rsidP="007B793A">
      <w:pPr>
        <w:pStyle w:val="PL"/>
      </w:pPr>
      <w:r>
        <w:t xml:space="preserve">    EP_N5-Multiple:</w:t>
      </w:r>
    </w:p>
    <w:p w14:paraId="403A2491" w14:textId="77777777" w:rsidR="007B793A" w:rsidRDefault="007B793A" w:rsidP="007B793A">
      <w:pPr>
        <w:pStyle w:val="PL"/>
      </w:pPr>
      <w:r>
        <w:t xml:space="preserve">      type: array</w:t>
      </w:r>
    </w:p>
    <w:p w14:paraId="1199A12D" w14:textId="77777777" w:rsidR="007B793A" w:rsidRDefault="007B793A" w:rsidP="007B793A">
      <w:pPr>
        <w:pStyle w:val="PL"/>
      </w:pPr>
      <w:r>
        <w:t xml:space="preserve">      items:</w:t>
      </w:r>
    </w:p>
    <w:p w14:paraId="4DC8EE4C" w14:textId="77777777" w:rsidR="007B793A" w:rsidRDefault="007B793A" w:rsidP="007B793A">
      <w:pPr>
        <w:pStyle w:val="PL"/>
      </w:pPr>
      <w:r>
        <w:t xml:space="preserve">        $ref: '#/components/schemas/EP_N5-Single'</w:t>
      </w:r>
    </w:p>
    <w:p w14:paraId="306AC73B" w14:textId="77777777" w:rsidR="007B793A" w:rsidRDefault="007B793A" w:rsidP="007B793A">
      <w:pPr>
        <w:pStyle w:val="PL"/>
      </w:pPr>
      <w:r>
        <w:t xml:space="preserve">    EP_N6-Multiple:</w:t>
      </w:r>
    </w:p>
    <w:p w14:paraId="0B69F250" w14:textId="77777777" w:rsidR="007B793A" w:rsidRDefault="007B793A" w:rsidP="007B793A">
      <w:pPr>
        <w:pStyle w:val="PL"/>
      </w:pPr>
      <w:r>
        <w:t xml:space="preserve">      type: array</w:t>
      </w:r>
    </w:p>
    <w:p w14:paraId="7A818C4C" w14:textId="77777777" w:rsidR="007B793A" w:rsidRDefault="007B793A" w:rsidP="007B793A">
      <w:pPr>
        <w:pStyle w:val="PL"/>
      </w:pPr>
      <w:r>
        <w:t xml:space="preserve">      items:</w:t>
      </w:r>
    </w:p>
    <w:p w14:paraId="56F04A60" w14:textId="77777777" w:rsidR="007B793A" w:rsidRDefault="007B793A" w:rsidP="007B793A">
      <w:pPr>
        <w:pStyle w:val="PL"/>
      </w:pPr>
      <w:r>
        <w:t xml:space="preserve">        $ref: '#/components/schemas/EP_N6-Single'</w:t>
      </w:r>
    </w:p>
    <w:p w14:paraId="5B622DFF" w14:textId="77777777" w:rsidR="007B793A" w:rsidRDefault="007B793A" w:rsidP="007B793A">
      <w:pPr>
        <w:pStyle w:val="PL"/>
      </w:pPr>
      <w:r>
        <w:t xml:space="preserve">    EP_N7-Multiple:</w:t>
      </w:r>
    </w:p>
    <w:p w14:paraId="608B89C5" w14:textId="77777777" w:rsidR="007B793A" w:rsidRDefault="007B793A" w:rsidP="007B793A">
      <w:pPr>
        <w:pStyle w:val="PL"/>
      </w:pPr>
      <w:r>
        <w:t xml:space="preserve">      type: array</w:t>
      </w:r>
    </w:p>
    <w:p w14:paraId="64312740" w14:textId="77777777" w:rsidR="007B793A" w:rsidRDefault="007B793A" w:rsidP="007B793A">
      <w:pPr>
        <w:pStyle w:val="PL"/>
      </w:pPr>
      <w:r>
        <w:t xml:space="preserve">      items:</w:t>
      </w:r>
    </w:p>
    <w:p w14:paraId="4CBBB68A" w14:textId="77777777" w:rsidR="007B793A" w:rsidRDefault="007B793A" w:rsidP="007B793A">
      <w:pPr>
        <w:pStyle w:val="PL"/>
      </w:pPr>
      <w:r>
        <w:t xml:space="preserve">        $ref: '#/components/schemas/EP_N7-Single'</w:t>
      </w:r>
    </w:p>
    <w:p w14:paraId="5856A260" w14:textId="77777777" w:rsidR="007B793A" w:rsidRDefault="007B793A" w:rsidP="007B793A">
      <w:pPr>
        <w:pStyle w:val="PL"/>
      </w:pPr>
      <w:r>
        <w:t xml:space="preserve">    EP_N8-Multiple:</w:t>
      </w:r>
    </w:p>
    <w:p w14:paraId="0EA01957" w14:textId="77777777" w:rsidR="007B793A" w:rsidRDefault="007B793A" w:rsidP="007B793A">
      <w:pPr>
        <w:pStyle w:val="PL"/>
      </w:pPr>
      <w:r>
        <w:t xml:space="preserve">      type: array</w:t>
      </w:r>
    </w:p>
    <w:p w14:paraId="2EF8D7A1" w14:textId="77777777" w:rsidR="007B793A" w:rsidRDefault="007B793A" w:rsidP="007B793A">
      <w:pPr>
        <w:pStyle w:val="PL"/>
      </w:pPr>
      <w:r>
        <w:t xml:space="preserve">      items:</w:t>
      </w:r>
    </w:p>
    <w:p w14:paraId="1B74F7BC" w14:textId="77777777" w:rsidR="007B793A" w:rsidRDefault="007B793A" w:rsidP="007B793A">
      <w:pPr>
        <w:pStyle w:val="PL"/>
      </w:pPr>
      <w:r>
        <w:t xml:space="preserve">        $ref: '#/components/schemas/EP_N8-Single'</w:t>
      </w:r>
    </w:p>
    <w:p w14:paraId="71509C45" w14:textId="77777777" w:rsidR="007B793A" w:rsidRDefault="007B793A" w:rsidP="007B793A">
      <w:pPr>
        <w:pStyle w:val="PL"/>
      </w:pPr>
      <w:r>
        <w:t xml:space="preserve">    EP_N9-Multiple:</w:t>
      </w:r>
    </w:p>
    <w:p w14:paraId="3C87ED04" w14:textId="77777777" w:rsidR="007B793A" w:rsidRDefault="007B793A" w:rsidP="007B793A">
      <w:pPr>
        <w:pStyle w:val="PL"/>
      </w:pPr>
      <w:r>
        <w:t xml:space="preserve">      type: array</w:t>
      </w:r>
    </w:p>
    <w:p w14:paraId="459C864C" w14:textId="77777777" w:rsidR="007B793A" w:rsidRDefault="007B793A" w:rsidP="007B793A">
      <w:pPr>
        <w:pStyle w:val="PL"/>
      </w:pPr>
      <w:r>
        <w:t xml:space="preserve">      items:</w:t>
      </w:r>
    </w:p>
    <w:p w14:paraId="20D8F544" w14:textId="77777777" w:rsidR="007B793A" w:rsidRDefault="007B793A" w:rsidP="007B793A">
      <w:pPr>
        <w:pStyle w:val="PL"/>
      </w:pPr>
      <w:r>
        <w:t xml:space="preserve">        $ref: '#/components/schemas/EP_N9-Single'</w:t>
      </w:r>
    </w:p>
    <w:p w14:paraId="3E45FB82" w14:textId="77777777" w:rsidR="007B793A" w:rsidRDefault="007B793A" w:rsidP="007B793A">
      <w:pPr>
        <w:pStyle w:val="PL"/>
      </w:pPr>
      <w:r>
        <w:t xml:space="preserve">    EP_N10-Multiple:</w:t>
      </w:r>
    </w:p>
    <w:p w14:paraId="1DCE80D9" w14:textId="77777777" w:rsidR="007B793A" w:rsidRDefault="007B793A" w:rsidP="007B793A">
      <w:pPr>
        <w:pStyle w:val="PL"/>
      </w:pPr>
      <w:r>
        <w:t xml:space="preserve">      type: array</w:t>
      </w:r>
    </w:p>
    <w:p w14:paraId="1631B769" w14:textId="77777777" w:rsidR="007B793A" w:rsidRDefault="007B793A" w:rsidP="007B793A">
      <w:pPr>
        <w:pStyle w:val="PL"/>
      </w:pPr>
      <w:r>
        <w:t xml:space="preserve">      items:</w:t>
      </w:r>
    </w:p>
    <w:p w14:paraId="0C5601ED" w14:textId="77777777" w:rsidR="007B793A" w:rsidRDefault="007B793A" w:rsidP="007B793A">
      <w:pPr>
        <w:pStyle w:val="PL"/>
      </w:pPr>
      <w:r>
        <w:t xml:space="preserve">        $ref: '#/components/schemas/EP_N10-Single'</w:t>
      </w:r>
    </w:p>
    <w:p w14:paraId="5A949F36" w14:textId="77777777" w:rsidR="007B793A" w:rsidRDefault="007B793A" w:rsidP="007B793A">
      <w:pPr>
        <w:pStyle w:val="PL"/>
      </w:pPr>
      <w:r>
        <w:t xml:space="preserve">    EP_N11-Multiple:</w:t>
      </w:r>
    </w:p>
    <w:p w14:paraId="12ACCAB7" w14:textId="77777777" w:rsidR="007B793A" w:rsidRDefault="007B793A" w:rsidP="007B793A">
      <w:pPr>
        <w:pStyle w:val="PL"/>
      </w:pPr>
      <w:r>
        <w:t xml:space="preserve">      type: array</w:t>
      </w:r>
    </w:p>
    <w:p w14:paraId="09E977C5" w14:textId="77777777" w:rsidR="007B793A" w:rsidRDefault="007B793A" w:rsidP="007B793A">
      <w:pPr>
        <w:pStyle w:val="PL"/>
      </w:pPr>
      <w:r>
        <w:t xml:space="preserve">      items:</w:t>
      </w:r>
    </w:p>
    <w:p w14:paraId="5CA47743" w14:textId="77777777" w:rsidR="007B793A" w:rsidRDefault="007B793A" w:rsidP="007B793A">
      <w:pPr>
        <w:pStyle w:val="PL"/>
      </w:pPr>
      <w:r>
        <w:t xml:space="preserve">        $ref: '#/components/schemas/EP_N11-Single'</w:t>
      </w:r>
    </w:p>
    <w:p w14:paraId="2C80361C" w14:textId="77777777" w:rsidR="007B793A" w:rsidRDefault="007B793A" w:rsidP="007B793A">
      <w:pPr>
        <w:pStyle w:val="PL"/>
      </w:pPr>
      <w:r>
        <w:t xml:space="preserve">    EP_N12-Multiple:</w:t>
      </w:r>
    </w:p>
    <w:p w14:paraId="4DA891CF" w14:textId="77777777" w:rsidR="007B793A" w:rsidRDefault="007B793A" w:rsidP="007B793A">
      <w:pPr>
        <w:pStyle w:val="PL"/>
      </w:pPr>
      <w:r>
        <w:t xml:space="preserve">      type: array</w:t>
      </w:r>
    </w:p>
    <w:p w14:paraId="56EE9088" w14:textId="77777777" w:rsidR="007B793A" w:rsidRDefault="007B793A" w:rsidP="007B793A">
      <w:pPr>
        <w:pStyle w:val="PL"/>
      </w:pPr>
      <w:r>
        <w:t xml:space="preserve">      items:</w:t>
      </w:r>
    </w:p>
    <w:p w14:paraId="192BA58C" w14:textId="77777777" w:rsidR="007B793A" w:rsidRDefault="007B793A" w:rsidP="007B793A">
      <w:pPr>
        <w:pStyle w:val="PL"/>
      </w:pPr>
      <w:r>
        <w:t xml:space="preserve">        $ref: '#/components/schemas/EP_N12-Single'</w:t>
      </w:r>
    </w:p>
    <w:p w14:paraId="3A7AB42A" w14:textId="77777777" w:rsidR="007B793A" w:rsidRDefault="007B793A" w:rsidP="007B793A">
      <w:pPr>
        <w:pStyle w:val="PL"/>
      </w:pPr>
      <w:r>
        <w:t xml:space="preserve">    EP_N13-Multiple:</w:t>
      </w:r>
    </w:p>
    <w:p w14:paraId="105E93F7" w14:textId="77777777" w:rsidR="007B793A" w:rsidRDefault="007B793A" w:rsidP="007B793A">
      <w:pPr>
        <w:pStyle w:val="PL"/>
      </w:pPr>
      <w:r>
        <w:t xml:space="preserve">      type: array</w:t>
      </w:r>
    </w:p>
    <w:p w14:paraId="175F2301" w14:textId="77777777" w:rsidR="007B793A" w:rsidRDefault="007B793A" w:rsidP="007B793A">
      <w:pPr>
        <w:pStyle w:val="PL"/>
      </w:pPr>
      <w:r>
        <w:t xml:space="preserve">      items:</w:t>
      </w:r>
    </w:p>
    <w:p w14:paraId="37CEA0A6" w14:textId="77777777" w:rsidR="007B793A" w:rsidRDefault="007B793A" w:rsidP="007B793A">
      <w:pPr>
        <w:pStyle w:val="PL"/>
      </w:pPr>
      <w:r>
        <w:t xml:space="preserve">        $ref: '#/components/schemas/EP_N13-Single'</w:t>
      </w:r>
    </w:p>
    <w:p w14:paraId="0CF5DE7E" w14:textId="77777777" w:rsidR="007B793A" w:rsidRDefault="007B793A" w:rsidP="007B793A">
      <w:pPr>
        <w:pStyle w:val="PL"/>
      </w:pPr>
      <w:r>
        <w:t xml:space="preserve">    EP_N14-Multiple:</w:t>
      </w:r>
    </w:p>
    <w:p w14:paraId="4F65479D" w14:textId="77777777" w:rsidR="007B793A" w:rsidRDefault="007B793A" w:rsidP="007B793A">
      <w:pPr>
        <w:pStyle w:val="PL"/>
      </w:pPr>
      <w:r>
        <w:t xml:space="preserve">      type: array</w:t>
      </w:r>
    </w:p>
    <w:p w14:paraId="7B792294" w14:textId="77777777" w:rsidR="007B793A" w:rsidRDefault="007B793A" w:rsidP="007B793A">
      <w:pPr>
        <w:pStyle w:val="PL"/>
      </w:pPr>
      <w:r>
        <w:t xml:space="preserve">      items:</w:t>
      </w:r>
    </w:p>
    <w:p w14:paraId="71309215" w14:textId="77777777" w:rsidR="007B793A" w:rsidRDefault="007B793A" w:rsidP="007B793A">
      <w:pPr>
        <w:pStyle w:val="PL"/>
      </w:pPr>
      <w:r>
        <w:t xml:space="preserve">        $ref: '#/components/schemas/EP_N14-Single'</w:t>
      </w:r>
    </w:p>
    <w:p w14:paraId="6F611574" w14:textId="77777777" w:rsidR="007B793A" w:rsidRDefault="007B793A" w:rsidP="007B793A">
      <w:pPr>
        <w:pStyle w:val="PL"/>
      </w:pPr>
      <w:r>
        <w:t xml:space="preserve">    EP_N15-Multiple:</w:t>
      </w:r>
    </w:p>
    <w:p w14:paraId="7A80FDA5" w14:textId="77777777" w:rsidR="007B793A" w:rsidRDefault="007B793A" w:rsidP="007B793A">
      <w:pPr>
        <w:pStyle w:val="PL"/>
      </w:pPr>
      <w:r>
        <w:t xml:space="preserve">      type: array</w:t>
      </w:r>
    </w:p>
    <w:p w14:paraId="418FA28B" w14:textId="77777777" w:rsidR="007B793A" w:rsidRDefault="007B793A" w:rsidP="007B793A">
      <w:pPr>
        <w:pStyle w:val="PL"/>
      </w:pPr>
      <w:r>
        <w:t xml:space="preserve">      items:</w:t>
      </w:r>
    </w:p>
    <w:p w14:paraId="3E5B9539" w14:textId="77777777" w:rsidR="007B793A" w:rsidRDefault="007B793A" w:rsidP="007B793A">
      <w:pPr>
        <w:pStyle w:val="PL"/>
      </w:pPr>
      <w:r>
        <w:t xml:space="preserve">        $ref: '#/components/schemas/EP_N15-Single'</w:t>
      </w:r>
    </w:p>
    <w:p w14:paraId="5A7886AB" w14:textId="77777777" w:rsidR="007B793A" w:rsidRDefault="007B793A" w:rsidP="007B793A">
      <w:pPr>
        <w:pStyle w:val="PL"/>
      </w:pPr>
      <w:r>
        <w:t xml:space="preserve">    EP_N16-Multiple:</w:t>
      </w:r>
    </w:p>
    <w:p w14:paraId="5CD33B97" w14:textId="77777777" w:rsidR="007B793A" w:rsidRDefault="007B793A" w:rsidP="007B793A">
      <w:pPr>
        <w:pStyle w:val="PL"/>
      </w:pPr>
      <w:r>
        <w:t xml:space="preserve">      type: array</w:t>
      </w:r>
    </w:p>
    <w:p w14:paraId="2EA1F828" w14:textId="77777777" w:rsidR="007B793A" w:rsidRDefault="007B793A" w:rsidP="007B793A">
      <w:pPr>
        <w:pStyle w:val="PL"/>
      </w:pPr>
      <w:r>
        <w:t xml:space="preserve">      items:</w:t>
      </w:r>
    </w:p>
    <w:p w14:paraId="16B9EA61" w14:textId="77777777" w:rsidR="007B793A" w:rsidRDefault="007B793A" w:rsidP="007B793A">
      <w:pPr>
        <w:pStyle w:val="PL"/>
      </w:pPr>
      <w:r>
        <w:t xml:space="preserve">        $ref: '#/components/schemas/EP_N16-Single'</w:t>
      </w:r>
    </w:p>
    <w:p w14:paraId="75614887" w14:textId="77777777" w:rsidR="007B793A" w:rsidRDefault="007B793A" w:rsidP="007B793A">
      <w:pPr>
        <w:pStyle w:val="PL"/>
      </w:pPr>
      <w:r>
        <w:t xml:space="preserve">    EP_N17-Multiple:</w:t>
      </w:r>
    </w:p>
    <w:p w14:paraId="30285336" w14:textId="77777777" w:rsidR="007B793A" w:rsidRDefault="007B793A" w:rsidP="007B793A">
      <w:pPr>
        <w:pStyle w:val="PL"/>
      </w:pPr>
      <w:r>
        <w:t xml:space="preserve">      type: array</w:t>
      </w:r>
    </w:p>
    <w:p w14:paraId="160D1550" w14:textId="77777777" w:rsidR="007B793A" w:rsidRDefault="007B793A" w:rsidP="007B793A">
      <w:pPr>
        <w:pStyle w:val="PL"/>
      </w:pPr>
      <w:r>
        <w:t xml:space="preserve">      items:</w:t>
      </w:r>
    </w:p>
    <w:p w14:paraId="0EF7579C" w14:textId="77777777" w:rsidR="007B793A" w:rsidRDefault="007B793A" w:rsidP="007B793A">
      <w:pPr>
        <w:pStyle w:val="PL"/>
      </w:pPr>
      <w:r>
        <w:t xml:space="preserve">        $ref: '#/components/schemas/EP_N17-Single'</w:t>
      </w:r>
    </w:p>
    <w:p w14:paraId="41E8C254" w14:textId="77777777" w:rsidR="007B793A" w:rsidRDefault="007B793A" w:rsidP="007B793A">
      <w:pPr>
        <w:pStyle w:val="PL"/>
      </w:pPr>
    </w:p>
    <w:p w14:paraId="1973F55F" w14:textId="77777777" w:rsidR="007B793A" w:rsidRDefault="007B793A" w:rsidP="007B793A">
      <w:pPr>
        <w:pStyle w:val="PL"/>
      </w:pPr>
      <w:r>
        <w:t xml:space="preserve">    EP_N20-Multiple:</w:t>
      </w:r>
    </w:p>
    <w:p w14:paraId="109903B9" w14:textId="77777777" w:rsidR="007B793A" w:rsidRDefault="007B793A" w:rsidP="007B793A">
      <w:pPr>
        <w:pStyle w:val="PL"/>
      </w:pPr>
      <w:r>
        <w:t xml:space="preserve">      type: array</w:t>
      </w:r>
    </w:p>
    <w:p w14:paraId="59308B40" w14:textId="77777777" w:rsidR="007B793A" w:rsidRDefault="007B793A" w:rsidP="007B793A">
      <w:pPr>
        <w:pStyle w:val="PL"/>
      </w:pPr>
      <w:r>
        <w:t xml:space="preserve">      items:</w:t>
      </w:r>
    </w:p>
    <w:p w14:paraId="365AF52F" w14:textId="77777777" w:rsidR="007B793A" w:rsidRDefault="007B793A" w:rsidP="007B793A">
      <w:pPr>
        <w:pStyle w:val="PL"/>
      </w:pPr>
      <w:r>
        <w:t xml:space="preserve">        $ref: '#/components/schemas/EP_N20-Single'</w:t>
      </w:r>
    </w:p>
    <w:p w14:paraId="5A7CEB3B" w14:textId="77777777" w:rsidR="007B793A" w:rsidRDefault="007B793A" w:rsidP="007B793A">
      <w:pPr>
        <w:pStyle w:val="PL"/>
      </w:pPr>
      <w:r>
        <w:t xml:space="preserve">    EP_N21-Multiple:</w:t>
      </w:r>
    </w:p>
    <w:p w14:paraId="05592A80" w14:textId="77777777" w:rsidR="007B793A" w:rsidRDefault="007B793A" w:rsidP="007B793A">
      <w:pPr>
        <w:pStyle w:val="PL"/>
      </w:pPr>
      <w:r>
        <w:t xml:space="preserve">      type: array</w:t>
      </w:r>
    </w:p>
    <w:p w14:paraId="48C031D6" w14:textId="77777777" w:rsidR="007B793A" w:rsidRDefault="007B793A" w:rsidP="007B793A">
      <w:pPr>
        <w:pStyle w:val="PL"/>
      </w:pPr>
      <w:r>
        <w:t xml:space="preserve">      items:</w:t>
      </w:r>
    </w:p>
    <w:p w14:paraId="1044C792" w14:textId="77777777" w:rsidR="007B793A" w:rsidRDefault="007B793A" w:rsidP="007B793A">
      <w:pPr>
        <w:pStyle w:val="PL"/>
      </w:pPr>
      <w:r>
        <w:t xml:space="preserve">        $ref: '#/components/schemas/EP_N21-Single'</w:t>
      </w:r>
    </w:p>
    <w:p w14:paraId="39A8E3F0" w14:textId="77777777" w:rsidR="007B793A" w:rsidRDefault="007B793A" w:rsidP="007B793A">
      <w:pPr>
        <w:pStyle w:val="PL"/>
      </w:pPr>
      <w:r>
        <w:t xml:space="preserve">    EP_N22-Multiple:</w:t>
      </w:r>
    </w:p>
    <w:p w14:paraId="1F3D34FF" w14:textId="77777777" w:rsidR="007B793A" w:rsidRDefault="007B793A" w:rsidP="007B793A">
      <w:pPr>
        <w:pStyle w:val="PL"/>
      </w:pPr>
      <w:r>
        <w:t xml:space="preserve">      type: array</w:t>
      </w:r>
    </w:p>
    <w:p w14:paraId="0A26E711" w14:textId="77777777" w:rsidR="007B793A" w:rsidRDefault="007B793A" w:rsidP="007B793A">
      <w:pPr>
        <w:pStyle w:val="PL"/>
      </w:pPr>
      <w:r>
        <w:t xml:space="preserve">      items:</w:t>
      </w:r>
    </w:p>
    <w:p w14:paraId="117B3525" w14:textId="77777777" w:rsidR="007B793A" w:rsidRDefault="007B793A" w:rsidP="007B793A">
      <w:pPr>
        <w:pStyle w:val="PL"/>
      </w:pPr>
      <w:r>
        <w:t xml:space="preserve">        $ref: '#/components/schemas/EP_N22-Single'</w:t>
      </w:r>
    </w:p>
    <w:p w14:paraId="3EB2883C" w14:textId="77777777" w:rsidR="007B793A" w:rsidRDefault="007B793A" w:rsidP="007B793A">
      <w:pPr>
        <w:pStyle w:val="PL"/>
      </w:pPr>
    </w:p>
    <w:p w14:paraId="62213DB0" w14:textId="77777777" w:rsidR="007B793A" w:rsidRDefault="007B793A" w:rsidP="007B793A">
      <w:pPr>
        <w:pStyle w:val="PL"/>
      </w:pPr>
      <w:r>
        <w:t xml:space="preserve">    EP_N26-Multiple:</w:t>
      </w:r>
    </w:p>
    <w:p w14:paraId="30486540" w14:textId="77777777" w:rsidR="007B793A" w:rsidRDefault="007B793A" w:rsidP="007B793A">
      <w:pPr>
        <w:pStyle w:val="PL"/>
      </w:pPr>
      <w:r>
        <w:t xml:space="preserve">      type: array</w:t>
      </w:r>
    </w:p>
    <w:p w14:paraId="646119B2" w14:textId="77777777" w:rsidR="007B793A" w:rsidRDefault="007B793A" w:rsidP="007B793A">
      <w:pPr>
        <w:pStyle w:val="PL"/>
      </w:pPr>
      <w:r>
        <w:t xml:space="preserve">      items:</w:t>
      </w:r>
    </w:p>
    <w:p w14:paraId="7C23AC82" w14:textId="77777777" w:rsidR="007B793A" w:rsidRDefault="007B793A" w:rsidP="007B793A">
      <w:pPr>
        <w:pStyle w:val="PL"/>
      </w:pPr>
      <w:r>
        <w:t xml:space="preserve">        $ref: '#/components/schemas/EP_N26-Single'</w:t>
      </w:r>
    </w:p>
    <w:p w14:paraId="7F9DF82D" w14:textId="77777777" w:rsidR="007B793A" w:rsidRDefault="007B793A" w:rsidP="007B793A">
      <w:pPr>
        <w:pStyle w:val="PL"/>
      </w:pPr>
      <w:r>
        <w:t xml:space="preserve">    EP_N27-Multiple:</w:t>
      </w:r>
    </w:p>
    <w:p w14:paraId="6A46C76A" w14:textId="77777777" w:rsidR="007B793A" w:rsidRDefault="007B793A" w:rsidP="007B793A">
      <w:pPr>
        <w:pStyle w:val="PL"/>
      </w:pPr>
      <w:r>
        <w:t xml:space="preserve">      type: array</w:t>
      </w:r>
    </w:p>
    <w:p w14:paraId="385D0B18" w14:textId="77777777" w:rsidR="007B793A" w:rsidRDefault="007B793A" w:rsidP="007B793A">
      <w:pPr>
        <w:pStyle w:val="PL"/>
      </w:pPr>
      <w:r>
        <w:t xml:space="preserve">      items:</w:t>
      </w:r>
    </w:p>
    <w:p w14:paraId="647F6C89" w14:textId="77777777" w:rsidR="007B793A" w:rsidRDefault="007B793A" w:rsidP="007B793A">
      <w:pPr>
        <w:pStyle w:val="PL"/>
      </w:pPr>
      <w:r>
        <w:t xml:space="preserve">        $ref: '#/components/schemas/EP_N27-Single'</w:t>
      </w:r>
    </w:p>
    <w:p w14:paraId="0773B54A" w14:textId="77777777" w:rsidR="007B793A" w:rsidRDefault="007B793A" w:rsidP="007B793A">
      <w:pPr>
        <w:pStyle w:val="PL"/>
      </w:pPr>
    </w:p>
    <w:p w14:paraId="7CFE9279" w14:textId="77777777" w:rsidR="007B793A" w:rsidRDefault="007B793A" w:rsidP="007B793A">
      <w:pPr>
        <w:pStyle w:val="PL"/>
      </w:pPr>
      <w:r>
        <w:t xml:space="preserve">    EP_N31-Multiple:</w:t>
      </w:r>
    </w:p>
    <w:p w14:paraId="4D462DCF" w14:textId="77777777" w:rsidR="007B793A" w:rsidRDefault="007B793A" w:rsidP="007B793A">
      <w:pPr>
        <w:pStyle w:val="PL"/>
      </w:pPr>
      <w:r>
        <w:t xml:space="preserve">      type: array</w:t>
      </w:r>
    </w:p>
    <w:p w14:paraId="18582FCD" w14:textId="77777777" w:rsidR="007B793A" w:rsidRDefault="007B793A" w:rsidP="007B793A">
      <w:pPr>
        <w:pStyle w:val="PL"/>
      </w:pPr>
      <w:r>
        <w:t xml:space="preserve">      items:</w:t>
      </w:r>
    </w:p>
    <w:p w14:paraId="0A2E7789" w14:textId="77777777" w:rsidR="007B793A" w:rsidRDefault="007B793A" w:rsidP="007B793A">
      <w:pPr>
        <w:pStyle w:val="PL"/>
      </w:pPr>
      <w:r>
        <w:t xml:space="preserve">        $ref: '#/components/schemas/EP_N31-Single'</w:t>
      </w:r>
    </w:p>
    <w:p w14:paraId="33AC6EC1" w14:textId="77777777" w:rsidR="007B793A" w:rsidRDefault="007B793A" w:rsidP="007B793A">
      <w:pPr>
        <w:pStyle w:val="PL"/>
      </w:pPr>
      <w:r>
        <w:t xml:space="preserve">    EP_N32-Multiple:</w:t>
      </w:r>
    </w:p>
    <w:p w14:paraId="7921AD7D" w14:textId="77777777" w:rsidR="007B793A" w:rsidRDefault="007B793A" w:rsidP="007B793A">
      <w:pPr>
        <w:pStyle w:val="PL"/>
      </w:pPr>
      <w:r>
        <w:t xml:space="preserve">      type: array</w:t>
      </w:r>
    </w:p>
    <w:p w14:paraId="1C098A46" w14:textId="77777777" w:rsidR="007B793A" w:rsidRDefault="007B793A" w:rsidP="007B793A">
      <w:pPr>
        <w:pStyle w:val="PL"/>
      </w:pPr>
      <w:r>
        <w:t xml:space="preserve">      items:</w:t>
      </w:r>
    </w:p>
    <w:p w14:paraId="350A6EA1" w14:textId="77777777" w:rsidR="007B793A" w:rsidRDefault="007B793A" w:rsidP="007B793A">
      <w:pPr>
        <w:pStyle w:val="PL"/>
      </w:pPr>
      <w:r>
        <w:t xml:space="preserve">        $ref: '#/components/schemas/EP_N32-Single'</w:t>
      </w:r>
    </w:p>
    <w:p w14:paraId="6C42F01A" w14:textId="77777777" w:rsidR="007B793A" w:rsidRDefault="007B793A" w:rsidP="007B793A">
      <w:pPr>
        <w:pStyle w:val="PL"/>
      </w:pPr>
      <w:r>
        <w:t xml:space="preserve">    EP_N33-Multiple:</w:t>
      </w:r>
    </w:p>
    <w:p w14:paraId="5F01F893" w14:textId="77777777" w:rsidR="007B793A" w:rsidRDefault="007B793A" w:rsidP="007B793A">
      <w:pPr>
        <w:pStyle w:val="PL"/>
      </w:pPr>
      <w:r>
        <w:t xml:space="preserve">      type: array</w:t>
      </w:r>
    </w:p>
    <w:p w14:paraId="69AA053A" w14:textId="77777777" w:rsidR="007B793A" w:rsidRDefault="007B793A" w:rsidP="007B793A">
      <w:pPr>
        <w:pStyle w:val="PL"/>
      </w:pPr>
      <w:r>
        <w:t xml:space="preserve">      items:</w:t>
      </w:r>
    </w:p>
    <w:p w14:paraId="3A977C81" w14:textId="77777777" w:rsidR="007B793A" w:rsidRDefault="007B793A" w:rsidP="007B793A">
      <w:pPr>
        <w:pStyle w:val="PL"/>
      </w:pPr>
      <w:r>
        <w:t xml:space="preserve">        $ref: '#/components/schemas/EP_N33-Single'</w:t>
      </w:r>
    </w:p>
    <w:p w14:paraId="6090330F" w14:textId="77777777" w:rsidR="007B793A" w:rsidRDefault="007B793A" w:rsidP="007B793A">
      <w:pPr>
        <w:pStyle w:val="PL"/>
      </w:pPr>
      <w:r>
        <w:t xml:space="preserve">    EP_S5C-Multiple:</w:t>
      </w:r>
    </w:p>
    <w:p w14:paraId="1703AA42" w14:textId="77777777" w:rsidR="007B793A" w:rsidRDefault="007B793A" w:rsidP="007B793A">
      <w:pPr>
        <w:pStyle w:val="PL"/>
      </w:pPr>
      <w:r>
        <w:t xml:space="preserve">      type: array</w:t>
      </w:r>
    </w:p>
    <w:p w14:paraId="02A7575C" w14:textId="77777777" w:rsidR="007B793A" w:rsidRDefault="007B793A" w:rsidP="007B793A">
      <w:pPr>
        <w:pStyle w:val="PL"/>
      </w:pPr>
      <w:r>
        <w:t xml:space="preserve">      items:</w:t>
      </w:r>
    </w:p>
    <w:p w14:paraId="68CF0C6E" w14:textId="77777777" w:rsidR="007B793A" w:rsidRDefault="007B793A" w:rsidP="007B793A">
      <w:pPr>
        <w:pStyle w:val="PL"/>
      </w:pPr>
      <w:r>
        <w:t xml:space="preserve">        $ref: '#/components/schemas/EP_S5C-Single'</w:t>
      </w:r>
    </w:p>
    <w:p w14:paraId="6A1CD803" w14:textId="77777777" w:rsidR="007B793A" w:rsidRDefault="007B793A" w:rsidP="007B793A">
      <w:pPr>
        <w:pStyle w:val="PL"/>
      </w:pPr>
      <w:r>
        <w:t xml:space="preserve">    EP_S5U-Multiple:</w:t>
      </w:r>
    </w:p>
    <w:p w14:paraId="6F97EC30" w14:textId="77777777" w:rsidR="007B793A" w:rsidRDefault="007B793A" w:rsidP="007B793A">
      <w:pPr>
        <w:pStyle w:val="PL"/>
      </w:pPr>
      <w:r>
        <w:t xml:space="preserve">      type: array</w:t>
      </w:r>
    </w:p>
    <w:p w14:paraId="324CEC5E" w14:textId="77777777" w:rsidR="007B793A" w:rsidRDefault="007B793A" w:rsidP="007B793A">
      <w:pPr>
        <w:pStyle w:val="PL"/>
      </w:pPr>
      <w:r>
        <w:t xml:space="preserve">      items:</w:t>
      </w:r>
    </w:p>
    <w:p w14:paraId="4C14A099" w14:textId="77777777" w:rsidR="007B793A" w:rsidRDefault="007B793A" w:rsidP="007B793A">
      <w:pPr>
        <w:pStyle w:val="PL"/>
      </w:pPr>
      <w:r>
        <w:t xml:space="preserve">        $ref: '#/components/schemas/EP_S5U-Single'</w:t>
      </w:r>
    </w:p>
    <w:p w14:paraId="4E61EE3D" w14:textId="77777777" w:rsidR="007B793A" w:rsidRDefault="007B793A" w:rsidP="007B793A">
      <w:pPr>
        <w:pStyle w:val="PL"/>
      </w:pPr>
      <w:r>
        <w:t xml:space="preserve">    EP_Rx-Multiple:</w:t>
      </w:r>
    </w:p>
    <w:p w14:paraId="1DFD8024" w14:textId="77777777" w:rsidR="007B793A" w:rsidRDefault="007B793A" w:rsidP="007B793A">
      <w:pPr>
        <w:pStyle w:val="PL"/>
      </w:pPr>
      <w:r>
        <w:t xml:space="preserve">      type: array</w:t>
      </w:r>
    </w:p>
    <w:p w14:paraId="2129A0B9" w14:textId="77777777" w:rsidR="007B793A" w:rsidRDefault="007B793A" w:rsidP="007B793A">
      <w:pPr>
        <w:pStyle w:val="PL"/>
      </w:pPr>
      <w:r>
        <w:t xml:space="preserve">      items:</w:t>
      </w:r>
    </w:p>
    <w:p w14:paraId="5507A329" w14:textId="77777777" w:rsidR="007B793A" w:rsidRDefault="007B793A" w:rsidP="007B793A">
      <w:pPr>
        <w:pStyle w:val="PL"/>
      </w:pPr>
      <w:r>
        <w:t xml:space="preserve">        $ref: '#/components/schemas/EP_Rx-Single'</w:t>
      </w:r>
    </w:p>
    <w:p w14:paraId="210B4073" w14:textId="77777777" w:rsidR="007B793A" w:rsidRDefault="007B793A" w:rsidP="007B793A">
      <w:pPr>
        <w:pStyle w:val="PL"/>
      </w:pPr>
      <w:r>
        <w:t xml:space="preserve">    EP_MAP_SMSC-Multiple:</w:t>
      </w:r>
    </w:p>
    <w:p w14:paraId="47B44C7A" w14:textId="77777777" w:rsidR="007B793A" w:rsidRDefault="007B793A" w:rsidP="007B793A">
      <w:pPr>
        <w:pStyle w:val="PL"/>
      </w:pPr>
      <w:r>
        <w:t xml:space="preserve">      type: array</w:t>
      </w:r>
    </w:p>
    <w:p w14:paraId="6AE6AFD9" w14:textId="77777777" w:rsidR="007B793A" w:rsidRDefault="007B793A" w:rsidP="007B793A">
      <w:pPr>
        <w:pStyle w:val="PL"/>
      </w:pPr>
      <w:r>
        <w:t xml:space="preserve">      items:</w:t>
      </w:r>
    </w:p>
    <w:p w14:paraId="2EF4F545" w14:textId="77777777" w:rsidR="007B793A" w:rsidRDefault="007B793A" w:rsidP="007B793A">
      <w:pPr>
        <w:pStyle w:val="PL"/>
      </w:pPr>
      <w:r>
        <w:t xml:space="preserve">        $ref: '#/components/schemas/EP_MAP_SMSC-Single'</w:t>
      </w:r>
    </w:p>
    <w:p w14:paraId="06721F07" w14:textId="77777777" w:rsidR="007B793A" w:rsidRDefault="007B793A" w:rsidP="007B793A">
      <w:pPr>
        <w:pStyle w:val="PL"/>
      </w:pPr>
      <w:r>
        <w:t xml:space="preserve">    EP_NLS-Multiple:</w:t>
      </w:r>
    </w:p>
    <w:p w14:paraId="631D038B" w14:textId="77777777" w:rsidR="007B793A" w:rsidRDefault="007B793A" w:rsidP="007B793A">
      <w:pPr>
        <w:pStyle w:val="PL"/>
      </w:pPr>
      <w:r>
        <w:t xml:space="preserve">      type: array</w:t>
      </w:r>
    </w:p>
    <w:p w14:paraId="6B1DC795" w14:textId="77777777" w:rsidR="007B793A" w:rsidRDefault="007B793A" w:rsidP="007B793A">
      <w:pPr>
        <w:pStyle w:val="PL"/>
      </w:pPr>
      <w:r>
        <w:t xml:space="preserve">      items:</w:t>
      </w:r>
    </w:p>
    <w:p w14:paraId="707E8208" w14:textId="77777777" w:rsidR="007B793A" w:rsidRDefault="007B793A" w:rsidP="007B793A">
      <w:pPr>
        <w:pStyle w:val="PL"/>
      </w:pPr>
      <w:r>
        <w:t xml:space="preserve">        $ref: '#/components/schemas/EP_NLS-Single'</w:t>
      </w:r>
    </w:p>
    <w:p w14:paraId="404F641E" w14:textId="77777777" w:rsidR="007B793A" w:rsidRDefault="007B793A" w:rsidP="007B793A">
      <w:pPr>
        <w:pStyle w:val="PL"/>
      </w:pPr>
      <w:r>
        <w:t xml:space="preserve">    EP_NLG-Multiple:</w:t>
      </w:r>
    </w:p>
    <w:p w14:paraId="40C0AC70" w14:textId="77777777" w:rsidR="007B793A" w:rsidRDefault="007B793A" w:rsidP="007B793A">
      <w:pPr>
        <w:pStyle w:val="PL"/>
      </w:pPr>
      <w:r>
        <w:t xml:space="preserve">      type: array</w:t>
      </w:r>
    </w:p>
    <w:p w14:paraId="3AA420DA" w14:textId="77777777" w:rsidR="007B793A" w:rsidRDefault="007B793A" w:rsidP="007B793A">
      <w:pPr>
        <w:pStyle w:val="PL"/>
      </w:pPr>
      <w:r>
        <w:t xml:space="preserve">      items:</w:t>
      </w:r>
    </w:p>
    <w:p w14:paraId="458D0EB5" w14:textId="77777777" w:rsidR="007B793A" w:rsidRDefault="007B793A" w:rsidP="007B793A">
      <w:pPr>
        <w:pStyle w:val="PL"/>
      </w:pPr>
      <w:r>
        <w:t xml:space="preserve">        $ref: '#/components/schemas/EP_NLG-Single'</w:t>
      </w:r>
    </w:p>
    <w:p w14:paraId="4F7A027B" w14:textId="77777777" w:rsidR="007B793A" w:rsidRDefault="007B793A" w:rsidP="007B793A">
      <w:pPr>
        <w:pStyle w:val="PL"/>
      </w:pPr>
      <w:r>
        <w:t xml:space="preserve">    EP_N60-Multiple:</w:t>
      </w:r>
    </w:p>
    <w:p w14:paraId="16BE0287" w14:textId="77777777" w:rsidR="007B793A" w:rsidRDefault="007B793A" w:rsidP="007B793A">
      <w:pPr>
        <w:pStyle w:val="PL"/>
      </w:pPr>
      <w:r>
        <w:t xml:space="preserve">      type: array</w:t>
      </w:r>
    </w:p>
    <w:p w14:paraId="1273A05B" w14:textId="77777777" w:rsidR="007B793A" w:rsidRDefault="007B793A" w:rsidP="007B793A">
      <w:pPr>
        <w:pStyle w:val="PL"/>
      </w:pPr>
      <w:r>
        <w:t xml:space="preserve">      items:</w:t>
      </w:r>
    </w:p>
    <w:p w14:paraId="78DB7615" w14:textId="77777777" w:rsidR="007B793A" w:rsidRDefault="007B793A" w:rsidP="007B793A">
      <w:pPr>
        <w:pStyle w:val="PL"/>
      </w:pPr>
      <w:r>
        <w:t xml:space="preserve">        $ref: '#/components/schemas/EP_N60-Single'</w:t>
      </w:r>
    </w:p>
    <w:p w14:paraId="164DF838" w14:textId="77777777" w:rsidR="007B793A" w:rsidRDefault="007B793A" w:rsidP="007B793A">
      <w:pPr>
        <w:pStyle w:val="PL"/>
      </w:pPr>
      <w:r>
        <w:t xml:space="preserve">    EP_Npc4-Multiple:</w:t>
      </w:r>
    </w:p>
    <w:p w14:paraId="48384819" w14:textId="77777777" w:rsidR="007B793A" w:rsidRDefault="007B793A" w:rsidP="007B793A">
      <w:pPr>
        <w:pStyle w:val="PL"/>
      </w:pPr>
      <w:r>
        <w:t xml:space="preserve">      type: array</w:t>
      </w:r>
    </w:p>
    <w:p w14:paraId="3232B30F" w14:textId="77777777" w:rsidR="007B793A" w:rsidRDefault="007B793A" w:rsidP="007B793A">
      <w:pPr>
        <w:pStyle w:val="PL"/>
      </w:pPr>
      <w:r>
        <w:t xml:space="preserve">      items:</w:t>
      </w:r>
    </w:p>
    <w:p w14:paraId="5E0C2754" w14:textId="77777777" w:rsidR="007B793A" w:rsidRDefault="007B793A" w:rsidP="007B793A">
      <w:pPr>
        <w:pStyle w:val="PL"/>
      </w:pPr>
      <w:r>
        <w:t xml:space="preserve">        $ref: '#/components/schemas/EP_Npc4-Single'</w:t>
      </w:r>
    </w:p>
    <w:p w14:paraId="134DBC67" w14:textId="77777777" w:rsidR="007B793A" w:rsidRDefault="007B793A" w:rsidP="007B793A">
      <w:pPr>
        <w:pStyle w:val="PL"/>
      </w:pPr>
      <w:r>
        <w:t xml:space="preserve">    EP_Npc6-Multiple:</w:t>
      </w:r>
    </w:p>
    <w:p w14:paraId="28416AB3" w14:textId="77777777" w:rsidR="007B793A" w:rsidRDefault="007B793A" w:rsidP="007B793A">
      <w:pPr>
        <w:pStyle w:val="PL"/>
      </w:pPr>
      <w:r>
        <w:t xml:space="preserve">      type: array</w:t>
      </w:r>
    </w:p>
    <w:p w14:paraId="70A7201A" w14:textId="77777777" w:rsidR="007B793A" w:rsidRDefault="007B793A" w:rsidP="007B793A">
      <w:pPr>
        <w:pStyle w:val="PL"/>
      </w:pPr>
      <w:r>
        <w:t xml:space="preserve">      items:</w:t>
      </w:r>
    </w:p>
    <w:p w14:paraId="568785CC" w14:textId="77777777" w:rsidR="007B793A" w:rsidRDefault="007B793A" w:rsidP="007B793A">
      <w:pPr>
        <w:pStyle w:val="PL"/>
      </w:pPr>
      <w:r>
        <w:t xml:space="preserve">        $ref: '#/components/schemas/EP_Npc6-Single'</w:t>
      </w:r>
    </w:p>
    <w:p w14:paraId="2824C2CB" w14:textId="77777777" w:rsidR="007B793A" w:rsidRDefault="007B793A" w:rsidP="007B793A">
      <w:pPr>
        <w:pStyle w:val="PL"/>
      </w:pPr>
      <w:r>
        <w:t xml:space="preserve">    EP_Npc7-Multiple:</w:t>
      </w:r>
    </w:p>
    <w:p w14:paraId="2551BDDD" w14:textId="77777777" w:rsidR="007B793A" w:rsidRDefault="007B793A" w:rsidP="007B793A">
      <w:pPr>
        <w:pStyle w:val="PL"/>
      </w:pPr>
      <w:r>
        <w:t xml:space="preserve">      type: array</w:t>
      </w:r>
    </w:p>
    <w:p w14:paraId="4BED9223" w14:textId="77777777" w:rsidR="007B793A" w:rsidRDefault="007B793A" w:rsidP="007B793A">
      <w:pPr>
        <w:pStyle w:val="PL"/>
      </w:pPr>
      <w:r>
        <w:t xml:space="preserve">      items:</w:t>
      </w:r>
    </w:p>
    <w:p w14:paraId="740C3429" w14:textId="77777777" w:rsidR="007B793A" w:rsidRDefault="007B793A" w:rsidP="007B793A">
      <w:pPr>
        <w:pStyle w:val="PL"/>
      </w:pPr>
      <w:r>
        <w:t xml:space="preserve">        $ref: '#/components/schemas/EP_Npc7-Single'</w:t>
      </w:r>
    </w:p>
    <w:p w14:paraId="1339F4DF" w14:textId="77777777" w:rsidR="007B793A" w:rsidRDefault="007B793A" w:rsidP="007B793A">
      <w:pPr>
        <w:pStyle w:val="PL"/>
      </w:pPr>
      <w:r>
        <w:t xml:space="preserve">    EP_Npc8-Multiple:</w:t>
      </w:r>
    </w:p>
    <w:p w14:paraId="3173B8BF" w14:textId="77777777" w:rsidR="007B793A" w:rsidRDefault="007B793A" w:rsidP="007B793A">
      <w:pPr>
        <w:pStyle w:val="PL"/>
      </w:pPr>
      <w:r>
        <w:t xml:space="preserve">      type: array</w:t>
      </w:r>
    </w:p>
    <w:p w14:paraId="3F8357E5" w14:textId="77777777" w:rsidR="007B793A" w:rsidRDefault="007B793A" w:rsidP="007B793A">
      <w:pPr>
        <w:pStyle w:val="PL"/>
      </w:pPr>
      <w:r>
        <w:t xml:space="preserve">      items:</w:t>
      </w:r>
    </w:p>
    <w:p w14:paraId="2CCFC43C" w14:textId="77777777" w:rsidR="007B793A" w:rsidRDefault="007B793A" w:rsidP="007B793A">
      <w:pPr>
        <w:pStyle w:val="PL"/>
      </w:pPr>
      <w:r>
        <w:t xml:space="preserve">        $ref: '#/components/schemas/EP_Npc8-Single'</w:t>
      </w:r>
    </w:p>
    <w:p w14:paraId="39A7F5AF" w14:textId="77777777" w:rsidR="007B793A" w:rsidRDefault="007B793A" w:rsidP="007B793A">
      <w:pPr>
        <w:pStyle w:val="PL"/>
      </w:pPr>
      <w:r>
        <w:t xml:space="preserve">    EP_N88-Multiple:</w:t>
      </w:r>
    </w:p>
    <w:p w14:paraId="7B8903C7" w14:textId="77777777" w:rsidR="007B793A" w:rsidRDefault="007B793A" w:rsidP="007B793A">
      <w:pPr>
        <w:pStyle w:val="PL"/>
      </w:pPr>
      <w:r>
        <w:t xml:space="preserve">      type: array</w:t>
      </w:r>
    </w:p>
    <w:p w14:paraId="5262D4E4" w14:textId="77777777" w:rsidR="007B793A" w:rsidRDefault="007B793A" w:rsidP="007B793A">
      <w:pPr>
        <w:pStyle w:val="PL"/>
      </w:pPr>
      <w:r>
        <w:t xml:space="preserve">      items:</w:t>
      </w:r>
    </w:p>
    <w:p w14:paraId="348E0260" w14:textId="77777777" w:rsidR="007B793A" w:rsidRDefault="007B793A" w:rsidP="007B793A">
      <w:pPr>
        <w:pStyle w:val="PL"/>
      </w:pPr>
      <w:r>
        <w:t xml:space="preserve">        $ref: '#/components/schemas/EP_N88-Single'</w:t>
      </w:r>
    </w:p>
    <w:p w14:paraId="46FDE4A8" w14:textId="77777777" w:rsidR="007B793A" w:rsidRDefault="007B793A" w:rsidP="007B793A">
      <w:pPr>
        <w:pStyle w:val="PL"/>
      </w:pPr>
      <w:r>
        <w:t xml:space="preserve">    Configurable5QISet-Multiple:</w:t>
      </w:r>
    </w:p>
    <w:p w14:paraId="1539DB53" w14:textId="77777777" w:rsidR="007B793A" w:rsidRDefault="007B793A" w:rsidP="007B793A">
      <w:pPr>
        <w:pStyle w:val="PL"/>
      </w:pPr>
      <w:r>
        <w:t xml:space="preserve">      type: array</w:t>
      </w:r>
    </w:p>
    <w:p w14:paraId="679FADE8" w14:textId="77777777" w:rsidR="007B793A" w:rsidRDefault="007B793A" w:rsidP="007B793A">
      <w:pPr>
        <w:pStyle w:val="PL"/>
      </w:pPr>
      <w:r>
        <w:t xml:space="preserve">      items:</w:t>
      </w:r>
    </w:p>
    <w:p w14:paraId="73DF844E" w14:textId="77777777" w:rsidR="007B793A" w:rsidRDefault="007B793A" w:rsidP="007B793A">
      <w:pPr>
        <w:pStyle w:val="PL"/>
      </w:pPr>
      <w:r>
        <w:t xml:space="preserve">        $ref: '#/components/schemas/Configurable5QISet-Single'</w:t>
      </w:r>
    </w:p>
    <w:p w14:paraId="60E39B2C" w14:textId="77777777" w:rsidR="007B793A" w:rsidRDefault="007B793A" w:rsidP="007B793A">
      <w:pPr>
        <w:pStyle w:val="PL"/>
      </w:pPr>
      <w:r>
        <w:t xml:space="preserve">    Dynamic5QISet-Multiple:</w:t>
      </w:r>
    </w:p>
    <w:p w14:paraId="16C4C420" w14:textId="77777777" w:rsidR="007B793A" w:rsidRDefault="007B793A" w:rsidP="007B793A">
      <w:pPr>
        <w:pStyle w:val="PL"/>
      </w:pPr>
      <w:r>
        <w:t xml:space="preserve">      type: array</w:t>
      </w:r>
    </w:p>
    <w:p w14:paraId="15A4AAA3" w14:textId="77777777" w:rsidR="007B793A" w:rsidRDefault="007B793A" w:rsidP="007B793A">
      <w:pPr>
        <w:pStyle w:val="PL"/>
      </w:pPr>
      <w:r>
        <w:t xml:space="preserve">      items:</w:t>
      </w:r>
    </w:p>
    <w:p w14:paraId="6932ECBB" w14:textId="77777777" w:rsidR="007B793A" w:rsidRDefault="007B793A" w:rsidP="007B793A">
      <w:pPr>
        <w:pStyle w:val="PL"/>
      </w:pPr>
      <w:r>
        <w:t xml:space="preserve">        $ref: '#/components/schemas/Dynamic5QISet-Single'</w:t>
      </w:r>
    </w:p>
    <w:p w14:paraId="61B0A0A4" w14:textId="77777777" w:rsidR="007B793A" w:rsidRDefault="007B793A" w:rsidP="007B793A">
      <w:pPr>
        <w:pStyle w:val="PL"/>
      </w:pPr>
      <w:r>
        <w:t xml:space="preserve">    EcmConnectionInfo-Multiple:</w:t>
      </w:r>
    </w:p>
    <w:p w14:paraId="500FA432" w14:textId="77777777" w:rsidR="007B793A" w:rsidRDefault="007B793A" w:rsidP="007B793A">
      <w:pPr>
        <w:pStyle w:val="PL"/>
      </w:pPr>
      <w:r>
        <w:t xml:space="preserve">      type: array</w:t>
      </w:r>
    </w:p>
    <w:p w14:paraId="031AEC3B" w14:textId="77777777" w:rsidR="007B793A" w:rsidRDefault="007B793A" w:rsidP="007B793A">
      <w:pPr>
        <w:pStyle w:val="PL"/>
      </w:pPr>
      <w:r>
        <w:t xml:space="preserve">      items:</w:t>
      </w:r>
    </w:p>
    <w:p w14:paraId="3AE553A6" w14:textId="77777777" w:rsidR="007B793A" w:rsidRDefault="007B793A" w:rsidP="007B793A">
      <w:pPr>
        <w:pStyle w:val="PL"/>
      </w:pPr>
      <w:r>
        <w:t xml:space="preserve">        $ref: '#/components/schemas/EcmConnectionInfo-Single'</w:t>
      </w:r>
    </w:p>
    <w:p w14:paraId="0AC6D456" w14:textId="77777777" w:rsidR="007B793A" w:rsidRDefault="007B793A" w:rsidP="007B793A">
      <w:pPr>
        <w:pStyle w:val="PL"/>
      </w:pPr>
    </w:p>
    <w:p w14:paraId="08CCA73C" w14:textId="77777777" w:rsidR="007B793A" w:rsidRDefault="007B793A" w:rsidP="007B793A">
      <w:pPr>
        <w:pStyle w:val="PL"/>
      </w:pPr>
    </w:p>
    <w:p w14:paraId="2E3860EB" w14:textId="77777777" w:rsidR="007B793A" w:rsidRDefault="007B793A" w:rsidP="007B793A">
      <w:pPr>
        <w:pStyle w:val="PL"/>
      </w:pPr>
    </w:p>
    <w:p w14:paraId="43EAF315" w14:textId="77777777" w:rsidR="007B793A" w:rsidRDefault="007B793A" w:rsidP="007B793A">
      <w:pPr>
        <w:pStyle w:val="PL"/>
      </w:pPr>
    </w:p>
    <w:p w14:paraId="277C530F" w14:textId="77777777" w:rsidR="007B793A" w:rsidRDefault="007B793A" w:rsidP="007B793A">
      <w:pPr>
        <w:pStyle w:val="PL"/>
      </w:pPr>
      <w:r>
        <w:t>#------------ Definitions in TS 28.541 for TS 28.532 -----------------------------</w:t>
      </w:r>
    </w:p>
    <w:p w14:paraId="678B2589" w14:textId="77777777" w:rsidR="007B793A" w:rsidRDefault="007B793A" w:rsidP="007B793A">
      <w:pPr>
        <w:pStyle w:val="PL"/>
      </w:pPr>
    </w:p>
    <w:p w14:paraId="602BF6B9" w14:textId="77777777" w:rsidR="007B793A" w:rsidRDefault="007B793A" w:rsidP="007B793A">
      <w:pPr>
        <w:pStyle w:val="PL"/>
      </w:pPr>
      <w:r>
        <w:t xml:space="preserve">    resources-5gcNrm:</w:t>
      </w:r>
    </w:p>
    <w:p w14:paraId="11A4FE03" w14:textId="77777777" w:rsidR="007B793A" w:rsidRDefault="007B793A" w:rsidP="007B793A">
      <w:pPr>
        <w:pStyle w:val="PL"/>
      </w:pPr>
      <w:r>
        <w:t xml:space="preserve">      oneOf:</w:t>
      </w:r>
    </w:p>
    <w:p w14:paraId="01B174A9" w14:textId="77777777" w:rsidR="007B793A" w:rsidRDefault="007B793A" w:rsidP="007B793A">
      <w:pPr>
        <w:pStyle w:val="PL"/>
      </w:pPr>
      <w:r>
        <w:t xml:space="preserve">       - $ref: '#/components/schemas/ProvMnS'</w:t>
      </w:r>
    </w:p>
    <w:p w14:paraId="0FD53A62" w14:textId="77777777" w:rsidR="007B793A" w:rsidRDefault="007B793A" w:rsidP="007B793A">
      <w:pPr>
        <w:pStyle w:val="PL"/>
      </w:pPr>
      <w:r>
        <w:t xml:space="preserve">       - $ref: '#/components/schemas/SubNetwork-Single'</w:t>
      </w:r>
    </w:p>
    <w:p w14:paraId="022D83EB" w14:textId="77777777" w:rsidR="007B793A" w:rsidRDefault="007B793A" w:rsidP="007B793A">
      <w:pPr>
        <w:pStyle w:val="PL"/>
      </w:pPr>
      <w:r>
        <w:t xml:space="preserve">       - $ref: '#/components/schemas/ManagedElement-Single'</w:t>
      </w:r>
    </w:p>
    <w:p w14:paraId="272A8F56" w14:textId="77777777" w:rsidR="007B793A" w:rsidRDefault="007B793A" w:rsidP="007B793A">
      <w:pPr>
        <w:pStyle w:val="PL"/>
      </w:pPr>
      <w:r>
        <w:t xml:space="preserve">       - $ref: '#/components/schemas/AmfFunction-Single'</w:t>
      </w:r>
    </w:p>
    <w:p w14:paraId="26C99C3B" w14:textId="77777777" w:rsidR="007B793A" w:rsidRDefault="007B793A" w:rsidP="007B793A">
      <w:pPr>
        <w:pStyle w:val="PL"/>
      </w:pPr>
      <w:r>
        <w:t xml:space="preserve">       - $ref: '#/components/schemas/SmfFunction-Single'</w:t>
      </w:r>
    </w:p>
    <w:p w14:paraId="1F7B4094" w14:textId="77777777" w:rsidR="007B793A" w:rsidRDefault="007B793A" w:rsidP="007B793A">
      <w:pPr>
        <w:pStyle w:val="PL"/>
      </w:pPr>
      <w:r>
        <w:t xml:space="preserve">       - $ref: '#/components/schemas/UpfFunction-Single'</w:t>
      </w:r>
    </w:p>
    <w:p w14:paraId="566929A2" w14:textId="77777777" w:rsidR="007B793A" w:rsidRDefault="007B793A" w:rsidP="007B793A">
      <w:pPr>
        <w:pStyle w:val="PL"/>
      </w:pPr>
      <w:r>
        <w:t xml:space="preserve">       - $ref: '#/components/schemas/N3iwfFunction-Single'</w:t>
      </w:r>
    </w:p>
    <w:p w14:paraId="1B6F0AB7" w14:textId="77777777" w:rsidR="007B793A" w:rsidRDefault="007B793A" w:rsidP="007B793A">
      <w:pPr>
        <w:pStyle w:val="PL"/>
      </w:pPr>
      <w:r>
        <w:t xml:space="preserve">       - $ref: '#/components/schemas/PcfFunction-Single'</w:t>
      </w:r>
    </w:p>
    <w:p w14:paraId="0DFAC050" w14:textId="77777777" w:rsidR="007B793A" w:rsidRDefault="007B793A" w:rsidP="007B793A">
      <w:pPr>
        <w:pStyle w:val="PL"/>
      </w:pPr>
      <w:r>
        <w:t xml:space="preserve">       - $ref: '#/components/schemas/AusfFunction-Single'</w:t>
      </w:r>
    </w:p>
    <w:p w14:paraId="67B06885" w14:textId="77777777" w:rsidR="007B793A" w:rsidRDefault="007B793A" w:rsidP="007B793A">
      <w:pPr>
        <w:pStyle w:val="PL"/>
      </w:pPr>
      <w:r>
        <w:t xml:space="preserve">       - $ref: '#/components/schemas/UdmFunction-Single'</w:t>
      </w:r>
    </w:p>
    <w:p w14:paraId="75A69DA4" w14:textId="77777777" w:rsidR="007B793A" w:rsidRDefault="007B793A" w:rsidP="007B793A">
      <w:pPr>
        <w:pStyle w:val="PL"/>
      </w:pPr>
      <w:r>
        <w:t xml:space="preserve">       - $ref: '#/components/schemas/UdrFunction-Single'</w:t>
      </w:r>
    </w:p>
    <w:p w14:paraId="13FA88ED" w14:textId="77777777" w:rsidR="007B793A" w:rsidRDefault="007B793A" w:rsidP="007B793A">
      <w:pPr>
        <w:pStyle w:val="PL"/>
      </w:pPr>
      <w:r>
        <w:t xml:space="preserve">       - $ref: '#/components/schemas/UdsfFunction-Single'</w:t>
      </w:r>
    </w:p>
    <w:p w14:paraId="0D63B8C1" w14:textId="77777777" w:rsidR="007B793A" w:rsidRDefault="007B793A" w:rsidP="007B793A">
      <w:pPr>
        <w:pStyle w:val="PL"/>
      </w:pPr>
      <w:r>
        <w:t xml:space="preserve">       - $ref: '#/components/schemas/NrfFunction-Single'</w:t>
      </w:r>
    </w:p>
    <w:p w14:paraId="45B3709F" w14:textId="77777777" w:rsidR="007B793A" w:rsidRDefault="007B793A" w:rsidP="007B793A">
      <w:pPr>
        <w:pStyle w:val="PL"/>
      </w:pPr>
      <w:r>
        <w:t xml:space="preserve">       - $ref: '#/components/schemas/NssfFunction-Single'</w:t>
      </w:r>
    </w:p>
    <w:p w14:paraId="0FF4598F" w14:textId="77777777" w:rsidR="007B793A" w:rsidRDefault="007B793A" w:rsidP="007B793A">
      <w:pPr>
        <w:pStyle w:val="PL"/>
      </w:pPr>
      <w:r>
        <w:t xml:space="preserve">       - $ref: '#/components/schemas/SmsfFunction-Single'</w:t>
      </w:r>
    </w:p>
    <w:p w14:paraId="2C1C759A" w14:textId="77777777" w:rsidR="007B793A" w:rsidRDefault="007B793A" w:rsidP="007B793A">
      <w:pPr>
        <w:pStyle w:val="PL"/>
      </w:pPr>
      <w:r>
        <w:t xml:space="preserve">       - $ref: '#/components/schemas/LmfFunction-Single'</w:t>
      </w:r>
    </w:p>
    <w:p w14:paraId="5AD866B1" w14:textId="77777777" w:rsidR="007B793A" w:rsidRDefault="007B793A" w:rsidP="007B793A">
      <w:pPr>
        <w:pStyle w:val="PL"/>
      </w:pPr>
      <w:r>
        <w:t xml:space="preserve">       - $ref: '#/components/schemas/NgeirFunction-Single'</w:t>
      </w:r>
    </w:p>
    <w:p w14:paraId="3AE874A9" w14:textId="77777777" w:rsidR="007B793A" w:rsidRDefault="007B793A" w:rsidP="007B793A">
      <w:pPr>
        <w:pStyle w:val="PL"/>
      </w:pPr>
      <w:r>
        <w:t xml:space="preserve">       - $ref: '#/components/schemas/SeppFunction-Single'</w:t>
      </w:r>
    </w:p>
    <w:p w14:paraId="02D04181" w14:textId="77777777" w:rsidR="007B793A" w:rsidRDefault="007B793A" w:rsidP="007B793A">
      <w:pPr>
        <w:pStyle w:val="PL"/>
      </w:pPr>
      <w:r>
        <w:t xml:space="preserve">       - $ref: '#/components/schemas/NwdafFunction-Single'</w:t>
      </w:r>
    </w:p>
    <w:p w14:paraId="0A6D97A1" w14:textId="77777777" w:rsidR="007B793A" w:rsidRDefault="007B793A" w:rsidP="007B793A">
      <w:pPr>
        <w:pStyle w:val="PL"/>
      </w:pPr>
      <w:r>
        <w:t xml:space="preserve">       - $ref: '#/components/schemas/ScpFunction-Single'</w:t>
      </w:r>
    </w:p>
    <w:p w14:paraId="295EC3F3" w14:textId="77777777" w:rsidR="007B793A" w:rsidRDefault="007B793A" w:rsidP="007B793A">
      <w:pPr>
        <w:pStyle w:val="PL"/>
      </w:pPr>
      <w:r>
        <w:t xml:space="preserve">       - $ref: '#/components/schemas/NefFunction-Single'</w:t>
      </w:r>
    </w:p>
    <w:p w14:paraId="338FFE30" w14:textId="77777777" w:rsidR="007B793A" w:rsidRDefault="007B793A" w:rsidP="007B793A">
      <w:pPr>
        <w:pStyle w:val="PL"/>
      </w:pPr>
      <w:r>
        <w:t xml:space="preserve">       - $ref: '#/components/schemas/NsacfFunction-Single'</w:t>
      </w:r>
    </w:p>
    <w:p w14:paraId="36173584" w14:textId="77777777" w:rsidR="007B793A" w:rsidRDefault="007B793A" w:rsidP="007B793A">
      <w:pPr>
        <w:pStyle w:val="PL"/>
      </w:pPr>
      <w:r>
        <w:t xml:space="preserve">       - $ref: '#/components/schemas/DDNMFFunction-Single'</w:t>
      </w:r>
    </w:p>
    <w:p w14:paraId="336CE262" w14:textId="77777777" w:rsidR="007B793A" w:rsidRDefault="007B793A" w:rsidP="007B793A">
      <w:pPr>
        <w:pStyle w:val="PL"/>
      </w:pPr>
    </w:p>
    <w:p w14:paraId="73358817" w14:textId="77777777" w:rsidR="007B793A" w:rsidRDefault="007B793A" w:rsidP="007B793A">
      <w:pPr>
        <w:pStyle w:val="PL"/>
      </w:pPr>
      <w:r>
        <w:t xml:space="preserve">       - $ref: '#/components/schemas/ExternalAmfFunction-Single'</w:t>
      </w:r>
    </w:p>
    <w:p w14:paraId="67B2C6ED" w14:textId="77777777" w:rsidR="007B793A" w:rsidRDefault="007B793A" w:rsidP="007B793A">
      <w:pPr>
        <w:pStyle w:val="PL"/>
      </w:pPr>
      <w:r>
        <w:t xml:space="preserve">       - $ref: '#/components/schemas/ExternalNrfFunction-Single'</w:t>
      </w:r>
    </w:p>
    <w:p w14:paraId="50865394" w14:textId="77777777" w:rsidR="007B793A" w:rsidRDefault="007B793A" w:rsidP="007B793A">
      <w:pPr>
        <w:pStyle w:val="PL"/>
      </w:pPr>
      <w:r>
        <w:t xml:space="preserve">       - $ref: '#/components/schemas/ExternalNssfFunction-Single'</w:t>
      </w:r>
    </w:p>
    <w:p w14:paraId="4C413AAB" w14:textId="77777777" w:rsidR="007B793A" w:rsidRDefault="007B793A" w:rsidP="007B793A">
      <w:pPr>
        <w:pStyle w:val="PL"/>
      </w:pPr>
      <w:r>
        <w:t xml:space="preserve">       - $ref: '#/components/schemas/ExternalSeppFunction-Single'</w:t>
      </w:r>
    </w:p>
    <w:p w14:paraId="7D748D28" w14:textId="77777777" w:rsidR="007B793A" w:rsidRDefault="007B793A" w:rsidP="007B793A">
      <w:pPr>
        <w:pStyle w:val="PL"/>
      </w:pPr>
    </w:p>
    <w:p w14:paraId="7B582BF7" w14:textId="77777777" w:rsidR="007B793A" w:rsidRDefault="007B793A" w:rsidP="007B793A">
      <w:pPr>
        <w:pStyle w:val="PL"/>
      </w:pPr>
      <w:r>
        <w:t xml:space="preserve">       - $ref: '#/components/schemas/AmfSet-Single'</w:t>
      </w:r>
    </w:p>
    <w:p w14:paraId="009BAD6D" w14:textId="77777777" w:rsidR="007B793A" w:rsidRDefault="007B793A" w:rsidP="007B793A">
      <w:pPr>
        <w:pStyle w:val="PL"/>
      </w:pPr>
      <w:r>
        <w:t xml:space="preserve">       - $ref: '#/components/schemas/AmfRegion-Single'</w:t>
      </w:r>
    </w:p>
    <w:p w14:paraId="6F58EA76" w14:textId="77777777" w:rsidR="007B793A" w:rsidRDefault="007B793A" w:rsidP="007B793A">
      <w:pPr>
        <w:pStyle w:val="PL"/>
      </w:pPr>
      <w:r>
        <w:t xml:space="preserve">       - $ref: '#/components/schemas/QFQoSMonitoringControl-Single'</w:t>
      </w:r>
    </w:p>
    <w:p w14:paraId="4127B617" w14:textId="77777777" w:rsidR="007B793A" w:rsidRDefault="007B793A" w:rsidP="007B793A">
      <w:pPr>
        <w:pStyle w:val="PL"/>
      </w:pPr>
      <w:r>
        <w:t xml:space="preserve">       - $ref: '#/components/schemas/GtpUPathQoSMonitoringControl-Single'</w:t>
      </w:r>
    </w:p>
    <w:p w14:paraId="2B817416" w14:textId="77777777" w:rsidR="007B793A" w:rsidRDefault="007B793A" w:rsidP="007B793A">
      <w:pPr>
        <w:pStyle w:val="PL"/>
      </w:pPr>
    </w:p>
    <w:p w14:paraId="204F40C4" w14:textId="77777777" w:rsidR="007B793A" w:rsidRDefault="007B793A" w:rsidP="007B793A">
      <w:pPr>
        <w:pStyle w:val="PL"/>
      </w:pPr>
      <w:r>
        <w:t xml:space="preserve">       - $ref: '#/components/schemas/EP_N2-Single'</w:t>
      </w:r>
    </w:p>
    <w:p w14:paraId="1B7471B4" w14:textId="77777777" w:rsidR="007B793A" w:rsidRDefault="007B793A" w:rsidP="007B793A">
      <w:pPr>
        <w:pStyle w:val="PL"/>
      </w:pPr>
      <w:r>
        <w:t xml:space="preserve">       - $ref: '#/components/schemas/EP_N3-Single'</w:t>
      </w:r>
    </w:p>
    <w:p w14:paraId="5D3AB957" w14:textId="77777777" w:rsidR="007B793A" w:rsidRDefault="007B793A" w:rsidP="007B793A">
      <w:pPr>
        <w:pStyle w:val="PL"/>
      </w:pPr>
      <w:r>
        <w:t xml:space="preserve">       - $ref: '#/components/schemas/EP_N4-Single'</w:t>
      </w:r>
    </w:p>
    <w:p w14:paraId="30E52C3A" w14:textId="77777777" w:rsidR="007B793A" w:rsidRDefault="007B793A" w:rsidP="007B793A">
      <w:pPr>
        <w:pStyle w:val="PL"/>
      </w:pPr>
      <w:r>
        <w:t xml:space="preserve">       - $ref: '#/components/schemas/EP_N5-Single'</w:t>
      </w:r>
    </w:p>
    <w:p w14:paraId="62DE7CF1" w14:textId="77777777" w:rsidR="007B793A" w:rsidRDefault="007B793A" w:rsidP="007B793A">
      <w:pPr>
        <w:pStyle w:val="PL"/>
      </w:pPr>
      <w:r>
        <w:t xml:space="preserve">       - $ref: '#/components/schemas/EP_N6-Single'</w:t>
      </w:r>
    </w:p>
    <w:p w14:paraId="0C6C1B85" w14:textId="77777777" w:rsidR="007B793A" w:rsidRDefault="007B793A" w:rsidP="007B793A">
      <w:pPr>
        <w:pStyle w:val="PL"/>
      </w:pPr>
      <w:r>
        <w:t xml:space="preserve">       - $ref: '#/components/schemas/EP_N7-Single'</w:t>
      </w:r>
    </w:p>
    <w:p w14:paraId="2A687B5C" w14:textId="77777777" w:rsidR="007B793A" w:rsidRDefault="007B793A" w:rsidP="007B793A">
      <w:pPr>
        <w:pStyle w:val="PL"/>
      </w:pPr>
      <w:r>
        <w:t xml:space="preserve">       - $ref: '#/components/schemas/EP_N8-Single'</w:t>
      </w:r>
    </w:p>
    <w:p w14:paraId="05513B30" w14:textId="77777777" w:rsidR="007B793A" w:rsidRDefault="007B793A" w:rsidP="007B793A">
      <w:pPr>
        <w:pStyle w:val="PL"/>
      </w:pPr>
      <w:r>
        <w:t xml:space="preserve">       - $ref: '#/components/schemas/EP_N9-Single'</w:t>
      </w:r>
    </w:p>
    <w:p w14:paraId="18584DD9" w14:textId="77777777" w:rsidR="007B793A" w:rsidRDefault="007B793A" w:rsidP="007B793A">
      <w:pPr>
        <w:pStyle w:val="PL"/>
      </w:pPr>
      <w:r>
        <w:t xml:space="preserve">       - $ref: '#/components/schemas/EP_N10-Single'</w:t>
      </w:r>
    </w:p>
    <w:p w14:paraId="0EAF3429" w14:textId="77777777" w:rsidR="007B793A" w:rsidRDefault="007B793A" w:rsidP="007B793A">
      <w:pPr>
        <w:pStyle w:val="PL"/>
      </w:pPr>
      <w:r>
        <w:t xml:space="preserve">       - $ref: '#/components/schemas/EP_N11-Single'</w:t>
      </w:r>
    </w:p>
    <w:p w14:paraId="7270B074" w14:textId="77777777" w:rsidR="007B793A" w:rsidRDefault="007B793A" w:rsidP="007B793A">
      <w:pPr>
        <w:pStyle w:val="PL"/>
      </w:pPr>
      <w:r>
        <w:t xml:space="preserve">       - $ref: '#/components/schemas/EP_N12-Single'</w:t>
      </w:r>
    </w:p>
    <w:p w14:paraId="682E4EBF" w14:textId="77777777" w:rsidR="007B793A" w:rsidRDefault="007B793A" w:rsidP="007B793A">
      <w:pPr>
        <w:pStyle w:val="PL"/>
      </w:pPr>
      <w:r>
        <w:t xml:space="preserve">       - $ref: '#/components/schemas/EP_N13-Single'</w:t>
      </w:r>
    </w:p>
    <w:p w14:paraId="538FD1EC" w14:textId="77777777" w:rsidR="007B793A" w:rsidRDefault="007B793A" w:rsidP="007B793A">
      <w:pPr>
        <w:pStyle w:val="PL"/>
      </w:pPr>
      <w:r>
        <w:t xml:space="preserve">       - $ref: '#/components/schemas/EP_N14-Single'</w:t>
      </w:r>
    </w:p>
    <w:p w14:paraId="4F753116" w14:textId="77777777" w:rsidR="007B793A" w:rsidRDefault="007B793A" w:rsidP="007B793A">
      <w:pPr>
        <w:pStyle w:val="PL"/>
      </w:pPr>
      <w:r>
        <w:t xml:space="preserve">       - $ref: '#/components/schemas/EP_N15-Single'</w:t>
      </w:r>
    </w:p>
    <w:p w14:paraId="5DE8F77A" w14:textId="77777777" w:rsidR="007B793A" w:rsidRDefault="007B793A" w:rsidP="007B793A">
      <w:pPr>
        <w:pStyle w:val="PL"/>
      </w:pPr>
      <w:r>
        <w:t xml:space="preserve">       - $ref: '#/components/schemas/EP_N16-Single'</w:t>
      </w:r>
    </w:p>
    <w:p w14:paraId="4D6ADF08" w14:textId="77777777" w:rsidR="007B793A" w:rsidRDefault="007B793A" w:rsidP="007B793A">
      <w:pPr>
        <w:pStyle w:val="PL"/>
      </w:pPr>
      <w:r>
        <w:t xml:space="preserve">       - $ref: '#/components/schemas/EP_N17-Single'</w:t>
      </w:r>
    </w:p>
    <w:p w14:paraId="17FB1C56" w14:textId="77777777" w:rsidR="007B793A" w:rsidRDefault="007B793A" w:rsidP="007B793A">
      <w:pPr>
        <w:pStyle w:val="PL"/>
      </w:pPr>
    </w:p>
    <w:p w14:paraId="177ACE56" w14:textId="77777777" w:rsidR="007B793A" w:rsidRDefault="007B793A" w:rsidP="007B793A">
      <w:pPr>
        <w:pStyle w:val="PL"/>
      </w:pPr>
      <w:r>
        <w:t xml:space="preserve">       - $ref: '#/components/schemas/EP_N20-Single'</w:t>
      </w:r>
    </w:p>
    <w:p w14:paraId="5D4A6A78" w14:textId="77777777" w:rsidR="007B793A" w:rsidRDefault="007B793A" w:rsidP="007B793A">
      <w:pPr>
        <w:pStyle w:val="PL"/>
      </w:pPr>
      <w:r>
        <w:t xml:space="preserve">       - $ref: '#/components/schemas/EP_N21-Single'</w:t>
      </w:r>
    </w:p>
    <w:p w14:paraId="0AE36466" w14:textId="77777777" w:rsidR="007B793A" w:rsidRDefault="007B793A" w:rsidP="007B793A">
      <w:pPr>
        <w:pStyle w:val="PL"/>
      </w:pPr>
      <w:r>
        <w:t xml:space="preserve">       - $ref: '#/components/schemas/EP_N22-Single'</w:t>
      </w:r>
    </w:p>
    <w:p w14:paraId="508F589F" w14:textId="77777777" w:rsidR="007B793A" w:rsidRDefault="007B793A" w:rsidP="007B793A">
      <w:pPr>
        <w:pStyle w:val="PL"/>
      </w:pPr>
    </w:p>
    <w:p w14:paraId="2647B51D" w14:textId="77777777" w:rsidR="007B793A" w:rsidRDefault="007B793A" w:rsidP="007B793A">
      <w:pPr>
        <w:pStyle w:val="PL"/>
      </w:pPr>
      <w:r>
        <w:t xml:space="preserve">       - $ref: '#/components/schemas/EP_N26-Single'</w:t>
      </w:r>
    </w:p>
    <w:p w14:paraId="27FBDBD9" w14:textId="77777777" w:rsidR="007B793A" w:rsidRDefault="007B793A" w:rsidP="007B793A">
      <w:pPr>
        <w:pStyle w:val="PL"/>
      </w:pPr>
      <w:r>
        <w:t xml:space="preserve">       - $ref: '#/components/schemas/EP_N27-Single'</w:t>
      </w:r>
    </w:p>
    <w:p w14:paraId="042DE429" w14:textId="77777777" w:rsidR="007B793A" w:rsidRDefault="007B793A" w:rsidP="007B793A">
      <w:pPr>
        <w:pStyle w:val="PL"/>
      </w:pPr>
    </w:p>
    <w:p w14:paraId="6F96A194" w14:textId="77777777" w:rsidR="007B793A" w:rsidRDefault="007B793A" w:rsidP="007B793A">
      <w:pPr>
        <w:pStyle w:val="PL"/>
      </w:pPr>
      <w:r>
        <w:t xml:space="preserve">       - $ref: '#/components/schemas/EP_N31-Single'</w:t>
      </w:r>
    </w:p>
    <w:p w14:paraId="00C19CD0" w14:textId="77777777" w:rsidR="007B793A" w:rsidRDefault="007B793A" w:rsidP="007B793A">
      <w:pPr>
        <w:pStyle w:val="PL"/>
      </w:pPr>
      <w:r>
        <w:t xml:space="preserve">       - $ref: '#/components/schemas/EP_N32-Single'</w:t>
      </w:r>
    </w:p>
    <w:p w14:paraId="1EA9765C" w14:textId="77777777" w:rsidR="007B793A" w:rsidRDefault="007B793A" w:rsidP="007B793A">
      <w:pPr>
        <w:pStyle w:val="PL"/>
      </w:pPr>
      <w:r>
        <w:t xml:space="preserve">       - $ref: '#/components/schemas/EP_N33-Single'       </w:t>
      </w:r>
    </w:p>
    <w:p w14:paraId="662E73FF" w14:textId="77777777" w:rsidR="007B793A" w:rsidRDefault="007B793A" w:rsidP="007B793A">
      <w:pPr>
        <w:pStyle w:val="PL"/>
      </w:pPr>
      <w:r>
        <w:t xml:space="preserve">       - $ref: '#/components/schemas/EP_N60-Single'</w:t>
      </w:r>
    </w:p>
    <w:p w14:paraId="1F24FB68" w14:textId="77777777" w:rsidR="007B793A" w:rsidRDefault="007B793A" w:rsidP="007B793A">
      <w:pPr>
        <w:pStyle w:val="PL"/>
      </w:pPr>
      <w:r>
        <w:t xml:space="preserve">       - $ref: '#/components/schemas/EP_N88-Single'</w:t>
      </w:r>
    </w:p>
    <w:p w14:paraId="68CD8704" w14:textId="77777777" w:rsidR="007B793A" w:rsidRDefault="007B793A" w:rsidP="007B793A">
      <w:pPr>
        <w:pStyle w:val="PL"/>
      </w:pPr>
    </w:p>
    <w:p w14:paraId="2FC1942C" w14:textId="77777777" w:rsidR="007B793A" w:rsidRDefault="007B793A" w:rsidP="007B793A">
      <w:pPr>
        <w:pStyle w:val="PL"/>
      </w:pPr>
      <w:r>
        <w:t xml:space="preserve">       - $ref: '#/components/schemas/EP_Npc4-Single'</w:t>
      </w:r>
    </w:p>
    <w:p w14:paraId="305E2F28" w14:textId="77777777" w:rsidR="007B793A" w:rsidRDefault="007B793A" w:rsidP="007B793A">
      <w:pPr>
        <w:pStyle w:val="PL"/>
      </w:pPr>
      <w:r>
        <w:t xml:space="preserve">       - $ref: '#/components/schemas/EP_Npc6-Single'</w:t>
      </w:r>
    </w:p>
    <w:p w14:paraId="2843DCD6" w14:textId="77777777" w:rsidR="007B793A" w:rsidRDefault="007B793A" w:rsidP="007B793A">
      <w:pPr>
        <w:pStyle w:val="PL"/>
      </w:pPr>
      <w:r>
        <w:t xml:space="preserve">       - $ref: '#/components/schemas/EP_Npc7-Single'</w:t>
      </w:r>
    </w:p>
    <w:p w14:paraId="4E7BC646" w14:textId="77777777" w:rsidR="007B793A" w:rsidRDefault="007B793A" w:rsidP="007B793A">
      <w:pPr>
        <w:pStyle w:val="PL"/>
      </w:pPr>
      <w:r>
        <w:t xml:space="preserve">       - $ref: '#/components/schemas/EP_Npc8-Single'</w:t>
      </w:r>
    </w:p>
    <w:p w14:paraId="7D723EAC" w14:textId="77777777" w:rsidR="007B793A" w:rsidRDefault="007B793A" w:rsidP="007B793A">
      <w:pPr>
        <w:pStyle w:val="PL"/>
      </w:pPr>
    </w:p>
    <w:p w14:paraId="22DB451F" w14:textId="77777777" w:rsidR="007B793A" w:rsidRDefault="007B793A" w:rsidP="007B793A">
      <w:pPr>
        <w:pStyle w:val="PL"/>
      </w:pPr>
      <w:r>
        <w:t xml:space="preserve">       - $ref: '#/components/schemas/EP_S5C-Single'</w:t>
      </w:r>
    </w:p>
    <w:p w14:paraId="50F77AD2" w14:textId="77777777" w:rsidR="007B793A" w:rsidRDefault="007B793A" w:rsidP="007B793A">
      <w:pPr>
        <w:pStyle w:val="PL"/>
      </w:pPr>
      <w:r>
        <w:t xml:space="preserve">       - $ref: '#/components/schemas/EP_S5U-Single'</w:t>
      </w:r>
    </w:p>
    <w:p w14:paraId="412FABD9" w14:textId="77777777" w:rsidR="007B793A" w:rsidRDefault="007B793A" w:rsidP="007B793A">
      <w:pPr>
        <w:pStyle w:val="PL"/>
      </w:pPr>
      <w:r>
        <w:t xml:space="preserve">       - $ref: '#/components/schemas/EP_Rx-Single'</w:t>
      </w:r>
    </w:p>
    <w:p w14:paraId="5CE06A57" w14:textId="77777777" w:rsidR="007B793A" w:rsidRDefault="007B793A" w:rsidP="007B793A">
      <w:pPr>
        <w:pStyle w:val="PL"/>
      </w:pPr>
      <w:r>
        <w:t xml:space="preserve">       - $ref: '#/components/schemas/EP_MAP_SMSC-Single'</w:t>
      </w:r>
    </w:p>
    <w:p w14:paraId="285C6286" w14:textId="77777777" w:rsidR="007B793A" w:rsidRDefault="007B793A" w:rsidP="007B793A">
      <w:pPr>
        <w:pStyle w:val="PL"/>
      </w:pPr>
      <w:r>
        <w:t xml:space="preserve">       - $ref: '#/components/schemas/EP_NLS-Single'</w:t>
      </w:r>
    </w:p>
    <w:p w14:paraId="7B3C7D20" w14:textId="77777777" w:rsidR="007B793A" w:rsidRDefault="007B793A" w:rsidP="007B793A">
      <w:pPr>
        <w:pStyle w:val="PL"/>
      </w:pPr>
      <w:r>
        <w:t xml:space="preserve">       - $ref: '#/components/schemas/EP_NLG-Single'</w:t>
      </w:r>
    </w:p>
    <w:p w14:paraId="5A993BA5" w14:textId="77777777" w:rsidR="007B793A" w:rsidRDefault="007B793A" w:rsidP="007B793A">
      <w:pPr>
        <w:pStyle w:val="PL"/>
      </w:pPr>
      <w:r>
        <w:t xml:space="preserve">       - $ref: '#/components/schemas/Configurable5QISet-Single'</w:t>
      </w:r>
    </w:p>
    <w:p w14:paraId="43920F12" w14:textId="77777777" w:rsidR="007B793A" w:rsidRDefault="007B793A" w:rsidP="007B793A">
      <w:pPr>
        <w:pStyle w:val="PL"/>
      </w:pPr>
      <w:r>
        <w:t xml:space="preserve">       - $ref: '#/components/schemas/FiveQiDscpMappingSet-Single'</w:t>
      </w:r>
    </w:p>
    <w:p w14:paraId="5558EF1E" w14:textId="77777777" w:rsidR="007B793A" w:rsidRDefault="007B793A" w:rsidP="007B793A">
      <w:pPr>
        <w:pStyle w:val="PL"/>
      </w:pPr>
      <w:r>
        <w:t xml:space="preserve">       - $ref: '#/components/schemas/PredefinedPccRuleSet-Single'</w:t>
      </w:r>
    </w:p>
    <w:p w14:paraId="4FDA39F9" w14:textId="77777777" w:rsidR="007B793A" w:rsidRDefault="007B793A" w:rsidP="007B793A">
      <w:pPr>
        <w:pStyle w:val="PL"/>
      </w:pPr>
      <w:r>
        <w:t xml:space="preserve">       - $ref: '#/components/schemas/Dynamic5QISet-Single'</w:t>
      </w:r>
    </w:p>
    <w:p w14:paraId="01EEEAC4" w14:textId="77777777" w:rsidR="007B793A" w:rsidRDefault="007B793A" w:rsidP="007B793A">
      <w:pPr>
        <w:pStyle w:val="PL"/>
      </w:pPr>
      <w:r>
        <w:t xml:space="preserve">       - $ref: '#/components/schemas/EASDFFunction-Single'</w:t>
      </w:r>
    </w:p>
    <w:p w14:paraId="45B1047F" w14:textId="77777777" w:rsidR="007B793A" w:rsidRDefault="007B793A" w:rsidP="007B793A">
      <w:pPr>
        <w:pStyle w:val="PL"/>
      </w:pPr>
      <w:r>
        <w:t xml:space="preserve">       - $ref: '#/components/schemas/EcmConnectionInfo-Single'</w:t>
      </w:r>
    </w:p>
    <w:p w14:paraId="443DD850" w14:textId="77777777" w:rsidR="008A35FC" w:rsidRDefault="008A35FC" w:rsidP="008A35FC">
      <w:pPr>
        <w:pStyle w:val="PL"/>
      </w:pPr>
    </w:p>
    <w:sectPr w:rsidR="008A35FC" w:rsidSect="005A457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59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D548B" w14:textId="77777777" w:rsidR="00334453" w:rsidRDefault="00334453">
      <w:r>
        <w:separator/>
      </w:r>
    </w:p>
  </w:endnote>
  <w:endnote w:type="continuationSeparator" w:id="0">
    <w:p w14:paraId="219D84AE" w14:textId="77777777" w:rsidR="00334453" w:rsidRDefault="00334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7B6A7424" w:rsidR="00C10A24" w:rsidRDefault="005A457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4418E" w14:textId="77777777" w:rsidR="00334453" w:rsidRDefault="00334453">
      <w:r>
        <w:separator/>
      </w:r>
    </w:p>
  </w:footnote>
  <w:footnote w:type="continuationSeparator" w:id="0">
    <w:p w14:paraId="607834A0" w14:textId="77777777" w:rsidR="00334453" w:rsidRDefault="00334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31DBACF" w:rsidR="00C10A24" w:rsidRDefault="005A457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V18.2.1 (2023-01)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6948977" w:rsidR="00C10A24" w:rsidRDefault="005A457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10A24" w:rsidRDefault="00C10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8348469">
    <w:abstractNumId w:val="2"/>
  </w:num>
  <w:num w:numId="2" w16cid:durableId="12584515">
    <w:abstractNumId w:val="1"/>
  </w:num>
  <w:num w:numId="3" w16cid:durableId="670908647">
    <w:abstractNumId w:val="0"/>
  </w:num>
  <w:num w:numId="4" w16cid:durableId="249312727">
    <w:abstractNumId w:val="18"/>
  </w:num>
  <w:num w:numId="5" w16cid:durableId="1023828643">
    <w:abstractNumId w:val="43"/>
  </w:num>
  <w:num w:numId="6" w16cid:durableId="1193961761">
    <w:abstractNumId w:val="33"/>
  </w:num>
  <w:num w:numId="7" w16cid:durableId="1708024309">
    <w:abstractNumId w:val="16"/>
  </w:num>
  <w:num w:numId="8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581070">
    <w:abstractNumId w:val="35"/>
  </w:num>
  <w:num w:numId="10" w16cid:durableId="938374906">
    <w:abstractNumId w:val="10"/>
  </w:num>
  <w:num w:numId="11" w16cid:durableId="827090970">
    <w:abstractNumId w:val="37"/>
  </w:num>
  <w:num w:numId="12" w16cid:durableId="2109424476">
    <w:abstractNumId w:val="40"/>
  </w:num>
  <w:num w:numId="13" w16cid:durableId="1668481881">
    <w:abstractNumId w:val="21"/>
  </w:num>
  <w:num w:numId="14" w16cid:durableId="699815068">
    <w:abstractNumId w:val="41"/>
  </w:num>
  <w:num w:numId="15" w16cid:durableId="652413229">
    <w:abstractNumId w:val="12"/>
  </w:num>
  <w:num w:numId="16" w16cid:durableId="857080457">
    <w:abstractNumId w:val="22"/>
  </w:num>
  <w:num w:numId="17" w16cid:durableId="1923832871">
    <w:abstractNumId w:val="31"/>
  </w:num>
  <w:num w:numId="18" w16cid:durableId="188416838">
    <w:abstractNumId w:val="34"/>
  </w:num>
  <w:num w:numId="19" w16cid:durableId="1294142255">
    <w:abstractNumId w:val="39"/>
  </w:num>
  <w:num w:numId="20" w16cid:durableId="1149322525">
    <w:abstractNumId w:val="14"/>
  </w:num>
  <w:num w:numId="21" w16cid:durableId="767964196">
    <w:abstractNumId w:val="27"/>
  </w:num>
  <w:num w:numId="22" w16cid:durableId="1960530860">
    <w:abstractNumId w:val="13"/>
  </w:num>
  <w:num w:numId="23" w16cid:durableId="953173765">
    <w:abstractNumId w:val="29"/>
  </w:num>
  <w:num w:numId="24" w16cid:durableId="1419599177">
    <w:abstractNumId w:val="32"/>
  </w:num>
  <w:num w:numId="25" w16cid:durableId="1993752764">
    <w:abstractNumId w:val="17"/>
  </w:num>
  <w:num w:numId="26" w16cid:durableId="930897175">
    <w:abstractNumId w:val="25"/>
  </w:num>
  <w:num w:numId="27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2146137">
    <w:abstractNumId w:val="38"/>
  </w:num>
  <w:num w:numId="29" w16cid:durableId="220945655">
    <w:abstractNumId w:val="36"/>
  </w:num>
  <w:num w:numId="30" w16cid:durableId="978000349">
    <w:abstractNumId w:val="42"/>
  </w:num>
  <w:num w:numId="31" w16cid:durableId="2081099687">
    <w:abstractNumId w:val="9"/>
  </w:num>
  <w:num w:numId="32" w16cid:durableId="666135805">
    <w:abstractNumId w:val="7"/>
  </w:num>
  <w:num w:numId="33" w16cid:durableId="53358545">
    <w:abstractNumId w:val="6"/>
  </w:num>
  <w:num w:numId="34" w16cid:durableId="426464042">
    <w:abstractNumId w:val="5"/>
  </w:num>
  <w:num w:numId="35" w16cid:durableId="1181817806">
    <w:abstractNumId w:val="4"/>
  </w:num>
  <w:num w:numId="36" w16cid:durableId="1769157250">
    <w:abstractNumId w:val="8"/>
  </w:num>
  <w:num w:numId="37" w16cid:durableId="1886484231">
    <w:abstractNumId w:val="3"/>
  </w:num>
  <w:num w:numId="38" w16cid:durableId="214201010">
    <w:abstractNumId w:val="15"/>
  </w:num>
  <w:num w:numId="39" w16cid:durableId="1469931771">
    <w:abstractNumId w:val="11"/>
  </w:num>
  <w:num w:numId="40" w16cid:durableId="1060982718">
    <w:abstractNumId w:val="19"/>
  </w:num>
  <w:num w:numId="41" w16cid:durableId="1595287216">
    <w:abstractNumId w:val="24"/>
  </w:num>
  <w:num w:numId="42" w16cid:durableId="1910579414">
    <w:abstractNumId w:val="23"/>
  </w:num>
  <w:num w:numId="43" w16cid:durableId="1669553296">
    <w:abstractNumId w:val="28"/>
  </w:num>
  <w:num w:numId="44" w16cid:durableId="1509905031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055E4"/>
    <w:rsid w:val="000202E4"/>
    <w:rsid w:val="0002156D"/>
    <w:rsid w:val="0002269A"/>
    <w:rsid w:val="00033397"/>
    <w:rsid w:val="00040095"/>
    <w:rsid w:val="00040A3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000ED"/>
    <w:rsid w:val="00133525"/>
    <w:rsid w:val="00140092"/>
    <w:rsid w:val="001417FD"/>
    <w:rsid w:val="00157558"/>
    <w:rsid w:val="00182820"/>
    <w:rsid w:val="00182A8B"/>
    <w:rsid w:val="00182D20"/>
    <w:rsid w:val="00184B18"/>
    <w:rsid w:val="001964C6"/>
    <w:rsid w:val="00197F7F"/>
    <w:rsid w:val="001A306E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6F67"/>
    <w:rsid w:val="0022093B"/>
    <w:rsid w:val="00221BD4"/>
    <w:rsid w:val="002347A2"/>
    <w:rsid w:val="002675F0"/>
    <w:rsid w:val="00283B32"/>
    <w:rsid w:val="002A30CA"/>
    <w:rsid w:val="002B01AF"/>
    <w:rsid w:val="002B1703"/>
    <w:rsid w:val="002B39F8"/>
    <w:rsid w:val="002B6339"/>
    <w:rsid w:val="002C1320"/>
    <w:rsid w:val="002D40F4"/>
    <w:rsid w:val="002D450E"/>
    <w:rsid w:val="002E00EE"/>
    <w:rsid w:val="002E5C49"/>
    <w:rsid w:val="002F16B3"/>
    <w:rsid w:val="003069D4"/>
    <w:rsid w:val="003172DC"/>
    <w:rsid w:val="00320727"/>
    <w:rsid w:val="0032450F"/>
    <w:rsid w:val="00334453"/>
    <w:rsid w:val="0035462D"/>
    <w:rsid w:val="003566F3"/>
    <w:rsid w:val="003765B8"/>
    <w:rsid w:val="00383B9B"/>
    <w:rsid w:val="00385BF0"/>
    <w:rsid w:val="003B0658"/>
    <w:rsid w:val="003B14C7"/>
    <w:rsid w:val="003B31E1"/>
    <w:rsid w:val="003B4353"/>
    <w:rsid w:val="003C0956"/>
    <w:rsid w:val="003C3971"/>
    <w:rsid w:val="003D37DC"/>
    <w:rsid w:val="003E76B5"/>
    <w:rsid w:val="003F3082"/>
    <w:rsid w:val="003F7107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D0171"/>
    <w:rsid w:val="004D172C"/>
    <w:rsid w:val="004D187E"/>
    <w:rsid w:val="004D3578"/>
    <w:rsid w:val="004E213A"/>
    <w:rsid w:val="004F0988"/>
    <w:rsid w:val="004F3340"/>
    <w:rsid w:val="00500DF7"/>
    <w:rsid w:val="00503C93"/>
    <w:rsid w:val="00517ABF"/>
    <w:rsid w:val="00524EB3"/>
    <w:rsid w:val="0053388B"/>
    <w:rsid w:val="00534F65"/>
    <w:rsid w:val="00535773"/>
    <w:rsid w:val="005437F4"/>
    <w:rsid w:val="00543E6C"/>
    <w:rsid w:val="005549AB"/>
    <w:rsid w:val="00560461"/>
    <w:rsid w:val="00565087"/>
    <w:rsid w:val="00581F2C"/>
    <w:rsid w:val="00597B11"/>
    <w:rsid w:val="005A148F"/>
    <w:rsid w:val="005A253A"/>
    <w:rsid w:val="005A457B"/>
    <w:rsid w:val="005B4C01"/>
    <w:rsid w:val="005C34F0"/>
    <w:rsid w:val="005C5518"/>
    <w:rsid w:val="005D1816"/>
    <w:rsid w:val="005D2E01"/>
    <w:rsid w:val="005D7526"/>
    <w:rsid w:val="005E37F8"/>
    <w:rsid w:val="005E4BB2"/>
    <w:rsid w:val="00602AEA"/>
    <w:rsid w:val="006033BF"/>
    <w:rsid w:val="0060399A"/>
    <w:rsid w:val="00614FDF"/>
    <w:rsid w:val="00635016"/>
    <w:rsid w:val="0063543D"/>
    <w:rsid w:val="00641BB0"/>
    <w:rsid w:val="00642219"/>
    <w:rsid w:val="00647114"/>
    <w:rsid w:val="006501EA"/>
    <w:rsid w:val="00653F32"/>
    <w:rsid w:val="0066431F"/>
    <w:rsid w:val="00664D32"/>
    <w:rsid w:val="006716DE"/>
    <w:rsid w:val="00683442"/>
    <w:rsid w:val="0069321E"/>
    <w:rsid w:val="00693A4B"/>
    <w:rsid w:val="006A323F"/>
    <w:rsid w:val="006B30D0"/>
    <w:rsid w:val="006C3D95"/>
    <w:rsid w:val="006C7569"/>
    <w:rsid w:val="006D5A53"/>
    <w:rsid w:val="006E5C86"/>
    <w:rsid w:val="00701116"/>
    <w:rsid w:val="00713C44"/>
    <w:rsid w:val="00714606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90335"/>
    <w:rsid w:val="007A16E2"/>
    <w:rsid w:val="007B600E"/>
    <w:rsid w:val="007B793A"/>
    <w:rsid w:val="007F0F4A"/>
    <w:rsid w:val="007F6B6F"/>
    <w:rsid w:val="008003E3"/>
    <w:rsid w:val="008028A4"/>
    <w:rsid w:val="00802F9F"/>
    <w:rsid w:val="00830747"/>
    <w:rsid w:val="008428EE"/>
    <w:rsid w:val="00845E52"/>
    <w:rsid w:val="0085562B"/>
    <w:rsid w:val="00860237"/>
    <w:rsid w:val="00873E32"/>
    <w:rsid w:val="008768CA"/>
    <w:rsid w:val="008803BA"/>
    <w:rsid w:val="008A35FC"/>
    <w:rsid w:val="008A4E44"/>
    <w:rsid w:val="008B33DF"/>
    <w:rsid w:val="008C148C"/>
    <w:rsid w:val="008C384C"/>
    <w:rsid w:val="008F0C2D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66F2B"/>
    <w:rsid w:val="00997D95"/>
    <w:rsid w:val="009A008B"/>
    <w:rsid w:val="009C081D"/>
    <w:rsid w:val="009C6D5C"/>
    <w:rsid w:val="009D37BB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84B07"/>
    <w:rsid w:val="00A90656"/>
    <w:rsid w:val="00A92BA1"/>
    <w:rsid w:val="00A969C8"/>
    <w:rsid w:val="00AA1457"/>
    <w:rsid w:val="00AA25AA"/>
    <w:rsid w:val="00AA6193"/>
    <w:rsid w:val="00AB386E"/>
    <w:rsid w:val="00AB3AD3"/>
    <w:rsid w:val="00AC6BC6"/>
    <w:rsid w:val="00AD1812"/>
    <w:rsid w:val="00AE65E2"/>
    <w:rsid w:val="00B15449"/>
    <w:rsid w:val="00B15EF2"/>
    <w:rsid w:val="00B24080"/>
    <w:rsid w:val="00B26BFA"/>
    <w:rsid w:val="00B91EBE"/>
    <w:rsid w:val="00B93086"/>
    <w:rsid w:val="00BA19ED"/>
    <w:rsid w:val="00BA4B8D"/>
    <w:rsid w:val="00BA6A68"/>
    <w:rsid w:val="00BC0F7D"/>
    <w:rsid w:val="00BC470B"/>
    <w:rsid w:val="00BD7D31"/>
    <w:rsid w:val="00BE3255"/>
    <w:rsid w:val="00BE4210"/>
    <w:rsid w:val="00BF128E"/>
    <w:rsid w:val="00BF624D"/>
    <w:rsid w:val="00C01B9C"/>
    <w:rsid w:val="00C03B8C"/>
    <w:rsid w:val="00C03EE4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63A0C"/>
    <w:rsid w:val="00C72833"/>
    <w:rsid w:val="00C804D7"/>
    <w:rsid w:val="00C80F1D"/>
    <w:rsid w:val="00C93F40"/>
    <w:rsid w:val="00CA3D0C"/>
    <w:rsid w:val="00CB1B8A"/>
    <w:rsid w:val="00CC0CD3"/>
    <w:rsid w:val="00CC502D"/>
    <w:rsid w:val="00CC6BAB"/>
    <w:rsid w:val="00CE1118"/>
    <w:rsid w:val="00CF1325"/>
    <w:rsid w:val="00CF74A5"/>
    <w:rsid w:val="00D0096F"/>
    <w:rsid w:val="00D35A52"/>
    <w:rsid w:val="00D47CF5"/>
    <w:rsid w:val="00D54A3C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23D7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7D4"/>
    <w:rsid w:val="00E02D6C"/>
    <w:rsid w:val="00E06293"/>
    <w:rsid w:val="00E06747"/>
    <w:rsid w:val="00E152D4"/>
    <w:rsid w:val="00E16509"/>
    <w:rsid w:val="00E23B63"/>
    <w:rsid w:val="00E40BC0"/>
    <w:rsid w:val="00E415BC"/>
    <w:rsid w:val="00E44582"/>
    <w:rsid w:val="00E451DD"/>
    <w:rsid w:val="00E71FBB"/>
    <w:rsid w:val="00E7213D"/>
    <w:rsid w:val="00E77645"/>
    <w:rsid w:val="00E80815"/>
    <w:rsid w:val="00E8289C"/>
    <w:rsid w:val="00E831AC"/>
    <w:rsid w:val="00E911E4"/>
    <w:rsid w:val="00E937E9"/>
    <w:rsid w:val="00E955E7"/>
    <w:rsid w:val="00EA15B0"/>
    <w:rsid w:val="00EA3876"/>
    <w:rsid w:val="00EA5EA7"/>
    <w:rsid w:val="00EB37FA"/>
    <w:rsid w:val="00EB7E36"/>
    <w:rsid w:val="00EC4A25"/>
    <w:rsid w:val="00ED0DD4"/>
    <w:rsid w:val="00EE581C"/>
    <w:rsid w:val="00EF1D77"/>
    <w:rsid w:val="00F025A2"/>
    <w:rsid w:val="00F04712"/>
    <w:rsid w:val="00F13360"/>
    <w:rsid w:val="00F17312"/>
    <w:rsid w:val="00F22EC7"/>
    <w:rsid w:val="00F325C8"/>
    <w:rsid w:val="00F329EA"/>
    <w:rsid w:val="00F60752"/>
    <w:rsid w:val="00F653B8"/>
    <w:rsid w:val="00F83894"/>
    <w:rsid w:val="00F9008D"/>
    <w:rsid w:val="00F914D8"/>
    <w:rsid w:val="00FA1266"/>
    <w:rsid w:val="00FA43ED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F132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uiPriority w:val="99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  <w:style w:type="character" w:customStyle="1" w:styleId="TAHChar">
    <w:name w:val="TAH Char"/>
    <w:rsid w:val="0056046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560461"/>
    <w:rPr>
      <w:lang w:eastAsia="en-US"/>
    </w:rPr>
  </w:style>
  <w:style w:type="paragraph" w:customStyle="1" w:styleId="B1">
    <w:name w:val="B1+"/>
    <w:basedOn w:val="B10"/>
    <w:link w:val="B1Car"/>
    <w:rsid w:val="0056046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60461"/>
    <w:rPr>
      <w:lang w:eastAsia="en-US"/>
    </w:rPr>
  </w:style>
  <w:style w:type="character" w:customStyle="1" w:styleId="Char">
    <w:name w:val="批注主题 Char"/>
    <w:basedOn w:val="CommentTextChar"/>
    <w:rsid w:val="0056046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560461"/>
  </w:style>
  <w:style w:type="paragraph" w:customStyle="1" w:styleId="CRCoverPage">
    <w:name w:val="CR Cover Page"/>
    <w:rsid w:val="0056046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6046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6046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6046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6046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56046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56046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6046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604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6046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56046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6046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6046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6046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604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6046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560461"/>
  </w:style>
  <w:style w:type="paragraph" w:customStyle="1" w:styleId="Frontcover">
    <w:name w:val="Front_cover"/>
    <w:rsid w:val="00560461"/>
    <w:rPr>
      <w:rFonts w:ascii="Arial" w:hAnsi="Arial"/>
      <w:lang w:eastAsia="en-US"/>
    </w:rPr>
  </w:style>
  <w:style w:type="paragraph" w:customStyle="1" w:styleId="Lista2">
    <w:name w:val="Lista 2"/>
    <w:basedOn w:val="Normal"/>
    <w:rsid w:val="00560461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60461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60461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56046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6046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6046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6046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60461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6046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6046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60461"/>
    <w:pPr>
      <w:spacing w:before="0"/>
      <w:jc w:val="left"/>
    </w:pPr>
  </w:style>
  <w:style w:type="paragraph" w:customStyle="1" w:styleId="GDMO">
    <w:name w:val="GDMO"/>
    <w:basedOn w:val="ASN1Cont"/>
    <w:rsid w:val="0056046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60461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60461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56046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560461"/>
  </w:style>
  <w:style w:type="paragraph" w:customStyle="1" w:styleId="Caption1">
    <w:name w:val="Caption1"/>
    <w:basedOn w:val="Normal"/>
    <w:next w:val="Normal"/>
    <w:rsid w:val="005604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6046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6046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56046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60461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560461"/>
    <w:rPr>
      <w:i/>
    </w:rPr>
  </w:style>
  <w:style w:type="paragraph" w:customStyle="1" w:styleId="DefinitionTerm">
    <w:name w:val="Definition Term"/>
    <w:basedOn w:val="Normal"/>
    <w:next w:val="DefinitionList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6046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56046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60461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6046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6046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6046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6046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6046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6046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6046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60461"/>
  </w:style>
  <w:style w:type="paragraph" w:customStyle="1" w:styleId="I1">
    <w:name w:val="I1"/>
    <w:basedOn w:val="List"/>
    <w:rsid w:val="00560461"/>
    <w:pPr>
      <w:textAlignment w:val="baseline"/>
    </w:pPr>
  </w:style>
  <w:style w:type="paragraph" w:customStyle="1" w:styleId="I2">
    <w:name w:val="I2"/>
    <w:basedOn w:val="List2"/>
    <w:rsid w:val="00560461"/>
    <w:pPr>
      <w:textAlignment w:val="baseline"/>
    </w:pPr>
  </w:style>
  <w:style w:type="paragraph" w:customStyle="1" w:styleId="I3">
    <w:name w:val="I3"/>
    <w:basedOn w:val="List3"/>
    <w:rsid w:val="00560461"/>
    <w:pPr>
      <w:textAlignment w:val="baseline"/>
    </w:pPr>
  </w:style>
  <w:style w:type="paragraph" w:customStyle="1" w:styleId="IB3">
    <w:name w:val="IB3"/>
    <w:basedOn w:val="Normal"/>
    <w:rsid w:val="00560461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6046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560461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60461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60461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6046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60461"/>
    <w:pPr>
      <w:spacing w:before="120" w:after="0"/>
    </w:pPr>
    <w:rPr>
      <w:sz w:val="24"/>
    </w:rPr>
  </w:style>
  <w:style w:type="character" w:customStyle="1" w:styleId="NOZchn">
    <w:name w:val="NO Zchn"/>
    <w:locked/>
    <w:rsid w:val="00560461"/>
    <w:rPr>
      <w:lang w:eastAsia="en-US"/>
    </w:rPr>
  </w:style>
  <w:style w:type="paragraph" w:customStyle="1" w:styleId="a">
    <w:name w:val="表格文本"/>
    <w:basedOn w:val="Normal"/>
    <w:rsid w:val="0056046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6046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560461"/>
  </w:style>
  <w:style w:type="character" w:customStyle="1" w:styleId="hljs-tag">
    <w:name w:val="hljs-tag"/>
    <w:rsid w:val="00560461"/>
  </w:style>
  <w:style w:type="character" w:customStyle="1" w:styleId="hljs-name">
    <w:name w:val="hljs-name"/>
    <w:rsid w:val="00560461"/>
  </w:style>
  <w:style w:type="character" w:customStyle="1" w:styleId="hljs-attr">
    <w:name w:val="hljs-attr"/>
    <w:rsid w:val="00560461"/>
  </w:style>
  <w:style w:type="character" w:customStyle="1" w:styleId="hljs-string">
    <w:name w:val="hljs-string"/>
    <w:rsid w:val="00560461"/>
  </w:style>
  <w:style w:type="character" w:customStyle="1" w:styleId="TALChar1">
    <w:name w:val="TAL Char1"/>
    <w:rsid w:val="0056046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7B793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B793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7B793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B793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B793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B793A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B793A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B793A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B793A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B793A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B793A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B793A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7B793A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1492</TotalTime>
  <Pages>4</Pages>
  <Words>44623</Words>
  <Characters>254355</Characters>
  <Application>Microsoft Office Word</Application>
  <DocSecurity>0</DocSecurity>
  <Lines>2119</Lines>
  <Paragraphs>596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298382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28.623_CR0219R1_(Rel-18)_e_5GMDT</cp:lastModifiedBy>
  <cp:revision>115</cp:revision>
  <cp:lastPrinted>2019-02-25T14:05:00Z</cp:lastPrinted>
  <dcterms:created xsi:type="dcterms:W3CDTF">2021-06-11T06:49:00Z</dcterms:created>
  <dcterms:modified xsi:type="dcterms:W3CDTF">2023-02-08T09:40:00Z</dcterms:modified>
</cp:coreProperties>
</file>