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15D935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753953">
              <w:t>3</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2021</w:t>
            </w:r>
            <w:r w:rsidRPr="00B9381D">
              <w:rPr>
                <w:sz w:val="32"/>
              </w:rPr>
              <w:t>-</w:t>
            </w:r>
            <w:bookmarkEnd w:id="4"/>
            <w:r w:rsidR="00753953" w:rsidRPr="00B9381D">
              <w:rPr>
                <w:sz w:val="32"/>
              </w:rPr>
              <w:t>0</w:t>
            </w:r>
            <w:r w:rsidR="00753953">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7B15160" w14:textId="218D9203" w:rsidR="00CC345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C3451">
        <w:t>Foreword</w:t>
      </w:r>
      <w:r w:rsidR="00CC3451">
        <w:tab/>
      </w:r>
      <w:r w:rsidR="00CC3451">
        <w:fldChar w:fldCharType="begin" w:fldLock="1"/>
      </w:r>
      <w:r w:rsidR="00CC3451">
        <w:instrText xml:space="preserve"> PAGEREF _Toc74756526 \h </w:instrText>
      </w:r>
      <w:r w:rsidR="00CC3451">
        <w:fldChar w:fldCharType="separate"/>
      </w:r>
      <w:r w:rsidR="00CC3451">
        <w:t>22</w:t>
      </w:r>
      <w:r w:rsidR="00CC3451">
        <w:fldChar w:fldCharType="end"/>
      </w:r>
    </w:p>
    <w:p w14:paraId="088B818E" w14:textId="2FCC41D6" w:rsidR="00CC3451" w:rsidRDefault="00CC345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_Toc74756527 \h </w:instrText>
      </w:r>
      <w:r>
        <w:fldChar w:fldCharType="separate"/>
      </w:r>
      <w:r>
        <w:t>23</w:t>
      </w:r>
      <w:r>
        <w:fldChar w:fldCharType="end"/>
      </w:r>
    </w:p>
    <w:p w14:paraId="6AF5E878" w14:textId="7781AFFF" w:rsidR="00CC3451" w:rsidRDefault="00CC345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_Toc74756528 \h </w:instrText>
      </w:r>
      <w:r>
        <w:fldChar w:fldCharType="separate"/>
      </w:r>
      <w:r>
        <w:t>24</w:t>
      </w:r>
      <w:r>
        <w:fldChar w:fldCharType="end"/>
      </w:r>
    </w:p>
    <w:p w14:paraId="76E43329" w14:textId="39BFFB10" w:rsidR="00CC3451" w:rsidRDefault="00CC345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_Toc74756529 \h </w:instrText>
      </w:r>
      <w:r>
        <w:fldChar w:fldCharType="separate"/>
      </w:r>
      <w:r>
        <w:t>24</w:t>
      </w:r>
      <w:r>
        <w:fldChar w:fldCharType="end"/>
      </w:r>
    </w:p>
    <w:p w14:paraId="2B8B9791" w14:textId="0D31618A" w:rsidR="00CC3451" w:rsidRDefault="00CC345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_Toc74756530 \h </w:instrText>
      </w:r>
      <w:r>
        <w:fldChar w:fldCharType="separate"/>
      </w:r>
      <w:r>
        <w:t>26</w:t>
      </w:r>
      <w:r>
        <w:fldChar w:fldCharType="end"/>
      </w:r>
    </w:p>
    <w:p w14:paraId="25427044" w14:textId="1C14E0F0" w:rsidR="00CC3451" w:rsidRDefault="00CC345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_Toc74756531 \h </w:instrText>
      </w:r>
      <w:r>
        <w:fldChar w:fldCharType="separate"/>
      </w:r>
      <w:r>
        <w:t>26</w:t>
      </w:r>
      <w:r>
        <w:fldChar w:fldCharType="end"/>
      </w:r>
    </w:p>
    <w:p w14:paraId="00D9AB56" w14:textId="4DF5E959" w:rsidR="00CC3451" w:rsidRDefault="00CC345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_Toc74756532 \h </w:instrText>
      </w:r>
      <w:r>
        <w:fldChar w:fldCharType="separate"/>
      </w:r>
      <w:r>
        <w:t>27</w:t>
      </w:r>
      <w:r>
        <w:fldChar w:fldCharType="end"/>
      </w:r>
    </w:p>
    <w:p w14:paraId="398EB26C" w14:textId="70E9A97D" w:rsidR="00CC3451" w:rsidRDefault="00CC345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_Toc74756533 \h </w:instrText>
      </w:r>
      <w:r>
        <w:fldChar w:fldCharType="separate"/>
      </w:r>
      <w:r>
        <w:t>27</w:t>
      </w:r>
      <w:r>
        <w:fldChar w:fldCharType="end"/>
      </w:r>
    </w:p>
    <w:p w14:paraId="325FAB35" w14:textId="77777777" w:rsidR="00CC3451" w:rsidRDefault="00CC345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28</w:t>
      </w:r>
    </w:p>
    <w:p w14:paraId="1B37EA9F" w14:textId="77777777" w:rsidR="00CC3451" w:rsidRDefault="00CC345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28</w:t>
      </w:r>
    </w:p>
    <w:p w14:paraId="4B308B7C" w14:textId="77777777" w:rsidR="00CC3451" w:rsidRDefault="00CC3451">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28</w:t>
      </w:r>
    </w:p>
    <w:p w14:paraId="2063F6F4" w14:textId="77777777" w:rsidR="00CC3451" w:rsidRDefault="00CC3451">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28</w:t>
      </w:r>
    </w:p>
    <w:p w14:paraId="3605BF7D" w14:textId="77777777" w:rsidR="00CC3451" w:rsidRDefault="00CC345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28</w:t>
      </w:r>
    </w:p>
    <w:p w14:paraId="158FF7E1" w14:textId="77777777" w:rsidR="00CC3451" w:rsidRDefault="00CC345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28</w:t>
      </w:r>
    </w:p>
    <w:p w14:paraId="4F252191" w14:textId="77777777" w:rsidR="00CC3451" w:rsidRDefault="00CC3451">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28</w:t>
      </w:r>
    </w:p>
    <w:p w14:paraId="5E85A5AB" w14:textId="77777777" w:rsidR="00CC3451" w:rsidRDefault="00CC3451">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34</w:t>
      </w:r>
    </w:p>
    <w:p w14:paraId="483183D6" w14:textId="77777777" w:rsidR="00CC3451" w:rsidRDefault="00CC345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36</w:t>
      </w:r>
    </w:p>
    <w:p w14:paraId="2E9B861B" w14:textId="77777777" w:rsidR="00CC3451" w:rsidRDefault="00CC3451">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F0624F">
        <w:rPr>
          <w:rFonts w:ascii="Courier New" w:hAnsi="Courier New"/>
          <w:lang w:eastAsia="zh-CN"/>
        </w:rPr>
        <w:t>GNBDUFunction</w:t>
      </w:r>
      <w:r>
        <w:tab/>
        <w:t>36</w:t>
      </w:r>
    </w:p>
    <w:p w14:paraId="1F7479B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36</w:t>
      </w:r>
    </w:p>
    <w:p w14:paraId="526E85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36</w:t>
      </w:r>
    </w:p>
    <w:p w14:paraId="750CEA0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36</w:t>
      </w:r>
    </w:p>
    <w:p w14:paraId="0B7B67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37</w:t>
      </w:r>
    </w:p>
    <w:p w14:paraId="18458DB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GNBCUCPFunction</w:t>
      </w:r>
      <w:r w:rsidRPr="00CC3451">
        <w:rPr>
          <w:lang w:val="fr-FR"/>
        </w:rPr>
        <w:tab/>
        <w:t>37</w:t>
      </w:r>
    </w:p>
    <w:p w14:paraId="3F59DF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37</w:t>
      </w:r>
    </w:p>
    <w:p w14:paraId="75EB71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37</w:t>
      </w:r>
    </w:p>
    <w:p w14:paraId="64796D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38</w:t>
      </w:r>
    </w:p>
    <w:p w14:paraId="2158C8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38</w:t>
      </w:r>
    </w:p>
    <w:p w14:paraId="6611260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GNBCUUPFunction</w:t>
      </w:r>
      <w:r w:rsidRPr="00CC3451">
        <w:rPr>
          <w:lang w:val="fr-FR"/>
        </w:rPr>
        <w:tab/>
        <w:t>38</w:t>
      </w:r>
    </w:p>
    <w:p w14:paraId="3AEDA0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38</w:t>
      </w:r>
    </w:p>
    <w:p w14:paraId="49240E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38</w:t>
      </w:r>
    </w:p>
    <w:p w14:paraId="0749D3D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39</w:t>
      </w:r>
    </w:p>
    <w:p w14:paraId="3650EF6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39</w:t>
      </w:r>
    </w:p>
    <w:p w14:paraId="59FDAF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NRCellCU</w:t>
      </w:r>
      <w:r w:rsidRPr="00CC3451">
        <w:rPr>
          <w:lang w:val="fr-FR"/>
        </w:rPr>
        <w:tab/>
        <w:t>39</w:t>
      </w:r>
    </w:p>
    <w:p w14:paraId="74452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39</w:t>
      </w:r>
    </w:p>
    <w:p w14:paraId="1B6BAB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39</w:t>
      </w:r>
    </w:p>
    <w:p w14:paraId="0CA847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4.3.4.3</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39</w:t>
      </w:r>
    </w:p>
    <w:p w14:paraId="2ECFC5E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39</w:t>
      </w:r>
    </w:p>
    <w:p w14:paraId="73E7D2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NRCellDU</w:t>
      </w:r>
      <w:r w:rsidRPr="00CC3451">
        <w:rPr>
          <w:lang w:val="fr-FR"/>
        </w:rPr>
        <w:tab/>
        <w:t>39</w:t>
      </w:r>
    </w:p>
    <w:p w14:paraId="1F726A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39</w:t>
      </w:r>
    </w:p>
    <w:p w14:paraId="036EB3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40</w:t>
      </w:r>
    </w:p>
    <w:p w14:paraId="48D643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41</w:t>
      </w:r>
    </w:p>
    <w:p w14:paraId="5EE35F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41</w:t>
      </w:r>
    </w:p>
    <w:p w14:paraId="53DBBEE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NRSectorCarrier</w:t>
      </w:r>
      <w:r w:rsidRPr="00CC3451">
        <w:rPr>
          <w:lang w:val="fr-FR"/>
        </w:rPr>
        <w:tab/>
        <w:t>41</w:t>
      </w:r>
    </w:p>
    <w:p w14:paraId="3037927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41</w:t>
      </w:r>
    </w:p>
    <w:p w14:paraId="5EF9A9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41</w:t>
      </w:r>
    </w:p>
    <w:p w14:paraId="2AE6AE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42</w:t>
      </w:r>
    </w:p>
    <w:p w14:paraId="6EAEB8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42</w:t>
      </w:r>
    </w:p>
    <w:p w14:paraId="3FE339E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BWP</w:t>
      </w:r>
      <w:r w:rsidRPr="00CC3451">
        <w:rPr>
          <w:lang w:val="fr-FR"/>
        </w:rPr>
        <w:tab/>
        <w:t>42</w:t>
      </w:r>
    </w:p>
    <w:p w14:paraId="0B31FB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42</w:t>
      </w:r>
    </w:p>
    <w:p w14:paraId="1797FA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42</w:t>
      </w:r>
    </w:p>
    <w:p w14:paraId="3C7934F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42</w:t>
      </w:r>
    </w:p>
    <w:p w14:paraId="10F29B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42</w:t>
      </w:r>
    </w:p>
    <w:p w14:paraId="465136F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EP_E1</w:t>
      </w:r>
      <w:r w:rsidRPr="00CC3451">
        <w:rPr>
          <w:lang w:val="fr-FR"/>
        </w:rPr>
        <w:tab/>
        <w:t>43</w:t>
      </w:r>
    </w:p>
    <w:p w14:paraId="34B73E0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43</w:t>
      </w:r>
    </w:p>
    <w:p w14:paraId="74D2B2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4.3.8.2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43</w:t>
      </w:r>
    </w:p>
    <w:p w14:paraId="5207BEC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43</w:t>
      </w:r>
    </w:p>
    <w:p w14:paraId="0E2EB3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43</w:t>
      </w:r>
    </w:p>
    <w:p w14:paraId="30AE117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EP_XnU</w:t>
      </w:r>
      <w:r w:rsidRPr="00CC3451">
        <w:rPr>
          <w:lang w:val="fr-FR"/>
        </w:rPr>
        <w:tab/>
        <w:t>43</w:t>
      </w:r>
    </w:p>
    <w:p w14:paraId="20DFC9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43</w:t>
      </w:r>
    </w:p>
    <w:p w14:paraId="443D8A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43</w:t>
      </w:r>
    </w:p>
    <w:p w14:paraId="07F03D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43</w:t>
      </w:r>
    </w:p>
    <w:p w14:paraId="268110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43</w:t>
      </w:r>
    </w:p>
    <w:p w14:paraId="406710A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EP_NgC</w:t>
      </w:r>
      <w:r w:rsidRPr="00CC3451">
        <w:rPr>
          <w:lang w:val="fr-FR"/>
        </w:rPr>
        <w:tab/>
        <w:t>44</w:t>
      </w:r>
    </w:p>
    <w:p w14:paraId="4CF6CA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44</w:t>
      </w:r>
    </w:p>
    <w:p w14:paraId="32C96F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44</w:t>
      </w:r>
    </w:p>
    <w:p w14:paraId="74D178C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44</w:t>
      </w:r>
    </w:p>
    <w:p w14:paraId="231394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44</w:t>
      </w:r>
    </w:p>
    <w:p w14:paraId="414452A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EP_NgU</w:t>
      </w:r>
      <w:r w:rsidRPr="00CC3451">
        <w:rPr>
          <w:lang w:val="fr-FR"/>
        </w:rPr>
        <w:tab/>
        <w:t>44</w:t>
      </w:r>
    </w:p>
    <w:p w14:paraId="7524EB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44</w:t>
      </w:r>
    </w:p>
    <w:p w14:paraId="246E44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44</w:t>
      </w:r>
    </w:p>
    <w:p w14:paraId="354FD48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45</w:t>
      </w:r>
    </w:p>
    <w:p w14:paraId="529874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45</w:t>
      </w:r>
    </w:p>
    <w:p w14:paraId="3DC822D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EP_F1C</w:t>
      </w:r>
      <w:r w:rsidRPr="00CC3451">
        <w:rPr>
          <w:lang w:val="fr-FR"/>
        </w:rPr>
        <w:tab/>
        <w:t>45</w:t>
      </w:r>
    </w:p>
    <w:p w14:paraId="41EE7D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45</w:t>
      </w:r>
    </w:p>
    <w:p w14:paraId="75577C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45</w:t>
      </w:r>
    </w:p>
    <w:p w14:paraId="3842FA7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45</w:t>
      </w:r>
    </w:p>
    <w:p w14:paraId="7C8FDC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45</w:t>
      </w:r>
    </w:p>
    <w:p w14:paraId="35FEC3F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EP_F1U</w:t>
      </w:r>
      <w:r w:rsidRPr="00CC3451">
        <w:rPr>
          <w:lang w:val="fr-FR"/>
        </w:rPr>
        <w:tab/>
        <w:t>45</w:t>
      </w:r>
    </w:p>
    <w:p w14:paraId="09B029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45</w:t>
      </w:r>
    </w:p>
    <w:p w14:paraId="462987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45</w:t>
      </w:r>
    </w:p>
    <w:p w14:paraId="4236C0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46</w:t>
      </w:r>
    </w:p>
    <w:p w14:paraId="4992194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46</w:t>
      </w:r>
    </w:p>
    <w:p w14:paraId="04E1AD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EP_S1U</w:t>
      </w:r>
      <w:r w:rsidRPr="00CC3451">
        <w:rPr>
          <w:lang w:val="fr-FR"/>
        </w:rPr>
        <w:tab/>
        <w:t>46</w:t>
      </w:r>
    </w:p>
    <w:p w14:paraId="60CC3A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46</w:t>
      </w:r>
    </w:p>
    <w:p w14:paraId="15E12B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46</w:t>
      </w:r>
    </w:p>
    <w:p w14:paraId="7A43A6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46</w:t>
      </w:r>
    </w:p>
    <w:p w14:paraId="1053E4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46</w:t>
      </w:r>
    </w:p>
    <w:p w14:paraId="7D698BC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EP_X2C</w:t>
      </w:r>
      <w:r w:rsidRPr="00CC3451">
        <w:rPr>
          <w:lang w:val="fr-FR"/>
        </w:rPr>
        <w:tab/>
        <w:t>46</w:t>
      </w:r>
    </w:p>
    <w:p w14:paraId="552421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46</w:t>
      </w:r>
    </w:p>
    <w:p w14:paraId="66193A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46</w:t>
      </w:r>
    </w:p>
    <w:p w14:paraId="70E140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47</w:t>
      </w:r>
    </w:p>
    <w:p w14:paraId="0C81CC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47</w:t>
      </w:r>
    </w:p>
    <w:p w14:paraId="6A7EEFD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EP_X2U</w:t>
      </w:r>
      <w:r w:rsidRPr="00CC3451">
        <w:rPr>
          <w:lang w:val="fr-FR"/>
        </w:rPr>
        <w:tab/>
        <w:t>47</w:t>
      </w:r>
    </w:p>
    <w:p w14:paraId="22C4A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47</w:t>
      </w:r>
    </w:p>
    <w:p w14:paraId="6D5BF9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4.3.16.2</w:t>
      </w:r>
      <w:r w:rsidRPr="00CC3451">
        <w:rPr>
          <w:rFonts w:asciiTheme="minorHAnsi" w:eastAsiaTheme="minorEastAsia" w:hAnsiTheme="minorHAnsi" w:cstheme="minorBidi"/>
          <w:sz w:val="22"/>
          <w:szCs w:val="22"/>
          <w:lang w:val="fr-FR" w:eastAsia="en-GB"/>
        </w:rPr>
        <w:tab/>
      </w:r>
      <w:r w:rsidRPr="00CC3451">
        <w:rPr>
          <w:lang w:val="fr-FR" w:eastAsia="zh-CN"/>
        </w:rPr>
        <w:t>Attributes</w:t>
      </w:r>
      <w:r w:rsidRPr="00CC3451">
        <w:rPr>
          <w:lang w:val="fr-FR"/>
        </w:rPr>
        <w:tab/>
        <w:t>47</w:t>
      </w:r>
    </w:p>
    <w:p w14:paraId="7C882E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47</w:t>
      </w:r>
    </w:p>
    <w:p w14:paraId="0F7D63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47</w:t>
      </w:r>
    </w:p>
    <w:p w14:paraId="584E275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EP_XnC</w:t>
      </w:r>
      <w:r w:rsidRPr="00CC3451">
        <w:rPr>
          <w:lang w:val="fr-FR"/>
        </w:rPr>
        <w:tab/>
        <w:t>47</w:t>
      </w:r>
    </w:p>
    <w:p w14:paraId="494910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47</w:t>
      </w:r>
    </w:p>
    <w:p w14:paraId="13135F4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47</w:t>
      </w:r>
    </w:p>
    <w:p w14:paraId="693BDB7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48</w:t>
      </w:r>
    </w:p>
    <w:p w14:paraId="38607E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48</w:t>
      </w:r>
    </w:p>
    <w:p w14:paraId="68EBE0B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ExternalGNBCUCPFunction</w:t>
      </w:r>
      <w:r w:rsidRPr="00CC3451">
        <w:rPr>
          <w:lang w:val="fr-FR"/>
        </w:rPr>
        <w:tab/>
        <w:t>48</w:t>
      </w:r>
    </w:p>
    <w:p w14:paraId="3C17EF0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48</w:t>
      </w:r>
    </w:p>
    <w:p w14:paraId="7D3A65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48</w:t>
      </w:r>
    </w:p>
    <w:p w14:paraId="445FEC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48</w:t>
      </w:r>
    </w:p>
    <w:p w14:paraId="2F083B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48</w:t>
      </w:r>
    </w:p>
    <w:p w14:paraId="69D82CF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4.3.19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ExternalGNBCUUPFunction</w:t>
      </w:r>
      <w:r w:rsidRPr="00CC3451">
        <w:rPr>
          <w:lang w:val="fr-FR"/>
        </w:rPr>
        <w:tab/>
        <w:t>48</w:t>
      </w:r>
    </w:p>
    <w:p w14:paraId="25414B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48</w:t>
      </w:r>
    </w:p>
    <w:p w14:paraId="55003C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48</w:t>
      </w:r>
    </w:p>
    <w:p w14:paraId="0523BD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49</w:t>
      </w:r>
    </w:p>
    <w:p w14:paraId="472D2B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4.3.19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49</w:t>
      </w:r>
    </w:p>
    <w:p w14:paraId="2AE7480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ExternalGNBDUFunction</w:t>
      </w:r>
      <w:r w:rsidRPr="00CC3451">
        <w:rPr>
          <w:lang w:val="fr-FR"/>
        </w:rPr>
        <w:tab/>
        <w:t>49</w:t>
      </w:r>
    </w:p>
    <w:p w14:paraId="05C298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49</w:t>
      </w:r>
    </w:p>
    <w:p w14:paraId="155C42F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49</w:t>
      </w:r>
    </w:p>
    <w:p w14:paraId="0F81B8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4.3.20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49</w:t>
      </w:r>
    </w:p>
    <w:p w14:paraId="7E7DA4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49</w:t>
      </w:r>
    </w:p>
    <w:p w14:paraId="350F748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ExternalUPFFunction</w:t>
      </w:r>
      <w:r w:rsidRPr="00CC3451">
        <w:rPr>
          <w:lang w:val="fr-FR"/>
        </w:rPr>
        <w:tab/>
        <w:t>49</w:t>
      </w:r>
    </w:p>
    <w:p w14:paraId="2CF69C1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49</w:t>
      </w:r>
    </w:p>
    <w:p w14:paraId="0BCEDC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49</w:t>
      </w:r>
    </w:p>
    <w:p w14:paraId="19EFB7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1C61B47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50</w:t>
      </w:r>
    </w:p>
    <w:p w14:paraId="6B5589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ExternalAMFFunction</w:t>
      </w:r>
      <w:r w:rsidRPr="00CC3451">
        <w:rPr>
          <w:lang w:val="fr-FR"/>
        </w:rPr>
        <w:tab/>
        <w:t>50</w:t>
      </w:r>
    </w:p>
    <w:p w14:paraId="4B929E5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50</w:t>
      </w:r>
    </w:p>
    <w:p w14:paraId="52D202F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50</w:t>
      </w:r>
    </w:p>
    <w:p w14:paraId="5DC8AB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76768A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50</w:t>
      </w:r>
    </w:p>
    <w:p w14:paraId="3CB270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4.3.23</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50</w:t>
      </w:r>
    </w:p>
    <w:p w14:paraId="24A1286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ENBFunction &lt;&lt;ProxyClass&gt;&gt;</w:t>
      </w:r>
      <w:r w:rsidRPr="00CC3451">
        <w:rPr>
          <w:lang w:val="fr-FR"/>
        </w:rPr>
        <w:tab/>
        <w:t>50</w:t>
      </w:r>
    </w:p>
    <w:p w14:paraId="5597C7E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50</w:t>
      </w:r>
    </w:p>
    <w:p w14:paraId="3ADC52D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50</w:t>
      </w:r>
    </w:p>
    <w:p w14:paraId="3161DF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50</w:t>
      </w:r>
    </w:p>
    <w:p w14:paraId="12C2B8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532E8A7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GNBCUCPFunction &lt;&lt;ProxyClass&gt;&gt;</w:t>
      </w:r>
      <w:r w:rsidRPr="00CC3451">
        <w:rPr>
          <w:lang w:val="fr-FR"/>
        </w:rPr>
        <w:tab/>
        <w:t>51</w:t>
      </w:r>
    </w:p>
    <w:p w14:paraId="3B827B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17D444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4550466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33AADA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3C81DA7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GNBCUUPFunction &lt;&lt;ProxyClass&gt;&gt;</w:t>
      </w:r>
      <w:r w:rsidRPr="00CC3451">
        <w:rPr>
          <w:lang w:val="fr-FR"/>
        </w:rPr>
        <w:tab/>
        <w:t>51</w:t>
      </w:r>
    </w:p>
    <w:p w14:paraId="5CA74F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1993E33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59812F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4C03EAD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51</w:t>
      </w:r>
    </w:p>
    <w:p w14:paraId="4D54257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GNBDUFunction &lt;&lt;ProxyClass&gt;&gt;</w:t>
      </w:r>
      <w:r w:rsidRPr="00CC3451">
        <w:rPr>
          <w:lang w:val="fr-FR"/>
        </w:rPr>
        <w:tab/>
        <w:t>51</w:t>
      </w:r>
    </w:p>
    <w:p w14:paraId="302D783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51</w:t>
      </w:r>
    </w:p>
    <w:p w14:paraId="5B6A45E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51</w:t>
      </w:r>
    </w:p>
    <w:p w14:paraId="170879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51</w:t>
      </w:r>
    </w:p>
    <w:p w14:paraId="3B3A25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0C740D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ServingGWFFunction &lt;&lt;ProxyClass&gt;&gt;</w:t>
      </w:r>
      <w:r w:rsidRPr="00CC3451">
        <w:rPr>
          <w:lang w:val="fr-FR"/>
        </w:rPr>
        <w:tab/>
        <w:t>52</w:t>
      </w:r>
    </w:p>
    <w:p w14:paraId="370F6F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662B70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2B7549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4D8364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4B7848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4.3.29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UPFFunction &lt;&lt;ProxyClass&gt;&gt;</w:t>
      </w:r>
      <w:r w:rsidRPr="00CC3451">
        <w:rPr>
          <w:lang w:val="fr-FR"/>
        </w:rPr>
        <w:tab/>
        <w:t>52</w:t>
      </w:r>
    </w:p>
    <w:p w14:paraId="4F64BA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665225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786CB1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7CD678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4.3.29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52</w:t>
      </w:r>
    </w:p>
    <w:p w14:paraId="4ADC55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AMFFunction &lt;&lt;ProxyClass&gt;&gt;</w:t>
      </w:r>
      <w:r w:rsidRPr="00CC3451">
        <w:rPr>
          <w:lang w:val="fr-FR"/>
        </w:rPr>
        <w:tab/>
        <w:t>52</w:t>
      </w:r>
    </w:p>
    <w:p w14:paraId="01D74E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52</w:t>
      </w:r>
    </w:p>
    <w:p w14:paraId="3BE428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52</w:t>
      </w:r>
    </w:p>
    <w:p w14:paraId="3AE0940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52</w:t>
      </w:r>
    </w:p>
    <w:p w14:paraId="549A8D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4.3.30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53</w:t>
      </w:r>
    </w:p>
    <w:p w14:paraId="482DAF3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4.3.31</w:t>
      </w:r>
      <w:r w:rsidRPr="00CC3451">
        <w:rPr>
          <w:rFonts w:asciiTheme="minorHAnsi" w:eastAsiaTheme="minorEastAsia" w:hAnsiTheme="minorHAnsi" w:cstheme="minorBidi"/>
          <w:sz w:val="22"/>
          <w:szCs w:val="22"/>
          <w:lang w:val="fr-FR" w:eastAsia="en-GB"/>
        </w:rPr>
        <w:tab/>
      </w:r>
      <w:r w:rsidRPr="00CC3451">
        <w:rPr>
          <w:lang w:val="fr-FR" w:eastAsia="zh-CN"/>
        </w:rPr>
        <w:t>Void</w:t>
      </w:r>
      <w:r w:rsidRPr="00CC3451">
        <w:rPr>
          <w:lang w:val="fr-FR"/>
        </w:rPr>
        <w:tab/>
        <w:t>53</w:t>
      </w:r>
    </w:p>
    <w:p w14:paraId="1BA835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NRCellRelation</w:t>
      </w:r>
      <w:r w:rsidRPr="00CC3451">
        <w:rPr>
          <w:lang w:val="fr-FR"/>
        </w:rPr>
        <w:tab/>
        <w:t>53</w:t>
      </w:r>
    </w:p>
    <w:p w14:paraId="1F225C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53</w:t>
      </w:r>
    </w:p>
    <w:p w14:paraId="043797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53</w:t>
      </w:r>
    </w:p>
    <w:p w14:paraId="63AA79A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53</w:t>
      </w:r>
    </w:p>
    <w:p w14:paraId="1E09004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53</w:t>
      </w:r>
    </w:p>
    <w:p w14:paraId="5A5BDDF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NRFreqRelation</w:t>
      </w:r>
      <w:r w:rsidRPr="00CC3451">
        <w:rPr>
          <w:lang w:val="fr-FR"/>
        </w:rPr>
        <w:tab/>
        <w:t>54</w:t>
      </w:r>
    </w:p>
    <w:p w14:paraId="115EF5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54</w:t>
      </w:r>
    </w:p>
    <w:p w14:paraId="02EE561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54</w:t>
      </w:r>
    </w:p>
    <w:p w14:paraId="0C689F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54</w:t>
      </w:r>
    </w:p>
    <w:p w14:paraId="24C246A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54</w:t>
      </w:r>
    </w:p>
    <w:p w14:paraId="4C1C615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4.3.34</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54</w:t>
      </w:r>
    </w:p>
    <w:p w14:paraId="77CF803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ExternalNRCellCU</w:t>
      </w:r>
      <w:r w:rsidRPr="00CC3451">
        <w:rPr>
          <w:lang w:val="fr-FR"/>
        </w:rPr>
        <w:tab/>
        <w:t>54</w:t>
      </w:r>
    </w:p>
    <w:p w14:paraId="6E7791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w:t>
      </w:r>
      <w:r w:rsidRPr="00CC3451">
        <w:rPr>
          <w:lang w:val="fr-FR"/>
        </w:rPr>
        <w:t>.3.35.1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54</w:t>
      </w:r>
    </w:p>
    <w:p w14:paraId="7C1D95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55</w:t>
      </w:r>
    </w:p>
    <w:p w14:paraId="160903F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55</w:t>
      </w:r>
    </w:p>
    <w:p w14:paraId="72E8CA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55</w:t>
      </w:r>
    </w:p>
    <w:p w14:paraId="67B358E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RRMPolicyRatio</w:t>
      </w:r>
      <w:r w:rsidRPr="00CC3451">
        <w:rPr>
          <w:lang w:val="fr-FR"/>
        </w:rPr>
        <w:tab/>
        <w:t>55</w:t>
      </w:r>
    </w:p>
    <w:p w14:paraId="6666C06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55</w:t>
      </w:r>
    </w:p>
    <w:p w14:paraId="0EEF2B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56</w:t>
      </w:r>
    </w:p>
    <w:p w14:paraId="087798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56</w:t>
      </w:r>
    </w:p>
    <w:p w14:paraId="6F24149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56</w:t>
      </w:r>
    </w:p>
    <w:p w14:paraId="5635D31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S-NSSAI &lt;&lt;dataType&gt;&gt;</w:t>
      </w:r>
      <w:r w:rsidRPr="00CC3451">
        <w:rPr>
          <w:lang w:val="fr-FR"/>
        </w:rPr>
        <w:tab/>
        <w:t>56</w:t>
      </w:r>
    </w:p>
    <w:p w14:paraId="69F11B0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56</w:t>
      </w:r>
    </w:p>
    <w:p w14:paraId="61A618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57</w:t>
      </w:r>
    </w:p>
    <w:p w14:paraId="3BFD71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57</w:t>
      </w:r>
    </w:p>
    <w:p w14:paraId="04F6EC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57</w:t>
      </w:r>
    </w:p>
    <w:p w14:paraId="0FCC5D5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NRFrequency</w:t>
      </w:r>
      <w:r w:rsidRPr="00CC3451">
        <w:rPr>
          <w:lang w:val="fr-FR"/>
        </w:rPr>
        <w:tab/>
        <w:t>57</w:t>
      </w:r>
    </w:p>
    <w:p w14:paraId="2E24A4E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57</w:t>
      </w:r>
    </w:p>
    <w:p w14:paraId="4ED7C9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w:t>
      </w:r>
      <w:r w:rsidRPr="00CC3451">
        <w:rPr>
          <w:lang w:val="fr-FR"/>
        </w:rPr>
        <w:t>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57</w:t>
      </w:r>
    </w:p>
    <w:p w14:paraId="476A5AE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w:t>
      </w:r>
      <w:r w:rsidRPr="00CC3451">
        <w:rPr>
          <w:lang w:val="fr-FR"/>
        </w:rPr>
        <w:t>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57</w:t>
      </w:r>
    </w:p>
    <w:p w14:paraId="562ED0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57</w:t>
      </w:r>
    </w:p>
    <w:p w14:paraId="5D09290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CommonBeamformingFunction</w:t>
      </w:r>
      <w:r w:rsidRPr="00CC3451">
        <w:rPr>
          <w:lang w:val="fr-FR"/>
        </w:rPr>
        <w:tab/>
        <w:t>57</w:t>
      </w:r>
    </w:p>
    <w:p w14:paraId="43772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57</w:t>
      </w:r>
    </w:p>
    <w:p w14:paraId="4CC3A0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58</w:t>
      </w:r>
    </w:p>
    <w:p w14:paraId="07E3D6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4.3.39.3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58</w:t>
      </w:r>
    </w:p>
    <w:p w14:paraId="4A9D61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.3.39.4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58</w:t>
      </w:r>
    </w:p>
    <w:p w14:paraId="12A5145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Beam</w:t>
      </w:r>
      <w:r w:rsidRPr="00CC3451">
        <w:rPr>
          <w:lang w:val="fr-FR"/>
        </w:rPr>
        <w:tab/>
        <w:t>58</w:t>
      </w:r>
    </w:p>
    <w:p w14:paraId="620970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58</w:t>
      </w:r>
    </w:p>
    <w:p w14:paraId="1F40AC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59</w:t>
      </w:r>
    </w:p>
    <w:p w14:paraId="0F397B9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59</w:t>
      </w:r>
    </w:p>
    <w:p w14:paraId="2B48331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PLMNInfo &lt;&lt;dataType&gt;&gt;</w:t>
      </w:r>
      <w:r w:rsidRPr="00CC3451">
        <w:rPr>
          <w:lang w:val="fr-FR"/>
        </w:rPr>
        <w:tab/>
        <w:t>59</w:t>
      </w:r>
    </w:p>
    <w:p w14:paraId="0BDCD94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59</w:t>
      </w:r>
    </w:p>
    <w:p w14:paraId="3287CC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59</w:t>
      </w:r>
    </w:p>
    <w:p w14:paraId="1EB7CA4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59</w:t>
      </w:r>
    </w:p>
    <w:p w14:paraId="0BD7CC0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59</w:t>
      </w:r>
    </w:p>
    <w:p w14:paraId="70B9FD6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RRMPolicyMember &lt;&lt;dataType&gt;&gt;</w:t>
      </w:r>
      <w:r w:rsidRPr="00CC3451">
        <w:rPr>
          <w:lang w:val="fr-FR"/>
        </w:rPr>
        <w:tab/>
        <w:t>60</w:t>
      </w:r>
    </w:p>
    <w:p w14:paraId="2A3B5D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60</w:t>
      </w:r>
    </w:p>
    <w:p w14:paraId="428714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60</w:t>
      </w:r>
    </w:p>
    <w:p w14:paraId="5332852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60</w:t>
      </w:r>
    </w:p>
    <w:p w14:paraId="542AE6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60</w:t>
      </w:r>
    </w:p>
    <w:p w14:paraId="0CD526C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RRMPolicy_</w:t>
      </w:r>
      <w:r w:rsidRPr="00CC3451">
        <w:rPr>
          <w:lang w:val="fr-FR"/>
        </w:rPr>
        <w:tab/>
        <w:t>60</w:t>
      </w:r>
    </w:p>
    <w:p w14:paraId="683E61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60</w:t>
      </w:r>
    </w:p>
    <w:p w14:paraId="3C242D2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60</w:t>
      </w:r>
    </w:p>
    <w:p w14:paraId="52E632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60</w:t>
      </w:r>
    </w:p>
    <w:p w14:paraId="64275F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61</w:t>
      </w:r>
    </w:p>
    <w:p w14:paraId="558B387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 xml:space="preserve">RRMPolicyManagedEntity </w:t>
      </w:r>
      <w:r w:rsidRPr="00CC3451">
        <w:rPr>
          <w:lang w:val="fr-FR" w:eastAsia="zh-CN"/>
        </w:rPr>
        <w:t>&lt;&lt;</w:t>
      </w:r>
      <w:r w:rsidRPr="00CC3451">
        <w:rPr>
          <w:rFonts w:ascii="Courier New" w:hAnsi="Courier New" w:cs="Courier New"/>
          <w:lang w:val="fr-FR" w:eastAsia="zh-CN"/>
        </w:rPr>
        <w:t>ProxyClass</w:t>
      </w:r>
      <w:r w:rsidRPr="00CC3451">
        <w:rPr>
          <w:lang w:val="fr-FR" w:eastAsia="zh-CN"/>
        </w:rPr>
        <w:t>&gt;&gt;</w:t>
      </w:r>
      <w:r w:rsidRPr="00CC3451">
        <w:rPr>
          <w:lang w:val="fr-FR"/>
        </w:rPr>
        <w:tab/>
        <w:t>61</w:t>
      </w:r>
    </w:p>
    <w:p w14:paraId="590101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61</w:t>
      </w:r>
    </w:p>
    <w:p w14:paraId="16B471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61</w:t>
      </w:r>
    </w:p>
    <w:p w14:paraId="2382DF0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61</w:t>
      </w:r>
    </w:p>
    <w:p w14:paraId="6EB39C4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61</w:t>
      </w:r>
    </w:p>
    <w:p w14:paraId="7B80717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GNBCUCPNeighbour &lt;&lt;ProxyClass&gt;&gt;</w:t>
      </w:r>
      <w:r w:rsidRPr="00CC3451">
        <w:rPr>
          <w:lang w:val="fr-FR"/>
        </w:rPr>
        <w:tab/>
        <w:t>61</w:t>
      </w:r>
    </w:p>
    <w:p w14:paraId="098CE7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61</w:t>
      </w:r>
    </w:p>
    <w:p w14:paraId="7DA83E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61</w:t>
      </w:r>
    </w:p>
    <w:p w14:paraId="3A73F6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62</w:t>
      </w:r>
    </w:p>
    <w:p w14:paraId="0DC523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4.3.45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62</w:t>
      </w:r>
    </w:p>
    <w:p w14:paraId="5EF9A257" w14:textId="77777777" w:rsidR="00CC3451" w:rsidRDefault="00CC3451">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F0624F">
        <w:rPr>
          <w:rFonts w:ascii="Courier New" w:hAnsi="Courier New"/>
          <w:lang w:eastAsia="zh-CN"/>
        </w:rPr>
        <w:t>GNBCUUPNeighbour &lt;&lt;ProxyClass&gt;&gt;</w:t>
      </w:r>
      <w:r>
        <w:tab/>
        <w:t>62</w:t>
      </w:r>
    </w:p>
    <w:p w14:paraId="29D5CDC8"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62</w:t>
      </w:r>
    </w:p>
    <w:p w14:paraId="0A4433E5"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62</w:t>
      </w:r>
    </w:p>
    <w:p w14:paraId="7587A18B"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62</w:t>
      </w:r>
    </w:p>
    <w:p w14:paraId="6F4D4B07" w14:textId="77777777" w:rsidR="00CC3451" w:rsidRDefault="00CC3451">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62</w:t>
      </w:r>
    </w:p>
    <w:p w14:paraId="03443D5D" w14:textId="77777777" w:rsidR="00CC3451" w:rsidRDefault="00CC3451">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F0624F">
        <w:rPr>
          <w:rFonts w:ascii="Courier New" w:hAnsi="Courier New" w:cs="Courier New"/>
          <w:lang w:eastAsia="zh-CN"/>
        </w:rPr>
        <w:t>&lt;&lt;dataType&gt;&gt;</w:t>
      </w:r>
      <w:r>
        <w:tab/>
        <w:t>62</w:t>
      </w:r>
    </w:p>
    <w:p w14:paraId="6BF2C8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62</w:t>
      </w:r>
    </w:p>
    <w:p w14:paraId="5C147D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62</w:t>
      </w:r>
    </w:p>
    <w:p w14:paraId="192748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4.3.47.3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63</w:t>
      </w:r>
    </w:p>
    <w:p w14:paraId="131020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63</w:t>
      </w:r>
    </w:p>
    <w:p w14:paraId="6CAE687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4.3.48</w:t>
      </w:r>
      <w:r w:rsidRPr="00CC3451">
        <w:rPr>
          <w:rFonts w:asciiTheme="minorHAnsi" w:eastAsiaTheme="minorEastAsia" w:hAnsiTheme="minorHAnsi" w:cstheme="minorBidi"/>
          <w:sz w:val="22"/>
          <w:szCs w:val="22"/>
          <w:lang w:val="fr-FR" w:eastAsia="en-GB"/>
        </w:rPr>
        <w:tab/>
      </w:r>
      <w:r w:rsidRPr="00CC3451">
        <w:rPr>
          <w:lang w:val="fr-FR" w:eastAsia="zh-CN"/>
        </w:rPr>
        <w:t xml:space="preserve">BackhaulAddress  </w:t>
      </w:r>
      <w:r w:rsidRPr="00CC3451">
        <w:rPr>
          <w:rFonts w:ascii="Courier New" w:hAnsi="Courier New" w:cs="Courier New"/>
          <w:lang w:val="fr-FR" w:eastAsia="zh-CN"/>
        </w:rPr>
        <w:t>&lt;&lt;dataType&gt;&gt;</w:t>
      </w:r>
      <w:r w:rsidRPr="00CC3451">
        <w:rPr>
          <w:lang w:val="fr-FR"/>
        </w:rPr>
        <w:tab/>
        <w:t>63</w:t>
      </w:r>
    </w:p>
    <w:p w14:paraId="79EB41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63</w:t>
      </w:r>
    </w:p>
    <w:p w14:paraId="514081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63</w:t>
      </w:r>
    </w:p>
    <w:p w14:paraId="32C022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63</w:t>
      </w:r>
    </w:p>
    <w:p w14:paraId="0FF026A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63</w:t>
      </w:r>
    </w:p>
    <w:p w14:paraId="0B08CB1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4.3.49</w:t>
      </w:r>
      <w:r w:rsidRPr="00CC3451">
        <w:rPr>
          <w:rFonts w:asciiTheme="minorHAnsi" w:eastAsiaTheme="minorEastAsia" w:hAnsiTheme="minorHAnsi" w:cstheme="minorBidi"/>
          <w:sz w:val="22"/>
          <w:szCs w:val="22"/>
          <w:lang w:val="fr-FR" w:eastAsia="en-GB"/>
        </w:rPr>
        <w:tab/>
      </w:r>
      <w:r w:rsidRPr="00CC3451">
        <w:rPr>
          <w:lang w:val="fr-FR" w:eastAsia="zh-CN"/>
        </w:rPr>
        <w:t xml:space="preserve">TAI  </w:t>
      </w:r>
      <w:r w:rsidRPr="00CC3451">
        <w:rPr>
          <w:rFonts w:ascii="Courier New" w:hAnsi="Courier New" w:cs="Courier New"/>
          <w:lang w:val="fr-FR" w:eastAsia="zh-CN"/>
        </w:rPr>
        <w:t>&lt;&lt;dataType&gt;&gt;</w:t>
      </w:r>
      <w:r w:rsidRPr="00CC3451">
        <w:rPr>
          <w:lang w:val="fr-FR"/>
        </w:rPr>
        <w:tab/>
        <w:t>63</w:t>
      </w:r>
    </w:p>
    <w:p w14:paraId="6B63D7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63</w:t>
      </w:r>
    </w:p>
    <w:p w14:paraId="705787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3.49.2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63</w:t>
      </w:r>
    </w:p>
    <w:p w14:paraId="68FD16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4.3.49.3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64</w:t>
      </w:r>
    </w:p>
    <w:p w14:paraId="504E283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.3.49.4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64</w:t>
      </w:r>
    </w:p>
    <w:p w14:paraId="6169E3C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4.3.51</w:t>
      </w:r>
      <w:r w:rsidRPr="00CC3451">
        <w:rPr>
          <w:rFonts w:asciiTheme="minorHAnsi" w:eastAsiaTheme="minorEastAsia" w:hAnsiTheme="minorHAnsi" w:cstheme="minorBidi"/>
          <w:sz w:val="22"/>
          <w:szCs w:val="22"/>
          <w:lang w:val="fr-FR" w:eastAsia="en-GB"/>
        </w:rPr>
        <w:tab/>
      </w:r>
      <w:r w:rsidRPr="00CC3451">
        <w:rPr>
          <w:lang w:val="fr-FR" w:eastAsia="zh-CN"/>
        </w:rPr>
        <w:t xml:space="preserve">FrequencyDomainPara </w:t>
      </w:r>
      <w:r w:rsidRPr="00CC3451">
        <w:rPr>
          <w:rFonts w:ascii="Courier New" w:hAnsi="Courier New" w:cs="Courier New"/>
          <w:lang w:val="fr-FR" w:eastAsia="zh-CN"/>
        </w:rPr>
        <w:t>&lt;&lt;dataType&gt;&gt;</w:t>
      </w:r>
      <w:r w:rsidRPr="00CC3451">
        <w:rPr>
          <w:lang w:val="fr-FR"/>
        </w:rPr>
        <w:tab/>
        <w:t>64</w:t>
      </w:r>
    </w:p>
    <w:p w14:paraId="365437A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64</w:t>
      </w:r>
    </w:p>
    <w:p w14:paraId="57E83D9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64</w:t>
      </w:r>
    </w:p>
    <w:p w14:paraId="038F92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65</w:t>
      </w:r>
    </w:p>
    <w:p w14:paraId="35F852D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65</w:t>
      </w:r>
    </w:p>
    <w:p w14:paraId="128E2E9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4.3.52</w:t>
      </w:r>
      <w:r w:rsidRPr="00CC3451">
        <w:rPr>
          <w:rFonts w:asciiTheme="minorHAnsi" w:eastAsiaTheme="minorEastAsia" w:hAnsiTheme="minorHAnsi" w:cstheme="minorBidi"/>
          <w:sz w:val="22"/>
          <w:szCs w:val="22"/>
          <w:lang w:val="fr-FR" w:eastAsia="en-GB"/>
        </w:rPr>
        <w:tab/>
      </w:r>
      <w:r w:rsidRPr="00CC3451">
        <w:rPr>
          <w:lang w:val="fr-FR" w:eastAsia="zh-CN"/>
        </w:rPr>
        <w:t xml:space="preserve">SequenceDomainPara  </w:t>
      </w:r>
      <w:r w:rsidRPr="00CC3451">
        <w:rPr>
          <w:rFonts w:ascii="Courier New" w:hAnsi="Courier New" w:cs="Courier New"/>
          <w:lang w:val="fr-FR" w:eastAsia="zh-CN"/>
        </w:rPr>
        <w:t>&lt;&lt;dataType&gt;&gt;</w:t>
      </w:r>
      <w:r w:rsidRPr="00CC3451">
        <w:rPr>
          <w:lang w:val="fr-FR"/>
        </w:rPr>
        <w:tab/>
        <w:t>65</w:t>
      </w:r>
    </w:p>
    <w:p w14:paraId="739D0F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65</w:t>
      </w:r>
    </w:p>
    <w:p w14:paraId="6B75C0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65</w:t>
      </w:r>
    </w:p>
    <w:p w14:paraId="1F75A2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66</w:t>
      </w:r>
    </w:p>
    <w:p w14:paraId="7EDC6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66</w:t>
      </w:r>
    </w:p>
    <w:p w14:paraId="678FD04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4.3.53</w:t>
      </w:r>
      <w:r w:rsidRPr="00CC3451">
        <w:rPr>
          <w:rFonts w:asciiTheme="minorHAnsi" w:eastAsiaTheme="minorEastAsia" w:hAnsiTheme="minorHAnsi" w:cstheme="minorBidi"/>
          <w:sz w:val="22"/>
          <w:szCs w:val="22"/>
          <w:lang w:val="fr-FR" w:eastAsia="en-GB"/>
        </w:rPr>
        <w:tab/>
      </w:r>
      <w:r w:rsidRPr="00CC3451">
        <w:rPr>
          <w:lang w:val="fr-FR" w:eastAsia="zh-CN"/>
        </w:rPr>
        <w:t xml:space="preserve">TimeDomainPara  </w:t>
      </w:r>
      <w:r w:rsidRPr="00CC3451">
        <w:rPr>
          <w:rFonts w:ascii="Courier New" w:hAnsi="Courier New" w:cs="Courier New"/>
          <w:lang w:val="fr-FR" w:eastAsia="zh-CN"/>
        </w:rPr>
        <w:t>&lt;&lt;dataType&gt;&gt;</w:t>
      </w:r>
      <w:r w:rsidRPr="00CC3451">
        <w:rPr>
          <w:lang w:val="fr-FR"/>
        </w:rPr>
        <w:tab/>
        <w:t>66</w:t>
      </w:r>
    </w:p>
    <w:p w14:paraId="1336F7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66</w:t>
      </w:r>
    </w:p>
    <w:p w14:paraId="3EC9BD8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66</w:t>
      </w:r>
    </w:p>
    <w:p w14:paraId="5C780D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67</w:t>
      </w:r>
    </w:p>
    <w:p w14:paraId="04AAC9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67</w:t>
      </w:r>
    </w:p>
    <w:p w14:paraId="26F5CA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4.3.54</w:t>
      </w:r>
      <w:r w:rsidRPr="00CC3451">
        <w:rPr>
          <w:rFonts w:asciiTheme="minorHAnsi" w:eastAsiaTheme="minorEastAsia" w:hAnsiTheme="minorHAnsi" w:cstheme="minorBidi"/>
          <w:sz w:val="22"/>
          <w:szCs w:val="22"/>
          <w:lang w:val="fr-FR" w:eastAsia="en-GB"/>
        </w:rPr>
        <w:tab/>
      </w:r>
      <w:r w:rsidRPr="00CC3451">
        <w:rPr>
          <w:lang w:val="fr-FR" w:eastAsia="zh-CN"/>
        </w:rPr>
        <w:t>RimRSReportConf</w:t>
      </w:r>
      <w:r w:rsidRPr="00CC3451">
        <w:rPr>
          <w:rFonts w:ascii="Courier New" w:hAnsi="Courier New" w:cs="Courier New"/>
          <w:lang w:val="fr-FR" w:eastAsia="zh-CN"/>
        </w:rPr>
        <w:t xml:space="preserve"> &lt;&lt;dataType&gt;&gt;</w:t>
      </w:r>
      <w:r w:rsidRPr="00CC3451">
        <w:rPr>
          <w:lang w:val="fr-FR"/>
        </w:rPr>
        <w:tab/>
        <w:t>67</w:t>
      </w:r>
    </w:p>
    <w:p w14:paraId="3E6E03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67</w:t>
      </w:r>
    </w:p>
    <w:p w14:paraId="1D90DF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67</w:t>
      </w:r>
    </w:p>
    <w:p w14:paraId="59DE7D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67</w:t>
      </w:r>
    </w:p>
    <w:p w14:paraId="478047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67</w:t>
      </w:r>
    </w:p>
    <w:p w14:paraId="1F4C69F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4.3.55</w:t>
      </w:r>
      <w:r w:rsidRPr="00CC3451">
        <w:rPr>
          <w:rFonts w:asciiTheme="minorHAnsi" w:eastAsiaTheme="minorEastAsia" w:hAnsiTheme="minorHAnsi" w:cstheme="minorBidi"/>
          <w:sz w:val="22"/>
          <w:szCs w:val="22"/>
          <w:lang w:val="fr-FR" w:eastAsia="en-GB"/>
        </w:rPr>
        <w:tab/>
      </w:r>
      <w:r w:rsidRPr="00CC3451">
        <w:rPr>
          <w:lang w:val="fr-FR" w:eastAsia="zh-CN"/>
        </w:rPr>
        <w:t>RimRSReportInfo</w:t>
      </w:r>
      <w:r w:rsidRPr="00CC3451">
        <w:rPr>
          <w:rFonts w:ascii="Courier New" w:hAnsi="Courier New" w:cs="Courier New"/>
          <w:lang w:val="fr-FR" w:eastAsia="zh-CN"/>
        </w:rPr>
        <w:t xml:space="preserve"> &lt;&lt;dataType&gt;&gt;</w:t>
      </w:r>
      <w:r w:rsidRPr="00CC3451">
        <w:rPr>
          <w:lang w:val="fr-FR"/>
        </w:rPr>
        <w:tab/>
        <w:t>67</w:t>
      </w:r>
    </w:p>
    <w:p w14:paraId="5189CF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67</w:t>
      </w:r>
    </w:p>
    <w:p w14:paraId="2EE904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3.55.2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67</w:t>
      </w:r>
    </w:p>
    <w:p w14:paraId="3C6E421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68</w:t>
      </w:r>
    </w:p>
    <w:p w14:paraId="6CE9AE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4.3.55.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68</w:t>
      </w:r>
    </w:p>
    <w:p w14:paraId="5BCB643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4.3.57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DANRManagementFunction</w:t>
      </w:r>
      <w:r w:rsidRPr="00CC3451">
        <w:rPr>
          <w:lang w:val="fr-FR"/>
        </w:rPr>
        <w:tab/>
        <w:t>68</w:t>
      </w:r>
    </w:p>
    <w:p w14:paraId="24D1500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68</w:t>
      </w:r>
    </w:p>
    <w:p w14:paraId="0CF8DF0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69</w:t>
      </w:r>
    </w:p>
    <w:p w14:paraId="42912D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69</w:t>
      </w:r>
    </w:p>
    <w:p w14:paraId="5693B0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4.3.57</w:t>
      </w:r>
      <w:r w:rsidRPr="00CC3451">
        <w:rPr>
          <w:lang w:val="fr-FR" w:eastAsia="zh-CN"/>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69</w:t>
      </w:r>
    </w:p>
    <w:p w14:paraId="7AE0611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4.3.58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DESManagementFunction</w:t>
      </w:r>
      <w:r w:rsidRPr="00CC3451">
        <w:rPr>
          <w:lang w:val="fr-FR"/>
        </w:rPr>
        <w:tab/>
        <w:t>69</w:t>
      </w:r>
    </w:p>
    <w:p w14:paraId="0CFA137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69</w:t>
      </w:r>
    </w:p>
    <w:p w14:paraId="70C886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69</w:t>
      </w:r>
    </w:p>
    <w:p w14:paraId="57D2576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70</w:t>
      </w:r>
    </w:p>
    <w:p w14:paraId="3B6FFF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4.3.58.4</w:t>
      </w:r>
      <w:r w:rsidRPr="00CC3451">
        <w:rPr>
          <w:rFonts w:asciiTheme="minorHAnsi" w:eastAsiaTheme="minorEastAsia" w:hAnsiTheme="minorHAnsi" w:cstheme="minorBidi"/>
          <w:sz w:val="22"/>
          <w:szCs w:val="22"/>
          <w:lang w:val="fr-FR" w:eastAsia="en-GB"/>
        </w:rPr>
        <w:tab/>
      </w:r>
      <w:r w:rsidRPr="00CC3451">
        <w:rPr>
          <w:lang w:val="fr-FR"/>
        </w:rPr>
        <w:t>Notification</w:t>
      </w:r>
      <w:r w:rsidRPr="00CC3451">
        <w:rPr>
          <w:lang w:val="fr-FR"/>
        </w:rPr>
        <w:tab/>
        <w:t>70</w:t>
      </w:r>
    </w:p>
    <w:p w14:paraId="52B65A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4.3.59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DRACHOptimizationFunction</w:t>
      </w:r>
      <w:r w:rsidRPr="00CC3451">
        <w:rPr>
          <w:lang w:val="fr-FR"/>
        </w:rPr>
        <w:tab/>
        <w:t>70</w:t>
      </w:r>
    </w:p>
    <w:p w14:paraId="38A9B6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70</w:t>
      </w:r>
    </w:p>
    <w:p w14:paraId="61C98B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70</w:t>
      </w:r>
    </w:p>
    <w:p w14:paraId="0BF9CE6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4.3.59.3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70</w:t>
      </w:r>
    </w:p>
    <w:p w14:paraId="096EEB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.3.59.4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70</w:t>
      </w:r>
    </w:p>
    <w:p w14:paraId="7F542B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DMROFunction</w:t>
      </w:r>
      <w:r w:rsidRPr="00CC3451">
        <w:rPr>
          <w:lang w:val="fr-FR"/>
        </w:rPr>
        <w:tab/>
        <w:t>71</w:t>
      </w:r>
    </w:p>
    <w:p w14:paraId="5B16D8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71</w:t>
      </w:r>
    </w:p>
    <w:p w14:paraId="167D5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71</w:t>
      </w:r>
    </w:p>
    <w:p w14:paraId="6193E7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71</w:t>
      </w:r>
    </w:p>
    <w:p w14:paraId="023282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71</w:t>
      </w:r>
    </w:p>
    <w:p w14:paraId="66B87BA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DPCIConfigurationFunction</w:t>
      </w:r>
      <w:r w:rsidRPr="00CC3451">
        <w:rPr>
          <w:lang w:val="fr-FR"/>
        </w:rPr>
        <w:tab/>
        <w:t>71</w:t>
      </w:r>
    </w:p>
    <w:p w14:paraId="4E6C42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71</w:t>
      </w:r>
    </w:p>
    <w:p w14:paraId="2A3F5B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71</w:t>
      </w:r>
    </w:p>
    <w:p w14:paraId="5BB374A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4.3.61.</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71</w:t>
      </w:r>
    </w:p>
    <w:p w14:paraId="0E8E85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4.3.61.4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72</w:t>
      </w:r>
    </w:p>
    <w:p w14:paraId="0C961C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CPCIConfigurationFunction</w:t>
      </w:r>
      <w:r w:rsidRPr="00CC3451">
        <w:rPr>
          <w:lang w:val="fr-FR"/>
        </w:rPr>
        <w:tab/>
        <w:t>72</w:t>
      </w:r>
    </w:p>
    <w:p w14:paraId="75D9E2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72</w:t>
      </w:r>
    </w:p>
    <w:p w14:paraId="42DF497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72</w:t>
      </w:r>
    </w:p>
    <w:p w14:paraId="0B111B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72</w:t>
      </w:r>
    </w:p>
    <w:p w14:paraId="2A5A4C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72</w:t>
      </w:r>
    </w:p>
    <w:p w14:paraId="6532125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4.3.63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CESManagementFunction</w:t>
      </w:r>
      <w:r w:rsidRPr="00CC3451">
        <w:rPr>
          <w:lang w:val="fr-FR"/>
        </w:rPr>
        <w:tab/>
        <w:t>72</w:t>
      </w:r>
    </w:p>
    <w:p w14:paraId="4CF758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72</w:t>
      </w:r>
    </w:p>
    <w:p w14:paraId="481649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72</w:t>
      </w:r>
    </w:p>
    <w:p w14:paraId="1A1CDF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73</w:t>
      </w:r>
    </w:p>
    <w:p w14:paraId="60C87BB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4.3.63.4</w:t>
      </w:r>
      <w:r w:rsidRPr="00CC3451">
        <w:rPr>
          <w:rFonts w:asciiTheme="minorHAnsi" w:eastAsiaTheme="minorEastAsia" w:hAnsiTheme="minorHAnsi" w:cstheme="minorBidi"/>
          <w:sz w:val="22"/>
          <w:szCs w:val="22"/>
          <w:lang w:val="fr-FR" w:eastAsia="en-GB"/>
        </w:rPr>
        <w:tab/>
      </w:r>
      <w:r w:rsidRPr="00CC3451">
        <w:rPr>
          <w:lang w:val="fr-FR"/>
        </w:rPr>
        <w:t>Notification</w:t>
      </w:r>
      <w:r w:rsidRPr="00CC3451">
        <w:rPr>
          <w:lang w:val="fr-FR"/>
        </w:rPr>
        <w:tab/>
        <w:t>73</w:t>
      </w:r>
    </w:p>
    <w:p w14:paraId="063F00C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4.3.64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AddressWithVlan &lt;&lt;dataType&gt;&gt;</w:t>
      </w:r>
      <w:r w:rsidRPr="00CC3451">
        <w:rPr>
          <w:lang w:val="fr-FR"/>
        </w:rPr>
        <w:tab/>
        <w:t>73</w:t>
      </w:r>
    </w:p>
    <w:p w14:paraId="3A0DE8A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73</w:t>
      </w:r>
    </w:p>
    <w:p w14:paraId="42A3FD8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74</w:t>
      </w:r>
    </w:p>
    <w:p w14:paraId="284205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74</w:t>
      </w:r>
    </w:p>
    <w:p w14:paraId="07CF4C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74</w:t>
      </w:r>
    </w:p>
    <w:p w14:paraId="36A7469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4.3.65</w:t>
      </w:r>
      <w:r w:rsidRPr="00CC3451">
        <w:rPr>
          <w:rFonts w:asciiTheme="minorHAnsi" w:eastAsiaTheme="minorEastAsia" w:hAnsiTheme="minorHAnsi" w:cstheme="minorBidi"/>
          <w:sz w:val="22"/>
          <w:szCs w:val="22"/>
          <w:lang w:val="fr-FR" w:eastAsia="en-GB"/>
        </w:rPr>
        <w:tab/>
      </w:r>
      <w:r w:rsidRPr="00CC3451">
        <w:rPr>
          <w:lang w:val="fr-FR" w:eastAsia="zh-CN"/>
        </w:rPr>
        <w:t xml:space="preserve">TceIDMappingInfo  </w:t>
      </w:r>
      <w:r w:rsidRPr="00CC3451">
        <w:rPr>
          <w:rFonts w:ascii="Courier New" w:hAnsi="Courier New" w:cs="Courier New"/>
          <w:lang w:val="fr-FR" w:eastAsia="zh-CN"/>
        </w:rPr>
        <w:t>&lt;&lt;dataType&gt;&gt;</w:t>
      </w:r>
      <w:r w:rsidRPr="00CC3451">
        <w:rPr>
          <w:lang w:val="fr-FR"/>
        </w:rPr>
        <w:tab/>
        <w:t>74</w:t>
      </w:r>
    </w:p>
    <w:p w14:paraId="4A4C74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74</w:t>
      </w:r>
    </w:p>
    <w:p w14:paraId="722CF4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w:t>
      </w:r>
      <w:r w:rsidRPr="00CC3451">
        <w:rPr>
          <w:lang w:val="fr-FR" w:eastAsia="zh-CN"/>
        </w:rPr>
        <w:t>.</w:t>
      </w:r>
      <w:r w:rsidRPr="00CC3451">
        <w:rPr>
          <w:lang w:val="fr-FR"/>
        </w:rPr>
        <w:t>3.65.2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74</w:t>
      </w:r>
    </w:p>
    <w:p w14:paraId="41A794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4.3.65.3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75</w:t>
      </w:r>
    </w:p>
    <w:p w14:paraId="54E802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4</w:t>
      </w:r>
      <w:r w:rsidRPr="00CC3451">
        <w:rPr>
          <w:lang w:val="fr-FR"/>
        </w:rPr>
        <w:t>.3.65.4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75</w:t>
      </w:r>
    </w:p>
    <w:p w14:paraId="63B2F168"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4.4</w:t>
      </w:r>
      <w:r w:rsidRPr="00CC3451">
        <w:rPr>
          <w:rFonts w:asciiTheme="minorHAnsi" w:eastAsiaTheme="minorEastAsia" w:hAnsiTheme="minorHAnsi" w:cstheme="minorBidi"/>
          <w:sz w:val="22"/>
          <w:szCs w:val="22"/>
          <w:lang w:val="fr-FR" w:eastAsia="en-GB"/>
        </w:rPr>
        <w:tab/>
      </w:r>
      <w:r w:rsidRPr="00CC3451">
        <w:rPr>
          <w:lang w:val="fr-FR"/>
        </w:rPr>
        <w:t>Attribute definitions</w:t>
      </w:r>
      <w:r w:rsidRPr="00CC3451">
        <w:rPr>
          <w:lang w:val="fr-FR"/>
        </w:rPr>
        <w:tab/>
        <w:t>75</w:t>
      </w:r>
    </w:p>
    <w:p w14:paraId="62E417B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4.4.1</w:t>
      </w:r>
      <w:r w:rsidRPr="00CC3451">
        <w:rPr>
          <w:rFonts w:asciiTheme="minorHAnsi" w:eastAsiaTheme="minorEastAsia" w:hAnsiTheme="minorHAnsi" w:cstheme="minorBidi"/>
          <w:sz w:val="22"/>
          <w:szCs w:val="22"/>
          <w:lang w:val="fr-FR" w:eastAsia="en-GB"/>
        </w:rPr>
        <w:tab/>
      </w:r>
      <w:r w:rsidRPr="00CC3451">
        <w:rPr>
          <w:lang w:val="fr-FR" w:eastAsia="zh-CN"/>
        </w:rPr>
        <w:t>Attribute properties</w:t>
      </w:r>
      <w:r w:rsidRPr="00CC3451">
        <w:rPr>
          <w:lang w:val="fr-FR"/>
        </w:rPr>
        <w:tab/>
        <w:t>75</w:t>
      </w:r>
    </w:p>
    <w:p w14:paraId="636FC29E"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4.5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104</w:t>
      </w:r>
    </w:p>
    <w:p w14:paraId="518A0522" w14:textId="77777777" w:rsidR="00CC3451" w:rsidRDefault="00CC345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t>104</w:t>
      </w:r>
    </w:p>
    <w:p w14:paraId="36F3CC1C" w14:textId="77777777" w:rsidR="00CC3451" w:rsidRDefault="00CC345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t>104</w:t>
      </w:r>
    </w:p>
    <w:p w14:paraId="41EA1115" w14:textId="77777777" w:rsidR="00CC3451" w:rsidRDefault="00CC345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t>105</w:t>
      </w:r>
    </w:p>
    <w:p w14:paraId="4B9E3456" w14:textId="77777777" w:rsidR="00CC3451" w:rsidRDefault="00CC345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Information Model definitions for 5GC NRM</w:t>
      </w:r>
      <w:r>
        <w:tab/>
        <w:t>105</w:t>
      </w:r>
    </w:p>
    <w:p w14:paraId="0F4A9BB1" w14:textId="77777777" w:rsidR="00CC3451" w:rsidRDefault="00CC345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105</w:t>
      </w:r>
    </w:p>
    <w:p w14:paraId="3C437D9D" w14:textId="77777777" w:rsidR="00CC3451" w:rsidRDefault="00CC345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105</w:t>
      </w:r>
    </w:p>
    <w:p w14:paraId="0436BF3D" w14:textId="77777777" w:rsidR="00CC3451" w:rsidRDefault="00CC345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105</w:t>
      </w:r>
    </w:p>
    <w:p w14:paraId="43533A69" w14:textId="77777777" w:rsidR="00CC3451" w:rsidRDefault="00CC3451">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105</w:t>
      </w:r>
    </w:p>
    <w:p w14:paraId="6AF4B146" w14:textId="77777777" w:rsidR="00CC3451" w:rsidRDefault="00CC3451">
      <w:pPr>
        <w:pStyle w:val="TOC4"/>
        <w:rPr>
          <w:rFonts w:asciiTheme="minorHAnsi" w:eastAsiaTheme="minorEastAsia" w:hAnsiTheme="minorHAnsi" w:cstheme="minorBidi"/>
          <w:sz w:val="22"/>
          <w:szCs w:val="22"/>
          <w:lang w:eastAsia="en-GB"/>
        </w:rPr>
      </w:pPr>
      <w:r w:rsidRPr="00F0624F">
        <w:rPr>
          <w:rFonts w:cs="Arial"/>
          <w:lang w:eastAsia="zh-CN"/>
        </w:rPr>
        <w:t>5.2.1.2</w:t>
      </w:r>
      <w:r>
        <w:rPr>
          <w:rFonts w:asciiTheme="minorHAnsi" w:eastAsiaTheme="minorEastAsia" w:hAnsiTheme="minorHAnsi" w:cstheme="minorBidi"/>
          <w:sz w:val="22"/>
          <w:szCs w:val="22"/>
          <w:lang w:eastAsia="en-GB"/>
        </w:rPr>
        <w:tab/>
      </w:r>
      <w:r w:rsidRPr="00F0624F">
        <w:rPr>
          <w:rFonts w:cs="Arial"/>
          <w:lang w:eastAsia="zh-CN"/>
        </w:rPr>
        <w:t>Inheritance</w:t>
      </w:r>
      <w:r>
        <w:tab/>
        <w:t>113</w:t>
      </w:r>
    </w:p>
    <w:p w14:paraId="4841B02F" w14:textId="77777777" w:rsidR="00CC3451" w:rsidRDefault="00CC345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116</w:t>
      </w:r>
    </w:p>
    <w:p w14:paraId="1B10C854" w14:textId="77777777" w:rsidR="00CC3451" w:rsidRDefault="00CC3451">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116</w:t>
      </w:r>
    </w:p>
    <w:p w14:paraId="6DE1FC67" w14:textId="77777777" w:rsidR="00CC3451" w:rsidRDefault="00CC3451">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117</w:t>
      </w:r>
    </w:p>
    <w:p w14:paraId="119CFCF9" w14:textId="77777777" w:rsidR="00CC3451" w:rsidRDefault="00CC345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117</w:t>
      </w:r>
    </w:p>
    <w:p w14:paraId="4EA1922E" w14:textId="77777777" w:rsidR="00CC3451" w:rsidRDefault="00CC3451">
      <w:pPr>
        <w:pStyle w:val="TOC3"/>
        <w:rPr>
          <w:rFonts w:asciiTheme="minorHAnsi" w:eastAsiaTheme="minorEastAsia" w:hAnsiTheme="minorHAnsi" w:cstheme="minorBidi"/>
          <w:sz w:val="22"/>
          <w:szCs w:val="22"/>
          <w:lang w:eastAsia="en-GB"/>
        </w:rPr>
      </w:pPr>
      <w:r w:rsidRPr="00F0624F">
        <w:rPr>
          <w:rFonts w:cs="Arial"/>
          <w:lang w:eastAsia="zh-CN"/>
        </w:rPr>
        <w:t>5.3.1</w:t>
      </w:r>
      <w:r>
        <w:rPr>
          <w:rFonts w:asciiTheme="minorHAnsi" w:eastAsiaTheme="minorEastAsia" w:hAnsiTheme="minorHAnsi" w:cstheme="minorBidi"/>
          <w:sz w:val="22"/>
          <w:szCs w:val="22"/>
          <w:lang w:eastAsia="en-GB"/>
        </w:rPr>
        <w:tab/>
      </w:r>
      <w:r w:rsidRPr="00F0624F">
        <w:rPr>
          <w:rFonts w:ascii="Courier New" w:hAnsi="Courier New"/>
        </w:rPr>
        <w:t>AMFFunction</w:t>
      </w:r>
      <w:r>
        <w:tab/>
        <w:t>117</w:t>
      </w:r>
    </w:p>
    <w:p w14:paraId="2771D19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117</w:t>
      </w:r>
    </w:p>
    <w:p w14:paraId="54836B3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117</w:t>
      </w:r>
    </w:p>
    <w:p w14:paraId="50B629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118</w:t>
      </w:r>
    </w:p>
    <w:p w14:paraId="775D36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118</w:t>
      </w:r>
    </w:p>
    <w:p w14:paraId="4E0F907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SMFFunction</w:t>
      </w:r>
      <w:r w:rsidRPr="00CC3451">
        <w:rPr>
          <w:lang w:val="fr-FR"/>
        </w:rPr>
        <w:tab/>
        <w:t>118</w:t>
      </w:r>
    </w:p>
    <w:p w14:paraId="4625CB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118</w:t>
      </w:r>
    </w:p>
    <w:p w14:paraId="32F200B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118</w:t>
      </w:r>
    </w:p>
    <w:p w14:paraId="0911DF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118</w:t>
      </w:r>
    </w:p>
    <w:p w14:paraId="0DBE7AA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119</w:t>
      </w:r>
    </w:p>
    <w:p w14:paraId="5F739F0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UPFFunction</w:t>
      </w:r>
      <w:r w:rsidRPr="00CC3451">
        <w:rPr>
          <w:lang w:val="fr-FR"/>
        </w:rPr>
        <w:tab/>
        <w:t>119</w:t>
      </w:r>
    </w:p>
    <w:p w14:paraId="71A975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119</w:t>
      </w:r>
    </w:p>
    <w:p w14:paraId="0D0A26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119</w:t>
      </w:r>
    </w:p>
    <w:p w14:paraId="5965392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119</w:t>
      </w:r>
    </w:p>
    <w:p w14:paraId="1B4F12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119</w:t>
      </w:r>
    </w:p>
    <w:p w14:paraId="4386415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N3IWFFunction</w:t>
      </w:r>
      <w:r w:rsidRPr="00CC3451">
        <w:rPr>
          <w:lang w:val="fr-FR"/>
        </w:rPr>
        <w:tab/>
        <w:t>119</w:t>
      </w:r>
    </w:p>
    <w:p w14:paraId="1086B7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119</w:t>
      </w:r>
    </w:p>
    <w:p w14:paraId="1B2DEEC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119</w:t>
      </w:r>
    </w:p>
    <w:p w14:paraId="4C2DE8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120</w:t>
      </w:r>
    </w:p>
    <w:p w14:paraId="184F06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120</w:t>
      </w:r>
    </w:p>
    <w:p w14:paraId="2AC0D8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PCFFunction</w:t>
      </w:r>
      <w:r w:rsidRPr="00CC3451">
        <w:rPr>
          <w:lang w:val="fr-FR"/>
        </w:rPr>
        <w:tab/>
        <w:t>120</w:t>
      </w:r>
    </w:p>
    <w:p w14:paraId="43516B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120</w:t>
      </w:r>
    </w:p>
    <w:p w14:paraId="2597F3E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120</w:t>
      </w:r>
    </w:p>
    <w:p w14:paraId="51751C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120</w:t>
      </w:r>
    </w:p>
    <w:p w14:paraId="14E147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120</w:t>
      </w:r>
    </w:p>
    <w:p w14:paraId="218913D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AUSFFunction</w:t>
      </w:r>
      <w:r w:rsidRPr="00CC3451">
        <w:rPr>
          <w:lang w:val="fr-FR"/>
        </w:rPr>
        <w:tab/>
        <w:t>120</w:t>
      </w:r>
    </w:p>
    <w:p w14:paraId="22CC041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120</w:t>
      </w:r>
    </w:p>
    <w:p w14:paraId="07C4C0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120</w:t>
      </w:r>
    </w:p>
    <w:p w14:paraId="221B49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121</w:t>
      </w:r>
    </w:p>
    <w:p w14:paraId="0BD00B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121</w:t>
      </w:r>
    </w:p>
    <w:p w14:paraId="474A18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UDMFunction</w:t>
      </w:r>
      <w:r w:rsidRPr="00CC3451">
        <w:rPr>
          <w:lang w:val="fr-FR"/>
        </w:rPr>
        <w:tab/>
        <w:t>121</w:t>
      </w:r>
    </w:p>
    <w:p w14:paraId="00A3DE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121</w:t>
      </w:r>
    </w:p>
    <w:p w14:paraId="299BDE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121</w:t>
      </w:r>
    </w:p>
    <w:p w14:paraId="5BB45E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121</w:t>
      </w:r>
    </w:p>
    <w:p w14:paraId="318BAD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121</w:t>
      </w:r>
    </w:p>
    <w:p w14:paraId="568749C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UDRFunction</w:t>
      </w:r>
      <w:r w:rsidRPr="00CC3451">
        <w:rPr>
          <w:lang w:val="fr-FR"/>
        </w:rPr>
        <w:tab/>
        <w:t>122</w:t>
      </w:r>
    </w:p>
    <w:p w14:paraId="1F26A54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122</w:t>
      </w:r>
    </w:p>
    <w:p w14:paraId="289F2E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122</w:t>
      </w:r>
    </w:p>
    <w:p w14:paraId="7DCA5D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122</w:t>
      </w:r>
    </w:p>
    <w:p w14:paraId="57625B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122</w:t>
      </w:r>
    </w:p>
    <w:p w14:paraId="735F178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UDSFFunction</w:t>
      </w:r>
      <w:r w:rsidRPr="00CC3451">
        <w:rPr>
          <w:lang w:val="fr-FR"/>
        </w:rPr>
        <w:tab/>
        <w:t>122</w:t>
      </w:r>
    </w:p>
    <w:p w14:paraId="221742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122</w:t>
      </w:r>
    </w:p>
    <w:p w14:paraId="7153B7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122</w:t>
      </w:r>
    </w:p>
    <w:p w14:paraId="33C312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123</w:t>
      </w:r>
    </w:p>
    <w:p w14:paraId="5D9C38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123</w:t>
      </w:r>
    </w:p>
    <w:p w14:paraId="4D21711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NRFFunction</w:t>
      </w:r>
      <w:r w:rsidRPr="00CC3451">
        <w:rPr>
          <w:lang w:val="fr-FR"/>
        </w:rPr>
        <w:tab/>
        <w:t>123</w:t>
      </w:r>
    </w:p>
    <w:p w14:paraId="16FDA2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123</w:t>
      </w:r>
    </w:p>
    <w:p w14:paraId="1B41AD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123</w:t>
      </w:r>
    </w:p>
    <w:p w14:paraId="419A5B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123</w:t>
      </w:r>
    </w:p>
    <w:p w14:paraId="59A763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123</w:t>
      </w:r>
    </w:p>
    <w:p w14:paraId="05A97C6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NSSFFunction</w:t>
      </w:r>
      <w:r w:rsidRPr="00CC3451">
        <w:rPr>
          <w:lang w:val="fr-FR"/>
        </w:rPr>
        <w:tab/>
        <w:t>123</w:t>
      </w:r>
    </w:p>
    <w:p w14:paraId="521697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123</w:t>
      </w:r>
    </w:p>
    <w:p w14:paraId="47C1843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123</w:t>
      </w:r>
    </w:p>
    <w:p w14:paraId="65F948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124</w:t>
      </w:r>
    </w:p>
    <w:p w14:paraId="276FB9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124</w:t>
      </w:r>
    </w:p>
    <w:p w14:paraId="0426012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AFFunction</w:t>
      </w:r>
      <w:r w:rsidRPr="00CC3451">
        <w:rPr>
          <w:lang w:val="fr-FR"/>
        </w:rPr>
        <w:tab/>
        <w:t>124</w:t>
      </w:r>
    </w:p>
    <w:p w14:paraId="4106A74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374D446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DNFunction</w:t>
      </w:r>
      <w:r w:rsidRPr="00CC3451">
        <w:rPr>
          <w:lang w:val="fr-FR"/>
        </w:rPr>
        <w:tab/>
        <w:t>124</w:t>
      </w:r>
    </w:p>
    <w:p w14:paraId="2A4556C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411E7E0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SMSFFunction</w:t>
      </w:r>
      <w:r w:rsidRPr="00CC3451">
        <w:rPr>
          <w:lang w:val="fr-FR"/>
        </w:rPr>
        <w:tab/>
        <w:t>124</w:t>
      </w:r>
    </w:p>
    <w:p w14:paraId="49D506A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124</w:t>
      </w:r>
    </w:p>
    <w:p w14:paraId="0C6C9B5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124</w:t>
      </w:r>
    </w:p>
    <w:p w14:paraId="3D9049A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124</w:t>
      </w:r>
    </w:p>
    <w:p w14:paraId="636728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125</w:t>
      </w:r>
    </w:p>
    <w:p w14:paraId="079C8C7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LMFFunction</w:t>
      </w:r>
      <w:r w:rsidRPr="00CC3451">
        <w:rPr>
          <w:lang w:val="fr-FR"/>
        </w:rPr>
        <w:tab/>
        <w:t>125</w:t>
      </w:r>
    </w:p>
    <w:p w14:paraId="1BC666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125</w:t>
      </w:r>
    </w:p>
    <w:p w14:paraId="255E28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125</w:t>
      </w:r>
    </w:p>
    <w:p w14:paraId="283765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125</w:t>
      </w:r>
    </w:p>
    <w:p w14:paraId="703F45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125</w:t>
      </w:r>
    </w:p>
    <w:p w14:paraId="4650E4E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NGEIRFunction</w:t>
      </w:r>
      <w:r w:rsidRPr="00CC3451">
        <w:rPr>
          <w:lang w:val="fr-FR"/>
        </w:rPr>
        <w:tab/>
        <w:t>125</w:t>
      </w:r>
    </w:p>
    <w:p w14:paraId="286AF3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125</w:t>
      </w:r>
    </w:p>
    <w:p w14:paraId="2A1001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125</w:t>
      </w:r>
    </w:p>
    <w:p w14:paraId="4314CD4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126</w:t>
      </w:r>
    </w:p>
    <w:p w14:paraId="10140C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126</w:t>
      </w:r>
    </w:p>
    <w:p w14:paraId="6C33B0A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SEPPFunction</w:t>
      </w:r>
      <w:r w:rsidRPr="00CC3451">
        <w:rPr>
          <w:lang w:val="fr-FR"/>
        </w:rPr>
        <w:tab/>
        <w:t>126</w:t>
      </w:r>
    </w:p>
    <w:p w14:paraId="160BFE0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126</w:t>
      </w:r>
    </w:p>
    <w:p w14:paraId="651D685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126</w:t>
      </w:r>
    </w:p>
    <w:p w14:paraId="343815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126</w:t>
      </w:r>
    </w:p>
    <w:p w14:paraId="66A9A85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126</w:t>
      </w:r>
    </w:p>
    <w:p w14:paraId="15AC4BB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NWDAFFunction</w:t>
      </w:r>
      <w:r w:rsidRPr="00CC3451">
        <w:rPr>
          <w:lang w:val="fr-FR"/>
        </w:rPr>
        <w:tab/>
        <w:t>126</w:t>
      </w:r>
    </w:p>
    <w:p w14:paraId="0DE1FF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.18.1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126</w:t>
      </w:r>
    </w:p>
    <w:p w14:paraId="322318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126</w:t>
      </w:r>
    </w:p>
    <w:p w14:paraId="077E79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127</w:t>
      </w:r>
    </w:p>
    <w:p w14:paraId="1A0371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5.3.18.4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127</w:t>
      </w:r>
    </w:p>
    <w:p w14:paraId="11367C5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lastRenderedPageBreak/>
        <w:t>5.3.19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w:t>
      </w:r>
      <w:r w:rsidRPr="00CC3451">
        <w:rPr>
          <w:lang w:val="fr-FR"/>
        </w:rPr>
        <w:tab/>
        <w:t>127</w:t>
      </w:r>
    </w:p>
    <w:p w14:paraId="724C2C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127</w:t>
      </w:r>
    </w:p>
    <w:p w14:paraId="6F61A9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5.3.19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127</w:t>
      </w:r>
    </w:p>
    <w:p w14:paraId="10C181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127</w:t>
      </w:r>
    </w:p>
    <w:p w14:paraId="6A8E3A3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.3.19.4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127</w:t>
      </w:r>
    </w:p>
    <w:p w14:paraId="6D5B213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w:t>
      </w:r>
      <w:r w:rsidRPr="00CC3451">
        <w:rPr>
          <w:lang w:val="fr-FR"/>
        </w:rPr>
        <w:tab/>
        <w:t>127</w:t>
      </w:r>
    </w:p>
    <w:p w14:paraId="5C1757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127</w:t>
      </w:r>
    </w:p>
    <w:p w14:paraId="0688E0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4C28C0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128</w:t>
      </w:r>
    </w:p>
    <w:p w14:paraId="5271C7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128</w:t>
      </w:r>
    </w:p>
    <w:p w14:paraId="71F05DF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EP_N4</w:t>
      </w:r>
      <w:r w:rsidRPr="00CC3451">
        <w:rPr>
          <w:lang w:val="fr-FR"/>
        </w:rPr>
        <w:tab/>
        <w:t>128</w:t>
      </w:r>
    </w:p>
    <w:p w14:paraId="2D5233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128</w:t>
      </w:r>
    </w:p>
    <w:p w14:paraId="45978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620E49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128</w:t>
      </w:r>
    </w:p>
    <w:p w14:paraId="592234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128</w:t>
      </w:r>
    </w:p>
    <w:p w14:paraId="103F554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EP_N5</w:t>
      </w:r>
      <w:r w:rsidRPr="00CC3451">
        <w:rPr>
          <w:lang w:val="fr-FR"/>
        </w:rPr>
        <w:tab/>
        <w:t>128</w:t>
      </w:r>
    </w:p>
    <w:p w14:paraId="68B79D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128</w:t>
      </w:r>
    </w:p>
    <w:p w14:paraId="671952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128</w:t>
      </w:r>
    </w:p>
    <w:p w14:paraId="517B40A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129</w:t>
      </w:r>
    </w:p>
    <w:p w14:paraId="006C8E4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129</w:t>
      </w:r>
    </w:p>
    <w:p w14:paraId="5F9B0F6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EP_N6</w:t>
      </w:r>
      <w:r w:rsidRPr="00CC3451">
        <w:rPr>
          <w:lang w:val="fr-FR"/>
        </w:rPr>
        <w:tab/>
        <w:t>129</w:t>
      </w:r>
    </w:p>
    <w:p w14:paraId="5AAC06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129</w:t>
      </w:r>
    </w:p>
    <w:p w14:paraId="148C72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129</w:t>
      </w:r>
    </w:p>
    <w:p w14:paraId="6B176E9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129</w:t>
      </w:r>
    </w:p>
    <w:p w14:paraId="7CFBB0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129</w:t>
      </w:r>
    </w:p>
    <w:p w14:paraId="5EB1663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EP_N7</w:t>
      </w:r>
      <w:r w:rsidRPr="00CC3451">
        <w:rPr>
          <w:lang w:val="fr-FR"/>
        </w:rPr>
        <w:tab/>
        <w:t>129</w:t>
      </w:r>
    </w:p>
    <w:p w14:paraId="56AC41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129</w:t>
      </w:r>
    </w:p>
    <w:p w14:paraId="296AD08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129</w:t>
      </w:r>
    </w:p>
    <w:p w14:paraId="01CFCA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1B8B09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130</w:t>
      </w:r>
    </w:p>
    <w:p w14:paraId="3FFBD4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EP_N8</w:t>
      </w:r>
      <w:r w:rsidRPr="00CC3451">
        <w:rPr>
          <w:lang w:val="fr-FR"/>
        </w:rPr>
        <w:tab/>
        <w:t>130</w:t>
      </w:r>
    </w:p>
    <w:p w14:paraId="3B0F54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130</w:t>
      </w:r>
    </w:p>
    <w:p w14:paraId="562F1BC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130</w:t>
      </w:r>
    </w:p>
    <w:p w14:paraId="68487E7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4028CD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130</w:t>
      </w:r>
    </w:p>
    <w:p w14:paraId="78518D4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EP_N9</w:t>
      </w:r>
      <w:r w:rsidRPr="00CC3451">
        <w:rPr>
          <w:lang w:val="fr-FR"/>
        </w:rPr>
        <w:tab/>
        <w:t>130</w:t>
      </w:r>
    </w:p>
    <w:p w14:paraId="6BA4C7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130</w:t>
      </w:r>
    </w:p>
    <w:p w14:paraId="2B87B33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130</w:t>
      </w:r>
    </w:p>
    <w:p w14:paraId="0FF2A30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130</w:t>
      </w:r>
    </w:p>
    <w:p w14:paraId="6A6585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53C376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EP_N10</w:t>
      </w:r>
      <w:r w:rsidRPr="00CC3451">
        <w:rPr>
          <w:lang w:val="fr-FR"/>
        </w:rPr>
        <w:tab/>
        <w:t>131</w:t>
      </w:r>
    </w:p>
    <w:p w14:paraId="0CA156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131</w:t>
      </w:r>
    </w:p>
    <w:p w14:paraId="2489289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131</w:t>
      </w:r>
    </w:p>
    <w:p w14:paraId="3CE5F3F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131</w:t>
      </w:r>
    </w:p>
    <w:p w14:paraId="5CCDAB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593C9DA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EP_N11</w:t>
      </w:r>
      <w:r w:rsidRPr="00CC3451">
        <w:rPr>
          <w:lang w:val="fr-FR"/>
        </w:rPr>
        <w:tab/>
        <w:t>131</w:t>
      </w:r>
    </w:p>
    <w:p w14:paraId="05796C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131</w:t>
      </w:r>
    </w:p>
    <w:p w14:paraId="1E438FD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131</w:t>
      </w:r>
    </w:p>
    <w:p w14:paraId="20F1E6D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131</w:t>
      </w:r>
    </w:p>
    <w:p w14:paraId="7B30FD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131</w:t>
      </w:r>
    </w:p>
    <w:p w14:paraId="217CD0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5.3.29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EP_N12</w:t>
      </w:r>
      <w:r w:rsidRPr="00CC3451">
        <w:rPr>
          <w:lang w:val="fr-FR"/>
        </w:rPr>
        <w:tab/>
        <w:t>132</w:t>
      </w:r>
    </w:p>
    <w:p w14:paraId="4C6472E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132</w:t>
      </w:r>
    </w:p>
    <w:p w14:paraId="449863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5.3.29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132</w:t>
      </w:r>
    </w:p>
    <w:p w14:paraId="25399A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132</w:t>
      </w:r>
    </w:p>
    <w:p w14:paraId="2DEAB5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.3.29.4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132</w:t>
      </w:r>
    </w:p>
    <w:p w14:paraId="20548F8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EP_N13</w:t>
      </w:r>
      <w:r w:rsidRPr="00CC3451">
        <w:rPr>
          <w:lang w:val="fr-FR"/>
        </w:rPr>
        <w:tab/>
        <w:t>132</w:t>
      </w:r>
    </w:p>
    <w:p w14:paraId="671378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132</w:t>
      </w:r>
    </w:p>
    <w:p w14:paraId="710E17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132</w:t>
      </w:r>
    </w:p>
    <w:p w14:paraId="44B6F0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132</w:t>
      </w:r>
    </w:p>
    <w:p w14:paraId="3937149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132</w:t>
      </w:r>
    </w:p>
    <w:p w14:paraId="111D7D4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EP_N14</w:t>
      </w:r>
      <w:r w:rsidRPr="00CC3451">
        <w:rPr>
          <w:lang w:val="fr-FR"/>
        </w:rPr>
        <w:tab/>
        <w:t>133</w:t>
      </w:r>
    </w:p>
    <w:p w14:paraId="335C15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lastRenderedPageBreak/>
        <w:t>5.3.31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133</w:t>
      </w:r>
    </w:p>
    <w:p w14:paraId="6EA796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133</w:t>
      </w:r>
    </w:p>
    <w:p w14:paraId="2E3584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133</w:t>
      </w:r>
    </w:p>
    <w:p w14:paraId="56182A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133</w:t>
      </w:r>
    </w:p>
    <w:p w14:paraId="7834EE5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EP_N15</w:t>
      </w:r>
      <w:r w:rsidRPr="00CC3451">
        <w:rPr>
          <w:lang w:val="fr-FR"/>
        </w:rPr>
        <w:tab/>
        <w:t>133</w:t>
      </w:r>
    </w:p>
    <w:p w14:paraId="21A86A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133</w:t>
      </w:r>
    </w:p>
    <w:p w14:paraId="55115E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133</w:t>
      </w:r>
    </w:p>
    <w:p w14:paraId="165FF4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133</w:t>
      </w:r>
    </w:p>
    <w:p w14:paraId="7A24835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133</w:t>
      </w:r>
    </w:p>
    <w:p w14:paraId="65D001D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EP_N16</w:t>
      </w:r>
      <w:r w:rsidRPr="00CC3451">
        <w:rPr>
          <w:lang w:val="fr-FR"/>
        </w:rPr>
        <w:tab/>
        <w:t>134</w:t>
      </w:r>
    </w:p>
    <w:p w14:paraId="77E36F8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134</w:t>
      </w:r>
    </w:p>
    <w:p w14:paraId="6B3B0A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134</w:t>
      </w:r>
    </w:p>
    <w:p w14:paraId="5310A2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134</w:t>
      </w:r>
    </w:p>
    <w:p w14:paraId="4029B7C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134</w:t>
      </w:r>
    </w:p>
    <w:p w14:paraId="1B7BAEE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EP_N17</w:t>
      </w:r>
      <w:r w:rsidRPr="00CC3451">
        <w:rPr>
          <w:lang w:val="fr-FR"/>
        </w:rPr>
        <w:tab/>
        <w:t>134</w:t>
      </w:r>
    </w:p>
    <w:p w14:paraId="72F08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134</w:t>
      </w:r>
    </w:p>
    <w:p w14:paraId="101B7E0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134</w:t>
      </w:r>
    </w:p>
    <w:p w14:paraId="09BFB9D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134</w:t>
      </w:r>
    </w:p>
    <w:p w14:paraId="1B48AC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134</w:t>
      </w:r>
    </w:p>
    <w:p w14:paraId="4E03AEA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EP_N20</w:t>
      </w:r>
      <w:r w:rsidRPr="00CC3451">
        <w:rPr>
          <w:lang w:val="fr-FR"/>
        </w:rPr>
        <w:tab/>
        <w:t>135</w:t>
      </w:r>
    </w:p>
    <w:p w14:paraId="7E4FC2A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135</w:t>
      </w:r>
    </w:p>
    <w:p w14:paraId="54EBBB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135</w:t>
      </w:r>
    </w:p>
    <w:p w14:paraId="728957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135</w:t>
      </w:r>
    </w:p>
    <w:p w14:paraId="19E9891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135</w:t>
      </w:r>
    </w:p>
    <w:p w14:paraId="2F3E00F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EP_N21</w:t>
      </w:r>
      <w:r w:rsidRPr="00CC3451">
        <w:rPr>
          <w:lang w:val="fr-FR"/>
        </w:rPr>
        <w:tab/>
        <w:t>135</w:t>
      </w:r>
    </w:p>
    <w:p w14:paraId="78B7DEF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135</w:t>
      </w:r>
    </w:p>
    <w:p w14:paraId="40F299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135</w:t>
      </w:r>
    </w:p>
    <w:p w14:paraId="35EE2A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135</w:t>
      </w:r>
    </w:p>
    <w:p w14:paraId="0CE173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135</w:t>
      </w:r>
    </w:p>
    <w:p w14:paraId="400C56C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EP_N22</w:t>
      </w:r>
      <w:r w:rsidRPr="00CC3451">
        <w:rPr>
          <w:lang w:val="fr-FR"/>
        </w:rPr>
        <w:tab/>
        <w:t>136</w:t>
      </w:r>
    </w:p>
    <w:p w14:paraId="346A949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136</w:t>
      </w:r>
    </w:p>
    <w:p w14:paraId="77D365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136</w:t>
      </w:r>
    </w:p>
    <w:p w14:paraId="03F580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136</w:t>
      </w:r>
    </w:p>
    <w:p w14:paraId="7C5C1B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136</w:t>
      </w:r>
    </w:p>
    <w:p w14:paraId="749A0EE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5.3.38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EP_N26</w:t>
      </w:r>
      <w:r w:rsidRPr="00CC3451">
        <w:rPr>
          <w:lang w:val="fr-FR"/>
        </w:rPr>
        <w:tab/>
        <w:t>136</w:t>
      </w:r>
    </w:p>
    <w:p w14:paraId="553B42C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136</w:t>
      </w:r>
    </w:p>
    <w:p w14:paraId="5D7DE4C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5.3.38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136</w:t>
      </w:r>
    </w:p>
    <w:p w14:paraId="41BE4B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136</w:t>
      </w:r>
    </w:p>
    <w:p w14:paraId="3C72E42A"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136</w:t>
      </w:r>
    </w:p>
    <w:p w14:paraId="1EA7F3C7" w14:textId="77777777" w:rsidR="00CC3451" w:rsidRDefault="00CC3451">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137</w:t>
      </w:r>
    </w:p>
    <w:p w14:paraId="2C3FEEF0" w14:textId="77777777" w:rsidR="00CC3451" w:rsidRDefault="00CC3451">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137</w:t>
      </w:r>
    </w:p>
    <w:p w14:paraId="2BBE3844" w14:textId="77777777" w:rsidR="00CC3451" w:rsidRDefault="00CC3451">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F0624F">
        <w:rPr>
          <w:rFonts w:ascii="Courier New" w:hAnsi="Courier New"/>
          <w:lang w:eastAsia="zh-CN"/>
        </w:rPr>
        <w:t>EP_S5C</w:t>
      </w:r>
      <w:r>
        <w:tab/>
        <w:t>137</w:t>
      </w:r>
    </w:p>
    <w:p w14:paraId="3B8162B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5.3.41</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137</w:t>
      </w:r>
    </w:p>
    <w:p w14:paraId="6DB3FF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5.3.41</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137</w:t>
      </w:r>
    </w:p>
    <w:p w14:paraId="2D6D5E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137</w:t>
      </w:r>
    </w:p>
    <w:p w14:paraId="57DA60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137</w:t>
      </w:r>
    </w:p>
    <w:p w14:paraId="6FC03DC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EP_S5U</w:t>
      </w:r>
      <w:r w:rsidRPr="00CC3451">
        <w:rPr>
          <w:lang w:val="fr-FR"/>
        </w:rPr>
        <w:tab/>
        <w:t>137</w:t>
      </w:r>
    </w:p>
    <w:p w14:paraId="3D0F3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137</w:t>
      </w:r>
    </w:p>
    <w:p w14:paraId="0B3368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137</w:t>
      </w:r>
    </w:p>
    <w:p w14:paraId="4E3938E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137</w:t>
      </w:r>
    </w:p>
    <w:p w14:paraId="04487E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137</w:t>
      </w:r>
    </w:p>
    <w:p w14:paraId="6C1FA3D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EP_Rx</w:t>
      </w:r>
      <w:r w:rsidRPr="00CC3451">
        <w:rPr>
          <w:lang w:val="fr-FR"/>
        </w:rPr>
        <w:tab/>
        <w:t>138</w:t>
      </w:r>
    </w:p>
    <w:p w14:paraId="14DDDD2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138</w:t>
      </w:r>
    </w:p>
    <w:p w14:paraId="1E79FD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138</w:t>
      </w:r>
    </w:p>
    <w:p w14:paraId="490C88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138</w:t>
      </w:r>
    </w:p>
    <w:p w14:paraId="00DCD34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138</w:t>
      </w:r>
    </w:p>
    <w:p w14:paraId="32A29A5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EP_MAP_SMSC</w:t>
      </w:r>
      <w:r w:rsidRPr="00CC3451">
        <w:rPr>
          <w:lang w:val="fr-FR"/>
        </w:rPr>
        <w:tab/>
        <w:t>138</w:t>
      </w:r>
    </w:p>
    <w:p w14:paraId="23080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138</w:t>
      </w:r>
    </w:p>
    <w:p w14:paraId="0528C7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138</w:t>
      </w:r>
    </w:p>
    <w:p w14:paraId="0885ED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138</w:t>
      </w:r>
    </w:p>
    <w:p w14:paraId="14F38B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138</w:t>
      </w:r>
    </w:p>
    <w:p w14:paraId="5E49841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lastRenderedPageBreak/>
        <w:t>5.3.45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EP_NLS</w:t>
      </w:r>
      <w:r w:rsidRPr="00CC3451">
        <w:rPr>
          <w:lang w:val="fr-FR"/>
        </w:rPr>
        <w:tab/>
        <w:t>139</w:t>
      </w:r>
    </w:p>
    <w:p w14:paraId="455E91D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5.3.45</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139</w:t>
      </w:r>
    </w:p>
    <w:p w14:paraId="580E78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5.3.45</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139</w:t>
      </w:r>
    </w:p>
    <w:p w14:paraId="3E447A7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139</w:t>
      </w:r>
    </w:p>
    <w:p w14:paraId="641B316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139</w:t>
      </w:r>
    </w:p>
    <w:p w14:paraId="0242EDC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EP_NLG</w:t>
      </w:r>
      <w:r w:rsidRPr="00CC3451">
        <w:rPr>
          <w:lang w:val="fr-FR"/>
        </w:rPr>
        <w:tab/>
        <w:t>139</w:t>
      </w:r>
    </w:p>
    <w:p w14:paraId="5CA9797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5.3.46</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139</w:t>
      </w:r>
    </w:p>
    <w:p w14:paraId="6CA663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5.3.46</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139</w:t>
      </w:r>
    </w:p>
    <w:p w14:paraId="464D24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139</w:t>
      </w:r>
    </w:p>
    <w:p w14:paraId="187A35B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139</w:t>
      </w:r>
    </w:p>
    <w:p w14:paraId="236AC2E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EP_N27</w:t>
      </w:r>
      <w:r w:rsidRPr="00CC3451">
        <w:rPr>
          <w:lang w:val="fr-FR"/>
        </w:rPr>
        <w:tab/>
        <w:t>140</w:t>
      </w:r>
    </w:p>
    <w:p w14:paraId="51C5196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140</w:t>
      </w:r>
    </w:p>
    <w:p w14:paraId="116D32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140</w:t>
      </w:r>
    </w:p>
    <w:p w14:paraId="2543CC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140</w:t>
      </w:r>
    </w:p>
    <w:p w14:paraId="3512C4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140</w:t>
      </w:r>
    </w:p>
    <w:p w14:paraId="2C09722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5.3.48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EP_N31</w:t>
      </w:r>
      <w:r w:rsidRPr="00CC3451">
        <w:rPr>
          <w:lang w:val="fr-FR"/>
        </w:rPr>
        <w:tab/>
        <w:t>140</w:t>
      </w:r>
    </w:p>
    <w:p w14:paraId="016C8A6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140</w:t>
      </w:r>
    </w:p>
    <w:p w14:paraId="3C0725A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140</w:t>
      </w:r>
    </w:p>
    <w:p w14:paraId="793D52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140</w:t>
      </w:r>
    </w:p>
    <w:p w14:paraId="40A1A92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.3.48.4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140</w:t>
      </w:r>
    </w:p>
    <w:p w14:paraId="14E228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w:t>
      </w:r>
      <w:r w:rsidRPr="00CC3451">
        <w:rPr>
          <w:lang w:val="fr-FR" w:eastAsia="zh-CN"/>
        </w:rPr>
        <w:t>49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ExternalNRFFunction</w:t>
      </w:r>
      <w:r w:rsidRPr="00CC3451">
        <w:rPr>
          <w:lang w:val="fr-FR"/>
        </w:rPr>
        <w:tab/>
        <w:t>141</w:t>
      </w:r>
    </w:p>
    <w:p w14:paraId="434194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49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141</w:t>
      </w:r>
    </w:p>
    <w:p w14:paraId="45F0BB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49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141</w:t>
      </w:r>
    </w:p>
    <w:p w14:paraId="3F47F9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5.3.49.3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141</w:t>
      </w:r>
    </w:p>
    <w:p w14:paraId="47489B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5.3.49.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141</w:t>
      </w:r>
    </w:p>
    <w:p w14:paraId="47929F6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w:t>
      </w:r>
      <w:r w:rsidRPr="00CC3451">
        <w:rPr>
          <w:lang w:val="fr-FR" w:eastAsia="zh-CN"/>
        </w:rPr>
        <w:t>50</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rPr>
        <w:t>ExternalNSSFFunction</w:t>
      </w:r>
      <w:r w:rsidRPr="00CC3451">
        <w:rPr>
          <w:lang w:val="fr-FR"/>
        </w:rPr>
        <w:tab/>
        <w:t>141</w:t>
      </w:r>
    </w:p>
    <w:p w14:paraId="5EF8FC4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50</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141</w:t>
      </w:r>
    </w:p>
    <w:p w14:paraId="10F2A7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w:t>
      </w:r>
      <w:r w:rsidRPr="00CC3451">
        <w:rPr>
          <w:lang w:val="fr-FR" w:eastAsia="zh-CN"/>
        </w:rPr>
        <w:t>3</w:t>
      </w:r>
      <w:r w:rsidRPr="00CC3451">
        <w:rPr>
          <w:lang w:val="fr-FR"/>
        </w:rPr>
        <w:t>.</w:t>
      </w:r>
      <w:r w:rsidRPr="00CC3451">
        <w:rPr>
          <w:lang w:val="fr-FR" w:eastAsia="zh-CN"/>
        </w:rPr>
        <w:t>50</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141</w:t>
      </w:r>
    </w:p>
    <w:p w14:paraId="4801679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141</w:t>
      </w:r>
    </w:p>
    <w:p w14:paraId="78EFC8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5.3.50.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141</w:t>
      </w:r>
    </w:p>
    <w:p w14:paraId="21F9012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AMFSet</w:t>
      </w:r>
      <w:r w:rsidRPr="00CC3451">
        <w:rPr>
          <w:lang w:val="fr-FR"/>
        </w:rPr>
        <w:tab/>
        <w:t>142</w:t>
      </w:r>
    </w:p>
    <w:p w14:paraId="68AD0FC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142</w:t>
      </w:r>
    </w:p>
    <w:p w14:paraId="524409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142</w:t>
      </w:r>
    </w:p>
    <w:p w14:paraId="173BF7D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142</w:t>
      </w:r>
    </w:p>
    <w:p w14:paraId="72A004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142</w:t>
      </w:r>
    </w:p>
    <w:p w14:paraId="7FC6F2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AMFRegion</w:t>
      </w:r>
      <w:r w:rsidRPr="00CC3451">
        <w:rPr>
          <w:lang w:val="fr-FR"/>
        </w:rPr>
        <w:tab/>
        <w:t>142</w:t>
      </w:r>
    </w:p>
    <w:p w14:paraId="0E53269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.52.1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142</w:t>
      </w:r>
    </w:p>
    <w:p w14:paraId="26FC714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142</w:t>
      </w:r>
    </w:p>
    <w:p w14:paraId="3D93A0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143</w:t>
      </w:r>
    </w:p>
    <w:p w14:paraId="63773B5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143</w:t>
      </w:r>
    </w:p>
    <w:p w14:paraId="702D84F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5.3.53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ExternalAMFFunction</w:t>
      </w:r>
      <w:r w:rsidRPr="00CC3451">
        <w:rPr>
          <w:lang w:val="fr-FR"/>
        </w:rPr>
        <w:tab/>
        <w:t>143</w:t>
      </w:r>
    </w:p>
    <w:p w14:paraId="1D5340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143</w:t>
      </w:r>
    </w:p>
    <w:p w14:paraId="1DCBA1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143</w:t>
      </w:r>
    </w:p>
    <w:p w14:paraId="27F275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143</w:t>
      </w:r>
    </w:p>
    <w:p w14:paraId="1B87983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5.3.53.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143</w:t>
      </w:r>
    </w:p>
    <w:p w14:paraId="3BE782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5.3.54</w:t>
      </w:r>
      <w:r w:rsidRPr="00CC3451">
        <w:rPr>
          <w:rFonts w:asciiTheme="minorHAnsi" w:eastAsiaTheme="minorEastAsia" w:hAnsiTheme="minorHAnsi" w:cstheme="minorBidi"/>
          <w:sz w:val="22"/>
          <w:szCs w:val="22"/>
          <w:lang w:val="fr-FR" w:eastAsia="en-GB"/>
        </w:rPr>
        <w:tab/>
      </w:r>
      <w:r w:rsidRPr="00CC3451">
        <w:rPr>
          <w:lang w:val="fr-FR"/>
        </w:rPr>
        <w:t>ManagedNFProfile &lt;&lt;dataType&gt;&gt;</w:t>
      </w:r>
      <w:r w:rsidRPr="00CC3451">
        <w:rPr>
          <w:lang w:val="fr-FR"/>
        </w:rPr>
        <w:tab/>
        <w:t>143</w:t>
      </w:r>
    </w:p>
    <w:p w14:paraId="3B9944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143</w:t>
      </w:r>
    </w:p>
    <w:p w14:paraId="01EAC61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144</w:t>
      </w:r>
    </w:p>
    <w:p w14:paraId="26BDD5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5.3.54.3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144</w:t>
      </w:r>
    </w:p>
    <w:p w14:paraId="5BA8902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144</w:t>
      </w:r>
    </w:p>
    <w:p w14:paraId="6CAFAA85" w14:textId="77777777" w:rsidR="00CC3451" w:rsidRDefault="00CC3451">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144</w:t>
      </w:r>
    </w:p>
    <w:p w14:paraId="2A2D958C"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144</w:t>
      </w:r>
    </w:p>
    <w:p w14:paraId="31CEDE9F" w14:textId="77777777" w:rsidR="00CC3451" w:rsidRDefault="00CC3451">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144</w:t>
      </w:r>
    </w:p>
    <w:p w14:paraId="683F4D88"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144</w:t>
      </w:r>
    </w:p>
    <w:p w14:paraId="5F8E3717" w14:textId="77777777" w:rsidR="00CC3451" w:rsidRDefault="00CC3451">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145</w:t>
      </w:r>
    </w:p>
    <w:p w14:paraId="6DE461A4"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145</w:t>
      </w:r>
    </w:p>
    <w:p w14:paraId="6D82CD2E"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145</w:t>
      </w:r>
    </w:p>
    <w:p w14:paraId="4E06609C" w14:textId="77777777" w:rsidR="00CC3451" w:rsidRDefault="00CC3451">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145</w:t>
      </w:r>
    </w:p>
    <w:p w14:paraId="65B52719"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145</w:t>
      </w:r>
    </w:p>
    <w:p w14:paraId="71A9CF88" w14:textId="77777777" w:rsidR="00CC3451" w:rsidRDefault="00CC3451">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145</w:t>
      </w:r>
    </w:p>
    <w:p w14:paraId="1A8B925D"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145</w:t>
      </w:r>
    </w:p>
    <w:p w14:paraId="777ABA4C" w14:textId="77777777" w:rsidR="00CC3451" w:rsidRDefault="00CC3451">
      <w:pPr>
        <w:pStyle w:val="TOC4"/>
        <w:rPr>
          <w:rFonts w:asciiTheme="minorHAnsi" w:eastAsiaTheme="minorEastAsia" w:hAnsiTheme="minorHAnsi" w:cstheme="minorBidi"/>
          <w:sz w:val="22"/>
          <w:szCs w:val="22"/>
          <w:lang w:eastAsia="en-GB"/>
        </w:rPr>
      </w:pPr>
      <w:r>
        <w:rPr>
          <w:lang w:eastAsia="zh-CN"/>
        </w:rPr>
        <w:lastRenderedPageBreak/>
        <w:t>5</w:t>
      </w:r>
      <w:r>
        <w:t>.3.58.2</w:t>
      </w:r>
      <w:r>
        <w:rPr>
          <w:rFonts w:asciiTheme="minorHAnsi" w:eastAsiaTheme="minorEastAsia" w:hAnsiTheme="minorHAnsi" w:cstheme="minorBidi"/>
          <w:sz w:val="22"/>
          <w:szCs w:val="22"/>
          <w:lang w:eastAsia="en-GB"/>
        </w:rPr>
        <w:tab/>
      </w:r>
      <w:r>
        <w:t>Attributes</w:t>
      </w:r>
      <w:r>
        <w:tab/>
        <w:t>145</w:t>
      </w:r>
    </w:p>
    <w:p w14:paraId="3A49DE82" w14:textId="77777777" w:rsidR="00CC3451" w:rsidRDefault="00CC3451">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146</w:t>
      </w:r>
    </w:p>
    <w:p w14:paraId="3EEA0674"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146</w:t>
      </w:r>
    </w:p>
    <w:p w14:paraId="33067931" w14:textId="77777777" w:rsidR="00CC3451" w:rsidRDefault="00CC3451">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146</w:t>
      </w:r>
    </w:p>
    <w:p w14:paraId="1A64199B"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146</w:t>
      </w:r>
    </w:p>
    <w:p w14:paraId="0D3709C2"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146</w:t>
      </w:r>
    </w:p>
    <w:p w14:paraId="137DFEAB" w14:textId="77777777" w:rsidR="00CC3451" w:rsidRDefault="00CC3451">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146</w:t>
      </w:r>
    </w:p>
    <w:p w14:paraId="639F998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.3.59.4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146</w:t>
      </w:r>
    </w:p>
    <w:p w14:paraId="7CD1746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5.3.60</w:t>
      </w:r>
      <w:r w:rsidRPr="00CC3451">
        <w:rPr>
          <w:rFonts w:asciiTheme="minorHAnsi" w:eastAsiaTheme="minorEastAsia" w:hAnsiTheme="minorHAnsi" w:cstheme="minorBidi"/>
          <w:sz w:val="22"/>
          <w:szCs w:val="22"/>
          <w:lang w:val="fr-FR" w:eastAsia="en-GB"/>
        </w:rPr>
        <w:tab/>
      </w:r>
      <w:r w:rsidRPr="00CC3451">
        <w:rPr>
          <w:lang w:val="fr-FR"/>
        </w:rPr>
        <w:t>AmfInfo &lt;&lt;dataType&gt;&gt;</w:t>
      </w:r>
      <w:r w:rsidRPr="00CC3451">
        <w:rPr>
          <w:lang w:val="fr-FR"/>
        </w:rPr>
        <w:tab/>
        <w:t>146</w:t>
      </w:r>
    </w:p>
    <w:p w14:paraId="0A6AB11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146</w:t>
      </w:r>
    </w:p>
    <w:p w14:paraId="3A19736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146</w:t>
      </w:r>
    </w:p>
    <w:p w14:paraId="7D6C6C3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146</w:t>
      </w:r>
    </w:p>
    <w:p w14:paraId="438140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146</w:t>
      </w:r>
    </w:p>
    <w:p w14:paraId="509D981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5.3.61</w:t>
      </w:r>
      <w:r w:rsidRPr="00CC3451">
        <w:rPr>
          <w:rFonts w:asciiTheme="minorHAnsi" w:eastAsiaTheme="minorEastAsia" w:hAnsiTheme="minorHAnsi" w:cstheme="minorBidi"/>
          <w:sz w:val="22"/>
          <w:szCs w:val="22"/>
          <w:lang w:val="fr-FR" w:eastAsia="en-GB"/>
        </w:rPr>
        <w:tab/>
      </w:r>
      <w:r w:rsidRPr="00CC3451">
        <w:rPr>
          <w:lang w:val="fr-FR"/>
        </w:rPr>
        <w:t>Udrinfo &lt;&lt;dataType&gt;&gt;</w:t>
      </w:r>
      <w:r w:rsidRPr="00CC3451">
        <w:rPr>
          <w:lang w:val="fr-FR"/>
        </w:rPr>
        <w:tab/>
        <w:t>147</w:t>
      </w:r>
    </w:p>
    <w:p w14:paraId="48E130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147</w:t>
      </w:r>
    </w:p>
    <w:p w14:paraId="021DF9B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147</w:t>
      </w:r>
    </w:p>
    <w:p w14:paraId="5302B0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147</w:t>
      </w:r>
    </w:p>
    <w:p w14:paraId="292B03F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147</w:t>
      </w:r>
    </w:p>
    <w:p w14:paraId="72439A0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EP_N32</w:t>
      </w:r>
      <w:r w:rsidRPr="00CC3451">
        <w:rPr>
          <w:lang w:val="fr-FR"/>
        </w:rPr>
        <w:tab/>
        <w:t>147</w:t>
      </w:r>
    </w:p>
    <w:p w14:paraId="2679F2F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5.3.62</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147</w:t>
      </w:r>
    </w:p>
    <w:p w14:paraId="2F69B1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5.3.62</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147</w:t>
      </w:r>
    </w:p>
    <w:p w14:paraId="04D45D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147</w:t>
      </w:r>
    </w:p>
    <w:p w14:paraId="620A45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147</w:t>
      </w:r>
    </w:p>
    <w:p w14:paraId="3F29819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ExternalSEPPFunction</w:t>
      </w:r>
      <w:r w:rsidRPr="00CC3451">
        <w:rPr>
          <w:lang w:val="fr-FR"/>
        </w:rPr>
        <w:tab/>
        <w:t>148</w:t>
      </w:r>
    </w:p>
    <w:p w14:paraId="365D7E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3BD0D61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55B1E8C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148</w:t>
      </w:r>
    </w:p>
    <w:p w14:paraId="253BEB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148</w:t>
      </w:r>
    </w:p>
    <w:p w14:paraId="06C6FCE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SEPPFunction &lt;&lt;ProxyClass&gt;&gt;</w:t>
      </w:r>
      <w:r w:rsidRPr="00CC3451">
        <w:rPr>
          <w:lang w:val="fr-FR"/>
        </w:rPr>
        <w:tab/>
        <w:t>148</w:t>
      </w:r>
    </w:p>
    <w:p w14:paraId="1AE0C4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3BD188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707F8D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148</w:t>
      </w:r>
    </w:p>
    <w:p w14:paraId="6851E23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148</w:t>
      </w:r>
    </w:p>
    <w:p w14:paraId="28612DE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5.3.65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NEFFunction</w:t>
      </w:r>
      <w:r w:rsidRPr="00CC3451">
        <w:rPr>
          <w:lang w:val="fr-FR"/>
        </w:rPr>
        <w:tab/>
        <w:t>148</w:t>
      </w:r>
    </w:p>
    <w:p w14:paraId="3329E3E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.65.1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148</w:t>
      </w:r>
    </w:p>
    <w:p w14:paraId="69192C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148</w:t>
      </w:r>
    </w:p>
    <w:p w14:paraId="05DE2ED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149</w:t>
      </w:r>
    </w:p>
    <w:p w14:paraId="37B68E7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149</w:t>
      </w:r>
    </w:p>
    <w:p w14:paraId="71837DA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SCPFunction</w:t>
      </w:r>
      <w:r w:rsidRPr="00CC3451">
        <w:rPr>
          <w:lang w:val="fr-FR"/>
        </w:rPr>
        <w:tab/>
        <w:t>149</w:t>
      </w:r>
    </w:p>
    <w:p w14:paraId="5C798D5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5.3.67</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149</w:t>
      </w:r>
    </w:p>
    <w:p w14:paraId="3E3063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5.3.67</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149</w:t>
      </w:r>
    </w:p>
    <w:p w14:paraId="6153D94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149</w:t>
      </w:r>
    </w:p>
    <w:p w14:paraId="68C2B1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149</w:t>
      </w:r>
    </w:p>
    <w:p w14:paraId="101BF8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5.3.68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SupportedFunction &lt;&lt;dataType&gt;&gt;</w:t>
      </w:r>
      <w:r w:rsidRPr="00CC3451">
        <w:rPr>
          <w:lang w:val="fr-FR"/>
        </w:rPr>
        <w:tab/>
        <w:t>149</w:t>
      </w:r>
    </w:p>
    <w:p w14:paraId="1C25E35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149</w:t>
      </w:r>
    </w:p>
    <w:p w14:paraId="749034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5.3.68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150</w:t>
      </w:r>
    </w:p>
    <w:p w14:paraId="5B3780E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150</w:t>
      </w:r>
    </w:p>
    <w:p w14:paraId="7B57FE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150</w:t>
      </w:r>
    </w:p>
    <w:p w14:paraId="79C74D8B"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5.3.69</w:t>
      </w:r>
      <w:r w:rsidRPr="00CC3451">
        <w:rPr>
          <w:rFonts w:asciiTheme="minorHAnsi" w:eastAsiaTheme="minorEastAsia" w:hAnsiTheme="minorHAnsi" w:cstheme="minorBidi"/>
          <w:sz w:val="22"/>
          <w:szCs w:val="22"/>
          <w:lang w:val="fr-FR" w:eastAsia="en-GB"/>
        </w:rPr>
        <w:tab/>
      </w:r>
      <w:r w:rsidRPr="00CC3451">
        <w:rPr>
          <w:lang w:val="fr-FR"/>
        </w:rPr>
        <w:t>CommModel &lt;&lt;dataType&gt;&gt;</w:t>
      </w:r>
      <w:r w:rsidRPr="00CC3451">
        <w:rPr>
          <w:lang w:val="fr-FR"/>
        </w:rPr>
        <w:tab/>
        <w:t>150</w:t>
      </w:r>
    </w:p>
    <w:p w14:paraId="6DF6BA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150</w:t>
      </w:r>
    </w:p>
    <w:p w14:paraId="2D52BF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150</w:t>
      </w:r>
    </w:p>
    <w:p w14:paraId="5A8589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5.3.69.3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150</w:t>
      </w:r>
    </w:p>
    <w:p w14:paraId="5003E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.3.69.4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150</w:t>
      </w:r>
    </w:p>
    <w:p w14:paraId="41AD40F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QFQoSMonitoringControl</w:t>
      </w:r>
      <w:r w:rsidRPr="00CC3451">
        <w:rPr>
          <w:lang w:val="fr-FR"/>
        </w:rPr>
        <w:tab/>
        <w:t>150</w:t>
      </w:r>
    </w:p>
    <w:p w14:paraId="2EA30B9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150</w:t>
      </w:r>
    </w:p>
    <w:p w14:paraId="400180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151</w:t>
      </w:r>
    </w:p>
    <w:p w14:paraId="14B8AD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151</w:t>
      </w:r>
    </w:p>
    <w:p w14:paraId="0BD733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151</w:t>
      </w:r>
    </w:p>
    <w:p w14:paraId="59E4F43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QFDelayThresholdsType</w:t>
      </w:r>
      <w:r w:rsidRPr="00CC3451">
        <w:rPr>
          <w:lang w:val="fr-FR"/>
        </w:rPr>
        <w:t xml:space="preserve"> &lt;&lt;dataType&gt;&gt;</w:t>
      </w:r>
      <w:r w:rsidRPr="00CC3451">
        <w:rPr>
          <w:lang w:val="fr-FR"/>
        </w:rPr>
        <w:tab/>
        <w:t>151</w:t>
      </w:r>
    </w:p>
    <w:p w14:paraId="3F78DEE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151</w:t>
      </w:r>
    </w:p>
    <w:p w14:paraId="1B0D363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151</w:t>
      </w:r>
    </w:p>
    <w:p w14:paraId="64E5A91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5.3.71.3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151</w:t>
      </w:r>
    </w:p>
    <w:p w14:paraId="599460F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152</w:t>
      </w:r>
    </w:p>
    <w:p w14:paraId="2C58075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GtpUPathQoSMonitoringControl</w:t>
      </w:r>
      <w:r w:rsidRPr="00CC3451">
        <w:rPr>
          <w:lang w:val="fr-FR"/>
        </w:rPr>
        <w:tab/>
        <w:t>152</w:t>
      </w:r>
    </w:p>
    <w:p w14:paraId="481E963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152</w:t>
      </w:r>
    </w:p>
    <w:p w14:paraId="5876386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152</w:t>
      </w:r>
    </w:p>
    <w:p w14:paraId="4A5F125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152</w:t>
      </w:r>
    </w:p>
    <w:p w14:paraId="3C4ECF7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152</w:t>
      </w:r>
    </w:p>
    <w:p w14:paraId="367B10B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GtpUPathDelayThresholdsType</w:t>
      </w:r>
      <w:r w:rsidRPr="00CC3451">
        <w:rPr>
          <w:lang w:val="fr-FR"/>
        </w:rPr>
        <w:t xml:space="preserve"> &lt;&lt;dataType&gt;&gt;</w:t>
      </w:r>
      <w:r w:rsidRPr="00CC3451">
        <w:rPr>
          <w:lang w:val="fr-FR"/>
        </w:rPr>
        <w:tab/>
        <w:t>152</w:t>
      </w:r>
    </w:p>
    <w:p w14:paraId="2A3CB3D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152</w:t>
      </w:r>
    </w:p>
    <w:p w14:paraId="75CD036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153</w:t>
      </w:r>
    </w:p>
    <w:p w14:paraId="550818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153</w:t>
      </w:r>
    </w:p>
    <w:p w14:paraId="32B110D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153</w:t>
      </w:r>
    </w:p>
    <w:p w14:paraId="4DDFF2A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5.3.75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Configurable5QISet</w:t>
      </w:r>
      <w:r w:rsidRPr="00CC3451">
        <w:rPr>
          <w:lang w:val="fr-FR"/>
        </w:rPr>
        <w:tab/>
        <w:t>153</w:t>
      </w:r>
    </w:p>
    <w:p w14:paraId="236CD5C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.75.1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153</w:t>
      </w:r>
    </w:p>
    <w:p w14:paraId="2150DB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153</w:t>
      </w:r>
    </w:p>
    <w:p w14:paraId="360192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153</w:t>
      </w:r>
    </w:p>
    <w:p w14:paraId="755FBE8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.3.75.4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153</w:t>
      </w:r>
    </w:p>
    <w:p w14:paraId="751E222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FiveQICharacteristics </w:t>
      </w:r>
      <w:r w:rsidRPr="00CC3451">
        <w:rPr>
          <w:lang w:val="fr-FR"/>
        </w:rPr>
        <w:tab/>
        <w:t>153</w:t>
      </w:r>
    </w:p>
    <w:p w14:paraId="20121B6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153</w:t>
      </w:r>
    </w:p>
    <w:p w14:paraId="71B1E6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154</w:t>
      </w:r>
    </w:p>
    <w:p w14:paraId="50D3844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154</w:t>
      </w:r>
    </w:p>
    <w:p w14:paraId="5D872FF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154</w:t>
      </w:r>
    </w:p>
    <w:p w14:paraId="26475D0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5.3.77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PacketErrorRate</w:t>
      </w:r>
      <w:r w:rsidRPr="00CC3451">
        <w:rPr>
          <w:lang w:val="fr-FR"/>
        </w:rPr>
        <w:t xml:space="preserve"> &lt;&lt;dataType&gt;&gt;</w:t>
      </w:r>
      <w:r w:rsidRPr="00CC3451">
        <w:rPr>
          <w:lang w:val="fr-FR"/>
        </w:rPr>
        <w:tab/>
        <w:t>154</w:t>
      </w:r>
    </w:p>
    <w:p w14:paraId="1AC901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154</w:t>
      </w:r>
    </w:p>
    <w:p w14:paraId="2C45C6C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154</w:t>
      </w:r>
    </w:p>
    <w:p w14:paraId="0BE81F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154</w:t>
      </w:r>
    </w:p>
    <w:p w14:paraId="6301F6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154</w:t>
      </w:r>
    </w:p>
    <w:p w14:paraId="5D544963" w14:textId="77777777" w:rsidR="00CC3451" w:rsidRDefault="00CC3451">
      <w:pPr>
        <w:pStyle w:val="TOC3"/>
        <w:rPr>
          <w:rFonts w:asciiTheme="minorHAnsi" w:eastAsiaTheme="minorEastAsia" w:hAnsiTheme="minorHAnsi" w:cstheme="minorBidi"/>
          <w:sz w:val="22"/>
          <w:szCs w:val="22"/>
          <w:lang w:eastAsia="en-GB"/>
        </w:rPr>
      </w:pPr>
      <w:r w:rsidRPr="00F0624F">
        <w:rPr>
          <w:rFonts w:cs="Arial"/>
          <w:lang w:eastAsia="zh-CN"/>
        </w:rPr>
        <w:t>5.3.78</w:t>
      </w:r>
      <w:r>
        <w:rPr>
          <w:rFonts w:asciiTheme="minorHAnsi" w:eastAsiaTheme="minorEastAsia" w:hAnsiTheme="minorHAnsi" w:cstheme="minorBidi"/>
          <w:sz w:val="22"/>
          <w:szCs w:val="22"/>
          <w:lang w:eastAsia="en-GB"/>
        </w:rPr>
        <w:tab/>
      </w:r>
      <w:r w:rsidRPr="00F0624F">
        <w:rPr>
          <w:rFonts w:ascii="Courier New" w:hAnsi="Courier New"/>
        </w:rPr>
        <w:t>FiveQiDscpMappingSet</w:t>
      </w:r>
      <w:r>
        <w:tab/>
        <w:t>154</w:t>
      </w:r>
    </w:p>
    <w:p w14:paraId="05903662" w14:textId="77777777" w:rsidR="00CC3451" w:rsidRDefault="00CC3451">
      <w:pPr>
        <w:pStyle w:val="TOC4"/>
        <w:rPr>
          <w:rFonts w:asciiTheme="minorHAnsi" w:eastAsiaTheme="minorEastAsia" w:hAnsiTheme="minorHAnsi" w:cstheme="minorBidi"/>
          <w:sz w:val="22"/>
          <w:szCs w:val="22"/>
          <w:lang w:eastAsia="en-GB"/>
        </w:rPr>
      </w:pPr>
      <w:r>
        <w:rPr>
          <w:lang w:eastAsia="zh-CN"/>
        </w:rPr>
        <w:t>5.3</w:t>
      </w:r>
      <w:r>
        <w:t>.78.1</w:t>
      </w:r>
      <w:r>
        <w:rPr>
          <w:rFonts w:asciiTheme="minorHAnsi" w:eastAsiaTheme="minorEastAsia" w:hAnsiTheme="minorHAnsi" w:cstheme="minorBidi"/>
          <w:sz w:val="22"/>
          <w:szCs w:val="22"/>
          <w:lang w:eastAsia="en-GB"/>
        </w:rPr>
        <w:tab/>
      </w:r>
      <w:r>
        <w:t>Definition</w:t>
      </w:r>
      <w:r>
        <w:tab/>
        <w:t>154</w:t>
      </w:r>
    </w:p>
    <w:p w14:paraId="0882F1CC" w14:textId="77777777" w:rsidR="00CC3451" w:rsidRDefault="00CC3451">
      <w:pPr>
        <w:pStyle w:val="TOC4"/>
        <w:rPr>
          <w:rFonts w:asciiTheme="minorHAnsi" w:eastAsiaTheme="minorEastAsia" w:hAnsiTheme="minorHAnsi" w:cstheme="minorBidi"/>
          <w:sz w:val="22"/>
          <w:szCs w:val="22"/>
          <w:lang w:eastAsia="en-GB"/>
        </w:rPr>
      </w:pPr>
      <w:r>
        <w:t>5.3.78.2</w:t>
      </w:r>
      <w:r>
        <w:rPr>
          <w:rFonts w:asciiTheme="minorHAnsi" w:eastAsiaTheme="minorEastAsia" w:hAnsiTheme="minorHAnsi" w:cstheme="minorBidi"/>
          <w:sz w:val="22"/>
          <w:szCs w:val="22"/>
          <w:lang w:eastAsia="en-GB"/>
        </w:rPr>
        <w:tab/>
      </w:r>
      <w:r>
        <w:t>Attributes</w:t>
      </w:r>
      <w:r>
        <w:tab/>
        <w:t>155</w:t>
      </w:r>
    </w:p>
    <w:p w14:paraId="2282C852" w14:textId="77777777" w:rsidR="00CC3451" w:rsidRDefault="00CC3451">
      <w:pPr>
        <w:pStyle w:val="TOC4"/>
        <w:rPr>
          <w:rFonts w:asciiTheme="minorHAnsi" w:eastAsiaTheme="minorEastAsia" w:hAnsiTheme="minorHAnsi" w:cstheme="minorBidi"/>
          <w:sz w:val="22"/>
          <w:szCs w:val="22"/>
          <w:lang w:eastAsia="en-GB"/>
        </w:rPr>
      </w:pPr>
      <w:r>
        <w:t>5.3.78.3</w:t>
      </w:r>
      <w:r>
        <w:rPr>
          <w:rFonts w:asciiTheme="minorHAnsi" w:eastAsiaTheme="minorEastAsia" w:hAnsiTheme="minorHAnsi" w:cstheme="minorBidi"/>
          <w:sz w:val="22"/>
          <w:szCs w:val="22"/>
          <w:lang w:eastAsia="en-GB"/>
        </w:rPr>
        <w:tab/>
      </w:r>
      <w:r>
        <w:t>Attribute constraints</w:t>
      </w:r>
      <w:r>
        <w:tab/>
        <w:t>155</w:t>
      </w:r>
    </w:p>
    <w:p w14:paraId="0E4BC7E3" w14:textId="77777777" w:rsidR="00CC3451" w:rsidRDefault="00CC3451">
      <w:pPr>
        <w:pStyle w:val="TOC4"/>
        <w:rPr>
          <w:rFonts w:asciiTheme="minorHAnsi" w:eastAsiaTheme="minorEastAsia" w:hAnsiTheme="minorHAnsi" w:cstheme="minorBidi"/>
          <w:sz w:val="22"/>
          <w:szCs w:val="22"/>
          <w:lang w:eastAsia="en-GB"/>
        </w:rPr>
      </w:pPr>
      <w:r>
        <w:rPr>
          <w:lang w:eastAsia="zh-CN"/>
        </w:rPr>
        <w:t>5</w:t>
      </w:r>
      <w:r>
        <w:t>.3.78.4</w:t>
      </w:r>
      <w:r>
        <w:rPr>
          <w:rFonts w:asciiTheme="minorHAnsi" w:eastAsiaTheme="minorEastAsia" w:hAnsiTheme="minorHAnsi" w:cstheme="minorBidi"/>
          <w:sz w:val="22"/>
          <w:szCs w:val="22"/>
          <w:lang w:eastAsia="en-GB"/>
        </w:rPr>
        <w:tab/>
      </w:r>
      <w:r>
        <w:t>Notifications</w:t>
      </w:r>
      <w:r>
        <w:tab/>
        <w:t>155</w:t>
      </w:r>
    </w:p>
    <w:p w14:paraId="0C3FF7A1" w14:textId="77777777" w:rsidR="00CC3451" w:rsidRDefault="00CC3451">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FiveQiDscpMapping</w:t>
      </w:r>
      <w:r>
        <w:t xml:space="preserve"> &lt;&lt;dataType&gt;&gt;</w:t>
      </w:r>
      <w:r>
        <w:tab/>
        <w:t>155</w:t>
      </w:r>
    </w:p>
    <w:p w14:paraId="0D0B9CC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155</w:t>
      </w:r>
    </w:p>
    <w:p w14:paraId="118953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155</w:t>
      </w:r>
    </w:p>
    <w:p w14:paraId="5C5943B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155</w:t>
      </w:r>
    </w:p>
    <w:p w14:paraId="6786A3B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5.3.79.4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155</w:t>
      </w:r>
    </w:p>
    <w:p w14:paraId="3344333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5.3.80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PredefinedPccRuleSet</w:t>
      </w:r>
      <w:r w:rsidRPr="00CC3451">
        <w:rPr>
          <w:lang w:val="fr-FR"/>
        </w:rPr>
        <w:tab/>
        <w:t>155</w:t>
      </w:r>
    </w:p>
    <w:p w14:paraId="5A6ECA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.80.1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155</w:t>
      </w:r>
    </w:p>
    <w:p w14:paraId="6759CAC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155</w:t>
      </w:r>
    </w:p>
    <w:p w14:paraId="7AC56A8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156</w:t>
      </w:r>
    </w:p>
    <w:p w14:paraId="0294409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.3.80.4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156</w:t>
      </w:r>
    </w:p>
    <w:p w14:paraId="0C7DC2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PccRule </w:t>
      </w:r>
      <w:r w:rsidRPr="00CC3451">
        <w:rPr>
          <w:lang w:val="fr-FR"/>
        </w:rPr>
        <w:t>&lt;&lt;dataType&gt;&gt;</w:t>
      </w:r>
      <w:r w:rsidRPr="00CC3451">
        <w:rPr>
          <w:lang w:val="fr-FR"/>
        </w:rPr>
        <w:tab/>
        <w:t>156</w:t>
      </w:r>
    </w:p>
    <w:p w14:paraId="4FA83C2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156</w:t>
      </w:r>
    </w:p>
    <w:p w14:paraId="041855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156</w:t>
      </w:r>
    </w:p>
    <w:p w14:paraId="348DAE9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156</w:t>
      </w:r>
    </w:p>
    <w:p w14:paraId="3A707AA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156</w:t>
      </w:r>
    </w:p>
    <w:p w14:paraId="081D31C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FlowInformation</w:t>
      </w:r>
      <w:r w:rsidRPr="00CC3451">
        <w:rPr>
          <w:lang w:val="fr-FR"/>
        </w:rPr>
        <w:t xml:space="preserve"> &lt;&lt;dataType&gt;&gt;</w:t>
      </w:r>
      <w:r w:rsidRPr="00CC3451">
        <w:rPr>
          <w:lang w:val="fr-FR"/>
        </w:rPr>
        <w:tab/>
        <w:t>157</w:t>
      </w:r>
    </w:p>
    <w:p w14:paraId="630C71F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157</w:t>
      </w:r>
    </w:p>
    <w:p w14:paraId="6F7D118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157</w:t>
      </w:r>
    </w:p>
    <w:p w14:paraId="2C16717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157</w:t>
      </w:r>
    </w:p>
    <w:p w14:paraId="740B9AC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157</w:t>
      </w:r>
    </w:p>
    <w:p w14:paraId="7C3E89A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EthFlowDescription</w:t>
      </w:r>
      <w:r w:rsidRPr="00CC3451">
        <w:rPr>
          <w:lang w:val="fr-FR"/>
        </w:rPr>
        <w:t xml:space="preserve"> &lt;&lt;dataType&gt;&gt;</w:t>
      </w:r>
      <w:r w:rsidRPr="00CC3451">
        <w:rPr>
          <w:lang w:val="fr-FR"/>
        </w:rPr>
        <w:tab/>
        <w:t>157</w:t>
      </w:r>
    </w:p>
    <w:p w14:paraId="0632D9B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157</w:t>
      </w:r>
    </w:p>
    <w:p w14:paraId="67D69DB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157</w:t>
      </w:r>
    </w:p>
    <w:p w14:paraId="2F6E43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158</w:t>
      </w:r>
    </w:p>
    <w:p w14:paraId="341549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158</w:t>
      </w:r>
    </w:p>
    <w:p w14:paraId="2FB1C05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QoSData</w:t>
      </w:r>
      <w:r w:rsidRPr="00CC3451">
        <w:rPr>
          <w:lang w:val="fr-FR"/>
        </w:rPr>
        <w:t xml:space="preserve"> &lt;&lt;dataType&gt;&gt;</w:t>
      </w:r>
      <w:r w:rsidRPr="00CC3451">
        <w:rPr>
          <w:lang w:val="fr-FR"/>
        </w:rPr>
        <w:tab/>
        <w:t>158</w:t>
      </w:r>
    </w:p>
    <w:p w14:paraId="512D9C3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158</w:t>
      </w:r>
    </w:p>
    <w:p w14:paraId="5DCE70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158</w:t>
      </w:r>
    </w:p>
    <w:p w14:paraId="53C7506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158</w:t>
      </w:r>
    </w:p>
    <w:p w14:paraId="20639E0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lastRenderedPageBreak/>
        <w:t>5.3.84.4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158</w:t>
      </w:r>
    </w:p>
    <w:p w14:paraId="28B1ADD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5.3.85</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ARP</w:t>
      </w:r>
      <w:r w:rsidRPr="00CC3451">
        <w:rPr>
          <w:lang w:val="fr-FR"/>
        </w:rPr>
        <w:t xml:space="preserve"> &lt;&lt;dataType&gt;&gt;</w:t>
      </w:r>
      <w:r w:rsidRPr="00CC3451">
        <w:rPr>
          <w:lang w:val="fr-FR"/>
        </w:rPr>
        <w:tab/>
        <w:t>158</w:t>
      </w:r>
    </w:p>
    <w:p w14:paraId="4366AEE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158</w:t>
      </w:r>
    </w:p>
    <w:p w14:paraId="55519F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159</w:t>
      </w:r>
    </w:p>
    <w:p w14:paraId="37545C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159</w:t>
      </w:r>
    </w:p>
    <w:p w14:paraId="3A6BEFE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159</w:t>
      </w:r>
    </w:p>
    <w:p w14:paraId="59DF9DB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TrafficControlData</w:t>
      </w:r>
      <w:r w:rsidRPr="00CC3451">
        <w:rPr>
          <w:lang w:val="fr-FR"/>
        </w:rPr>
        <w:t xml:space="preserve"> &lt;&lt;dataType&gt;&gt;</w:t>
      </w:r>
      <w:r w:rsidRPr="00CC3451">
        <w:rPr>
          <w:lang w:val="fr-FR"/>
        </w:rPr>
        <w:tab/>
        <w:t>159</w:t>
      </w:r>
    </w:p>
    <w:p w14:paraId="72B1D6F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159</w:t>
      </w:r>
    </w:p>
    <w:p w14:paraId="2B915E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159</w:t>
      </w:r>
    </w:p>
    <w:p w14:paraId="02D611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159</w:t>
      </w:r>
    </w:p>
    <w:p w14:paraId="6977B2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159</w:t>
      </w:r>
    </w:p>
    <w:p w14:paraId="3009F40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5.3.87</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RedirectInformation</w:t>
      </w:r>
      <w:r w:rsidRPr="00CC3451">
        <w:rPr>
          <w:lang w:val="fr-FR"/>
        </w:rPr>
        <w:t xml:space="preserve"> &lt;&lt;dataType&gt;&gt;</w:t>
      </w:r>
      <w:r w:rsidRPr="00CC3451">
        <w:rPr>
          <w:lang w:val="fr-FR"/>
        </w:rPr>
        <w:tab/>
        <w:t>160</w:t>
      </w:r>
    </w:p>
    <w:p w14:paraId="08E3F72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160</w:t>
      </w:r>
    </w:p>
    <w:p w14:paraId="2C8E677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160</w:t>
      </w:r>
    </w:p>
    <w:p w14:paraId="6E25270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160</w:t>
      </w:r>
    </w:p>
    <w:p w14:paraId="225865E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160</w:t>
      </w:r>
    </w:p>
    <w:p w14:paraId="344B427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RouteToLocation</w:t>
      </w:r>
      <w:r w:rsidRPr="00CC3451">
        <w:rPr>
          <w:lang w:val="fr-FR"/>
        </w:rPr>
        <w:t xml:space="preserve"> &lt;&lt;dataType&gt;&gt;</w:t>
      </w:r>
      <w:r w:rsidRPr="00CC3451">
        <w:rPr>
          <w:lang w:val="fr-FR"/>
        </w:rPr>
        <w:tab/>
        <w:t>160</w:t>
      </w:r>
    </w:p>
    <w:p w14:paraId="464285E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160</w:t>
      </w:r>
    </w:p>
    <w:p w14:paraId="01170C1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160</w:t>
      </w:r>
    </w:p>
    <w:p w14:paraId="6C3791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160</w:t>
      </w:r>
    </w:p>
    <w:p w14:paraId="2AE0DE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160</w:t>
      </w:r>
    </w:p>
    <w:p w14:paraId="0FC4E47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5.3.89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RouteInformation</w:t>
      </w:r>
      <w:r w:rsidRPr="00CC3451">
        <w:rPr>
          <w:lang w:val="fr-FR"/>
        </w:rPr>
        <w:t xml:space="preserve"> &lt;&lt;dataType&gt;&gt;</w:t>
      </w:r>
      <w:r w:rsidRPr="00CC3451">
        <w:rPr>
          <w:lang w:val="fr-FR"/>
        </w:rPr>
        <w:tab/>
        <w:t>161</w:t>
      </w:r>
    </w:p>
    <w:p w14:paraId="0F7C73E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161</w:t>
      </w:r>
    </w:p>
    <w:p w14:paraId="34774F3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161</w:t>
      </w:r>
    </w:p>
    <w:p w14:paraId="6027CDB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161</w:t>
      </w:r>
    </w:p>
    <w:p w14:paraId="720B0D2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5.3.89.4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161</w:t>
      </w:r>
    </w:p>
    <w:p w14:paraId="2D03F20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5.3.90</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UpPathChgEvent</w:t>
      </w:r>
      <w:r w:rsidRPr="00CC3451">
        <w:rPr>
          <w:lang w:val="fr-FR"/>
        </w:rPr>
        <w:t xml:space="preserve"> &lt;&lt;dataType&gt;&gt;</w:t>
      </w:r>
      <w:r w:rsidRPr="00CC3451">
        <w:rPr>
          <w:lang w:val="fr-FR"/>
        </w:rPr>
        <w:tab/>
        <w:t>161</w:t>
      </w:r>
    </w:p>
    <w:p w14:paraId="0B67AE4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161</w:t>
      </w:r>
    </w:p>
    <w:p w14:paraId="2395060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161</w:t>
      </w:r>
    </w:p>
    <w:p w14:paraId="2714EB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161</w:t>
      </w:r>
    </w:p>
    <w:p w14:paraId="688ECC6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5.3.90.4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161</w:t>
      </w:r>
    </w:p>
    <w:p w14:paraId="494467F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5.3.91</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SteeringMode</w:t>
      </w:r>
      <w:r w:rsidRPr="00CC3451">
        <w:rPr>
          <w:lang w:val="fr-FR"/>
        </w:rPr>
        <w:t xml:space="preserve"> &lt;&lt;dataType&gt;&gt;</w:t>
      </w:r>
      <w:r w:rsidRPr="00CC3451">
        <w:rPr>
          <w:lang w:val="fr-FR"/>
        </w:rPr>
        <w:tab/>
        <w:t>162</w:t>
      </w:r>
    </w:p>
    <w:p w14:paraId="6054E1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162</w:t>
      </w:r>
    </w:p>
    <w:p w14:paraId="336EABC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162</w:t>
      </w:r>
    </w:p>
    <w:p w14:paraId="37C00D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162</w:t>
      </w:r>
    </w:p>
    <w:p w14:paraId="5DC6D0D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5.3.91.4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162</w:t>
      </w:r>
    </w:p>
    <w:p w14:paraId="2F4793BD"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5.3.92</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ConditionData </w:t>
      </w:r>
      <w:r w:rsidRPr="00CC3451">
        <w:rPr>
          <w:lang w:val="fr-FR"/>
        </w:rPr>
        <w:t xml:space="preserve"> &lt;&lt;dataType&gt;&gt;</w:t>
      </w:r>
      <w:r w:rsidRPr="00CC3451">
        <w:rPr>
          <w:lang w:val="fr-FR"/>
        </w:rPr>
        <w:tab/>
        <w:t>162</w:t>
      </w:r>
    </w:p>
    <w:p w14:paraId="67FB914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162</w:t>
      </w:r>
    </w:p>
    <w:p w14:paraId="39002B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162</w:t>
      </w:r>
    </w:p>
    <w:p w14:paraId="568073A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162</w:t>
      </w:r>
    </w:p>
    <w:p w14:paraId="18E1B7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5.3.92.4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2636FD2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5.3.93</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 xml:space="preserve">TscaiInputContainer </w:t>
      </w:r>
      <w:r w:rsidRPr="00CC3451">
        <w:rPr>
          <w:lang w:val="fr-FR"/>
        </w:rPr>
        <w:t xml:space="preserve"> &lt;&lt;dataType&gt;&gt;</w:t>
      </w:r>
      <w:r w:rsidRPr="00CC3451">
        <w:rPr>
          <w:lang w:val="fr-FR"/>
        </w:rPr>
        <w:tab/>
        <w:t>163</w:t>
      </w:r>
    </w:p>
    <w:p w14:paraId="2699AB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704DEB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163</w:t>
      </w:r>
    </w:p>
    <w:p w14:paraId="7841833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163</w:t>
      </w:r>
    </w:p>
    <w:p w14:paraId="04539A2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5.3.93.4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164D23B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5.3.94</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Dynamic5QISet</w:t>
      </w:r>
      <w:r w:rsidRPr="00CC3451">
        <w:rPr>
          <w:lang w:val="fr-FR"/>
        </w:rPr>
        <w:tab/>
        <w:t>163</w:t>
      </w:r>
    </w:p>
    <w:p w14:paraId="28608FC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1B79A7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163</w:t>
      </w:r>
    </w:p>
    <w:p w14:paraId="2520A48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163</w:t>
      </w:r>
    </w:p>
    <w:p w14:paraId="7053BA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.3.94.4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163</w:t>
      </w:r>
    </w:p>
    <w:p w14:paraId="572AD30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5.3.95</w:t>
      </w:r>
      <w:r w:rsidRPr="00CC3451">
        <w:rPr>
          <w:rFonts w:asciiTheme="minorHAnsi" w:eastAsiaTheme="minorEastAsia" w:hAnsiTheme="minorHAnsi" w:cstheme="minorBidi"/>
          <w:sz w:val="22"/>
          <w:szCs w:val="22"/>
          <w:lang w:val="fr-FR" w:eastAsia="en-GB"/>
        </w:rPr>
        <w:tab/>
      </w:r>
      <w:r w:rsidRPr="00CC3451">
        <w:rPr>
          <w:lang w:val="fr-FR"/>
        </w:rPr>
        <w:t>NetworkSliceInfo &lt;&lt;dataType&gt;&gt;</w:t>
      </w:r>
      <w:r w:rsidRPr="00CC3451">
        <w:rPr>
          <w:lang w:val="fr-FR"/>
        </w:rPr>
        <w:tab/>
        <w:t>163</w:t>
      </w:r>
    </w:p>
    <w:p w14:paraId="20EEA42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163</w:t>
      </w:r>
    </w:p>
    <w:p w14:paraId="7E1C92F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164</w:t>
      </w:r>
    </w:p>
    <w:p w14:paraId="293EA79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164</w:t>
      </w:r>
    </w:p>
    <w:p w14:paraId="63AFCC3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.3.95.4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164</w:t>
      </w:r>
    </w:p>
    <w:p w14:paraId="6A3AC9C0"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5.3.96</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rPr>
        <w:t>NSACFFunction</w:t>
      </w:r>
      <w:r w:rsidRPr="00CC3451">
        <w:rPr>
          <w:lang w:val="fr-FR"/>
        </w:rPr>
        <w:tab/>
        <w:t>164</w:t>
      </w:r>
    </w:p>
    <w:p w14:paraId="6C5AAE2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w:t>
      </w:r>
      <w:r w:rsidRPr="00CC3451">
        <w:rPr>
          <w:lang w:val="fr-FR"/>
        </w:rPr>
        <w:t>.96.1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164</w:t>
      </w:r>
    </w:p>
    <w:p w14:paraId="6DD8F5F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164</w:t>
      </w:r>
    </w:p>
    <w:p w14:paraId="3761349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164</w:t>
      </w:r>
    </w:p>
    <w:p w14:paraId="272B44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.3.96.4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164</w:t>
      </w:r>
    </w:p>
    <w:p w14:paraId="41E8D1D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lastRenderedPageBreak/>
        <w:t>5.3.97</w:t>
      </w:r>
      <w:r w:rsidRPr="00CC3451">
        <w:rPr>
          <w:rFonts w:asciiTheme="minorHAnsi" w:eastAsiaTheme="minorEastAsia" w:hAnsiTheme="minorHAnsi" w:cstheme="minorBidi"/>
          <w:sz w:val="22"/>
          <w:szCs w:val="22"/>
          <w:lang w:val="fr-FR" w:eastAsia="en-GB"/>
        </w:rPr>
        <w:tab/>
      </w:r>
      <w:r w:rsidRPr="00CC3451">
        <w:rPr>
          <w:lang w:val="fr-FR"/>
        </w:rPr>
        <w:t>SnssaiInfo &lt;&lt;dataType&gt;&gt;</w:t>
      </w:r>
      <w:r w:rsidRPr="00CC3451">
        <w:rPr>
          <w:lang w:val="fr-FR"/>
        </w:rPr>
        <w:tab/>
        <w:t>164</w:t>
      </w:r>
    </w:p>
    <w:p w14:paraId="1BC7B7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164</w:t>
      </w:r>
    </w:p>
    <w:p w14:paraId="57C8DDB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165</w:t>
      </w:r>
    </w:p>
    <w:p w14:paraId="4FEE1A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165</w:t>
      </w:r>
    </w:p>
    <w:p w14:paraId="7C6D58B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.3.97.4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165</w:t>
      </w:r>
    </w:p>
    <w:p w14:paraId="09F1B14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5.3.98</w:t>
      </w:r>
      <w:r w:rsidRPr="00CC3451">
        <w:rPr>
          <w:rFonts w:asciiTheme="minorHAnsi" w:eastAsiaTheme="minorEastAsia" w:hAnsiTheme="minorHAnsi" w:cstheme="minorBidi"/>
          <w:sz w:val="22"/>
          <w:szCs w:val="22"/>
          <w:lang w:val="fr-FR" w:eastAsia="en-GB"/>
        </w:rPr>
        <w:tab/>
      </w:r>
      <w:r w:rsidRPr="00CC3451">
        <w:rPr>
          <w:lang w:val="fr-FR"/>
        </w:rPr>
        <w:t>NsacfInfoSnssai &lt;&lt;dataType&gt;&gt;</w:t>
      </w:r>
      <w:r w:rsidRPr="00CC3451">
        <w:rPr>
          <w:lang w:val="fr-FR"/>
        </w:rPr>
        <w:tab/>
        <w:t>165</w:t>
      </w:r>
    </w:p>
    <w:p w14:paraId="182A1B2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165</w:t>
      </w:r>
    </w:p>
    <w:p w14:paraId="2260696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165</w:t>
      </w:r>
    </w:p>
    <w:p w14:paraId="67B884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5.3.98.3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165</w:t>
      </w:r>
    </w:p>
    <w:p w14:paraId="2CB205E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.3.98.4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165</w:t>
      </w:r>
    </w:p>
    <w:p w14:paraId="4498A0C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5.3.99</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EP_N60</w:t>
      </w:r>
      <w:r w:rsidRPr="00CC3451">
        <w:rPr>
          <w:lang w:val="fr-FR"/>
        </w:rPr>
        <w:tab/>
        <w:t>165</w:t>
      </w:r>
    </w:p>
    <w:p w14:paraId="2E5C6E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5.3.99</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165</w:t>
      </w:r>
    </w:p>
    <w:p w14:paraId="2AF888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5.3.99</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166</w:t>
      </w:r>
    </w:p>
    <w:p w14:paraId="1B92D0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166</w:t>
      </w:r>
    </w:p>
    <w:p w14:paraId="6A6099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5</w:t>
      </w:r>
      <w:r w:rsidRPr="00CC3451">
        <w:rPr>
          <w:lang w:val="fr-FR"/>
        </w:rPr>
        <w:t>.3.99.4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166</w:t>
      </w:r>
    </w:p>
    <w:p w14:paraId="16F8D45E"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5.4</w:t>
      </w:r>
      <w:r w:rsidRPr="00CC3451">
        <w:rPr>
          <w:rFonts w:asciiTheme="minorHAnsi" w:eastAsiaTheme="minorEastAsia" w:hAnsiTheme="minorHAnsi" w:cstheme="minorBidi"/>
          <w:sz w:val="22"/>
          <w:szCs w:val="22"/>
          <w:lang w:val="fr-FR" w:eastAsia="en-GB"/>
        </w:rPr>
        <w:tab/>
      </w:r>
      <w:r w:rsidRPr="00CC3451">
        <w:rPr>
          <w:lang w:val="fr-FR"/>
        </w:rPr>
        <w:t>Attribute definitions</w:t>
      </w:r>
      <w:r w:rsidRPr="00CC3451">
        <w:rPr>
          <w:lang w:val="fr-FR"/>
        </w:rPr>
        <w:tab/>
        <w:t>167</w:t>
      </w:r>
    </w:p>
    <w:p w14:paraId="62F7E8E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rFonts w:cs="Arial"/>
          <w:lang w:val="fr-FR" w:eastAsia="zh-CN"/>
        </w:rPr>
        <w:t>5.4.1</w:t>
      </w:r>
      <w:r w:rsidRPr="00CC3451">
        <w:rPr>
          <w:rFonts w:asciiTheme="minorHAnsi" w:eastAsiaTheme="minorEastAsia" w:hAnsiTheme="minorHAnsi" w:cstheme="minorBidi"/>
          <w:sz w:val="22"/>
          <w:szCs w:val="22"/>
          <w:lang w:val="fr-FR" w:eastAsia="en-GB"/>
        </w:rPr>
        <w:tab/>
      </w:r>
      <w:r w:rsidRPr="00CC3451">
        <w:rPr>
          <w:rFonts w:cs="Arial"/>
          <w:lang w:val="fr-FR" w:eastAsia="zh-CN"/>
        </w:rPr>
        <w:t>Attribute properties</w:t>
      </w:r>
      <w:r w:rsidRPr="00CC3451">
        <w:rPr>
          <w:lang w:val="fr-FR"/>
        </w:rPr>
        <w:tab/>
        <w:t>167</w:t>
      </w:r>
    </w:p>
    <w:p w14:paraId="5BAE95B9"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5.5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188</w:t>
      </w:r>
    </w:p>
    <w:p w14:paraId="53B2AF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5.5.1</w:t>
      </w:r>
      <w:r w:rsidRPr="00CC3451">
        <w:rPr>
          <w:rFonts w:asciiTheme="minorHAnsi" w:eastAsiaTheme="minorEastAsia" w:hAnsiTheme="minorHAnsi" w:cstheme="minorBidi"/>
          <w:sz w:val="22"/>
          <w:szCs w:val="22"/>
          <w:lang w:val="fr-FR" w:eastAsia="en-GB"/>
        </w:rPr>
        <w:tab/>
      </w:r>
      <w:r w:rsidRPr="00CC3451">
        <w:rPr>
          <w:lang w:val="fr-FR"/>
        </w:rPr>
        <w:t>Alarm notifications</w:t>
      </w:r>
      <w:r w:rsidRPr="00CC3451">
        <w:rPr>
          <w:lang w:val="fr-FR"/>
        </w:rPr>
        <w:tab/>
        <w:t>188</w:t>
      </w:r>
    </w:p>
    <w:p w14:paraId="090B4989"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5.5.2</w:t>
      </w:r>
      <w:r w:rsidRPr="00CC3451">
        <w:rPr>
          <w:rFonts w:asciiTheme="minorHAnsi" w:eastAsiaTheme="minorEastAsia" w:hAnsiTheme="minorHAnsi" w:cstheme="minorBidi"/>
          <w:sz w:val="22"/>
          <w:szCs w:val="22"/>
          <w:lang w:val="fr-FR" w:eastAsia="en-GB"/>
        </w:rPr>
        <w:tab/>
      </w:r>
      <w:r w:rsidRPr="00CC3451">
        <w:rPr>
          <w:lang w:val="fr-FR"/>
        </w:rPr>
        <w:t>Configuration notifications</w:t>
      </w:r>
      <w:r w:rsidRPr="00CC3451">
        <w:rPr>
          <w:lang w:val="fr-FR"/>
        </w:rPr>
        <w:tab/>
        <w:t>188</w:t>
      </w:r>
    </w:p>
    <w:p w14:paraId="1110C8A4"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5.5.3</w:t>
      </w:r>
      <w:r w:rsidRPr="00CC3451">
        <w:rPr>
          <w:rFonts w:asciiTheme="minorHAnsi" w:eastAsiaTheme="minorEastAsia" w:hAnsiTheme="minorHAnsi" w:cstheme="minorBidi"/>
          <w:sz w:val="22"/>
          <w:szCs w:val="22"/>
          <w:lang w:val="fr-FR" w:eastAsia="en-GB"/>
        </w:rPr>
        <w:tab/>
      </w:r>
      <w:r w:rsidRPr="00CC3451">
        <w:rPr>
          <w:lang w:val="fr-FR"/>
        </w:rPr>
        <w:t>Threshold Crossing notifications</w:t>
      </w:r>
      <w:r w:rsidRPr="00CC3451">
        <w:rPr>
          <w:lang w:val="fr-FR"/>
        </w:rPr>
        <w:tab/>
        <w:t>188</w:t>
      </w:r>
    </w:p>
    <w:p w14:paraId="4BEDF413" w14:textId="77777777" w:rsidR="00CC3451" w:rsidRPr="00CC3451" w:rsidRDefault="00CC3451">
      <w:pPr>
        <w:pStyle w:val="TOC1"/>
        <w:rPr>
          <w:rFonts w:asciiTheme="minorHAnsi" w:eastAsiaTheme="minorEastAsia" w:hAnsiTheme="minorHAnsi" w:cstheme="minorBidi"/>
          <w:szCs w:val="22"/>
          <w:lang w:val="fr-FR" w:eastAsia="en-GB"/>
        </w:rPr>
      </w:pPr>
      <w:r w:rsidRPr="00CC3451">
        <w:rPr>
          <w:lang w:val="fr-FR"/>
        </w:rPr>
        <w:t>6</w:t>
      </w:r>
      <w:r w:rsidRPr="00CC3451">
        <w:rPr>
          <w:rFonts w:asciiTheme="minorHAnsi" w:eastAsiaTheme="minorEastAsia" w:hAnsiTheme="minorHAnsi" w:cstheme="minorBidi"/>
          <w:szCs w:val="22"/>
          <w:lang w:val="fr-FR" w:eastAsia="en-GB"/>
        </w:rPr>
        <w:tab/>
      </w:r>
      <w:r w:rsidRPr="00CC3451">
        <w:rPr>
          <w:lang w:val="fr-FR"/>
        </w:rPr>
        <w:t>Information model definitions for network slice NRM</w:t>
      </w:r>
      <w:r w:rsidRPr="00CC3451">
        <w:rPr>
          <w:lang w:val="fr-FR"/>
        </w:rPr>
        <w:tab/>
        <w:t>189</w:t>
      </w:r>
    </w:p>
    <w:p w14:paraId="02B95519" w14:textId="77777777" w:rsidR="00CC3451" w:rsidRDefault="00CC345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189</w:t>
      </w:r>
    </w:p>
    <w:p w14:paraId="1B024B8B" w14:textId="77777777" w:rsidR="00CC3451" w:rsidRDefault="00CC345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189</w:t>
      </w:r>
    </w:p>
    <w:p w14:paraId="4218D476" w14:textId="77777777" w:rsidR="00CC3451" w:rsidRDefault="00CC3451">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189</w:t>
      </w:r>
    </w:p>
    <w:p w14:paraId="4D9B8FDA" w14:textId="77777777" w:rsidR="00CC3451" w:rsidRDefault="00CC345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190</w:t>
      </w:r>
    </w:p>
    <w:p w14:paraId="63EA87FE" w14:textId="77777777" w:rsidR="00CC3451" w:rsidRDefault="00CC345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191</w:t>
      </w:r>
    </w:p>
    <w:p w14:paraId="37700765" w14:textId="77777777" w:rsidR="00CC3451" w:rsidRDefault="00CC3451">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F0624F">
        <w:rPr>
          <w:rFonts w:ascii="Courier New" w:hAnsi="Courier New"/>
        </w:rPr>
        <w:t>NetworkSlice</w:t>
      </w:r>
      <w:r>
        <w:tab/>
        <w:t>191</w:t>
      </w:r>
    </w:p>
    <w:p w14:paraId="5FD88BA6" w14:textId="77777777" w:rsidR="00CC3451" w:rsidRDefault="00CC3451">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191</w:t>
      </w:r>
    </w:p>
    <w:p w14:paraId="117256F8" w14:textId="77777777" w:rsidR="00CC3451" w:rsidRDefault="00CC3451">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191</w:t>
      </w:r>
    </w:p>
    <w:p w14:paraId="6A7F1EA4" w14:textId="77777777" w:rsidR="00CC3451" w:rsidRDefault="00CC3451">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191</w:t>
      </w:r>
    </w:p>
    <w:p w14:paraId="29C75C69" w14:textId="77777777" w:rsidR="00CC3451" w:rsidRDefault="00CC3451">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191</w:t>
      </w:r>
    </w:p>
    <w:p w14:paraId="6030F206" w14:textId="77777777" w:rsidR="00CC3451" w:rsidRDefault="00CC3451">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NetworkSliceSubnet</w:t>
      </w:r>
      <w:r>
        <w:tab/>
        <w:t>191</w:t>
      </w:r>
    </w:p>
    <w:p w14:paraId="50C1ADC4" w14:textId="77777777" w:rsidR="00CC3451" w:rsidRDefault="00CC3451">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191</w:t>
      </w:r>
    </w:p>
    <w:p w14:paraId="31340D06" w14:textId="77777777" w:rsidR="00CC3451" w:rsidRDefault="00CC3451">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191</w:t>
      </w:r>
    </w:p>
    <w:p w14:paraId="34E46A55" w14:textId="77777777" w:rsidR="00CC3451" w:rsidRDefault="00CC3451">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192</w:t>
      </w:r>
    </w:p>
    <w:p w14:paraId="39D01FD6" w14:textId="77777777" w:rsidR="00CC3451" w:rsidRDefault="00CC3451">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192</w:t>
      </w:r>
    </w:p>
    <w:p w14:paraId="0062303C" w14:textId="77777777" w:rsidR="00CC3451" w:rsidRDefault="00CC3451">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ServiceProfile &lt;&lt;dataType&gt;&gt;</w:t>
      </w:r>
      <w:r>
        <w:tab/>
        <w:t>192</w:t>
      </w:r>
    </w:p>
    <w:p w14:paraId="51E118F4" w14:textId="77777777" w:rsidR="00CC3451" w:rsidRDefault="00CC3451">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192</w:t>
      </w:r>
    </w:p>
    <w:p w14:paraId="43873A75" w14:textId="77777777" w:rsidR="00CC3451" w:rsidRDefault="00CC3451">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193</w:t>
      </w:r>
    </w:p>
    <w:p w14:paraId="35DA7F5C" w14:textId="77777777" w:rsidR="00CC3451" w:rsidRDefault="00CC3451">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193</w:t>
      </w:r>
    </w:p>
    <w:p w14:paraId="1A54B2A2" w14:textId="77777777" w:rsidR="00CC3451" w:rsidRDefault="00CC3451">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193</w:t>
      </w:r>
    </w:p>
    <w:p w14:paraId="3E55ABE5" w14:textId="77777777" w:rsidR="00CC3451" w:rsidRDefault="00CC3451">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F0624F">
        <w:rPr>
          <w:rFonts w:ascii="Courier New" w:hAnsi="Courier New" w:cs="Courier New"/>
          <w:lang w:eastAsia="zh-CN"/>
        </w:rPr>
        <w:t>SliceProfile &lt;&lt;dataType&gt;&gt;</w:t>
      </w:r>
      <w:r>
        <w:tab/>
        <w:t>193</w:t>
      </w:r>
    </w:p>
    <w:p w14:paraId="77B04F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193</w:t>
      </w:r>
    </w:p>
    <w:p w14:paraId="41D85DC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194</w:t>
      </w:r>
    </w:p>
    <w:p w14:paraId="2492B5D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194</w:t>
      </w:r>
    </w:p>
    <w:p w14:paraId="2B57FB4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194</w:t>
      </w:r>
    </w:p>
    <w:p w14:paraId="6950001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NsInfo &lt;&lt;dataType&gt;&gt;</w:t>
      </w:r>
      <w:r w:rsidRPr="00CC3451">
        <w:rPr>
          <w:lang w:val="fr-FR"/>
        </w:rPr>
        <w:tab/>
        <w:t>195</w:t>
      </w:r>
    </w:p>
    <w:p w14:paraId="3D20C47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195</w:t>
      </w:r>
    </w:p>
    <w:p w14:paraId="2D1D7C4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195</w:t>
      </w:r>
    </w:p>
    <w:p w14:paraId="5F352C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195</w:t>
      </w:r>
    </w:p>
    <w:p w14:paraId="15FE9E0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195</w:t>
      </w:r>
    </w:p>
    <w:p w14:paraId="6400E4C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ServAttrCom &lt;&lt;dataType&gt;&gt;</w:t>
      </w:r>
      <w:r w:rsidRPr="00CC3451">
        <w:rPr>
          <w:lang w:val="fr-FR"/>
        </w:rPr>
        <w:tab/>
        <w:t>195</w:t>
      </w:r>
    </w:p>
    <w:p w14:paraId="1154B0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195</w:t>
      </w:r>
    </w:p>
    <w:p w14:paraId="78F5D10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195</w:t>
      </w:r>
    </w:p>
    <w:p w14:paraId="096101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195</w:t>
      </w:r>
    </w:p>
    <w:p w14:paraId="697399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195</w:t>
      </w:r>
    </w:p>
    <w:p w14:paraId="12D30FFF"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DelayTolerance&lt;&lt;dataType&gt;&gt;</w:t>
      </w:r>
      <w:r w:rsidRPr="00CC3451">
        <w:rPr>
          <w:lang w:val="fr-FR"/>
        </w:rPr>
        <w:tab/>
        <w:t>196</w:t>
      </w:r>
    </w:p>
    <w:p w14:paraId="4619721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593ACEF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196</w:t>
      </w:r>
    </w:p>
    <w:p w14:paraId="4023E30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196</w:t>
      </w:r>
    </w:p>
    <w:p w14:paraId="3BC96DF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196</w:t>
      </w:r>
    </w:p>
    <w:p w14:paraId="398B8DB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DeterminComm &lt;&lt;dataType&gt;&gt;</w:t>
      </w:r>
      <w:r w:rsidRPr="00CC3451">
        <w:rPr>
          <w:lang w:val="fr-FR"/>
        </w:rPr>
        <w:tab/>
        <w:t>196</w:t>
      </w:r>
    </w:p>
    <w:p w14:paraId="39C7A2A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3AB7DB5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196</w:t>
      </w:r>
    </w:p>
    <w:p w14:paraId="3A65E6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196</w:t>
      </w:r>
    </w:p>
    <w:p w14:paraId="723F230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196</w:t>
      </w:r>
    </w:p>
    <w:p w14:paraId="7B30A8F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XLThpt&lt;&lt;dataType&gt;&gt;</w:t>
      </w:r>
      <w:r w:rsidRPr="00CC3451">
        <w:rPr>
          <w:lang w:val="fr-FR"/>
        </w:rPr>
        <w:tab/>
        <w:t>196</w:t>
      </w:r>
    </w:p>
    <w:p w14:paraId="14CE5C9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196</w:t>
      </w:r>
    </w:p>
    <w:p w14:paraId="4BC350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197</w:t>
      </w:r>
    </w:p>
    <w:p w14:paraId="1EE8563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6.3.8.3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197</w:t>
      </w:r>
    </w:p>
    <w:p w14:paraId="52417EA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197</w:t>
      </w:r>
    </w:p>
    <w:p w14:paraId="35A5EA9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6.3.9</w:t>
      </w:r>
      <w:r w:rsidRPr="00CC3451">
        <w:rPr>
          <w:rFonts w:asciiTheme="minorHAnsi" w:eastAsiaTheme="minorEastAsia" w:hAnsiTheme="minorHAnsi" w:cstheme="minorBidi"/>
          <w:sz w:val="22"/>
          <w:szCs w:val="22"/>
          <w:lang w:val="fr-FR" w:eastAsia="en-GB"/>
        </w:rPr>
        <w:tab/>
      </w:r>
      <w:r w:rsidRPr="00CC3451">
        <w:rPr>
          <w:rFonts w:cs="Arial"/>
          <w:lang w:val="fr-FR" w:eastAsia="zh-CN"/>
        </w:rPr>
        <w:t>Void</w:t>
      </w:r>
      <w:r w:rsidRPr="00CC3451">
        <w:rPr>
          <w:lang w:val="fr-FR"/>
        </w:rPr>
        <w:tab/>
        <w:t>197</w:t>
      </w:r>
    </w:p>
    <w:p w14:paraId="3924CB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6.3.10</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MaxPktSize &lt;&lt;dataType&gt;&gt;</w:t>
      </w:r>
      <w:r w:rsidRPr="00CC3451">
        <w:rPr>
          <w:lang w:val="fr-FR"/>
        </w:rPr>
        <w:tab/>
        <w:t>197</w:t>
      </w:r>
    </w:p>
    <w:p w14:paraId="53A23C1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6.3.10.1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197</w:t>
      </w:r>
    </w:p>
    <w:p w14:paraId="11E7091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3.10.2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197</w:t>
      </w:r>
    </w:p>
    <w:p w14:paraId="67551BB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6.3.10.3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197</w:t>
      </w:r>
    </w:p>
    <w:p w14:paraId="4715EDB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6.3.10.</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197</w:t>
      </w:r>
    </w:p>
    <w:p w14:paraId="2F4D46F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6.3.11</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MaxNumberofPDU</w:t>
      </w:r>
      <w:r w:rsidRPr="00CC3451">
        <w:rPr>
          <w:rFonts w:ascii="Courier New" w:hAnsi="Courier New" w:cs="Courier New"/>
          <w:color w:val="000000"/>
          <w:lang w:val="fr-FR"/>
        </w:rPr>
        <w:t>Sessions</w:t>
      </w:r>
      <w:r w:rsidRPr="00CC3451">
        <w:rPr>
          <w:rFonts w:ascii="Courier New" w:hAnsi="Courier New" w:cs="Courier New"/>
          <w:lang w:val="fr-FR" w:eastAsia="zh-CN"/>
        </w:rPr>
        <w:t xml:space="preserve"> &lt;&lt;dataType&gt;&gt;</w:t>
      </w:r>
      <w:r w:rsidRPr="00CC3451">
        <w:rPr>
          <w:lang w:val="fr-FR"/>
        </w:rPr>
        <w:tab/>
        <w:t>197</w:t>
      </w:r>
    </w:p>
    <w:p w14:paraId="42A8687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6.3.11.1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197</w:t>
      </w:r>
    </w:p>
    <w:p w14:paraId="51BD7FC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3.11.2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198</w:t>
      </w:r>
    </w:p>
    <w:p w14:paraId="6DDC564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6.3.11.3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198</w:t>
      </w:r>
    </w:p>
    <w:p w14:paraId="38E7B3B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6.3.11.</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198</w:t>
      </w:r>
    </w:p>
    <w:p w14:paraId="2BE67B7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6.3.12</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198</w:t>
      </w:r>
    </w:p>
    <w:p w14:paraId="441BC4C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KPIMonitoring &lt;&lt;dataType&gt;&gt;</w:t>
      </w:r>
      <w:r w:rsidRPr="00CC3451">
        <w:rPr>
          <w:lang w:val="fr-FR"/>
        </w:rPr>
        <w:tab/>
        <w:t>198</w:t>
      </w:r>
    </w:p>
    <w:p w14:paraId="785998E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198</w:t>
      </w:r>
    </w:p>
    <w:p w14:paraId="204BCB1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198</w:t>
      </w:r>
    </w:p>
    <w:p w14:paraId="16BBA7F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198</w:t>
      </w:r>
    </w:p>
    <w:p w14:paraId="3826C04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198</w:t>
      </w:r>
    </w:p>
    <w:p w14:paraId="41AB9466"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UserMgmtOpen&lt;&lt;dataType&gt;&gt;</w:t>
      </w:r>
      <w:r w:rsidRPr="00CC3451">
        <w:rPr>
          <w:lang w:val="fr-FR"/>
        </w:rPr>
        <w:tab/>
        <w:t>198</w:t>
      </w:r>
    </w:p>
    <w:p w14:paraId="6E68EBC3"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198</w:t>
      </w:r>
    </w:p>
    <w:p w14:paraId="4A29887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3664CAA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6.3.14.3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199</w:t>
      </w:r>
    </w:p>
    <w:p w14:paraId="53BEE31F"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6.3.14.</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199</w:t>
      </w:r>
    </w:p>
    <w:p w14:paraId="5D1C0B8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V2XCommMode&lt;&lt;dataType&gt;&gt;</w:t>
      </w:r>
      <w:r w:rsidRPr="00CC3451">
        <w:rPr>
          <w:lang w:val="fr-FR"/>
        </w:rPr>
        <w:tab/>
        <w:t>199</w:t>
      </w:r>
    </w:p>
    <w:p w14:paraId="17F3302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199</w:t>
      </w:r>
    </w:p>
    <w:p w14:paraId="678A46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3EACF41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199</w:t>
      </w:r>
    </w:p>
    <w:p w14:paraId="0C1D4B7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199</w:t>
      </w:r>
    </w:p>
    <w:p w14:paraId="5AE4A25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TermDensity&lt;&lt;dataType&gt;&gt;</w:t>
      </w:r>
      <w:r w:rsidRPr="00CC3451">
        <w:rPr>
          <w:lang w:val="fr-FR"/>
        </w:rPr>
        <w:tab/>
        <w:t>199</w:t>
      </w:r>
    </w:p>
    <w:p w14:paraId="1033DC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199</w:t>
      </w:r>
    </w:p>
    <w:p w14:paraId="30B093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199</w:t>
      </w:r>
    </w:p>
    <w:p w14:paraId="011934F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6.3.16.3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200</w:t>
      </w:r>
    </w:p>
    <w:p w14:paraId="3F115F5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6.3.16.</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200</w:t>
      </w:r>
    </w:p>
    <w:p w14:paraId="1883594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EP_Transport</w:t>
      </w:r>
      <w:r w:rsidRPr="00CC3451">
        <w:rPr>
          <w:lang w:val="fr-FR"/>
        </w:rPr>
        <w:tab/>
        <w:t>200</w:t>
      </w:r>
    </w:p>
    <w:p w14:paraId="0204175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200</w:t>
      </w:r>
    </w:p>
    <w:p w14:paraId="71FF25D6"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200</w:t>
      </w:r>
    </w:p>
    <w:p w14:paraId="645B716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6.3.17.3</w:t>
      </w:r>
      <w:r w:rsidRPr="00CC3451">
        <w:rPr>
          <w:rFonts w:asciiTheme="minorHAnsi" w:eastAsiaTheme="minorEastAsia" w:hAnsiTheme="minorHAnsi" w:cstheme="minorBidi"/>
          <w:sz w:val="22"/>
          <w:szCs w:val="22"/>
          <w:lang w:val="fr-FR" w:eastAsia="en-GB"/>
        </w:rPr>
        <w:tab/>
      </w:r>
      <w:r w:rsidRPr="00CC3451">
        <w:rPr>
          <w:lang w:val="fr-FR" w:eastAsia="zh-CN"/>
        </w:rPr>
        <w:t>Attribute constraints</w:t>
      </w:r>
      <w:r w:rsidRPr="00CC3451">
        <w:rPr>
          <w:lang w:val="fr-FR"/>
        </w:rPr>
        <w:tab/>
        <w:t>200</w:t>
      </w:r>
    </w:p>
    <w:p w14:paraId="231AC4D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6.3.17.4</w:t>
      </w:r>
      <w:r w:rsidRPr="00CC3451">
        <w:rPr>
          <w:rFonts w:asciiTheme="minorHAnsi" w:eastAsiaTheme="minorEastAsia" w:hAnsiTheme="minorHAnsi" w:cstheme="minorBidi"/>
          <w:sz w:val="22"/>
          <w:szCs w:val="22"/>
          <w:lang w:val="fr-FR" w:eastAsia="en-GB"/>
        </w:rPr>
        <w:tab/>
      </w:r>
      <w:r w:rsidRPr="00CC3451">
        <w:rPr>
          <w:lang w:val="fr-FR" w:eastAsia="zh-CN"/>
        </w:rPr>
        <w:t>Notifications</w:t>
      </w:r>
      <w:r w:rsidRPr="00CC3451">
        <w:rPr>
          <w:lang w:val="fr-FR"/>
        </w:rPr>
        <w:tab/>
        <w:t>200</w:t>
      </w:r>
    </w:p>
    <w:p w14:paraId="54FEB4C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6.3.18</w:t>
      </w:r>
      <w:r w:rsidRPr="00CC3451">
        <w:rPr>
          <w:rFonts w:asciiTheme="minorHAnsi" w:eastAsiaTheme="minorEastAsia" w:hAnsiTheme="minorHAnsi" w:cstheme="minorBidi"/>
          <w:sz w:val="22"/>
          <w:szCs w:val="22"/>
          <w:lang w:val="fr-FR" w:eastAsia="en-GB"/>
        </w:rPr>
        <w:tab/>
      </w:r>
      <w:r w:rsidRPr="00CC3451">
        <w:rPr>
          <w:rFonts w:ascii="Courier New" w:hAnsi="Courier New"/>
          <w:lang w:val="fr-FR" w:eastAsia="zh-CN"/>
        </w:rPr>
        <w:t>EP_Application &lt;&lt;ProxyClass&gt;&gt;</w:t>
      </w:r>
      <w:r w:rsidRPr="00CC3451">
        <w:rPr>
          <w:lang w:val="fr-FR"/>
        </w:rPr>
        <w:tab/>
        <w:t>200</w:t>
      </w:r>
    </w:p>
    <w:p w14:paraId="4A69875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200</w:t>
      </w:r>
    </w:p>
    <w:p w14:paraId="4D78E62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201</w:t>
      </w:r>
    </w:p>
    <w:p w14:paraId="32230538"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201</w:t>
      </w:r>
    </w:p>
    <w:p w14:paraId="048C0A04"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6.3.18</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201</w:t>
      </w:r>
    </w:p>
    <w:p w14:paraId="0B68F8AC"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6.3.19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NBIoT &lt;&lt;dataType&gt;&gt;</w:t>
      </w:r>
      <w:r w:rsidRPr="00CC3451">
        <w:rPr>
          <w:lang w:val="fr-FR"/>
        </w:rPr>
        <w:tab/>
        <w:t>201</w:t>
      </w:r>
    </w:p>
    <w:p w14:paraId="5518A15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201</w:t>
      </w:r>
    </w:p>
    <w:p w14:paraId="2CF1A18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3.19.2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201</w:t>
      </w:r>
    </w:p>
    <w:p w14:paraId="4CCE909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6.3.19.3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201</w:t>
      </w:r>
    </w:p>
    <w:p w14:paraId="2B8E7EF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6.3.19.</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201</w:t>
      </w:r>
    </w:p>
    <w:p w14:paraId="14A9E92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6.3.20</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201</w:t>
      </w:r>
    </w:p>
    <w:p w14:paraId="5563519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6.3.21</w:t>
      </w:r>
      <w:r w:rsidRPr="00CC3451">
        <w:rPr>
          <w:rFonts w:asciiTheme="minorHAnsi" w:eastAsiaTheme="minorEastAsia" w:hAnsiTheme="minorHAnsi" w:cstheme="minorBidi"/>
          <w:sz w:val="22"/>
          <w:szCs w:val="22"/>
          <w:lang w:val="fr-FR" w:eastAsia="en-GB"/>
        </w:rPr>
        <w:tab/>
      </w:r>
      <w:r w:rsidRPr="00CC3451">
        <w:rPr>
          <w:lang w:val="fr-FR"/>
        </w:rPr>
        <w:t>Void</w:t>
      </w:r>
      <w:r w:rsidRPr="00CC3451">
        <w:rPr>
          <w:lang w:val="fr-FR"/>
        </w:rPr>
        <w:tab/>
        <w:t>201</w:t>
      </w:r>
    </w:p>
    <w:p w14:paraId="5E3D08E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6.3.22</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CNSliceSubnetProfile&lt;&lt;dataType&gt;&gt;</w:t>
      </w:r>
      <w:r w:rsidRPr="00CC3451">
        <w:rPr>
          <w:lang w:val="fr-FR"/>
        </w:rPr>
        <w:tab/>
        <w:t>201</w:t>
      </w:r>
    </w:p>
    <w:p w14:paraId="668C89D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6.3.22.1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201</w:t>
      </w:r>
    </w:p>
    <w:p w14:paraId="389024B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3.22.2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202</w:t>
      </w:r>
    </w:p>
    <w:p w14:paraId="0CDC674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6.3.22.3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202</w:t>
      </w:r>
    </w:p>
    <w:p w14:paraId="7E71F0F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6.3.22.</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202</w:t>
      </w:r>
    </w:p>
    <w:p w14:paraId="74372BF1"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6.3.23</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RANSliceSubnetProfile&lt;&lt;dataType&gt;&gt;</w:t>
      </w:r>
      <w:r w:rsidRPr="00CC3451">
        <w:rPr>
          <w:lang w:val="fr-FR"/>
        </w:rPr>
        <w:tab/>
        <w:t>202</w:t>
      </w:r>
    </w:p>
    <w:p w14:paraId="039DBD8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6.3.23.1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202</w:t>
      </w:r>
    </w:p>
    <w:p w14:paraId="557BC89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3.23.2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203</w:t>
      </w:r>
    </w:p>
    <w:p w14:paraId="08CA4031"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6.3.23.3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203</w:t>
      </w:r>
    </w:p>
    <w:p w14:paraId="520D3F4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6.3.23.</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203</w:t>
      </w:r>
    </w:p>
    <w:p w14:paraId="6141C92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6.3.24</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TopSliceSubnetProfile&lt;&lt;dataType&gt;&gt;</w:t>
      </w:r>
      <w:r w:rsidRPr="00CC3451">
        <w:rPr>
          <w:lang w:val="fr-FR"/>
        </w:rPr>
        <w:tab/>
        <w:t>203</w:t>
      </w:r>
    </w:p>
    <w:p w14:paraId="33CEE41D"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6.3.24.1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203</w:t>
      </w:r>
    </w:p>
    <w:p w14:paraId="23120B8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3.24.2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204</w:t>
      </w:r>
    </w:p>
    <w:p w14:paraId="0651B9A1"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6.3.24.3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204</w:t>
      </w:r>
    </w:p>
    <w:p w14:paraId="084AF8B5"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6.3.24.</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204</w:t>
      </w:r>
    </w:p>
    <w:p w14:paraId="3F33F97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6.3.25</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Positioning &lt;&lt;dataType&gt;&gt;</w:t>
      </w:r>
      <w:r w:rsidRPr="00CC3451">
        <w:rPr>
          <w:lang w:val="fr-FR"/>
        </w:rPr>
        <w:tab/>
        <w:t>204</w:t>
      </w:r>
    </w:p>
    <w:p w14:paraId="47F62F8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6.3.25.1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204</w:t>
      </w:r>
    </w:p>
    <w:p w14:paraId="4A8A646C"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3.25.2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204</w:t>
      </w:r>
    </w:p>
    <w:p w14:paraId="3A3B7247"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6.3.25.3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204</w:t>
      </w:r>
    </w:p>
    <w:p w14:paraId="159BEEF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6.3.25.</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205</w:t>
      </w:r>
    </w:p>
    <w:p w14:paraId="1A2BB6DA"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6.3.26</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Synchronicity &lt;&lt;dataType&gt;&gt;</w:t>
      </w:r>
      <w:r w:rsidRPr="00CC3451">
        <w:rPr>
          <w:lang w:val="fr-FR"/>
        </w:rPr>
        <w:tab/>
        <w:t>205</w:t>
      </w:r>
    </w:p>
    <w:p w14:paraId="1A128E5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6.3.26.1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205</w:t>
      </w:r>
    </w:p>
    <w:p w14:paraId="54EC05A2"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3.26.2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205</w:t>
      </w:r>
    </w:p>
    <w:p w14:paraId="7DA10A1D"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6.3.26.3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205</w:t>
      </w:r>
    </w:p>
    <w:p w14:paraId="260DFAD0"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6.3.26.</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205</w:t>
      </w:r>
    </w:p>
    <w:p w14:paraId="015BD635"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6.3.27</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PositioningRANSubnet &lt;&lt;dataType&gt;&gt;</w:t>
      </w:r>
      <w:r w:rsidRPr="00CC3451">
        <w:rPr>
          <w:lang w:val="fr-FR"/>
        </w:rPr>
        <w:tab/>
        <w:t>205</w:t>
      </w:r>
    </w:p>
    <w:p w14:paraId="3B355E29"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6.3.27.1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205</w:t>
      </w:r>
    </w:p>
    <w:p w14:paraId="096A1980"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3.27.2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205</w:t>
      </w:r>
    </w:p>
    <w:p w14:paraId="4660F0D5"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6.3.27.3</w:t>
      </w:r>
      <w:r w:rsidRPr="00CC3451">
        <w:rPr>
          <w:rFonts w:asciiTheme="minorHAnsi" w:eastAsiaTheme="minorEastAsia" w:hAnsiTheme="minorHAnsi" w:cstheme="minorBidi"/>
          <w:sz w:val="22"/>
          <w:szCs w:val="22"/>
          <w:lang w:val="fr-FR" w:eastAsia="en-GB"/>
        </w:rPr>
        <w:tab/>
      </w:r>
      <w:r w:rsidRPr="00CC3451">
        <w:rPr>
          <w:lang w:val="fr-FR"/>
        </w:rPr>
        <w:t>Attribute constraints</w:t>
      </w:r>
      <w:r w:rsidRPr="00CC3451">
        <w:rPr>
          <w:lang w:val="fr-FR"/>
        </w:rPr>
        <w:tab/>
        <w:t>205</w:t>
      </w:r>
    </w:p>
    <w:p w14:paraId="1003F11A"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eastAsia="zh-CN"/>
        </w:rPr>
        <w:t>6.3.27.</w:t>
      </w:r>
      <w:r w:rsidRPr="00CC3451">
        <w:rPr>
          <w:lang w:val="fr-FR"/>
        </w:rPr>
        <w:t>4</w:t>
      </w:r>
      <w:r w:rsidRPr="00CC3451">
        <w:rPr>
          <w:rFonts w:asciiTheme="minorHAnsi" w:eastAsiaTheme="minorEastAsia" w:hAnsiTheme="minorHAnsi" w:cstheme="minorBidi"/>
          <w:sz w:val="22"/>
          <w:szCs w:val="22"/>
          <w:lang w:val="fr-FR" w:eastAsia="en-GB"/>
        </w:rPr>
        <w:tab/>
      </w:r>
      <w:r w:rsidRPr="00CC3451">
        <w:rPr>
          <w:lang w:val="fr-FR"/>
        </w:rPr>
        <w:t>Notifications</w:t>
      </w:r>
      <w:r w:rsidRPr="00CC3451">
        <w:rPr>
          <w:lang w:val="fr-FR"/>
        </w:rPr>
        <w:tab/>
        <w:t>205</w:t>
      </w:r>
    </w:p>
    <w:p w14:paraId="02451E2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6.3.28</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SynchronicityRANSubnet &lt;&lt;dataType&gt;&gt;</w:t>
      </w:r>
      <w:r w:rsidRPr="00CC3451">
        <w:rPr>
          <w:lang w:val="fr-FR"/>
        </w:rPr>
        <w:tab/>
        <w:t>206</w:t>
      </w:r>
    </w:p>
    <w:p w14:paraId="30A1ADD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6.3.28.1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206</w:t>
      </w:r>
    </w:p>
    <w:p w14:paraId="45978A8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3.28.2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206</w:t>
      </w:r>
    </w:p>
    <w:p w14:paraId="61AADB20"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6.3.28.3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206</w:t>
      </w:r>
    </w:p>
    <w:p w14:paraId="72A5324A"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6.3.28.</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206</w:t>
      </w:r>
    </w:p>
    <w:p w14:paraId="46872EA7"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6.3.29</w:t>
      </w:r>
      <w:r w:rsidRPr="00CC3451">
        <w:rPr>
          <w:rFonts w:asciiTheme="minorHAnsi" w:eastAsiaTheme="minorEastAsia" w:hAnsiTheme="minorHAnsi" w:cstheme="minorBidi"/>
          <w:sz w:val="22"/>
          <w:szCs w:val="22"/>
          <w:lang w:val="fr-FR" w:eastAsia="en-GB"/>
        </w:rPr>
        <w:tab/>
      </w:r>
      <w:r w:rsidRPr="00CC3451">
        <w:rPr>
          <w:rFonts w:ascii="Courier New" w:hAnsi="Courier New" w:cs="Courier New"/>
          <w:lang w:val="fr-FR" w:eastAsia="zh-CN"/>
        </w:rPr>
        <w:t>EnergyEfficiency &lt;&lt;dataType&gt;&gt;</w:t>
      </w:r>
      <w:r w:rsidRPr="00CC3451">
        <w:rPr>
          <w:lang w:val="fr-FR"/>
        </w:rPr>
        <w:tab/>
        <w:t>206</w:t>
      </w:r>
    </w:p>
    <w:p w14:paraId="4B159A8E"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6.3.29.1</w:t>
      </w:r>
      <w:r w:rsidRPr="00CC3451">
        <w:rPr>
          <w:rFonts w:asciiTheme="minorHAnsi" w:eastAsiaTheme="minorEastAsia" w:hAnsiTheme="minorHAnsi" w:cstheme="minorBidi"/>
          <w:sz w:val="22"/>
          <w:szCs w:val="22"/>
          <w:lang w:val="fr-FR" w:eastAsia="en-GB"/>
        </w:rPr>
        <w:tab/>
      </w:r>
      <w:r w:rsidRPr="00CC3451">
        <w:rPr>
          <w:lang w:val="fr-FR"/>
        </w:rPr>
        <w:t>Definition</w:t>
      </w:r>
      <w:r w:rsidRPr="00CC3451">
        <w:rPr>
          <w:lang w:val="fr-FR"/>
        </w:rPr>
        <w:tab/>
        <w:t>206</w:t>
      </w:r>
    </w:p>
    <w:p w14:paraId="16D703EB" w14:textId="77777777" w:rsidR="00CC3451" w:rsidRPr="00CC3451" w:rsidRDefault="00CC3451">
      <w:pPr>
        <w:pStyle w:val="TOC4"/>
        <w:rPr>
          <w:rFonts w:asciiTheme="minorHAnsi" w:eastAsiaTheme="minorEastAsia" w:hAnsiTheme="minorHAnsi" w:cstheme="minorBidi"/>
          <w:sz w:val="22"/>
          <w:szCs w:val="22"/>
          <w:lang w:val="fr-FR" w:eastAsia="en-GB"/>
        </w:rPr>
      </w:pPr>
      <w:r w:rsidRPr="00CC3451">
        <w:rPr>
          <w:lang w:val="fr-FR"/>
        </w:rPr>
        <w:t>6</w:t>
      </w:r>
      <w:r w:rsidRPr="00CC3451">
        <w:rPr>
          <w:lang w:val="fr-FR" w:eastAsia="zh-CN"/>
        </w:rPr>
        <w:t>.</w:t>
      </w:r>
      <w:r w:rsidRPr="00CC3451">
        <w:rPr>
          <w:lang w:val="fr-FR"/>
        </w:rPr>
        <w:t>3.29.2</w:t>
      </w:r>
      <w:r w:rsidRPr="00CC3451">
        <w:rPr>
          <w:rFonts w:asciiTheme="minorHAnsi" w:eastAsiaTheme="minorEastAsia" w:hAnsiTheme="minorHAnsi" w:cstheme="minorBidi"/>
          <w:sz w:val="22"/>
          <w:szCs w:val="22"/>
          <w:lang w:val="fr-FR" w:eastAsia="en-GB"/>
        </w:rPr>
        <w:tab/>
      </w:r>
      <w:r w:rsidRPr="00CC3451">
        <w:rPr>
          <w:lang w:val="fr-FR"/>
        </w:rPr>
        <w:t>Attributes</w:t>
      </w:r>
      <w:r w:rsidRPr="00CC3451">
        <w:rPr>
          <w:lang w:val="fr-FR"/>
        </w:rPr>
        <w:tab/>
        <w:t>206</w:t>
      </w:r>
    </w:p>
    <w:p w14:paraId="51BE090A"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rPr>
        <w:t>6.3.29.3</w:t>
      </w:r>
      <w:r w:rsidRPr="00CC3451">
        <w:rPr>
          <w:rFonts w:asciiTheme="minorHAnsi" w:eastAsiaTheme="minorEastAsia" w:hAnsiTheme="minorHAnsi" w:cstheme="minorBidi"/>
          <w:sz w:val="22"/>
          <w:szCs w:val="22"/>
          <w:lang w:val="fr-FR" w:eastAsia="en-GB"/>
        </w:rPr>
        <w:tab/>
      </w:r>
      <w:r w:rsidRPr="00F0624F">
        <w:rPr>
          <w:lang w:val="fr-FR"/>
        </w:rPr>
        <w:t>Attribute constraints</w:t>
      </w:r>
      <w:r w:rsidRPr="00CC3451">
        <w:rPr>
          <w:lang w:val="fr-FR"/>
        </w:rPr>
        <w:tab/>
        <w:t>206</w:t>
      </w:r>
    </w:p>
    <w:p w14:paraId="026DA718" w14:textId="77777777" w:rsidR="00CC3451" w:rsidRPr="00CC3451" w:rsidRDefault="00CC3451">
      <w:pPr>
        <w:pStyle w:val="TOC4"/>
        <w:rPr>
          <w:rFonts w:asciiTheme="minorHAnsi" w:eastAsiaTheme="minorEastAsia" w:hAnsiTheme="minorHAnsi" w:cstheme="minorBidi"/>
          <w:sz w:val="22"/>
          <w:szCs w:val="22"/>
          <w:lang w:val="fr-FR" w:eastAsia="en-GB"/>
        </w:rPr>
      </w:pPr>
      <w:r w:rsidRPr="00F0624F">
        <w:rPr>
          <w:lang w:val="fr-FR" w:eastAsia="zh-CN"/>
        </w:rPr>
        <w:t>6.3.29.</w:t>
      </w:r>
      <w:r w:rsidRPr="00F0624F">
        <w:rPr>
          <w:lang w:val="fr-FR"/>
        </w:rPr>
        <w:t>4</w:t>
      </w:r>
      <w:r w:rsidRPr="00CC3451">
        <w:rPr>
          <w:rFonts w:asciiTheme="minorHAnsi" w:eastAsiaTheme="minorEastAsia" w:hAnsiTheme="minorHAnsi" w:cstheme="minorBidi"/>
          <w:sz w:val="22"/>
          <w:szCs w:val="22"/>
          <w:lang w:val="fr-FR" w:eastAsia="en-GB"/>
        </w:rPr>
        <w:tab/>
      </w:r>
      <w:r w:rsidRPr="00F0624F">
        <w:rPr>
          <w:lang w:val="fr-FR"/>
        </w:rPr>
        <w:t>Notifications</w:t>
      </w:r>
      <w:r w:rsidRPr="00CC3451">
        <w:rPr>
          <w:lang w:val="fr-FR"/>
        </w:rPr>
        <w:tab/>
        <w:t>206</w:t>
      </w:r>
    </w:p>
    <w:p w14:paraId="43AFEAC2"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6.4</w:t>
      </w:r>
      <w:r w:rsidRPr="00CC3451">
        <w:rPr>
          <w:rFonts w:asciiTheme="minorHAnsi" w:eastAsiaTheme="minorEastAsia" w:hAnsiTheme="minorHAnsi" w:cstheme="minorBidi"/>
          <w:sz w:val="22"/>
          <w:szCs w:val="22"/>
          <w:lang w:val="fr-FR" w:eastAsia="en-GB"/>
        </w:rPr>
        <w:tab/>
      </w:r>
      <w:r w:rsidRPr="00CC3451">
        <w:rPr>
          <w:lang w:val="fr-FR"/>
        </w:rPr>
        <w:t>Attribute definition</w:t>
      </w:r>
      <w:r w:rsidRPr="00CC3451">
        <w:rPr>
          <w:lang w:val="fr-FR"/>
        </w:rPr>
        <w:tab/>
        <w:t>207</w:t>
      </w:r>
    </w:p>
    <w:p w14:paraId="4ECDE04E"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eastAsia="zh-CN"/>
        </w:rPr>
        <w:t>6.4</w:t>
      </w:r>
      <w:r w:rsidRPr="00CC3451">
        <w:rPr>
          <w:lang w:val="fr-FR"/>
        </w:rPr>
        <w:t>.1</w:t>
      </w:r>
      <w:r w:rsidRPr="00CC3451">
        <w:rPr>
          <w:rFonts w:asciiTheme="minorHAnsi" w:eastAsiaTheme="minorEastAsia" w:hAnsiTheme="minorHAnsi" w:cstheme="minorBidi"/>
          <w:sz w:val="22"/>
          <w:szCs w:val="22"/>
          <w:lang w:val="fr-FR" w:eastAsia="en-GB"/>
        </w:rPr>
        <w:tab/>
      </w:r>
      <w:r w:rsidRPr="00CC3451">
        <w:rPr>
          <w:lang w:val="fr-FR" w:eastAsia="zh-CN"/>
        </w:rPr>
        <w:t>Attribute properties</w:t>
      </w:r>
      <w:r w:rsidRPr="00CC3451">
        <w:rPr>
          <w:lang w:val="fr-FR"/>
        </w:rPr>
        <w:tab/>
        <w:t>207</w:t>
      </w:r>
    </w:p>
    <w:p w14:paraId="4B22FA49" w14:textId="77777777" w:rsidR="00CC3451" w:rsidRPr="00CC3451" w:rsidRDefault="00CC3451">
      <w:pPr>
        <w:pStyle w:val="TOC2"/>
        <w:rPr>
          <w:rFonts w:asciiTheme="minorHAnsi" w:eastAsiaTheme="minorEastAsia" w:hAnsiTheme="minorHAnsi" w:cstheme="minorBidi"/>
          <w:sz w:val="22"/>
          <w:szCs w:val="22"/>
          <w:lang w:val="fr-FR" w:eastAsia="en-GB"/>
        </w:rPr>
      </w:pPr>
      <w:r w:rsidRPr="00CC3451">
        <w:rPr>
          <w:lang w:val="fr-FR"/>
        </w:rPr>
        <w:t>6.5</w:t>
      </w:r>
      <w:r w:rsidRPr="00CC3451">
        <w:rPr>
          <w:rFonts w:asciiTheme="minorHAnsi" w:eastAsiaTheme="minorEastAsia" w:hAnsiTheme="minorHAnsi" w:cstheme="minorBidi"/>
          <w:sz w:val="22"/>
          <w:szCs w:val="22"/>
          <w:lang w:val="fr-FR" w:eastAsia="en-GB"/>
        </w:rPr>
        <w:tab/>
      </w:r>
      <w:r w:rsidRPr="00CC3451">
        <w:rPr>
          <w:lang w:val="fr-FR"/>
        </w:rPr>
        <w:t>Common notifications</w:t>
      </w:r>
      <w:r w:rsidRPr="00CC3451">
        <w:rPr>
          <w:lang w:val="fr-FR"/>
        </w:rPr>
        <w:tab/>
        <w:t>218</w:t>
      </w:r>
    </w:p>
    <w:p w14:paraId="17E89638"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6.5.1</w:t>
      </w:r>
      <w:r w:rsidRPr="00CC3451">
        <w:rPr>
          <w:rFonts w:asciiTheme="minorHAnsi" w:eastAsiaTheme="minorEastAsia" w:hAnsiTheme="minorHAnsi" w:cstheme="minorBidi"/>
          <w:sz w:val="22"/>
          <w:szCs w:val="22"/>
          <w:lang w:val="fr-FR" w:eastAsia="en-GB"/>
        </w:rPr>
        <w:tab/>
      </w:r>
      <w:r w:rsidRPr="00CC3451">
        <w:rPr>
          <w:lang w:val="fr-FR"/>
        </w:rPr>
        <w:t>Alarm notifications</w:t>
      </w:r>
      <w:r w:rsidRPr="00CC3451">
        <w:rPr>
          <w:lang w:val="fr-FR"/>
        </w:rPr>
        <w:tab/>
        <w:t>218</w:t>
      </w:r>
    </w:p>
    <w:p w14:paraId="50D791B3"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6.5.2</w:t>
      </w:r>
      <w:r w:rsidRPr="00CC3451">
        <w:rPr>
          <w:rFonts w:asciiTheme="minorHAnsi" w:eastAsiaTheme="minorEastAsia" w:hAnsiTheme="minorHAnsi" w:cstheme="minorBidi"/>
          <w:sz w:val="22"/>
          <w:szCs w:val="22"/>
          <w:lang w:val="fr-FR" w:eastAsia="en-GB"/>
        </w:rPr>
        <w:tab/>
      </w:r>
      <w:r w:rsidRPr="00CC3451">
        <w:rPr>
          <w:lang w:val="fr-FR"/>
        </w:rPr>
        <w:t>Configuration notifications</w:t>
      </w:r>
      <w:r w:rsidRPr="00CC3451">
        <w:rPr>
          <w:lang w:val="fr-FR"/>
        </w:rPr>
        <w:tab/>
        <w:t>218</w:t>
      </w:r>
    </w:p>
    <w:p w14:paraId="78FD5212" w14:textId="77777777" w:rsidR="00CC3451" w:rsidRPr="00CC3451" w:rsidRDefault="00CC3451">
      <w:pPr>
        <w:pStyle w:val="TOC3"/>
        <w:rPr>
          <w:rFonts w:asciiTheme="minorHAnsi" w:eastAsiaTheme="minorEastAsia" w:hAnsiTheme="minorHAnsi" w:cstheme="minorBidi"/>
          <w:sz w:val="22"/>
          <w:szCs w:val="22"/>
          <w:lang w:val="fr-FR" w:eastAsia="en-GB"/>
        </w:rPr>
      </w:pPr>
      <w:r w:rsidRPr="00CC3451">
        <w:rPr>
          <w:lang w:val="fr-FR"/>
        </w:rPr>
        <w:t>6.5.3</w:t>
      </w:r>
      <w:r w:rsidRPr="00CC3451">
        <w:rPr>
          <w:rFonts w:asciiTheme="minorHAnsi" w:eastAsiaTheme="minorEastAsia" w:hAnsiTheme="minorHAnsi" w:cstheme="minorBidi"/>
          <w:sz w:val="22"/>
          <w:szCs w:val="22"/>
          <w:lang w:val="fr-FR" w:eastAsia="en-GB"/>
        </w:rPr>
        <w:tab/>
      </w:r>
      <w:r w:rsidRPr="00CC3451">
        <w:rPr>
          <w:lang w:val="fr-FR"/>
        </w:rPr>
        <w:t>Threshold Crossing notifications</w:t>
      </w:r>
      <w:r w:rsidRPr="00CC3451">
        <w:rPr>
          <w:lang w:val="fr-FR"/>
        </w:rPr>
        <w:tab/>
        <w:t>218</w:t>
      </w:r>
    </w:p>
    <w:p w14:paraId="294278C6" w14:textId="77777777" w:rsidR="00CC3451" w:rsidRDefault="00CC345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 Set (SS)</w:t>
      </w:r>
      <w:r>
        <w:tab/>
        <w:t>218</w:t>
      </w:r>
    </w:p>
    <w:p w14:paraId="761FFDB2" w14:textId="77777777" w:rsidR="00CC3451" w:rsidRDefault="00CC3451">
      <w:pPr>
        <w:pStyle w:val="TOC8"/>
        <w:rPr>
          <w:rFonts w:asciiTheme="minorHAnsi" w:eastAsiaTheme="minorEastAsia" w:hAnsiTheme="minorHAnsi" w:cstheme="minorBidi"/>
          <w:b w:val="0"/>
          <w:szCs w:val="22"/>
          <w:lang w:eastAsia="en-GB"/>
        </w:rPr>
      </w:pPr>
      <w:r>
        <w:t>Annex A (normative): Cell state handling</w:t>
      </w:r>
      <w:r>
        <w:tab/>
        <w:t>212</w:t>
      </w:r>
    </w:p>
    <w:p w14:paraId="44549797" w14:textId="77777777" w:rsidR="00CC3451" w:rsidRDefault="00CC345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212</w:t>
      </w:r>
    </w:p>
    <w:p w14:paraId="7C48547E" w14:textId="77777777" w:rsidR="00CC3451" w:rsidRDefault="00CC345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212</w:t>
      </w:r>
    </w:p>
    <w:p w14:paraId="7DDE6167" w14:textId="77777777" w:rsidR="00CC3451" w:rsidRDefault="00CC3451">
      <w:pPr>
        <w:pStyle w:val="TOC8"/>
        <w:rPr>
          <w:rFonts w:asciiTheme="minorHAnsi" w:eastAsiaTheme="minorEastAsia" w:hAnsiTheme="minorHAnsi" w:cstheme="minorBidi"/>
          <w:b w:val="0"/>
          <w:szCs w:val="22"/>
          <w:lang w:eastAsia="en-GB"/>
        </w:rPr>
      </w:pPr>
      <w:r>
        <w:t>Annex B (normative): NSI and NSSI state handling</w:t>
      </w:r>
      <w:r>
        <w:tab/>
        <w:t>215</w:t>
      </w:r>
    </w:p>
    <w:p w14:paraId="574BA188" w14:textId="77777777" w:rsidR="00CC3451" w:rsidRDefault="00CC345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215</w:t>
      </w:r>
    </w:p>
    <w:p w14:paraId="0B80B4A7" w14:textId="77777777" w:rsidR="00CC3451" w:rsidRDefault="00CC345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216</w:t>
      </w:r>
    </w:p>
    <w:p w14:paraId="639F20C4" w14:textId="77777777" w:rsidR="00CC3451" w:rsidRDefault="00CC3451">
      <w:pPr>
        <w:pStyle w:val="TOC8"/>
        <w:rPr>
          <w:rFonts w:asciiTheme="minorHAnsi" w:eastAsiaTheme="minorEastAsia" w:hAnsiTheme="minorHAnsi" w:cstheme="minorBidi"/>
          <w:b w:val="0"/>
          <w:szCs w:val="22"/>
          <w:lang w:eastAsia="en-GB"/>
        </w:rPr>
      </w:pPr>
      <w:r>
        <w:t>Annex C (normative): Void</w:t>
      </w:r>
      <w:r>
        <w:tab/>
        <w:t>218</w:t>
      </w:r>
    </w:p>
    <w:p w14:paraId="6AB8DE96" w14:textId="77777777" w:rsidR="00CC3451" w:rsidRDefault="00CC3451">
      <w:pPr>
        <w:pStyle w:val="TOC8"/>
        <w:rPr>
          <w:rFonts w:asciiTheme="minorHAnsi" w:eastAsiaTheme="minorEastAsia" w:hAnsiTheme="minorHAnsi" w:cstheme="minorBidi"/>
          <w:b w:val="0"/>
          <w:szCs w:val="22"/>
          <w:lang w:eastAsia="en-GB"/>
        </w:rPr>
      </w:pPr>
      <w:r>
        <w:t>Annex D (normative): OpenAPI definition of the NR NRM</w:t>
      </w:r>
      <w:r>
        <w:tab/>
        <w:t>219</w:t>
      </w:r>
    </w:p>
    <w:p w14:paraId="51400319" w14:textId="77777777" w:rsidR="00CC3451" w:rsidRDefault="00CC345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219</w:t>
      </w:r>
    </w:p>
    <w:p w14:paraId="1FC3B16C" w14:textId="77777777" w:rsidR="00CC3451" w:rsidRDefault="00CC345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219</w:t>
      </w:r>
    </w:p>
    <w:p w14:paraId="317A3FD2" w14:textId="77777777" w:rsidR="00CC3451" w:rsidRDefault="00CC3451">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219</w:t>
      </w:r>
    </w:p>
    <w:p w14:paraId="39EF2EFC" w14:textId="77777777" w:rsidR="00CC3451" w:rsidRDefault="00CC3451">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219</w:t>
      </w:r>
    </w:p>
    <w:p w14:paraId="27EA4F44" w14:textId="77777777" w:rsidR="00CC3451" w:rsidRDefault="00CC3451">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219</w:t>
      </w:r>
    </w:p>
    <w:p w14:paraId="62EFB5BF" w14:textId="77777777" w:rsidR="00CC3451" w:rsidRDefault="00CC3451">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219</w:t>
      </w:r>
    </w:p>
    <w:p w14:paraId="211C5C9F" w14:textId="77777777" w:rsidR="00CC3451" w:rsidRDefault="00CC3451">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"nrNrm.yaml"</w:t>
      </w:r>
      <w:r>
        <w:tab/>
        <w:t>219</w:t>
      </w:r>
    </w:p>
    <w:p w14:paraId="5819F961" w14:textId="77777777" w:rsidR="00CC3451" w:rsidRDefault="00CC3451">
      <w:pPr>
        <w:pStyle w:val="TOC8"/>
        <w:rPr>
          <w:rFonts w:asciiTheme="minorHAnsi" w:eastAsiaTheme="minorEastAsia" w:hAnsiTheme="minorHAnsi" w:cstheme="minorBidi"/>
          <w:b w:val="0"/>
          <w:szCs w:val="22"/>
          <w:lang w:eastAsia="en-GB"/>
        </w:rPr>
      </w:pPr>
      <w:r>
        <w:t>Annex E (normative): YANG definitions for NR NRM</w:t>
      </w:r>
      <w:r>
        <w:tab/>
        <w:t>244</w:t>
      </w:r>
    </w:p>
    <w:p w14:paraId="7780F239" w14:textId="77777777" w:rsidR="00CC3451" w:rsidRDefault="00CC3451">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244</w:t>
      </w:r>
    </w:p>
    <w:p w14:paraId="28D97BCE" w14:textId="77777777" w:rsidR="00CC3451" w:rsidRDefault="00CC3451">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244</w:t>
      </w:r>
    </w:p>
    <w:p w14:paraId="3A6F547E" w14:textId="77777777" w:rsidR="00CC3451" w:rsidRDefault="00CC3451">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244</w:t>
      </w:r>
    </w:p>
    <w:p w14:paraId="5C094AA0" w14:textId="77777777" w:rsidR="00CC3451" w:rsidRDefault="00CC3451">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244</w:t>
      </w:r>
    </w:p>
    <w:p w14:paraId="6B80C8B2" w14:textId="77777777" w:rsidR="00CC3451" w:rsidRDefault="00CC3451">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244</w:t>
      </w:r>
    </w:p>
    <w:p w14:paraId="46A03612" w14:textId="77777777" w:rsidR="00CC3451" w:rsidRDefault="00CC3451">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w:t>
      </w:r>
      <w:r>
        <w:rPr>
          <w:lang w:eastAsia="zh-CN"/>
        </w:rPr>
        <w:t>@</w:t>
      </w:r>
      <w:r>
        <w:t>2019-11-22.yang</w:t>
      </w:r>
      <w:r>
        <w:tab/>
        <w:t>244</w:t>
      </w:r>
    </w:p>
    <w:p w14:paraId="0B472F7A" w14:textId="77777777" w:rsidR="00CC3451" w:rsidRDefault="00CC3451">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246</w:t>
      </w:r>
    </w:p>
    <w:p w14:paraId="44F5141E" w14:textId="77777777" w:rsidR="00CC3451" w:rsidRDefault="00CC3451">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247</w:t>
      </w:r>
    </w:p>
    <w:p w14:paraId="0911909A" w14:textId="77777777" w:rsidR="00CC3451" w:rsidRDefault="00CC3451">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248</w:t>
      </w:r>
    </w:p>
    <w:p w14:paraId="01E52549" w14:textId="77777777" w:rsidR="00CC3451" w:rsidRDefault="00CC3451">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251</w:t>
      </w:r>
    </w:p>
    <w:p w14:paraId="4ED423FB" w14:textId="77777777" w:rsidR="00CC3451" w:rsidRDefault="00CC3451">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254</w:t>
      </w:r>
    </w:p>
    <w:p w14:paraId="3B753272" w14:textId="77777777" w:rsidR="00CC3451" w:rsidRDefault="00CC3451">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254</w:t>
      </w:r>
    </w:p>
    <w:p w14:paraId="1A1D1D3A" w14:textId="77777777" w:rsidR="00CC3451" w:rsidRDefault="00CC3451">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257</w:t>
      </w:r>
    </w:p>
    <w:p w14:paraId="69F6FD6E" w14:textId="77777777" w:rsidR="00CC3451" w:rsidRDefault="00CC3451">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258</w:t>
      </w:r>
    </w:p>
    <w:p w14:paraId="43654A1D" w14:textId="77777777" w:rsidR="00CC3451" w:rsidRDefault="00CC3451">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259</w:t>
      </w:r>
    </w:p>
    <w:p w14:paraId="1FD91C9E" w14:textId="77777777" w:rsidR="00CC3451" w:rsidRDefault="00CC3451">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260</w:t>
      </w:r>
    </w:p>
    <w:p w14:paraId="672BAA52" w14:textId="77777777" w:rsidR="00CC3451" w:rsidRDefault="00CC3451">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262</w:t>
      </w:r>
    </w:p>
    <w:p w14:paraId="1131EC3A" w14:textId="77777777" w:rsidR="00CC3451" w:rsidRDefault="00CC3451">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263</w:t>
      </w:r>
    </w:p>
    <w:p w14:paraId="434017C8" w14:textId="77777777" w:rsidR="00CC3451" w:rsidRDefault="00CC3451">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264</w:t>
      </w:r>
    </w:p>
    <w:p w14:paraId="0CDD1BAA" w14:textId="77777777" w:rsidR="00CC3451" w:rsidRDefault="00CC3451">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265</w:t>
      </w:r>
    </w:p>
    <w:p w14:paraId="197B1197" w14:textId="77777777" w:rsidR="00CC3451" w:rsidRDefault="00CC3451">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266</w:t>
      </w:r>
    </w:p>
    <w:p w14:paraId="215E969D" w14:textId="77777777" w:rsidR="00CC3451" w:rsidRDefault="00CC3451">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267</w:t>
      </w:r>
    </w:p>
    <w:p w14:paraId="44C4C6D2" w14:textId="77777777" w:rsidR="00CC3451" w:rsidRDefault="00CC3451">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267</w:t>
      </w:r>
    </w:p>
    <w:p w14:paraId="4C0C528F" w14:textId="77777777" w:rsidR="00CC3451" w:rsidRDefault="00CC3451">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269</w:t>
      </w:r>
    </w:p>
    <w:p w14:paraId="0FC823D9" w14:textId="77777777" w:rsidR="00CC3451" w:rsidRDefault="00CC3451">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271</w:t>
      </w:r>
    </w:p>
    <w:p w14:paraId="0C1404E4" w14:textId="77777777" w:rsidR="00CC3451" w:rsidRDefault="00CC3451">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273</w:t>
      </w:r>
    </w:p>
    <w:p w14:paraId="770C561F" w14:textId="77777777" w:rsidR="00CC3451" w:rsidRDefault="00CC3451">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274</w:t>
      </w:r>
    </w:p>
    <w:p w14:paraId="2F50E56A" w14:textId="77777777" w:rsidR="00CC3451" w:rsidRDefault="00CC3451">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277</w:t>
      </w:r>
    </w:p>
    <w:p w14:paraId="4D7DDA9D" w14:textId="77777777" w:rsidR="00CC3451" w:rsidRDefault="00CC3451">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279</w:t>
      </w:r>
    </w:p>
    <w:p w14:paraId="7038A155" w14:textId="77777777" w:rsidR="00CC3451" w:rsidRDefault="00CC3451">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282</w:t>
      </w:r>
    </w:p>
    <w:p w14:paraId="47923416" w14:textId="77777777" w:rsidR="00CC3451" w:rsidRDefault="00CC3451">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283</w:t>
      </w:r>
    </w:p>
    <w:p w14:paraId="4EE513B9" w14:textId="77777777" w:rsidR="00CC3451" w:rsidRDefault="00CC3451">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284</w:t>
      </w:r>
    </w:p>
    <w:p w14:paraId="453270FB" w14:textId="77777777" w:rsidR="00CC3451" w:rsidRDefault="00CC3451">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285</w:t>
      </w:r>
    </w:p>
    <w:p w14:paraId="3B251FAE" w14:textId="77777777" w:rsidR="00CC3451" w:rsidRDefault="00CC3451">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287</w:t>
      </w:r>
    </w:p>
    <w:p w14:paraId="1A3D2F87" w14:textId="77777777" w:rsidR="00CC3451" w:rsidRDefault="00CC3451">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287</w:t>
      </w:r>
    </w:p>
    <w:p w14:paraId="3855154D" w14:textId="77777777" w:rsidR="00CC3451" w:rsidRDefault="00CC3451">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288</w:t>
      </w:r>
    </w:p>
    <w:p w14:paraId="331EFAD9" w14:textId="77777777" w:rsidR="00CC3451" w:rsidRDefault="00CC3451">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291</w:t>
      </w:r>
    </w:p>
    <w:p w14:paraId="468A226F" w14:textId="77777777" w:rsidR="00CC3451" w:rsidRDefault="00CC3451">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293</w:t>
      </w:r>
    </w:p>
    <w:p w14:paraId="3C57E0BB" w14:textId="77777777" w:rsidR="00CC3451" w:rsidRDefault="00CC3451">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294</w:t>
      </w:r>
    </w:p>
    <w:p w14:paraId="125528B3" w14:textId="77777777" w:rsidR="00CC3451" w:rsidRDefault="00CC3451">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295</w:t>
      </w:r>
    </w:p>
    <w:p w14:paraId="6807086F" w14:textId="77777777" w:rsidR="00CC3451" w:rsidRDefault="00CC3451">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296</w:t>
      </w:r>
    </w:p>
    <w:p w14:paraId="70DB6702" w14:textId="77777777" w:rsidR="00CC3451" w:rsidRDefault="00CC3451">
      <w:pPr>
        <w:pStyle w:val="TOC1"/>
        <w:rPr>
          <w:rFonts w:asciiTheme="minorHAnsi" w:eastAsiaTheme="minorEastAsia" w:hAnsiTheme="minorHAnsi" w:cstheme="minorBidi"/>
          <w:szCs w:val="22"/>
          <w:lang w:eastAsia="en-GB"/>
        </w:rPr>
      </w:pPr>
      <w:r>
        <w:rPr>
          <w:lang w:eastAsia="zh-CN"/>
        </w:rPr>
        <w:t>E.6</w:t>
      </w:r>
      <w:r>
        <w:rPr>
          <w:rFonts w:asciiTheme="minorHAnsi" w:eastAsiaTheme="minorEastAsia" w:hAnsiTheme="minorHAnsi" w:cstheme="minorBidi"/>
          <w:szCs w:val="22"/>
          <w:lang w:eastAsia="en-GB"/>
        </w:rPr>
        <w:tab/>
      </w:r>
      <w:r>
        <w:rPr>
          <w:lang w:eastAsia="zh-CN"/>
        </w:rPr>
        <w:t>Void</w:t>
      </w:r>
      <w:r>
        <w:tab/>
        <w:t>300</w:t>
      </w:r>
    </w:p>
    <w:p w14:paraId="2C0BAC04" w14:textId="77777777" w:rsidR="00CC3451" w:rsidRDefault="00CC3451">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300</w:t>
      </w:r>
    </w:p>
    <w:p w14:paraId="56D2EBB2" w14:textId="77777777" w:rsidR="00CC3451" w:rsidRDefault="00CC3451">
      <w:pPr>
        <w:pStyle w:val="TOC8"/>
        <w:rPr>
          <w:rFonts w:asciiTheme="minorHAnsi" w:eastAsiaTheme="minorEastAsia" w:hAnsiTheme="minorHAnsi" w:cstheme="minorBidi"/>
          <w:b w:val="0"/>
          <w:szCs w:val="22"/>
          <w:lang w:eastAsia="en-GB"/>
        </w:rPr>
      </w:pPr>
      <w:r>
        <w:t>Annex F (normative): Void</w:t>
      </w:r>
      <w:r>
        <w:tab/>
        <w:t>301</w:t>
      </w:r>
    </w:p>
    <w:p w14:paraId="74A8E81F" w14:textId="77777777" w:rsidR="00CC3451" w:rsidRDefault="00CC3451">
      <w:pPr>
        <w:pStyle w:val="TOC8"/>
        <w:rPr>
          <w:rFonts w:asciiTheme="minorHAnsi" w:eastAsiaTheme="minorEastAsia" w:hAnsiTheme="minorHAnsi" w:cstheme="minorBidi"/>
          <w:b w:val="0"/>
          <w:szCs w:val="22"/>
          <w:lang w:eastAsia="en-GB"/>
        </w:rPr>
      </w:pPr>
      <w:r>
        <w:t>Annex G (normative): OpenAPI definition of the 5GC NRM</w:t>
      </w:r>
      <w:r>
        <w:tab/>
        <w:t>302</w:t>
      </w:r>
    </w:p>
    <w:p w14:paraId="0EDDF303" w14:textId="77777777" w:rsidR="00CC3451" w:rsidRDefault="00CC3451">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302</w:t>
      </w:r>
    </w:p>
    <w:p w14:paraId="73C07667" w14:textId="77777777" w:rsidR="00CC3451" w:rsidRDefault="00CC3451">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302</w:t>
      </w:r>
    </w:p>
    <w:p w14:paraId="398B5616" w14:textId="77777777" w:rsidR="00CC3451" w:rsidRDefault="00CC3451">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302</w:t>
      </w:r>
    </w:p>
    <w:p w14:paraId="31726FD2" w14:textId="77777777" w:rsidR="00CC3451" w:rsidRDefault="00CC3451">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302</w:t>
      </w:r>
    </w:p>
    <w:p w14:paraId="0E389F5D" w14:textId="77777777" w:rsidR="00CC3451" w:rsidRDefault="00CC3451">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302</w:t>
      </w:r>
    </w:p>
    <w:p w14:paraId="2D465E9F" w14:textId="77777777" w:rsidR="00CC3451" w:rsidRDefault="00CC3451">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302</w:t>
      </w:r>
    </w:p>
    <w:p w14:paraId="7FA8B733" w14:textId="77777777" w:rsidR="00CC3451" w:rsidRDefault="00CC3451">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"5gcNrm.yaml"</w:t>
      </w:r>
      <w:r>
        <w:tab/>
        <w:t>302</w:t>
      </w:r>
    </w:p>
    <w:p w14:paraId="06891DA3" w14:textId="77777777" w:rsidR="00CC3451" w:rsidRDefault="00CC3451">
      <w:pPr>
        <w:pStyle w:val="TOC8"/>
        <w:rPr>
          <w:rFonts w:asciiTheme="minorHAnsi" w:eastAsiaTheme="minorEastAsia" w:hAnsiTheme="minorHAnsi" w:cstheme="minorBidi"/>
          <w:b w:val="0"/>
          <w:szCs w:val="22"/>
          <w:lang w:eastAsia="en-GB"/>
        </w:rPr>
      </w:pPr>
      <w:r>
        <w:t>Annex H (normative): YANG definitions for 5GC</w:t>
      </w:r>
      <w:r>
        <w:tab/>
        <w:t>327</w:t>
      </w:r>
    </w:p>
    <w:p w14:paraId="55429E4D" w14:textId="77777777" w:rsidR="00CC3451" w:rsidRDefault="00CC3451">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327</w:t>
      </w:r>
    </w:p>
    <w:p w14:paraId="77BFD0A1" w14:textId="77777777" w:rsidR="00CC3451" w:rsidRDefault="00CC3451">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327</w:t>
      </w:r>
    </w:p>
    <w:p w14:paraId="14B39678" w14:textId="77777777" w:rsidR="00CC3451" w:rsidRDefault="00CC3451">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327</w:t>
      </w:r>
    </w:p>
    <w:p w14:paraId="48A03550" w14:textId="77777777" w:rsidR="00CC3451" w:rsidRDefault="00CC3451">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327</w:t>
      </w:r>
    </w:p>
    <w:p w14:paraId="452A0EFC" w14:textId="77777777" w:rsidR="00CC3451" w:rsidRDefault="00CC3451">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327</w:t>
      </w:r>
    </w:p>
    <w:p w14:paraId="798DB9FA" w14:textId="77777777" w:rsidR="00CC3451" w:rsidRDefault="00CC3451">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327</w:t>
      </w:r>
    </w:p>
    <w:p w14:paraId="4D24A341" w14:textId="77777777" w:rsidR="00CC3451" w:rsidRDefault="00CC3451">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328</w:t>
      </w:r>
    </w:p>
    <w:p w14:paraId="1197E323" w14:textId="77777777" w:rsidR="00CC3451" w:rsidRDefault="00CC3451">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329</w:t>
      </w:r>
    </w:p>
    <w:p w14:paraId="0AF1661F" w14:textId="77777777" w:rsidR="00CC3451" w:rsidRDefault="00CC3451">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330</w:t>
      </w:r>
    </w:p>
    <w:p w14:paraId="69E773C6" w14:textId="77777777" w:rsidR="00CC3451" w:rsidRDefault="00CC3451">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331</w:t>
      </w:r>
    </w:p>
    <w:p w14:paraId="6F515BD4" w14:textId="77777777" w:rsidR="00CC3451" w:rsidRDefault="00CC3451">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332</w:t>
      </w:r>
    </w:p>
    <w:p w14:paraId="1F3CB93F" w14:textId="77777777" w:rsidR="00CC3451" w:rsidRDefault="00CC3451">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334</w:t>
      </w:r>
    </w:p>
    <w:p w14:paraId="779B68A5" w14:textId="77777777" w:rsidR="00CC3451" w:rsidRDefault="00CC3451">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334</w:t>
      </w:r>
    </w:p>
    <w:p w14:paraId="200A7C14" w14:textId="77777777" w:rsidR="00CC3451" w:rsidRDefault="00CC3451">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343</w:t>
      </w:r>
    </w:p>
    <w:p w14:paraId="4D46C1BD" w14:textId="77777777" w:rsidR="00CC3451" w:rsidRDefault="00CC3451">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343</w:t>
      </w:r>
    </w:p>
    <w:p w14:paraId="2E834B86" w14:textId="77777777" w:rsidR="00CC3451" w:rsidRDefault="00CC3451">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344</w:t>
      </w:r>
    </w:p>
    <w:p w14:paraId="7DF521AD" w14:textId="77777777" w:rsidR="00CC3451" w:rsidRDefault="00CC3451">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345</w:t>
      </w:r>
    </w:p>
    <w:p w14:paraId="4019ED6C" w14:textId="77777777" w:rsidR="00CC3451" w:rsidRDefault="00CC3451">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345</w:t>
      </w:r>
    </w:p>
    <w:p w14:paraId="3DB62093" w14:textId="77777777" w:rsidR="00CC3451" w:rsidRDefault="00CC3451">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360</w:t>
      </w:r>
    </w:p>
    <w:p w14:paraId="0F0C872A" w14:textId="77777777" w:rsidR="00CC3451" w:rsidRDefault="00CC3451">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364</w:t>
      </w:r>
    </w:p>
    <w:p w14:paraId="6EAA0EFA" w14:textId="77777777" w:rsidR="00CC3451" w:rsidRDefault="00CC3451">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365</w:t>
      </w:r>
    </w:p>
    <w:p w14:paraId="0D0D79EB" w14:textId="77777777" w:rsidR="00CC3451" w:rsidRDefault="00CC3451">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367</w:t>
      </w:r>
    </w:p>
    <w:p w14:paraId="590AF1D4" w14:textId="77777777" w:rsidR="00CC3451" w:rsidRDefault="00CC3451">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368</w:t>
      </w:r>
    </w:p>
    <w:p w14:paraId="13EC3A78" w14:textId="77777777" w:rsidR="00CC3451" w:rsidRDefault="00CC3451">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369</w:t>
      </w:r>
    </w:p>
    <w:p w14:paraId="688BC902" w14:textId="77777777" w:rsidR="00CC3451" w:rsidRDefault="00CC3451">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370</w:t>
      </w:r>
    </w:p>
    <w:p w14:paraId="55AB5380" w14:textId="77777777" w:rsidR="00CC3451" w:rsidRDefault="00CC3451">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F0624F">
        <w:rPr>
          <w:rFonts w:eastAsia="SimSun"/>
        </w:rPr>
        <w:t xml:space="preserve"> externalseppfunction</w:t>
      </w:r>
      <w:r>
        <w:rPr>
          <w:lang w:eastAsia="zh-CN"/>
        </w:rPr>
        <w:t>@2019-11-17.yang</w:t>
      </w:r>
      <w:r>
        <w:tab/>
        <w:t>371</w:t>
      </w:r>
    </w:p>
    <w:p w14:paraId="28AF466B" w14:textId="77777777" w:rsidR="00CC3451" w:rsidRDefault="00CC3451">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372</w:t>
      </w:r>
    </w:p>
    <w:p w14:paraId="672D4671" w14:textId="77777777" w:rsidR="00CC3451" w:rsidRDefault="00CC3451">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373</w:t>
      </w:r>
    </w:p>
    <w:p w14:paraId="4EF45982" w14:textId="77777777" w:rsidR="00CC3451" w:rsidRDefault="00CC3451">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374</w:t>
      </w:r>
    </w:p>
    <w:p w14:paraId="0F1A9EC1" w14:textId="77777777" w:rsidR="00CC3451" w:rsidRDefault="00CC3451">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375</w:t>
      </w:r>
    </w:p>
    <w:p w14:paraId="0B491361" w14:textId="77777777" w:rsidR="00CC3451" w:rsidRDefault="00CC3451">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377</w:t>
      </w:r>
    </w:p>
    <w:p w14:paraId="0D792BBC" w14:textId="77777777" w:rsidR="00CC3451" w:rsidRDefault="00CC3451">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378</w:t>
      </w:r>
    </w:p>
    <w:p w14:paraId="7C8F8750" w14:textId="77777777" w:rsidR="00CC3451" w:rsidRDefault="00CC3451">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379</w:t>
      </w:r>
    </w:p>
    <w:p w14:paraId="2946F4DC" w14:textId="77777777" w:rsidR="00CC3451" w:rsidRDefault="00CC3451">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379</w:t>
      </w:r>
    </w:p>
    <w:p w14:paraId="222C6BDF" w14:textId="77777777" w:rsidR="00CC3451" w:rsidRDefault="00CC3451">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380</w:t>
      </w:r>
    </w:p>
    <w:p w14:paraId="1D331C96" w14:textId="77777777" w:rsidR="00CC3451" w:rsidRDefault="00CC3451">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382</w:t>
      </w:r>
    </w:p>
    <w:p w14:paraId="4CDC6069" w14:textId="77777777" w:rsidR="00CC3451" w:rsidRDefault="00CC3451">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384</w:t>
      </w:r>
    </w:p>
    <w:p w14:paraId="3D6B85A5" w14:textId="77777777" w:rsidR="00CC3451" w:rsidRDefault="00CC3451">
      <w:pPr>
        <w:pStyle w:val="TOC2"/>
        <w:rPr>
          <w:rFonts w:asciiTheme="minorHAnsi" w:eastAsiaTheme="minorEastAsia" w:hAnsiTheme="minorHAnsi" w:cstheme="minorBidi"/>
          <w:sz w:val="22"/>
          <w:szCs w:val="22"/>
          <w:lang w:eastAsia="en-GB"/>
        </w:rPr>
      </w:pPr>
      <w:r w:rsidRPr="00CC3451">
        <w:rPr>
          <w:lang w:eastAsia="zh-CN"/>
        </w:rPr>
        <w:t>H.5.31</w:t>
      </w:r>
      <w:r>
        <w:rPr>
          <w:rFonts w:asciiTheme="minorHAnsi" w:eastAsiaTheme="minorEastAsia" w:hAnsiTheme="minorHAnsi" w:cstheme="minorBidi"/>
          <w:sz w:val="22"/>
          <w:szCs w:val="22"/>
          <w:lang w:eastAsia="en-GB"/>
        </w:rPr>
        <w:tab/>
      </w:r>
      <w:r w:rsidRPr="00CC3451">
        <w:rPr>
          <w:lang w:eastAsia="zh-CN"/>
        </w:rPr>
        <w:t>module _3gpp-5gc-nrm-FiveQiDscpMappingSet.yang</w:t>
      </w:r>
      <w:r>
        <w:tab/>
        <w:t>386</w:t>
      </w:r>
    </w:p>
    <w:p w14:paraId="60F2DB30" w14:textId="77777777" w:rsidR="00CC3451" w:rsidRDefault="00CC3451">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387</w:t>
      </w:r>
    </w:p>
    <w:p w14:paraId="5FCFAEE1" w14:textId="77777777" w:rsidR="00CC3451" w:rsidRDefault="00CC3451">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_3gpp-5gc-nrm-dynamic5QISet@2020-08-06.yang</w:t>
      </w:r>
      <w:r>
        <w:tab/>
        <w:t>395</w:t>
      </w:r>
    </w:p>
    <w:p w14:paraId="3D74E3E7" w14:textId="77777777" w:rsidR="00CC3451" w:rsidRDefault="00CC3451">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396</w:t>
      </w:r>
    </w:p>
    <w:p w14:paraId="4857D98D" w14:textId="77777777" w:rsidR="00CC3451" w:rsidRDefault="00CC3451">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396</w:t>
      </w:r>
    </w:p>
    <w:p w14:paraId="6D41DEBF" w14:textId="77777777" w:rsidR="00CC3451" w:rsidRDefault="00CC3451">
      <w:pPr>
        <w:pStyle w:val="TOC8"/>
        <w:rPr>
          <w:rFonts w:asciiTheme="minorHAnsi" w:eastAsiaTheme="minorEastAsia" w:hAnsiTheme="minorHAnsi" w:cstheme="minorBidi"/>
          <w:b w:val="0"/>
          <w:szCs w:val="22"/>
          <w:lang w:eastAsia="en-GB"/>
        </w:rPr>
      </w:pPr>
      <w:r>
        <w:t>Annex I (normative): Void</w:t>
      </w:r>
      <w:r>
        <w:tab/>
        <w:t>397</w:t>
      </w:r>
    </w:p>
    <w:p w14:paraId="130B2E24" w14:textId="77777777" w:rsidR="00CC3451" w:rsidRDefault="00CC3451">
      <w:pPr>
        <w:pStyle w:val="TOC8"/>
        <w:rPr>
          <w:rFonts w:asciiTheme="minorHAnsi" w:eastAsiaTheme="minorEastAsia" w:hAnsiTheme="minorHAnsi" w:cstheme="minorBidi"/>
          <w:b w:val="0"/>
          <w:szCs w:val="22"/>
          <w:lang w:eastAsia="en-GB"/>
        </w:rPr>
      </w:pPr>
      <w:r>
        <w:t>Annex J (normative): OpenAPI definition of the Slice NRM</w:t>
      </w:r>
      <w:r>
        <w:tab/>
        <w:t>398</w:t>
      </w:r>
    </w:p>
    <w:p w14:paraId="2EF5CC28" w14:textId="77777777" w:rsidR="00CC3451" w:rsidRDefault="00CC3451">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398</w:t>
      </w:r>
    </w:p>
    <w:p w14:paraId="26A5F366" w14:textId="77777777" w:rsidR="00CC3451" w:rsidRDefault="00CC3451">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398</w:t>
      </w:r>
    </w:p>
    <w:p w14:paraId="477753DD" w14:textId="77777777" w:rsidR="00CC3451" w:rsidRDefault="00CC3451">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398</w:t>
      </w:r>
    </w:p>
    <w:p w14:paraId="47D92DE3" w14:textId="77777777" w:rsidR="00CC3451" w:rsidRDefault="00CC3451">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398</w:t>
      </w:r>
    </w:p>
    <w:p w14:paraId="71C226D1" w14:textId="77777777" w:rsidR="00CC3451" w:rsidRDefault="00CC3451">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398</w:t>
      </w:r>
    </w:p>
    <w:p w14:paraId="40581976" w14:textId="77777777" w:rsidR="00CC3451" w:rsidRDefault="00CC3451">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398</w:t>
      </w:r>
    </w:p>
    <w:p w14:paraId="0ED58F53" w14:textId="77777777" w:rsidR="00CC3451" w:rsidRDefault="00CC3451">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F0624F">
        <w:rPr>
          <w:rFonts w:ascii="Courier" w:eastAsia="MS Mincho" w:hAnsi="Courier"/>
        </w:rPr>
        <w:t>"sliceNrm.yaml"</w:t>
      </w:r>
      <w:r>
        <w:tab/>
        <w:t>398</w:t>
      </w:r>
    </w:p>
    <w:p w14:paraId="31E81342" w14:textId="77777777" w:rsidR="00CC3451" w:rsidRDefault="00CC3451">
      <w:pPr>
        <w:pStyle w:val="TOC8"/>
        <w:rPr>
          <w:rFonts w:asciiTheme="minorHAnsi" w:eastAsiaTheme="minorEastAsia" w:hAnsiTheme="minorHAnsi" w:cstheme="minorBidi"/>
          <w:b w:val="0"/>
          <w:szCs w:val="22"/>
          <w:lang w:eastAsia="en-GB"/>
        </w:rPr>
      </w:pPr>
      <w:r>
        <w:t>Annex K (normative): Void</w:t>
      </w:r>
      <w:r>
        <w:tab/>
        <w:t>407</w:t>
      </w:r>
    </w:p>
    <w:p w14:paraId="2F3795FB" w14:textId="77777777" w:rsidR="00CC3451" w:rsidRDefault="00CC3451">
      <w:pPr>
        <w:pStyle w:val="TOC8"/>
        <w:rPr>
          <w:rFonts w:asciiTheme="minorHAnsi" w:eastAsiaTheme="minorEastAsia" w:hAnsiTheme="minorHAnsi" w:cstheme="minorBidi"/>
          <w:b w:val="0"/>
          <w:szCs w:val="22"/>
          <w:lang w:eastAsia="en-GB"/>
        </w:rPr>
      </w:pPr>
      <w:r>
        <w:t>Annex L (normative): Relation of GSMA GST, ServiceProfile and SliceProfile</w:t>
      </w:r>
      <w:r>
        <w:tab/>
        <w:t>408</w:t>
      </w:r>
    </w:p>
    <w:p w14:paraId="02819135" w14:textId="77777777" w:rsidR="00CC3451" w:rsidRDefault="00CC3451">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408</w:t>
      </w:r>
    </w:p>
    <w:p w14:paraId="3FAC5B9F" w14:textId="77777777" w:rsidR="00CC3451" w:rsidRDefault="00CC3451">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408</w:t>
      </w:r>
    </w:p>
    <w:p w14:paraId="5243B389" w14:textId="77777777" w:rsidR="00CC3451" w:rsidRDefault="00CC3451">
      <w:pPr>
        <w:pStyle w:val="TOC8"/>
        <w:rPr>
          <w:rFonts w:asciiTheme="minorHAnsi" w:eastAsiaTheme="minorEastAsia" w:hAnsiTheme="minorHAnsi" w:cstheme="minorBidi"/>
          <w:b w:val="0"/>
          <w:szCs w:val="22"/>
          <w:lang w:eastAsia="en-GB"/>
        </w:rPr>
      </w:pPr>
      <w:r>
        <w:t>Annex M (normative): Managed NF Service state handling</w:t>
      </w:r>
      <w:r>
        <w:tab/>
        <w:t>410</w:t>
      </w:r>
    </w:p>
    <w:p w14:paraId="0A4B7846" w14:textId="77777777" w:rsidR="00CC3451" w:rsidRDefault="00CC3451">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410</w:t>
      </w:r>
    </w:p>
    <w:p w14:paraId="0C51BF51" w14:textId="77777777" w:rsidR="00CC3451" w:rsidRDefault="00CC3451">
      <w:pPr>
        <w:pStyle w:val="TOC8"/>
        <w:rPr>
          <w:rFonts w:asciiTheme="minorHAnsi" w:eastAsiaTheme="minorEastAsia" w:hAnsiTheme="minorHAnsi" w:cstheme="minorBidi"/>
          <w:b w:val="0"/>
          <w:szCs w:val="22"/>
          <w:lang w:eastAsia="en-GB"/>
        </w:rPr>
      </w:pPr>
      <w:r>
        <w:t>Annex N (normative): YANG definition of the Slice NRM</w:t>
      </w:r>
      <w:r>
        <w:tab/>
        <w:t>412</w:t>
      </w:r>
    </w:p>
    <w:p w14:paraId="37254E82" w14:textId="77777777" w:rsidR="00CC3451" w:rsidRDefault="00CC3451">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412</w:t>
      </w:r>
    </w:p>
    <w:p w14:paraId="2D41A107" w14:textId="77777777" w:rsidR="00CC3451" w:rsidRDefault="00CC3451">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412</w:t>
      </w:r>
    </w:p>
    <w:p w14:paraId="49CB4E2D" w14:textId="77777777" w:rsidR="00CC3451" w:rsidRDefault="00CC3451">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412</w:t>
      </w:r>
    </w:p>
    <w:p w14:paraId="1782FCE0" w14:textId="77777777" w:rsidR="00CC3451" w:rsidRDefault="00CC3451">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413</w:t>
      </w:r>
    </w:p>
    <w:p w14:paraId="172BDFC4" w14:textId="77777777" w:rsidR="00CC3451" w:rsidRDefault="00CC3451">
      <w:pPr>
        <w:pStyle w:val="TOC2"/>
        <w:rPr>
          <w:rFonts w:asciiTheme="minorHAnsi" w:eastAsiaTheme="minorEastAsia" w:hAnsiTheme="minorHAnsi" w:cstheme="minorBidi"/>
          <w:sz w:val="22"/>
          <w:szCs w:val="22"/>
          <w:lang w:eastAsia="en-GB"/>
        </w:rPr>
      </w:pPr>
      <w:r w:rsidRPr="00CC3451">
        <w:t>N.2.3</w:t>
      </w:r>
      <w:r>
        <w:rPr>
          <w:rFonts w:asciiTheme="minorHAnsi" w:eastAsiaTheme="minorEastAsia" w:hAnsiTheme="minorHAnsi" w:cstheme="minorBidi"/>
          <w:sz w:val="22"/>
          <w:szCs w:val="22"/>
          <w:lang w:eastAsia="en-GB"/>
        </w:rPr>
        <w:tab/>
      </w:r>
      <w:r w:rsidRPr="00CC3451">
        <w:t>Void</w:t>
      </w:r>
      <w:r>
        <w:tab/>
        <w:t>416</w:t>
      </w:r>
    </w:p>
    <w:p w14:paraId="09341323" w14:textId="77777777" w:rsidR="00CC3451" w:rsidRDefault="00CC3451">
      <w:pPr>
        <w:pStyle w:val="TOC2"/>
        <w:rPr>
          <w:rFonts w:asciiTheme="minorHAnsi" w:eastAsiaTheme="minorEastAsia" w:hAnsiTheme="minorHAnsi" w:cstheme="minorBidi"/>
          <w:sz w:val="22"/>
          <w:szCs w:val="22"/>
          <w:lang w:eastAsia="en-GB"/>
        </w:rPr>
      </w:pPr>
      <w:r w:rsidRPr="00CC3451">
        <w:t>N.2.4</w:t>
      </w:r>
      <w:r>
        <w:rPr>
          <w:rFonts w:asciiTheme="minorHAnsi" w:eastAsiaTheme="minorEastAsia" w:hAnsiTheme="minorHAnsi" w:cstheme="minorBidi"/>
          <w:sz w:val="22"/>
          <w:szCs w:val="22"/>
          <w:lang w:eastAsia="en-GB"/>
        </w:rPr>
        <w:tab/>
      </w:r>
      <w:r w:rsidRPr="00CC3451">
        <w:t>module _3gpp-ns-nrm-serviceprofile.yang</w:t>
      </w:r>
      <w:r>
        <w:tab/>
        <w:t>416</w:t>
      </w:r>
    </w:p>
    <w:p w14:paraId="2DCECA48" w14:textId="77777777" w:rsidR="00CC3451" w:rsidRDefault="00CC3451">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422</w:t>
      </w:r>
    </w:p>
    <w:p w14:paraId="7132F835" w14:textId="77777777" w:rsidR="00CC3451" w:rsidRDefault="00CC3451">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_3gpp-ns-common.yang</w:t>
      </w:r>
      <w:r>
        <w:tab/>
        <w:t>433</w:t>
      </w:r>
    </w:p>
    <w:p w14:paraId="4B68F11B" w14:textId="77777777" w:rsidR="00CC3451" w:rsidRDefault="00CC3451">
      <w:pPr>
        <w:pStyle w:val="TOC8"/>
        <w:rPr>
          <w:rFonts w:asciiTheme="minorHAnsi" w:eastAsiaTheme="minorEastAsia" w:hAnsiTheme="minorHAnsi" w:cstheme="minorBidi"/>
          <w:b w:val="0"/>
          <w:szCs w:val="22"/>
          <w:lang w:eastAsia="en-GB"/>
        </w:rPr>
      </w:pPr>
      <w:r>
        <w:t>Annex O (informative): Change history</w:t>
      </w:r>
      <w:r>
        <w:tab/>
        <w:t>435</w:t>
      </w:r>
    </w:p>
    <w:p w14:paraId="4920DD31" w14:textId="13F6695C"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74756526"/>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74756527"/>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74756528"/>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74756529"/>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3B759C79" w:rsidR="0060399A" w:rsidRDefault="0060399A" w:rsidP="003F3082">
      <w:pPr>
        <w:pStyle w:val="EX"/>
        <w:rPr>
          <w:lang w:eastAsia="zh-CN"/>
        </w:rPr>
      </w:pPr>
      <w:r>
        <w:t>[71]</w:t>
      </w:r>
      <w:r>
        <w:tab/>
      </w:r>
      <w:r w:rsidR="0027733D">
        <w:t>3GPP TS </w:t>
      </w:r>
      <w:r>
        <w:t>28.310: "Management and orchestration; Energy efficiency of 5G".</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74756530"/>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74756531"/>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74756532"/>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74756533"/>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B396D56" w14:textId="77777777" w:rsidR="003F3082" w:rsidRDefault="003F3082" w:rsidP="003F3082">
      <w:pPr>
        <w:pStyle w:val="EW"/>
      </w:pPr>
      <w:r>
        <w:t>BWP</w:t>
      </w:r>
      <w:r>
        <w:tab/>
        <w:t>Bandwidth part</w:t>
      </w:r>
    </w:p>
    <w:p w14:paraId="55244452" w14:textId="77777777" w:rsidR="003F3082" w:rsidRDefault="003F3082" w:rsidP="003F3082">
      <w:pPr>
        <w:pStyle w:val="EW"/>
      </w:pPr>
      <w:r>
        <w:t>CM</w:t>
      </w:r>
      <w:r>
        <w:tab/>
        <w:t>Configuration Management</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E5A90DA" w:rsidR="0027733D" w:rsidRPr="002B15AA" w:rsidRDefault="0027733D" w:rsidP="0027733D">
      <w:r>
        <w:fldChar w:fldCharType="begin"/>
      </w:r>
      <w:r>
        <w:instrText xml:space="preserve"> RD  28541-</w:instrText>
      </w:r>
      <w:r w:rsidR="00A71148">
        <w:instrText>h30</w:instrText>
      </w:r>
      <w:r>
        <w:instrText xml:space="preserve">_c04_c07.docx \f </w:instrText>
      </w:r>
      <w:r>
        <w:fldChar w:fldCharType="end"/>
      </w:r>
      <w:r>
        <w:fldChar w:fldCharType="begin"/>
      </w:r>
      <w:r>
        <w:instrText xml:space="preserve"> RD  28541-</w:instrText>
      </w:r>
      <w:r w:rsidR="00A71148">
        <w:instrText>h30</w:instrText>
      </w:r>
      <w:r>
        <w:instrText>_AnnexesA_D</w:instrText>
      </w:r>
      <w:r w:rsidRPr="00017478">
        <w:instrText>.docx</w:instrText>
      </w:r>
      <w:r>
        <w:instrText xml:space="preserve"> \f </w:instrText>
      </w:r>
      <w:r>
        <w:fldChar w:fldCharType="end"/>
      </w:r>
      <w:r>
        <w:fldChar w:fldCharType="begin"/>
      </w:r>
      <w:r>
        <w:instrText xml:space="preserve"> RD  28541-</w:instrText>
      </w:r>
      <w:r w:rsidR="00A71148">
        <w:instrText>h30</w:instrText>
      </w:r>
      <w:r>
        <w:instrText>_AnnexesE_G</w:instrText>
      </w:r>
      <w:r w:rsidRPr="00017478">
        <w:instrText>.docx</w:instrText>
      </w:r>
      <w:r>
        <w:instrText xml:space="preserve"> \f </w:instrText>
      </w:r>
      <w:r>
        <w:fldChar w:fldCharType="end"/>
      </w:r>
      <w:r>
        <w:fldChar w:fldCharType="begin"/>
      </w:r>
      <w:r>
        <w:instrText xml:space="preserve"> RD  28541-</w:instrText>
      </w:r>
      <w:r w:rsidR="00A71148">
        <w:instrText>h30</w:instrText>
      </w:r>
      <w:r>
        <w:instrText>_AnnexesH_History</w:instrText>
      </w:r>
      <w:r w:rsidRPr="00017478">
        <w:instrText>.docx</w:instrText>
      </w:r>
      <w:r>
        <w:instrText xml:space="preserve"> \f </w:instrText>
      </w:r>
      <w:r>
        <w:fldChar w:fldCharType="end"/>
      </w:r>
    </w:p>
    <w:sectPr w:rsidR="0027733D" w:rsidRPr="002B15A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51D6F" w14:textId="77777777" w:rsidR="000D14C9" w:rsidRDefault="000D14C9">
      <w:r>
        <w:separator/>
      </w:r>
    </w:p>
  </w:endnote>
  <w:endnote w:type="continuationSeparator" w:id="0">
    <w:p w14:paraId="6BBFCEF7" w14:textId="77777777" w:rsidR="000D14C9" w:rsidRDefault="000D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BCD39" w14:textId="77777777" w:rsidR="000D14C9" w:rsidRDefault="000D14C9">
      <w:r>
        <w:separator/>
      </w:r>
    </w:p>
  </w:footnote>
  <w:footnote w:type="continuationSeparator" w:id="0">
    <w:p w14:paraId="6265DF8F" w14:textId="77777777" w:rsidR="000D14C9" w:rsidRDefault="000D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528AE1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12D">
      <w:rPr>
        <w:rFonts w:ascii="Arial" w:hAnsi="Arial" w:cs="Arial"/>
        <w:b/>
        <w:noProof/>
        <w:sz w:val="18"/>
        <w:szCs w:val="18"/>
      </w:rPr>
      <w:t>3GPP TS 28.541 V17.3.0 (2021-06)</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FAF26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12D">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14C9"/>
    <w:rsid w:val="000D58AB"/>
    <w:rsid w:val="00133525"/>
    <w:rsid w:val="00157558"/>
    <w:rsid w:val="001A4C42"/>
    <w:rsid w:val="001A7420"/>
    <w:rsid w:val="001B6637"/>
    <w:rsid w:val="001C21C3"/>
    <w:rsid w:val="001D02C2"/>
    <w:rsid w:val="001F0C1D"/>
    <w:rsid w:val="001F1132"/>
    <w:rsid w:val="001F168B"/>
    <w:rsid w:val="00221BD4"/>
    <w:rsid w:val="002347A2"/>
    <w:rsid w:val="002675F0"/>
    <w:rsid w:val="0027733D"/>
    <w:rsid w:val="002B01AF"/>
    <w:rsid w:val="002B6339"/>
    <w:rsid w:val="002E00EE"/>
    <w:rsid w:val="003172DC"/>
    <w:rsid w:val="0035462D"/>
    <w:rsid w:val="003765B8"/>
    <w:rsid w:val="003B14C7"/>
    <w:rsid w:val="003C3971"/>
    <w:rsid w:val="003F3082"/>
    <w:rsid w:val="0041693A"/>
    <w:rsid w:val="00423334"/>
    <w:rsid w:val="004345EC"/>
    <w:rsid w:val="00465515"/>
    <w:rsid w:val="004710E8"/>
    <w:rsid w:val="004A7C40"/>
    <w:rsid w:val="004D172C"/>
    <w:rsid w:val="004D3578"/>
    <w:rsid w:val="004E213A"/>
    <w:rsid w:val="004F0988"/>
    <w:rsid w:val="004F3340"/>
    <w:rsid w:val="0053388B"/>
    <w:rsid w:val="00535773"/>
    <w:rsid w:val="0054212D"/>
    <w:rsid w:val="00543E6C"/>
    <w:rsid w:val="005559BB"/>
    <w:rsid w:val="00565087"/>
    <w:rsid w:val="00597B11"/>
    <w:rsid w:val="005D2E01"/>
    <w:rsid w:val="005D7526"/>
    <w:rsid w:val="005E4BB2"/>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E76"/>
    <w:rsid w:val="00753953"/>
    <w:rsid w:val="00774DA4"/>
    <w:rsid w:val="00781F0F"/>
    <w:rsid w:val="007861C2"/>
    <w:rsid w:val="007B600E"/>
    <w:rsid w:val="007F0F4A"/>
    <w:rsid w:val="008028A4"/>
    <w:rsid w:val="00830747"/>
    <w:rsid w:val="008768CA"/>
    <w:rsid w:val="008C384C"/>
    <w:rsid w:val="0090271F"/>
    <w:rsid w:val="00902E23"/>
    <w:rsid w:val="009114D7"/>
    <w:rsid w:val="0091348E"/>
    <w:rsid w:val="00917CCB"/>
    <w:rsid w:val="00942EC2"/>
    <w:rsid w:val="00997D95"/>
    <w:rsid w:val="009D37BB"/>
    <w:rsid w:val="009F37B7"/>
    <w:rsid w:val="009F6527"/>
    <w:rsid w:val="00A10F02"/>
    <w:rsid w:val="00A164B4"/>
    <w:rsid w:val="00A26956"/>
    <w:rsid w:val="00A27486"/>
    <w:rsid w:val="00A52668"/>
    <w:rsid w:val="00A53724"/>
    <w:rsid w:val="00A56066"/>
    <w:rsid w:val="00A71148"/>
    <w:rsid w:val="00A71A16"/>
    <w:rsid w:val="00A73129"/>
    <w:rsid w:val="00A82346"/>
    <w:rsid w:val="00A92BA1"/>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80F1D"/>
    <w:rsid w:val="00C93F40"/>
    <w:rsid w:val="00CA3D0C"/>
    <w:rsid w:val="00CB1B8A"/>
    <w:rsid w:val="00CC34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B63"/>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6939</Words>
  <Characters>39555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33.926_CR0045_(R-17)_eSCAS</cp:lastModifiedBy>
  <cp:revision>9</cp:revision>
  <cp:lastPrinted>2019-02-25T14:05:00Z</cp:lastPrinted>
  <dcterms:created xsi:type="dcterms:W3CDTF">2021-04-14T16:32:00Z</dcterms:created>
  <dcterms:modified xsi:type="dcterms:W3CDTF">2021-06-24T14:31:00Z</dcterms:modified>
</cp:coreProperties>
</file>